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958778A" w:rsidR="001E0A28" w:rsidRPr="004334FE" w:rsidRDefault="001E0A28" w:rsidP="001E0A28">
      <w:pPr>
        <w:spacing w:after="120"/>
        <w:ind w:left="1985" w:hanging="1985"/>
        <w:rPr>
          <w:rFonts w:ascii="Arial" w:eastAsiaTheme="minorEastAsia" w:hAnsi="Arial" w:cs="Arial"/>
          <w:b/>
          <w:sz w:val="24"/>
          <w:szCs w:val="24"/>
          <w:lang w:eastAsia="zh-CN"/>
        </w:rPr>
      </w:pPr>
      <w:r w:rsidRPr="004334FE">
        <w:rPr>
          <w:rFonts w:ascii="Arial" w:eastAsiaTheme="minorEastAsia" w:hAnsi="Arial" w:cs="Arial"/>
          <w:b/>
          <w:sz w:val="24"/>
          <w:szCs w:val="24"/>
          <w:lang w:eastAsia="zh-CN"/>
        </w:rPr>
        <w:t>3GPP TSG-RAN WG4 Meeting #9</w:t>
      </w:r>
      <w:r w:rsidR="004F21A0" w:rsidRPr="004334FE">
        <w:rPr>
          <w:rFonts w:ascii="Arial" w:eastAsiaTheme="minorEastAsia" w:hAnsi="Arial" w:cs="Arial"/>
          <w:b/>
          <w:sz w:val="24"/>
          <w:szCs w:val="24"/>
          <w:lang w:eastAsia="zh-CN"/>
        </w:rPr>
        <w:t>8</w:t>
      </w:r>
      <w:r w:rsidRPr="004334FE">
        <w:rPr>
          <w:rFonts w:ascii="Arial" w:eastAsiaTheme="minorEastAsia" w:hAnsi="Arial" w:cs="Arial"/>
          <w:b/>
          <w:sz w:val="24"/>
          <w:szCs w:val="24"/>
          <w:lang w:eastAsia="zh-CN"/>
        </w:rPr>
        <w:t xml:space="preserve"> </w:t>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Pr="004334FE">
        <w:rPr>
          <w:rFonts w:ascii="Arial" w:eastAsiaTheme="minorEastAsia" w:hAnsi="Arial" w:cs="Arial"/>
          <w:b/>
          <w:sz w:val="24"/>
          <w:szCs w:val="24"/>
          <w:lang w:eastAsia="zh-CN"/>
        </w:rPr>
        <w:tab/>
      </w:r>
      <w:r w:rsidR="00D1232B" w:rsidRPr="004334FE">
        <w:rPr>
          <w:rFonts w:ascii="Arial" w:eastAsiaTheme="minorEastAsia" w:hAnsi="Arial" w:cs="Arial"/>
          <w:b/>
          <w:sz w:val="24"/>
          <w:szCs w:val="24"/>
          <w:lang w:eastAsia="zh-CN"/>
        </w:rPr>
        <w:t xml:space="preserve"> </w:t>
      </w:r>
      <w:r w:rsidR="001C6CA6" w:rsidRPr="004334FE">
        <w:rPr>
          <w:rFonts w:ascii="Arial" w:eastAsiaTheme="minorEastAsia" w:hAnsi="Arial" w:cs="Arial"/>
          <w:b/>
          <w:sz w:val="24"/>
          <w:szCs w:val="24"/>
          <w:lang w:eastAsia="zh-CN"/>
        </w:rPr>
        <w:t>R4-2103</w:t>
      </w:r>
      <w:r w:rsidR="002008AA">
        <w:rPr>
          <w:rFonts w:ascii="Arial" w:eastAsiaTheme="minorEastAsia" w:hAnsi="Arial" w:cs="Arial"/>
          <w:b/>
          <w:sz w:val="24"/>
          <w:szCs w:val="24"/>
          <w:lang w:eastAsia="zh-CN"/>
        </w:rPr>
        <w:t>934</w:t>
      </w:r>
    </w:p>
    <w:p w14:paraId="2637FD31" w14:textId="03EBCC97" w:rsidR="001E0A28" w:rsidRPr="004334FE" w:rsidRDefault="002E2451" w:rsidP="001E0A28">
      <w:pPr>
        <w:spacing w:after="120"/>
        <w:ind w:left="1985" w:hanging="1985"/>
        <w:rPr>
          <w:rFonts w:ascii="Arial" w:eastAsiaTheme="minorEastAsia" w:hAnsi="Arial" w:cs="Arial"/>
          <w:b/>
          <w:noProof/>
          <w:sz w:val="24"/>
          <w:szCs w:val="24"/>
          <w:lang w:eastAsia="zh-CN"/>
        </w:rPr>
      </w:pPr>
      <w:r w:rsidRPr="004334FE">
        <w:rPr>
          <w:rFonts w:ascii="Arial" w:eastAsiaTheme="minorEastAsia" w:hAnsi="Arial" w:cs="Arial"/>
          <w:b/>
          <w:noProof/>
          <w:sz w:val="24"/>
          <w:szCs w:val="24"/>
          <w:lang w:eastAsia="zh-CN"/>
        </w:rPr>
        <w:t>Online, Jan 25th – Feb 3rd, 2021</w:t>
      </w:r>
    </w:p>
    <w:p w14:paraId="081468B1" w14:textId="77777777" w:rsidR="002E2451" w:rsidRPr="004334FE" w:rsidRDefault="002E2451" w:rsidP="001E0A28">
      <w:pPr>
        <w:spacing w:after="120"/>
        <w:ind w:left="1985" w:hanging="1985"/>
        <w:rPr>
          <w:rFonts w:ascii="Arial" w:eastAsia="MS Mincho" w:hAnsi="Arial" w:cs="Arial"/>
          <w:b/>
          <w:sz w:val="22"/>
        </w:rPr>
      </w:pPr>
    </w:p>
    <w:p w14:paraId="282755FA" w14:textId="524858F0" w:rsidR="00C24D2F" w:rsidRPr="004334FE"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334FE">
        <w:rPr>
          <w:rFonts w:ascii="Arial" w:eastAsia="MS Mincho" w:hAnsi="Arial" w:cs="Arial"/>
          <w:b/>
          <w:color w:val="000000"/>
          <w:sz w:val="22"/>
          <w:lang w:val="pt-BR"/>
        </w:rPr>
        <w:t xml:space="preserve">Agenda </w:t>
      </w:r>
      <w:r w:rsidR="007D19B7" w:rsidRPr="004334FE">
        <w:rPr>
          <w:rFonts w:ascii="Arial" w:eastAsia="MS Mincho" w:hAnsi="Arial" w:cs="Arial"/>
          <w:b/>
          <w:color w:val="000000"/>
          <w:sz w:val="22"/>
          <w:lang w:val="pt-BR"/>
        </w:rPr>
        <w:t>item</w:t>
      </w:r>
      <w:r w:rsidRPr="004334FE">
        <w:rPr>
          <w:rFonts w:ascii="Arial" w:eastAsia="MS Mincho" w:hAnsi="Arial" w:cs="Arial"/>
          <w:b/>
          <w:color w:val="000000"/>
          <w:sz w:val="22"/>
          <w:lang w:val="pt-BR"/>
        </w:rPr>
        <w:t>:</w:t>
      </w:r>
      <w:r w:rsidRPr="004334FE">
        <w:rPr>
          <w:rFonts w:ascii="Arial" w:eastAsia="MS Mincho" w:hAnsi="Arial" w:cs="Arial"/>
          <w:b/>
          <w:color w:val="000000"/>
          <w:sz w:val="22"/>
          <w:lang w:val="pt-BR"/>
        </w:rPr>
        <w:tab/>
      </w:r>
      <w:r w:rsidRPr="004334FE">
        <w:rPr>
          <w:rFonts w:ascii="Arial" w:eastAsia="MS Mincho" w:hAnsi="Arial" w:cs="Arial" w:hint="eastAsia"/>
          <w:b/>
          <w:color w:val="000000"/>
          <w:sz w:val="22"/>
          <w:lang w:val="pt-BR" w:eastAsia="ja-JP"/>
        </w:rPr>
        <w:tab/>
      </w:r>
      <w:r w:rsidRPr="004334FE">
        <w:rPr>
          <w:rFonts w:ascii="Arial" w:eastAsia="MS Mincho" w:hAnsi="Arial" w:cs="Arial" w:hint="eastAsia"/>
          <w:b/>
          <w:color w:val="000000"/>
          <w:sz w:val="22"/>
          <w:lang w:val="pt-BR" w:eastAsia="ja-JP"/>
        </w:rPr>
        <w:tab/>
      </w:r>
      <w:r w:rsidR="00373C8C" w:rsidRPr="004334FE">
        <w:rPr>
          <w:rFonts w:ascii="Arial" w:eastAsiaTheme="minorEastAsia" w:hAnsi="Arial" w:cs="Arial"/>
          <w:color w:val="000000"/>
          <w:sz w:val="22"/>
          <w:lang w:eastAsia="zh-CN"/>
        </w:rPr>
        <w:t>7.1.7.</w:t>
      </w:r>
      <w:r w:rsidR="00C54DEF" w:rsidRPr="004334FE">
        <w:rPr>
          <w:rFonts w:ascii="Arial" w:eastAsiaTheme="minorEastAsia" w:hAnsi="Arial" w:cs="Arial"/>
          <w:color w:val="000000"/>
          <w:sz w:val="22"/>
          <w:lang w:eastAsia="zh-CN"/>
        </w:rPr>
        <w:t>1, 7.1.7.2, 7.1.7.3</w:t>
      </w:r>
    </w:p>
    <w:p w14:paraId="50D5329D" w14:textId="5F3B4C60" w:rsidR="00915D73" w:rsidRPr="004334FE" w:rsidRDefault="00915D73" w:rsidP="00915D73">
      <w:pPr>
        <w:spacing w:after="120"/>
        <w:ind w:left="1985" w:hanging="1985"/>
        <w:rPr>
          <w:rFonts w:ascii="Arial" w:hAnsi="Arial" w:cs="Arial"/>
          <w:bCs/>
          <w:color w:val="000000"/>
          <w:sz w:val="22"/>
          <w:lang w:eastAsia="zh-CN"/>
        </w:rPr>
      </w:pPr>
      <w:r w:rsidRPr="004334FE">
        <w:rPr>
          <w:rFonts w:ascii="Arial" w:eastAsia="MS Mincho" w:hAnsi="Arial" w:cs="Arial"/>
          <w:b/>
          <w:sz w:val="22"/>
        </w:rPr>
        <w:t>Source:</w:t>
      </w:r>
      <w:r w:rsidRPr="004334FE">
        <w:rPr>
          <w:rFonts w:ascii="Arial" w:eastAsia="MS Mincho" w:hAnsi="Arial" w:cs="Arial"/>
          <w:b/>
          <w:sz w:val="22"/>
        </w:rPr>
        <w:tab/>
      </w:r>
      <w:r w:rsidR="00373C8C" w:rsidRPr="004334FE">
        <w:rPr>
          <w:rFonts w:ascii="Arial" w:eastAsia="MS Mincho" w:hAnsi="Arial" w:cs="Arial"/>
          <w:bCs/>
          <w:sz w:val="22"/>
        </w:rPr>
        <w:t>Qualcomm</w:t>
      </w:r>
    </w:p>
    <w:p w14:paraId="1E0389E7" w14:textId="5256799A" w:rsidR="00915D73" w:rsidRPr="004334FE" w:rsidRDefault="00915D73" w:rsidP="00915D73">
      <w:pPr>
        <w:spacing w:after="120"/>
        <w:ind w:left="1985" w:hanging="1985"/>
        <w:rPr>
          <w:rFonts w:ascii="Arial" w:eastAsiaTheme="minorEastAsia" w:hAnsi="Arial" w:cs="Arial"/>
          <w:color w:val="000000"/>
          <w:sz w:val="22"/>
          <w:lang w:eastAsia="zh-CN"/>
        </w:rPr>
      </w:pPr>
      <w:r w:rsidRPr="004334FE">
        <w:rPr>
          <w:rFonts w:ascii="Arial" w:eastAsia="MS Mincho" w:hAnsi="Arial" w:cs="Arial"/>
          <w:b/>
          <w:color w:val="000000"/>
          <w:sz w:val="22"/>
        </w:rPr>
        <w:t>Title:</w:t>
      </w:r>
      <w:r w:rsidRPr="004334FE">
        <w:rPr>
          <w:rFonts w:ascii="Arial" w:eastAsia="MS Mincho" w:hAnsi="Arial" w:cs="Arial"/>
          <w:b/>
          <w:color w:val="000000"/>
          <w:sz w:val="22"/>
        </w:rPr>
        <w:tab/>
      </w:r>
      <w:r w:rsidR="00484C5D" w:rsidRPr="004334FE">
        <w:rPr>
          <w:rFonts w:ascii="Arial" w:eastAsiaTheme="minorEastAsia" w:hAnsi="Arial" w:cs="Arial" w:hint="eastAsia"/>
          <w:color w:val="000000"/>
          <w:sz w:val="22"/>
          <w:lang w:eastAsia="zh-CN"/>
        </w:rPr>
        <w:t xml:space="preserve">Email discussion summary for </w:t>
      </w:r>
      <w:r w:rsidR="00C54DEF" w:rsidRPr="004334FE">
        <w:rPr>
          <w:rFonts w:ascii="Arial" w:eastAsiaTheme="minorEastAsia" w:hAnsi="Arial" w:cs="Arial"/>
          <w:color w:val="000000"/>
          <w:sz w:val="22"/>
          <w:lang w:eastAsia="zh-CN"/>
        </w:rPr>
        <w:t>[98e][316]_</w:t>
      </w:r>
      <w:proofErr w:type="spellStart"/>
      <w:r w:rsidR="00C54DEF" w:rsidRPr="004334FE">
        <w:rPr>
          <w:rFonts w:ascii="Arial" w:eastAsiaTheme="minorEastAsia" w:hAnsi="Arial" w:cs="Arial"/>
          <w:color w:val="000000"/>
          <w:sz w:val="22"/>
          <w:lang w:eastAsia="zh-CN"/>
        </w:rPr>
        <w:t>NR_unlic_Demod_UE</w:t>
      </w:r>
      <w:proofErr w:type="spellEnd"/>
    </w:p>
    <w:p w14:paraId="67B0962B" w14:textId="442F876F" w:rsidR="00915D73" w:rsidRPr="004334FE" w:rsidRDefault="00915D73" w:rsidP="00915D73">
      <w:pPr>
        <w:spacing w:after="120"/>
        <w:ind w:left="1985" w:hanging="1985"/>
        <w:rPr>
          <w:rFonts w:ascii="Arial" w:eastAsiaTheme="minorEastAsia" w:hAnsi="Arial" w:cs="Arial"/>
          <w:sz w:val="22"/>
          <w:lang w:eastAsia="zh-CN"/>
        </w:rPr>
      </w:pPr>
      <w:r w:rsidRPr="004334FE">
        <w:rPr>
          <w:rFonts w:ascii="Arial" w:eastAsia="MS Mincho" w:hAnsi="Arial" w:cs="Arial"/>
          <w:b/>
          <w:color w:val="000000"/>
          <w:sz w:val="22"/>
        </w:rPr>
        <w:t>Document for:</w:t>
      </w:r>
      <w:r w:rsidRPr="004334FE">
        <w:rPr>
          <w:rFonts w:ascii="Arial" w:eastAsia="MS Mincho" w:hAnsi="Arial" w:cs="Arial"/>
          <w:b/>
          <w:color w:val="000000"/>
          <w:sz w:val="22"/>
        </w:rPr>
        <w:tab/>
      </w:r>
      <w:r w:rsidR="00C54DEF" w:rsidRPr="004334FE">
        <w:rPr>
          <w:rFonts w:ascii="Arial" w:eastAsiaTheme="minorEastAsia" w:hAnsi="Arial" w:cs="Arial"/>
          <w:color w:val="000000"/>
          <w:sz w:val="22"/>
          <w:lang w:eastAsia="zh-CN"/>
        </w:rPr>
        <w:t>Discussio</w:t>
      </w:r>
      <w:r w:rsidR="004400C4" w:rsidRPr="004334FE">
        <w:rPr>
          <w:rFonts w:ascii="Arial" w:eastAsiaTheme="minorEastAsia" w:hAnsi="Arial" w:cs="Arial"/>
          <w:color w:val="000000"/>
          <w:sz w:val="22"/>
          <w:lang w:eastAsia="zh-CN"/>
        </w:rPr>
        <w:t>n</w:t>
      </w:r>
    </w:p>
    <w:p w14:paraId="4A0AE149" w14:textId="4268E307" w:rsidR="005D7AF8" w:rsidRPr="004334FE" w:rsidRDefault="00915D73" w:rsidP="00FA5848">
      <w:pPr>
        <w:pStyle w:val="Heading1"/>
        <w:rPr>
          <w:rFonts w:eastAsiaTheme="minorEastAsia"/>
          <w:lang w:eastAsia="zh-CN"/>
        </w:rPr>
      </w:pPr>
      <w:r w:rsidRPr="004334FE">
        <w:rPr>
          <w:rFonts w:hint="eastAsia"/>
          <w:lang w:eastAsia="ja-JP"/>
        </w:rPr>
        <w:t>Introduction</w:t>
      </w:r>
    </w:p>
    <w:p w14:paraId="40F1F77F" w14:textId="44408D57" w:rsidR="00F5148D" w:rsidRPr="004334FE" w:rsidRDefault="00F5148D" w:rsidP="00F5148D">
      <w:pPr>
        <w:rPr>
          <w:iCs/>
          <w:lang w:eastAsia="zh-CN"/>
        </w:rPr>
      </w:pPr>
      <w:r w:rsidRPr="004334FE">
        <w:rPr>
          <w:iCs/>
          <w:lang w:eastAsia="zh-CN"/>
        </w:rPr>
        <w:t>Email discussion for contributions submitted under agenda item 7.1.7 for defining NR-unlicensed performance tests.</w:t>
      </w:r>
    </w:p>
    <w:p w14:paraId="1DB0A512" w14:textId="77777777" w:rsidR="00F5148D" w:rsidRPr="004334FE" w:rsidRDefault="00F5148D" w:rsidP="00F5148D">
      <w:pPr>
        <w:rPr>
          <w:iCs/>
          <w:lang w:eastAsia="zh-CN"/>
        </w:rPr>
      </w:pPr>
      <w:r w:rsidRPr="004334FE">
        <w:rPr>
          <w:rFonts w:hint="eastAsia"/>
          <w:iCs/>
          <w:lang w:eastAsia="zh-CN"/>
        </w:rPr>
        <w:t xml:space="preserve">List of candidate target of email discussion for 1st round and 2nd round </w:t>
      </w:r>
    </w:p>
    <w:p w14:paraId="1CB96687" w14:textId="496865D8" w:rsidR="00F5148D" w:rsidRPr="004334FE" w:rsidRDefault="00F5148D" w:rsidP="00F5148D">
      <w:pPr>
        <w:pStyle w:val="ListParagraph"/>
        <w:numPr>
          <w:ilvl w:val="0"/>
          <w:numId w:val="3"/>
        </w:numPr>
        <w:ind w:firstLineChars="0"/>
        <w:rPr>
          <w:rFonts w:eastAsia="SimSun"/>
          <w:iCs/>
          <w:lang w:eastAsia="zh-CN"/>
        </w:rPr>
      </w:pPr>
      <w:r w:rsidRPr="004334FE">
        <w:rPr>
          <w:rFonts w:eastAsia="SimSun"/>
          <w:iCs/>
          <w:lang w:eastAsia="zh-CN"/>
        </w:rPr>
        <w:t xml:space="preserve">1st round: </w:t>
      </w:r>
      <w:r w:rsidR="001439FB" w:rsidRPr="004334FE">
        <w:rPr>
          <w:rFonts w:eastAsia="SimSun"/>
          <w:iCs/>
          <w:lang w:eastAsia="zh-CN"/>
        </w:rPr>
        <w:t xml:space="preserve">Agree on Downlink Transmission Model, </w:t>
      </w:r>
      <w:r w:rsidR="00EF66F6" w:rsidRPr="004334FE">
        <w:rPr>
          <w:rFonts w:eastAsia="SimSun"/>
          <w:iCs/>
          <w:lang w:eastAsia="zh-CN"/>
        </w:rPr>
        <w:t xml:space="preserve">PDSCH and CQI </w:t>
      </w:r>
      <w:r w:rsidRPr="004334FE">
        <w:rPr>
          <w:rFonts w:eastAsia="SimSun"/>
          <w:iCs/>
          <w:lang w:eastAsia="zh-CN"/>
        </w:rPr>
        <w:t>Test Definition</w:t>
      </w:r>
      <w:r w:rsidR="00EF66F6" w:rsidRPr="004334FE">
        <w:rPr>
          <w:rFonts w:eastAsia="SimSun"/>
          <w:iCs/>
          <w:lang w:eastAsia="zh-CN"/>
        </w:rPr>
        <w:t xml:space="preserve"> details</w:t>
      </w:r>
      <w:r w:rsidR="001439FB" w:rsidRPr="004334FE">
        <w:rPr>
          <w:rFonts w:eastAsia="SimSun"/>
          <w:iCs/>
          <w:lang w:eastAsia="zh-CN"/>
        </w:rPr>
        <w:t>;</w:t>
      </w:r>
    </w:p>
    <w:p w14:paraId="0F9F0B5C" w14:textId="77FC07DE" w:rsidR="00F5148D" w:rsidRPr="004334FE" w:rsidRDefault="00F5148D" w:rsidP="00F5148D">
      <w:pPr>
        <w:pStyle w:val="ListParagraph"/>
        <w:numPr>
          <w:ilvl w:val="0"/>
          <w:numId w:val="3"/>
        </w:numPr>
        <w:ind w:firstLineChars="0"/>
        <w:rPr>
          <w:rFonts w:eastAsia="SimSun"/>
          <w:iCs/>
          <w:lang w:eastAsia="zh-CN"/>
        </w:rPr>
      </w:pPr>
      <w:r w:rsidRPr="004334FE">
        <w:rPr>
          <w:rFonts w:eastAsia="SimSun"/>
          <w:iCs/>
          <w:lang w:eastAsia="zh-CN"/>
        </w:rPr>
        <w:t xml:space="preserve">2nd round: </w:t>
      </w:r>
      <w:r w:rsidR="00FE76D9" w:rsidRPr="004334FE">
        <w:rPr>
          <w:rFonts w:eastAsia="SimSun"/>
          <w:iCs/>
          <w:lang w:eastAsia="zh-CN"/>
        </w:rPr>
        <w:t xml:space="preserve">Discuss </w:t>
      </w:r>
      <w:r w:rsidRPr="004334FE">
        <w:rPr>
          <w:rFonts w:eastAsia="SimSun"/>
          <w:iCs/>
          <w:lang w:eastAsia="zh-CN"/>
        </w:rPr>
        <w:t>Simulation Assumptions</w:t>
      </w:r>
      <w:r w:rsidR="001439FB" w:rsidRPr="004334FE">
        <w:rPr>
          <w:rFonts w:eastAsia="SimSun"/>
          <w:iCs/>
          <w:lang w:eastAsia="zh-CN"/>
        </w:rPr>
        <w:t xml:space="preserve"> and CR Work Split;</w:t>
      </w:r>
    </w:p>
    <w:p w14:paraId="0EE06B6A" w14:textId="77777777" w:rsidR="00004165" w:rsidRPr="004334FE" w:rsidRDefault="00004165" w:rsidP="00805BE8">
      <w:pPr>
        <w:rPr>
          <w:color w:val="0070C0"/>
          <w:lang w:eastAsia="zh-CN"/>
        </w:rPr>
      </w:pPr>
    </w:p>
    <w:p w14:paraId="609286E5" w14:textId="0ABD07B1" w:rsidR="00E80B52" w:rsidRPr="004334FE" w:rsidRDefault="00142BB9" w:rsidP="00805BE8">
      <w:pPr>
        <w:pStyle w:val="Heading1"/>
        <w:rPr>
          <w:lang w:eastAsia="ja-JP"/>
        </w:rPr>
      </w:pPr>
      <w:r w:rsidRPr="004334FE">
        <w:rPr>
          <w:lang w:eastAsia="ja-JP"/>
        </w:rPr>
        <w:t>Topic</w:t>
      </w:r>
      <w:r w:rsidR="00C649BD" w:rsidRPr="004334FE">
        <w:rPr>
          <w:lang w:eastAsia="ja-JP"/>
        </w:rPr>
        <w:t xml:space="preserve"> </w:t>
      </w:r>
      <w:r w:rsidR="00837458" w:rsidRPr="004334FE">
        <w:rPr>
          <w:lang w:eastAsia="ja-JP"/>
        </w:rPr>
        <w:t>#1</w:t>
      </w:r>
      <w:r w:rsidR="00C649BD" w:rsidRPr="004334FE">
        <w:rPr>
          <w:lang w:eastAsia="ja-JP"/>
        </w:rPr>
        <w:t xml:space="preserve">: </w:t>
      </w:r>
      <w:r w:rsidR="00104FD1" w:rsidRPr="004334FE">
        <w:rPr>
          <w:lang w:eastAsia="ja-JP"/>
        </w:rPr>
        <w:t>Work Plan</w:t>
      </w:r>
    </w:p>
    <w:p w14:paraId="67EA3547" w14:textId="407DC46C" w:rsidR="00484C5D" w:rsidRPr="004334FE" w:rsidRDefault="00837458" w:rsidP="00B831AE">
      <w:pPr>
        <w:pStyle w:val="Heading2"/>
      </w:pPr>
      <w:r w:rsidRPr="004334FE">
        <w:rPr>
          <w:rFonts w:hint="eastAsia"/>
        </w:rPr>
        <w:t>Open issues</w:t>
      </w:r>
      <w:r w:rsidR="00DC2500" w:rsidRPr="004334FE">
        <w:t xml:space="preserve"> summary</w:t>
      </w:r>
    </w:p>
    <w:p w14:paraId="4BB9BBCD" w14:textId="1EC60A5A" w:rsidR="008541BE" w:rsidRPr="004334FE" w:rsidRDefault="008541BE" w:rsidP="008541BE">
      <w:pPr>
        <w:keepNext/>
        <w:keepLines/>
        <w:numPr>
          <w:ilvl w:val="2"/>
          <w:numId w:val="5"/>
        </w:numPr>
        <w:tabs>
          <w:tab w:val="num" w:pos="360"/>
        </w:tabs>
        <w:spacing w:before="120"/>
        <w:ind w:left="0" w:firstLine="0"/>
        <w:outlineLvl w:val="2"/>
        <w:rPr>
          <w:rFonts w:ascii="Arial" w:hAnsi="Arial"/>
          <w:sz w:val="24"/>
          <w:szCs w:val="16"/>
          <w:lang w:val="sv-SE" w:eastAsia="zh-CN"/>
        </w:rPr>
      </w:pPr>
      <w:r w:rsidRPr="004334FE">
        <w:rPr>
          <w:rFonts w:ascii="Arial" w:hAnsi="Arial"/>
          <w:sz w:val="24"/>
          <w:szCs w:val="16"/>
          <w:lang w:val="sv-SE" w:eastAsia="zh-CN"/>
        </w:rPr>
        <w:t xml:space="preserve">Sub-topic 1-1: </w:t>
      </w:r>
      <w:r w:rsidR="00FE76D9" w:rsidRPr="004334FE">
        <w:rPr>
          <w:rFonts w:ascii="Arial" w:hAnsi="Arial"/>
          <w:sz w:val="24"/>
          <w:szCs w:val="16"/>
          <w:lang w:val="sv-SE" w:eastAsia="zh-CN"/>
        </w:rPr>
        <w:t>Work Plan</w:t>
      </w:r>
    </w:p>
    <w:p w14:paraId="2F667493" w14:textId="109A8867" w:rsidR="008541BE" w:rsidRPr="004334FE" w:rsidRDefault="008541BE" w:rsidP="008541BE">
      <w:pPr>
        <w:rPr>
          <w:b/>
          <w:u w:val="single"/>
          <w:lang w:eastAsia="ko-KR"/>
        </w:rPr>
      </w:pPr>
      <w:r w:rsidRPr="004334FE">
        <w:rPr>
          <w:b/>
          <w:u w:val="single"/>
          <w:lang w:eastAsia="ko-KR"/>
        </w:rPr>
        <w:t xml:space="preserve">Issue 1-1-1: </w:t>
      </w:r>
      <w:r w:rsidR="00FE76D9" w:rsidRPr="004334FE">
        <w:rPr>
          <w:b/>
          <w:u w:val="single"/>
          <w:lang w:eastAsia="ko-KR"/>
        </w:rPr>
        <w:t>CR work split</w:t>
      </w:r>
    </w:p>
    <w:p w14:paraId="1170BD14" w14:textId="77777777" w:rsidR="004756E7" w:rsidRPr="004334FE" w:rsidRDefault="008541BE" w:rsidP="008541BE">
      <w:pPr>
        <w:numPr>
          <w:ilvl w:val="0"/>
          <w:numId w:val="4"/>
        </w:numPr>
        <w:spacing w:after="120"/>
        <w:ind w:left="720"/>
        <w:rPr>
          <w:szCs w:val="24"/>
          <w:lang w:eastAsia="zh-CN"/>
        </w:rPr>
      </w:pPr>
      <w:r w:rsidRPr="004334FE">
        <w:rPr>
          <w:szCs w:val="24"/>
          <w:lang w:eastAsia="zh-CN"/>
        </w:rPr>
        <w:t>Proposal</w:t>
      </w:r>
      <w:r w:rsidR="00CB395E" w:rsidRPr="004334FE">
        <w:rPr>
          <w:szCs w:val="24"/>
          <w:lang w:eastAsia="zh-CN"/>
        </w:rPr>
        <w:t xml:space="preserve">: </w:t>
      </w:r>
    </w:p>
    <w:p w14:paraId="089301B9" w14:textId="610FF092" w:rsidR="008541BE" w:rsidRPr="004334FE" w:rsidRDefault="00610EB6" w:rsidP="004756E7">
      <w:pPr>
        <w:numPr>
          <w:ilvl w:val="1"/>
          <w:numId w:val="4"/>
        </w:numPr>
        <w:spacing w:after="120"/>
        <w:rPr>
          <w:szCs w:val="24"/>
          <w:lang w:eastAsia="zh-CN"/>
        </w:rPr>
      </w:pPr>
      <w:r w:rsidRPr="004334FE">
        <w:rPr>
          <w:szCs w:val="24"/>
          <w:lang w:eastAsia="zh-CN"/>
        </w:rPr>
        <w:t>Moderator</w:t>
      </w:r>
      <w:r w:rsidR="00AE4500" w:rsidRPr="004334FE">
        <w:rPr>
          <w:szCs w:val="24"/>
          <w:lang w:eastAsia="zh-CN"/>
        </w:rPr>
        <w:t xml:space="preserve"> asks companies to volunteer for the work split </w:t>
      </w:r>
      <w:r w:rsidR="004756E7" w:rsidRPr="004334FE">
        <w:rPr>
          <w:szCs w:val="24"/>
          <w:lang w:eastAsia="zh-CN"/>
        </w:rPr>
        <w:t>filling the table here below</w:t>
      </w:r>
      <w:r w:rsidR="00F07369" w:rsidRPr="004334FE">
        <w:rPr>
          <w:szCs w:val="24"/>
          <w:lang w:eastAsia="zh-CN"/>
        </w:rPr>
        <w:t xml:space="preserve"> and add their comments if </w:t>
      </w:r>
      <w:r w:rsidR="00632644" w:rsidRPr="004334FE">
        <w:rPr>
          <w:szCs w:val="24"/>
          <w:lang w:eastAsia="zh-CN"/>
        </w:rPr>
        <w:t>anything is missing or wrong</w:t>
      </w:r>
      <w:r w:rsidR="00F07369" w:rsidRPr="004334FE">
        <w:rPr>
          <w:szCs w:val="24"/>
          <w:lang w:eastAsia="zh-CN"/>
        </w:rPr>
        <w:t>;</w:t>
      </w:r>
    </w:p>
    <w:tbl>
      <w:tblPr>
        <w:tblStyle w:val="TableGrid"/>
        <w:tblW w:w="9895" w:type="dxa"/>
        <w:tblLook w:val="04A0" w:firstRow="1" w:lastRow="0" w:firstColumn="1" w:lastColumn="0" w:noHBand="0" w:noVBand="1"/>
      </w:tblPr>
      <w:tblGrid>
        <w:gridCol w:w="1975"/>
        <w:gridCol w:w="5490"/>
        <w:gridCol w:w="2430"/>
      </w:tblGrid>
      <w:tr w:rsidR="00103B40" w:rsidRPr="004334FE" w14:paraId="523C082E" w14:textId="77777777" w:rsidTr="00FE6816">
        <w:tc>
          <w:tcPr>
            <w:tcW w:w="1975" w:type="dxa"/>
          </w:tcPr>
          <w:p w14:paraId="32687005" w14:textId="3925BC10" w:rsidR="00103B40" w:rsidRPr="004334FE" w:rsidRDefault="00103B40" w:rsidP="00FE6816">
            <w:pPr>
              <w:spacing w:after="120"/>
              <w:jc w:val="center"/>
              <w:rPr>
                <w:b/>
                <w:bCs/>
                <w:szCs w:val="24"/>
                <w:lang w:eastAsia="zh-CN"/>
              </w:rPr>
            </w:pPr>
            <w:r w:rsidRPr="004334FE">
              <w:rPr>
                <w:b/>
                <w:bCs/>
                <w:szCs w:val="24"/>
                <w:lang w:eastAsia="zh-CN"/>
              </w:rPr>
              <w:t>Item List</w:t>
            </w:r>
          </w:p>
        </w:tc>
        <w:tc>
          <w:tcPr>
            <w:tcW w:w="5490" w:type="dxa"/>
          </w:tcPr>
          <w:p w14:paraId="6B9E4ADA" w14:textId="2B5D6DC4" w:rsidR="00103B40" w:rsidRPr="004334FE" w:rsidRDefault="00103B40" w:rsidP="00FE6816">
            <w:pPr>
              <w:spacing w:after="120"/>
              <w:jc w:val="center"/>
              <w:rPr>
                <w:b/>
                <w:bCs/>
                <w:szCs w:val="24"/>
                <w:lang w:eastAsia="zh-CN"/>
              </w:rPr>
            </w:pPr>
            <w:r w:rsidRPr="004334FE">
              <w:rPr>
                <w:b/>
                <w:bCs/>
                <w:szCs w:val="24"/>
                <w:lang w:eastAsia="zh-CN"/>
              </w:rPr>
              <w:t>Description</w:t>
            </w:r>
          </w:p>
        </w:tc>
        <w:tc>
          <w:tcPr>
            <w:tcW w:w="2430" w:type="dxa"/>
          </w:tcPr>
          <w:p w14:paraId="32AA81A3" w14:textId="42E43E41" w:rsidR="00103B40" w:rsidRPr="004334FE" w:rsidRDefault="00103B40" w:rsidP="00FE6816">
            <w:pPr>
              <w:spacing w:after="120"/>
              <w:jc w:val="center"/>
              <w:rPr>
                <w:b/>
                <w:bCs/>
                <w:szCs w:val="24"/>
                <w:lang w:eastAsia="zh-CN"/>
              </w:rPr>
            </w:pPr>
            <w:r w:rsidRPr="004334FE">
              <w:rPr>
                <w:b/>
                <w:bCs/>
                <w:szCs w:val="24"/>
                <w:lang w:eastAsia="zh-CN"/>
              </w:rPr>
              <w:t>Company</w:t>
            </w:r>
          </w:p>
        </w:tc>
      </w:tr>
      <w:tr w:rsidR="005C6CE2" w:rsidRPr="004334FE" w14:paraId="170E3B98" w14:textId="67706812" w:rsidTr="00FE6816">
        <w:tc>
          <w:tcPr>
            <w:tcW w:w="1975" w:type="dxa"/>
          </w:tcPr>
          <w:p w14:paraId="20DB82F1" w14:textId="0FE917C6" w:rsidR="005C6CE2" w:rsidRPr="004334FE" w:rsidRDefault="00103B40" w:rsidP="004756E7">
            <w:pPr>
              <w:spacing w:after="120"/>
              <w:rPr>
                <w:szCs w:val="24"/>
                <w:lang w:eastAsia="zh-CN"/>
              </w:rPr>
            </w:pPr>
            <w:r w:rsidRPr="004334FE">
              <w:rPr>
                <w:szCs w:val="24"/>
                <w:lang w:eastAsia="zh-CN"/>
              </w:rPr>
              <w:t xml:space="preserve">1 - </w:t>
            </w:r>
            <w:r w:rsidR="005C6CE2" w:rsidRPr="004334FE">
              <w:rPr>
                <w:szCs w:val="24"/>
                <w:lang w:eastAsia="zh-CN"/>
              </w:rPr>
              <w:t>CR Work</w:t>
            </w:r>
            <w:r w:rsidRPr="004334FE">
              <w:rPr>
                <w:szCs w:val="24"/>
                <w:lang w:eastAsia="zh-CN"/>
              </w:rPr>
              <w:t xml:space="preserve"> </w:t>
            </w:r>
          </w:p>
        </w:tc>
        <w:tc>
          <w:tcPr>
            <w:tcW w:w="5490" w:type="dxa"/>
          </w:tcPr>
          <w:p w14:paraId="28CB8DBA" w14:textId="77777777" w:rsidR="005C6CE2" w:rsidRPr="004334FE" w:rsidRDefault="005C6CE2" w:rsidP="004756E7">
            <w:pPr>
              <w:spacing w:after="120"/>
              <w:rPr>
                <w:szCs w:val="24"/>
                <w:lang w:eastAsia="zh-CN"/>
              </w:rPr>
            </w:pPr>
            <w:r w:rsidRPr="004334FE">
              <w:rPr>
                <w:szCs w:val="24"/>
                <w:lang w:eastAsia="zh-CN"/>
              </w:rPr>
              <w:t>PDSCH Performance Requirements for Scenario A</w:t>
            </w:r>
          </w:p>
          <w:p w14:paraId="203B1E83" w14:textId="540AD060" w:rsidR="00057C3A" w:rsidRPr="004334FE" w:rsidRDefault="00057C3A" w:rsidP="004756E7">
            <w:pPr>
              <w:spacing w:after="120"/>
              <w:rPr>
                <w:szCs w:val="24"/>
                <w:lang w:eastAsia="zh-CN"/>
              </w:rPr>
            </w:pPr>
            <w:r w:rsidRPr="004334FE">
              <w:rPr>
                <w:szCs w:val="24"/>
                <w:lang w:eastAsia="zh-CN"/>
              </w:rPr>
              <w:t>(Can be split in 2/4 RX if needed)</w:t>
            </w:r>
          </w:p>
        </w:tc>
        <w:tc>
          <w:tcPr>
            <w:tcW w:w="2430" w:type="dxa"/>
          </w:tcPr>
          <w:p w14:paraId="0EB4AF52" w14:textId="77777777" w:rsidR="005C6CE2" w:rsidRPr="004334FE" w:rsidRDefault="005C6CE2" w:rsidP="004756E7">
            <w:pPr>
              <w:spacing w:after="120"/>
              <w:rPr>
                <w:szCs w:val="24"/>
                <w:lang w:eastAsia="zh-CN"/>
              </w:rPr>
            </w:pPr>
          </w:p>
        </w:tc>
      </w:tr>
      <w:tr w:rsidR="005C6CE2" w:rsidRPr="004334FE" w14:paraId="79B2DC59" w14:textId="54C6D0AE" w:rsidTr="00FE6816">
        <w:tc>
          <w:tcPr>
            <w:tcW w:w="1975" w:type="dxa"/>
          </w:tcPr>
          <w:p w14:paraId="1810EBF2" w14:textId="320B7DE4" w:rsidR="005C6CE2" w:rsidRPr="004334FE" w:rsidRDefault="00103B40" w:rsidP="004756E7">
            <w:pPr>
              <w:spacing w:after="120"/>
              <w:rPr>
                <w:szCs w:val="24"/>
                <w:lang w:eastAsia="zh-CN"/>
              </w:rPr>
            </w:pPr>
            <w:r w:rsidRPr="004334FE">
              <w:rPr>
                <w:szCs w:val="24"/>
                <w:lang w:eastAsia="zh-CN"/>
              </w:rPr>
              <w:t xml:space="preserve">2 - </w:t>
            </w:r>
            <w:r w:rsidR="00AA3D77" w:rsidRPr="004334FE">
              <w:rPr>
                <w:szCs w:val="24"/>
                <w:lang w:eastAsia="zh-CN"/>
              </w:rPr>
              <w:t>CR Work</w:t>
            </w:r>
          </w:p>
        </w:tc>
        <w:tc>
          <w:tcPr>
            <w:tcW w:w="5490" w:type="dxa"/>
          </w:tcPr>
          <w:p w14:paraId="50EDAF1E" w14:textId="77777777" w:rsidR="005C6CE2" w:rsidRPr="004334FE" w:rsidRDefault="005C6CE2" w:rsidP="004756E7">
            <w:pPr>
              <w:spacing w:after="120"/>
              <w:rPr>
                <w:szCs w:val="24"/>
                <w:lang w:eastAsia="zh-CN"/>
              </w:rPr>
            </w:pPr>
            <w:r w:rsidRPr="004334FE">
              <w:rPr>
                <w:szCs w:val="24"/>
                <w:lang w:eastAsia="zh-CN"/>
              </w:rPr>
              <w:t>PDSCH Performance Requirements for Scenario C</w:t>
            </w:r>
          </w:p>
          <w:p w14:paraId="5C385F74" w14:textId="4963E30C" w:rsidR="00057C3A" w:rsidRPr="004334FE" w:rsidRDefault="00057C3A" w:rsidP="004756E7">
            <w:pPr>
              <w:spacing w:after="120"/>
              <w:rPr>
                <w:szCs w:val="24"/>
                <w:lang w:eastAsia="zh-CN"/>
              </w:rPr>
            </w:pPr>
            <w:r w:rsidRPr="004334FE">
              <w:rPr>
                <w:szCs w:val="24"/>
                <w:lang w:eastAsia="zh-CN"/>
              </w:rPr>
              <w:t>(Can be split in 2/4 RX if needed)</w:t>
            </w:r>
          </w:p>
        </w:tc>
        <w:tc>
          <w:tcPr>
            <w:tcW w:w="2430" w:type="dxa"/>
          </w:tcPr>
          <w:p w14:paraId="46F04E8F" w14:textId="77777777" w:rsidR="005C6CE2" w:rsidRPr="004334FE" w:rsidRDefault="005C6CE2" w:rsidP="004756E7">
            <w:pPr>
              <w:spacing w:after="120"/>
              <w:rPr>
                <w:szCs w:val="24"/>
                <w:lang w:eastAsia="zh-CN"/>
              </w:rPr>
            </w:pPr>
          </w:p>
        </w:tc>
      </w:tr>
      <w:tr w:rsidR="00C12C18" w:rsidRPr="004334FE" w14:paraId="15A09DBB" w14:textId="75C30EFD" w:rsidTr="00FE6816">
        <w:tc>
          <w:tcPr>
            <w:tcW w:w="1975" w:type="dxa"/>
          </w:tcPr>
          <w:p w14:paraId="5DBC4229" w14:textId="6E0FEEC2" w:rsidR="00C12C18" w:rsidRPr="004334FE" w:rsidRDefault="00103B40" w:rsidP="00C12C18">
            <w:pPr>
              <w:spacing w:after="120"/>
              <w:rPr>
                <w:szCs w:val="24"/>
                <w:lang w:eastAsia="zh-CN"/>
              </w:rPr>
            </w:pPr>
            <w:r w:rsidRPr="004334FE">
              <w:rPr>
                <w:szCs w:val="24"/>
                <w:lang w:eastAsia="zh-CN"/>
              </w:rPr>
              <w:t xml:space="preserve">3 - </w:t>
            </w:r>
            <w:r w:rsidR="00C12C18" w:rsidRPr="004334FE">
              <w:rPr>
                <w:szCs w:val="24"/>
                <w:lang w:eastAsia="zh-CN"/>
              </w:rPr>
              <w:t>CR Work</w:t>
            </w:r>
          </w:p>
        </w:tc>
        <w:tc>
          <w:tcPr>
            <w:tcW w:w="5490" w:type="dxa"/>
          </w:tcPr>
          <w:p w14:paraId="1A42F43E" w14:textId="40F54474" w:rsidR="00C12C18" w:rsidRPr="004334FE" w:rsidRDefault="00C12C18" w:rsidP="00C12C18">
            <w:pPr>
              <w:spacing w:after="120"/>
              <w:rPr>
                <w:szCs w:val="24"/>
                <w:lang w:eastAsia="zh-CN"/>
              </w:rPr>
            </w:pPr>
            <w:r w:rsidRPr="004334FE">
              <w:rPr>
                <w:szCs w:val="24"/>
                <w:lang w:eastAsia="zh-CN"/>
              </w:rPr>
              <w:t>[CQI Requirements for Scenario A</w:t>
            </w:r>
            <w:r w:rsidR="00FE6816" w:rsidRPr="004334FE">
              <w:rPr>
                <w:szCs w:val="24"/>
                <w:lang w:eastAsia="zh-CN"/>
              </w:rPr>
              <w:t xml:space="preserve"> if agreed</w:t>
            </w:r>
            <w:r w:rsidRPr="004334FE">
              <w:rPr>
                <w:szCs w:val="24"/>
                <w:lang w:eastAsia="zh-CN"/>
              </w:rPr>
              <w:t>]</w:t>
            </w:r>
          </w:p>
        </w:tc>
        <w:tc>
          <w:tcPr>
            <w:tcW w:w="2430" w:type="dxa"/>
          </w:tcPr>
          <w:p w14:paraId="71C00D32" w14:textId="77777777" w:rsidR="00C12C18" w:rsidRPr="004334FE" w:rsidRDefault="00C12C18" w:rsidP="00C12C18">
            <w:pPr>
              <w:spacing w:after="120"/>
              <w:rPr>
                <w:szCs w:val="24"/>
                <w:lang w:eastAsia="zh-CN"/>
              </w:rPr>
            </w:pPr>
          </w:p>
        </w:tc>
      </w:tr>
      <w:tr w:rsidR="00C12C18" w:rsidRPr="004334FE" w14:paraId="69A5CDDA" w14:textId="77777777" w:rsidTr="00FE6816">
        <w:tc>
          <w:tcPr>
            <w:tcW w:w="1975" w:type="dxa"/>
          </w:tcPr>
          <w:p w14:paraId="5F7E3B88" w14:textId="555FD606" w:rsidR="00C12C18" w:rsidRPr="004334FE" w:rsidRDefault="00103B40" w:rsidP="00C12C18">
            <w:pPr>
              <w:spacing w:after="120"/>
              <w:rPr>
                <w:szCs w:val="24"/>
                <w:lang w:eastAsia="zh-CN"/>
              </w:rPr>
            </w:pPr>
            <w:r w:rsidRPr="004334FE">
              <w:rPr>
                <w:szCs w:val="24"/>
                <w:lang w:eastAsia="zh-CN"/>
              </w:rPr>
              <w:t xml:space="preserve">4 - </w:t>
            </w:r>
            <w:r w:rsidR="00C12C18" w:rsidRPr="004334FE">
              <w:rPr>
                <w:szCs w:val="24"/>
                <w:lang w:eastAsia="zh-CN"/>
              </w:rPr>
              <w:t>CR Work</w:t>
            </w:r>
          </w:p>
        </w:tc>
        <w:tc>
          <w:tcPr>
            <w:tcW w:w="5490" w:type="dxa"/>
          </w:tcPr>
          <w:p w14:paraId="08BEC96B" w14:textId="2533AD0E" w:rsidR="00C12C18" w:rsidRPr="004334FE" w:rsidRDefault="00C12C18" w:rsidP="00C12C18">
            <w:pPr>
              <w:spacing w:after="120"/>
              <w:rPr>
                <w:szCs w:val="24"/>
                <w:lang w:eastAsia="zh-CN"/>
              </w:rPr>
            </w:pPr>
            <w:r w:rsidRPr="004334FE">
              <w:rPr>
                <w:szCs w:val="24"/>
                <w:lang w:eastAsia="zh-CN"/>
              </w:rPr>
              <w:t>[CQI Requirements for Scenario C</w:t>
            </w:r>
            <w:r w:rsidR="00FE6816" w:rsidRPr="004334FE">
              <w:rPr>
                <w:szCs w:val="24"/>
                <w:lang w:eastAsia="zh-CN"/>
              </w:rPr>
              <w:t xml:space="preserve"> if agreed</w:t>
            </w:r>
            <w:r w:rsidRPr="004334FE">
              <w:rPr>
                <w:szCs w:val="24"/>
                <w:lang w:eastAsia="zh-CN"/>
              </w:rPr>
              <w:t>]</w:t>
            </w:r>
          </w:p>
        </w:tc>
        <w:tc>
          <w:tcPr>
            <w:tcW w:w="2430" w:type="dxa"/>
          </w:tcPr>
          <w:p w14:paraId="1A41CEC3" w14:textId="77777777" w:rsidR="00C12C18" w:rsidRPr="004334FE" w:rsidRDefault="00C12C18" w:rsidP="00C12C18">
            <w:pPr>
              <w:spacing w:after="120"/>
              <w:rPr>
                <w:szCs w:val="24"/>
                <w:lang w:eastAsia="zh-CN"/>
              </w:rPr>
            </w:pPr>
          </w:p>
        </w:tc>
      </w:tr>
      <w:tr w:rsidR="00C12C18" w:rsidRPr="004334FE" w14:paraId="00F6F36C" w14:textId="77777777" w:rsidTr="00FE6816">
        <w:tc>
          <w:tcPr>
            <w:tcW w:w="1975" w:type="dxa"/>
          </w:tcPr>
          <w:p w14:paraId="3807738C" w14:textId="5F176D2E" w:rsidR="00C12C18" w:rsidRPr="004334FE" w:rsidRDefault="00103B40" w:rsidP="00C12C18">
            <w:pPr>
              <w:spacing w:after="120"/>
              <w:rPr>
                <w:szCs w:val="24"/>
                <w:lang w:eastAsia="zh-CN"/>
              </w:rPr>
            </w:pPr>
            <w:r w:rsidRPr="004334FE">
              <w:rPr>
                <w:szCs w:val="24"/>
                <w:lang w:eastAsia="zh-CN"/>
              </w:rPr>
              <w:t xml:space="preserve">5 - </w:t>
            </w:r>
            <w:r w:rsidR="00C12C18" w:rsidRPr="004334FE">
              <w:rPr>
                <w:szCs w:val="24"/>
                <w:lang w:eastAsia="zh-CN"/>
              </w:rPr>
              <w:t>CR Work</w:t>
            </w:r>
          </w:p>
        </w:tc>
        <w:tc>
          <w:tcPr>
            <w:tcW w:w="5490" w:type="dxa"/>
          </w:tcPr>
          <w:p w14:paraId="10E89BB4" w14:textId="7D22CB45" w:rsidR="00C12C18" w:rsidRPr="004334FE" w:rsidRDefault="00C12C18" w:rsidP="00C12C18">
            <w:pPr>
              <w:spacing w:after="120"/>
              <w:rPr>
                <w:szCs w:val="24"/>
                <w:lang w:eastAsia="zh-CN"/>
              </w:rPr>
            </w:pPr>
            <w:r w:rsidRPr="004334FE">
              <w:rPr>
                <w:szCs w:val="24"/>
                <w:lang w:eastAsia="zh-CN"/>
              </w:rPr>
              <w:t>Introduction of new Fixed Reference Channel</w:t>
            </w:r>
            <w:r w:rsidR="000D29B8" w:rsidRPr="004334FE">
              <w:rPr>
                <w:szCs w:val="24"/>
                <w:lang w:eastAsia="zh-CN"/>
              </w:rPr>
              <w:t xml:space="preserve"> and TDD Pattern</w:t>
            </w:r>
          </w:p>
        </w:tc>
        <w:tc>
          <w:tcPr>
            <w:tcW w:w="2430" w:type="dxa"/>
          </w:tcPr>
          <w:p w14:paraId="46A9F3B3" w14:textId="10983F53" w:rsidR="00C12C18" w:rsidRPr="004334FE" w:rsidRDefault="00C12C18" w:rsidP="00C12C18">
            <w:pPr>
              <w:spacing w:after="120"/>
              <w:rPr>
                <w:szCs w:val="24"/>
                <w:lang w:eastAsia="zh-CN"/>
              </w:rPr>
            </w:pPr>
          </w:p>
        </w:tc>
      </w:tr>
      <w:tr w:rsidR="00C12C18" w:rsidRPr="004334FE" w14:paraId="18CCC4A7" w14:textId="77777777" w:rsidTr="00FE6816">
        <w:tc>
          <w:tcPr>
            <w:tcW w:w="1975" w:type="dxa"/>
          </w:tcPr>
          <w:p w14:paraId="66531261" w14:textId="635F445B" w:rsidR="00C12C18" w:rsidRPr="004334FE" w:rsidRDefault="00103B40" w:rsidP="00C12C18">
            <w:pPr>
              <w:spacing w:after="120"/>
              <w:rPr>
                <w:szCs w:val="24"/>
                <w:lang w:eastAsia="zh-CN"/>
              </w:rPr>
            </w:pPr>
            <w:r w:rsidRPr="004334FE">
              <w:rPr>
                <w:szCs w:val="24"/>
                <w:lang w:eastAsia="zh-CN"/>
              </w:rPr>
              <w:t xml:space="preserve">6 - </w:t>
            </w:r>
            <w:r w:rsidR="00C12C18" w:rsidRPr="004334FE">
              <w:rPr>
                <w:szCs w:val="24"/>
                <w:lang w:eastAsia="zh-CN"/>
              </w:rPr>
              <w:t>CR Work</w:t>
            </w:r>
          </w:p>
        </w:tc>
        <w:tc>
          <w:tcPr>
            <w:tcW w:w="5490" w:type="dxa"/>
          </w:tcPr>
          <w:p w14:paraId="1BF4FE2A" w14:textId="417B1298" w:rsidR="00C12C18" w:rsidRPr="004334FE" w:rsidRDefault="00C12C18" w:rsidP="00C12C18">
            <w:pPr>
              <w:spacing w:after="120"/>
              <w:rPr>
                <w:szCs w:val="24"/>
                <w:lang w:eastAsia="zh-CN"/>
              </w:rPr>
            </w:pPr>
            <w:r w:rsidRPr="004334FE">
              <w:rPr>
                <w:szCs w:val="24"/>
                <w:lang w:eastAsia="zh-CN"/>
              </w:rPr>
              <w:t>Introduction of new Downlink Transmission Model</w:t>
            </w:r>
          </w:p>
        </w:tc>
        <w:tc>
          <w:tcPr>
            <w:tcW w:w="2430" w:type="dxa"/>
          </w:tcPr>
          <w:p w14:paraId="20C74C74" w14:textId="77777777" w:rsidR="00C12C18" w:rsidRPr="004334FE" w:rsidRDefault="00C12C18" w:rsidP="00C12C18">
            <w:pPr>
              <w:spacing w:after="120"/>
              <w:rPr>
                <w:szCs w:val="24"/>
                <w:lang w:eastAsia="zh-CN"/>
              </w:rPr>
            </w:pPr>
          </w:p>
        </w:tc>
      </w:tr>
      <w:tr w:rsidR="00C12C18" w:rsidRPr="004334FE" w14:paraId="4C457E0C" w14:textId="77777777" w:rsidTr="00FE6816">
        <w:tc>
          <w:tcPr>
            <w:tcW w:w="1975" w:type="dxa"/>
          </w:tcPr>
          <w:p w14:paraId="3DE81243" w14:textId="128822A0" w:rsidR="00C12C18" w:rsidRPr="004334FE" w:rsidRDefault="00FE6816" w:rsidP="00C12C18">
            <w:pPr>
              <w:spacing w:after="120"/>
              <w:rPr>
                <w:szCs w:val="24"/>
                <w:lang w:eastAsia="zh-CN"/>
              </w:rPr>
            </w:pPr>
            <w:r w:rsidRPr="004334FE">
              <w:rPr>
                <w:szCs w:val="24"/>
                <w:lang w:eastAsia="zh-CN"/>
              </w:rPr>
              <w:t>7</w:t>
            </w:r>
            <w:r w:rsidR="00103B40" w:rsidRPr="004334FE">
              <w:rPr>
                <w:szCs w:val="24"/>
                <w:lang w:eastAsia="zh-CN"/>
              </w:rPr>
              <w:t xml:space="preserve"> – Simulation Work </w:t>
            </w:r>
          </w:p>
        </w:tc>
        <w:tc>
          <w:tcPr>
            <w:tcW w:w="5490" w:type="dxa"/>
          </w:tcPr>
          <w:p w14:paraId="0B11627E" w14:textId="332F6135" w:rsidR="00C12C18" w:rsidRPr="004334FE" w:rsidRDefault="00057C3A" w:rsidP="00C12C18">
            <w:pPr>
              <w:spacing w:after="120"/>
              <w:rPr>
                <w:szCs w:val="24"/>
                <w:lang w:eastAsia="zh-CN"/>
              </w:rPr>
            </w:pPr>
            <w:r w:rsidRPr="004334FE">
              <w:rPr>
                <w:szCs w:val="24"/>
                <w:lang w:eastAsia="zh-CN"/>
              </w:rPr>
              <w:t>Collect and Organize Simulation results.</w:t>
            </w:r>
          </w:p>
        </w:tc>
        <w:tc>
          <w:tcPr>
            <w:tcW w:w="2430" w:type="dxa"/>
          </w:tcPr>
          <w:p w14:paraId="34FC408F" w14:textId="77777777" w:rsidR="00C12C18" w:rsidRPr="004334FE" w:rsidRDefault="00C12C18" w:rsidP="00C12C18">
            <w:pPr>
              <w:spacing w:after="120"/>
              <w:rPr>
                <w:szCs w:val="24"/>
                <w:lang w:eastAsia="zh-CN"/>
              </w:rPr>
            </w:pPr>
          </w:p>
        </w:tc>
      </w:tr>
    </w:tbl>
    <w:p w14:paraId="5A3FD489" w14:textId="77777777" w:rsidR="004756E7" w:rsidRPr="004334FE" w:rsidRDefault="004756E7" w:rsidP="004756E7">
      <w:pPr>
        <w:spacing w:after="120"/>
        <w:rPr>
          <w:szCs w:val="24"/>
          <w:lang w:eastAsia="zh-CN"/>
        </w:rPr>
      </w:pPr>
    </w:p>
    <w:p w14:paraId="58DE23C0" w14:textId="77777777" w:rsidR="008541BE" w:rsidRPr="004334FE" w:rsidRDefault="008541BE" w:rsidP="008541BE">
      <w:pPr>
        <w:numPr>
          <w:ilvl w:val="0"/>
          <w:numId w:val="4"/>
        </w:numPr>
        <w:spacing w:after="120"/>
        <w:ind w:left="720"/>
        <w:rPr>
          <w:szCs w:val="24"/>
          <w:lang w:eastAsia="zh-CN"/>
        </w:rPr>
      </w:pPr>
      <w:r w:rsidRPr="004334FE">
        <w:rPr>
          <w:szCs w:val="24"/>
          <w:lang w:eastAsia="zh-CN"/>
        </w:rPr>
        <w:t>Recommended WF</w:t>
      </w:r>
    </w:p>
    <w:p w14:paraId="3D7B6E82" w14:textId="3B8D0C99" w:rsidR="003418CB" w:rsidRPr="004334FE" w:rsidRDefault="00C004A4" w:rsidP="005B4802">
      <w:pPr>
        <w:numPr>
          <w:ilvl w:val="1"/>
          <w:numId w:val="4"/>
        </w:numPr>
        <w:spacing w:after="120"/>
        <w:rPr>
          <w:b/>
          <w:bCs/>
          <w:szCs w:val="24"/>
          <w:lang w:eastAsia="zh-CN"/>
        </w:rPr>
      </w:pPr>
      <w:r w:rsidRPr="004334FE">
        <w:rPr>
          <w:b/>
          <w:bCs/>
          <w:szCs w:val="24"/>
          <w:lang w:eastAsia="zh-CN"/>
        </w:rPr>
        <w:t>Agree on the CR work split</w:t>
      </w:r>
      <w:r w:rsidR="00E702C3" w:rsidRPr="004334FE">
        <w:rPr>
          <w:b/>
          <w:bCs/>
          <w:szCs w:val="24"/>
          <w:lang w:eastAsia="zh-CN"/>
        </w:rPr>
        <w:t>;</w:t>
      </w:r>
    </w:p>
    <w:p w14:paraId="2F59D28F" w14:textId="77777777" w:rsidR="00DC2500" w:rsidRPr="004334FE" w:rsidRDefault="00DC2500" w:rsidP="00805BE8">
      <w:pPr>
        <w:pStyle w:val="Heading2"/>
      </w:pPr>
      <w:r w:rsidRPr="004334FE">
        <w:lastRenderedPageBreak/>
        <w:t>Companies</w:t>
      </w:r>
      <w:r w:rsidRPr="004334FE">
        <w:rPr>
          <w:rFonts w:hint="eastAsia"/>
        </w:rPr>
        <w:t xml:space="preserve"> views</w:t>
      </w:r>
      <w:r w:rsidRPr="004334FE">
        <w:t>’</w:t>
      </w:r>
      <w:r w:rsidRPr="004334FE">
        <w:rPr>
          <w:rFonts w:hint="eastAsia"/>
        </w:rPr>
        <w:t xml:space="preserve"> collection for 1st round </w:t>
      </w:r>
    </w:p>
    <w:p w14:paraId="2A1A3671" w14:textId="3AD534F7" w:rsidR="003418CB" w:rsidRPr="004334FE" w:rsidRDefault="00DC2500" w:rsidP="00805BE8">
      <w:pPr>
        <w:pStyle w:val="Heading3"/>
        <w:rPr>
          <w:sz w:val="24"/>
          <w:szCs w:val="16"/>
        </w:rPr>
      </w:pPr>
      <w:r w:rsidRPr="004334FE">
        <w:rPr>
          <w:sz w:val="24"/>
          <w:szCs w:val="16"/>
        </w:rPr>
        <w:t>Open issues</w:t>
      </w:r>
      <w:r w:rsidR="003418CB" w:rsidRPr="004334FE">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rsidRPr="004334FE" w14:paraId="78E9E803" w14:textId="77777777" w:rsidTr="003418CB">
        <w:tc>
          <w:tcPr>
            <w:tcW w:w="1242" w:type="dxa"/>
          </w:tcPr>
          <w:p w14:paraId="19D3FBE3" w14:textId="2C08F55B" w:rsidR="003418CB" w:rsidRPr="004334FE" w:rsidRDefault="003418CB" w:rsidP="00805BE8">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615" w:type="dxa"/>
          </w:tcPr>
          <w:p w14:paraId="7472F33A" w14:textId="205DC53E" w:rsidR="003418CB" w:rsidRPr="004334FE" w:rsidRDefault="00571777" w:rsidP="00805BE8">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3418CB" w:rsidRPr="004334FE" w14:paraId="77477C9E" w14:textId="77777777" w:rsidTr="003418CB">
        <w:tc>
          <w:tcPr>
            <w:tcW w:w="1242" w:type="dxa"/>
          </w:tcPr>
          <w:p w14:paraId="4076A351" w14:textId="37365E14" w:rsidR="003418CB" w:rsidRPr="004334FE" w:rsidRDefault="003418CB" w:rsidP="00805BE8">
            <w:pPr>
              <w:spacing w:after="120"/>
              <w:rPr>
                <w:rFonts w:eastAsiaTheme="minorEastAsia"/>
                <w:color w:val="0070C0"/>
                <w:lang w:val="en-US" w:eastAsia="zh-CN"/>
              </w:rPr>
            </w:pPr>
          </w:p>
        </w:tc>
        <w:tc>
          <w:tcPr>
            <w:tcW w:w="8615" w:type="dxa"/>
          </w:tcPr>
          <w:p w14:paraId="22642761" w14:textId="5C800B17" w:rsidR="003418CB" w:rsidRPr="004334FE" w:rsidRDefault="003418CB" w:rsidP="00805BE8">
            <w:pPr>
              <w:spacing w:after="120"/>
              <w:rPr>
                <w:rFonts w:eastAsiaTheme="minorEastAsia"/>
                <w:color w:val="0070C0"/>
                <w:lang w:val="en-US" w:eastAsia="zh-CN"/>
              </w:rPr>
            </w:pPr>
          </w:p>
        </w:tc>
      </w:tr>
    </w:tbl>
    <w:p w14:paraId="434B388F" w14:textId="4AA766E4" w:rsidR="003418CB" w:rsidRPr="004334FE" w:rsidRDefault="003418CB" w:rsidP="005B4802">
      <w:pPr>
        <w:rPr>
          <w:color w:val="0070C0"/>
          <w:lang w:val="en-US" w:eastAsia="zh-CN"/>
        </w:rPr>
      </w:pPr>
      <w:r w:rsidRPr="004334FE">
        <w:rPr>
          <w:rFonts w:hint="eastAsia"/>
          <w:color w:val="0070C0"/>
          <w:lang w:val="en-US" w:eastAsia="zh-CN"/>
        </w:rPr>
        <w:t xml:space="preserve"> </w:t>
      </w:r>
    </w:p>
    <w:p w14:paraId="534E67F0" w14:textId="1670CAC5" w:rsidR="009415B0" w:rsidRPr="004334FE" w:rsidRDefault="009415B0" w:rsidP="00805BE8">
      <w:pPr>
        <w:pStyle w:val="Heading3"/>
        <w:rPr>
          <w:sz w:val="24"/>
          <w:szCs w:val="16"/>
        </w:rPr>
      </w:pPr>
      <w:r w:rsidRPr="004334FE">
        <w:rPr>
          <w:sz w:val="24"/>
          <w:szCs w:val="16"/>
        </w:rPr>
        <w:t>CRs/TPs comments collection</w:t>
      </w:r>
    </w:p>
    <w:p w14:paraId="44632141" w14:textId="58C29726" w:rsidR="009415B0" w:rsidRPr="004334FE" w:rsidRDefault="00855107" w:rsidP="005B4802">
      <w:pPr>
        <w:rPr>
          <w:i/>
          <w:color w:val="0070C0"/>
          <w:lang w:val="en-US" w:eastAsia="zh-CN"/>
        </w:rPr>
      </w:pPr>
      <w:r w:rsidRPr="004334FE">
        <w:rPr>
          <w:rFonts w:hint="eastAsia"/>
          <w:i/>
          <w:color w:val="0070C0"/>
          <w:lang w:val="en-US" w:eastAsia="zh-CN"/>
        </w:rPr>
        <w:t>Major close</w:t>
      </w:r>
      <w:r w:rsidR="00E97AD5" w:rsidRPr="004334FE">
        <w:rPr>
          <w:i/>
          <w:color w:val="0070C0"/>
          <w:lang w:val="en-US" w:eastAsia="zh-CN"/>
        </w:rPr>
        <w:t>-</w:t>
      </w:r>
      <w:r w:rsidRPr="004334FE">
        <w:rPr>
          <w:rFonts w:hint="eastAsia"/>
          <w:i/>
          <w:color w:val="0070C0"/>
          <w:lang w:val="en-US" w:eastAsia="zh-CN"/>
        </w:rPr>
        <w:t>to</w:t>
      </w:r>
      <w:r w:rsidR="00E97AD5" w:rsidRPr="004334FE">
        <w:rPr>
          <w:i/>
          <w:color w:val="0070C0"/>
          <w:lang w:val="en-US" w:eastAsia="zh-CN"/>
        </w:rPr>
        <w:t>-</w:t>
      </w:r>
      <w:r w:rsidRPr="004334FE">
        <w:rPr>
          <w:i/>
          <w:color w:val="0070C0"/>
          <w:lang w:val="en-US" w:eastAsia="zh-CN"/>
        </w:rPr>
        <w:t>finalize</w:t>
      </w:r>
      <w:r w:rsidRPr="004334FE">
        <w:rPr>
          <w:rFonts w:hint="eastAsia"/>
          <w:i/>
          <w:color w:val="0070C0"/>
          <w:lang w:val="en-US" w:eastAsia="zh-CN"/>
        </w:rPr>
        <w:t xml:space="preserve"> WIs and Rel-15 maintenance, </w:t>
      </w:r>
      <w:r w:rsidRPr="004334FE">
        <w:rPr>
          <w:i/>
          <w:color w:val="0070C0"/>
          <w:lang w:val="en-US" w:eastAsia="zh-CN"/>
        </w:rPr>
        <w:t>comments collections</w:t>
      </w:r>
      <w:r w:rsidRPr="004334FE">
        <w:rPr>
          <w:rFonts w:hint="eastAsia"/>
          <w:i/>
          <w:color w:val="0070C0"/>
          <w:lang w:val="en-US" w:eastAsia="zh-CN"/>
        </w:rPr>
        <w:t xml:space="preserve"> can be arranged for TPs and CRs. For Rel-16 on-going WIs, </w:t>
      </w:r>
      <w:r w:rsidRPr="004334FE">
        <w:rPr>
          <w:i/>
          <w:color w:val="0070C0"/>
          <w:lang w:val="en-US" w:eastAsia="zh-CN"/>
        </w:rPr>
        <w:t>suggest</w:t>
      </w:r>
      <w:r w:rsidRPr="004334FE">
        <w:rPr>
          <w:rFonts w:hint="eastAsia"/>
          <w:i/>
          <w:color w:val="0070C0"/>
          <w:lang w:val="en-US" w:eastAsia="zh-CN"/>
        </w:rPr>
        <w:t xml:space="preserve"> to focus on open issues discussion on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4334FE" w14:paraId="570A5116" w14:textId="77777777" w:rsidTr="00F06DFD">
        <w:tc>
          <w:tcPr>
            <w:tcW w:w="1242" w:type="dxa"/>
          </w:tcPr>
          <w:p w14:paraId="5DC1106B" w14:textId="5A2FC6FF" w:rsidR="009415B0" w:rsidRPr="004334FE" w:rsidRDefault="009415B0" w:rsidP="00805BE8">
            <w:pPr>
              <w:spacing w:after="120"/>
              <w:rPr>
                <w:rFonts w:eastAsiaTheme="minorEastAsia"/>
                <w:b/>
                <w:bCs/>
                <w:color w:val="0070C0"/>
                <w:lang w:val="en-US" w:eastAsia="zh-CN"/>
              </w:rPr>
            </w:pPr>
            <w:r w:rsidRPr="004334FE">
              <w:rPr>
                <w:rFonts w:eastAsiaTheme="minorEastAsia"/>
                <w:b/>
                <w:bCs/>
                <w:color w:val="0070C0"/>
                <w:lang w:val="en-US" w:eastAsia="zh-CN"/>
              </w:rPr>
              <w:t>CR/TP number</w:t>
            </w:r>
          </w:p>
        </w:tc>
        <w:tc>
          <w:tcPr>
            <w:tcW w:w="8615" w:type="dxa"/>
          </w:tcPr>
          <w:p w14:paraId="529FC9B7" w14:textId="24C9CD59" w:rsidR="009415B0" w:rsidRPr="004334FE" w:rsidRDefault="009415B0" w:rsidP="00805BE8">
            <w:pPr>
              <w:spacing w:after="120"/>
              <w:rPr>
                <w:rFonts w:eastAsiaTheme="minorEastAsia"/>
                <w:b/>
                <w:bCs/>
                <w:color w:val="0070C0"/>
                <w:lang w:val="en-US" w:eastAsia="zh-CN"/>
              </w:rPr>
            </w:pPr>
            <w:r w:rsidRPr="004334FE">
              <w:rPr>
                <w:rFonts w:eastAsiaTheme="minorEastAsia"/>
                <w:b/>
                <w:bCs/>
                <w:color w:val="0070C0"/>
                <w:lang w:val="en-US" w:eastAsia="zh-CN"/>
              </w:rPr>
              <w:t>Comments collection</w:t>
            </w:r>
          </w:p>
        </w:tc>
      </w:tr>
      <w:tr w:rsidR="00571777" w:rsidRPr="004334FE" w14:paraId="07DECF26" w14:textId="77777777" w:rsidTr="00F06DFD">
        <w:tc>
          <w:tcPr>
            <w:tcW w:w="1242" w:type="dxa"/>
            <w:vMerge w:val="restart"/>
          </w:tcPr>
          <w:p w14:paraId="41D5B081" w14:textId="77777777" w:rsidR="00571777" w:rsidRPr="004334FE" w:rsidRDefault="00571777" w:rsidP="00805BE8">
            <w:pPr>
              <w:spacing w:after="120"/>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4BB207B7" w14:textId="2D1E2F96" w:rsidR="00571777" w:rsidRPr="004334FE" w:rsidRDefault="00571777" w:rsidP="00805BE8">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571777" w:rsidRPr="004334FE" w14:paraId="6107E4A4" w14:textId="77777777" w:rsidTr="00F06DFD">
        <w:tc>
          <w:tcPr>
            <w:tcW w:w="1242" w:type="dxa"/>
            <w:vMerge/>
          </w:tcPr>
          <w:p w14:paraId="5C77C2BE" w14:textId="77777777" w:rsidR="00571777" w:rsidRPr="004334FE" w:rsidRDefault="00571777" w:rsidP="00571777">
            <w:pPr>
              <w:spacing w:after="120"/>
              <w:rPr>
                <w:rFonts w:eastAsiaTheme="minorEastAsia"/>
                <w:color w:val="0070C0"/>
                <w:lang w:val="en-US" w:eastAsia="zh-CN"/>
              </w:rPr>
            </w:pPr>
          </w:p>
        </w:tc>
        <w:tc>
          <w:tcPr>
            <w:tcW w:w="8615" w:type="dxa"/>
          </w:tcPr>
          <w:p w14:paraId="7976E3A3" w14:textId="458FCFFC" w:rsidR="00571777" w:rsidRPr="004334FE" w:rsidRDefault="00571777" w:rsidP="00571777">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571777" w:rsidRPr="004334FE" w14:paraId="629BFFB8" w14:textId="77777777" w:rsidTr="00F06DFD">
        <w:tc>
          <w:tcPr>
            <w:tcW w:w="1242" w:type="dxa"/>
            <w:vMerge/>
          </w:tcPr>
          <w:p w14:paraId="52AF9FD7" w14:textId="77777777" w:rsidR="00571777" w:rsidRPr="004334FE" w:rsidRDefault="00571777" w:rsidP="00571777">
            <w:pPr>
              <w:spacing w:after="120"/>
              <w:rPr>
                <w:rFonts w:eastAsiaTheme="minorEastAsia"/>
                <w:color w:val="0070C0"/>
                <w:lang w:val="en-US" w:eastAsia="zh-CN"/>
              </w:rPr>
            </w:pPr>
          </w:p>
        </w:tc>
        <w:tc>
          <w:tcPr>
            <w:tcW w:w="8615" w:type="dxa"/>
          </w:tcPr>
          <w:p w14:paraId="3693E3EE" w14:textId="77777777" w:rsidR="00571777" w:rsidRPr="004334FE" w:rsidRDefault="00571777" w:rsidP="00571777">
            <w:pPr>
              <w:spacing w:after="120"/>
              <w:rPr>
                <w:rFonts w:eastAsiaTheme="minorEastAsia"/>
                <w:color w:val="0070C0"/>
                <w:lang w:val="en-US" w:eastAsia="zh-CN"/>
              </w:rPr>
            </w:pPr>
          </w:p>
        </w:tc>
      </w:tr>
      <w:tr w:rsidR="00571777" w:rsidRPr="004334FE" w14:paraId="5EF0FAF0" w14:textId="77777777" w:rsidTr="00F06DFD">
        <w:tc>
          <w:tcPr>
            <w:tcW w:w="1242" w:type="dxa"/>
            <w:vMerge w:val="restart"/>
          </w:tcPr>
          <w:p w14:paraId="68F6E76E" w14:textId="1A964EB1" w:rsidR="00571777" w:rsidRPr="004334FE" w:rsidRDefault="00571777" w:rsidP="00571777">
            <w:pPr>
              <w:spacing w:after="120"/>
              <w:rPr>
                <w:rFonts w:eastAsiaTheme="minorEastAsia"/>
                <w:color w:val="0070C0"/>
                <w:lang w:val="en-US" w:eastAsia="zh-CN"/>
              </w:rPr>
            </w:pPr>
            <w:r w:rsidRPr="004334FE">
              <w:rPr>
                <w:rFonts w:eastAsiaTheme="minorEastAsia"/>
                <w:color w:val="0070C0"/>
                <w:lang w:val="en-US" w:eastAsia="zh-CN"/>
              </w:rPr>
              <w:t>YYY</w:t>
            </w:r>
          </w:p>
        </w:tc>
        <w:tc>
          <w:tcPr>
            <w:tcW w:w="8615" w:type="dxa"/>
          </w:tcPr>
          <w:p w14:paraId="63195C26" w14:textId="72A7FCE0" w:rsidR="00571777" w:rsidRPr="004334FE" w:rsidRDefault="00571777" w:rsidP="00571777">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571777" w:rsidRPr="004334FE" w14:paraId="4B45F1D3" w14:textId="77777777" w:rsidTr="00F06DFD">
        <w:tc>
          <w:tcPr>
            <w:tcW w:w="1242" w:type="dxa"/>
            <w:vMerge/>
          </w:tcPr>
          <w:p w14:paraId="5E0ED97A" w14:textId="77777777" w:rsidR="00571777" w:rsidRPr="004334FE" w:rsidRDefault="00571777" w:rsidP="00571777">
            <w:pPr>
              <w:spacing w:after="120"/>
              <w:rPr>
                <w:rFonts w:eastAsiaTheme="minorEastAsia"/>
                <w:color w:val="0070C0"/>
                <w:lang w:val="en-US" w:eastAsia="zh-CN"/>
              </w:rPr>
            </w:pPr>
          </w:p>
        </w:tc>
        <w:tc>
          <w:tcPr>
            <w:tcW w:w="8615" w:type="dxa"/>
          </w:tcPr>
          <w:p w14:paraId="7AB9F702" w14:textId="319D0D9E" w:rsidR="00571777" w:rsidRPr="004334FE" w:rsidRDefault="00571777" w:rsidP="00571777">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571777" w:rsidRPr="004334FE" w14:paraId="22C5F25F" w14:textId="77777777" w:rsidTr="00F06DFD">
        <w:tc>
          <w:tcPr>
            <w:tcW w:w="1242" w:type="dxa"/>
            <w:vMerge/>
          </w:tcPr>
          <w:p w14:paraId="03201438" w14:textId="77777777" w:rsidR="00571777" w:rsidRPr="004334FE" w:rsidRDefault="00571777" w:rsidP="00571777">
            <w:pPr>
              <w:spacing w:after="120"/>
              <w:rPr>
                <w:rFonts w:eastAsiaTheme="minorEastAsia"/>
                <w:color w:val="0070C0"/>
                <w:lang w:val="en-US" w:eastAsia="zh-CN"/>
              </w:rPr>
            </w:pPr>
          </w:p>
        </w:tc>
        <w:tc>
          <w:tcPr>
            <w:tcW w:w="8615" w:type="dxa"/>
          </w:tcPr>
          <w:p w14:paraId="00B45FA5" w14:textId="77777777" w:rsidR="00571777" w:rsidRPr="004334FE" w:rsidRDefault="00571777" w:rsidP="00571777">
            <w:pPr>
              <w:spacing w:after="120"/>
              <w:rPr>
                <w:rFonts w:eastAsiaTheme="minorEastAsia"/>
                <w:color w:val="0070C0"/>
                <w:lang w:val="en-US" w:eastAsia="zh-CN"/>
              </w:rPr>
            </w:pPr>
          </w:p>
        </w:tc>
      </w:tr>
    </w:tbl>
    <w:p w14:paraId="3FFD8C7F" w14:textId="77777777" w:rsidR="009415B0" w:rsidRPr="004334FE" w:rsidRDefault="009415B0" w:rsidP="005B4802">
      <w:pPr>
        <w:rPr>
          <w:color w:val="0070C0"/>
          <w:lang w:val="en-US" w:eastAsia="zh-CN"/>
        </w:rPr>
      </w:pPr>
    </w:p>
    <w:p w14:paraId="54C4684C" w14:textId="51FAA2A0" w:rsidR="003418CB" w:rsidRPr="004334FE" w:rsidRDefault="003418CB" w:rsidP="00B831AE">
      <w:pPr>
        <w:pStyle w:val="Heading2"/>
      </w:pPr>
      <w:r w:rsidRPr="004334FE">
        <w:t>Summary</w:t>
      </w:r>
      <w:r w:rsidRPr="004334FE">
        <w:rPr>
          <w:rFonts w:hint="eastAsia"/>
        </w:rPr>
        <w:t xml:space="preserve"> for 1st round </w:t>
      </w:r>
    </w:p>
    <w:p w14:paraId="702EFDB0" w14:textId="77777777" w:rsidR="00DD19DE" w:rsidRPr="004334FE" w:rsidRDefault="00DD19DE">
      <w:pPr>
        <w:pStyle w:val="Heading3"/>
        <w:rPr>
          <w:sz w:val="24"/>
          <w:szCs w:val="16"/>
        </w:rPr>
      </w:pPr>
      <w:r w:rsidRPr="004334FE">
        <w:rPr>
          <w:sz w:val="24"/>
          <w:szCs w:val="16"/>
        </w:rPr>
        <w:t xml:space="preserve">Open issues </w:t>
      </w:r>
    </w:p>
    <w:p w14:paraId="72FBF6C4" w14:textId="61182F8C" w:rsidR="003418CB" w:rsidRPr="004334FE" w:rsidRDefault="009415B0" w:rsidP="005B4802">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 list all the identified open issues and tentative agreements or candidate options and </w:t>
      </w:r>
      <w:r w:rsidRPr="004334FE">
        <w:rPr>
          <w:i/>
          <w:color w:val="0070C0"/>
          <w:lang w:val="en-US" w:eastAsia="zh-CN"/>
        </w:rPr>
        <w:t>suggestion</w:t>
      </w:r>
      <w:r w:rsidRPr="004334FE">
        <w:rPr>
          <w:rFonts w:hint="eastAsia"/>
          <w:i/>
          <w:color w:val="0070C0"/>
          <w:lang w:val="en-US" w:eastAsia="zh-CN"/>
        </w:rPr>
        <w:t xml:space="preserve"> for 2</w:t>
      </w:r>
      <w:r w:rsidRPr="004334FE">
        <w:rPr>
          <w:rFonts w:hint="eastAsia"/>
          <w:i/>
          <w:color w:val="0070C0"/>
          <w:vertAlign w:val="superscript"/>
          <w:lang w:val="en-US" w:eastAsia="zh-CN"/>
        </w:rPr>
        <w:t>nd</w:t>
      </w:r>
      <w:r w:rsidRPr="004334FE">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5107" w:rsidRPr="004334FE" w14:paraId="3058A38F" w14:textId="77777777" w:rsidTr="00F06DFD">
        <w:tc>
          <w:tcPr>
            <w:tcW w:w="1242" w:type="dxa"/>
          </w:tcPr>
          <w:p w14:paraId="6373A1EA" w14:textId="7A145712" w:rsidR="00855107" w:rsidRPr="004334FE" w:rsidRDefault="00855107" w:rsidP="005B4802">
            <w:pPr>
              <w:rPr>
                <w:rFonts w:eastAsiaTheme="minorEastAsia"/>
                <w:b/>
                <w:bCs/>
                <w:color w:val="0070C0"/>
                <w:lang w:val="en-US" w:eastAsia="zh-CN"/>
              </w:rPr>
            </w:pPr>
          </w:p>
        </w:tc>
        <w:tc>
          <w:tcPr>
            <w:tcW w:w="8615" w:type="dxa"/>
          </w:tcPr>
          <w:p w14:paraId="66178BBC" w14:textId="05A2C495" w:rsidR="00855107" w:rsidRPr="004334FE" w:rsidRDefault="00855107" w:rsidP="005B4802">
            <w:pPr>
              <w:rPr>
                <w:rFonts w:eastAsiaTheme="minorEastAsia"/>
                <w:b/>
                <w:bCs/>
                <w:color w:val="0070C0"/>
                <w:lang w:val="en-US" w:eastAsia="zh-CN"/>
              </w:rPr>
            </w:pPr>
            <w:r w:rsidRPr="004334FE">
              <w:rPr>
                <w:rFonts w:eastAsiaTheme="minorEastAsia"/>
                <w:b/>
                <w:bCs/>
                <w:color w:val="0070C0"/>
                <w:lang w:val="en-US" w:eastAsia="zh-CN"/>
              </w:rPr>
              <w:t xml:space="preserve">Status summary </w:t>
            </w:r>
          </w:p>
        </w:tc>
      </w:tr>
      <w:tr w:rsidR="00004165" w:rsidRPr="004334FE" w14:paraId="12BC3760" w14:textId="77777777" w:rsidTr="00F06DFD">
        <w:tc>
          <w:tcPr>
            <w:tcW w:w="1242" w:type="dxa"/>
          </w:tcPr>
          <w:p w14:paraId="53876CE1" w14:textId="28B90423" w:rsidR="00004165" w:rsidRPr="004334FE" w:rsidRDefault="00004165" w:rsidP="00004165">
            <w:pPr>
              <w:rPr>
                <w:rFonts w:eastAsiaTheme="minorEastAsia"/>
                <w:color w:val="0070C0"/>
                <w:lang w:val="en-US" w:eastAsia="zh-CN"/>
              </w:rPr>
            </w:pPr>
            <w:r w:rsidRPr="004334FE">
              <w:rPr>
                <w:rFonts w:eastAsiaTheme="minorEastAsia" w:hint="eastAsia"/>
                <w:b/>
                <w:bCs/>
                <w:color w:val="0070C0"/>
                <w:lang w:val="en-US" w:eastAsia="zh-CN"/>
              </w:rPr>
              <w:t>Sub-</w:t>
            </w:r>
            <w:r w:rsidR="00142BB9" w:rsidRPr="004334FE">
              <w:rPr>
                <w:rFonts w:eastAsiaTheme="minorEastAsia" w:hint="eastAsia"/>
                <w:b/>
                <w:bCs/>
                <w:color w:val="0070C0"/>
                <w:lang w:val="en-US" w:eastAsia="zh-CN"/>
              </w:rPr>
              <w:t>topic</w:t>
            </w:r>
            <w:r w:rsidRPr="004334FE">
              <w:rPr>
                <w:rFonts w:eastAsiaTheme="minorEastAsia" w:hint="eastAsia"/>
                <w:b/>
                <w:bCs/>
                <w:color w:val="0070C0"/>
                <w:lang w:val="en-US" w:eastAsia="zh-CN"/>
              </w:rPr>
              <w:t>#1</w:t>
            </w:r>
          </w:p>
        </w:tc>
        <w:tc>
          <w:tcPr>
            <w:tcW w:w="8615" w:type="dxa"/>
          </w:tcPr>
          <w:p w14:paraId="4AF10045" w14:textId="32771544" w:rsidR="00FF2925" w:rsidRPr="004334FE" w:rsidRDefault="00FF2925" w:rsidP="00FF2925">
            <w:pPr>
              <w:rPr>
                <w:b/>
                <w:u w:val="single"/>
                <w:lang w:eastAsia="ko-KR"/>
              </w:rPr>
            </w:pPr>
            <w:r w:rsidRPr="004334FE">
              <w:rPr>
                <w:b/>
                <w:u w:val="single"/>
                <w:lang w:eastAsia="ko-KR"/>
              </w:rPr>
              <w:t>Issue 1-1-1: CR work split</w:t>
            </w:r>
          </w:p>
          <w:p w14:paraId="1D779E5B" w14:textId="31BFF380" w:rsidR="00FF2925" w:rsidRPr="004334FE" w:rsidRDefault="00FF2925" w:rsidP="00FF2925">
            <w:pPr>
              <w:pStyle w:val="ListParagraph"/>
              <w:numPr>
                <w:ilvl w:val="0"/>
                <w:numId w:val="29"/>
              </w:numPr>
              <w:ind w:firstLineChars="0"/>
              <w:rPr>
                <w:rFonts w:eastAsia="Yu Mincho"/>
                <w:bCs/>
                <w:lang w:eastAsia="ko-KR"/>
              </w:rPr>
            </w:pPr>
            <w:r w:rsidRPr="004334FE">
              <w:rPr>
                <w:rFonts w:eastAsia="Yu Mincho"/>
                <w:bCs/>
                <w:lang w:eastAsia="ko-KR"/>
              </w:rPr>
              <w:t>Discuss it in the second round</w:t>
            </w:r>
          </w:p>
          <w:p w14:paraId="540D066C" w14:textId="7BCAE9C5" w:rsidR="00004165" w:rsidRPr="004334FE" w:rsidRDefault="00004165" w:rsidP="00004165">
            <w:pPr>
              <w:rPr>
                <w:rFonts w:eastAsiaTheme="minorEastAsia"/>
                <w:color w:val="0070C0"/>
                <w:lang w:val="en-US" w:eastAsia="zh-CN"/>
              </w:rPr>
            </w:pPr>
          </w:p>
        </w:tc>
      </w:tr>
    </w:tbl>
    <w:p w14:paraId="3361B8C0" w14:textId="748EF76B" w:rsidR="00855107" w:rsidRPr="004334FE" w:rsidRDefault="00855107" w:rsidP="005B4802">
      <w:pPr>
        <w:rPr>
          <w:i/>
          <w:color w:val="0070C0"/>
          <w:lang w:val="en-US" w:eastAsia="zh-CN"/>
        </w:rPr>
      </w:pPr>
    </w:p>
    <w:p w14:paraId="5CFF5CF9" w14:textId="5CE08D3A" w:rsidR="00962108" w:rsidRPr="004334FE" w:rsidRDefault="00085A0E" w:rsidP="005B4802">
      <w:pPr>
        <w:rPr>
          <w:i/>
          <w:color w:val="0070C0"/>
          <w:lang w:val="en-US" w:eastAsia="zh-CN"/>
        </w:rPr>
      </w:pPr>
      <w:r w:rsidRPr="004334FE">
        <w:rPr>
          <w:i/>
          <w:color w:val="0070C0"/>
          <w:lang w:val="en-US" w:eastAsia="zh-CN"/>
        </w:rPr>
        <w:t>Recommendations</w:t>
      </w:r>
      <w:r w:rsidR="00962108" w:rsidRPr="004334FE">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4334FE" w14:paraId="473FEA6C" w14:textId="09D036EB" w:rsidTr="00805BE8">
        <w:trPr>
          <w:trHeight w:val="744"/>
        </w:trPr>
        <w:tc>
          <w:tcPr>
            <w:tcW w:w="1395" w:type="dxa"/>
          </w:tcPr>
          <w:p w14:paraId="41CFDEBA" w14:textId="77777777" w:rsidR="00962108" w:rsidRPr="004334FE" w:rsidRDefault="00962108" w:rsidP="00F06DFD">
            <w:pPr>
              <w:rPr>
                <w:rFonts w:eastAsiaTheme="minorEastAsia"/>
                <w:b/>
                <w:bCs/>
                <w:lang w:val="en-US" w:eastAsia="zh-CN"/>
              </w:rPr>
            </w:pPr>
          </w:p>
        </w:tc>
        <w:tc>
          <w:tcPr>
            <w:tcW w:w="4554" w:type="dxa"/>
          </w:tcPr>
          <w:p w14:paraId="5EA05092" w14:textId="78273D10" w:rsidR="00962108" w:rsidRPr="004334FE" w:rsidRDefault="00962108" w:rsidP="00F06DFD">
            <w:pPr>
              <w:rPr>
                <w:rFonts w:eastAsiaTheme="minorEastAsia"/>
                <w:b/>
                <w:bCs/>
                <w:lang w:val="en-US" w:eastAsia="zh-CN"/>
              </w:rPr>
            </w:pPr>
            <w:r w:rsidRPr="004334FE">
              <w:rPr>
                <w:rFonts w:eastAsiaTheme="minorEastAsia" w:hint="eastAsia"/>
                <w:b/>
                <w:bCs/>
                <w:lang w:val="en-US" w:eastAsia="zh-CN"/>
              </w:rPr>
              <w:t xml:space="preserve">WF/LS t-doc Title </w:t>
            </w:r>
          </w:p>
        </w:tc>
        <w:tc>
          <w:tcPr>
            <w:tcW w:w="2932" w:type="dxa"/>
          </w:tcPr>
          <w:p w14:paraId="029874A0" w14:textId="3D3B1333" w:rsidR="00962108" w:rsidRPr="004334FE" w:rsidRDefault="00962108" w:rsidP="00962108">
            <w:pPr>
              <w:rPr>
                <w:rFonts w:eastAsiaTheme="minorEastAsia"/>
                <w:b/>
                <w:bCs/>
                <w:lang w:val="en-US" w:eastAsia="zh-CN"/>
              </w:rPr>
            </w:pPr>
            <w:r w:rsidRPr="004334FE">
              <w:rPr>
                <w:rFonts w:eastAsiaTheme="minorEastAsia" w:hint="eastAsia"/>
                <w:b/>
                <w:bCs/>
                <w:lang w:val="en-US" w:eastAsia="zh-CN"/>
              </w:rPr>
              <w:t>Assigned Company,</w:t>
            </w:r>
          </w:p>
          <w:p w14:paraId="56D7C997" w14:textId="63EE04CD" w:rsidR="00962108" w:rsidRPr="004334FE" w:rsidRDefault="00962108" w:rsidP="00962108">
            <w:pPr>
              <w:rPr>
                <w:rFonts w:eastAsiaTheme="minorEastAsia"/>
                <w:b/>
                <w:bCs/>
                <w:lang w:val="en-US" w:eastAsia="zh-CN"/>
              </w:rPr>
            </w:pPr>
            <w:r w:rsidRPr="004334FE">
              <w:rPr>
                <w:rFonts w:eastAsiaTheme="minorEastAsia" w:hint="eastAsia"/>
                <w:b/>
                <w:bCs/>
                <w:lang w:val="en-US" w:eastAsia="zh-CN"/>
              </w:rPr>
              <w:t>WF or LS lead</w:t>
            </w:r>
          </w:p>
        </w:tc>
      </w:tr>
      <w:tr w:rsidR="00962108" w:rsidRPr="004334FE" w14:paraId="1F11BE92" w14:textId="0725E9F4" w:rsidTr="00805BE8">
        <w:trPr>
          <w:trHeight w:val="358"/>
        </w:trPr>
        <w:tc>
          <w:tcPr>
            <w:tcW w:w="1395" w:type="dxa"/>
          </w:tcPr>
          <w:p w14:paraId="7A1114F6" w14:textId="02F71787" w:rsidR="00962108" w:rsidRPr="004334FE" w:rsidRDefault="00962108" w:rsidP="00F06DFD">
            <w:pPr>
              <w:rPr>
                <w:rFonts w:eastAsiaTheme="minorEastAsia"/>
                <w:lang w:val="en-US" w:eastAsia="zh-CN"/>
              </w:rPr>
            </w:pPr>
            <w:r w:rsidRPr="004334FE">
              <w:rPr>
                <w:rFonts w:eastAsiaTheme="minorEastAsia" w:hint="eastAsia"/>
                <w:lang w:val="en-US" w:eastAsia="zh-CN"/>
              </w:rPr>
              <w:t>#1</w:t>
            </w:r>
          </w:p>
        </w:tc>
        <w:tc>
          <w:tcPr>
            <w:tcW w:w="4554" w:type="dxa"/>
          </w:tcPr>
          <w:p w14:paraId="4131658E" w14:textId="7DEF98B2" w:rsidR="00962108" w:rsidRPr="004334FE" w:rsidRDefault="00305C15" w:rsidP="00F06DFD">
            <w:pPr>
              <w:rPr>
                <w:rFonts w:eastAsiaTheme="minorEastAsia"/>
                <w:lang w:val="en-US" w:eastAsia="zh-CN"/>
              </w:rPr>
            </w:pPr>
            <w:r w:rsidRPr="004334FE">
              <w:rPr>
                <w:rFonts w:eastAsiaTheme="minorEastAsia"/>
                <w:lang w:val="en-US" w:eastAsia="zh-CN"/>
              </w:rPr>
              <w:t>Way Forward on NR-U UE demodulation requirements</w:t>
            </w:r>
          </w:p>
        </w:tc>
        <w:tc>
          <w:tcPr>
            <w:tcW w:w="2932" w:type="dxa"/>
          </w:tcPr>
          <w:p w14:paraId="3BE87B4E" w14:textId="61DC9795" w:rsidR="00962108" w:rsidRPr="004334FE" w:rsidRDefault="00305C15" w:rsidP="00962108">
            <w:pPr>
              <w:rPr>
                <w:rFonts w:eastAsiaTheme="minorEastAsia"/>
                <w:lang w:val="en-US" w:eastAsia="zh-CN"/>
              </w:rPr>
            </w:pPr>
            <w:r w:rsidRPr="004334FE">
              <w:rPr>
                <w:rFonts w:eastAsiaTheme="minorEastAsia"/>
                <w:lang w:val="en-US" w:eastAsia="zh-CN"/>
              </w:rPr>
              <w:t>Qualcomm</w:t>
            </w:r>
          </w:p>
        </w:tc>
      </w:tr>
    </w:tbl>
    <w:p w14:paraId="32A58708" w14:textId="77777777" w:rsidR="00962108" w:rsidRPr="004334FE" w:rsidRDefault="00962108" w:rsidP="005B4802">
      <w:pPr>
        <w:rPr>
          <w:i/>
          <w:color w:val="0070C0"/>
          <w:lang w:eastAsia="zh-CN"/>
        </w:rPr>
      </w:pPr>
    </w:p>
    <w:p w14:paraId="4432E4B7" w14:textId="1E4A4467" w:rsidR="00DD19DE" w:rsidRPr="004334FE" w:rsidRDefault="00DD19DE">
      <w:pPr>
        <w:pStyle w:val="Heading3"/>
        <w:rPr>
          <w:sz w:val="24"/>
          <w:szCs w:val="16"/>
        </w:rPr>
      </w:pPr>
      <w:r w:rsidRPr="004334FE">
        <w:rPr>
          <w:sz w:val="24"/>
          <w:szCs w:val="16"/>
        </w:rPr>
        <w:t>CRs/TPs</w:t>
      </w:r>
    </w:p>
    <w:p w14:paraId="7E378822" w14:textId="0E537763" w:rsidR="00855107" w:rsidRPr="004334FE" w:rsidRDefault="00571777" w:rsidP="00805BE8">
      <w:pPr>
        <w:rPr>
          <w:i/>
          <w:color w:val="0070C0"/>
          <w:lang w:val="en-US"/>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r w:rsidRPr="004334FE">
        <w:rPr>
          <w:i/>
          <w:color w:val="0070C0"/>
          <w:lang w:val="en-US" w:eastAsia="zh-CN"/>
        </w:rPr>
        <w:t xml:space="preserve"> and provide</w:t>
      </w:r>
      <w:r w:rsidR="001A59CB" w:rsidRPr="004334FE">
        <w:rPr>
          <w:i/>
          <w:color w:val="0070C0"/>
          <w:lang w:val="en-US" w:eastAsia="zh-CN"/>
        </w:rPr>
        <w:t>s</w:t>
      </w:r>
      <w:r w:rsidRPr="004334FE">
        <w:rPr>
          <w:i/>
          <w:color w:val="0070C0"/>
          <w:lang w:val="en-US" w:eastAsia="zh-CN"/>
        </w:rPr>
        <w:t xml:space="preserve"> recommendation on </w:t>
      </w:r>
      <w:r w:rsidR="00855107" w:rsidRPr="004334FE">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4334FE" w14:paraId="70EE0FDB" w14:textId="77777777" w:rsidTr="00F06DFD">
        <w:tc>
          <w:tcPr>
            <w:tcW w:w="1242" w:type="dxa"/>
          </w:tcPr>
          <w:p w14:paraId="01BDEDBC" w14:textId="77777777" w:rsidR="00855107" w:rsidRPr="004334FE" w:rsidRDefault="00855107" w:rsidP="005B4802">
            <w:pPr>
              <w:rPr>
                <w:rFonts w:eastAsiaTheme="minorEastAsia"/>
                <w:b/>
                <w:bCs/>
                <w:color w:val="0070C0"/>
                <w:lang w:val="en-US" w:eastAsia="zh-CN"/>
              </w:rPr>
            </w:pPr>
            <w:r w:rsidRPr="004334FE">
              <w:rPr>
                <w:rFonts w:eastAsiaTheme="minorEastAsia"/>
                <w:b/>
                <w:bCs/>
                <w:color w:val="0070C0"/>
                <w:lang w:val="en-US" w:eastAsia="zh-CN"/>
              </w:rPr>
              <w:lastRenderedPageBreak/>
              <w:t>CR/TP number</w:t>
            </w:r>
          </w:p>
        </w:tc>
        <w:tc>
          <w:tcPr>
            <w:tcW w:w="8615" w:type="dxa"/>
          </w:tcPr>
          <w:p w14:paraId="6E55E98F" w14:textId="5DA298C8" w:rsidR="00855107" w:rsidRPr="004334FE" w:rsidRDefault="00855107">
            <w:pPr>
              <w:rPr>
                <w:rFonts w:eastAsia="MS Mincho"/>
                <w:b/>
                <w:bCs/>
                <w:color w:val="0070C0"/>
                <w:lang w:val="en-US" w:eastAsia="zh-CN"/>
              </w:rPr>
            </w:pPr>
            <w:r w:rsidRPr="004334FE">
              <w:rPr>
                <w:b/>
                <w:bCs/>
                <w:color w:val="0070C0"/>
                <w:lang w:val="en-US" w:eastAsia="zh-CN"/>
              </w:rPr>
              <w:t xml:space="preserve">CRs/TPs </w:t>
            </w:r>
            <w:r w:rsidRPr="004334FE">
              <w:rPr>
                <w:rFonts w:eastAsiaTheme="minorEastAsia"/>
                <w:b/>
                <w:bCs/>
                <w:color w:val="0070C0"/>
                <w:lang w:val="en-US" w:eastAsia="zh-CN"/>
              </w:rPr>
              <w:t xml:space="preserve">Status update </w:t>
            </w:r>
            <w:r w:rsidR="00B24CA0" w:rsidRPr="004334FE">
              <w:rPr>
                <w:rFonts w:eastAsiaTheme="minorEastAsia" w:hint="eastAsia"/>
                <w:b/>
                <w:bCs/>
                <w:color w:val="0070C0"/>
                <w:lang w:val="en-US" w:eastAsia="zh-CN"/>
              </w:rPr>
              <w:t>recommendation</w:t>
            </w:r>
            <w:r w:rsidR="00B24CA0" w:rsidRPr="004334FE">
              <w:rPr>
                <w:rFonts w:eastAsiaTheme="minorEastAsia"/>
                <w:b/>
                <w:bCs/>
                <w:color w:val="0070C0"/>
                <w:lang w:val="en-US" w:eastAsia="zh-CN"/>
              </w:rPr>
              <w:t xml:space="preserve">  </w:t>
            </w:r>
          </w:p>
        </w:tc>
      </w:tr>
      <w:tr w:rsidR="00855107" w:rsidRPr="004334FE" w14:paraId="7BEF164F" w14:textId="77777777" w:rsidTr="00F06DFD">
        <w:tc>
          <w:tcPr>
            <w:tcW w:w="1242" w:type="dxa"/>
          </w:tcPr>
          <w:p w14:paraId="77E32D88" w14:textId="77777777" w:rsidR="00855107" w:rsidRPr="004334FE" w:rsidRDefault="00855107" w:rsidP="005B4802">
            <w:pPr>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544526D2" w14:textId="3E53B7AC" w:rsidR="00855107" w:rsidRPr="004334FE" w:rsidRDefault="00855107" w:rsidP="00B831AE">
            <w:pPr>
              <w:rPr>
                <w:rFonts w:eastAsiaTheme="minorEastAsia"/>
                <w:color w:val="0070C0"/>
                <w:lang w:val="en-US" w:eastAsia="zh-CN"/>
              </w:rPr>
            </w:pPr>
            <w:r w:rsidRPr="004334FE">
              <w:rPr>
                <w:rFonts w:eastAsiaTheme="minorEastAsia" w:hint="eastAsia"/>
                <w:i/>
                <w:color w:val="0070C0"/>
                <w:lang w:val="en-US" w:eastAsia="zh-CN"/>
              </w:rPr>
              <w:t>Based on 1</w:t>
            </w:r>
            <w:r w:rsidRPr="004334FE">
              <w:rPr>
                <w:rFonts w:eastAsiaTheme="minorEastAsia" w:hint="eastAsia"/>
                <w:i/>
                <w:color w:val="0070C0"/>
                <w:vertAlign w:val="superscript"/>
                <w:lang w:val="en-US" w:eastAsia="zh-CN"/>
              </w:rPr>
              <w:t>st</w:t>
            </w:r>
            <w:r w:rsidRPr="004334FE">
              <w:rPr>
                <w:rFonts w:eastAsiaTheme="minorEastAsia" w:hint="eastAsia"/>
                <w:i/>
                <w:color w:val="0070C0"/>
                <w:lang w:val="en-US" w:eastAsia="zh-CN"/>
              </w:rPr>
              <w:t xml:space="preserve"> </w:t>
            </w:r>
            <w:r w:rsidR="001A59CB"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001A59CB" w:rsidRPr="004334FE">
              <w:rPr>
                <w:rFonts w:eastAsiaTheme="minorEastAsia"/>
                <w:i/>
                <w:color w:val="0070C0"/>
                <w:lang w:val="en-US" w:eastAsia="zh-CN"/>
              </w:rPr>
              <w:t>can recommend the next steps such as “agreeable”, “to be revised”</w:t>
            </w:r>
          </w:p>
        </w:tc>
      </w:tr>
    </w:tbl>
    <w:p w14:paraId="2A0294E9" w14:textId="77777777" w:rsidR="009415B0" w:rsidRPr="004334FE" w:rsidRDefault="009415B0" w:rsidP="005B4802">
      <w:pPr>
        <w:rPr>
          <w:color w:val="0070C0"/>
          <w:lang w:val="en-US" w:eastAsia="zh-CN"/>
        </w:rPr>
      </w:pPr>
    </w:p>
    <w:p w14:paraId="5C1530F1" w14:textId="65BFED18" w:rsidR="00035C50" w:rsidRPr="004334FE" w:rsidRDefault="00035C50" w:rsidP="00B831AE">
      <w:pPr>
        <w:pStyle w:val="Heading2"/>
      </w:pPr>
      <w:r w:rsidRPr="004334FE">
        <w:rPr>
          <w:rFonts w:hint="eastAsia"/>
        </w:rPr>
        <w:t>Discussion on 2nd round</w:t>
      </w:r>
      <w:r w:rsidR="00CB0305" w:rsidRPr="004334FE">
        <w:t xml:space="preserve"> (if applicable)</w:t>
      </w:r>
    </w:p>
    <w:p w14:paraId="7C73DB90" w14:textId="77777777" w:rsidR="0045264D" w:rsidRPr="004334FE" w:rsidRDefault="0045264D" w:rsidP="0045264D">
      <w:pPr>
        <w:rPr>
          <w:b/>
          <w:u w:val="single"/>
          <w:lang w:eastAsia="ko-KR"/>
        </w:rPr>
      </w:pPr>
      <w:r w:rsidRPr="004334FE">
        <w:rPr>
          <w:b/>
          <w:u w:val="single"/>
          <w:lang w:eastAsia="ko-KR"/>
        </w:rPr>
        <w:t>Issue 1-1-1: CR work split</w:t>
      </w:r>
    </w:p>
    <w:p w14:paraId="03BB2731" w14:textId="77777777" w:rsidR="0045264D" w:rsidRPr="004334FE" w:rsidRDefault="0045264D" w:rsidP="0045264D">
      <w:pPr>
        <w:numPr>
          <w:ilvl w:val="0"/>
          <w:numId w:val="4"/>
        </w:numPr>
        <w:spacing w:after="120"/>
        <w:ind w:left="720"/>
        <w:rPr>
          <w:szCs w:val="24"/>
          <w:lang w:eastAsia="zh-CN"/>
        </w:rPr>
      </w:pPr>
      <w:r w:rsidRPr="004334FE">
        <w:rPr>
          <w:szCs w:val="24"/>
          <w:lang w:eastAsia="zh-CN"/>
        </w:rPr>
        <w:t xml:space="preserve">Proposal: </w:t>
      </w:r>
    </w:p>
    <w:p w14:paraId="3DDB2A4A" w14:textId="77777777" w:rsidR="0045264D" w:rsidRPr="004334FE" w:rsidRDefault="0045264D" w:rsidP="0045264D">
      <w:pPr>
        <w:numPr>
          <w:ilvl w:val="1"/>
          <w:numId w:val="4"/>
        </w:numPr>
        <w:spacing w:after="120"/>
        <w:rPr>
          <w:szCs w:val="24"/>
          <w:lang w:eastAsia="zh-CN"/>
        </w:rPr>
      </w:pPr>
      <w:r w:rsidRPr="004334FE">
        <w:rPr>
          <w:szCs w:val="24"/>
          <w:lang w:eastAsia="zh-CN"/>
        </w:rPr>
        <w:t>Moderator asks companies to volunteer for the work split filling the table here below and add their comments if anything is missing or wrong;</w:t>
      </w:r>
    </w:p>
    <w:tbl>
      <w:tblPr>
        <w:tblStyle w:val="TableGrid"/>
        <w:tblW w:w="9895" w:type="dxa"/>
        <w:tblLook w:val="04A0" w:firstRow="1" w:lastRow="0" w:firstColumn="1" w:lastColumn="0" w:noHBand="0" w:noVBand="1"/>
      </w:tblPr>
      <w:tblGrid>
        <w:gridCol w:w="1975"/>
        <w:gridCol w:w="5490"/>
        <w:gridCol w:w="2430"/>
      </w:tblGrid>
      <w:tr w:rsidR="0045264D" w:rsidRPr="004334FE" w14:paraId="42FB94A0" w14:textId="77777777" w:rsidTr="002C7144">
        <w:tc>
          <w:tcPr>
            <w:tcW w:w="1975" w:type="dxa"/>
          </w:tcPr>
          <w:p w14:paraId="1BF22829" w14:textId="77777777" w:rsidR="0045264D" w:rsidRPr="004334FE" w:rsidRDefault="0045264D" w:rsidP="002C7144">
            <w:pPr>
              <w:spacing w:after="120"/>
              <w:jc w:val="center"/>
              <w:rPr>
                <w:b/>
                <w:bCs/>
                <w:szCs w:val="24"/>
                <w:lang w:eastAsia="zh-CN"/>
              </w:rPr>
            </w:pPr>
            <w:r w:rsidRPr="004334FE">
              <w:rPr>
                <w:b/>
                <w:bCs/>
                <w:szCs w:val="24"/>
                <w:lang w:eastAsia="zh-CN"/>
              </w:rPr>
              <w:t>Item List</w:t>
            </w:r>
          </w:p>
        </w:tc>
        <w:tc>
          <w:tcPr>
            <w:tcW w:w="5490" w:type="dxa"/>
          </w:tcPr>
          <w:p w14:paraId="33FB671D" w14:textId="77777777" w:rsidR="0045264D" w:rsidRPr="004334FE" w:rsidRDefault="0045264D" w:rsidP="002C7144">
            <w:pPr>
              <w:spacing w:after="120"/>
              <w:jc w:val="center"/>
              <w:rPr>
                <w:b/>
                <w:bCs/>
                <w:szCs w:val="24"/>
                <w:lang w:eastAsia="zh-CN"/>
              </w:rPr>
            </w:pPr>
            <w:r w:rsidRPr="004334FE">
              <w:rPr>
                <w:b/>
                <w:bCs/>
                <w:szCs w:val="24"/>
                <w:lang w:eastAsia="zh-CN"/>
              </w:rPr>
              <w:t>Description</w:t>
            </w:r>
          </w:p>
        </w:tc>
        <w:tc>
          <w:tcPr>
            <w:tcW w:w="2430" w:type="dxa"/>
          </w:tcPr>
          <w:p w14:paraId="4EAFA28B" w14:textId="77777777" w:rsidR="0045264D" w:rsidRPr="004334FE" w:rsidRDefault="0045264D" w:rsidP="002C7144">
            <w:pPr>
              <w:spacing w:after="120"/>
              <w:jc w:val="center"/>
              <w:rPr>
                <w:b/>
                <w:bCs/>
                <w:szCs w:val="24"/>
                <w:lang w:eastAsia="zh-CN"/>
              </w:rPr>
            </w:pPr>
            <w:r w:rsidRPr="004334FE">
              <w:rPr>
                <w:b/>
                <w:bCs/>
                <w:szCs w:val="24"/>
                <w:lang w:eastAsia="zh-CN"/>
              </w:rPr>
              <w:t>Company</w:t>
            </w:r>
          </w:p>
        </w:tc>
      </w:tr>
      <w:tr w:rsidR="0045264D" w:rsidRPr="004334FE" w14:paraId="7A4F3146" w14:textId="77777777" w:rsidTr="002C7144">
        <w:tc>
          <w:tcPr>
            <w:tcW w:w="1975" w:type="dxa"/>
          </w:tcPr>
          <w:p w14:paraId="488187B4" w14:textId="77777777" w:rsidR="0045264D" w:rsidRPr="004334FE" w:rsidRDefault="0045264D" w:rsidP="002C7144">
            <w:pPr>
              <w:spacing w:after="120"/>
              <w:rPr>
                <w:szCs w:val="24"/>
                <w:lang w:eastAsia="zh-CN"/>
              </w:rPr>
            </w:pPr>
            <w:r w:rsidRPr="004334FE">
              <w:rPr>
                <w:szCs w:val="24"/>
                <w:lang w:eastAsia="zh-CN"/>
              </w:rPr>
              <w:t xml:space="preserve">1 - CR Work </w:t>
            </w:r>
          </w:p>
        </w:tc>
        <w:tc>
          <w:tcPr>
            <w:tcW w:w="5490" w:type="dxa"/>
          </w:tcPr>
          <w:p w14:paraId="2C3FEC78" w14:textId="77777777" w:rsidR="0045264D" w:rsidRPr="004334FE" w:rsidRDefault="0045264D" w:rsidP="002C7144">
            <w:pPr>
              <w:spacing w:after="120"/>
              <w:rPr>
                <w:szCs w:val="24"/>
                <w:lang w:eastAsia="zh-CN"/>
              </w:rPr>
            </w:pPr>
            <w:r w:rsidRPr="004334FE">
              <w:rPr>
                <w:szCs w:val="24"/>
                <w:lang w:eastAsia="zh-CN"/>
              </w:rPr>
              <w:t>PDSCH Performance Requirements for Scenario A</w:t>
            </w:r>
          </w:p>
          <w:p w14:paraId="2B5F7689" w14:textId="77777777" w:rsidR="0045264D" w:rsidRPr="004334FE" w:rsidRDefault="0045264D" w:rsidP="002C7144">
            <w:pPr>
              <w:spacing w:after="120"/>
              <w:rPr>
                <w:szCs w:val="24"/>
                <w:lang w:eastAsia="zh-CN"/>
              </w:rPr>
            </w:pPr>
            <w:r w:rsidRPr="004334FE">
              <w:rPr>
                <w:szCs w:val="24"/>
                <w:lang w:eastAsia="zh-CN"/>
              </w:rPr>
              <w:t>(Can be split in 2/4 RX if needed)</w:t>
            </w:r>
          </w:p>
        </w:tc>
        <w:tc>
          <w:tcPr>
            <w:tcW w:w="2430" w:type="dxa"/>
          </w:tcPr>
          <w:p w14:paraId="08532F6E" w14:textId="6FAD4D06" w:rsidR="0045264D" w:rsidRPr="004334FE" w:rsidRDefault="00AF3C37" w:rsidP="002C7144">
            <w:pPr>
              <w:spacing w:after="120"/>
              <w:rPr>
                <w:szCs w:val="24"/>
                <w:lang w:eastAsia="zh-CN"/>
              </w:rPr>
            </w:pPr>
            <w:r>
              <w:rPr>
                <w:szCs w:val="24"/>
                <w:lang w:eastAsia="zh-CN"/>
              </w:rPr>
              <w:t>Ericsson</w:t>
            </w:r>
          </w:p>
        </w:tc>
      </w:tr>
      <w:tr w:rsidR="0045264D" w:rsidRPr="004334FE" w14:paraId="25792D52" w14:textId="77777777" w:rsidTr="002C7144">
        <w:tc>
          <w:tcPr>
            <w:tcW w:w="1975" w:type="dxa"/>
          </w:tcPr>
          <w:p w14:paraId="4B2251FA" w14:textId="77777777" w:rsidR="0045264D" w:rsidRPr="004334FE" w:rsidRDefault="0045264D" w:rsidP="002C7144">
            <w:pPr>
              <w:spacing w:after="120"/>
              <w:rPr>
                <w:szCs w:val="24"/>
                <w:lang w:eastAsia="zh-CN"/>
              </w:rPr>
            </w:pPr>
            <w:r w:rsidRPr="004334FE">
              <w:rPr>
                <w:szCs w:val="24"/>
                <w:lang w:eastAsia="zh-CN"/>
              </w:rPr>
              <w:t>2 - CR Work</w:t>
            </w:r>
          </w:p>
        </w:tc>
        <w:tc>
          <w:tcPr>
            <w:tcW w:w="5490" w:type="dxa"/>
          </w:tcPr>
          <w:p w14:paraId="7EAFADEC" w14:textId="77777777" w:rsidR="0045264D" w:rsidRPr="004334FE" w:rsidRDefault="0045264D" w:rsidP="002C7144">
            <w:pPr>
              <w:spacing w:after="120"/>
              <w:rPr>
                <w:szCs w:val="24"/>
                <w:lang w:eastAsia="zh-CN"/>
              </w:rPr>
            </w:pPr>
            <w:r w:rsidRPr="004334FE">
              <w:rPr>
                <w:szCs w:val="24"/>
                <w:lang w:eastAsia="zh-CN"/>
              </w:rPr>
              <w:t>PDSCH Performance Requirements for Scenario C</w:t>
            </w:r>
          </w:p>
          <w:p w14:paraId="34B0293A" w14:textId="77777777" w:rsidR="0045264D" w:rsidRPr="004334FE" w:rsidRDefault="0045264D" w:rsidP="002C7144">
            <w:pPr>
              <w:spacing w:after="120"/>
              <w:rPr>
                <w:szCs w:val="24"/>
                <w:lang w:eastAsia="zh-CN"/>
              </w:rPr>
            </w:pPr>
            <w:r w:rsidRPr="004334FE">
              <w:rPr>
                <w:szCs w:val="24"/>
                <w:lang w:eastAsia="zh-CN"/>
              </w:rPr>
              <w:t>(Can be split in 2/4 RX if needed)</w:t>
            </w:r>
          </w:p>
        </w:tc>
        <w:tc>
          <w:tcPr>
            <w:tcW w:w="2430" w:type="dxa"/>
          </w:tcPr>
          <w:p w14:paraId="652A5E86" w14:textId="79804128" w:rsidR="0045264D" w:rsidRPr="004334FE" w:rsidRDefault="00361D7E" w:rsidP="002C7144">
            <w:pPr>
              <w:spacing w:after="120"/>
              <w:rPr>
                <w:szCs w:val="24"/>
                <w:lang w:eastAsia="zh-CN"/>
              </w:rPr>
            </w:pPr>
            <w:r>
              <w:rPr>
                <w:szCs w:val="24"/>
                <w:lang w:eastAsia="zh-CN"/>
              </w:rPr>
              <w:t>MediaTek</w:t>
            </w:r>
          </w:p>
        </w:tc>
      </w:tr>
      <w:tr w:rsidR="0045264D" w:rsidRPr="004334FE" w14:paraId="4C86096B" w14:textId="77777777" w:rsidTr="002C7144">
        <w:tc>
          <w:tcPr>
            <w:tcW w:w="1975" w:type="dxa"/>
          </w:tcPr>
          <w:p w14:paraId="34CC792F" w14:textId="77777777" w:rsidR="0045264D" w:rsidRPr="004334FE" w:rsidRDefault="0045264D" w:rsidP="002C7144">
            <w:pPr>
              <w:spacing w:after="120"/>
              <w:rPr>
                <w:szCs w:val="24"/>
                <w:lang w:eastAsia="zh-CN"/>
              </w:rPr>
            </w:pPr>
            <w:r w:rsidRPr="004334FE">
              <w:rPr>
                <w:szCs w:val="24"/>
                <w:lang w:eastAsia="zh-CN"/>
              </w:rPr>
              <w:t>3 - CR Work</w:t>
            </w:r>
          </w:p>
        </w:tc>
        <w:tc>
          <w:tcPr>
            <w:tcW w:w="5490" w:type="dxa"/>
          </w:tcPr>
          <w:p w14:paraId="2351C41C" w14:textId="77777777" w:rsidR="0045264D" w:rsidRPr="004334FE" w:rsidRDefault="0045264D" w:rsidP="002C7144">
            <w:pPr>
              <w:spacing w:after="120"/>
              <w:rPr>
                <w:szCs w:val="24"/>
                <w:lang w:eastAsia="zh-CN"/>
              </w:rPr>
            </w:pPr>
            <w:r w:rsidRPr="004334FE">
              <w:rPr>
                <w:szCs w:val="24"/>
                <w:lang w:eastAsia="zh-CN"/>
              </w:rPr>
              <w:t>[CQI Requirements for Scenario A if agreed]</w:t>
            </w:r>
          </w:p>
        </w:tc>
        <w:tc>
          <w:tcPr>
            <w:tcW w:w="2430" w:type="dxa"/>
          </w:tcPr>
          <w:p w14:paraId="12DD3D51" w14:textId="4F89E839" w:rsidR="0045264D" w:rsidRPr="004334FE" w:rsidRDefault="00565BC3" w:rsidP="002C7144">
            <w:pPr>
              <w:spacing w:after="120"/>
              <w:rPr>
                <w:szCs w:val="24"/>
                <w:lang w:eastAsia="zh-CN"/>
              </w:rPr>
            </w:pPr>
            <w:r>
              <w:rPr>
                <w:szCs w:val="24"/>
                <w:lang w:eastAsia="zh-CN"/>
              </w:rPr>
              <w:t>Apple</w:t>
            </w:r>
          </w:p>
        </w:tc>
      </w:tr>
      <w:tr w:rsidR="0045264D" w:rsidRPr="004334FE" w14:paraId="65DB0339" w14:textId="77777777" w:rsidTr="002C7144">
        <w:tc>
          <w:tcPr>
            <w:tcW w:w="1975" w:type="dxa"/>
          </w:tcPr>
          <w:p w14:paraId="4D24222A" w14:textId="77777777" w:rsidR="0045264D" w:rsidRPr="004334FE" w:rsidRDefault="0045264D" w:rsidP="002C7144">
            <w:pPr>
              <w:spacing w:after="120"/>
              <w:rPr>
                <w:szCs w:val="24"/>
                <w:lang w:eastAsia="zh-CN"/>
              </w:rPr>
            </w:pPr>
            <w:r w:rsidRPr="004334FE">
              <w:rPr>
                <w:szCs w:val="24"/>
                <w:lang w:eastAsia="zh-CN"/>
              </w:rPr>
              <w:t>4 - CR Work</w:t>
            </w:r>
          </w:p>
        </w:tc>
        <w:tc>
          <w:tcPr>
            <w:tcW w:w="5490" w:type="dxa"/>
          </w:tcPr>
          <w:p w14:paraId="7E3F8C5B" w14:textId="77777777" w:rsidR="0045264D" w:rsidRPr="004334FE" w:rsidRDefault="0045264D" w:rsidP="002C7144">
            <w:pPr>
              <w:spacing w:after="120"/>
              <w:rPr>
                <w:szCs w:val="24"/>
                <w:lang w:eastAsia="zh-CN"/>
              </w:rPr>
            </w:pPr>
            <w:r w:rsidRPr="004334FE">
              <w:rPr>
                <w:szCs w:val="24"/>
                <w:lang w:eastAsia="zh-CN"/>
              </w:rPr>
              <w:t>[CQI Requirements for Scenario C if agreed]</w:t>
            </w:r>
          </w:p>
        </w:tc>
        <w:tc>
          <w:tcPr>
            <w:tcW w:w="2430" w:type="dxa"/>
          </w:tcPr>
          <w:p w14:paraId="66F87CDC" w14:textId="6DBE23E9" w:rsidR="0045264D" w:rsidRPr="004334FE" w:rsidRDefault="000B0138" w:rsidP="002C7144">
            <w:pPr>
              <w:spacing w:after="120"/>
              <w:rPr>
                <w:szCs w:val="24"/>
                <w:lang w:eastAsia="zh-CN"/>
              </w:rPr>
            </w:pPr>
            <w:r>
              <w:rPr>
                <w:szCs w:val="24"/>
                <w:lang w:eastAsia="zh-CN"/>
              </w:rPr>
              <w:t>Huawei</w:t>
            </w:r>
            <w:r w:rsidR="005B0AD0">
              <w:rPr>
                <w:szCs w:val="24"/>
                <w:lang w:eastAsia="zh-CN"/>
              </w:rPr>
              <w:t xml:space="preserve"> (Commented on WF)</w:t>
            </w:r>
          </w:p>
        </w:tc>
      </w:tr>
      <w:tr w:rsidR="0045264D" w:rsidRPr="004334FE" w14:paraId="2B417465" w14:textId="77777777" w:rsidTr="002C7144">
        <w:tc>
          <w:tcPr>
            <w:tcW w:w="1975" w:type="dxa"/>
          </w:tcPr>
          <w:p w14:paraId="1E1792DA" w14:textId="77777777" w:rsidR="0045264D" w:rsidRPr="004334FE" w:rsidRDefault="0045264D" w:rsidP="002C7144">
            <w:pPr>
              <w:spacing w:after="120"/>
              <w:rPr>
                <w:szCs w:val="24"/>
                <w:lang w:eastAsia="zh-CN"/>
              </w:rPr>
            </w:pPr>
            <w:r w:rsidRPr="004334FE">
              <w:rPr>
                <w:szCs w:val="24"/>
                <w:lang w:eastAsia="zh-CN"/>
              </w:rPr>
              <w:t>5 - CR Work</w:t>
            </w:r>
          </w:p>
        </w:tc>
        <w:tc>
          <w:tcPr>
            <w:tcW w:w="5490" w:type="dxa"/>
          </w:tcPr>
          <w:p w14:paraId="09697351" w14:textId="77777777" w:rsidR="0045264D" w:rsidRPr="004334FE" w:rsidRDefault="0045264D" w:rsidP="002C7144">
            <w:pPr>
              <w:spacing w:after="120"/>
              <w:rPr>
                <w:szCs w:val="24"/>
                <w:lang w:eastAsia="zh-CN"/>
              </w:rPr>
            </w:pPr>
            <w:r w:rsidRPr="004334FE">
              <w:rPr>
                <w:szCs w:val="24"/>
                <w:lang w:eastAsia="zh-CN"/>
              </w:rPr>
              <w:t>Introduction of new Fixed Reference Channel and TDD Pattern</w:t>
            </w:r>
          </w:p>
        </w:tc>
        <w:tc>
          <w:tcPr>
            <w:tcW w:w="2430" w:type="dxa"/>
          </w:tcPr>
          <w:p w14:paraId="2D798DCB" w14:textId="02CBB129" w:rsidR="0045264D" w:rsidRPr="009627FB" w:rsidRDefault="00153679" w:rsidP="002C7144">
            <w:pPr>
              <w:spacing w:after="120"/>
              <w:rPr>
                <w:rFonts w:eastAsiaTheme="minorEastAsia"/>
                <w:szCs w:val="24"/>
                <w:lang w:eastAsia="zh-CN"/>
              </w:rPr>
            </w:pPr>
            <w:r>
              <w:rPr>
                <w:rFonts w:eastAsiaTheme="minorEastAsia" w:hint="eastAsia"/>
                <w:szCs w:val="24"/>
                <w:lang w:eastAsia="zh-CN"/>
              </w:rPr>
              <w:t>H</w:t>
            </w:r>
            <w:r>
              <w:rPr>
                <w:rFonts w:eastAsiaTheme="minorEastAsia"/>
                <w:szCs w:val="24"/>
                <w:lang w:eastAsia="zh-CN"/>
              </w:rPr>
              <w:t>uawei</w:t>
            </w:r>
          </w:p>
        </w:tc>
      </w:tr>
      <w:tr w:rsidR="0045264D" w:rsidRPr="004334FE" w14:paraId="730896F9" w14:textId="77777777" w:rsidTr="002C7144">
        <w:tc>
          <w:tcPr>
            <w:tcW w:w="1975" w:type="dxa"/>
          </w:tcPr>
          <w:p w14:paraId="091B23C2" w14:textId="77777777" w:rsidR="0045264D" w:rsidRPr="004334FE" w:rsidRDefault="0045264D" w:rsidP="002C7144">
            <w:pPr>
              <w:spacing w:after="120"/>
              <w:rPr>
                <w:szCs w:val="24"/>
                <w:lang w:eastAsia="zh-CN"/>
              </w:rPr>
            </w:pPr>
            <w:r w:rsidRPr="004334FE">
              <w:rPr>
                <w:szCs w:val="24"/>
                <w:lang w:eastAsia="zh-CN"/>
              </w:rPr>
              <w:t>6 - CR Work</w:t>
            </w:r>
          </w:p>
        </w:tc>
        <w:tc>
          <w:tcPr>
            <w:tcW w:w="5490" w:type="dxa"/>
          </w:tcPr>
          <w:p w14:paraId="71376D84" w14:textId="77777777" w:rsidR="0045264D" w:rsidRPr="004334FE" w:rsidRDefault="0045264D" w:rsidP="002C7144">
            <w:pPr>
              <w:spacing w:after="120"/>
              <w:rPr>
                <w:szCs w:val="24"/>
                <w:lang w:eastAsia="zh-CN"/>
              </w:rPr>
            </w:pPr>
            <w:r w:rsidRPr="004334FE">
              <w:rPr>
                <w:szCs w:val="24"/>
                <w:lang w:eastAsia="zh-CN"/>
              </w:rPr>
              <w:t>Introduction of new Downlink Transmission Model</w:t>
            </w:r>
          </w:p>
        </w:tc>
        <w:tc>
          <w:tcPr>
            <w:tcW w:w="2430" w:type="dxa"/>
          </w:tcPr>
          <w:p w14:paraId="767148F3" w14:textId="4ABFFEA2" w:rsidR="0045264D" w:rsidRPr="004334FE" w:rsidRDefault="00B6532B" w:rsidP="002C7144">
            <w:pPr>
              <w:spacing w:after="120"/>
              <w:rPr>
                <w:szCs w:val="24"/>
                <w:lang w:eastAsia="zh-CN"/>
              </w:rPr>
            </w:pPr>
            <w:r>
              <w:rPr>
                <w:szCs w:val="24"/>
                <w:lang w:eastAsia="zh-CN"/>
              </w:rPr>
              <w:t>Qualcomm</w:t>
            </w:r>
          </w:p>
        </w:tc>
      </w:tr>
      <w:tr w:rsidR="0045264D" w:rsidRPr="004334FE" w14:paraId="1168965A" w14:textId="77777777" w:rsidTr="002C7144">
        <w:tc>
          <w:tcPr>
            <w:tcW w:w="1975" w:type="dxa"/>
          </w:tcPr>
          <w:p w14:paraId="2B94C2AC" w14:textId="77777777" w:rsidR="0045264D" w:rsidRPr="004334FE" w:rsidRDefault="0045264D" w:rsidP="002C7144">
            <w:pPr>
              <w:spacing w:after="120"/>
              <w:rPr>
                <w:szCs w:val="24"/>
                <w:lang w:eastAsia="zh-CN"/>
              </w:rPr>
            </w:pPr>
            <w:r w:rsidRPr="004334FE">
              <w:rPr>
                <w:szCs w:val="24"/>
                <w:lang w:eastAsia="zh-CN"/>
              </w:rPr>
              <w:t xml:space="preserve">7 – Simulation Work </w:t>
            </w:r>
          </w:p>
        </w:tc>
        <w:tc>
          <w:tcPr>
            <w:tcW w:w="5490" w:type="dxa"/>
          </w:tcPr>
          <w:p w14:paraId="04FD0FD6" w14:textId="77777777" w:rsidR="0045264D" w:rsidRPr="004334FE" w:rsidRDefault="0045264D" w:rsidP="002C7144">
            <w:pPr>
              <w:spacing w:after="120"/>
              <w:rPr>
                <w:szCs w:val="24"/>
                <w:lang w:eastAsia="zh-CN"/>
              </w:rPr>
            </w:pPr>
            <w:r w:rsidRPr="004334FE">
              <w:rPr>
                <w:szCs w:val="24"/>
                <w:lang w:eastAsia="zh-CN"/>
              </w:rPr>
              <w:t>Collect and Organize Simulation results.</w:t>
            </w:r>
          </w:p>
        </w:tc>
        <w:tc>
          <w:tcPr>
            <w:tcW w:w="2430" w:type="dxa"/>
          </w:tcPr>
          <w:p w14:paraId="7B5545ED" w14:textId="5B3C7E93" w:rsidR="0045264D" w:rsidRPr="004334FE" w:rsidRDefault="00565BC3" w:rsidP="002C7144">
            <w:pPr>
              <w:spacing w:after="120"/>
              <w:rPr>
                <w:szCs w:val="24"/>
                <w:lang w:eastAsia="zh-CN"/>
              </w:rPr>
            </w:pPr>
            <w:r>
              <w:rPr>
                <w:szCs w:val="24"/>
                <w:lang w:eastAsia="zh-CN"/>
              </w:rPr>
              <w:t>Apple</w:t>
            </w:r>
          </w:p>
        </w:tc>
      </w:tr>
    </w:tbl>
    <w:p w14:paraId="745CBAE8" w14:textId="77777777" w:rsidR="0045264D" w:rsidRPr="004334FE" w:rsidRDefault="0045264D" w:rsidP="0045264D">
      <w:pPr>
        <w:spacing w:after="120"/>
        <w:rPr>
          <w:szCs w:val="24"/>
          <w:lang w:eastAsia="zh-CN"/>
        </w:rPr>
      </w:pPr>
    </w:p>
    <w:p w14:paraId="3F5FA0D5" w14:textId="77777777" w:rsidR="00222C3A" w:rsidRPr="004334FE" w:rsidRDefault="0045264D" w:rsidP="0045264D">
      <w:pPr>
        <w:numPr>
          <w:ilvl w:val="0"/>
          <w:numId w:val="4"/>
        </w:numPr>
        <w:spacing w:after="120"/>
        <w:ind w:left="720"/>
        <w:rPr>
          <w:szCs w:val="24"/>
          <w:lang w:eastAsia="zh-CN"/>
        </w:rPr>
      </w:pPr>
      <w:r w:rsidRPr="004334FE">
        <w:rPr>
          <w:szCs w:val="24"/>
          <w:lang w:eastAsia="zh-CN"/>
        </w:rPr>
        <w:t>Recommended WF</w:t>
      </w:r>
    </w:p>
    <w:p w14:paraId="40BC43D2" w14:textId="590F69ED" w:rsidR="00035C50" w:rsidRPr="004334FE" w:rsidRDefault="0045264D" w:rsidP="00222C3A">
      <w:pPr>
        <w:numPr>
          <w:ilvl w:val="1"/>
          <w:numId w:val="4"/>
        </w:numPr>
        <w:spacing w:after="120"/>
        <w:rPr>
          <w:szCs w:val="24"/>
          <w:lang w:eastAsia="zh-CN"/>
        </w:rPr>
      </w:pPr>
      <w:r w:rsidRPr="004334FE">
        <w:rPr>
          <w:b/>
          <w:bCs/>
          <w:szCs w:val="24"/>
          <w:lang w:eastAsia="zh-CN"/>
        </w:rPr>
        <w:t>Agree on the CR work split;</w:t>
      </w:r>
    </w:p>
    <w:p w14:paraId="6E021793" w14:textId="614F4BF9" w:rsidR="0060521E" w:rsidRPr="004334FE" w:rsidRDefault="0060521E" w:rsidP="0045264D">
      <w:pPr>
        <w:rPr>
          <w:b/>
          <w:bCs/>
          <w:szCs w:val="24"/>
          <w:lang w:eastAsia="zh-CN"/>
        </w:rPr>
      </w:pPr>
    </w:p>
    <w:p w14:paraId="3A228D1D" w14:textId="77777777" w:rsidR="0060521E" w:rsidRPr="004334FE" w:rsidRDefault="0060521E" w:rsidP="0045264D">
      <w:pPr>
        <w:rPr>
          <w:lang w:val="sv-SE" w:eastAsia="zh-CN"/>
        </w:rPr>
      </w:pPr>
    </w:p>
    <w:p w14:paraId="1393363B" w14:textId="77777777" w:rsidR="00721FE8" w:rsidRPr="004334FE" w:rsidRDefault="00721FE8" w:rsidP="00721FE8">
      <w:pPr>
        <w:pStyle w:val="Heading2"/>
      </w:pPr>
      <w:r w:rsidRPr="004334FE">
        <w:rPr>
          <w:rFonts w:hint="eastAsia"/>
        </w:rPr>
        <w:t>Summary on 2nd round</w:t>
      </w:r>
      <w:r w:rsidRPr="004334FE">
        <w:t xml:space="preserve"> (if applicable)</w:t>
      </w:r>
    </w:p>
    <w:p w14:paraId="1194223E" w14:textId="77777777" w:rsidR="00721FE8" w:rsidRPr="004334FE" w:rsidRDefault="00721FE8" w:rsidP="00721FE8">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2</w:t>
      </w:r>
      <w:r w:rsidRPr="004334FE">
        <w:rPr>
          <w:rFonts w:hint="eastAsia"/>
          <w:i/>
          <w:color w:val="0070C0"/>
          <w:vertAlign w:val="superscript"/>
          <w:lang w:val="en-US" w:eastAsia="zh-CN"/>
        </w:rPr>
        <w:t>nd</w:t>
      </w:r>
      <w:r w:rsidRPr="004334FE">
        <w:rPr>
          <w:rFonts w:hint="eastAsia"/>
          <w:i/>
          <w:color w:val="0070C0"/>
          <w:lang w:val="en-US" w:eastAsia="zh-CN"/>
        </w:rPr>
        <w:t xml:space="preserve"> round</w:t>
      </w:r>
      <w:r w:rsidRPr="004334FE">
        <w:rPr>
          <w:i/>
          <w:color w:val="0070C0"/>
          <w:lang w:val="en-US" w:eastAsia="zh-CN"/>
        </w:rPr>
        <w:t xml:space="preserve"> and provided recommendation on CRs/TPs</w:t>
      </w:r>
      <w:r w:rsidRPr="004334FE">
        <w:rPr>
          <w:rFonts w:hint="eastAsia"/>
          <w:i/>
          <w:color w:val="0070C0"/>
          <w:lang w:val="en-US" w:eastAsia="zh-CN"/>
        </w:rPr>
        <w:t>/WFs/LSs</w:t>
      </w:r>
      <w:r w:rsidRPr="004334FE">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21FE8" w:rsidRPr="004334FE" w14:paraId="6C8B2E1A" w14:textId="77777777" w:rsidTr="00E95DB7">
        <w:tc>
          <w:tcPr>
            <w:tcW w:w="1242" w:type="dxa"/>
          </w:tcPr>
          <w:p w14:paraId="7AF26FD3" w14:textId="77777777" w:rsidR="00721FE8" w:rsidRPr="004334FE" w:rsidRDefault="00721FE8" w:rsidP="00E95DB7">
            <w:pPr>
              <w:rPr>
                <w:rFonts w:eastAsiaTheme="minorEastAsia"/>
                <w:b/>
                <w:bCs/>
                <w:color w:val="0070C0"/>
                <w:lang w:val="en-US" w:eastAsia="zh-CN"/>
              </w:rPr>
            </w:pPr>
            <w:r w:rsidRPr="004334FE">
              <w:rPr>
                <w:rFonts w:eastAsiaTheme="minorEastAsia"/>
                <w:b/>
                <w:bCs/>
                <w:color w:val="0070C0"/>
                <w:lang w:val="en-US" w:eastAsia="zh-CN"/>
              </w:rPr>
              <w:t>CR/TP</w:t>
            </w:r>
            <w:r w:rsidRPr="004334FE">
              <w:rPr>
                <w:rFonts w:eastAsiaTheme="minorEastAsia" w:hint="eastAsia"/>
                <w:b/>
                <w:bCs/>
                <w:color w:val="0070C0"/>
                <w:lang w:val="en-US" w:eastAsia="zh-CN"/>
              </w:rPr>
              <w:t xml:space="preserve">/LS/WF </w:t>
            </w:r>
            <w:r w:rsidRPr="004334FE">
              <w:rPr>
                <w:rFonts w:eastAsiaTheme="minorEastAsia"/>
                <w:b/>
                <w:bCs/>
                <w:color w:val="0070C0"/>
                <w:lang w:val="en-US" w:eastAsia="zh-CN"/>
              </w:rPr>
              <w:t>number</w:t>
            </w:r>
          </w:p>
        </w:tc>
        <w:tc>
          <w:tcPr>
            <w:tcW w:w="8615" w:type="dxa"/>
          </w:tcPr>
          <w:p w14:paraId="41B8E08C" w14:textId="77777777" w:rsidR="00721FE8" w:rsidRPr="004334FE" w:rsidRDefault="00721FE8" w:rsidP="00E95DB7">
            <w:pPr>
              <w:rPr>
                <w:rFonts w:eastAsia="MS Mincho"/>
                <w:b/>
                <w:bCs/>
                <w:color w:val="0070C0"/>
                <w:lang w:val="en-US" w:eastAsia="zh-CN"/>
              </w:rPr>
            </w:pPr>
            <w:r w:rsidRPr="004334FE">
              <w:rPr>
                <w:rFonts w:eastAsiaTheme="minorEastAsia" w:hint="eastAsia"/>
                <w:b/>
                <w:bCs/>
                <w:color w:val="0070C0"/>
                <w:lang w:val="en-US" w:eastAsia="zh-CN"/>
              </w:rPr>
              <w:t xml:space="preserve">T-doc </w:t>
            </w:r>
            <w:r w:rsidRPr="004334FE">
              <w:rPr>
                <w:b/>
                <w:bCs/>
                <w:color w:val="0070C0"/>
                <w:lang w:val="en-US" w:eastAsia="zh-CN"/>
              </w:rPr>
              <w:t xml:space="preserve"> </w:t>
            </w:r>
            <w:r w:rsidRPr="004334FE">
              <w:rPr>
                <w:rFonts w:eastAsiaTheme="minorEastAsia"/>
                <w:b/>
                <w:bCs/>
                <w:color w:val="0070C0"/>
                <w:lang w:val="en-US" w:eastAsia="zh-CN"/>
              </w:rPr>
              <w:t xml:space="preserve">Status update </w:t>
            </w:r>
            <w:r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721FE8" w:rsidRPr="004334FE" w14:paraId="676448FE" w14:textId="77777777" w:rsidTr="00E95DB7">
        <w:tc>
          <w:tcPr>
            <w:tcW w:w="1242" w:type="dxa"/>
          </w:tcPr>
          <w:p w14:paraId="32749415" w14:textId="5A1DF329" w:rsidR="00721FE8" w:rsidRPr="00431CF7" w:rsidRDefault="002B6234" w:rsidP="00E95DB7">
            <w:pPr>
              <w:rPr>
                <w:rFonts w:eastAsiaTheme="minorEastAsia"/>
                <w:lang w:val="en-US" w:eastAsia="zh-CN"/>
              </w:rPr>
            </w:pPr>
            <w:r w:rsidRPr="00431CF7">
              <w:rPr>
                <w:rFonts w:eastAsiaTheme="minorEastAsia"/>
                <w:lang w:val="en-US" w:eastAsia="zh-CN"/>
              </w:rPr>
              <w:t>WF (</w:t>
            </w:r>
            <w:r w:rsidR="00963B2C" w:rsidRPr="00431CF7">
              <w:rPr>
                <w:rFonts w:eastAsiaTheme="minorEastAsia"/>
                <w:lang w:val="en-US" w:eastAsia="zh-CN"/>
              </w:rPr>
              <w:t>R4-</w:t>
            </w:r>
            <w:r w:rsidRPr="00431CF7">
              <w:rPr>
                <w:rFonts w:eastAsiaTheme="minorEastAsia"/>
                <w:lang w:val="en-US" w:eastAsia="zh-CN"/>
              </w:rPr>
              <w:t>2103805)</w:t>
            </w:r>
          </w:p>
        </w:tc>
        <w:tc>
          <w:tcPr>
            <w:tcW w:w="8615" w:type="dxa"/>
          </w:tcPr>
          <w:p w14:paraId="3D61AE30" w14:textId="2EA60CF2" w:rsidR="00721FE8" w:rsidRPr="00431CF7" w:rsidRDefault="002B6234" w:rsidP="00E95DB7">
            <w:pPr>
              <w:rPr>
                <w:rFonts w:eastAsiaTheme="minorEastAsia"/>
                <w:lang w:val="en-US" w:eastAsia="zh-CN"/>
              </w:rPr>
            </w:pPr>
            <w:r w:rsidRPr="00431CF7">
              <w:rPr>
                <w:rFonts w:eastAsiaTheme="minorEastAsia"/>
                <w:i/>
                <w:lang w:val="en-US" w:eastAsia="zh-CN"/>
              </w:rPr>
              <w:t xml:space="preserve">Agreeable, discuss </w:t>
            </w:r>
            <w:r w:rsidR="00431CF7" w:rsidRPr="00431CF7">
              <w:rPr>
                <w:rFonts w:eastAsiaTheme="minorEastAsia"/>
                <w:i/>
                <w:lang w:val="en-US" w:eastAsia="zh-CN"/>
              </w:rPr>
              <w:t>remaining open issues related to simulation assumptions in the GTW</w:t>
            </w:r>
          </w:p>
        </w:tc>
      </w:tr>
    </w:tbl>
    <w:p w14:paraId="0D512526" w14:textId="77777777" w:rsidR="00721FE8" w:rsidRPr="004334FE" w:rsidRDefault="00721FE8" w:rsidP="00721FE8"/>
    <w:p w14:paraId="11F36725" w14:textId="164BCEC9" w:rsidR="00DD19DE" w:rsidRPr="004334FE" w:rsidRDefault="00142BB9" w:rsidP="00DD19DE">
      <w:pPr>
        <w:pStyle w:val="Heading1"/>
        <w:rPr>
          <w:lang w:eastAsia="ja-JP"/>
        </w:rPr>
      </w:pPr>
      <w:r w:rsidRPr="004334FE">
        <w:rPr>
          <w:lang w:eastAsia="ja-JP"/>
        </w:rPr>
        <w:lastRenderedPageBreak/>
        <w:t>Topic</w:t>
      </w:r>
      <w:r w:rsidR="00DD19DE" w:rsidRPr="004334FE">
        <w:rPr>
          <w:lang w:eastAsia="ja-JP"/>
        </w:rPr>
        <w:t xml:space="preserve"> #</w:t>
      </w:r>
      <w:r w:rsidR="00FA5848" w:rsidRPr="004334FE">
        <w:rPr>
          <w:lang w:eastAsia="ja-JP"/>
        </w:rPr>
        <w:t>2</w:t>
      </w:r>
      <w:r w:rsidR="00DD19DE" w:rsidRPr="004334FE">
        <w:rPr>
          <w:lang w:eastAsia="ja-JP"/>
        </w:rPr>
        <w:t xml:space="preserve">: </w:t>
      </w:r>
      <w:r w:rsidR="00F7177C" w:rsidRPr="004334FE">
        <w:rPr>
          <w:lang w:eastAsia="ja-JP"/>
        </w:rPr>
        <w:t>General and Downlink Transmission Model</w:t>
      </w:r>
    </w:p>
    <w:p w14:paraId="4BA6DCF9" w14:textId="77777777" w:rsidR="00DD19DE" w:rsidRPr="004334FE" w:rsidRDefault="00DD19DE" w:rsidP="00DD19DE">
      <w:pPr>
        <w:pStyle w:val="Heading2"/>
      </w:pPr>
      <w:r w:rsidRPr="004334FE">
        <w:rPr>
          <w:rFonts w:hint="eastAsia"/>
        </w:rPr>
        <w:t>Companies</w:t>
      </w:r>
      <w:r w:rsidRPr="004334FE">
        <w:t>’ contributions summary</w:t>
      </w:r>
    </w:p>
    <w:tbl>
      <w:tblPr>
        <w:tblStyle w:val="TableGrid"/>
        <w:tblW w:w="0" w:type="auto"/>
        <w:tblLook w:val="04A0" w:firstRow="1" w:lastRow="0" w:firstColumn="1" w:lastColumn="0" w:noHBand="0" w:noVBand="1"/>
      </w:tblPr>
      <w:tblGrid>
        <w:gridCol w:w="1598"/>
        <w:gridCol w:w="1414"/>
        <w:gridCol w:w="6619"/>
      </w:tblGrid>
      <w:tr w:rsidR="00DD19DE" w:rsidRPr="004334FE" w14:paraId="1E5E5737" w14:textId="77777777" w:rsidTr="0023696B">
        <w:trPr>
          <w:trHeight w:val="468"/>
        </w:trPr>
        <w:tc>
          <w:tcPr>
            <w:tcW w:w="1598" w:type="dxa"/>
            <w:vAlign w:val="center"/>
          </w:tcPr>
          <w:p w14:paraId="5B780EF4" w14:textId="77777777" w:rsidR="00DD19DE" w:rsidRPr="004334FE" w:rsidRDefault="00DD19DE" w:rsidP="00F06DFD">
            <w:pPr>
              <w:spacing w:before="120" w:after="120"/>
              <w:rPr>
                <w:rFonts w:asciiTheme="minorHAnsi" w:hAnsiTheme="minorHAnsi" w:cstheme="minorHAnsi"/>
              </w:rPr>
            </w:pPr>
            <w:r w:rsidRPr="004334FE">
              <w:rPr>
                <w:rFonts w:asciiTheme="minorHAnsi" w:hAnsiTheme="minorHAnsi" w:cstheme="minorHAnsi"/>
              </w:rPr>
              <w:t>T-doc number</w:t>
            </w:r>
          </w:p>
        </w:tc>
        <w:tc>
          <w:tcPr>
            <w:tcW w:w="1414" w:type="dxa"/>
            <w:vAlign w:val="center"/>
          </w:tcPr>
          <w:p w14:paraId="27E27FF5" w14:textId="77777777" w:rsidR="00DD19DE" w:rsidRPr="004334FE" w:rsidRDefault="00DD19DE" w:rsidP="00F06DFD">
            <w:pPr>
              <w:spacing w:before="120" w:after="120"/>
              <w:rPr>
                <w:rFonts w:asciiTheme="minorHAnsi" w:hAnsiTheme="minorHAnsi" w:cstheme="minorHAnsi"/>
              </w:rPr>
            </w:pPr>
            <w:r w:rsidRPr="004334FE">
              <w:rPr>
                <w:rFonts w:asciiTheme="minorHAnsi" w:hAnsiTheme="minorHAnsi" w:cstheme="minorHAnsi"/>
              </w:rPr>
              <w:t>Company</w:t>
            </w:r>
          </w:p>
        </w:tc>
        <w:tc>
          <w:tcPr>
            <w:tcW w:w="6619" w:type="dxa"/>
            <w:vAlign w:val="center"/>
          </w:tcPr>
          <w:p w14:paraId="3753A143" w14:textId="77777777" w:rsidR="00DD19DE" w:rsidRPr="004334FE" w:rsidRDefault="00DD19DE" w:rsidP="00F06DFD">
            <w:pPr>
              <w:spacing w:before="120" w:after="120"/>
              <w:rPr>
                <w:rFonts w:asciiTheme="minorHAnsi" w:hAnsiTheme="minorHAnsi" w:cstheme="minorHAnsi"/>
              </w:rPr>
            </w:pPr>
            <w:r w:rsidRPr="004334FE">
              <w:rPr>
                <w:rFonts w:asciiTheme="minorHAnsi" w:hAnsiTheme="minorHAnsi" w:cstheme="minorHAnsi"/>
              </w:rPr>
              <w:t>Proposals / Observations</w:t>
            </w:r>
          </w:p>
        </w:tc>
      </w:tr>
      <w:tr w:rsidR="00DD19DE" w:rsidRPr="004334FE" w14:paraId="683FD1E7" w14:textId="77777777" w:rsidTr="0023696B">
        <w:trPr>
          <w:trHeight w:val="468"/>
        </w:trPr>
        <w:tc>
          <w:tcPr>
            <w:tcW w:w="1598" w:type="dxa"/>
          </w:tcPr>
          <w:p w14:paraId="2444A496" w14:textId="1646E73A" w:rsidR="0073358D" w:rsidRPr="004334FE" w:rsidRDefault="00DD19DE" w:rsidP="0073358D">
            <w:pPr>
              <w:spacing w:before="120" w:after="120"/>
              <w:rPr>
                <w:rFonts w:asciiTheme="minorHAnsi" w:hAnsiTheme="minorHAnsi" w:cstheme="minorHAnsi"/>
              </w:rPr>
            </w:pPr>
            <w:r w:rsidRPr="004334FE">
              <w:rPr>
                <w:rFonts w:asciiTheme="minorHAnsi" w:hAnsiTheme="minorHAnsi" w:cstheme="minorHAnsi"/>
              </w:rPr>
              <w:t>R4-2</w:t>
            </w:r>
            <w:r w:rsidR="0073358D" w:rsidRPr="004334FE">
              <w:rPr>
                <w:rFonts w:asciiTheme="minorHAnsi" w:hAnsiTheme="minorHAnsi" w:cstheme="minorHAnsi"/>
              </w:rPr>
              <w:t>100995</w:t>
            </w:r>
          </w:p>
        </w:tc>
        <w:tc>
          <w:tcPr>
            <w:tcW w:w="1414" w:type="dxa"/>
          </w:tcPr>
          <w:p w14:paraId="786ACC88" w14:textId="5C5CE231" w:rsidR="00DD19DE" w:rsidRPr="004334FE" w:rsidRDefault="0073358D" w:rsidP="00F06DFD">
            <w:pPr>
              <w:spacing w:before="120" w:after="120"/>
              <w:rPr>
                <w:rFonts w:asciiTheme="minorHAnsi" w:hAnsiTheme="minorHAnsi" w:cstheme="minorHAnsi"/>
              </w:rPr>
            </w:pPr>
            <w:r w:rsidRPr="004334FE">
              <w:rPr>
                <w:rFonts w:asciiTheme="minorHAnsi" w:hAnsiTheme="minorHAnsi" w:cstheme="minorHAnsi"/>
              </w:rPr>
              <w:t>Ericsson</w:t>
            </w:r>
          </w:p>
        </w:tc>
        <w:tc>
          <w:tcPr>
            <w:tcW w:w="6619" w:type="dxa"/>
          </w:tcPr>
          <w:p w14:paraId="28014C99" w14:textId="77777777" w:rsidR="002B408F" w:rsidRPr="004334FE" w:rsidRDefault="002B408F" w:rsidP="002B408F">
            <w:pPr>
              <w:rPr>
                <w:rFonts w:asciiTheme="minorHAnsi" w:hAnsiTheme="minorHAnsi" w:cstheme="minorHAnsi"/>
              </w:rPr>
            </w:pPr>
            <w:r w:rsidRPr="004334FE">
              <w:rPr>
                <w:rFonts w:asciiTheme="minorHAnsi" w:hAnsiTheme="minorHAnsi" w:cstheme="minorHAnsi"/>
              </w:rPr>
              <w:t>Observation 1: Rel-16 NR CA requirements seem more suitable for LAA PCell PDSCH requirement than Rel-15 NR SA requirement.</w:t>
            </w:r>
          </w:p>
          <w:p w14:paraId="54E452DC" w14:textId="77777777" w:rsidR="002B408F" w:rsidRPr="004334FE" w:rsidRDefault="002B408F" w:rsidP="002B408F">
            <w:pPr>
              <w:pBdr>
                <w:bottom w:val="single" w:sz="4" w:space="1" w:color="auto"/>
              </w:pBdr>
              <w:rPr>
                <w:rFonts w:asciiTheme="minorHAnsi" w:hAnsiTheme="minorHAnsi" w:cstheme="minorHAnsi"/>
              </w:rPr>
            </w:pPr>
            <w:r w:rsidRPr="004334FE">
              <w:rPr>
                <w:rFonts w:asciiTheme="minorHAnsi" w:hAnsiTheme="minorHAnsi" w:cstheme="minorHAnsi"/>
              </w:rPr>
              <w:t>Proposal 1: Take 3 pre-conditions for unlicensed carrier DL demodulation.</w:t>
            </w:r>
          </w:p>
          <w:p w14:paraId="564BB47C" w14:textId="77777777" w:rsidR="002B408F" w:rsidRPr="004334FE" w:rsidRDefault="002B408F" w:rsidP="002B408F">
            <w:pPr>
              <w:numPr>
                <w:ilvl w:val="0"/>
                <w:numId w:val="17"/>
              </w:numPr>
              <w:pBdr>
                <w:bottom w:val="single" w:sz="4" w:space="1" w:color="auto"/>
              </w:pBdr>
              <w:contextualSpacing/>
              <w:rPr>
                <w:rFonts w:asciiTheme="minorHAnsi" w:hAnsiTheme="minorHAnsi" w:cstheme="minorHAnsi"/>
              </w:rPr>
            </w:pPr>
            <w:r w:rsidRPr="004334FE">
              <w:rPr>
                <w:rFonts w:asciiTheme="minorHAnsi" w:hAnsiTheme="minorHAnsi" w:cstheme="minorHAnsi"/>
              </w:rPr>
              <w:t xml:space="preserve">The </w:t>
            </w:r>
            <w:proofErr w:type="spellStart"/>
            <w:r w:rsidRPr="004334FE">
              <w:rPr>
                <w:rFonts w:asciiTheme="minorHAnsi" w:hAnsiTheme="minorHAnsi" w:cstheme="minorHAnsi"/>
              </w:rPr>
              <w:t>gNB</w:t>
            </w:r>
            <w:proofErr w:type="spellEnd"/>
            <w:r w:rsidRPr="004334FE">
              <w:rPr>
                <w:rFonts w:asciiTheme="minorHAnsi" w:hAnsiTheme="minorHAnsi" w:cstheme="minorHAnsi"/>
              </w:rPr>
              <w:t xml:space="preserve"> transmit DCI/CSI-RS for unlicensed carrier only when LBT is successful.</w:t>
            </w:r>
          </w:p>
          <w:p w14:paraId="3157EED6" w14:textId="77777777" w:rsidR="002B408F" w:rsidRPr="004334FE" w:rsidRDefault="002B408F" w:rsidP="002B408F">
            <w:pPr>
              <w:numPr>
                <w:ilvl w:val="0"/>
                <w:numId w:val="17"/>
              </w:numPr>
              <w:pBdr>
                <w:bottom w:val="single" w:sz="4" w:space="1" w:color="auto"/>
              </w:pBdr>
              <w:contextualSpacing/>
              <w:rPr>
                <w:rFonts w:asciiTheme="minorHAnsi" w:hAnsiTheme="minorHAnsi" w:cstheme="minorHAnsi"/>
              </w:rPr>
            </w:pPr>
            <w:r w:rsidRPr="004334FE">
              <w:rPr>
                <w:rFonts w:asciiTheme="minorHAnsi" w:hAnsiTheme="minorHAnsi" w:cstheme="minorHAnsi"/>
              </w:rPr>
              <w:t xml:space="preserve">For any cases, UL LBT failure should </w:t>
            </w:r>
            <w:proofErr w:type="spellStart"/>
            <w:r w:rsidRPr="004334FE">
              <w:rPr>
                <w:rFonts w:asciiTheme="minorHAnsi" w:hAnsiTheme="minorHAnsi" w:cstheme="minorHAnsi"/>
              </w:rPr>
              <w:t>no</w:t>
            </w:r>
            <w:proofErr w:type="spellEnd"/>
            <w:r w:rsidRPr="004334FE">
              <w:rPr>
                <w:rFonts w:asciiTheme="minorHAnsi" w:hAnsiTheme="minorHAnsi" w:cstheme="minorHAnsi"/>
              </w:rPr>
              <w:t xml:space="preserve"> be considered for DL demodulation test.</w:t>
            </w:r>
          </w:p>
          <w:p w14:paraId="15724FE7" w14:textId="77777777" w:rsidR="002B408F" w:rsidRPr="004334FE" w:rsidRDefault="002B408F" w:rsidP="002B408F">
            <w:pPr>
              <w:numPr>
                <w:ilvl w:val="0"/>
                <w:numId w:val="17"/>
              </w:numPr>
              <w:pBdr>
                <w:bottom w:val="single" w:sz="4" w:space="1" w:color="auto"/>
              </w:pBdr>
              <w:contextualSpacing/>
              <w:rPr>
                <w:rFonts w:asciiTheme="minorHAnsi" w:hAnsiTheme="minorHAnsi" w:cstheme="minorHAnsi"/>
              </w:rPr>
            </w:pPr>
            <w:r w:rsidRPr="004334FE">
              <w:rPr>
                <w:rFonts w:asciiTheme="minorHAnsi" w:hAnsiTheme="minorHAnsi" w:cstheme="minorHAnsi"/>
              </w:rPr>
              <w:t xml:space="preserve">For any cases, all HARQ-ACK will be received during one burst. </w:t>
            </w:r>
          </w:p>
          <w:p w14:paraId="5D700152" w14:textId="77777777" w:rsidR="002B408F" w:rsidRPr="004334FE" w:rsidRDefault="002B408F" w:rsidP="002B408F">
            <w:pPr>
              <w:rPr>
                <w:rFonts w:asciiTheme="minorHAnsi" w:hAnsiTheme="minorHAnsi" w:cstheme="minorHAnsi"/>
              </w:rPr>
            </w:pPr>
            <w:r w:rsidRPr="004334FE">
              <w:rPr>
                <w:rFonts w:asciiTheme="minorHAnsi" w:hAnsiTheme="minorHAnsi" w:cstheme="minorHAnsi"/>
              </w:rPr>
              <w:t>Observation 2: The UE behaviour for PDSCH/CSI-RS demodulation is same for both licensed carrier and unlicensed carrier. The difference is only the TDD pattern, fixed or burst.</w:t>
            </w:r>
          </w:p>
          <w:p w14:paraId="2CEF8DAB" w14:textId="77777777" w:rsidR="002B408F" w:rsidRPr="004334FE" w:rsidRDefault="002B408F" w:rsidP="002B408F">
            <w:pPr>
              <w:rPr>
                <w:rFonts w:asciiTheme="minorHAnsi" w:hAnsiTheme="minorHAnsi" w:cstheme="minorHAnsi"/>
              </w:rPr>
            </w:pPr>
            <w:r w:rsidRPr="004334FE">
              <w:rPr>
                <w:rFonts w:asciiTheme="minorHAnsi" w:hAnsiTheme="minorHAnsi" w:cstheme="minorHAnsi"/>
              </w:rPr>
              <w:t>Observation 3: For unlicensed carrier in scenario A and scenario C, PDSCH with burst transmission could be considered if we want to introduce new requirements.</w:t>
            </w:r>
          </w:p>
          <w:p w14:paraId="7D1A9BA7" w14:textId="77777777" w:rsidR="002B408F" w:rsidRPr="004334FE" w:rsidRDefault="002B408F" w:rsidP="002B408F">
            <w:pPr>
              <w:rPr>
                <w:rFonts w:asciiTheme="minorHAnsi" w:hAnsiTheme="minorHAnsi" w:cstheme="minorHAnsi"/>
              </w:rPr>
            </w:pPr>
            <w:r w:rsidRPr="004334FE">
              <w:rPr>
                <w:rFonts w:asciiTheme="minorHAnsi" w:hAnsiTheme="minorHAnsi" w:cstheme="minorHAnsi"/>
              </w:rPr>
              <w:t>Proposal 2: It is practical to define only one set of new PDSCH requirement with burst transmission for both scenario A SCell and scenario C PCell. Reuse Rel-16 NR CA requirement for scenario A PCell.</w:t>
            </w:r>
          </w:p>
          <w:p w14:paraId="11865F22" w14:textId="77777777"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Observation 4: There is up to 20MHz component carrier bandwidth in wideband operation CA mode.</w:t>
            </w:r>
          </w:p>
          <w:p w14:paraId="4238C1E7" w14:textId="77777777"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Proposal 3: Define requirements including 20MHz.</w:t>
            </w:r>
          </w:p>
          <w:p w14:paraId="747E8F31" w14:textId="0BC5E6ED" w:rsidR="002B408F"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 xml:space="preserve">Observation 5: The current test applicability rules for </w:t>
            </w:r>
            <w:proofErr w:type="spellStart"/>
            <w:r w:rsidRPr="004334FE">
              <w:rPr>
                <w:rFonts w:asciiTheme="minorHAnsi" w:hAnsiTheme="minorHAnsi" w:cstheme="minorHAnsi"/>
              </w:rPr>
              <w:t>eLAA</w:t>
            </w:r>
            <w:proofErr w:type="spellEnd"/>
            <w:r w:rsidRPr="004334FE">
              <w:rPr>
                <w:rFonts w:asciiTheme="minorHAnsi" w:hAnsiTheme="minorHAnsi" w:cstheme="minorHAnsi"/>
              </w:rPr>
              <w:t xml:space="preserve"> PDSCH CA or Rel-16 NR PDSCH CA is “Largest aggregated CA bandwidth combination”.</w:t>
            </w:r>
          </w:p>
          <w:p w14:paraId="364847C8" w14:textId="77777777" w:rsidR="002B408F" w:rsidRPr="004334FE" w:rsidRDefault="002B408F" w:rsidP="002B408F">
            <w:pPr>
              <w:pBdr>
                <w:bottom w:val="single" w:sz="4" w:space="1" w:color="auto"/>
              </w:pBdr>
              <w:rPr>
                <w:rFonts w:asciiTheme="minorHAnsi" w:hAnsiTheme="minorHAnsi" w:cstheme="minorHAnsi"/>
              </w:rPr>
            </w:pPr>
            <w:r w:rsidRPr="004334FE">
              <w:rPr>
                <w:rFonts w:asciiTheme="minorHAnsi" w:hAnsiTheme="minorHAnsi" w:cstheme="minorHAnsi"/>
              </w:rPr>
              <w:t xml:space="preserve">Observation 6: A huge simulation effort is needed if we follow the same applicability rule for bandwidth as </w:t>
            </w:r>
            <w:proofErr w:type="spellStart"/>
            <w:r w:rsidRPr="004334FE">
              <w:rPr>
                <w:rFonts w:asciiTheme="minorHAnsi" w:hAnsiTheme="minorHAnsi" w:cstheme="minorHAnsi"/>
              </w:rPr>
              <w:t>eLAA</w:t>
            </w:r>
            <w:proofErr w:type="spellEnd"/>
            <w:r w:rsidRPr="004334FE">
              <w:rPr>
                <w:rFonts w:asciiTheme="minorHAnsi" w:hAnsiTheme="minorHAnsi" w:cstheme="minorHAnsi"/>
              </w:rPr>
              <w:t xml:space="preserve"> PDSCH and Rel-16 NR PDSCH CA.</w:t>
            </w:r>
          </w:p>
          <w:p w14:paraId="09B5701D" w14:textId="77777777"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Observation 7: New applicability rule will be needed for different bandwidth if we want to reduce simulation effort.</w:t>
            </w:r>
          </w:p>
          <w:p w14:paraId="6322C4A5" w14:textId="766B33F7" w:rsidR="002B408F"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Observation 8: DRS window duration is agreed to 1ms and Japan have regional limitation that maximum duration on unlicensed band is 4ms.</w:t>
            </w:r>
          </w:p>
          <w:p w14:paraId="47DEE3F4" w14:textId="77777777" w:rsidR="002B408F" w:rsidRPr="004334FE" w:rsidRDefault="002B408F" w:rsidP="002B408F">
            <w:pPr>
              <w:pBdr>
                <w:bottom w:val="single" w:sz="4" w:space="1" w:color="auto"/>
              </w:pBdr>
              <w:rPr>
                <w:rFonts w:asciiTheme="minorHAnsi" w:hAnsiTheme="minorHAnsi" w:cstheme="minorHAnsi"/>
              </w:rPr>
            </w:pPr>
            <w:r w:rsidRPr="004334FE">
              <w:rPr>
                <w:rFonts w:asciiTheme="minorHAnsi" w:hAnsiTheme="minorHAnsi" w:cstheme="minorHAnsi"/>
              </w:rPr>
              <w:t>Proposal 4: Agree with fixed 2ms COT with slot patten as DDSU.</w:t>
            </w:r>
          </w:p>
          <w:p w14:paraId="3DC0965D" w14:textId="77777777"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 xml:space="preserve">Observation 9: There will be no uplink feedback scheduling for NR-U TDD standalone scenario if the DL symbol length is 12 or 14 in the last slot. </w:t>
            </w:r>
          </w:p>
          <w:p w14:paraId="24F6EA14" w14:textId="77777777"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 xml:space="preserve">Proposal 5: Define fixed symbol pattern as 10D2G2U for special slot. </w:t>
            </w:r>
          </w:p>
          <w:p w14:paraId="0EB0AD31" w14:textId="65EF35FC" w:rsidR="002B408F"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Proposal 6: Use fixed TDD pattern DDSU (S=10D2G2U) with LBT failure for DL demodulation test.</w:t>
            </w:r>
          </w:p>
          <w:p w14:paraId="78D0CE2D" w14:textId="77777777" w:rsidR="002B408F" w:rsidRPr="004334FE" w:rsidRDefault="002B408F" w:rsidP="002B408F">
            <w:pPr>
              <w:pBdr>
                <w:bottom w:val="single" w:sz="4" w:space="1" w:color="auto"/>
              </w:pBdr>
              <w:rPr>
                <w:rFonts w:asciiTheme="minorHAnsi" w:hAnsiTheme="minorHAnsi" w:cstheme="minorHAnsi"/>
              </w:rPr>
            </w:pPr>
            <w:r w:rsidRPr="004334FE">
              <w:rPr>
                <w:rFonts w:asciiTheme="minorHAnsi" w:hAnsiTheme="minorHAnsi" w:cstheme="minorHAnsi"/>
              </w:rPr>
              <w:t>Proposal 7: DL transmission model</w:t>
            </w:r>
          </w:p>
          <w:tbl>
            <w:tblPr>
              <w:tblW w:w="0" w:type="auto"/>
              <w:jc w:val="center"/>
              <w:tblCellMar>
                <w:left w:w="0" w:type="dxa"/>
                <w:right w:w="0" w:type="dxa"/>
              </w:tblCellMar>
              <w:tblLook w:val="04A0" w:firstRow="1" w:lastRow="0" w:firstColumn="1" w:lastColumn="0" w:noHBand="0" w:noVBand="1"/>
            </w:tblPr>
            <w:tblGrid>
              <w:gridCol w:w="1388"/>
              <w:gridCol w:w="2406"/>
              <w:gridCol w:w="616"/>
              <w:gridCol w:w="1973"/>
            </w:tblGrid>
            <w:tr w:rsidR="002B408F" w:rsidRPr="004334FE" w14:paraId="2416CDAA" w14:textId="77777777" w:rsidTr="00F06DFD">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27A8C" w14:textId="77777777" w:rsidR="002B408F" w:rsidRPr="004334FE"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443C6" w14:textId="77777777" w:rsidR="002B408F" w:rsidRPr="004334FE"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8C098"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ms</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173DD"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2</w:t>
                  </w:r>
                </w:p>
              </w:tc>
            </w:tr>
            <w:tr w:rsidR="002B408F" w:rsidRPr="004334FE" w14:paraId="6005197A"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19DCA736" w14:textId="77777777" w:rsidR="002B408F" w:rsidRPr="004334FE"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77BCA" w14:textId="77777777" w:rsidR="002B408F" w:rsidRPr="004334FE"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Slot pattern (Note 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24BE90" w14:textId="77777777" w:rsidR="002B408F" w:rsidRPr="004334FE" w:rsidRDefault="002B408F" w:rsidP="002B408F">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F6D69"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DDSU</w:t>
                  </w:r>
                </w:p>
              </w:tc>
            </w:tr>
            <w:tr w:rsidR="002B408F" w:rsidRPr="004334FE" w14:paraId="514C8227"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3EAF5056" w14:textId="77777777" w:rsidR="002B408F" w:rsidRPr="004334FE"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A9C61C" w14:textId="77777777" w:rsidR="002B408F" w:rsidRPr="004334FE" w:rsidDel="00B97179"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Special slot DL burst 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21C55" w14:textId="77777777" w:rsidR="002B408F" w:rsidRPr="004334FE" w:rsidRDefault="002B408F" w:rsidP="002B408F">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A59B88"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10 symbols</w:t>
                  </w:r>
                </w:p>
              </w:tc>
            </w:tr>
            <w:tr w:rsidR="002B408F" w:rsidRPr="004334FE" w14:paraId="2FB26553"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7F29F286" w14:textId="77777777" w:rsidR="002B408F" w:rsidRPr="004334FE"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9EF27" w14:textId="77777777" w:rsidR="002B408F" w:rsidRPr="004334FE"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 xml:space="preserve">Probability of LBT Failure </w:t>
                  </w:r>
                  <w:proofErr w:type="spellStart"/>
                  <w:r w:rsidRPr="004334FE">
                    <w:rPr>
                      <w:rFonts w:asciiTheme="minorHAnsi" w:eastAsia="Yu Mincho" w:hAnsiTheme="minorHAnsi" w:cstheme="minorHAnsi"/>
                    </w:rPr>
                    <w:t>pLBT</w:t>
                  </w:r>
                  <w:proofErr w:type="spellEnd"/>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85102"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88926"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0.5</w:t>
                  </w:r>
                </w:p>
              </w:tc>
            </w:tr>
            <w:tr w:rsidR="002B408F" w:rsidRPr="004334FE" w14:paraId="3C0FEBF0"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69E5F7EB" w14:textId="77777777" w:rsidR="002B408F" w:rsidRPr="004334FE"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64D940" w14:textId="77777777" w:rsidR="002B408F" w:rsidRPr="004334FE"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Guard Symbols 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F2EC9"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2BA3F"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2 Symbols</w:t>
                  </w:r>
                </w:p>
              </w:tc>
            </w:tr>
            <w:tr w:rsidR="002B408F" w:rsidRPr="004334FE" w14:paraId="47A9D314" w14:textId="77777777" w:rsidTr="00F06DFD">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49DB22FD" w14:textId="77777777" w:rsidR="002B408F" w:rsidRPr="004334FE"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A24B7" w14:textId="77777777" w:rsidR="002B408F" w:rsidRPr="004334FE" w:rsidRDefault="002B408F" w:rsidP="002B408F">
                  <w:pPr>
                    <w:spacing w:after="0"/>
                    <w:rPr>
                      <w:rFonts w:asciiTheme="minorHAnsi" w:eastAsia="Yu Mincho" w:hAnsiTheme="minorHAnsi" w:cstheme="minorHAnsi"/>
                    </w:rPr>
                  </w:pPr>
                  <w:r w:rsidRPr="004334FE">
                    <w:rPr>
                      <w:rFonts w:asciiTheme="minorHAnsi" w:eastAsia="Yu Mincho" w:hAnsiTheme="minorHAnsi" w:cstheme="minorHAnsi"/>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BF7465"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2088" w14:textId="77777777" w:rsidR="002B408F" w:rsidRPr="004334FE" w:rsidRDefault="002B408F" w:rsidP="002B408F">
                  <w:pPr>
                    <w:spacing w:after="0"/>
                    <w:jc w:val="center"/>
                    <w:rPr>
                      <w:rFonts w:asciiTheme="minorHAnsi" w:eastAsia="Yu Mincho" w:hAnsiTheme="minorHAnsi" w:cstheme="minorHAnsi"/>
                    </w:rPr>
                  </w:pPr>
                  <w:r w:rsidRPr="004334FE">
                    <w:rPr>
                      <w:rFonts w:asciiTheme="minorHAnsi" w:eastAsia="Yu Mincho" w:hAnsiTheme="minorHAnsi" w:cstheme="minorHAnsi"/>
                    </w:rPr>
                    <w:t>3 if mod(i,4) = 0</w:t>
                  </w:r>
                  <w:r w:rsidRPr="004334FE">
                    <w:rPr>
                      <w:rFonts w:asciiTheme="minorHAnsi" w:eastAsia="Yu Mincho" w:hAnsiTheme="minorHAnsi" w:cstheme="minorHAnsi"/>
                    </w:rPr>
                    <w:br/>
                    <w:t>2 if mod(i,4) = 1</w:t>
                  </w:r>
                  <w:r w:rsidRPr="004334FE">
                    <w:rPr>
                      <w:rFonts w:asciiTheme="minorHAnsi" w:eastAsia="Yu Mincho" w:hAnsiTheme="minorHAnsi" w:cstheme="minorHAnsi"/>
                    </w:rPr>
                    <w:br/>
                    <w:t>5 if mod(i,4) = 2</w:t>
                  </w:r>
                  <w:r w:rsidRPr="004334FE">
                    <w:rPr>
                      <w:rFonts w:asciiTheme="minorHAnsi" w:eastAsia="Yu Mincho" w:hAnsiTheme="minorHAnsi" w:cstheme="minorHAnsi"/>
                    </w:rPr>
                    <w:br/>
                    <w:t>4 if mod(i,4) = 3</w:t>
                  </w:r>
                </w:p>
              </w:tc>
            </w:tr>
            <w:tr w:rsidR="002B408F" w:rsidRPr="004334FE" w14:paraId="5C151E41" w14:textId="77777777" w:rsidTr="00F06DFD">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37FA7" w14:textId="77777777" w:rsidR="002B408F" w:rsidRPr="004334FE" w:rsidRDefault="002B408F" w:rsidP="002B408F">
                  <w:pPr>
                    <w:spacing w:after="0"/>
                    <w:contextualSpacing/>
                    <w:rPr>
                      <w:rFonts w:asciiTheme="minorHAnsi" w:eastAsia="Yu Mincho" w:hAnsiTheme="minorHAnsi" w:cstheme="minorHAnsi"/>
                    </w:rPr>
                  </w:pPr>
                </w:p>
              </w:tc>
            </w:tr>
          </w:tbl>
          <w:p w14:paraId="669C2346" w14:textId="77777777" w:rsidR="00F7177C" w:rsidRPr="004334FE" w:rsidRDefault="00F7177C" w:rsidP="002B408F">
            <w:pPr>
              <w:pBdr>
                <w:bottom w:val="single" w:sz="4" w:space="1" w:color="auto"/>
              </w:pBdr>
              <w:rPr>
                <w:rFonts w:asciiTheme="minorHAnsi" w:hAnsiTheme="minorHAnsi" w:cstheme="minorHAnsi"/>
              </w:rPr>
            </w:pPr>
          </w:p>
          <w:p w14:paraId="3C3DC067" w14:textId="77777777"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Observation 10: It is agreed not to define additional test cases dedicated to FBE/LBE devices in the last meeting.</w:t>
            </w:r>
          </w:p>
          <w:p w14:paraId="2D9DF171" w14:textId="77777777" w:rsidR="00F7177C" w:rsidRPr="004334FE" w:rsidRDefault="00F7177C" w:rsidP="00F7177C">
            <w:pPr>
              <w:pBdr>
                <w:bottom w:val="single" w:sz="4" w:space="1" w:color="auto"/>
              </w:pBdr>
              <w:rPr>
                <w:rFonts w:asciiTheme="minorHAnsi" w:hAnsiTheme="minorHAnsi" w:cstheme="minorHAnsi"/>
              </w:rPr>
            </w:pPr>
            <w:r w:rsidRPr="004334FE">
              <w:rPr>
                <w:rFonts w:asciiTheme="minorHAnsi" w:hAnsiTheme="minorHAnsi" w:cstheme="minorHAnsi"/>
              </w:rPr>
              <w:t>P</w:t>
            </w:r>
            <w:r w:rsidR="002B408F" w:rsidRPr="004334FE">
              <w:rPr>
                <w:rFonts w:asciiTheme="minorHAnsi" w:hAnsiTheme="minorHAnsi" w:cstheme="minorHAnsi"/>
              </w:rPr>
              <w:t>roposal 8: Do not define a sperate LBT model for FBE and LBE.</w:t>
            </w:r>
          </w:p>
          <w:p w14:paraId="7FAB433F" w14:textId="622AA0AB" w:rsidR="00F7177C" w:rsidRPr="004334FE" w:rsidRDefault="002B408F" w:rsidP="00F7177C">
            <w:pPr>
              <w:pBdr>
                <w:bottom w:val="single" w:sz="4" w:space="1" w:color="auto"/>
              </w:pBdr>
              <w:rPr>
                <w:rFonts w:asciiTheme="minorHAnsi" w:hAnsiTheme="minorHAnsi" w:cstheme="minorHAnsi"/>
              </w:rPr>
            </w:pPr>
            <w:r w:rsidRPr="004334FE">
              <w:rPr>
                <w:rFonts w:asciiTheme="minorHAnsi" w:hAnsiTheme="minorHAnsi" w:cstheme="minorHAnsi"/>
              </w:rPr>
              <w:t>Proposal 9: Define probability of LBT failure as 0.5 for both scenario A and scenario C.</w:t>
            </w:r>
          </w:p>
        </w:tc>
      </w:tr>
      <w:tr w:rsidR="0073358D" w:rsidRPr="004334FE" w14:paraId="46C4D89A" w14:textId="77777777" w:rsidTr="0023696B">
        <w:trPr>
          <w:trHeight w:val="468"/>
        </w:trPr>
        <w:tc>
          <w:tcPr>
            <w:tcW w:w="1598" w:type="dxa"/>
          </w:tcPr>
          <w:p w14:paraId="40A02386" w14:textId="5F7AC33E" w:rsidR="00FE3BE6" w:rsidRPr="004334FE" w:rsidRDefault="0073358D" w:rsidP="0073358D">
            <w:pPr>
              <w:spacing w:before="120" w:after="120"/>
              <w:rPr>
                <w:rFonts w:asciiTheme="minorHAnsi" w:hAnsiTheme="minorHAnsi" w:cstheme="minorHAnsi"/>
              </w:rPr>
            </w:pPr>
            <w:r w:rsidRPr="004334FE">
              <w:rPr>
                <w:rFonts w:asciiTheme="minorHAnsi" w:hAnsiTheme="minorHAnsi" w:cstheme="minorHAnsi"/>
              </w:rPr>
              <w:lastRenderedPageBreak/>
              <w:t>R4</w:t>
            </w:r>
            <w:r w:rsidR="00FE3BE6" w:rsidRPr="004334FE">
              <w:rPr>
                <w:rFonts w:asciiTheme="minorHAnsi" w:hAnsiTheme="minorHAnsi" w:cstheme="minorHAnsi"/>
              </w:rPr>
              <w:t>-2101343</w:t>
            </w:r>
          </w:p>
        </w:tc>
        <w:tc>
          <w:tcPr>
            <w:tcW w:w="1414" w:type="dxa"/>
          </w:tcPr>
          <w:p w14:paraId="5A7F9170" w14:textId="4A2C26F2" w:rsidR="0073358D" w:rsidRPr="004334FE" w:rsidRDefault="00FE3BE6" w:rsidP="00F06DFD">
            <w:pPr>
              <w:spacing w:before="120" w:after="120"/>
              <w:rPr>
                <w:rFonts w:asciiTheme="minorHAnsi" w:hAnsiTheme="minorHAnsi" w:cstheme="minorHAnsi"/>
              </w:rPr>
            </w:pPr>
            <w:r w:rsidRPr="004334FE">
              <w:rPr>
                <w:rFonts w:asciiTheme="minorHAnsi" w:hAnsiTheme="minorHAnsi" w:cstheme="minorHAnsi"/>
              </w:rPr>
              <w:t>Huawei</w:t>
            </w:r>
          </w:p>
        </w:tc>
        <w:tc>
          <w:tcPr>
            <w:tcW w:w="6619" w:type="dxa"/>
          </w:tcPr>
          <w:p w14:paraId="778D1A5B" w14:textId="77777777" w:rsidR="00E0047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Proposal 1: No need to define LBT model for FBE and LBE separately.</w:t>
            </w:r>
          </w:p>
          <w:p w14:paraId="7B39181B" w14:textId="77777777" w:rsidR="00E0047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Proposal 2: S1 and TDD pattern should be designed to satisfy following conditions:</w:t>
            </w:r>
          </w:p>
          <w:p w14:paraId="585EB82C" w14:textId="77777777" w:rsidR="00E0047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a)</w:t>
            </w:r>
            <w:r w:rsidRPr="004334FE">
              <w:rPr>
                <w:rFonts w:asciiTheme="minorHAnsi" w:hAnsiTheme="minorHAnsi" w:cstheme="minorHAnsi"/>
              </w:rPr>
              <w:tab/>
              <w:t>Each transmission burst has at least one ’S’ slot or 'UL' slot to ensure that the feedback delay is not very long.</w:t>
            </w:r>
          </w:p>
          <w:p w14:paraId="44CC4D45" w14:textId="77777777" w:rsidR="00E0047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b)</w:t>
            </w:r>
            <w:r w:rsidRPr="004334FE">
              <w:rPr>
                <w:rFonts w:asciiTheme="minorHAnsi" w:hAnsiTheme="minorHAnsi" w:cstheme="minorHAnsi"/>
              </w:rPr>
              <w:tab/>
              <w:t>Number of slots between PDSCH and corresponding HARQ information (k1) should be definite.</w:t>
            </w:r>
          </w:p>
          <w:p w14:paraId="6CBD2F5F" w14:textId="77777777" w:rsidR="00E0047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Proposal 3: Set S1 to {4, 6, 10, 16} slots, TDD pattern to DDDSU, DL transmission duration to 10ms. The transmission slots format is randomly selected from {DDDS, DDDSUD, DDDSUDDDSU, DDDSUDDDSUDDDSUD}. For scenario C: use Figure 3~6 and Table 1~4 as HARQ feedback procedure. For scenario A, use Figure 7~10 as HARQ feedback procedure.</w:t>
            </w:r>
          </w:p>
          <w:p w14:paraId="30CF5183" w14:textId="77777777" w:rsidR="00E0047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Proposal 4: For scenario A, set probability of LBT failure to 0.5. For scenario C:  Set probability of LBT failure to 0</w:t>
            </w:r>
          </w:p>
          <w:p w14:paraId="6AFB53A5" w14:textId="1C76EE20" w:rsidR="0073358D" w:rsidRPr="004334FE" w:rsidRDefault="00E0047D" w:rsidP="00E0047D">
            <w:pPr>
              <w:spacing w:before="120" w:after="120"/>
              <w:rPr>
                <w:rFonts w:asciiTheme="minorHAnsi" w:hAnsiTheme="minorHAnsi" w:cstheme="minorHAnsi"/>
              </w:rPr>
            </w:pPr>
            <w:r w:rsidRPr="004334FE">
              <w:rPr>
                <w:rFonts w:asciiTheme="minorHAnsi" w:hAnsiTheme="minorHAnsi" w:cstheme="minorHAnsi"/>
              </w:rPr>
              <w:t>Proposal5: For Length of the last Slot in the burst (S2), reuse it from LAA, {6,9,12,14} symbols with the first 2 symbols allocated for PDCCH transmission.</w:t>
            </w:r>
          </w:p>
        </w:tc>
      </w:tr>
      <w:tr w:rsidR="0073358D" w:rsidRPr="004334FE" w14:paraId="772ACF5C" w14:textId="77777777" w:rsidTr="0023696B">
        <w:trPr>
          <w:trHeight w:val="468"/>
        </w:trPr>
        <w:tc>
          <w:tcPr>
            <w:tcW w:w="1598" w:type="dxa"/>
          </w:tcPr>
          <w:p w14:paraId="5C72690A" w14:textId="458B66F7" w:rsidR="0073358D" w:rsidRPr="004334FE" w:rsidRDefault="00FE3BE6" w:rsidP="0073358D">
            <w:pPr>
              <w:spacing w:before="120" w:after="120"/>
              <w:rPr>
                <w:rFonts w:asciiTheme="minorHAnsi" w:hAnsiTheme="minorHAnsi" w:cstheme="minorHAnsi"/>
              </w:rPr>
            </w:pPr>
            <w:r w:rsidRPr="004334FE">
              <w:rPr>
                <w:rFonts w:asciiTheme="minorHAnsi" w:hAnsiTheme="minorHAnsi" w:cstheme="minorHAnsi"/>
              </w:rPr>
              <w:t>R4-2102082</w:t>
            </w:r>
          </w:p>
        </w:tc>
        <w:tc>
          <w:tcPr>
            <w:tcW w:w="1414" w:type="dxa"/>
          </w:tcPr>
          <w:p w14:paraId="2C349C4B" w14:textId="7472B718" w:rsidR="0073358D" w:rsidRPr="004334FE" w:rsidRDefault="00FE3BE6" w:rsidP="00F06DFD">
            <w:pPr>
              <w:spacing w:before="120" w:after="120"/>
              <w:rPr>
                <w:rFonts w:asciiTheme="minorHAnsi" w:hAnsiTheme="minorHAnsi" w:cstheme="minorHAnsi"/>
              </w:rPr>
            </w:pPr>
            <w:r w:rsidRPr="004334FE">
              <w:rPr>
                <w:rFonts w:asciiTheme="minorHAnsi" w:hAnsiTheme="minorHAnsi" w:cstheme="minorHAnsi"/>
              </w:rPr>
              <w:t>MediaTek</w:t>
            </w:r>
          </w:p>
        </w:tc>
        <w:tc>
          <w:tcPr>
            <w:tcW w:w="6619" w:type="dxa"/>
          </w:tcPr>
          <w:p w14:paraId="4510D67C"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 xml:space="preserve">Proposal 1: Define test cases with one CBW, either 40MHz or 20 </w:t>
            </w:r>
            <w:proofErr w:type="spellStart"/>
            <w:r w:rsidRPr="004334FE">
              <w:rPr>
                <w:rFonts w:asciiTheme="minorHAnsi" w:hAnsiTheme="minorHAnsi" w:cstheme="minorHAnsi"/>
              </w:rPr>
              <w:t>MHz.</w:t>
            </w:r>
            <w:proofErr w:type="spellEnd"/>
          </w:p>
          <w:p w14:paraId="320133EE"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 xml:space="preserve">Proposal 2: For CQI testing, use DCI format 2_0 to indicate UE the COT information. </w:t>
            </w:r>
          </w:p>
          <w:p w14:paraId="733205FA"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 xml:space="preserve">Proposal 3: Define fixed DL transmission duration as 2ms. </w:t>
            </w:r>
          </w:p>
          <w:p w14:paraId="611C43D3"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Proposal 4: Define values for random COT as S1 = {2, 3, 4}.</w:t>
            </w:r>
          </w:p>
          <w:p w14:paraId="1462E72C"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Proposal 5: Define format for random COT as {DS, DDS, DDDS}.</w:t>
            </w:r>
          </w:p>
          <w:p w14:paraId="314B3D94"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Proposal 6: Define S2 = {9, 12, 14}, with the first two symbols allocated for PDCCH transmission.</w:t>
            </w:r>
          </w:p>
          <w:p w14:paraId="2E863241"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lastRenderedPageBreak/>
              <w:t>Proposal 7: Define nonzero and the same probability of LBT failure p = 0.5 for both Scenario A and Scenario C.</w:t>
            </w:r>
          </w:p>
          <w:p w14:paraId="6D42B922"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Proposal 8: Define test cases for PDSCH mapping type B only for UE with capability, Type A otherwise.</w:t>
            </w:r>
          </w:p>
          <w:p w14:paraId="33C53F2B" w14:textId="77777777" w:rsidR="00200AD8" w:rsidRPr="004334FE" w:rsidRDefault="00200AD8" w:rsidP="00200AD8">
            <w:pPr>
              <w:jc w:val="both"/>
              <w:rPr>
                <w:rFonts w:asciiTheme="minorHAnsi" w:hAnsiTheme="minorHAnsi" w:cstheme="minorHAnsi"/>
              </w:rPr>
            </w:pPr>
            <w:r w:rsidRPr="004334FE">
              <w:rPr>
                <w:rFonts w:asciiTheme="minorHAnsi" w:hAnsiTheme="minorHAnsi" w:cstheme="minorHAnsi"/>
              </w:rPr>
              <w:t>Proposal 9: For PDSCH mapping Type B:</w:t>
            </w:r>
          </w:p>
          <w:p w14:paraId="31152B2A" w14:textId="77777777" w:rsidR="00200AD8" w:rsidRPr="004334FE" w:rsidRDefault="00200AD8" w:rsidP="00200AD8">
            <w:pPr>
              <w:numPr>
                <w:ilvl w:val="0"/>
                <w:numId w:val="18"/>
              </w:numPr>
              <w:jc w:val="both"/>
              <w:rPr>
                <w:rFonts w:asciiTheme="minorHAnsi" w:hAnsiTheme="minorHAnsi" w:cstheme="minorHAnsi"/>
              </w:rPr>
            </w:pPr>
            <w:r w:rsidRPr="004334FE">
              <w:rPr>
                <w:rFonts w:asciiTheme="minorHAnsi" w:hAnsiTheme="minorHAnsi" w:cstheme="minorHAnsi"/>
              </w:rPr>
              <w:t>For all slots except the last slot: Start in symbol 2 and the duration of PDSCH is 12.</w:t>
            </w:r>
          </w:p>
          <w:p w14:paraId="1425BC3B" w14:textId="77777777" w:rsidR="00200AD8" w:rsidRPr="004334FE" w:rsidRDefault="00200AD8" w:rsidP="00200AD8">
            <w:pPr>
              <w:numPr>
                <w:ilvl w:val="0"/>
                <w:numId w:val="18"/>
              </w:numPr>
              <w:jc w:val="both"/>
              <w:rPr>
                <w:rFonts w:asciiTheme="minorHAnsi" w:hAnsiTheme="minorHAnsi" w:cstheme="minorHAnsi"/>
              </w:rPr>
            </w:pPr>
            <w:r w:rsidRPr="004334FE">
              <w:rPr>
                <w:rFonts w:asciiTheme="minorHAnsi" w:hAnsiTheme="minorHAnsi" w:cstheme="minorHAnsi"/>
              </w:rPr>
              <w:t xml:space="preserve">For the last slot: Start in symbol 2 and the duration of PDSCH depends on the length of the last slot. </w:t>
            </w:r>
          </w:p>
          <w:p w14:paraId="795CC627" w14:textId="6C9A1DE7" w:rsidR="00F7177C" w:rsidRPr="004334FE" w:rsidRDefault="00200AD8" w:rsidP="00200AD8">
            <w:pPr>
              <w:jc w:val="both"/>
              <w:rPr>
                <w:rFonts w:asciiTheme="minorHAnsi" w:hAnsiTheme="minorHAnsi" w:cstheme="minorHAnsi"/>
              </w:rPr>
            </w:pPr>
            <w:r w:rsidRPr="004334FE">
              <w:rPr>
                <w:rFonts w:asciiTheme="minorHAnsi" w:hAnsiTheme="minorHAnsi" w:cstheme="minorHAnsi"/>
              </w:rPr>
              <w:t>Proposal 10: Do not need DCI format 2_0 for PDSCH simulation.</w:t>
            </w:r>
          </w:p>
        </w:tc>
      </w:tr>
    </w:tbl>
    <w:p w14:paraId="73647B3C" w14:textId="77777777" w:rsidR="00DD19DE" w:rsidRPr="004334FE" w:rsidRDefault="00DD19DE" w:rsidP="00DD19DE"/>
    <w:p w14:paraId="70D89159" w14:textId="77777777" w:rsidR="00DD19DE" w:rsidRPr="004334FE" w:rsidRDefault="00DD19DE" w:rsidP="00DD19DE">
      <w:pPr>
        <w:pStyle w:val="Heading2"/>
      </w:pPr>
      <w:r w:rsidRPr="004334FE">
        <w:rPr>
          <w:rFonts w:hint="eastAsia"/>
        </w:rPr>
        <w:t>Open issues</w:t>
      </w:r>
      <w:r w:rsidRPr="004334FE">
        <w:t xml:space="preserve"> summary</w:t>
      </w:r>
    </w:p>
    <w:p w14:paraId="29033387" w14:textId="72B95A02" w:rsidR="007F531E" w:rsidRPr="004334FE" w:rsidRDefault="008A513D" w:rsidP="00DD19DE">
      <w:pPr>
        <w:pStyle w:val="Heading3"/>
        <w:rPr>
          <w:sz w:val="24"/>
          <w:szCs w:val="16"/>
        </w:rPr>
      </w:pPr>
      <w:r w:rsidRPr="004334FE">
        <w:rPr>
          <w:sz w:val="24"/>
          <w:szCs w:val="16"/>
        </w:rPr>
        <w:t xml:space="preserve">Details of </w:t>
      </w:r>
      <w:r w:rsidR="005E1EB6" w:rsidRPr="004334FE">
        <w:rPr>
          <w:sz w:val="24"/>
          <w:szCs w:val="16"/>
        </w:rPr>
        <w:t>NR-U Demodulation</w:t>
      </w:r>
      <w:r w:rsidR="004F417C" w:rsidRPr="004334FE">
        <w:rPr>
          <w:sz w:val="24"/>
          <w:szCs w:val="16"/>
        </w:rPr>
        <w:t xml:space="preserve"> Perfomance Tests</w:t>
      </w:r>
      <w:r w:rsidR="00AB2B1D" w:rsidRPr="004334FE">
        <w:rPr>
          <w:sz w:val="24"/>
          <w:szCs w:val="16"/>
        </w:rPr>
        <w:t xml:space="preserve"> </w:t>
      </w:r>
    </w:p>
    <w:p w14:paraId="7ADC88EC" w14:textId="53FA71FA" w:rsidR="007F531E" w:rsidRPr="004334FE" w:rsidRDefault="007F531E" w:rsidP="007F531E">
      <w:pPr>
        <w:rPr>
          <w:b/>
          <w:u w:val="single"/>
          <w:lang w:eastAsia="ko-KR"/>
        </w:rPr>
      </w:pPr>
      <w:r w:rsidRPr="004334FE">
        <w:rPr>
          <w:b/>
          <w:u w:val="single"/>
          <w:lang w:eastAsia="ko-KR"/>
        </w:rPr>
        <w:t>Issue 2-</w:t>
      </w:r>
      <w:r w:rsidR="00352AA8" w:rsidRPr="004334FE">
        <w:rPr>
          <w:b/>
          <w:u w:val="single"/>
          <w:lang w:eastAsia="ko-KR"/>
        </w:rPr>
        <w:t>1</w:t>
      </w:r>
      <w:r w:rsidRPr="004334FE">
        <w:rPr>
          <w:b/>
          <w:u w:val="single"/>
          <w:lang w:eastAsia="ko-KR"/>
        </w:rPr>
        <w:t>-1: Whether to consider UL LBT Failure in DL demodulation tests;</w:t>
      </w:r>
    </w:p>
    <w:p w14:paraId="797DBF7D"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828250E"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No (Ericsson);</w:t>
      </w:r>
    </w:p>
    <w:p w14:paraId="672273A8"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Yes</w:t>
      </w:r>
    </w:p>
    <w:p w14:paraId="2FBBF19D"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830D7FE" w14:textId="671EFC47" w:rsidR="007F531E" w:rsidRPr="004334FE" w:rsidRDefault="001B25ED" w:rsidP="007F531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Do not consider UL LBT failure;</w:t>
      </w:r>
    </w:p>
    <w:p w14:paraId="64DB21CF" w14:textId="77777777" w:rsidR="007F531E" w:rsidRPr="004334FE" w:rsidRDefault="007F531E" w:rsidP="007F531E">
      <w:pPr>
        <w:rPr>
          <w:b/>
          <w:u w:val="single"/>
          <w:lang w:eastAsia="ko-KR"/>
        </w:rPr>
      </w:pPr>
    </w:p>
    <w:p w14:paraId="45ACE9AD" w14:textId="1987E09F" w:rsidR="007F531E" w:rsidRPr="004334FE" w:rsidRDefault="007F531E" w:rsidP="007F531E">
      <w:pPr>
        <w:rPr>
          <w:b/>
          <w:u w:val="single"/>
          <w:lang w:eastAsia="ko-KR"/>
        </w:rPr>
      </w:pPr>
      <w:r w:rsidRPr="004334FE">
        <w:rPr>
          <w:b/>
          <w:u w:val="single"/>
          <w:lang w:eastAsia="ko-KR"/>
        </w:rPr>
        <w:t>Issue 2-</w:t>
      </w:r>
      <w:r w:rsidR="00352AA8" w:rsidRPr="004334FE">
        <w:rPr>
          <w:b/>
          <w:u w:val="single"/>
          <w:lang w:eastAsia="ko-KR"/>
        </w:rPr>
        <w:t>1</w:t>
      </w:r>
      <w:r w:rsidRPr="004334FE">
        <w:rPr>
          <w:b/>
          <w:u w:val="single"/>
          <w:lang w:eastAsia="ko-KR"/>
        </w:rPr>
        <w:t>-2: Whether to schedule UL in every COT, to receive HARQ-ACK;</w:t>
      </w:r>
    </w:p>
    <w:p w14:paraId="158D65C5"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C85FAD3" w14:textId="07E1E62A"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(Ericsson);</w:t>
      </w:r>
    </w:p>
    <w:p w14:paraId="3CD2FA1C" w14:textId="24B253C0" w:rsidR="00AE6EF0" w:rsidRPr="004334FE" w:rsidRDefault="00AE6EF0" w:rsidP="00AE6EF0">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1a: With definite </w:t>
      </w:r>
      <w:r w:rsidR="00124083" w:rsidRPr="004334FE">
        <w:rPr>
          <w:rFonts w:eastAsia="SimSun"/>
          <w:szCs w:val="24"/>
          <w:lang w:eastAsia="zh-CN"/>
        </w:rPr>
        <w:t xml:space="preserve">number of slots between PDSCH and </w:t>
      </w:r>
      <w:r w:rsidR="0081606E" w:rsidRPr="004334FE">
        <w:rPr>
          <w:rFonts w:eastAsia="SimSun"/>
          <w:szCs w:val="24"/>
          <w:lang w:eastAsia="zh-CN"/>
        </w:rPr>
        <w:t>HARQ feedback (k1) (Huawei);</w:t>
      </w:r>
    </w:p>
    <w:p w14:paraId="6AF45CB2"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TBA</w:t>
      </w:r>
    </w:p>
    <w:p w14:paraId="3B95162B"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242A97B" w14:textId="35053F3A" w:rsidR="005E1EB6"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20B4E3F4" w14:textId="77777777" w:rsidR="007F531E" w:rsidRPr="004334FE" w:rsidRDefault="007F531E" w:rsidP="007F531E">
      <w:pPr>
        <w:rPr>
          <w:b/>
          <w:u w:val="single"/>
          <w:lang w:eastAsia="ko-KR"/>
        </w:rPr>
      </w:pPr>
    </w:p>
    <w:p w14:paraId="5699DA6F" w14:textId="5E65ACFD" w:rsidR="007F531E" w:rsidRPr="004334FE" w:rsidRDefault="007F531E" w:rsidP="007F531E">
      <w:pPr>
        <w:rPr>
          <w:b/>
          <w:u w:val="single"/>
          <w:lang w:eastAsia="ko-KR"/>
        </w:rPr>
      </w:pPr>
      <w:r w:rsidRPr="004334FE">
        <w:rPr>
          <w:b/>
          <w:u w:val="single"/>
          <w:lang w:eastAsia="ko-KR"/>
        </w:rPr>
        <w:t>Issue 2-</w:t>
      </w:r>
      <w:r w:rsidR="00352AA8" w:rsidRPr="004334FE">
        <w:rPr>
          <w:b/>
          <w:u w:val="single"/>
          <w:lang w:eastAsia="ko-KR"/>
        </w:rPr>
        <w:t>1</w:t>
      </w:r>
      <w:r w:rsidRPr="004334FE">
        <w:rPr>
          <w:b/>
          <w:u w:val="single"/>
          <w:lang w:eastAsia="ko-KR"/>
        </w:rPr>
        <w:t xml:space="preserve">-3: Whether to a define a single set of PDSCH Requirements for the unlicensed cell, for both scenario A and C. </w:t>
      </w:r>
    </w:p>
    <w:p w14:paraId="675DC983"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40883BB"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starting from Rel-15 NR PDSCH Requirements (Ericsson, Apple);</w:t>
      </w:r>
    </w:p>
    <w:p w14:paraId="25B247F2"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37ECC6E" w14:textId="23EA86FB"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774900AE" w14:textId="77777777" w:rsidR="001354A7" w:rsidRPr="004334FE" w:rsidRDefault="001354A7" w:rsidP="001354A7">
      <w:pPr>
        <w:pStyle w:val="ListParagraph"/>
        <w:overflowPunct/>
        <w:autoSpaceDE/>
        <w:autoSpaceDN/>
        <w:adjustRightInd/>
        <w:spacing w:after="120"/>
        <w:ind w:left="1656" w:firstLineChars="0" w:firstLine="0"/>
        <w:textAlignment w:val="auto"/>
        <w:rPr>
          <w:rFonts w:eastAsia="SimSun"/>
          <w:szCs w:val="24"/>
          <w:lang w:eastAsia="zh-CN"/>
        </w:rPr>
      </w:pPr>
    </w:p>
    <w:p w14:paraId="727576AB" w14:textId="207DD7CF" w:rsidR="007F531E" w:rsidRPr="004334FE" w:rsidRDefault="007F531E" w:rsidP="007F531E">
      <w:pPr>
        <w:rPr>
          <w:b/>
          <w:u w:val="single"/>
          <w:lang w:eastAsia="ko-KR"/>
        </w:rPr>
      </w:pPr>
      <w:r w:rsidRPr="004334FE">
        <w:rPr>
          <w:b/>
          <w:u w:val="single"/>
          <w:lang w:eastAsia="ko-KR"/>
        </w:rPr>
        <w:t>Issue 2-</w:t>
      </w:r>
      <w:r w:rsidR="00352AA8" w:rsidRPr="004334FE">
        <w:rPr>
          <w:b/>
          <w:u w:val="single"/>
          <w:lang w:eastAsia="ko-KR"/>
        </w:rPr>
        <w:t>1</w:t>
      </w:r>
      <w:r w:rsidRPr="004334FE">
        <w:rPr>
          <w:b/>
          <w:u w:val="single"/>
          <w:lang w:eastAsia="ko-KR"/>
        </w:rPr>
        <w:t>-</w:t>
      </w:r>
      <w:r w:rsidR="00352AA8" w:rsidRPr="004334FE">
        <w:rPr>
          <w:b/>
          <w:u w:val="single"/>
          <w:lang w:eastAsia="ko-KR"/>
        </w:rPr>
        <w:t>4</w:t>
      </w:r>
      <w:r w:rsidRPr="004334FE">
        <w:rPr>
          <w:b/>
          <w:u w:val="single"/>
          <w:lang w:eastAsia="ko-KR"/>
        </w:rPr>
        <w:t xml:space="preserve">: Whether to define Scenario A </w:t>
      </w:r>
      <w:r w:rsidR="00E11BFD" w:rsidRPr="004334FE">
        <w:rPr>
          <w:b/>
          <w:u w:val="single"/>
          <w:lang w:eastAsia="ko-KR"/>
        </w:rPr>
        <w:t xml:space="preserve">PDSCH </w:t>
      </w:r>
      <w:r w:rsidRPr="004334FE">
        <w:rPr>
          <w:b/>
          <w:u w:val="single"/>
          <w:lang w:eastAsia="ko-KR"/>
        </w:rPr>
        <w:t xml:space="preserve">requirements </w:t>
      </w:r>
      <w:r w:rsidR="00485558" w:rsidRPr="004334FE">
        <w:rPr>
          <w:b/>
          <w:u w:val="single"/>
          <w:lang w:eastAsia="ko-KR"/>
        </w:rPr>
        <w:t xml:space="preserve">for the licensed cell </w:t>
      </w:r>
      <w:r w:rsidRPr="004334FE">
        <w:rPr>
          <w:b/>
          <w:u w:val="single"/>
          <w:lang w:eastAsia="ko-KR"/>
        </w:rPr>
        <w:t>based on Rel-16 NR CA requirements:</w:t>
      </w:r>
    </w:p>
    <w:p w14:paraId="1F566EBE"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1E322CC" w14:textId="71785330"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 xml:space="preserve">Option 1: Reuse </w:t>
      </w:r>
      <w:r w:rsidRPr="004334FE">
        <w:rPr>
          <w:lang w:eastAsia="ko-KR"/>
        </w:rPr>
        <w:t xml:space="preserve">Rel-16 NR CA requirements </w:t>
      </w:r>
      <w:r w:rsidRPr="004334FE">
        <w:rPr>
          <w:rFonts w:eastAsia="SimSun"/>
          <w:szCs w:val="24"/>
          <w:lang w:eastAsia="zh-CN"/>
        </w:rPr>
        <w:t>(Ericsson);</w:t>
      </w:r>
    </w:p>
    <w:p w14:paraId="1C27F615" w14:textId="47D249E8" w:rsidR="00065830" w:rsidRPr="004334FE" w:rsidRDefault="001E453B" w:rsidP="0006583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Use </w:t>
      </w:r>
      <w:r w:rsidRPr="004334FE">
        <w:rPr>
          <w:lang w:eastAsia="ko-KR"/>
        </w:rPr>
        <w:t>Rel-16 NR CA requirements as starting point (Apple)</w:t>
      </w:r>
      <w:r w:rsidR="00065830" w:rsidRPr="004334FE">
        <w:rPr>
          <w:lang w:eastAsia="ko-KR"/>
        </w:rPr>
        <w:t>;</w:t>
      </w:r>
    </w:p>
    <w:p w14:paraId="483CCAF0"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F4228E9"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2079900B" w14:textId="68B20303" w:rsidR="00A20F05" w:rsidRPr="004334FE" w:rsidRDefault="00A20F05" w:rsidP="00A20F05">
      <w:pPr>
        <w:rPr>
          <w:b/>
          <w:u w:val="single"/>
          <w:lang w:eastAsia="ko-KR"/>
        </w:rPr>
      </w:pPr>
      <w:r w:rsidRPr="004334FE">
        <w:rPr>
          <w:b/>
          <w:u w:val="single"/>
          <w:lang w:eastAsia="ko-KR"/>
        </w:rPr>
        <w:t>Issue 2-</w:t>
      </w:r>
      <w:r w:rsidR="00352AA8" w:rsidRPr="004334FE">
        <w:rPr>
          <w:b/>
          <w:u w:val="single"/>
          <w:lang w:eastAsia="ko-KR"/>
        </w:rPr>
        <w:t>1</w:t>
      </w:r>
      <w:r w:rsidRPr="004334FE">
        <w:rPr>
          <w:b/>
          <w:u w:val="single"/>
          <w:lang w:eastAsia="ko-KR"/>
        </w:rPr>
        <w:t>-</w:t>
      </w:r>
      <w:r w:rsidR="00352AA8" w:rsidRPr="004334FE">
        <w:rPr>
          <w:b/>
          <w:u w:val="single"/>
          <w:lang w:eastAsia="ko-KR"/>
        </w:rPr>
        <w:t>5</w:t>
      </w:r>
      <w:r w:rsidRPr="004334FE">
        <w:rPr>
          <w:b/>
          <w:u w:val="single"/>
          <w:lang w:eastAsia="ko-KR"/>
        </w:rPr>
        <w:t xml:space="preserve">: Whether to define Scenario </w:t>
      </w:r>
      <w:r w:rsidR="00A3050F" w:rsidRPr="004334FE">
        <w:rPr>
          <w:b/>
          <w:u w:val="single"/>
          <w:lang w:eastAsia="ko-KR"/>
        </w:rPr>
        <w:t>C</w:t>
      </w:r>
      <w:r w:rsidRPr="004334FE">
        <w:rPr>
          <w:b/>
          <w:u w:val="single"/>
          <w:lang w:eastAsia="ko-KR"/>
        </w:rPr>
        <w:t xml:space="preserve"> </w:t>
      </w:r>
      <w:r w:rsidR="00E11BFD" w:rsidRPr="004334FE">
        <w:rPr>
          <w:b/>
          <w:u w:val="single"/>
          <w:lang w:eastAsia="ko-KR"/>
        </w:rPr>
        <w:t xml:space="preserve">PDSCH </w:t>
      </w:r>
      <w:r w:rsidR="00A3050F" w:rsidRPr="004334FE">
        <w:rPr>
          <w:b/>
          <w:u w:val="single"/>
          <w:lang w:eastAsia="ko-KR"/>
        </w:rPr>
        <w:t xml:space="preserve">requirements </w:t>
      </w:r>
      <w:r w:rsidR="00DE5800" w:rsidRPr="004334FE">
        <w:rPr>
          <w:b/>
          <w:u w:val="single"/>
          <w:lang w:eastAsia="ko-KR"/>
        </w:rPr>
        <w:t xml:space="preserve">using </w:t>
      </w:r>
      <w:r w:rsidRPr="004334FE">
        <w:rPr>
          <w:b/>
          <w:u w:val="single"/>
          <w:lang w:eastAsia="ko-KR"/>
        </w:rPr>
        <w:t>Rel-1</w:t>
      </w:r>
      <w:r w:rsidR="00DE5800" w:rsidRPr="004334FE">
        <w:rPr>
          <w:b/>
          <w:u w:val="single"/>
          <w:lang w:eastAsia="ko-KR"/>
        </w:rPr>
        <w:t>5 NR PDSCH Requirements as a starting point</w:t>
      </w:r>
    </w:p>
    <w:p w14:paraId="7297CA70" w14:textId="77777777" w:rsidR="00A20F05" w:rsidRPr="004334FE" w:rsidRDefault="00A20F05" w:rsidP="00A20F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E53F1EC" w14:textId="490D0C68" w:rsidR="00A20F05" w:rsidRPr="004334FE" w:rsidRDefault="00A20F05" w:rsidP="00DE580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w:t>
      </w:r>
      <w:r w:rsidR="00DE5800" w:rsidRPr="004334FE">
        <w:rPr>
          <w:rFonts w:eastAsia="SimSun"/>
          <w:szCs w:val="24"/>
          <w:lang w:eastAsia="zh-CN"/>
        </w:rPr>
        <w:t>: Yes</w:t>
      </w:r>
      <w:r w:rsidRPr="004334FE">
        <w:rPr>
          <w:lang w:eastAsia="ko-KR"/>
        </w:rPr>
        <w:t xml:space="preserve"> (Apple</w:t>
      </w:r>
      <w:r w:rsidR="00065830" w:rsidRPr="004334FE">
        <w:rPr>
          <w:lang w:eastAsia="ko-KR"/>
        </w:rPr>
        <w:t>, Ericsson</w:t>
      </w:r>
      <w:r w:rsidRPr="004334FE">
        <w:rPr>
          <w:lang w:eastAsia="ko-KR"/>
        </w:rPr>
        <w:t>);</w:t>
      </w:r>
    </w:p>
    <w:p w14:paraId="1574ABED" w14:textId="77777777" w:rsidR="00A20F05" w:rsidRPr="004334FE" w:rsidRDefault="00A20F05" w:rsidP="00A20F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7F457A0" w14:textId="77777777" w:rsidR="00A20F05" w:rsidRPr="004334FE" w:rsidRDefault="00A20F05" w:rsidP="00A20F0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082856AD" w14:textId="77777777" w:rsidR="007F531E" w:rsidRPr="004334FE" w:rsidRDefault="007F531E" w:rsidP="007F531E">
      <w:pPr>
        <w:rPr>
          <w:b/>
          <w:u w:val="single"/>
          <w:lang w:eastAsia="ko-KR"/>
        </w:rPr>
      </w:pPr>
    </w:p>
    <w:p w14:paraId="0E91F122" w14:textId="477BD9C9" w:rsidR="007F531E" w:rsidRPr="004334FE" w:rsidRDefault="007F531E" w:rsidP="007F531E">
      <w:pPr>
        <w:rPr>
          <w:b/>
          <w:u w:val="single"/>
          <w:lang w:eastAsia="ko-KR"/>
        </w:rPr>
      </w:pPr>
      <w:r w:rsidRPr="004334FE">
        <w:rPr>
          <w:b/>
          <w:u w:val="single"/>
          <w:lang w:eastAsia="ko-KR"/>
        </w:rPr>
        <w:t>Issue 2-</w:t>
      </w:r>
      <w:r w:rsidR="00352AA8" w:rsidRPr="004334FE">
        <w:rPr>
          <w:b/>
          <w:u w:val="single"/>
          <w:lang w:eastAsia="ko-KR"/>
        </w:rPr>
        <w:t>1-6</w:t>
      </w:r>
      <w:r w:rsidRPr="004334FE">
        <w:rPr>
          <w:b/>
          <w:u w:val="single"/>
          <w:lang w:eastAsia="ko-KR"/>
        </w:rPr>
        <w:t>: Bandwidth to be used for the definition of the requirements;</w:t>
      </w:r>
    </w:p>
    <w:p w14:paraId="0FDC675E" w14:textId="77777777"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576359A"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Define requirements including 20 MHz (Ericsson);</w:t>
      </w:r>
    </w:p>
    <w:p w14:paraId="72F30E1D"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Choose between 20 MHz and 40 MHz (MediaTek);</w:t>
      </w:r>
    </w:p>
    <w:p w14:paraId="71715F13"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40 MHz (Apple);</w:t>
      </w:r>
    </w:p>
    <w:p w14:paraId="25595583" w14:textId="4A18C614"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4: {20,40,60,80} MHz </w:t>
      </w:r>
      <w:r w:rsidR="00D12D3D" w:rsidRPr="004334FE">
        <w:rPr>
          <w:rFonts w:eastAsia="SimSun"/>
          <w:szCs w:val="24"/>
          <w:lang w:eastAsia="zh-CN"/>
        </w:rPr>
        <w:t>to cover all combinations</w:t>
      </w:r>
      <w:r w:rsidRPr="004334FE">
        <w:rPr>
          <w:rFonts w:eastAsia="SimSun"/>
          <w:szCs w:val="24"/>
          <w:lang w:eastAsia="zh-CN"/>
        </w:rPr>
        <w:t>(Huawei);</w:t>
      </w:r>
    </w:p>
    <w:p w14:paraId="6F3254EF" w14:textId="77777777"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5: {20,40} MHz, test only the largest BW supported (Qualcomm); </w:t>
      </w:r>
    </w:p>
    <w:p w14:paraId="78F14690" w14:textId="5B2CF853" w:rsidR="007F531E" w:rsidRPr="004334F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673F6549" w14:textId="392900D9" w:rsidR="007F531E" w:rsidRPr="004334F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255761C6" w14:textId="77777777" w:rsidR="007F531E" w:rsidRPr="004334FE" w:rsidRDefault="007F531E" w:rsidP="007F531E">
      <w:pPr>
        <w:spacing w:after="120"/>
        <w:rPr>
          <w:szCs w:val="24"/>
          <w:lang w:eastAsia="zh-CN"/>
        </w:rPr>
      </w:pPr>
    </w:p>
    <w:p w14:paraId="3D8EB27A" w14:textId="517DF471" w:rsidR="00A963EB" w:rsidRPr="004334FE" w:rsidRDefault="007F531E" w:rsidP="005E1EB6">
      <w:pPr>
        <w:pStyle w:val="Heading3"/>
        <w:rPr>
          <w:sz w:val="24"/>
          <w:szCs w:val="16"/>
        </w:rPr>
      </w:pPr>
      <w:r w:rsidRPr="004334FE">
        <w:rPr>
          <w:sz w:val="24"/>
          <w:szCs w:val="16"/>
        </w:rPr>
        <w:t xml:space="preserve">Details of the </w:t>
      </w:r>
      <w:r w:rsidR="00985DF2" w:rsidRPr="004334FE">
        <w:rPr>
          <w:sz w:val="24"/>
          <w:szCs w:val="16"/>
        </w:rPr>
        <w:t>LBT Model</w:t>
      </w:r>
      <w:r w:rsidR="00AE598D" w:rsidRPr="004334FE">
        <w:rPr>
          <w:sz w:val="24"/>
          <w:szCs w:val="16"/>
        </w:rPr>
        <w:t xml:space="preserve"> </w:t>
      </w:r>
    </w:p>
    <w:p w14:paraId="6722E091" w14:textId="4F4136DB" w:rsidR="007C6A13" w:rsidRPr="004334FE" w:rsidRDefault="007C6A13" w:rsidP="007C6A13">
      <w:pPr>
        <w:rPr>
          <w:b/>
          <w:u w:val="single"/>
          <w:lang w:eastAsia="ko-KR"/>
        </w:rPr>
      </w:pPr>
      <w:r w:rsidRPr="004334FE">
        <w:rPr>
          <w:b/>
          <w:u w:val="single"/>
          <w:lang w:eastAsia="ko-KR"/>
        </w:rPr>
        <w:t>Issue 2-</w:t>
      </w:r>
      <w:r w:rsidR="00352AA8" w:rsidRPr="004334FE">
        <w:rPr>
          <w:b/>
          <w:u w:val="single"/>
          <w:lang w:eastAsia="ko-KR"/>
        </w:rPr>
        <w:t>2</w:t>
      </w:r>
      <w:r w:rsidRPr="004334FE">
        <w:rPr>
          <w:b/>
          <w:u w:val="single"/>
          <w:lang w:eastAsia="ko-KR"/>
        </w:rPr>
        <w:t>-</w:t>
      </w:r>
      <w:r w:rsidR="00352AA8" w:rsidRPr="004334FE">
        <w:rPr>
          <w:b/>
          <w:u w:val="single"/>
          <w:lang w:eastAsia="ko-KR"/>
        </w:rPr>
        <w:t>1</w:t>
      </w:r>
      <w:r w:rsidRPr="004334FE">
        <w:rPr>
          <w:b/>
          <w:u w:val="single"/>
          <w:lang w:eastAsia="ko-KR"/>
        </w:rPr>
        <w:t>: Whether to define separate LBT model</w:t>
      </w:r>
      <w:r w:rsidR="00DA535B" w:rsidRPr="004334FE">
        <w:rPr>
          <w:b/>
          <w:u w:val="single"/>
          <w:lang w:eastAsia="ko-KR"/>
        </w:rPr>
        <w:t>s,</w:t>
      </w:r>
      <w:r w:rsidRPr="004334FE">
        <w:rPr>
          <w:b/>
          <w:u w:val="single"/>
          <w:lang w:eastAsia="ko-KR"/>
        </w:rPr>
        <w:t xml:space="preserve"> depending </w:t>
      </w:r>
      <w:r w:rsidR="00DA535B" w:rsidRPr="004334FE">
        <w:rPr>
          <w:b/>
          <w:u w:val="single"/>
          <w:lang w:eastAsia="ko-KR"/>
        </w:rPr>
        <w:t>on C</w:t>
      </w:r>
      <w:r w:rsidRPr="004334FE">
        <w:rPr>
          <w:b/>
          <w:u w:val="single"/>
          <w:lang w:eastAsia="ko-KR"/>
        </w:rPr>
        <w:t>hannel Access T</w:t>
      </w:r>
      <w:r w:rsidR="00DA535B" w:rsidRPr="004334FE">
        <w:rPr>
          <w:b/>
          <w:u w:val="single"/>
          <w:lang w:eastAsia="ko-KR"/>
        </w:rPr>
        <w:t>y</w:t>
      </w:r>
      <w:r w:rsidRPr="004334FE">
        <w:rPr>
          <w:b/>
          <w:u w:val="single"/>
          <w:lang w:eastAsia="ko-KR"/>
        </w:rPr>
        <w:t>pe</w:t>
      </w:r>
    </w:p>
    <w:p w14:paraId="37479AAF" w14:textId="77777777" w:rsidR="00DA535B" w:rsidRPr="004334FE"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1060CE8" w14:textId="380BC455" w:rsidR="00DA535B" w:rsidRPr="004334FE" w:rsidRDefault="00DA535B"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No (Ericsson</w:t>
      </w:r>
      <w:r w:rsidR="008C7FCE" w:rsidRPr="004334FE">
        <w:rPr>
          <w:rFonts w:eastAsia="SimSun"/>
          <w:szCs w:val="24"/>
          <w:lang w:eastAsia="zh-CN"/>
        </w:rPr>
        <w:t>, Huawei</w:t>
      </w:r>
      <w:r w:rsidR="003C56D0" w:rsidRPr="004334FE">
        <w:rPr>
          <w:rFonts w:eastAsia="SimSun"/>
          <w:szCs w:val="24"/>
          <w:lang w:eastAsia="zh-CN"/>
        </w:rPr>
        <w:t>, Ap</w:t>
      </w:r>
      <w:r w:rsidR="00A2222E" w:rsidRPr="004334FE">
        <w:rPr>
          <w:rFonts w:eastAsia="SimSun"/>
          <w:szCs w:val="24"/>
          <w:lang w:eastAsia="zh-CN"/>
        </w:rPr>
        <w:t>ple</w:t>
      </w:r>
      <w:r w:rsidRPr="004334FE">
        <w:rPr>
          <w:rFonts w:eastAsia="SimSun"/>
          <w:szCs w:val="24"/>
          <w:lang w:eastAsia="zh-CN"/>
        </w:rPr>
        <w:t>);</w:t>
      </w:r>
    </w:p>
    <w:p w14:paraId="15256C2B" w14:textId="77777777" w:rsidR="00DA535B" w:rsidRPr="004334FE"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7B37B05" w14:textId="6C0FB76B" w:rsidR="00DA535B" w:rsidRPr="004334FE" w:rsidRDefault="008C7FCE" w:rsidP="00DA535B">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Define a single LBT model, to be used for both ‘dynamic’ and ‘semi-static’ Channel Access;</w:t>
      </w:r>
    </w:p>
    <w:p w14:paraId="7728C692" w14:textId="77777777" w:rsidR="008C7FCE" w:rsidRPr="004334FE" w:rsidRDefault="008C7FCE" w:rsidP="008C7FCE">
      <w:pPr>
        <w:spacing w:after="120"/>
        <w:rPr>
          <w:szCs w:val="24"/>
          <w:lang w:eastAsia="zh-CN"/>
        </w:rPr>
      </w:pPr>
    </w:p>
    <w:p w14:paraId="4A04661C" w14:textId="3DE65102" w:rsidR="00DA535B" w:rsidRPr="004334FE" w:rsidRDefault="00DA535B" w:rsidP="00DA535B">
      <w:pPr>
        <w:rPr>
          <w:b/>
          <w:u w:val="single"/>
          <w:lang w:eastAsia="ko-KR"/>
        </w:rPr>
      </w:pPr>
      <w:r w:rsidRPr="004334FE">
        <w:rPr>
          <w:b/>
          <w:u w:val="single"/>
          <w:lang w:eastAsia="ko-KR"/>
        </w:rPr>
        <w:t>Issue 2-</w:t>
      </w:r>
      <w:r w:rsidR="00352AA8" w:rsidRPr="004334FE">
        <w:rPr>
          <w:b/>
          <w:u w:val="single"/>
          <w:lang w:eastAsia="ko-KR"/>
        </w:rPr>
        <w:t>2</w:t>
      </w:r>
      <w:r w:rsidRPr="004334FE">
        <w:rPr>
          <w:b/>
          <w:u w:val="single"/>
          <w:lang w:eastAsia="ko-KR"/>
        </w:rPr>
        <w:t>-</w:t>
      </w:r>
      <w:r w:rsidR="00352AA8" w:rsidRPr="004334FE">
        <w:rPr>
          <w:b/>
          <w:u w:val="single"/>
          <w:lang w:eastAsia="ko-KR"/>
        </w:rPr>
        <w:t>2</w:t>
      </w:r>
      <w:r w:rsidRPr="004334FE">
        <w:rPr>
          <w:b/>
          <w:u w:val="single"/>
          <w:lang w:eastAsia="ko-KR"/>
        </w:rPr>
        <w:t>: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w:t>
      </w:r>
      <w:r w:rsidR="0054519D" w:rsidRPr="004334FE">
        <w:rPr>
          <w:b/>
          <w:u w:val="single"/>
          <w:lang w:eastAsia="ko-KR"/>
        </w:rPr>
        <w:t xml:space="preserve"> for Scenario A</w:t>
      </w:r>
    </w:p>
    <w:p w14:paraId="25CE0AA7" w14:textId="77777777" w:rsidR="00DA535B" w:rsidRPr="004334FE"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C7B7145" w14:textId="12692ED3" w:rsidR="00DA535B" w:rsidRPr="004334FE" w:rsidRDefault="00DA535B"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0.5</w:t>
      </w:r>
      <w:r w:rsidR="0054519D" w:rsidRPr="004334FE">
        <w:rPr>
          <w:rFonts w:eastAsia="SimSun"/>
          <w:szCs w:val="24"/>
          <w:lang w:eastAsia="zh-CN"/>
        </w:rPr>
        <w:t xml:space="preserve"> </w:t>
      </w:r>
      <w:r w:rsidRPr="004334FE">
        <w:rPr>
          <w:rFonts w:eastAsia="SimSun"/>
          <w:szCs w:val="24"/>
          <w:lang w:eastAsia="zh-CN"/>
        </w:rPr>
        <w:t>(Ericsson</w:t>
      </w:r>
      <w:r w:rsidR="00DB2D6E" w:rsidRPr="004334FE">
        <w:rPr>
          <w:rFonts w:eastAsia="SimSun"/>
          <w:szCs w:val="24"/>
          <w:lang w:eastAsia="zh-CN"/>
        </w:rPr>
        <w:t>, Huawei</w:t>
      </w:r>
      <w:r w:rsidR="00686270" w:rsidRPr="004334FE">
        <w:rPr>
          <w:rFonts w:eastAsia="SimSun"/>
          <w:szCs w:val="24"/>
          <w:lang w:eastAsia="zh-CN"/>
        </w:rPr>
        <w:t>, MediaTek</w:t>
      </w:r>
      <w:r w:rsidRPr="004334FE">
        <w:rPr>
          <w:rFonts w:eastAsia="SimSun"/>
          <w:szCs w:val="24"/>
          <w:lang w:eastAsia="zh-CN"/>
        </w:rPr>
        <w:t>);</w:t>
      </w:r>
    </w:p>
    <w:p w14:paraId="34988F07" w14:textId="3D4F9486" w:rsidR="0054519D" w:rsidRPr="004334FE" w:rsidRDefault="0002346C"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0.25 (Apple)</w:t>
      </w:r>
    </w:p>
    <w:p w14:paraId="3101BA50" w14:textId="72BD165A" w:rsidR="00C777B9" w:rsidRPr="004334FE" w:rsidRDefault="00C777B9"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0.20 (Qualcomm);</w:t>
      </w:r>
    </w:p>
    <w:p w14:paraId="56B564A4" w14:textId="77777777" w:rsidR="00DA535B" w:rsidRPr="004334FE"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7E2DC18" w14:textId="77777777" w:rsidR="00DA535B" w:rsidRPr="004334FE" w:rsidRDefault="00DA535B"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2584B278" w14:textId="7369E5AF" w:rsidR="0054519D" w:rsidRPr="004334FE" w:rsidRDefault="0054519D" w:rsidP="0054519D">
      <w:pPr>
        <w:rPr>
          <w:b/>
          <w:u w:val="single"/>
          <w:lang w:eastAsia="ko-KR"/>
        </w:rPr>
      </w:pPr>
      <w:r w:rsidRPr="004334FE">
        <w:rPr>
          <w:b/>
          <w:u w:val="single"/>
          <w:lang w:eastAsia="ko-KR"/>
        </w:rPr>
        <w:t>Issue 2-</w:t>
      </w:r>
      <w:r w:rsidR="00352AA8" w:rsidRPr="004334FE">
        <w:rPr>
          <w:b/>
          <w:u w:val="single"/>
          <w:lang w:eastAsia="ko-KR"/>
        </w:rPr>
        <w:t>2</w:t>
      </w:r>
      <w:r w:rsidRPr="004334FE">
        <w:rPr>
          <w:b/>
          <w:u w:val="single"/>
          <w:lang w:eastAsia="ko-KR"/>
        </w:rPr>
        <w:t>-</w:t>
      </w:r>
      <w:r w:rsidR="00352AA8" w:rsidRPr="004334FE">
        <w:rPr>
          <w:b/>
          <w:u w:val="single"/>
          <w:lang w:eastAsia="ko-KR"/>
        </w:rPr>
        <w:t>3</w:t>
      </w:r>
      <w:r w:rsidRPr="004334FE">
        <w:rPr>
          <w:b/>
          <w:u w:val="single"/>
          <w:lang w:eastAsia="ko-KR"/>
        </w:rPr>
        <w:t>: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6EBF62E2" w14:textId="77777777" w:rsidR="0054519D" w:rsidRPr="004334FE" w:rsidRDefault="0054519D" w:rsidP="005451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7CCF6C5B" w14:textId="28F3E48A" w:rsidR="0002346C" w:rsidRPr="004334FE" w:rsidRDefault="0054519D" w:rsidP="005451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Same as scenario </w:t>
      </w:r>
      <w:r w:rsidR="007F1D3A" w:rsidRPr="004334FE">
        <w:rPr>
          <w:rFonts w:eastAsia="SimSun"/>
          <w:szCs w:val="24"/>
          <w:lang w:eastAsia="zh-CN"/>
        </w:rPr>
        <w:t>A</w:t>
      </w:r>
    </w:p>
    <w:p w14:paraId="3F416845" w14:textId="4CA74388" w:rsidR="0054519D" w:rsidRPr="004334FE" w:rsidRDefault="0002346C" w:rsidP="0002346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1a: </w:t>
      </w:r>
      <w:r w:rsidR="0054519D" w:rsidRPr="004334FE">
        <w:rPr>
          <w:rFonts w:eastAsia="SimSun"/>
          <w:szCs w:val="24"/>
          <w:lang w:eastAsia="zh-CN"/>
        </w:rPr>
        <w:t>0.5 (Ericsson</w:t>
      </w:r>
      <w:r w:rsidR="00686270" w:rsidRPr="004334FE">
        <w:rPr>
          <w:rFonts w:eastAsia="SimSun"/>
          <w:szCs w:val="24"/>
          <w:lang w:eastAsia="zh-CN"/>
        </w:rPr>
        <w:t>, MediaTek</w:t>
      </w:r>
      <w:r w:rsidR="0054519D" w:rsidRPr="004334FE">
        <w:rPr>
          <w:rFonts w:eastAsia="SimSun"/>
          <w:szCs w:val="24"/>
          <w:lang w:eastAsia="zh-CN"/>
        </w:rPr>
        <w:t>);</w:t>
      </w:r>
    </w:p>
    <w:p w14:paraId="47D6879B" w14:textId="0B8190FD" w:rsidR="0002346C" w:rsidRPr="004334FE" w:rsidRDefault="0002346C" w:rsidP="0002346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Option 1b: 0.25 (Apple);</w:t>
      </w:r>
    </w:p>
    <w:p w14:paraId="4B49F5C2" w14:textId="5B0F762D" w:rsidR="0054519D" w:rsidRPr="004334FE" w:rsidRDefault="0054519D" w:rsidP="005451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w:t>
      </w:r>
      <w:r w:rsidR="00DB2D6E" w:rsidRPr="004334FE">
        <w:rPr>
          <w:rFonts w:eastAsia="SimSun"/>
          <w:szCs w:val="24"/>
          <w:lang w:eastAsia="zh-CN"/>
        </w:rPr>
        <w:t xml:space="preserve"> 0 (Huawei)</w:t>
      </w:r>
    </w:p>
    <w:p w14:paraId="7B35835F" w14:textId="7F5F2242" w:rsidR="00C777B9" w:rsidRPr="004334FE" w:rsidRDefault="00C777B9" w:rsidP="005451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0.01 (Qualcomm);</w:t>
      </w:r>
    </w:p>
    <w:p w14:paraId="6F65F362" w14:textId="77777777" w:rsidR="0054519D" w:rsidRPr="004334FE" w:rsidRDefault="0054519D" w:rsidP="005451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8D3795C" w14:textId="20DF39E7" w:rsidR="00CB7E32" w:rsidRPr="004334FE" w:rsidRDefault="0054519D" w:rsidP="002A6F12">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0734800A" w14:textId="40A70B0E" w:rsidR="00DD19DE" w:rsidRPr="004334FE" w:rsidRDefault="008A513D" w:rsidP="00DD19DE">
      <w:pPr>
        <w:pStyle w:val="Heading3"/>
        <w:rPr>
          <w:sz w:val="24"/>
          <w:szCs w:val="16"/>
        </w:rPr>
      </w:pPr>
      <w:r w:rsidRPr="004334FE">
        <w:rPr>
          <w:sz w:val="24"/>
          <w:szCs w:val="16"/>
        </w:rPr>
        <w:t xml:space="preserve">Details of the </w:t>
      </w:r>
      <w:r w:rsidR="00AC7FA3" w:rsidRPr="004334FE">
        <w:rPr>
          <w:sz w:val="24"/>
          <w:szCs w:val="16"/>
        </w:rPr>
        <w:t>Downlink Transmission Model</w:t>
      </w:r>
    </w:p>
    <w:p w14:paraId="0CD03349" w14:textId="70FC72B6" w:rsidR="00A97BD0" w:rsidRPr="004334FE" w:rsidRDefault="00A97BD0" w:rsidP="00A97BD0">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 xml:space="preserve">-1: </w:t>
      </w:r>
      <w:r w:rsidR="00DE2C37" w:rsidRPr="004334FE">
        <w:rPr>
          <w:b/>
          <w:u w:val="single"/>
          <w:lang w:eastAsia="ko-KR"/>
        </w:rPr>
        <w:t xml:space="preserve">Fixed </w:t>
      </w:r>
      <w:r w:rsidRPr="004334FE">
        <w:rPr>
          <w:b/>
          <w:u w:val="single"/>
          <w:lang w:eastAsia="ko-KR"/>
        </w:rPr>
        <w:t>Downlink Transmission Periodicity</w:t>
      </w:r>
      <w:r w:rsidR="00DE2C37" w:rsidRPr="004334FE">
        <w:rPr>
          <w:b/>
          <w:u w:val="single"/>
          <w:lang w:eastAsia="ko-KR"/>
        </w:rPr>
        <w:t xml:space="preserve"> </w:t>
      </w:r>
      <w:r w:rsidR="00C331A4" w:rsidRPr="004334FE">
        <w:rPr>
          <w:b/>
          <w:u w:val="single"/>
          <w:lang w:eastAsia="ko-KR"/>
        </w:rPr>
        <w:t>(equivalent to FFP in semi-static channel access)</w:t>
      </w:r>
      <w:r w:rsidRPr="004334FE">
        <w:rPr>
          <w:b/>
          <w:u w:val="single"/>
          <w:lang w:eastAsia="ko-KR"/>
        </w:rPr>
        <w:t>;</w:t>
      </w:r>
    </w:p>
    <w:p w14:paraId="2A4C36B0" w14:textId="77777777" w:rsidR="00A97BD0" w:rsidRPr="004334FE" w:rsidRDefault="00A97BD0" w:rsidP="00A97B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8DAB622" w14:textId="6CFF99EA" w:rsidR="00A97BD0" w:rsidRPr="004334FE" w:rsidRDefault="00A97BD0"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w:t>
      </w:r>
      <w:r w:rsidR="0054519D" w:rsidRPr="004334FE">
        <w:rPr>
          <w:rFonts w:eastAsia="SimSun"/>
          <w:szCs w:val="24"/>
          <w:lang w:eastAsia="zh-CN"/>
        </w:rPr>
        <w:t>2</w:t>
      </w:r>
      <w:r w:rsidRPr="004334FE">
        <w:rPr>
          <w:rFonts w:eastAsia="SimSun"/>
          <w:szCs w:val="24"/>
          <w:lang w:eastAsia="zh-CN"/>
        </w:rPr>
        <w:t>ms (Ericsson</w:t>
      </w:r>
      <w:r w:rsidR="00176C6D" w:rsidRPr="004334FE">
        <w:rPr>
          <w:rFonts w:eastAsia="SimSun"/>
          <w:szCs w:val="24"/>
          <w:lang w:eastAsia="zh-CN"/>
        </w:rPr>
        <w:t>, MediaTek</w:t>
      </w:r>
      <w:r w:rsidR="00610BA1" w:rsidRPr="004334FE">
        <w:rPr>
          <w:rFonts w:eastAsia="SimSun"/>
          <w:szCs w:val="24"/>
          <w:lang w:eastAsia="zh-CN"/>
        </w:rPr>
        <w:t>, Qualcomm</w:t>
      </w:r>
      <w:r w:rsidRPr="004334FE">
        <w:rPr>
          <w:rFonts w:eastAsia="SimSun"/>
          <w:szCs w:val="24"/>
          <w:lang w:eastAsia="zh-CN"/>
        </w:rPr>
        <w:t>);</w:t>
      </w:r>
    </w:p>
    <w:p w14:paraId="77B2153B" w14:textId="63C17519" w:rsidR="00597321" w:rsidRPr="004334FE" w:rsidRDefault="00597321"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4ms (Apple);</w:t>
      </w:r>
    </w:p>
    <w:p w14:paraId="098A1909" w14:textId="569ED807" w:rsidR="00A97BD0" w:rsidRPr="004334FE" w:rsidRDefault="00A97BD0"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597321" w:rsidRPr="004334FE">
        <w:rPr>
          <w:rFonts w:eastAsia="SimSun"/>
          <w:szCs w:val="24"/>
          <w:lang w:eastAsia="zh-CN"/>
        </w:rPr>
        <w:t>3</w:t>
      </w:r>
      <w:r w:rsidRPr="004334FE">
        <w:rPr>
          <w:rFonts w:eastAsia="SimSun"/>
          <w:szCs w:val="24"/>
          <w:lang w:eastAsia="zh-CN"/>
        </w:rPr>
        <w:t xml:space="preserve">: </w:t>
      </w:r>
      <w:r w:rsidR="0054519D" w:rsidRPr="004334FE">
        <w:rPr>
          <w:rFonts w:eastAsia="SimSun"/>
          <w:szCs w:val="24"/>
          <w:lang w:eastAsia="zh-CN"/>
        </w:rPr>
        <w:t>10ms (Huawei</w:t>
      </w:r>
      <w:r w:rsidR="0054130A" w:rsidRPr="004334FE">
        <w:rPr>
          <w:rFonts w:eastAsia="SimSun"/>
          <w:szCs w:val="24"/>
          <w:lang w:eastAsia="zh-CN"/>
        </w:rPr>
        <w:t>, Intel</w:t>
      </w:r>
      <w:r w:rsidR="0054519D" w:rsidRPr="004334FE">
        <w:rPr>
          <w:rFonts w:eastAsia="SimSun"/>
          <w:szCs w:val="24"/>
          <w:lang w:eastAsia="zh-CN"/>
        </w:rPr>
        <w:t>)</w:t>
      </w:r>
      <w:r w:rsidR="0054130A" w:rsidRPr="004334FE">
        <w:rPr>
          <w:rFonts w:eastAsia="SimSun"/>
          <w:szCs w:val="24"/>
          <w:lang w:eastAsia="zh-CN"/>
        </w:rPr>
        <w:t>;</w:t>
      </w:r>
    </w:p>
    <w:p w14:paraId="11EF2A37" w14:textId="77777777" w:rsidR="00A97BD0" w:rsidRPr="004334FE" w:rsidRDefault="00A97BD0" w:rsidP="00A97B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1F333F72" w14:textId="77777777" w:rsidR="00A97BD0" w:rsidRPr="004334FE" w:rsidRDefault="00A97BD0"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065A51E9" w14:textId="77777777" w:rsidR="0063637F" w:rsidRPr="004334FE" w:rsidRDefault="0063637F" w:rsidP="00DD19DE">
      <w:pPr>
        <w:rPr>
          <w:b/>
          <w:u w:val="single"/>
          <w:lang w:eastAsia="ko-KR"/>
        </w:rPr>
      </w:pPr>
    </w:p>
    <w:p w14:paraId="41D1568E" w14:textId="15C07F82" w:rsidR="00AC7FA3" w:rsidRPr="004334FE" w:rsidRDefault="009C4490" w:rsidP="00DD19DE">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074D83" w:rsidRPr="004334FE">
        <w:rPr>
          <w:b/>
          <w:u w:val="single"/>
          <w:lang w:eastAsia="ko-KR"/>
        </w:rPr>
        <w:t>2</w:t>
      </w:r>
      <w:r w:rsidRPr="004334FE">
        <w:rPr>
          <w:b/>
          <w:u w:val="single"/>
          <w:lang w:eastAsia="ko-KR"/>
        </w:rPr>
        <w:t>:</w:t>
      </w:r>
      <w:r w:rsidR="00E54F35" w:rsidRPr="004334FE">
        <w:rPr>
          <w:b/>
          <w:u w:val="single"/>
          <w:lang w:eastAsia="ko-KR"/>
        </w:rPr>
        <w:t xml:space="preserve"> </w:t>
      </w:r>
      <w:r w:rsidR="00074D83" w:rsidRPr="004334FE">
        <w:rPr>
          <w:b/>
          <w:u w:val="single"/>
          <w:lang w:eastAsia="ko-KR"/>
        </w:rPr>
        <w:t>Whether to use a f</w:t>
      </w:r>
      <w:r w:rsidR="002527E9" w:rsidRPr="004334FE">
        <w:rPr>
          <w:b/>
          <w:u w:val="single"/>
          <w:lang w:eastAsia="ko-KR"/>
        </w:rPr>
        <w:t xml:space="preserve">ixed COT </w:t>
      </w:r>
      <w:r w:rsidR="00074D83" w:rsidRPr="004334FE">
        <w:rPr>
          <w:b/>
          <w:u w:val="single"/>
          <w:lang w:eastAsia="ko-KR"/>
        </w:rPr>
        <w:t>duration</w:t>
      </w:r>
      <w:r w:rsidR="00A97BD0" w:rsidRPr="004334FE">
        <w:rPr>
          <w:b/>
          <w:u w:val="single"/>
          <w:lang w:eastAsia="ko-KR"/>
        </w:rPr>
        <w:t xml:space="preserve"> inside the Downlink Transmission Periodicity</w:t>
      </w:r>
      <w:r w:rsidR="00280CF3" w:rsidRPr="004334FE">
        <w:rPr>
          <w:b/>
          <w:u w:val="single"/>
          <w:lang w:eastAsia="ko-KR"/>
        </w:rPr>
        <w:t xml:space="preserve">; </w:t>
      </w:r>
    </w:p>
    <w:p w14:paraId="00ED3A54" w14:textId="77777777" w:rsidR="002527E9" w:rsidRPr="004334FE" w:rsidRDefault="002527E9" w:rsidP="002527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7E3533A" w14:textId="42180AEF" w:rsidR="002527E9" w:rsidRPr="004334FE" w:rsidRDefault="002527E9" w:rsidP="002527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w:t>
      </w:r>
      <w:r w:rsidR="008C76E2" w:rsidRPr="004334FE">
        <w:rPr>
          <w:rFonts w:eastAsia="SimSun"/>
          <w:szCs w:val="24"/>
          <w:lang w:eastAsia="zh-CN"/>
        </w:rPr>
        <w:t>Yes</w:t>
      </w:r>
      <w:r w:rsidRPr="004334FE">
        <w:rPr>
          <w:rFonts w:eastAsia="SimSun"/>
          <w:szCs w:val="24"/>
          <w:lang w:eastAsia="zh-CN"/>
        </w:rPr>
        <w:t xml:space="preserve"> (Ericsson);</w:t>
      </w:r>
    </w:p>
    <w:p w14:paraId="56FCA014" w14:textId="0DC0C3CC" w:rsidR="002527E9" w:rsidRPr="004334FE" w:rsidRDefault="002527E9" w:rsidP="002527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w:t>
      </w:r>
      <w:r w:rsidR="006011E3" w:rsidRPr="004334FE">
        <w:rPr>
          <w:rFonts w:eastAsia="SimSun"/>
          <w:szCs w:val="24"/>
          <w:lang w:eastAsia="zh-CN"/>
        </w:rPr>
        <w:t>No</w:t>
      </w:r>
      <w:r w:rsidR="00C86680" w:rsidRPr="004334FE">
        <w:rPr>
          <w:rFonts w:eastAsia="SimSun"/>
          <w:szCs w:val="24"/>
          <w:lang w:eastAsia="zh-CN"/>
        </w:rPr>
        <w:t>, random</w:t>
      </w:r>
      <w:r w:rsidR="006011E3" w:rsidRPr="004334FE">
        <w:rPr>
          <w:rFonts w:eastAsia="SimSun"/>
          <w:szCs w:val="24"/>
          <w:lang w:eastAsia="zh-CN"/>
        </w:rPr>
        <w:t xml:space="preserve"> </w:t>
      </w:r>
      <w:r w:rsidR="00C86680" w:rsidRPr="004334FE">
        <w:rPr>
          <w:rFonts w:eastAsia="SimSun"/>
          <w:szCs w:val="24"/>
          <w:lang w:eastAsia="zh-CN"/>
        </w:rPr>
        <w:t>COT</w:t>
      </w:r>
      <w:r w:rsidR="002A39D0" w:rsidRPr="004334FE">
        <w:rPr>
          <w:rFonts w:eastAsia="SimSun"/>
          <w:szCs w:val="24"/>
          <w:lang w:eastAsia="zh-CN"/>
        </w:rPr>
        <w:t xml:space="preserve"> </w:t>
      </w:r>
      <w:r w:rsidR="006011E3" w:rsidRPr="004334FE">
        <w:rPr>
          <w:rFonts w:eastAsia="SimSun"/>
          <w:szCs w:val="24"/>
          <w:lang w:eastAsia="zh-CN"/>
        </w:rPr>
        <w:t>(Huawei</w:t>
      </w:r>
      <w:r w:rsidR="000A502F" w:rsidRPr="004334FE">
        <w:rPr>
          <w:rFonts w:eastAsia="SimSun"/>
          <w:szCs w:val="24"/>
          <w:lang w:eastAsia="zh-CN"/>
        </w:rPr>
        <w:t>, MediaTek</w:t>
      </w:r>
      <w:r w:rsidR="002A39D0" w:rsidRPr="004334FE">
        <w:rPr>
          <w:rFonts w:eastAsia="SimSun"/>
          <w:szCs w:val="24"/>
          <w:lang w:eastAsia="zh-CN"/>
        </w:rPr>
        <w:t>, Apple</w:t>
      </w:r>
      <w:r w:rsidR="006D5013" w:rsidRPr="004334FE">
        <w:rPr>
          <w:rFonts w:eastAsia="SimSun"/>
          <w:szCs w:val="24"/>
          <w:lang w:eastAsia="zh-CN"/>
        </w:rPr>
        <w:t>, Intel</w:t>
      </w:r>
      <w:r w:rsidR="00100690" w:rsidRPr="004334FE">
        <w:rPr>
          <w:rFonts w:eastAsia="SimSun"/>
          <w:szCs w:val="24"/>
          <w:lang w:eastAsia="zh-CN"/>
        </w:rPr>
        <w:t>, Qualcomm</w:t>
      </w:r>
      <w:r w:rsidR="006011E3" w:rsidRPr="004334FE">
        <w:rPr>
          <w:rFonts w:eastAsia="SimSun"/>
          <w:szCs w:val="24"/>
          <w:lang w:eastAsia="zh-CN"/>
        </w:rPr>
        <w:t>);</w:t>
      </w:r>
    </w:p>
    <w:p w14:paraId="3495F399" w14:textId="77777777" w:rsidR="002527E9" w:rsidRPr="004334FE" w:rsidRDefault="002527E9" w:rsidP="002527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C101804" w14:textId="4F950EFC" w:rsidR="008C76E2" w:rsidRPr="004334FE" w:rsidRDefault="00CB58B4" w:rsidP="008C76E2">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Can Ericsson </w:t>
      </w:r>
      <w:r w:rsidR="003B3479" w:rsidRPr="004334FE">
        <w:rPr>
          <w:rFonts w:eastAsia="SimSun"/>
          <w:b/>
          <w:bCs/>
          <w:szCs w:val="24"/>
          <w:lang w:eastAsia="zh-CN"/>
        </w:rPr>
        <w:t>agree to using</w:t>
      </w:r>
      <w:r w:rsidR="00BD31B4" w:rsidRPr="004334FE">
        <w:rPr>
          <w:rFonts w:eastAsia="SimSun"/>
          <w:b/>
          <w:bCs/>
          <w:szCs w:val="24"/>
          <w:lang w:eastAsia="zh-CN"/>
        </w:rPr>
        <w:t xml:space="preserve"> a Random COT duration </w:t>
      </w:r>
      <w:r w:rsidR="00A94FA8" w:rsidRPr="004334FE">
        <w:rPr>
          <w:rFonts w:eastAsia="SimSun"/>
          <w:b/>
          <w:bCs/>
          <w:szCs w:val="24"/>
          <w:lang w:eastAsia="zh-CN"/>
        </w:rPr>
        <w:t>inside the Downlink Transmission Periodicity</w:t>
      </w:r>
      <w:r w:rsidR="003B3479" w:rsidRPr="004334FE">
        <w:rPr>
          <w:rFonts w:eastAsia="SimSun"/>
          <w:b/>
          <w:bCs/>
          <w:szCs w:val="24"/>
          <w:lang w:eastAsia="zh-CN"/>
        </w:rPr>
        <w:t>?</w:t>
      </w:r>
    </w:p>
    <w:p w14:paraId="661A84AF" w14:textId="77777777" w:rsidR="00284F97" w:rsidRPr="004334FE" w:rsidRDefault="00284F97" w:rsidP="00284F97">
      <w:pPr>
        <w:pStyle w:val="ListParagraph"/>
        <w:overflowPunct/>
        <w:autoSpaceDE/>
        <w:autoSpaceDN/>
        <w:adjustRightInd/>
        <w:spacing w:after="120"/>
        <w:ind w:left="1440" w:firstLineChars="0" w:firstLine="0"/>
        <w:textAlignment w:val="auto"/>
        <w:rPr>
          <w:rFonts w:eastAsia="SimSun"/>
          <w:szCs w:val="24"/>
          <w:lang w:eastAsia="zh-CN"/>
        </w:rPr>
      </w:pPr>
    </w:p>
    <w:p w14:paraId="43A6BE0E" w14:textId="0B673F0E" w:rsidR="006011E3" w:rsidRPr="004334FE" w:rsidRDefault="006011E3" w:rsidP="006011E3">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3</w:t>
      </w:r>
      <w:r w:rsidRPr="004334FE">
        <w:rPr>
          <w:b/>
          <w:u w:val="single"/>
          <w:lang w:eastAsia="ko-KR"/>
        </w:rPr>
        <w:t>: Random COT duration;</w:t>
      </w:r>
    </w:p>
    <w:p w14:paraId="6ED5EE6F" w14:textId="77777777" w:rsidR="006011E3" w:rsidRPr="004334FE" w:rsidRDefault="006011E3" w:rsidP="006011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028FFE1" w14:textId="1C57AABD" w:rsidR="006011E3" w:rsidRPr="004334FE" w:rsidRDefault="006011E3"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{4,6,10,16} Slots (Huawei);</w:t>
      </w:r>
    </w:p>
    <w:p w14:paraId="5FED0F69" w14:textId="58362435" w:rsidR="006011E3" w:rsidRPr="004334FE" w:rsidRDefault="006011E3"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w:t>
      </w:r>
      <w:r w:rsidR="000A502F" w:rsidRPr="004334FE">
        <w:rPr>
          <w:rFonts w:eastAsia="SimSun"/>
          <w:szCs w:val="24"/>
          <w:lang w:eastAsia="zh-CN"/>
        </w:rPr>
        <w:t>{2,3,4} Slo</w:t>
      </w:r>
      <w:r w:rsidR="00597321" w:rsidRPr="004334FE">
        <w:rPr>
          <w:rFonts w:eastAsia="SimSun"/>
          <w:szCs w:val="24"/>
          <w:lang w:eastAsia="zh-CN"/>
        </w:rPr>
        <w:t xml:space="preserve">ts </w:t>
      </w:r>
      <w:r w:rsidR="00C86680" w:rsidRPr="004334FE">
        <w:rPr>
          <w:rFonts w:eastAsia="SimSun"/>
          <w:szCs w:val="24"/>
          <w:lang w:eastAsia="zh-CN"/>
        </w:rPr>
        <w:t>(MediaTek</w:t>
      </w:r>
      <w:r w:rsidR="00A41602" w:rsidRPr="004334FE">
        <w:rPr>
          <w:rFonts w:eastAsia="SimSun"/>
          <w:szCs w:val="24"/>
          <w:lang w:eastAsia="zh-CN"/>
        </w:rPr>
        <w:t>, Qualcomm</w:t>
      </w:r>
      <w:r w:rsidR="00C86680" w:rsidRPr="004334FE">
        <w:rPr>
          <w:rFonts w:eastAsia="SimSun"/>
          <w:szCs w:val="24"/>
          <w:lang w:eastAsia="zh-CN"/>
        </w:rPr>
        <w:t>)</w:t>
      </w:r>
      <w:r w:rsidR="002A39D0" w:rsidRPr="004334FE">
        <w:rPr>
          <w:rFonts w:eastAsia="SimSun"/>
          <w:szCs w:val="24"/>
          <w:lang w:eastAsia="zh-CN"/>
        </w:rPr>
        <w:t>;</w:t>
      </w:r>
    </w:p>
    <w:p w14:paraId="12460E85" w14:textId="55E04106" w:rsidR="002A39D0" w:rsidRPr="004334FE" w:rsidRDefault="002A39D0"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{2,3,5,8} Slots (Apple);</w:t>
      </w:r>
    </w:p>
    <w:p w14:paraId="172B5873" w14:textId="647DD791" w:rsidR="00DA5190" w:rsidRPr="004334FE" w:rsidRDefault="00DA5190"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{1,6,10,16} Slots (Intel);</w:t>
      </w:r>
    </w:p>
    <w:p w14:paraId="24752396" w14:textId="77777777" w:rsidR="006011E3" w:rsidRPr="004334FE" w:rsidRDefault="006011E3" w:rsidP="006011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CE2EF4F" w14:textId="7C3D1083" w:rsidR="006011E3" w:rsidRPr="004334FE" w:rsidRDefault="006011E3"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4DAF5C83" w14:textId="77777777" w:rsidR="00777764" w:rsidRPr="004334FE" w:rsidRDefault="00777764" w:rsidP="00777764">
      <w:pPr>
        <w:spacing w:after="120"/>
        <w:rPr>
          <w:szCs w:val="24"/>
          <w:lang w:eastAsia="zh-CN"/>
        </w:rPr>
      </w:pPr>
    </w:p>
    <w:p w14:paraId="3A0FD801" w14:textId="7F8F4906" w:rsidR="00C47BDE" w:rsidRPr="004334FE" w:rsidRDefault="00C47BDE" w:rsidP="00C47BDE">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4</w:t>
      </w:r>
      <w:r w:rsidRPr="004334FE">
        <w:rPr>
          <w:b/>
          <w:u w:val="single"/>
          <w:lang w:eastAsia="ko-KR"/>
        </w:rPr>
        <w:t xml:space="preserve">: Whether to revise current agreement </w:t>
      </w:r>
      <w:r w:rsidR="00B8515A" w:rsidRPr="004334FE">
        <w:rPr>
          <w:b/>
          <w:u w:val="single"/>
          <w:lang w:eastAsia="ko-KR"/>
        </w:rPr>
        <w:t>for 1ms DRS window duration</w:t>
      </w:r>
    </w:p>
    <w:p w14:paraId="0CDE8073" w14:textId="77777777" w:rsidR="00C47BDE" w:rsidRPr="004334FE" w:rsidRDefault="00C47BDE" w:rsidP="00C47B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EF26656" w14:textId="11472D61" w:rsidR="00C47BDE" w:rsidRPr="004334FE" w:rsidRDefault="00C47BDE" w:rsidP="00C47B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w:t>
      </w:r>
      <w:r w:rsidR="00B8515A" w:rsidRPr="004334FE">
        <w:rPr>
          <w:rFonts w:eastAsia="SimSun"/>
          <w:szCs w:val="24"/>
          <w:lang w:eastAsia="zh-CN"/>
        </w:rPr>
        <w:t>Yes, change it to 0.5ms (=1 Slot) (Intel);</w:t>
      </w:r>
    </w:p>
    <w:p w14:paraId="72A49988" w14:textId="3CFA5172" w:rsidR="00931CB1" w:rsidRPr="004334FE" w:rsidRDefault="00931CB1" w:rsidP="00C47B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No;</w:t>
      </w:r>
    </w:p>
    <w:p w14:paraId="444CD1AD" w14:textId="49C855CA" w:rsidR="00C47BDE" w:rsidRPr="004334FE" w:rsidRDefault="00C47BDE" w:rsidP="00C47B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58FF3B6" w14:textId="44CD7BB9" w:rsidR="00931CB1" w:rsidRPr="004334FE" w:rsidRDefault="005F61FF" w:rsidP="00931CB1">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Keep current agreement</w:t>
      </w:r>
    </w:p>
    <w:p w14:paraId="5D9C699E" w14:textId="77777777" w:rsidR="00C47BDE" w:rsidRPr="004334FE" w:rsidRDefault="00C47BDE" w:rsidP="00C47BDE">
      <w:pPr>
        <w:spacing w:after="120"/>
        <w:rPr>
          <w:szCs w:val="24"/>
          <w:lang w:eastAsia="zh-CN"/>
        </w:rPr>
      </w:pPr>
    </w:p>
    <w:p w14:paraId="3D612FA9" w14:textId="30A7C164" w:rsidR="00951C1F" w:rsidRPr="004334FE" w:rsidRDefault="00951C1F" w:rsidP="00951C1F">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5</w:t>
      </w:r>
      <w:r w:rsidRPr="004334FE">
        <w:rPr>
          <w:b/>
          <w:u w:val="single"/>
          <w:lang w:eastAsia="ko-KR"/>
        </w:rPr>
        <w:t>: PDCCH Allocation;</w:t>
      </w:r>
    </w:p>
    <w:p w14:paraId="546E325F" w14:textId="77777777" w:rsidR="00951C1F" w:rsidRPr="004334FE"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lastRenderedPageBreak/>
        <w:t>Proposals</w:t>
      </w:r>
    </w:p>
    <w:p w14:paraId="228F4765" w14:textId="36292FFF" w:rsidR="00951C1F" w:rsidRPr="004334FE" w:rsidRDefault="00951C1F"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Symbols {0,1} in every slot (Huawei, MediaTek</w:t>
      </w:r>
      <w:r w:rsidR="00B603D9" w:rsidRPr="004334FE">
        <w:rPr>
          <w:rFonts w:eastAsia="SimSun"/>
          <w:szCs w:val="24"/>
          <w:lang w:eastAsia="zh-CN"/>
        </w:rPr>
        <w:t>, Apple</w:t>
      </w:r>
      <w:r w:rsidR="002273BE" w:rsidRPr="004334FE">
        <w:rPr>
          <w:rFonts w:eastAsia="SimSun"/>
          <w:szCs w:val="24"/>
          <w:lang w:eastAsia="zh-CN"/>
        </w:rPr>
        <w:t>, Qualcomm</w:t>
      </w:r>
      <w:r w:rsidRPr="004334FE">
        <w:rPr>
          <w:rFonts w:eastAsia="SimSun"/>
          <w:szCs w:val="24"/>
          <w:lang w:eastAsia="zh-CN"/>
        </w:rPr>
        <w:t>);</w:t>
      </w:r>
    </w:p>
    <w:p w14:paraId="1CE5AFAA" w14:textId="387A8842" w:rsidR="009421F6" w:rsidRPr="004334FE" w:rsidRDefault="009421F6"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w:t>
      </w:r>
      <w:r w:rsidR="00360A00" w:rsidRPr="004334FE">
        <w:rPr>
          <w:rFonts w:eastAsia="SimSun"/>
          <w:szCs w:val="24"/>
          <w:lang w:eastAsia="zh-CN"/>
        </w:rPr>
        <w:t>Randomly</w:t>
      </w:r>
      <w:r w:rsidR="0083644F" w:rsidRPr="004334FE">
        <w:rPr>
          <w:rFonts w:eastAsia="SimSun"/>
          <w:szCs w:val="24"/>
          <w:lang w:eastAsia="zh-CN"/>
        </w:rPr>
        <w:t xml:space="preserve">, </w:t>
      </w:r>
      <w:r w:rsidR="00360A00" w:rsidRPr="004334FE">
        <w:rPr>
          <w:rFonts w:eastAsia="SimSun"/>
          <w:szCs w:val="24"/>
          <w:lang w:eastAsia="zh-CN"/>
        </w:rPr>
        <w:t xml:space="preserve">depending on slot </w:t>
      </w:r>
      <w:r w:rsidR="0083644F" w:rsidRPr="004334FE">
        <w:rPr>
          <w:rFonts w:eastAsia="SimSun"/>
          <w:szCs w:val="24"/>
          <w:lang w:eastAsia="zh-CN"/>
        </w:rPr>
        <w:t xml:space="preserve">symbol start </w:t>
      </w:r>
      <w:r w:rsidR="00360A00" w:rsidRPr="004334FE">
        <w:rPr>
          <w:rFonts w:eastAsia="SimSun"/>
          <w:szCs w:val="24"/>
          <w:lang w:eastAsia="zh-CN"/>
        </w:rPr>
        <w:t>(Intel);</w:t>
      </w:r>
    </w:p>
    <w:p w14:paraId="6DB2C235" w14:textId="77777777" w:rsidR="00951C1F" w:rsidRPr="004334FE"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DD16742" w14:textId="7CFE169B" w:rsidR="00951C1F" w:rsidRPr="004334FE" w:rsidRDefault="005F61FF" w:rsidP="00951C1F">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Intel agree to a</w:t>
      </w:r>
      <w:r w:rsidR="00951C1F" w:rsidRPr="004334FE">
        <w:rPr>
          <w:rFonts w:eastAsia="SimSun"/>
          <w:b/>
          <w:bCs/>
          <w:szCs w:val="24"/>
          <w:lang w:eastAsia="zh-CN"/>
        </w:rPr>
        <w:t xml:space="preserve">llocate PDCCH in Symbols </w:t>
      </w:r>
      <w:r w:rsidR="00DB3C8A" w:rsidRPr="004334FE">
        <w:rPr>
          <w:rFonts w:eastAsia="SimSun"/>
          <w:b/>
          <w:bCs/>
          <w:szCs w:val="24"/>
          <w:lang w:eastAsia="zh-CN"/>
        </w:rPr>
        <w:t>{</w:t>
      </w:r>
      <w:r w:rsidR="00951C1F" w:rsidRPr="004334FE">
        <w:rPr>
          <w:rFonts w:eastAsia="SimSun"/>
          <w:b/>
          <w:bCs/>
          <w:szCs w:val="24"/>
          <w:lang w:eastAsia="zh-CN"/>
        </w:rPr>
        <w:t>0, 1</w:t>
      </w:r>
      <w:r w:rsidR="00DB3C8A" w:rsidRPr="004334FE">
        <w:rPr>
          <w:rFonts w:eastAsia="SimSun"/>
          <w:b/>
          <w:bCs/>
          <w:szCs w:val="24"/>
          <w:lang w:eastAsia="zh-CN"/>
        </w:rPr>
        <w:t>}</w:t>
      </w:r>
      <w:r w:rsidR="00951C1F" w:rsidRPr="004334FE">
        <w:rPr>
          <w:rFonts w:eastAsia="SimSun"/>
          <w:b/>
          <w:bCs/>
          <w:szCs w:val="24"/>
          <w:lang w:eastAsia="zh-CN"/>
        </w:rPr>
        <w:t xml:space="preserve"> in every slot</w:t>
      </w:r>
      <w:r w:rsidRPr="004334FE">
        <w:rPr>
          <w:rFonts w:eastAsia="SimSun"/>
          <w:b/>
          <w:bCs/>
          <w:szCs w:val="24"/>
          <w:lang w:eastAsia="zh-CN"/>
        </w:rPr>
        <w:t>?</w:t>
      </w:r>
    </w:p>
    <w:p w14:paraId="7E27E1C9" w14:textId="77777777" w:rsidR="00951C1F" w:rsidRPr="004334FE" w:rsidRDefault="00951C1F" w:rsidP="00951C1F">
      <w:pPr>
        <w:spacing w:after="120"/>
        <w:rPr>
          <w:szCs w:val="24"/>
          <w:lang w:eastAsia="zh-CN"/>
        </w:rPr>
      </w:pPr>
    </w:p>
    <w:p w14:paraId="5A57727F" w14:textId="225E05AC" w:rsidR="00951C1F" w:rsidRPr="004334FE" w:rsidRDefault="00951C1F" w:rsidP="00951C1F">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6</w:t>
      </w:r>
      <w:r w:rsidRPr="004334FE">
        <w:rPr>
          <w:b/>
          <w:u w:val="single"/>
          <w:lang w:eastAsia="ko-KR"/>
        </w:rPr>
        <w:t>: Length of PDSCH Allocation for all slots except the last</w:t>
      </w:r>
      <w:r w:rsidR="000C0697" w:rsidRPr="004334FE">
        <w:rPr>
          <w:b/>
          <w:u w:val="single"/>
          <w:lang w:eastAsia="ko-KR"/>
        </w:rPr>
        <w:t xml:space="preserve"> slot in the COT</w:t>
      </w:r>
      <w:r w:rsidRPr="004334FE">
        <w:rPr>
          <w:b/>
          <w:u w:val="single"/>
          <w:lang w:eastAsia="ko-KR"/>
        </w:rPr>
        <w:t>;</w:t>
      </w:r>
    </w:p>
    <w:p w14:paraId="67D052CB" w14:textId="77777777" w:rsidR="00951C1F" w:rsidRPr="004334FE"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E051BB9" w14:textId="6200D416" w:rsidR="00951C1F" w:rsidRPr="004334FE" w:rsidRDefault="00951C1F"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12 Symbols (</w:t>
      </w:r>
      <w:r w:rsidR="001D1BA0" w:rsidRPr="004334FE">
        <w:rPr>
          <w:rFonts w:eastAsia="SimSun"/>
          <w:szCs w:val="24"/>
          <w:lang w:eastAsia="zh-CN"/>
        </w:rPr>
        <w:t>Huawei, MediaTek</w:t>
      </w:r>
      <w:r w:rsidRPr="004334FE">
        <w:rPr>
          <w:rFonts w:eastAsia="SimSun"/>
          <w:szCs w:val="24"/>
          <w:lang w:eastAsia="zh-CN"/>
        </w:rPr>
        <w:t>);</w:t>
      </w:r>
    </w:p>
    <w:p w14:paraId="65056A36" w14:textId="0D8AA926" w:rsidR="00951C1F" w:rsidRPr="004334FE" w:rsidRDefault="00951C1F"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w:t>
      </w:r>
      <w:r w:rsidR="00403571" w:rsidRPr="004334FE">
        <w:rPr>
          <w:rFonts w:eastAsia="SimSun"/>
          <w:szCs w:val="24"/>
          <w:lang w:eastAsia="zh-CN"/>
        </w:rPr>
        <w:t xml:space="preserve"> </w:t>
      </w:r>
      <w:r w:rsidR="0083644F" w:rsidRPr="004334FE">
        <w:rPr>
          <w:rFonts w:eastAsia="SimSun"/>
          <w:szCs w:val="24"/>
          <w:lang w:eastAsia="zh-CN"/>
        </w:rPr>
        <w:t>Random, depending on slot symbol start (Intel);</w:t>
      </w:r>
    </w:p>
    <w:p w14:paraId="1BC889F0" w14:textId="77777777" w:rsidR="00951C1F" w:rsidRPr="004334FE"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1E487158" w14:textId="7E6C2484" w:rsidR="006011E3" w:rsidRPr="004334FE" w:rsidRDefault="005F61FF" w:rsidP="008C76E2">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Can Intel agree to </w:t>
      </w:r>
      <w:r w:rsidR="00C1650F" w:rsidRPr="004334FE">
        <w:rPr>
          <w:rFonts w:eastAsia="SimSun"/>
          <w:b/>
          <w:bCs/>
          <w:szCs w:val="24"/>
          <w:lang w:eastAsia="zh-CN"/>
        </w:rPr>
        <w:t>a fixed length of 12 Symbols?</w:t>
      </w:r>
    </w:p>
    <w:p w14:paraId="6B704C36" w14:textId="77777777" w:rsidR="00951C1F" w:rsidRPr="004334FE" w:rsidRDefault="00951C1F" w:rsidP="008C76E2">
      <w:pPr>
        <w:spacing w:after="120"/>
        <w:rPr>
          <w:szCs w:val="24"/>
          <w:lang w:eastAsia="zh-CN"/>
        </w:rPr>
      </w:pPr>
    </w:p>
    <w:p w14:paraId="207638C8" w14:textId="19D4D317" w:rsidR="008C76E2" w:rsidRPr="004334FE" w:rsidRDefault="008C76E2" w:rsidP="008C76E2">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7</w:t>
      </w:r>
      <w:r w:rsidRPr="004334FE">
        <w:rPr>
          <w:b/>
          <w:u w:val="single"/>
          <w:lang w:eastAsia="ko-KR"/>
        </w:rPr>
        <w:t xml:space="preserve">: </w:t>
      </w:r>
      <w:r w:rsidR="003474F2" w:rsidRPr="004334FE">
        <w:rPr>
          <w:b/>
          <w:u w:val="single"/>
          <w:lang w:eastAsia="ko-KR"/>
        </w:rPr>
        <w:t>Overall d</w:t>
      </w:r>
      <w:r w:rsidR="00763F60" w:rsidRPr="004334FE">
        <w:rPr>
          <w:b/>
          <w:u w:val="single"/>
          <w:lang w:eastAsia="ko-KR"/>
        </w:rPr>
        <w:t>uration of the</w:t>
      </w:r>
      <w:r w:rsidR="0014609E" w:rsidRPr="004334FE">
        <w:rPr>
          <w:b/>
          <w:u w:val="single"/>
          <w:lang w:eastAsia="ko-KR"/>
        </w:rPr>
        <w:t xml:space="preserve"> </w:t>
      </w:r>
      <w:r w:rsidR="00D626C4" w:rsidRPr="004334FE">
        <w:rPr>
          <w:b/>
          <w:u w:val="single"/>
          <w:lang w:eastAsia="ko-KR"/>
        </w:rPr>
        <w:t xml:space="preserve">last </w:t>
      </w:r>
      <w:r w:rsidR="00CA16C4" w:rsidRPr="004334FE">
        <w:rPr>
          <w:b/>
          <w:u w:val="single"/>
          <w:lang w:eastAsia="ko-KR"/>
        </w:rPr>
        <w:t xml:space="preserve">slot </w:t>
      </w:r>
      <w:r w:rsidR="00763F60" w:rsidRPr="004334FE">
        <w:rPr>
          <w:b/>
          <w:u w:val="single"/>
          <w:lang w:eastAsia="ko-KR"/>
        </w:rPr>
        <w:t xml:space="preserve">in </w:t>
      </w:r>
      <w:r w:rsidR="00D626C4" w:rsidRPr="004334FE">
        <w:rPr>
          <w:b/>
          <w:u w:val="single"/>
          <w:lang w:eastAsia="ko-KR"/>
        </w:rPr>
        <w:t>the COT</w:t>
      </w:r>
      <w:r w:rsidR="00763F60" w:rsidRPr="004334FE">
        <w:rPr>
          <w:b/>
          <w:u w:val="single"/>
          <w:lang w:eastAsia="ko-KR"/>
        </w:rPr>
        <w:t>:</w:t>
      </w:r>
    </w:p>
    <w:p w14:paraId="726D16A3" w14:textId="77777777" w:rsidR="008C76E2" w:rsidRPr="004334FE" w:rsidRDefault="008C76E2" w:rsidP="008C76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E0A5E14" w14:textId="363A3379" w:rsidR="008C76E2" w:rsidRPr="004334FE" w:rsidRDefault="008C76E2" w:rsidP="008C76E2">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w:t>
      </w:r>
      <w:r w:rsidR="000B4BA0" w:rsidRPr="004334FE">
        <w:rPr>
          <w:rFonts w:eastAsia="SimSun"/>
          <w:szCs w:val="24"/>
          <w:lang w:eastAsia="zh-CN"/>
        </w:rPr>
        <w:t xml:space="preserve">Fixed </w:t>
      </w:r>
      <w:r w:rsidR="00CA16C4" w:rsidRPr="004334FE">
        <w:rPr>
          <w:rFonts w:eastAsia="SimSun"/>
          <w:szCs w:val="24"/>
          <w:lang w:eastAsia="zh-CN"/>
        </w:rPr>
        <w:t>Length</w:t>
      </w:r>
    </w:p>
    <w:p w14:paraId="14E53DD3" w14:textId="0E1DB307" w:rsidR="00F76D90" w:rsidRPr="004334FE" w:rsidRDefault="00F76D90" w:rsidP="00F76D90">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1a: </w:t>
      </w:r>
      <w:r w:rsidR="00763F60" w:rsidRPr="004334FE">
        <w:rPr>
          <w:rFonts w:eastAsia="SimSun"/>
          <w:szCs w:val="24"/>
          <w:lang w:eastAsia="zh-CN"/>
        </w:rPr>
        <w:t>14</w:t>
      </w:r>
      <w:r w:rsidR="0014609E" w:rsidRPr="004334FE">
        <w:rPr>
          <w:rFonts w:eastAsia="SimSun"/>
          <w:szCs w:val="24"/>
          <w:lang w:eastAsia="zh-CN"/>
        </w:rPr>
        <w:t xml:space="preserve"> Symbols </w:t>
      </w:r>
      <w:r w:rsidR="00CA16C4" w:rsidRPr="004334FE">
        <w:rPr>
          <w:rFonts w:eastAsia="SimSun"/>
          <w:szCs w:val="24"/>
          <w:lang w:eastAsia="zh-CN"/>
        </w:rPr>
        <w:t>(</w:t>
      </w:r>
      <w:r w:rsidR="002C7142" w:rsidRPr="004334FE">
        <w:rPr>
          <w:rFonts w:eastAsia="SimSun"/>
          <w:szCs w:val="24"/>
          <w:lang w:eastAsia="zh-CN"/>
        </w:rPr>
        <w:t>Slot Pattern:</w:t>
      </w:r>
      <w:r w:rsidRPr="004334FE">
        <w:rPr>
          <w:rFonts w:eastAsia="SimSun"/>
          <w:szCs w:val="24"/>
          <w:lang w:eastAsia="zh-CN"/>
        </w:rPr>
        <w:t>10D2G2U</w:t>
      </w:r>
      <w:r w:rsidR="00CA16C4" w:rsidRPr="004334FE">
        <w:rPr>
          <w:rFonts w:eastAsia="SimSun"/>
          <w:szCs w:val="24"/>
          <w:lang w:eastAsia="zh-CN"/>
        </w:rPr>
        <w:t>)</w:t>
      </w:r>
      <w:r w:rsidRPr="004334FE">
        <w:rPr>
          <w:rFonts w:eastAsia="SimSun"/>
          <w:szCs w:val="24"/>
          <w:lang w:eastAsia="zh-CN"/>
        </w:rPr>
        <w:t xml:space="preserve"> (Ericsson);</w:t>
      </w:r>
    </w:p>
    <w:p w14:paraId="26221F4B" w14:textId="2ACBF726" w:rsidR="00F76D90" w:rsidRPr="004334FE" w:rsidRDefault="002A39D0" w:rsidP="00AF1D4E">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496D0B" w:rsidRPr="004334FE">
        <w:rPr>
          <w:rFonts w:eastAsia="SimSun"/>
          <w:szCs w:val="24"/>
          <w:lang w:eastAsia="zh-CN"/>
        </w:rPr>
        <w:t>1b</w:t>
      </w:r>
      <w:r w:rsidRPr="004334FE">
        <w:rPr>
          <w:rFonts w:eastAsia="SimSun"/>
          <w:szCs w:val="24"/>
          <w:lang w:eastAsia="zh-CN"/>
        </w:rPr>
        <w:t xml:space="preserve">: </w:t>
      </w:r>
      <w:r w:rsidR="00763F60" w:rsidRPr="004334FE">
        <w:rPr>
          <w:rFonts w:eastAsia="SimSun"/>
          <w:szCs w:val="24"/>
          <w:lang w:eastAsia="zh-CN"/>
        </w:rPr>
        <w:t>7</w:t>
      </w:r>
      <w:r w:rsidRPr="004334FE">
        <w:rPr>
          <w:rFonts w:eastAsia="SimSun"/>
          <w:szCs w:val="24"/>
          <w:lang w:eastAsia="zh-CN"/>
        </w:rPr>
        <w:t xml:space="preserve"> Symbols (Apple);</w:t>
      </w:r>
    </w:p>
    <w:p w14:paraId="4EC810A3" w14:textId="7DFBE14A" w:rsidR="008C76E2" w:rsidRPr="004334FE" w:rsidRDefault="008C76E2" w:rsidP="008C76E2">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w:t>
      </w:r>
      <w:r w:rsidR="00DB2D6E" w:rsidRPr="004334FE">
        <w:rPr>
          <w:rFonts w:eastAsia="SimSun"/>
          <w:szCs w:val="24"/>
          <w:lang w:eastAsia="zh-CN"/>
        </w:rPr>
        <w:t xml:space="preserve">Random </w:t>
      </w:r>
      <w:r w:rsidR="00CA16C4" w:rsidRPr="004334FE">
        <w:rPr>
          <w:rFonts w:eastAsia="SimSun"/>
          <w:szCs w:val="24"/>
          <w:lang w:eastAsia="zh-CN"/>
        </w:rPr>
        <w:t>Length</w:t>
      </w:r>
    </w:p>
    <w:p w14:paraId="6693D7F9" w14:textId="3E21ECF9" w:rsidR="00DB2D6E" w:rsidRPr="004334FE" w:rsidRDefault="000E4A7C" w:rsidP="00DB2D6E">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DB2D6E" w:rsidRPr="004334FE">
        <w:rPr>
          <w:rFonts w:eastAsia="SimSun"/>
          <w:szCs w:val="24"/>
          <w:lang w:eastAsia="zh-CN"/>
        </w:rPr>
        <w:t xml:space="preserve">2a: </w:t>
      </w:r>
      <w:r w:rsidR="000F1D46" w:rsidRPr="004334FE">
        <w:rPr>
          <w:rFonts w:eastAsia="SimSun"/>
          <w:szCs w:val="24"/>
          <w:lang w:eastAsia="zh-CN"/>
        </w:rPr>
        <w:t>{</w:t>
      </w:r>
      <w:r w:rsidR="00763F60" w:rsidRPr="004334FE">
        <w:rPr>
          <w:rFonts w:eastAsia="SimSun"/>
          <w:szCs w:val="24"/>
          <w:lang w:eastAsia="zh-CN"/>
        </w:rPr>
        <w:t>6</w:t>
      </w:r>
      <w:r w:rsidR="000F1D46" w:rsidRPr="004334FE">
        <w:rPr>
          <w:rFonts w:eastAsia="SimSun"/>
          <w:szCs w:val="24"/>
          <w:lang w:eastAsia="zh-CN"/>
        </w:rPr>
        <w:t>,</w:t>
      </w:r>
      <w:r w:rsidR="00763F60" w:rsidRPr="004334FE">
        <w:rPr>
          <w:rFonts w:eastAsia="SimSun"/>
          <w:szCs w:val="24"/>
          <w:lang w:eastAsia="zh-CN"/>
        </w:rPr>
        <w:t>9</w:t>
      </w:r>
      <w:r w:rsidR="000F1D46" w:rsidRPr="004334FE">
        <w:rPr>
          <w:rFonts w:eastAsia="SimSun"/>
          <w:szCs w:val="24"/>
          <w:lang w:eastAsia="zh-CN"/>
        </w:rPr>
        <w:t>,1</w:t>
      </w:r>
      <w:r w:rsidR="00763F60" w:rsidRPr="004334FE">
        <w:rPr>
          <w:rFonts w:eastAsia="SimSun"/>
          <w:szCs w:val="24"/>
          <w:lang w:eastAsia="zh-CN"/>
        </w:rPr>
        <w:t>2</w:t>
      </w:r>
      <w:r w:rsidR="000F1D46" w:rsidRPr="004334FE">
        <w:rPr>
          <w:rFonts w:eastAsia="SimSun"/>
          <w:szCs w:val="24"/>
          <w:lang w:eastAsia="zh-CN"/>
        </w:rPr>
        <w:t>,1</w:t>
      </w:r>
      <w:r w:rsidR="00763F60" w:rsidRPr="004334FE">
        <w:rPr>
          <w:rFonts w:eastAsia="SimSun"/>
          <w:szCs w:val="24"/>
          <w:lang w:eastAsia="zh-CN"/>
        </w:rPr>
        <w:t>4</w:t>
      </w:r>
      <w:r w:rsidR="000F1D46" w:rsidRPr="004334FE">
        <w:rPr>
          <w:rFonts w:eastAsia="SimSun"/>
          <w:szCs w:val="24"/>
          <w:lang w:eastAsia="zh-CN"/>
        </w:rPr>
        <w:t>}</w:t>
      </w:r>
      <w:r w:rsidR="00CA16C4" w:rsidRPr="004334FE">
        <w:rPr>
          <w:rFonts w:eastAsia="SimSun"/>
          <w:szCs w:val="24"/>
          <w:lang w:eastAsia="zh-CN"/>
        </w:rPr>
        <w:t xml:space="preserve"> Symbols (Huawei)</w:t>
      </w:r>
    </w:p>
    <w:p w14:paraId="6E04A2BD" w14:textId="770CB8FE" w:rsidR="000E4A7C" w:rsidRPr="004334FE" w:rsidRDefault="000E4A7C" w:rsidP="00DB2D6E">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2b: {</w:t>
      </w:r>
      <w:r w:rsidR="00763F60" w:rsidRPr="004334FE">
        <w:rPr>
          <w:rFonts w:eastAsia="SimSun"/>
          <w:szCs w:val="24"/>
          <w:lang w:eastAsia="zh-CN"/>
        </w:rPr>
        <w:t>9</w:t>
      </w:r>
      <w:r w:rsidRPr="004334FE">
        <w:rPr>
          <w:rFonts w:eastAsia="SimSun"/>
          <w:szCs w:val="24"/>
          <w:lang w:eastAsia="zh-CN"/>
        </w:rPr>
        <w:t>,1</w:t>
      </w:r>
      <w:r w:rsidR="00763F60" w:rsidRPr="004334FE">
        <w:rPr>
          <w:rFonts w:eastAsia="SimSun"/>
          <w:szCs w:val="24"/>
          <w:lang w:eastAsia="zh-CN"/>
        </w:rPr>
        <w:t>2</w:t>
      </w:r>
      <w:r w:rsidRPr="004334FE">
        <w:rPr>
          <w:rFonts w:eastAsia="SimSun"/>
          <w:szCs w:val="24"/>
          <w:lang w:eastAsia="zh-CN"/>
        </w:rPr>
        <w:t>,1</w:t>
      </w:r>
      <w:r w:rsidR="00763F60" w:rsidRPr="004334FE">
        <w:rPr>
          <w:rFonts w:eastAsia="SimSun"/>
          <w:szCs w:val="24"/>
          <w:lang w:eastAsia="zh-CN"/>
        </w:rPr>
        <w:t>4</w:t>
      </w:r>
      <w:r w:rsidRPr="004334FE">
        <w:rPr>
          <w:rFonts w:eastAsia="SimSun"/>
          <w:szCs w:val="24"/>
          <w:lang w:eastAsia="zh-CN"/>
        </w:rPr>
        <w:t>} Symbols (MediaTek);</w:t>
      </w:r>
    </w:p>
    <w:p w14:paraId="02A5B1D1" w14:textId="257C5AFE" w:rsidR="00C5340E" w:rsidRPr="004334FE" w:rsidRDefault="00C5340E" w:rsidP="00DB2D6E">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2c: </w:t>
      </w:r>
      <w:r w:rsidR="002418E2" w:rsidRPr="004334FE">
        <w:rPr>
          <w:rFonts w:eastAsia="SimSun"/>
          <w:szCs w:val="24"/>
          <w:lang w:eastAsia="zh-CN"/>
        </w:rPr>
        <w:t>{5</w:t>
      </w:r>
      <w:r w:rsidR="002D4BCA" w:rsidRPr="004334FE">
        <w:rPr>
          <w:rFonts w:eastAsia="SimSun"/>
          <w:szCs w:val="24"/>
          <w:lang w:eastAsia="zh-CN"/>
        </w:rPr>
        <w:t>-1</w:t>
      </w:r>
      <w:r w:rsidR="002418E2" w:rsidRPr="004334FE">
        <w:rPr>
          <w:rFonts w:eastAsia="SimSun"/>
          <w:szCs w:val="24"/>
          <w:lang w:eastAsia="zh-CN"/>
        </w:rPr>
        <w:t>4}</w:t>
      </w:r>
      <w:r w:rsidR="002D4BCA" w:rsidRPr="004334FE">
        <w:rPr>
          <w:rFonts w:eastAsia="SimSun"/>
          <w:szCs w:val="24"/>
          <w:lang w:eastAsia="zh-CN"/>
        </w:rPr>
        <w:t xml:space="preserve"> Symbols i</w:t>
      </w:r>
      <w:r w:rsidR="00993447" w:rsidRPr="004334FE">
        <w:rPr>
          <w:rFonts w:eastAsia="SimSun"/>
          <w:szCs w:val="24"/>
          <w:lang w:eastAsia="zh-CN"/>
        </w:rPr>
        <w:t xml:space="preserve">f </w:t>
      </w:r>
      <w:r w:rsidR="00546F66" w:rsidRPr="004334FE">
        <w:rPr>
          <w:rFonts w:eastAsia="SimSun"/>
          <w:szCs w:val="24"/>
          <w:lang w:eastAsia="zh-CN"/>
        </w:rPr>
        <w:t>Random COT&lt;Maximum COT,</w:t>
      </w:r>
      <w:r w:rsidR="000C0697" w:rsidRPr="004334FE">
        <w:rPr>
          <w:rFonts w:eastAsia="SimSun"/>
          <w:szCs w:val="24"/>
          <w:lang w:eastAsia="zh-CN"/>
        </w:rPr>
        <w:t xml:space="preserve"> {</w:t>
      </w:r>
      <w:r w:rsidR="007C3E1E" w:rsidRPr="004334FE">
        <w:rPr>
          <w:rFonts w:eastAsia="SimSun"/>
          <w:szCs w:val="24"/>
          <w:lang w:eastAsia="zh-CN"/>
        </w:rPr>
        <w:t>5</w:t>
      </w:r>
      <w:r w:rsidR="000C0697" w:rsidRPr="004334FE">
        <w:rPr>
          <w:rFonts w:eastAsia="SimSun"/>
          <w:szCs w:val="24"/>
          <w:lang w:eastAsia="zh-CN"/>
        </w:rPr>
        <w:t>-</w:t>
      </w:r>
      <w:r w:rsidR="007C3E1E" w:rsidRPr="004334FE">
        <w:rPr>
          <w:rFonts w:eastAsia="SimSun"/>
          <w:szCs w:val="24"/>
          <w:lang w:eastAsia="zh-CN"/>
        </w:rPr>
        <w:t>7</w:t>
      </w:r>
      <w:r w:rsidR="000C0697" w:rsidRPr="004334FE">
        <w:rPr>
          <w:rFonts w:eastAsia="SimSun"/>
          <w:szCs w:val="24"/>
          <w:lang w:eastAsia="zh-CN"/>
        </w:rPr>
        <w:t>}</w:t>
      </w:r>
      <w:r w:rsidR="007C3E1E" w:rsidRPr="004334FE">
        <w:rPr>
          <w:rFonts w:eastAsia="SimSun"/>
          <w:szCs w:val="24"/>
          <w:lang w:eastAsia="zh-CN"/>
        </w:rPr>
        <w:t xml:space="preserve"> Symbols</w:t>
      </w:r>
      <w:r w:rsidR="000C0697" w:rsidRPr="004334FE">
        <w:rPr>
          <w:rFonts w:eastAsia="SimSun"/>
          <w:szCs w:val="24"/>
          <w:lang w:eastAsia="zh-CN"/>
        </w:rPr>
        <w:t xml:space="preserve"> if COT = Maximum COT</w:t>
      </w:r>
      <w:r w:rsidR="007C3E1E" w:rsidRPr="004334FE">
        <w:rPr>
          <w:rFonts w:eastAsia="SimSun"/>
          <w:szCs w:val="24"/>
          <w:lang w:eastAsia="zh-CN"/>
        </w:rPr>
        <w:t xml:space="preserve"> (Qualcomm);</w:t>
      </w:r>
    </w:p>
    <w:p w14:paraId="6C332237" w14:textId="77777777" w:rsidR="008C76E2" w:rsidRPr="004334FE" w:rsidRDefault="008C76E2" w:rsidP="008C76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8141A38" w14:textId="61D66EA9" w:rsidR="002527E9" w:rsidRPr="004334FE" w:rsidRDefault="008C76E2"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60974B6D" w14:textId="028A2CB1" w:rsidR="00F76D90" w:rsidRPr="004334FE" w:rsidRDefault="00F76D90" w:rsidP="00DD19DE">
      <w:pPr>
        <w:rPr>
          <w:bCs/>
          <w:i/>
          <w:iCs/>
          <w:color w:val="FF0000"/>
          <w:u w:val="single"/>
          <w:lang w:eastAsia="ko-KR"/>
        </w:rPr>
      </w:pPr>
      <w:r w:rsidRPr="004334FE">
        <w:rPr>
          <w:bCs/>
          <w:i/>
          <w:iCs/>
          <w:color w:val="FF0000"/>
          <w:u w:val="single"/>
          <w:lang w:eastAsia="ko-KR"/>
        </w:rPr>
        <w:t xml:space="preserve">Moderator comment: </w:t>
      </w:r>
      <w:r w:rsidR="00763F60" w:rsidRPr="004334FE">
        <w:rPr>
          <w:bCs/>
          <w:i/>
          <w:iCs/>
          <w:color w:val="FF0000"/>
          <w:u w:val="single"/>
          <w:lang w:eastAsia="ko-KR"/>
        </w:rPr>
        <w:t>If the last slot in the COT coincides with the last slot in the FFP, s</w:t>
      </w:r>
      <w:r w:rsidR="00C373B1" w:rsidRPr="004334FE">
        <w:rPr>
          <w:bCs/>
          <w:i/>
          <w:iCs/>
          <w:color w:val="FF0000"/>
          <w:u w:val="single"/>
          <w:lang w:eastAsia="ko-KR"/>
        </w:rPr>
        <w:t>ome options above do</w:t>
      </w:r>
      <w:r w:rsidRPr="004334FE">
        <w:rPr>
          <w:bCs/>
          <w:i/>
          <w:iCs/>
          <w:color w:val="FF0000"/>
          <w:u w:val="single"/>
          <w:lang w:eastAsia="ko-KR"/>
        </w:rPr>
        <w:t xml:space="preserve"> not allow for </w:t>
      </w:r>
      <w:r w:rsidR="00763F60" w:rsidRPr="004334FE">
        <w:rPr>
          <w:bCs/>
          <w:i/>
          <w:iCs/>
          <w:color w:val="FF0000"/>
          <w:u w:val="single"/>
          <w:lang w:eastAsia="ko-KR"/>
        </w:rPr>
        <w:t>enough</w:t>
      </w:r>
      <w:r w:rsidRPr="004334FE">
        <w:rPr>
          <w:bCs/>
          <w:i/>
          <w:iCs/>
          <w:color w:val="FF0000"/>
          <w:u w:val="single"/>
          <w:lang w:eastAsia="ko-KR"/>
        </w:rPr>
        <w:t xml:space="preserve"> idle time </w:t>
      </w:r>
      <w:r w:rsidR="00C373B1" w:rsidRPr="004334FE">
        <w:rPr>
          <w:bCs/>
          <w:i/>
          <w:iCs/>
          <w:color w:val="FF0000"/>
          <w:u w:val="single"/>
          <w:lang w:eastAsia="ko-KR"/>
        </w:rPr>
        <w:t xml:space="preserve">at </w:t>
      </w:r>
      <w:r w:rsidRPr="004334FE">
        <w:rPr>
          <w:bCs/>
          <w:i/>
          <w:iCs/>
          <w:color w:val="FF0000"/>
          <w:u w:val="single"/>
          <w:lang w:eastAsia="ko-KR"/>
        </w:rPr>
        <w:t xml:space="preserve">the end of the COT to fulfil the </w:t>
      </w:r>
      <w:r w:rsidR="00763F60" w:rsidRPr="004334FE">
        <w:rPr>
          <w:bCs/>
          <w:i/>
          <w:iCs/>
          <w:color w:val="FF0000"/>
          <w:u w:val="single"/>
          <w:lang w:eastAsia="ko-KR"/>
        </w:rPr>
        <w:t>semi-static channel access</w:t>
      </w:r>
      <w:r w:rsidRPr="004334FE">
        <w:rPr>
          <w:bCs/>
          <w:i/>
          <w:iCs/>
          <w:color w:val="FF0000"/>
          <w:u w:val="single"/>
          <w:lang w:eastAsia="ko-KR"/>
        </w:rPr>
        <w:t xml:space="preserve"> requirements</w:t>
      </w:r>
      <w:r w:rsidR="00763F60" w:rsidRPr="004334FE">
        <w:rPr>
          <w:bCs/>
          <w:i/>
          <w:iCs/>
          <w:color w:val="FF0000"/>
          <w:u w:val="single"/>
          <w:lang w:eastAsia="ko-KR"/>
        </w:rPr>
        <w:t>.</w:t>
      </w:r>
    </w:p>
    <w:p w14:paraId="184E633C" w14:textId="2823D959" w:rsidR="00763F60" w:rsidRPr="004334FE" w:rsidRDefault="00763F60" w:rsidP="00DD19DE">
      <w:pPr>
        <w:rPr>
          <w:bCs/>
          <w:i/>
          <w:iCs/>
          <w:color w:val="FF0000"/>
          <w:u w:val="single"/>
          <w:lang w:eastAsia="ko-KR"/>
        </w:rPr>
      </w:pPr>
      <w:r w:rsidRPr="004334FE">
        <w:rPr>
          <w:bCs/>
          <w:i/>
          <w:iCs/>
          <w:color w:val="FF0000"/>
          <w:u w:val="single"/>
          <w:lang w:eastAsia="ko-KR"/>
        </w:rPr>
        <w:t xml:space="preserve">Idle Time is at least </w:t>
      </w:r>
      <w:r w:rsidR="00646EF9" w:rsidRPr="004334FE">
        <w:rPr>
          <w:bCs/>
          <w:i/>
          <w:iCs/>
          <w:color w:val="FF0000"/>
          <w:u w:val="single"/>
          <w:lang w:eastAsia="ko-KR"/>
        </w:rPr>
        <w:t>1</w:t>
      </w:r>
      <w:r w:rsidR="00C55DC8" w:rsidRPr="004334FE">
        <w:rPr>
          <w:bCs/>
          <w:i/>
          <w:iCs/>
          <w:color w:val="FF0000"/>
          <w:u w:val="single"/>
          <w:lang w:eastAsia="ko-KR"/>
        </w:rPr>
        <w:t xml:space="preserve">00ns </w:t>
      </w:r>
      <w:r w:rsidR="00646EF9" w:rsidRPr="004334FE">
        <w:rPr>
          <w:bCs/>
          <w:i/>
          <w:iCs/>
          <w:color w:val="FF0000"/>
          <w:u w:val="single"/>
          <w:lang w:eastAsia="ko-KR"/>
        </w:rPr>
        <w:t xml:space="preserve">(rounded to </w:t>
      </w:r>
      <w:r w:rsidRPr="004334FE">
        <w:rPr>
          <w:bCs/>
          <w:i/>
          <w:iCs/>
          <w:color w:val="FF0000"/>
          <w:u w:val="single"/>
          <w:lang w:eastAsia="ko-KR"/>
        </w:rPr>
        <w:t>3 Symbols</w:t>
      </w:r>
      <w:r w:rsidR="00646EF9" w:rsidRPr="004334FE">
        <w:rPr>
          <w:bCs/>
          <w:i/>
          <w:iCs/>
          <w:color w:val="FF0000"/>
          <w:u w:val="single"/>
          <w:lang w:eastAsia="ko-KR"/>
        </w:rPr>
        <w:t>)</w:t>
      </w:r>
      <w:r w:rsidRPr="004334FE">
        <w:rPr>
          <w:bCs/>
          <w:i/>
          <w:iCs/>
          <w:color w:val="FF0000"/>
          <w:u w:val="single"/>
          <w:lang w:eastAsia="ko-KR"/>
        </w:rPr>
        <w:t xml:space="preserve"> for 2ms DL Transmission Periodicity, </w:t>
      </w:r>
      <w:r w:rsidR="00C55DC8" w:rsidRPr="004334FE">
        <w:rPr>
          <w:bCs/>
          <w:i/>
          <w:iCs/>
          <w:color w:val="FF0000"/>
          <w:u w:val="single"/>
          <w:lang w:eastAsia="ko-KR"/>
        </w:rPr>
        <w:t>200ns (rounded</w:t>
      </w:r>
      <w:r w:rsidR="00FB3D2A" w:rsidRPr="004334FE">
        <w:rPr>
          <w:bCs/>
          <w:i/>
          <w:iCs/>
          <w:color w:val="FF0000"/>
          <w:u w:val="single"/>
          <w:lang w:eastAsia="ko-KR"/>
        </w:rPr>
        <w:t xml:space="preserve"> to </w:t>
      </w:r>
      <w:r w:rsidRPr="004334FE">
        <w:rPr>
          <w:bCs/>
          <w:i/>
          <w:iCs/>
          <w:color w:val="FF0000"/>
          <w:u w:val="single"/>
          <w:lang w:eastAsia="ko-KR"/>
        </w:rPr>
        <w:t>6 Symbols</w:t>
      </w:r>
      <w:r w:rsidR="00FB3D2A" w:rsidRPr="004334FE">
        <w:rPr>
          <w:bCs/>
          <w:i/>
          <w:iCs/>
          <w:color w:val="FF0000"/>
          <w:u w:val="single"/>
          <w:lang w:eastAsia="ko-KR"/>
        </w:rPr>
        <w:t>)</w:t>
      </w:r>
      <w:r w:rsidRPr="004334FE">
        <w:rPr>
          <w:bCs/>
          <w:i/>
          <w:iCs/>
          <w:color w:val="FF0000"/>
          <w:u w:val="single"/>
          <w:lang w:eastAsia="ko-KR"/>
        </w:rPr>
        <w:t xml:space="preserve"> for 4ms DL Transmission Periodicity;</w:t>
      </w:r>
    </w:p>
    <w:p w14:paraId="61E24F43" w14:textId="0B9CB80F" w:rsidR="00586436" w:rsidRPr="004334FE" w:rsidRDefault="00586436" w:rsidP="00586436">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8</w:t>
      </w:r>
      <w:r w:rsidRPr="004334FE">
        <w:rPr>
          <w:b/>
          <w:u w:val="single"/>
          <w:lang w:eastAsia="ko-KR"/>
        </w:rPr>
        <w:t>: TDD Pattern to be used in DL demodulation Tests</w:t>
      </w:r>
    </w:p>
    <w:p w14:paraId="42079681" w14:textId="77777777" w:rsidR="00586436" w:rsidRPr="004334FE" w:rsidRDefault="00586436" w:rsidP="00586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825B28C" w14:textId="6064086D" w:rsidR="00586436" w:rsidRPr="004334FE" w:rsidRDefault="00586436" w:rsidP="00586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Fixed TDD Pattern</w:t>
      </w:r>
    </w:p>
    <w:p w14:paraId="33AA4DAD" w14:textId="1CBF0917" w:rsidR="00586436" w:rsidRPr="004334FE" w:rsidRDefault="00586436" w:rsidP="00F72B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1a: </w:t>
      </w:r>
      <w:r w:rsidR="00315573" w:rsidRPr="004334FE">
        <w:rPr>
          <w:rFonts w:eastAsia="SimSun"/>
          <w:szCs w:val="24"/>
          <w:lang w:eastAsia="zh-CN"/>
        </w:rPr>
        <w:t xml:space="preserve">DDSU (S=10D2G2U) with LBT failure </w:t>
      </w:r>
      <w:r w:rsidRPr="004334FE">
        <w:rPr>
          <w:rFonts w:eastAsia="SimSun"/>
          <w:szCs w:val="24"/>
          <w:lang w:eastAsia="zh-CN"/>
        </w:rPr>
        <w:t>(Ericsson);</w:t>
      </w:r>
    </w:p>
    <w:p w14:paraId="2772AAEF" w14:textId="3A2845A9" w:rsidR="00586436" w:rsidRPr="004334FE" w:rsidRDefault="00586436" w:rsidP="00586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w:t>
      </w:r>
      <w:r w:rsidR="00F72BBD" w:rsidRPr="004334FE">
        <w:rPr>
          <w:rFonts w:eastAsia="SimSun"/>
          <w:szCs w:val="24"/>
          <w:lang w:eastAsia="zh-CN"/>
        </w:rPr>
        <w:t>Random TDD Pattern</w:t>
      </w:r>
    </w:p>
    <w:p w14:paraId="2A06E4AC" w14:textId="3D22B9D0" w:rsidR="00CD3DB2" w:rsidRPr="004334FE" w:rsidRDefault="00F72BBD" w:rsidP="00CD3DB2">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2a {DS, DDS</w:t>
      </w:r>
      <w:r w:rsidR="00CD3DB2" w:rsidRPr="004334FE">
        <w:rPr>
          <w:rFonts w:eastAsia="SimSun"/>
          <w:szCs w:val="24"/>
          <w:lang w:eastAsia="zh-CN"/>
        </w:rPr>
        <w:t xml:space="preserve">, DDDS} </w:t>
      </w:r>
      <w:r w:rsidR="000E4A7C" w:rsidRPr="004334FE">
        <w:rPr>
          <w:rFonts w:eastAsia="SimSun"/>
          <w:szCs w:val="24"/>
          <w:lang w:eastAsia="zh-CN"/>
        </w:rPr>
        <w:t>(</w:t>
      </w:r>
      <w:r w:rsidR="00CD3DB2" w:rsidRPr="004334FE">
        <w:rPr>
          <w:rFonts w:eastAsia="SimSun"/>
          <w:szCs w:val="24"/>
          <w:lang w:eastAsia="zh-CN"/>
        </w:rPr>
        <w:t>MediaTek</w:t>
      </w:r>
      <w:r w:rsidR="000E4A7C" w:rsidRPr="004334FE">
        <w:rPr>
          <w:rFonts w:eastAsia="SimSun"/>
          <w:szCs w:val="24"/>
          <w:lang w:eastAsia="zh-CN"/>
        </w:rPr>
        <w:t>);</w:t>
      </w:r>
    </w:p>
    <w:p w14:paraId="73966CEB" w14:textId="0ECF541D" w:rsidR="00F83388" w:rsidRPr="004334FE" w:rsidRDefault="00F83388" w:rsidP="00CD3DB2">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2b: {DDDS, DDDSUD, DDDSUDDDSU, DDDSUDDDSUDDDSUD</w:t>
      </w:r>
      <w:r w:rsidR="00476408" w:rsidRPr="004334FE">
        <w:rPr>
          <w:rFonts w:eastAsia="SimSun"/>
          <w:szCs w:val="24"/>
          <w:lang w:eastAsia="zh-CN"/>
        </w:rPr>
        <w:t>} (Huawei);</w:t>
      </w:r>
    </w:p>
    <w:p w14:paraId="7514586E" w14:textId="77777777" w:rsidR="00586436" w:rsidRPr="004334FE" w:rsidRDefault="00586436" w:rsidP="00586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8916A59" w14:textId="337CFBC7" w:rsidR="00586436" w:rsidRPr="004334FE" w:rsidRDefault="00586436" w:rsidP="00586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504D2DC4" w14:textId="77777777" w:rsidR="002433F8" w:rsidRPr="004334FE" w:rsidRDefault="002433F8" w:rsidP="0053158D">
      <w:pPr>
        <w:rPr>
          <w:i/>
          <w:iCs/>
          <w:szCs w:val="24"/>
          <w:lang w:eastAsia="zh-CN"/>
        </w:rPr>
      </w:pPr>
    </w:p>
    <w:p w14:paraId="6EA3E6A4" w14:textId="3D469F1D" w:rsidR="0053158D" w:rsidRPr="004334FE" w:rsidRDefault="0053158D" w:rsidP="0053158D">
      <w:pPr>
        <w:rPr>
          <w:b/>
          <w:u w:val="single"/>
          <w:lang w:eastAsia="ko-KR"/>
        </w:rPr>
      </w:pPr>
      <w:r w:rsidRPr="004334FE">
        <w:rPr>
          <w:b/>
          <w:u w:val="single"/>
          <w:lang w:eastAsia="ko-KR"/>
        </w:rPr>
        <w:t>Issue 2-</w:t>
      </w:r>
      <w:r w:rsidR="00352AA8" w:rsidRPr="004334FE">
        <w:rPr>
          <w:b/>
          <w:u w:val="single"/>
          <w:lang w:eastAsia="ko-KR"/>
        </w:rPr>
        <w:t>3</w:t>
      </w:r>
      <w:r w:rsidRPr="004334FE">
        <w:rPr>
          <w:b/>
          <w:u w:val="single"/>
          <w:lang w:eastAsia="ko-KR"/>
        </w:rPr>
        <w:t>-</w:t>
      </w:r>
      <w:r w:rsidR="00352AA8" w:rsidRPr="004334FE">
        <w:rPr>
          <w:b/>
          <w:u w:val="single"/>
          <w:lang w:eastAsia="ko-KR"/>
        </w:rPr>
        <w:t>9</w:t>
      </w:r>
      <w:r w:rsidRPr="004334FE">
        <w:rPr>
          <w:b/>
          <w:u w:val="single"/>
          <w:lang w:eastAsia="ko-KR"/>
        </w:rPr>
        <w:t>: DL Transmission Model Parameters</w:t>
      </w:r>
    </w:p>
    <w:p w14:paraId="20D4023D" w14:textId="77777777" w:rsidR="0053158D" w:rsidRPr="004334FE" w:rsidRDefault="0053158D" w:rsidP="005315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lastRenderedPageBreak/>
        <w:t>Proposals</w:t>
      </w:r>
    </w:p>
    <w:p w14:paraId="00669DEE" w14:textId="24D08621" w:rsidR="0053158D" w:rsidRPr="004334FE" w:rsidRDefault="0053158D" w:rsidP="005315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Ericsson</w:t>
      </w:r>
    </w:p>
    <w:tbl>
      <w:tblPr>
        <w:tblW w:w="0" w:type="auto"/>
        <w:jc w:val="center"/>
        <w:tblCellMar>
          <w:left w:w="0" w:type="dxa"/>
          <w:right w:w="0" w:type="dxa"/>
        </w:tblCellMar>
        <w:tblLook w:val="04A0" w:firstRow="1" w:lastRow="0" w:firstColumn="1" w:lastColumn="0" w:noHBand="0" w:noVBand="1"/>
      </w:tblPr>
      <w:tblGrid>
        <w:gridCol w:w="1517"/>
        <w:gridCol w:w="3624"/>
        <w:gridCol w:w="810"/>
        <w:gridCol w:w="3252"/>
      </w:tblGrid>
      <w:tr w:rsidR="0053158D" w:rsidRPr="004334FE" w14:paraId="4528D2E0" w14:textId="77777777" w:rsidTr="00F06DFD">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16DA0" w14:textId="77777777" w:rsidR="0053158D" w:rsidRPr="004334FE"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7840C" w14:textId="77777777" w:rsidR="0053158D" w:rsidRPr="004334FE"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16992"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ms</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BDC21"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2</w:t>
            </w:r>
          </w:p>
        </w:tc>
      </w:tr>
      <w:tr w:rsidR="0053158D" w:rsidRPr="004334FE" w14:paraId="295D0D5E"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4A2EC300" w14:textId="77777777" w:rsidR="0053158D" w:rsidRPr="004334FE"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BB8DA" w14:textId="77777777" w:rsidR="0053158D" w:rsidRPr="004334FE"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Slot pattern (Note 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F8BF1" w14:textId="77777777" w:rsidR="0053158D" w:rsidRPr="004334FE" w:rsidRDefault="0053158D" w:rsidP="00F06DFD">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86310"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DDSU</w:t>
            </w:r>
          </w:p>
        </w:tc>
      </w:tr>
      <w:tr w:rsidR="0053158D" w:rsidRPr="004334FE" w14:paraId="31BF03F2"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71D69D98" w14:textId="77777777" w:rsidR="0053158D" w:rsidRPr="004334FE"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68D73D" w14:textId="77777777" w:rsidR="0053158D" w:rsidRPr="004334FE" w:rsidDel="00B97179"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Special slot DL burst 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6254A" w14:textId="77777777" w:rsidR="0053158D" w:rsidRPr="004334FE" w:rsidRDefault="0053158D" w:rsidP="00F06DFD">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15176"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10 symbols</w:t>
            </w:r>
          </w:p>
        </w:tc>
      </w:tr>
      <w:tr w:rsidR="0053158D" w:rsidRPr="004334FE" w14:paraId="6022D92A"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080719EF" w14:textId="77777777" w:rsidR="0053158D" w:rsidRPr="004334FE"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A9016" w14:textId="77777777" w:rsidR="0053158D" w:rsidRPr="004334FE"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 xml:space="preserve">Probability of LBT Failure </w:t>
            </w:r>
            <w:proofErr w:type="spellStart"/>
            <w:r w:rsidRPr="004334FE">
              <w:rPr>
                <w:rFonts w:asciiTheme="minorHAnsi" w:eastAsia="Yu Mincho" w:hAnsiTheme="minorHAnsi" w:cstheme="minorHAnsi"/>
              </w:rPr>
              <w:t>pLBT</w:t>
            </w:r>
            <w:proofErr w:type="spellEnd"/>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6608D"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2E2C8"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0.5</w:t>
            </w:r>
          </w:p>
        </w:tc>
      </w:tr>
      <w:tr w:rsidR="0053158D" w:rsidRPr="004334FE" w14:paraId="09A0BCB9"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33F1F72D" w14:textId="77777777" w:rsidR="0053158D" w:rsidRPr="004334FE"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447CC" w14:textId="77777777" w:rsidR="0053158D" w:rsidRPr="004334FE"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Guard Symbols 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33DC5"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56E2E"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2 Symbols</w:t>
            </w:r>
          </w:p>
        </w:tc>
      </w:tr>
      <w:tr w:rsidR="0053158D" w:rsidRPr="004334FE" w14:paraId="00AAD7FF" w14:textId="77777777" w:rsidTr="00F06DFD">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7674A8CC" w14:textId="77777777" w:rsidR="0053158D" w:rsidRPr="004334FE"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C7EA9" w14:textId="77777777" w:rsidR="0053158D" w:rsidRPr="004334FE" w:rsidRDefault="0053158D" w:rsidP="00F06DFD">
            <w:pPr>
              <w:spacing w:after="0"/>
              <w:rPr>
                <w:rFonts w:asciiTheme="minorHAnsi" w:eastAsia="Yu Mincho" w:hAnsiTheme="minorHAnsi" w:cstheme="minorHAnsi"/>
              </w:rPr>
            </w:pPr>
            <w:r w:rsidRPr="004334FE">
              <w:rPr>
                <w:rFonts w:asciiTheme="minorHAnsi" w:eastAsia="Yu Mincho" w:hAnsiTheme="minorHAnsi" w:cstheme="minorHAnsi"/>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4109A"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DE3DA" w14:textId="77777777" w:rsidR="0053158D" w:rsidRPr="004334FE" w:rsidRDefault="0053158D" w:rsidP="00F06DFD">
            <w:pPr>
              <w:spacing w:after="0"/>
              <w:jc w:val="center"/>
              <w:rPr>
                <w:rFonts w:asciiTheme="minorHAnsi" w:eastAsia="Yu Mincho" w:hAnsiTheme="minorHAnsi" w:cstheme="minorHAnsi"/>
              </w:rPr>
            </w:pPr>
            <w:r w:rsidRPr="004334FE">
              <w:rPr>
                <w:rFonts w:asciiTheme="minorHAnsi" w:eastAsia="Yu Mincho" w:hAnsiTheme="minorHAnsi" w:cstheme="minorHAnsi"/>
              </w:rPr>
              <w:t>3 if mod(i,4) = 0</w:t>
            </w:r>
            <w:r w:rsidRPr="004334FE">
              <w:rPr>
                <w:rFonts w:asciiTheme="minorHAnsi" w:eastAsia="Yu Mincho" w:hAnsiTheme="minorHAnsi" w:cstheme="minorHAnsi"/>
              </w:rPr>
              <w:br/>
              <w:t>2 if mod(i,4) = 1</w:t>
            </w:r>
            <w:r w:rsidRPr="004334FE">
              <w:rPr>
                <w:rFonts w:asciiTheme="minorHAnsi" w:eastAsia="Yu Mincho" w:hAnsiTheme="minorHAnsi" w:cstheme="minorHAnsi"/>
              </w:rPr>
              <w:br/>
              <w:t>5 if mod(i,4) = 2</w:t>
            </w:r>
            <w:r w:rsidRPr="004334FE">
              <w:rPr>
                <w:rFonts w:asciiTheme="minorHAnsi" w:eastAsia="Yu Mincho" w:hAnsiTheme="minorHAnsi" w:cstheme="minorHAnsi"/>
              </w:rPr>
              <w:br/>
              <w:t>4 if mod(i,4) = 3</w:t>
            </w:r>
          </w:p>
        </w:tc>
      </w:tr>
      <w:tr w:rsidR="0053158D" w:rsidRPr="004334FE" w14:paraId="1D911F89" w14:textId="77777777" w:rsidTr="00F06DFD">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D1526" w14:textId="77777777" w:rsidR="0053158D" w:rsidRPr="004334FE" w:rsidRDefault="0053158D" w:rsidP="00F06DFD">
            <w:pPr>
              <w:spacing w:after="0"/>
              <w:contextualSpacing/>
              <w:rPr>
                <w:rFonts w:asciiTheme="minorHAnsi" w:eastAsia="Yu Mincho" w:hAnsiTheme="minorHAnsi" w:cstheme="minorHAnsi"/>
              </w:rPr>
            </w:pPr>
          </w:p>
        </w:tc>
      </w:tr>
    </w:tbl>
    <w:p w14:paraId="6EB678B3" w14:textId="0258DD33" w:rsidR="0053158D" w:rsidRPr="004334FE" w:rsidRDefault="0053158D" w:rsidP="005315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w:t>
      </w:r>
      <w:r w:rsidR="00774ACE" w:rsidRPr="004334FE">
        <w:rPr>
          <w:rFonts w:eastAsia="SimSun"/>
          <w:szCs w:val="24"/>
          <w:lang w:eastAsia="zh-CN"/>
        </w:rPr>
        <w:t>: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3503"/>
        <w:gridCol w:w="907"/>
        <w:gridCol w:w="3412"/>
      </w:tblGrid>
      <w:tr w:rsidR="00774ACE" w:rsidRPr="004334FE" w14:paraId="53E5AEDF" w14:textId="77777777" w:rsidTr="00F06DFD">
        <w:tc>
          <w:tcPr>
            <w:tcW w:w="1799" w:type="dxa"/>
            <w:vMerge w:val="restart"/>
            <w:shd w:val="clear" w:color="auto" w:fill="auto"/>
            <w:vAlign w:val="center"/>
          </w:tcPr>
          <w:p w14:paraId="7BAFA5D4"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DL Transmission Model</w:t>
            </w:r>
          </w:p>
        </w:tc>
        <w:tc>
          <w:tcPr>
            <w:tcW w:w="3503" w:type="dxa"/>
            <w:shd w:val="clear" w:color="auto" w:fill="auto"/>
            <w:vAlign w:val="center"/>
          </w:tcPr>
          <w:p w14:paraId="1C79A849"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Maximum COT Duration </w:t>
            </w:r>
          </w:p>
        </w:tc>
        <w:tc>
          <w:tcPr>
            <w:tcW w:w="907" w:type="dxa"/>
            <w:shd w:val="clear" w:color="auto" w:fill="auto"/>
          </w:tcPr>
          <w:p w14:paraId="0239AC26"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ms</w:t>
            </w:r>
          </w:p>
        </w:tc>
        <w:tc>
          <w:tcPr>
            <w:tcW w:w="3412" w:type="dxa"/>
            <w:shd w:val="clear" w:color="auto" w:fill="auto"/>
            <w:vAlign w:val="center"/>
          </w:tcPr>
          <w:p w14:paraId="798DE70C"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1.9</w:t>
            </w:r>
          </w:p>
        </w:tc>
      </w:tr>
      <w:tr w:rsidR="00774ACE" w:rsidRPr="004334FE" w14:paraId="34409A74" w14:textId="77777777" w:rsidTr="00F06DFD">
        <w:tc>
          <w:tcPr>
            <w:tcW w:w="1799" w:type="dxa"/>
            <w:vMerge/>
            <w:shd w:val="clear" w:color="auto" w:fill="auto"/>
            <w:vAlign w:val="center"/>
          </w:tcPr>
          <w:p w14:paraId="2D7286FE"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1DB179EB"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Minimum Idle Time after COT </w:t>
            </w:r>
          </w:p>
        </w:tc>
        <w:tc>
          <w:tcPr>
            <w:tcW w:w="907" w:type="dxa"/>
            <w:shd w:val="clear" w:color="auto" w:fill="auto"/>
          </w:tcPr>
          <w:p w14:paraId="3C9EF653"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ms</w:t>
            </w:r>
          </w:p>
        </w:tc>
        <w:tc>
          <w:tcPr>
            <w:tcW w:w="3412" w:type="dxa"/>
            <w:shd w:val="clear" w:color="auto" w:fill="auto"/>
            <w:vAlign w:val="center"/>
          </w:tcPr>
          <w:p w14:paraId="395CB2B5"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0.1</w:t>
            </w:r>
          </w:p>
        </w:tc>
      </w:tr>
      <w:tr w:rsidR="00774ACE" w:rsidRPr="004334FE" w14:paraId="4122EF3F" w14:textId="77777777" w:rsidTr="00F06DFD">
        <w:tc>
          <w:tcPr>
            <w:tcW w:w="1799" w:type="dxa"/>
            <w:vMerge/>
            <w:shd w:val="clear" w:color="auto" w:fill="auto"/>
            <w:vAlign w:val="center"/>
          </w:tcPr>
          <w:p w14:paraId="2D721FAB"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0E35C08F"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DL Transmission Model Period/</w:t>
            </w:r>
          </w:p>
          <w:p w14:paraId="3F28F4D5"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Fixed Frame Period (Note 1)</w:t>
            </w:r>
            <w:r w:rsidRPr="004334FE">
              <w:rPr>
                <w:rFonts w:ascii="Arial" w:hAnsi="Arial" w:cs="Arial"/>
                <w:sz w:val="18"/>
                <w:szCs w:val="22"/>
                <w:lang w:val="en-US"/>
              </w:rPr>
              <w:br/>
            </w:r>
          </w:p>
        </w:tc>
        <w:tc>
          <w:tcPr>
            <w:tcW w:w="907" w:type="dxa"/>
            <w:shd w:val="clear" w:color="auto" w:fill="auto"/>
          </w:tcPr>
          <w:p w14:paraId="214562C7"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ms</w:t>
            </w:r>
          </w:p>
        </w:tc>
        <w:tc>
          <w:tcPr>
            <w:tcW w:w="3412" w:type="dxa"/>
            <w:shd w:val="clear" w:color="auto" w:fill="auto"/>
            <w:vAlign w:val="center"/>
          </w:tcPr>
          <w:p w14:paraId="7DEB2622"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2</w:t>
            </w:r>
          </w:p>
        </w:tc>
      </w:tr>
      <w:tr w:rsidR="00774ACE" w:rsidRPr="004334FE" w14:paraId="4003B926" w14:textId="77777777" w:rsidTr="00F06DFD">
        <w:tc>
          <w:tcPr>
            <w:tcW w:w="1799" w:type="dxa"/>
            <w:vMerge/>
            <w:shd w:val="clear" w:color="auto" w:fill="auto"/>
            <w:vAlign w:val="center"/>
          </w:tcPr>
          <w:p w14:paraId="74411854"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004F438F"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Probability of LBT Failure </w:t>
            </w:r>
            <w:proofErr w:type="spellStart"/>
            <w:r w:rsidRPr="004334FE">
              <w:rPr>
                <w:rFonts w:ascii="Arial" w:hAnsi="Arial" w:cs="Arial"/>
                <w:sz w:val="18"/>
                <w:szCs w:val="22"/>
                <w:lang w:val="en-US"/>
              </w:rPr>
              <w:t>p</w:t>
            </w:r>
            <w:r w:rsidRPr="004334FE">
              <w:rPr>
                <w:rFonts w:ascii="Arial" w:hAnsi="Arial" w:cs="Arial"/>
                <w:sz w:val="18"/>
                <w:szCs w:val="22"/>
                <w:vertAlign w:val="subscript"/>
                <w:lang w:val="en-US"/>
              </w:rPr>
              <w:t>LBT</w:t>
            </w:r>
            <w:proofErr w:type="spellEnd"/>
          </w:p>
        </w:tc>
        <w:tc>
          <w:tcPr>
            <w:tcW w:w="907" w:type="dxa"/>
            <w:shd w:val="clear" w:color="auto" w:fill="auto"/>
          </w:tcPr>
          <w:p w14:paraId="7BDF6DEF" w14:textId="77777777" w:rsidR="00774ACE" w:rsidRPr="004334F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vAlign w:val="center"/>
          </w:tcPr>
          <w:p w14:paraId="45895160"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[TBD]</w:t>
            </w:r>
          </w:p>
        </w:tc>
      </w:tr>
      <w:tr w:rsidR="00774ACE" w:rsidRPr="004334FE" w14:paraId="650E4E26" w14:textId="77777777" w:rsidTr="00F06DFD">
        <w:tc>
          <w:tcPr>
            <w:tcW w:w="1799" w:type="dxa"/>
            <w:vMerge/>
            <w:shd w:val="clear" w:color="auto" w:fill="auto"/>
            <w:vAlign w:val="center"/>
          </w:tcPr>
          <w:p w14:paraId="69E2C882"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3C331E09"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Guard Symbols</w:t>
            </w:r>
          </w:p>
        </w:tc>
        <w:tc>
          <w:tcPr>
            <w:tcW w:w="907" w:type="dxa"/>
            <w:shd w:val="clear" w:color="auto" w:fill="auto"/>
          </w:tcPr>
          <w:p w14:paraId="10140DF3" w14:textId="77777777" w:rsidR="00774ACE" w:rsidRPr="004334F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tcPr>
          <w:p w14:paraId="6C67CC1C"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2 Symbols</w:t>
            </w:r>
          </w:p>
        </w:tc>
      </w:tr>
      <w:tr w:rsidR="00774ACE" w:rsidRPr="004334FE" w14:paraId="15C30EF2" w14:textId="77777777" w:rsidTr="00F06DFD">
        <w:tc>
          <w:tcPr>
            <w:tcW w:w="1799" w:type="dxa"/>
            <w:vMerge/>
            <w:shd w:val="clear" w:color="auto" w:fill="auto"/>
            <w:vAlign w:val="center"/>
          </w:tcPr>
          <w:p w14:paraId="70D8EAEF"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4CB9B894"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UL Symbols</w:t>
            </w:r>
          </w:p>
        </w:tc>
        <w:tc>
          <w:tcPr>
            <w:tcW w:w="907" w:type="dxa"/>
            <w:shd w:val="clear" w:color="auto" w:fill="auto"/>
          </w:tcPr>
          <w:p w14:paraId="0BEAD305" w14:textId="77777777" w:rsidR="00774ACE" w:rsidRPr="004334F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tcPr>
          <w:p w14:paraId="4AAE24B5"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2 Symbols</w:t>
            </w:r>
          </w:p>
        </w:tc>
      </w:tr>
      <w:tr w:rsidR="00774ACE" w:rsidRPr="004334FE" w14:paraId="1BB248EF" w14:textId="77777777" w:rsidTr="00F06DFD">
        <w:tc>
          <w:tcPr>
            <w:tcW w:w="1799" w:type="dxa"/>
            <w:vMerge/>
            <w:shd w:val="clear" w:color="auto" w:fill="auto"/>
            <w:vAlign w:val="center"/>
          </w:tcPr>
          <w:p w14:paraId="77210F8F"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tcPr>
          <w:p w14:paraId="4A5EE340"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Number of slots between PDSCH and corresponding HARQ-ACK information</w:t>
            </w:r>
            <w:r w:rsidRPr="004334FE">
              <w:rPr>
                <w:rFonts w:ascii="Arial" w:hAnsi="Arial" w:cs="Arial"/>
                <w:sz w:val="18"/>
                <w:szCs w:val="22"/>
                <w:lang w:val="en-US" w:eastAsia="zh-CN"/>
              </w:rPr>
              <w:t xml:space="preserve"> </w:t>
            </w:r>
          </w:p>
        </w:tc>
        <w:tc>
          <w:tcPr>
            <w:tcW w:w="907" w:type="dxa"/>
            <w:shd w:val="clear" w:color="auto" w:fill="auto"/>
          </w:tcPr>
          <w:p w14:paraId="3540E34B" w14:textId="77777777" w:rsidR="00774ACE" w:rsidRPr="004334F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vAlign w:val="center"/>
          </w:tcPr>
          <w:p w14:paraId="155C944F"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3 if mod(</w:t>
            </w:r>
            <w:r w:rsidRPr="004334FE">
              <w:rPr>
                <w:rFonts w:ascii="Arial" w:hAnsi="Arial" w:cs="Arial"/>
                <w:sz w:val="18"/>
                <w:szCs w:val="22"/>
                <w:lang w:val="en-US" w:eastAsia="zh-CN"/>
              </w:rPr>
              <w:t>i</w:t>
            </w:r>
            <w:r w:rsidRPr="004334FE">
              <w:rPr>
                <w:rFonts w:ascii="Arial" w:hAnsi="Arial" w:cs="Arial"/>
                <w:sz w:val="18"/>
                <w:szCs w:val="22"/>
                <w:lang w:val="en-US"/>
              </w:rPr>
              <w:t>,4) = 0</w:t>
            </w:r>
            <w:r w:rsidRPr="004334FE">
              <w:rPr>
                <w:rFonts w:ascii="Arial" w:hAnsi="Arial" w:cs="Arial"/>
                <w:sz w:val="18"/>
                <w:szCs w:val="22"/>
                <w:lang w:val="en-US"/>
              </w:rPr>
              <w:br/>
              <w:t>2 if mod(i,4) = 1</w:t>
            </w:r>
            <w:r w:rsidRPr="004334FE">
              <w:rPr>
                <w:rFonts w:ascii="Arial" w:hAnsi="Arial" w:cs="Arial"/>
                <w:sz w:val="18"/>
                <w:szCs w:val="22"/>
                <w:lang w:val="en-US"/>
              </w:rPr>
              <w:br/>
              <w:t>5 if mod(i,4) = 2</w:t>
            </w:r>
            <w:r w:rsidRPr="004334FE">
              <w:rPr>
                <w:rFonts w:ascii="Arial" w:hAnsi="Arial" w:cs="Arial"/>
                <w:sz w:val="18"/>
                <w:szCs w:val="22"/>
                <w:lang w:val="en-US"/>
              </w:rPr>
              <w:br/>
              <w:t>4 if mod(i,4) = 3</w:t>
            </w:r>
          </w:p>
        </w:tc>
      </w:tr>
      <w:tr w:rsidR="00774ACE" w:rsidRPr="004334FE" w14:paraId="36771537" w14:textId="77777777" w:rsidTr="00F06DFD">
        <w:tc>
          <w:tcPr>
            <w:tcW w:w="1799" w:type="dxa"/>
            <w:vMerge/>
            <w:shd w:val="clear" w:color="auto" w:fill="auto"/>
            <w:vAlign w:val="center"/>
          </w:tcPr>
          <w:p w14:paraId="21A4AF13"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tcPr>
          <w:p w14:paraId="45DD32DC"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Duration of the COT </w:t>
            </w:r>
          </w:p>
        </w:tc>
        <w:tc>
          <w:tcPr>
            <w:tcW w:w="907" w:type="dxa"/>
            <w:shd w:val="clear" w:color="auto" w:fill="auto"/>
          </w:tcPr>
          <w:p w14:paraId="51F4FC49"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Slots</w:t>
            </w:r>
          </w:p>
        </w:tc>
        <w:tc>
          <w:tcPr>
            <w:tcW w:w="3412" w:type="dxa"/>
            <w:shd w:val="clear" w:color="auto" w:fill="auto"/>
            <w:vAlign w:val="center"/>
          </w:tcPr>
          <w:p w14:paraId="3E7F589B"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Random, uniformly distributed, subject to conditions (Note 2)</w:t>
            </w:r>
          </w:p>
        </w:tc>
      </w:tr>
      <w:tr w:rsidR="00774ACE" w:rsidRPr="004334FE" w14:paraId="56AA9BBC" w14:textId="77777777" w:rsidTr="00F06DFD">
        <w:tc>
          <w:tcPr>
            <w:tcW w:w="1799" w:type="dxa"/>
            <w:vMerge/>
            <w:shd w:val="clear" w:color="auto" w:fill="auto"/>
            <w:vAlign w:val="center"/>
          </w:tcPr>
          <w:p w14:paraId="1175AFD5" w14:textId="77777777" w:rsidR="00774ACE" w:rsidRPr="004334FE" w:rsidRDefault="00774ACE" w:rsidP="00774ACE">
            <w:pPr>
              <w:keepNext/>
              <w:keepLines/>
              <w:spacing w:after="0" w:line="259" w:lineRule="auto"/>
              <w:rPr>
                <w:rFonts w:ascii="Arial" w:hAnsi="Arial" w:cs="Arial"/>
                <w:sz w:val="18"/>
                <w:szCs w:val="22"/>
                <w:lang w:val="en-US"/>
              </w:rPr>
            </w:pPr>
          </w:p>
        </w:tc>
        <w:tc>
          <w:tcPr>
            <w:tcW w:w="3503" w:type="dxa"/>
            <w:shd w:val="clear" w:color="auto" w:fill="auto"/>
          </w:tcPr>
          <w:p w14:paraId="6AE7317A"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PDSCH Allocation in the last Slot of the COT</w:t>
            </w:r>
          </w:p>
        </w:tc>
        <w:tc>
          <w:tcPr>
            <w:tcW w:w="907" w:type="dxa"/>
            <w:shd w:val="clear" w:color="auto" w:fill="auto"/>
          </w:tcPr>
          <w:p w14:paraId="426210E1"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Symbols</w:t>
            </w:r>
          </w:p>
        </w:tc>
        <w:tc>
          <w:tcPr>
            <w:tcW w:w="3412" w:type="dxa"/>
            <w:shd w:val="clear" w:color="auto" w:fill="auto"/>
            <w:vAlign w:val="center"/>
          </w:tcPr>
          <w:p w14:paraId="472E4F72" w14:textId="77777777" w:rsidR="00774ACE" w:rsidRPr="004334FE" w:rsidRDefault="00774ACE" w:rsidP="00774ACE">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Random, uniformly distributed, subject to conditions (Note 3)</w:t>
            </w:r>
          </w:p>
        </w:tc>
      </w:tr>
      <w:tr w:rsidR="00774ACE" w:rsidRPr="004334FE" w14:paraId="16E92A53" w14:textId="77777777" w:rsidTr="00F06DFD">
        <w:trPr>
          <w:trHeight w:val="532"/>
        </w:trPr>
        <w:tc>
          <w:tcPr>
            <w:tcW w:w="9621" w:type="dxa"/>
            <w:gridSpan w:val="4"/>
            <w:shd w:val="clear" w:color="auto" w:fill="auto"/>
            <w:vAlign w:val="center"/>
          </w:tcPr>
          <w:p w14:paraId="6A255489" w14:textId="77777777" w:rsidR="00774ACE" w:rsidRPr="004334FE" w:rsidRDefault="00774ACE" w:rsidP="00774ACE">
            <w:pPr>
              <w:keepNext/>
              <w:keepLines/>
              <w:spacing w:after="0" w:line="259" w:lineRule="auto"/>
              <w:rPr>
                <w:rFonts w:ascii="Arial" w:hAnsi="Arial" w:cs="Arial"/>
                <w:sz w:val="18"/>
                <w:szCs w:val="22"/>
                <w:lang w:val="en-US"/>
              </w:rPr>
            </w:pPr>
            <w:r w:rsidRPr="004334FE">
              <w:rPr>
                <w:rFonts w:ascii="Arial" w:hAnsi="Arial" w:cs="Arial"/>
                <w:sz w:val="18"/>
                <w:szCs w:val="22"/>
                <w:lang w:val="en-US"/>
              </w:rPr>
              <w:t>Notes:</w:t>
            </w:r>
          </w:p>
          <w:p w14:paraId="3528F26C" w14:textId="77777777" w:rsidR="00774ACE" w:rsidRPr="004334FE" w:rsidRDefault="00774ACE" w:rsidP="00774ACE">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4334FE">
              <w:rPr>
                <w:rFonts w:ascii="Arial" w:hAnsi="Arial" w:cs="Arial"/>
                <w:sz w:val="18"/>
                <w:szCs w:val="22"/>
                <w:lang w:val="en-US"/>
              </w:rPr>
              <w:t xml:space="preserve">The Fixed Frame Period denomination applies only for </w:t>
            </w:r>
            <w:r w:rsidRPr="004334FE">
              <w:rPr>
                <w:rFonts w:ascii="Arial" w:hAnsi="Arial" w:cs="Arial"/>
                <w:i/>
                <w:iCs/>
                <w:sz w:val="18"/>
                <w:szCs w:val="22"/>
                <w:lang w:val="en-US"/>
              </w:rPr>
              <w:t>ChannelAccessType-r16 = ‘</w:t>
            </w:r>
            <w:proofErr w:type="spellStart"/>
            <w:r w:rsidRPr="004334FE">
              <w:rPr>
                <w:rFonts w:ascii="Arial" w:hAnsi="Arial" w:cs="Arial"/>
                <w:i/>
                <w:iCs/>
                <w:sz w:val="18"/>
                <w:szCs w:val="22"/>
                <w:lang w:val="en-US"/>
              </w:rPr>
              <w:t>semistatic</w:t>
            </w:r>
            <w:proofErr w:type="spellEnd"/>
            <w:r w:rsidRPr="004334FE">
              <w:rPr>
                <w:rFonts w:ascii="Arial" w:hAnsi="Arial" w:cs="Arial"/>
                <w:i/>
                <w:iCs/>
                <w:sz w:val="18"/>
                <w:szCs w:val="22"/>
                <w:lang w:val="en-US"/>
              </w:rPr>
              <w:t xml:space="preserve">’. </w:t>
            </w:r>
            <w:r w:rsidRPr="004334FE">
              <w:rPr>
                <w:rFonts w:ascii="Arial" w:hAnsi="Arial" w:cs="Arial"/>
                <w:sz w:val="18"/>
                <w:szCs w:val="22"/>
                <w:lang w:val="en-US"/>
              </w:rPr>
              <w:t xml:space="preserve">For </w:t>
            </w:r>
            <w:r w:rsidRPr="004334FE">
              <w:rPr>
                <w:rFonts w:ascii="Arial" w:hAnsi="Arial" w:cs="Arial"/>
                <w:i/>
                <w:iCs/>
                <w:sz w:val="18"/>
                <w:szCs w:val="22"/>
                <w:lang w:val="en-US"/>
              </w:rPr>
              <w:t xml:space="preserve">ChannelAccessType-r16 = ‘dynamic’ </w:t>
            </w:r>
            <w:r w:rsidRPr="004334FE">
              <w:rPr>
                <w:rFonts w:ascii="Arial" w:hAnsi="Arial" w:cs="Arial"/>
                <w:sz w:val="18"/>
                <w:szCs w:val="22"/>
                <w:lang w:val="en-US"/>
              </w:rPr>
              <w:t>this parameter is identified only as DL Transmission Model Period.</w:t>
            </w:r>
          </w:p>
          <w:p w14:paraId="7EE8ED3A" w14:textId="77777777" w:rsidR="00774ACE" w:rsidRPr="004334FE" w:rsidRDefault="00774ACE" w:rsidP="00774ACE">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4334FE">
              <w:rPr>
                <w:rFonts w:ascii="Arial" w:hAnsi="Arial" w:cs="Arial"/>
                <w:sz w:val="18"/>
                <w:szCs w:val="22"/>
                <w:lang w:val="en-US"/>
              </w:rPr>
              <w:t>The random COT Duration cannot exceed the Maximum COT Duration, and cannot be smaller than the DRS duration.</w:t>
            </w:r>
          </w:p>
          <w:p w14:paraId="48E1BBA9" w14:textId="77777777" w:rsidR="00774ACE" w:rsidRPr="004334FE" w:rsidRDefault="00774ACE" w:rsidP="00774ACE">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4334FE">
              <w:rPr>
                <w:rFonts w:ascii="Arial" w:hAnsi="Arial" w:cs="Arial"/>
                <w:sz w:val="18"/>
                <w:szCs w:val="22"/>
                <w:lang w:val="en-US"/>
              </w:rPr>
              <w:t>The duration of the PDSCH Allocation in the last Slot of the COT must account for Idle Time, Guard Symbols and UL Symbols, all transmitted at the end of the COT. If the duration of the random COT (in slots) coincides with the Maximum COT duration (in slots), the maximum PDSCH Allocation duration must be reduced accordingly.</w:t>
            </w:r>
          </w:p>
        </w:tc>
      </w:tr>
    </w:tbl>
    <w:p w14:paraId="47BE8954" w14:textId="77777777" w:rsidR="0053158D" w:rsidRPr="004334FE" w:rsidRDefault="0053158D" w:rsidP="005315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3A72E75" w14:textId="77777777" w:rsidR="0053158D" w:rsidRPr="004334FE" w:rsidRDefault="0053158D" w:rsidP="005315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3BDD07BC" w14:textId="51E126FF" w:rsidR="00DD19DE" w:rsidRPr="004334FE" w:rsidRDefault="00DD19DE" w:rsidP="00DD19DE">
      <w:pPr>
        <w:rPr>
          <w:color w:val="0070C0"/>
          <w:lang w:val="en-US" w:eastAsia="zh-CN"/>
        </w:rPr>
      </w:pPr>
    </w:p>
    <w:p w14:paraId="45A1EFC9" w14:textId="77777777" w:rsidR="00B0492C" w:rsidRPr="004334FE" w:rsidRDefault="00B0492C" w:rsidP="00DD19DE">
      <w:pPr>
        <w:rPr>
          <w:color w:val="0070C0"/>
          <w:lang w:val="en-US" w:eastAsia="zh-CN"/>
        </w:rPr>
      </w:pPr>
    </w:p>
    <w:p w14:paraId="297E9BED" w14:textId="77777777" w:rsidR="00DD19DE" w:rsidRPr="004334FE" w:rsidRDefault="00DD19DE" w:rsidP="00DD19DE">
      <w:pPr>
        <w:pStyle w:val="Heading2"/>
      </w:pPr>
      <w:r w:rsidRPr="004334FE">
        <w:t>Companies</w:t>
      </w:r>
      <w:r w:rsidRPr="004334FE">
        <w:rPr>
          <w:rFonts w:hint="eastAsia"/>
        </w:rPr>
        <w:t xml:space="preserve"> views</w:t>
      </w:r>
      <w:r w:rsidRPr="004334FE">
        <w:t>’</w:t>
      </w:r>
      <w:r w:rsidRPr="004334FE">
        <w:rPr>
          <w:rFonts w:hint="eastAsia"/>
        </w:rPr>
        <w:t xml:space="preserve"> collection for 1st round </w:t>
      </w:r>
    </w:p>
    <w:p w14:paraId="7930AAC3" w14:textId="77777777" w:rsidR="00DD19DE" w:rsidRPr="004334FE" w:rsidRDefault="00DD19DE">
      <w:pPr>
        <w:pStyle w:val="Heading3"/>
        <w:rPr>
          <w:sz w:val="24"/>
          <w:szCs w:val="16"/>
        </w:rPr>
      </w:pPr>
      <w:r w:rsidRPr="004334FE">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rsidRPr="004334FE" w14:paraId="2569E648" w14:textId="77777777" w:rsidTr="004D14A4">
        <w:tc>
          <w:tcPr>
            <w:tcW w:w="1236" w:type="dxa"/>
          </w:tcPr>
          <w:p w14:paraId="5B13E89C" w14:textId="77777777" w:rsidR="00DD19DE" w:rsidRPr="004334FE" w:rsidRDefault="00DD19DE" w:rsidP="00F06DFD">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25CF868F" w14:textId="77777777" w:rsidR="00DD19DE" w:rsidRPr="004334FE" w:rsidRDefault="00DD19DE" w:rsidP="00F06DFD">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DD19DE" w:rsidRPr="004334FE" w14:paraId="0F0AC914" w14:textId="77777777" w:rsidTr="004D14A4">
        <w:tc>
          <w:tcPr>
            <w:tcW w:w="1236" w:type="dxa"/>
          </w:tcPr>
          <w:p w14:paraId="6AB412D3"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XXX</w:t>
            </w:r>
          </w:p>
        </w:tc>
        <w:tc>
          <w:tcPr>
            <w:tcW w:w="8395" w:type="dxa"/>
          </w:tcPr>
          <w:p w14:paraId="19430B1C" w14:textId="65DE03F0"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 xml:space="preserve">Sub </w:t>
            </w:r>
            <w:r w:rsidR="00142BB9" w:rsidRPr="004334FE">
              <w:rPr>
                <w:rFonts w:eastAsiaTheme="minorEastAsia" w:hint="eastAsia"/>
                <w:color w:val="0070C0"/>
                <w:lang w:val="en-US" w:eastAsia="zh-CN"/>
              </w:rPr>
              <w:t>topic</w:t>
            </w:r>
            <w:r w:rsidRPr="004334FE">
              <w:rPr>
                <w:rFonts w:eastAsiaTheme="minorEastAsia" w:hint="eastAsia"/>
                <w:color w:val="0070C0"/>
                <w:lang w:val="en-US" w:eastAsia="zh-CN"/>
              </w:rPr>
              <w:t xml:space="preserve"> </w:t>
            </w:r>
            <w:r w:rsidR="00FA5848" w:rsidRPr="004334FE">
              <w:rPr>
                <w:rFonts w:eastAsiaTheme="minorEastAsia"/>
                <w:color w:val="0070C0"/>
                <w:lang w:val="en-US" w:eastAsia="zh-CN"/>
              </w:rPr>
              <w:t>2</w:t>
            </w:r>
            <w:r w:rsidRPr="004334FE">
              <w:rPr>
                <w:rFonts w:eastAsiaTheme="minorEastAsia"/>
                <w:color w:val="0070C0"/>
                <w:lang w:val="en-US" w:eastAsia="zh-CN"/>
              </w:rPr>
              <w:t>-</w:t>
            </w:r>
            <w:r w:rsidRPr="004334FE">
              <w:rPr>
                <w:rFonts w:eastAsiaTheme="minorEastAsia" w:hint="eastAsia"/>
                <w:color w:val="0070C0"/>
                <w:lang w:val="en-US" w:eastAsia="zh-CN"/>
              </w:rPr>
              <w:t xml:space="preserve">1: </w:t>
            </w:r>
          </w:p>
          <w:p w14:paraId="3C0DFE93" w14:textId="114A0002"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 xml:space="preserve">Sub </w:t>
            </w:r>
            <w:r w:rsidR="00142BB9" w:rsidRPr="004334FE">
              <w:rPr>
                <w:rFonts w:eastAsiaTheme="minorEastAsia" w:hint="eastAsia"/>
                <w:color w:val="0070C0"/>
                <w:lang w:val="en-US" w:eastAsia="zh-CN"/>
              </w:rPr>
              <w:t>topic</w:t>
            </w:r>
            <w:r w:rsidRPr="004334FE">
              <w:rPr>
                <w:rFonts w:eastAsiaTheme="minorEastAsia" w:hint="eastAsia"/>
                <w:color w:val="0070C0"/>
                <w:lang w:val="en-US" w:eastAsia="zh-CN"/>
              </w:rPr>
              <w:t xml:space="preserve"> </w:t>
            </w:r>
            <w:r w:rsidR="00FA5848" w:rsidRPr="004334FE">
              <w:rPr>
                <w:rFonts w:eastAsiaTheme="minorEastAsia"/>
                <w:color w:val="0070C0"/>
                <w:lang w:val="en-US" w:eastAsia="zh-CN"/>
              </w:rPr>
              <w:t>2</w:t>
            </w:r>
            <w:r w:rsidRPr="004334FE">
              <w:rPr>
                <w:rFonts w:eastAsiaTheme="minorEastAsia"/>
                <w:color w:val="0070C0"/>
                <w:lang w:val="en-US" w:eastAsia="zh-CN"/>
              </w:rPr>
              <w:t>-</w:t>
            </w:r>
            <w:r w:rsidRPr="004334FE">
              <w:rPr>
                <w:rFonts w:eastAsiaTheme="minorEastAsia" w:hint="eastAsia"/>
                <w:color w:val="0070C0"/>
                <w:lang w:val="en-US" w:eastAsia="zh-CN"/>
              </w:rPr>
              <w:t>2:</w:t>
            </w:r>
          </w:p>
          <w:p w14:paraId="7FEC193A" w14:textId="77777777" w:rsidR="00DD19DE" w:rsidRPr="004334FE" w:rsidRDefault="00DD19DE" w:rsidP="00F06DFD">
            <w:pPr>
              <w:spacing w:after="120"/>
              <w:rPr>
                <w:rFonts w:eastAsiaTheme="minorEastAsia"/>
                <w:color w:val="0070C0"/>
                <w:lang w:val="en-US" w:eastAsia="zh-CN"/>
              </w:rPr>
            </w:pPr>
            <w:r w:rsidRPr="004334FE">
              <w:rPr>
                <w:rFonts w:eastAsiaTheme="minorEastAsia"/>
                <w:color w:val="0070C0"/>
                <w:lang w:val="en-US" w:eastAsia="zh-CN"/>
              </w:rPr>
              <w:t>…</w:t>
            </w:r>
            <w:r w:rsidRPr="004334FE">
              <w:rPr>
                <w:rFonts w:eastAsiaTheme="minorEastAsia" w:hint="eastAsia"/>
                <w:color w:val="0070C0"/>
                <w:lang w:val="en-US" w:eastAsia="zh-CN"/>
              </w:rPr>
              <w:t>.</w:t>
            </w:r>
          </w:p>
          <w:p w14:paraId="1F90BF62"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Others:</w:t>
            </w:r>
          </w:p>
        </w:tc>
      </w:tr>
      <w:tr w:rsidR="00C81D64" w:rsidRPr="004334FE" w14:paraId="4BAC4204" w14:textId="77777777" w:rsidTr="004D14A4">
        <w:tc>
          <w:tcPr>
            <w:tcW w:w="1236" w:type="dxa"/>
          </w:tcPr>
          <w:p w14:paraId="4B999745" w14:textId="6C1218CF" w:rsidR="00C81D64" w:rsidRPr="004334FE" w:rsidRDefault="00C81D64" w:rsidP="00F06DFD">
            <w:pPr>
              <w:spacing w:after="120"/>
              <w:rPr>
                <w:rFonts w:eastAsiaTheme="minorEastAsia"/>
                <w:lang w:val="en-US" w:eastAsia="zh-CN"/>
              </w:rPr>
            </w:pPr>
            <w:r w:rsidRPr="004334FE">
              <w:rPr>
                <w:rFonts w:eastAsiaTheme="minorEastAsia"/>
                <w:lang w:val="en-US" w:eastAsia="zh-CN"/>
              </w:rPr>
              <w:lastRenderedPageBreak/>
              <w:t>Ericsson</w:t>
            </w:r>
          </w:p>
        </w:tc>
        <w:tc>
          <w:tcPr>
            <w:tcW w:w="8395" w:type="dxa"/>
          </w:tcPr>
          <w:p w14:paraId="5AEEDCB5" w14:textId="77777777" w:rsidR="00F06DFD" w:rsidRPr="004334FE" w:rsidRDefault="00F06DFD" w:rsidP="00F06DFD">
            <w:pPr>
              <w:rPr>
                <w:b/>
                <w:u w:val="single"/>
                <w:lang w:eastAsia="ko-KR"/>
              </w:rPr>
            </w:pPr>
            <w:r w:rsidRPr="004334FE">
              <w:rPr>
                <w:b/>
                <w:u w:val="single"/>
                <w:lang w:eastAsia="ko-KR"/>
              </w:rPr>
              <w:t>Issue 2-1-1: Whether to consider UL LBT Failure in DL demodulation tests;</w:t>
            </w:r>
          </w:p>
          <w:p w14:paraId="12434CAF" w14:textId="77777777" w:rsidR="00C81D64" w:rsidRPr="004334FE" w:rsidRDefault="00F06DFD" w:rsidP="00F06DFD">
            <w:pPr>
              <w:spacing w:after="120"/>
              <w:rPr>
                <w:rFonts w:eastAsiaTheme="minorEastAsia"/>
                <w:lang w:eastAsia="zh-CN"/>
              </w:rPr>
            </w:pPr>
            <w:r w:rsidRPr="004334FE">
              <w:rPr>
                <w:rFonts w:eastAsiaTheme="minorEastAsia"/>
                <w:lang w:eastAsia="zh-CN"/>
              </w:rPr>
              <w:t>Agree with WF</w:t>
            </w:r>
          </w:p>
          <w:p w14:paraId="5E163985" w14:textId="77777777" w:rsidR="00F06DFD" w:rsidRPr="004334FE" w:rsidRDefault="00F06DFD" w:rsidP="00F06DFD">
            <w:pPr>
              <w:spacing w:after="120"/>
              <w:rPr>
                <w:b/>
                <w:u w:val="single"/>
                <w:lang w:eastAsia="ko-KR"/>
              </w:rPr>
            </w:pPr>
            <w:r w:rsidRPr="004334FE">
              <w:rPr>
                <w:b/>
                <w:u w:val="single"/>
                <w:lang w:eastAsia="ko-KR"/>
              </w:rPr>
              <w:t>Issue 2-1-2: Whether to schedule UL in every COT, to receive HARQ-ACK;</w:t>
            </w:r>
          </w:p>
          <w:p w14:paraId="21EB5C70" w14:textId="693E6A05" w:rsidR="00F06DFD" w:rsidRPr="004334FE" w:rsidRDefault="00FA7154" w:rsidP="00F06DFD">
            <w:pPr>
              <w:spacing w:after="120"/>
              <w:rPr>
                <w:rFonts w:eastAsiaTheme="minorEastAsia"/>
                <w:bCs/>
                <w:lang w:eastAsia="zh-CN"/>
              </w:rPr>
            </w:pPr>
            <w:r w:rsidRPr="004334FE">
              <w:rPr>
                <w:rFonts w:eastAsiaTheme="minorEastAsia"/>
                <w:bCs/>
                <w:lang w:eastAsia="zh-CN"/>
              </w:rPr>
              <w:t>The intention of Option 1 is to simplify the transmission model and weaken the DL LBT impact on the final performance. Option 1a could be an option but it seems need a very large buffer to handle all possible situations. We are glad to see more better proposal from companies.</w:t>
            </w:r>
          </w:p>
          <w:p w14:paraId="61C8184F" w14:textId="3A606419" w:rsidR="00F06DFD" w:rsidRPr="004334FE" w:rsidRDefault="00FA7154" w:rsidP="00F06DFD">
            <w:pPr>
              <w:spacing w:after="120"/>
              <w:rPr>
                <w:rFonts w:eastAsiaTheme="minorEastAsia"/>
                <w:bCs/>
                <w:lang w:eastAsia="zh-CN"/>
              </w:rPr>
            </w:pPr>
            <w:r w:rsidRPr="004334FE">
              <w:rPr>
                <w:b/>
                <w:u w:val="single"/>
                <w:lang w:eastAsia="ko-KR"/>
              </w:rPr>
              <w:t>Issue 2-1-3: Whether to a define a single set of PDSCH Requirements for the unlicensed cell, for both scenario A and C.</w:t>
            </w:r>
          </w:p>
          <w:p w14:paraId="0A61AA61" w14:textId="7D01F14E" w:rsidR="00F06DFD" w:rsidRPr="004334FE" w:rsidRDefault="00FA7154" w:rsidP="00F06DFD">
            <w:pPr>
              <w:spacing w:after="120"/>
              <w:rPr>
                <w:rFonts w:eastAsiaTheme="minorEastAsia"/>
                <w:bCs/>
                <w:lang w:eastAsia="zh-CN"/>
              </w:rPr>
            </w:pPr>
            <w:r w:rsidRPr="004334FE">
              <w:rPr>
                <w:rFonts w:eastAsiaTheme="minorEastAsia"/>
                <w:bCs/>
                <w:lang w:eastAsia="zh-CN"/>
              </w:rPr>
              <w:t xml:space="preserve">We realized that it is not easy to define only one set of requirements for both scenarios. Companies can further discuss the possibility of it. </w:t>
            </w:r>
          </w:p>
          <w:p w14:paraId="7F5E8D07" w14:textId="2517ECC1" w:rsidR="00FA7154" w:rsidRPr="004334FE" w:rsidRDefault="00FA7154" w:rsidP="00F06DFD">
            <w:pPr>
              <w:spacing w:after="120"/>
              <w:rPr>
                <w:rFonts w:eastAsiaTheme="minorEastAsia"/>
                <w:bCs/>
                <w:lang w:eastAsia="zh-CN"/>
              </w:rPr>
            </w:pPr>
            <w:r w:rsidRPr="004334FE">
              <w:rPr>
                <w:b/>
                <w:u w:val="single"/>
                <w:lang w:eastAsia="ko-KR"/>
              </w:rPr>
              <w:t>Issue 2-1-4: Whether to define Scenario A PDSCH requirements for the licensed cell based on Rel-16 NR CA requirements:</w:t>
            </w:r>
          </w:p>
          <w:p w14:paraId="2F504CC3" w14:textId="772B2533" w:rsidR="00FA7154" w:rsidRPr="004334FE" w:rsidRDefault="00FA7154" w:rsidP="00F06DFD">
            <w:pPr>
              <w:spacing w:after="120"/>
              <w:rPr>
                <w:rFonts w:eastAsiaTheme="minorEastAsia"/>
                <w:bCs/>
                <w:lang w:eastAsia="zh-CN"/>
              </w:rPr>
            </w:pPr>
            <w:r w:rsidRPr="004334FE">
              <w:rPr>
                <w:rFonts w:eastAsiaTheme="minorEastAsia"/>
                <w:bCs/>
                <w:lang w:eastAsia="zh-CN"/>
              </w:rPr>
              <w:t xml:space="preserve">Both options have similar intention. </w:t>
            </w:r>
          </w:p>
          <w:p w14:paraId="4D3F0565" w14:textId="6DCDDDF0" w:rsidR="00FA7154" w:rsidRPr="004334FE" w:rsidRDefault="00FA7154" w:rsidP="00F06DFD">
            <w:pPr>
              <w:spacing w:after="120"/>
              <w:rPr>
                <w:rFonts w:eastAsiaTheme="minorEastAsia"/>
                <w:bCs/>
                <w:lang w:eastAsia="zh-CN"/>
              </w:rPr>
            </w:pPr>
            <w:r w:rsidRPr="004334FE">
              <w:rPr>
                <w:b/>
                <w:u w:val="single"/>
                <w:lang w:eastAsia="ko-KR"/>
              </w:rPr>
              <w:t>Issue 2-1-5: Whether to define Scenario C PDSCH requirements using Rel-15 NR PDSCH Requirements as a starting point</w:t>
            </w:r>
          </w:p>
          <w:p w14:paraId="5A431AE2" w14:textId="0C1E12EB" w:rsidR="00FA7154" w:rsidRPr="004334FE" w:rsidRDefault="00BD6269" w:rsidP="00F06DFD">
            <w:pPr>
              <w:spacing w:after="120"/>
              <w:rPr>
                <w:rFonts w:eastAsiaTheme="minorEastAsia"/>
                <w:bCs/>
                <w:lang w:eastAsia="zh-CN"/>
              </w:rPr>
            </w:pPr>
            <w:r w:rsidRPr="004334FE">
              <w:rPr>
                <w:rFonts w:eastAsiaTheme="minorEastAsia"/>
                <w:bCs/>
                <w:lang w:eastAsia="zh-CN"/>
              </w:rPr>
              <w:t xml:space="preserve">We are open for this issue. </w:t>
            </w:r>
          </w:p>
          <w:p w14:paraId="39239500" w14:textId="34BA2804" w:rsidR="00FA7154" w:rsidRPr="004334FE" w:rsidRDefault="00BD6269" w:rsidP="00F06DFD">
            <w:pPr>
              <w:spacing w:after="120"/>
              <w:rPr>
                <w:rFonts w:eastAsiaTheme="minorEastAsia"/>
                <w:bCs/>
                <w:lang w:eastAsia="zh-CN"/>
              </w:rPr>
            </w:pPr>
            <w:r w:rsidRPr="004334FE">
              <w:rPr>
                <w:b/>
                <w:u w:val="single"/>
                <w:lang w:eastAsia="ko-KR"/>
              </w:rPr>
              <w:t>Issue 2-1-6: Bandwidth to be used for the definition of the requirements;</w:t>
            </w:r>
          </w:p>
          <w:p w14:paraId="4050D6CF" w14:textId="5E251574" w:rsidR="00BD6269" w:rsidRPr="004334FE" w:rsidRDefault="00FC4BCD" w:rsidP="00F06DFD">
            <w:pPr>
              <w:spacing w:after="120"/>
              <w:rPr>
                <w:rFonts w:eastAsiaTheme="minorEastAsia"/>
                <w:bCs/>
                <w:lang w:eastAsia="zh-CN"/>
              </w:rPr>
            </w:pPr>
            <w:r w:rsidRPr="004334FE">
              <w:rPr>
                <w:rFonts w:eastAsiaTheme="minorEastAsia"/>
                <w:bCs/>
                <w:lang w:eastAsia="zh-CN"/>
              </w:rPr>
              <w:t xml:space="preserve">We think this issue should be discussed based on different scenarios, LAA (CA) and standalone. </w:t>
            </w:r>
            <w:r w:rsidR="00BD6269" w:rsidRPr="004334FE">
              <w:rPr>
                <w:rFonts w:eastAsiaTheme="minorEastAsia"/>
                <w:bCs/>
                <w:lang w:eastAsia="zh-CN"/>
              </w:rPr>
              <w:t>For current CA requirements, the applicability rules are the same as “the largest supported bandwidth”. If we follow the same rule, then all possible bandwidth should be defined to meet the applicability rule. Otherwise, a new applicability rule might be needed.</w:t>
            </w:r>
            <w:r w:rsidRPr="004334FE">
              <w:rPr>
                <w:rFonts w:eastAsiaTheme="minorEastAsia"/>
                <w:bCs/>
                <w:lang w:eastAsia="zh-CN"/>
              </w:rPr>
              <w:t xml:space="preserve"> For standalone, we can only define requirements for general bandwidth which could be 20MHz because wideband transmission mode 1 only have 20MHz component carriers.  </w:t>
            </w:r>
          </w:p>
          <w:p w14:paraId="7EF4CEDC" w14:textId="77777777" w:rsidR="00810587" w:rsidRPr="004334FE" w:rsidRDefault="00810587" w:rsidP="00810587">
            <w:pPr>
              <w:rPr>
                <w:b/>
                <w:u w:val="single"/>
                <w:lang w:eastAsia="ko-KR"/>
              </w:rPr>
            </w:pPr>
            <w:r w:rsidRPr="004334FE">
              <w:rPr>
                <w:b/>
                <w:u w:val="single"/>
                <w:lang w:eastAsia="ko-KR"/>
              </w:rPr>
              <w:t>Issue 2-2-1: Whether to define separate LBT models, depending on Channel Access Type</w:t>
            </w:r>
          </w:p>
          <w:p w14:paraId="5688438B" w14:textId="0785A260" w:rsidR="00BD6269" w:rsidRPr="004334FE" w:rsidRDefault="00565591" w:rsidP="00F06DFD">
            <w:pPr>
              <w:spacing w:after="120"/>
              <w:rPr>
                <w:rFonts w:eastAsiaTheme="minorEastAsia"/>
                <w:bCs/>
                <w:lang w:eastAsia="zh-CN"/>
              </w:rPr>
            </w:pPr>
            <w:r w:rsidRPr="004334FE">
              <w:rPr>
                <w:rFonts w:eastAsiaTheme="minorEastAsia"/>
                <w:bCs/>
                <w:lang w:eastAsia="zh-CN"/>
              </w:rPr>
              <w:t xml:space="preserve">Agree with WF to use single LBT model. </w:t>
            </w:r>
          </w:p>
          <w:p w14:paraId="2CB2F7FF" w14:textId="69748DCF" w:rsidR="00565591" w:rsidRPr="004334FE" w:rsidRDefault="00565591" w:rsidP="00F06DFD">
            <w:pPr>
              <w:spacing w:after="120"/>
              <w:rPr>
                <w:rFonts w:eastAsiaTheme="minorEastAsia"/>
                <w:bCs/>
                <w:lang w:eastAsia="zh-CN"/>
              </w:rPr>
            </w:pPr>
            <w:r w:rsidRPr="004334FE">
              <w:rPr>
                <w:b/>
                <w:u w:val="single"/>
                <w:lang w:eastAsia="ko-KR"/>
              </w:rPr>
              <w:t>Issue 2-2-2: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w:t>
            </w:r>
          </w:p>
          <w:p w14:paraId="0EF9E664" w14:textId="3C0890F2" w:rsidR="00565591" w:rsidRPr="004334FE" w:rsidRDefault="00565591" w:rsidP="00F06DFD">
            <w:pPr>
              <w:spacing w:after="120"/>
              <w:rPr>
                <w:rFonts w:eastAsiaTheme="minorEastAsia"/>
                <w:bCs/>
                <w:lang w:eastAsia="zh-CN"/>
              </w:rPr>
            </w:pPr>
            <w:r w:rsidRPr="004334FE">
              <w:rPr>
                <w:b/>
                <w:u w:val="single"/>
                <w:lang w:eastAsia="ko-KR"/>
              </w:rPr>
              <w:t>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1753241A" w14:textId="5465E333" w:rsidR="00CB5398" w:rsidRPr="004334FE" w:rsidRDefault="00565591" w:rsidP="00F06DFD">
            <w:pPr>
              <w:spacing w:after="120"/>
              <w:rPr>
                <w:rFonts w:eastAsiaTheme="minorEastAsia"/>
                <w:bCs/>
                <w:lang w:eastAsia="zh-CN"/>
              </w:rPr>
            </w:pPr>
            <w:r w:rsidRPr="004334FE">
              <w:rPr>
                <w:rFonts w:eastAsiaTheme="minorEastAsia"/>
                <w:bCs/>
                <w:lang w:eastAsia="zh-CN"/>
              </w:rPr>
              <w:t xml:space="preserve">We think probability 0.5 is a natural value for defining random scenario, otherwise we might need some investigation to prove other value is more suitable. </w:t>
            </w:r>
            <w:r w:rsidR="00B338DF" w:rsidRPr="004334FE">
              <w:rPr>
                <w:rFonts w:eastAsiaTheme="minorEastAsia"/>
                <w:bCs/>
                <w:lang w:eastAsia="zh-CN"/>
              </w:rPr>
              <w:t xml:space="preserve">For Scenario </w:t>
            </w:r>
            <w:r w:rsidR="00CB5398" w:rsidRPr="004334FE">
              <w:rPr>
                <w:rFonts w:eastAsiaTheme="minorEastAsia"/>
                <w:bCs/>
                <w:lang w:eastAsia="zh-CN"/>
              </w:rPr>
              <w:t>C</w:t>
            </w:r>
            <w:r w:rsidR="00B338DF" w:rsidRPr="004334FE">
              <w:rPr>
                <w:rFonts w:eastAsiaTheme="minorEastAsia"/>
                <w:bCs/>
                <w:lang w:eastAsia="zh-CN"/>
              </w:rPr>
              <w:t xml:space="preserve">, </w:t>
            </w:r>
            <w:r w:rsidR="00CB5398" w:rsidRPr="004334FE">
              <w:rPr>
                <w:rFonts w:eastAsiaTheme="minorEastAsia"/>
                <w:bCs/>
                <w:lang w:eastAsia="zh-CN"/>
              </w:rPr>
              <w:t>there might be less competition than Scenario A</w:t>
            </w:r>
            <w:r w:rsidR="002F71B3" w:rsidRPr="004334FE">
              <w:rPr>
                <w:rFonts w:eastAsiaTheme="minorEastAsia"/>
                <w:bCs/>
                <w:lang w:eastAsia="zh-CN"/>
              </w:rPr>
              <w:t>,</w:t>
            </w:r>
            <w:r w:rsidR="00CB5398" w:rsidRPr="004334FE">
              <w:rPr>
                <w:rFonts w:eastAsiaTheme="minorEastAsia"/>
                <w:bCs/>
                <w:lang w:eastAsia="zh-CN"/>
              </w:rPr>
              <w:t xml:space="preserve"> but it is also hard to say probability </w:t>
            </w:r>
            <w:r w:rsidR="002F71B3" w:rsidRPr="004334FE">
              <w:rPr>
                <w:rFonts w:eastAsiaTheme="minorEastAsia"/>
                <w:bCs/>
                <w:lang w:eastAsia="zh-CN"/>
              </w:rPr>
              <w:t>should be</w:t>
            </w:r>
            <w:r w:rsidR="00CB5398" w:rsidRPr="004334FE">
              <w:rPr>
                <w:rFonts w:eastAsiaTheme="minorEastAsia"/>
                <w:bCs/>
                <w:lang w:eastAsia="zh-CN"/>
              </w:rPr>
              <w:t xml:space="preserve"> 0 or 0.01.</w:t>
            </w:r>
            <w:r w:rsidR="002F71B3" w:rsidRPr="004334FE">
              <w:rPr>
                <w:rFonts w:eastAsiaTheme="minorEastAsia"/>
                <w:bCs/>
                <w:lang w:eastAsia="zh-CN"/>
              </w:rPr>
              <w:t xml:space="preserve"> More clarification is needed.</w:t>
            </w:r>
            <w:r w:rsidR="00CB5398" w:rsidRPr="004334FE">
              <w:rPr>
                <w:rFonts w:eastAsiaTheme="minorEastAsia"/>
                <w:bCs/>
                <w:lang w:eastAsia="zh-CN"/>
              </w:rPr>
              <w:t xml:space="preserve"> </w:t>
            </w:r>
          </w:p>
          <w:p w14:paraId="290987E8" w14:textId="77777777" w:rsidR="00CB5398" w:rsidRPr="004334FE" w:rsidRDefault="00CB5398" w:rsidP="00F06DFD">
            <w:pPr>
              <w:spacing w:after="120"/>
              <w:rPr>
                <w:rFonts w:eastAsiaTheme="minorEastAsia"/>
                <w:bCs/>
                <w:lang w:eastAsia="zh-CN"/>
              </w:rPr>
            </w:pPr>
            <w:r w:rsidRPr="004334FE">
              <w:rPr>
                <w:rFonts w:eastAsiaTheme="minorEastAsia"/>
                <w:bCs/>
                <w:lang w:eastAsia="zh-CN"/>
              </w:rPr>
              <w:t>We are open for further discussion.</w:t>
            </w:r>
          </w:p>
          <w:p w14:paraId="2400DA2B" w14:textId="1780A33C" w:rsidR="00565591" w:rsidRPr="004334FE" w:rsidRDefault="00CB5398" w:rsidP="00F06DFD">
            <w:pPr>
              <w:spacing w:after="120"/>
              <w:rPr>
                <w:rFonts w:eastAsiaTheme="minorEastAsia"/>
                <w:bCs/>
                <w:lang w:eastAsia="zh-CN"/>
              </w:rPr>
            </w:pPr>
            <w:r w:rsidRPr="004334FE">
              <w:rPr>
                <w:b/>
                <w:u w:val="single"/>
                <w:lang w:eastAsia="ko-KR"/>
              </w:rPr>
              <w:t>Issue 2-3-1: Fixed Downlink Transmission Periodicity (equivalent to FFP in semi-static channel access);</w:t>
            </w:r>
            <w:r w:rsidR="00B338DF" w:rsidRPr="004334FE">
              <w:rPr>
                <w:rFonts w:eastAsiaTheme="minorEastAsia"/>
                <w:bCs/>
                <w:lang w:eastAsia="zh-CN"/>
              </w:rPr>
              <w:t xml:space="preserve"> </w:t>
            </w:r>
          </w:p>
          <w:p w14:paraId="76A8991C" w14:textId="76318C6B" w:rsidR="00810587" w:rsidRPr="004334FE" w:rsidRDefault="00CB5398" w:rsidP="00F06DFD">
            <w:pPr>
              <w:spacing w:after="120"/>
              <w:rPr>
                <w:rFonts w:eastAsiaTheme="minorEastAsia"/>
                <w:bCs/>
                <w:lang w:eastAsia="zh-CN"/>
              </w:rPr>
            </w:pPr>
            <w:r w:rsidRPr="004334FE">
              <w:rPr>
                <w:rFonts w:eastAsiaTheme="minorEastAsia"/>
                <w:bCs/>
                <w:lang w:eastAsia="zh-CN"/>
              </w:rPr>
              <w:t>Just to fulfil the regulation of Japan, &lt;4ms COT is preferred. 2ms COT is the highest priority for</w:t>
            </w:r>
            <w:r w:rsidR="00892A41" w:rsidRPr="004334FE">
              <w:rPr>
                <w:rFonts w:eastAsiaTheme="minorEastAsia"/>
                <w:bCs/>
                <w:lang w:eastAsia="zh-CN"/>
              </w:rPr>
              <w:t xml:space="preserve"> CCA priority class (CAPC). 4ms is not in the CAPC.</w:t>
            </w:r>
            <w:r w:rsidRPr="004334FE">
              <w:rPr>
                <w:rFonts w:eastAsiaTheme="minorEastAsia"/>
                <w:bCs/>
                <w:lang w:eastAsia="zh-CN"/>
              </w:rPr>
              <w:t xml:space="preserve"> And also considering </w:t>
            </w:r>
            <w:r w:rsidR="00892A41" w:rsidRPr="004334FE">
              <w:rPr>
                <w:rFonts w:eastAsiaTheme="minorEastAsia"/>
                <w:bCs/>
                <w:lang w:eastAsia="zh-CN"/>
              </w:rPr>
              <w:t>reducing effort, 2ms</w:t>
            </w:r>
            <w:r w:rsidR="00B12B2E" w:rsidRPr="004334FE">
              <w:rPr>
                <w:rFonts w:eastAsiaTheme="minorEastAsia"/>
                <w:bCs/>
                <w:lang w:eastAsia="zh-CN"/>
              </w:rPr>
              <w:t xml:space="preserve"> or 3ms</w:t>
            </w:r>
            <w:r w:rsidR="00892A41" w:rsidRPr="004334FE">
              <w:rPr>
                <w:rFonts w:eastAsiaTheme="minorEastAsia"/>
                <w:bCs/>
                <w:lang w:eastAsia="zh-CN"/>
              </w:rPr>
              <w:t xml:space="preserve"> COT have less combinations </w:t>
            </w:r>
            <w:r w:rsidR="00B12B2E" w:rsidRPr="004334FE">
              <w:rPr>
                <w:rFonts w:eastAsiaTheme="minorEastAsia"/>
                <w:bCs/>
                <w:lang w:eastAsia="zh-CN"/>
              </w:rPr>
              <w:t>and time consuming thus</w:t>
            </w:r>
            <w:r w:rsidR="00892A41" w:rsidRPr="004334FE">
              <w:rPr>
                <w:rFonts w:eastAsiaTheme="minorEastAsia"/>
                <w:bCs/>
                <w:lang w:eastAsia="zh-CN"/>
              </w:rPr>
              <w:t xml:space="preserve"> might be </w:t>
            </w:r>
            <w:r w:rsidR="00B12B2E" w:rsidRPr="004334FE">
              <w:rPr>
                <w:rFonts w:eastAsiaTheme="minorEastAsia"/>
                <w:bCs/>
                <w:lang w:eastAsia="zh-CN"/>
              </w:rPr>
              <w:t xml:space="preserve">more </w:t>
            </w:r>
            <w:r w:rsidR="00892A41" w:rsidRPr="004334FE">
              <w:rPr>
                <w:rFonts w:eastAsiaTheme="minorEastAsia"/>
                <w:bCs/>
                <w:lang w:eastAsia="zh-CN"/>
              </w:rPr>
              <w:t>suitable for simulation.</w:t>
            </w:r>
          </w:p>
          <w:p w14:paraId="4238199F" w14:textId="1322423C" w:rsidR="00892A41" w:rsidRPr="004334FE" w:rsidRDefault="00892A41" w:rsidP="00F06DFD">
            <w:pPr>
              <w:spacing w:after="120"/>
              <w:rPr>
                <w:rFonts w:eastAsiaTheme="minorEastAsia"/>
                <w:bCs/>
                <w:lang w:eastAsia="zh-CN"/>
              </w:rPr>
            </w:pPr>
            <w:r w:rsidRPr="004334FE">
              <w:rPr>
                <w:rFonts w:eastAsiaTheme="minorEastAsia"/>
                <w:bCs/>
                <w:lang w:eastAsia="zh-CN"/>
              </w:rPr>
              <w:t>Prefer Option 1</w:t>
            </w:r>
            <w:r w:rsidR="00B12B2E" w:rsidRPr="004334FE">
              <w:rPr>
                <w:rFonts w:eastAsiaTheme="minorEastAsia"/>
                <w:bCs/>
                <w:lang w:eastAsia="zh-CN"/>
              </w:rPr>
              <w:t xml:space="preserve"> or 3ms COT</w:t>
            </w:r>
            <w:r w:rsidR="002F71B3" w:rsidRPr="004334FE">
              <w:rPr>
                <w:rFonts w:eastAsiaTheme="minorEastAsia"/>
                <w:bCs/>
                <w:lang w:eastAsia="zh-CN"/>
              </w:rPr>
              <w:t xml:space="preserve">, but open for discussion. </w:t>
            </w:r>
          </w:p>
          <w:p w14:paraId="371E807A" w14:textId="66AF58A0" w:rsidR="00892A41" w:rsidRPr="004334FE" w:rsidRDefault="00B12B2E" w:rsidP="00F06DFD">
            <w:pPr>
              <w:spacing w:after="120"/>
              <w:rPr>
                <w:rFonts w:eastAsiaTheme="minorEastAsia"/>
                <w:bCs/>
                <w:lang w:eastAsia="zh-CN"/>
              </w:rPr>
            </w:pPr>
            <w:r w:rsidRPr="004334FE">
              <w:rPr>
                <w:b/>
                <w:u w:val="single"/>
                <w:lang w:eastAsia="ko-KR"/>
              </w:rPr>
              <w:t>Issue 2-3-2: Whether to use a fixed COT duration inside the Downlink Transmission Periodicity</w:t>
            </w:r>
          </w:p>
          <w:p w14:paraId="7FDA1F02" w14:textId="3EB2853D" w:rsidR="00B12B2E" w:rsidRPr="004334FE" w:rsidRDefault="00B12B2E" w:rsidP="00F06DFD">
            <w:pPr>
              <w:spacing w:after="120"/>
              <w:rPr>
                <w:rFonts w:eastAsiaTheme="minorEastAsia"/>
                <w:bCs/>
                <w:lang w:eastAsia="zh-CN"/>
              </w:rPr>
            </w:pPr>
            <w:r w:rsidRPr="004334FE">
              <w:rPr>
                <w:rFonts w:eastAsiaTheme="minorEastAsia"/>
                <w:bCs/>
                <w:lang w:eastAsia="zh-CN"/>
              </w:rPr>
              <w:t>We can accept Option 2 to use random COT.</w:t>
            </w:r>
          </w:p>
          <w:p w14:paraId="4AF815F8" w14:textId="77777777" w:rsidR="00B12B2E" w:rsidRPr="004334FE" w:rsidRDefault="00B12B2E" w:rsidP="00B12B2E">
            <w:pPr>
              <w:rPr>
                <w:b/>
                <w:u w:val="single"/>
                <w:lang w:eastAsia="ko-KR"/>
              </w:rPr>
            </w:pPr>
            <w:r w:rsidRPr="004334FE">
              <w:rPr>
                <w:b/>
                <w:u w:val="single"/>
                <w:lang w:eastAsia="ko-KR"/>
              </w:rPr>
              <w:t>Issue 2-3-3: Random COT duration;</w:t>
            </w:r>
          </w:p>
          <w:p w14:paraId="73D73630" w14:textId="1B4A232C" w:rsidR="00B12B2E" w:rsidRPr="004334FE" w:rsidRDefault="002F71B3" w:rsidP="00F06DFD">
            <w:pPr>
              <w:spacing w:after="120"/>
              <w:rPr>
                <w:rFonts w:eastAsiaTheme="minorEastAsia"/>
                <w:bCs/>
                <w:lang w:eastAsia="zh-CN"/>
              </w:rPr>
            </w:pPr>
            <w:r w:rsidRPr="004334FE">
              <w:rPr>
                <w:rFonts w:eastAsiaTheme="minorEastAsia"/>
                <w:bCs/>
                <w:lang w:eastAsia="zh-CN"/>
              </w:rPr>
              <w:t>Prefer Option 2 but open for discussion.</w:t>
            </w:r>
          </w:p>
          <w:p w14:paraId="06340742" w14:textId="5E5680DF" w:rsidR="002F71B3" w:rsidRPr="004334FE" w:rsidRDefault="005C0508" w:rsidP="00F06DFD">
            <w:pPr>
              <w:spacing w:after="120"/>
              <w:rPr>
                <w:rFonts w:eastAsiaTheme="minorEastAsia"/>
                <w:bCs/>
                <w:lang w:eastAsia="zh-CN"/>
              </w:rPr>
            </w:pPr>
            <w:r w:rsidRPr="004334FE">
              <w:rPr>
                <w:b/>
                <w:u w:val="single"/>
                <w:lang w:eastAsia="ko-KR"/>
              </w:rPr>
              <w:t>Issue 2-3-4: Whether to revise current agreement for 1ms DRS window duration</w:t>
            </w:r>
          </w:p>
          <w:p w14:paraId="11705A23" w14:textId="04B9078D" w:rsidR="00B12B2E" w:rsidRPr="004334FE" w:rsidRDefault="005C0508" w:rsidP="00F06DFD">
            <w:pPr>
              <w:spacing w:after="120"/>
              <w:rPr>
                <w:rFonts w:eastAsiaTheme="minorEastAsia"/>
                <w:bCs/>
                <w:lang w:eastAsia="zh-CN"/>
              </w:rPr>
            </w:pPr>
            <w:r w:rsidRPr="004334FE">
              <w:rPr>
                <w:rFonts w:eastAsiaTheme="minorEastAsia"/>
                <w:bCs/>
                <w:lang w:eastAsia="zh-CN"/>
              </w:rPr>
              <w:t>Prefer Option 1.</w:t>
            </w:r>
          </w:p>
          <w:p w14:paraId="49636192" w14:textId="7EDEC729" w:rsidR="005C0508" w:rsidRPr="004334FE" w:rsidRDefault="005C0508" w:rsidP="00F06DFD">
            <w:pPr>
              <w:spacing w:after="120"/>
              <w:rPr>
                <w:rFonts w:eastAsiaTheme="minorEastAsia"/>
                <w:bCs/>
                <w:lang w:eastAsia="zh-CN"/>
              </w:rPr>
            </w:pPr>
            <w:r w:rsidRPr="004334FE">
              <w:rPr>
                <w:b/>
                <w:u w:val="single"/>
                <w:lang w:eastAsia="ko-KR"/>
              </w:rPr>
              <w:t>Issue 2-3-5: PDCCH Allocation</w:t>
            </w:r>
          </w:p>
          <w:p w14:paraId="4731145C" w14:textId="0FDD9982" w:rsidR="005C0508" w:rsidRPr="004334FE" w:rsidRDefault="005C0508" w:rsidP="00F06DFD">
            <w:pPr>
              <w:spacing w:after="120"/>
              <w:rPr>
                <w:rFonts w:eastAsiaTheme="minorEastAsia"/>
                <w:bCs/>
                <w:lang w:eastAsia="zh-CN"/>
              </w:rPr>
            </w:pPr>
            <w:r w:rsidRPr="004334FE">
              <w:rPr>
                <w:rFonts w:eastAsiaTheme="minorEastAsia"/>
                <w:bCs/>
                <w:lang w:eastAsia="zh-CN"/>
              </w:rPr>
              <w:t>We can accept Option 1.</w:t>
            </w:r>
          </w:p>
          <w:p w14:paraId="4356C906" w14:textId="010F7E48" w:rsidR="005C0508" w:rsidRPr="004334FE" w:rsidRDefault="00CC0C34" w:rsidP="00F06DFD">
            <w:pPr>
              <w:spacing w:after="120"/>
              <w:rPr>
                <w:rFonts w:eastAsiaTheme="minorEastAsia"/>
                <w:bCs/>
                <w:lang w:eastAsia="zh-CN"/>
              </w:rPr>
            </w:pPr>
            <w:r w:rsidRPr="004334FE">
              <w:rPr>
                <w:b/>
                <w:u w:val="single"/>
                <w:lang w:eastAsia="ko-KR"/>
              </w:rPr>
              <w:lastRenderedPageBreak/>
              <w:t>Issue 2-3-6: Length of PDSCH Allocation for all slots except the last slot in the COT</w:t>
            </w:r>
          </w:p>
          <w:p w14:paraId="4A6A6271" w14:textId="5327A9A7" w:rsidR="00CC0C34" w:rsidRPr="004334FE" w:rsidRDefault="00CC0C34" w:rsidP="00F06DFD">
            <w:pPr>
              <w:spacing w:after="120"/>
              <w:rPr>
                <w:rFonts w:eastAsiaTheme="minorEastAsia"/>
                <w:bCs/>
                <w:lang w:eastAsia="zh-CN"/>
              </w:rPr>
            </w:pPr>
            <w:r w:rsidRPr="004334FE">
              <w:rPr>
                <w:rFonts w:eastAsiaTheme="minorEastAsia"/>
                <w:bCs/>
                <w:lang w:eastAsia="zh-CN"/>
              </w:rPr>
              <w:t>To simplify the test, Option 1 can be accepted.</w:t>
            </w:r>
          </w:p>
          <w:p w14:paraId="33A45624" w14:textId="6D03B427" w:rsidR="00CC0C34" w:rsidRPr="004334FE" w:rsidRDefault="00CC0C34" w:rsidP="00F06DFD">
            <w:pPr>
              <w:spacing w:after="120"/>
              <w:rPr>
                <w:rFonts w:eastAsiaTheme="minorEastAsia"/>
                <w:bCs/>
                <w:lang w:eastAsia="zh-CN"/>
              </w:rPr>
            </w:pPr>
            <w:r w:rsidRPr="004334FE">
              <w:rPr>
                <w:b/>
                <w:u w:val="single"/>
                <w:lang w:eastAsia="ko-KR"/>
              </w:rPr>
              <w:t>Issue 2-3-7: Overall duration of the last slot in the COT</w:t>
            </w:r>
          </w:p>
          <w:p w14:paraId="7677B7A9" w14:textId="4365DC2D" w:rsidR="00CC0C34" w:rsidRPr="004334FE" w:rsidRDefault="007C66B0" w:rsidP="00F06DFD">
            <w:pPr>
              <w:spacing w:after="120"/>
              <w:rPr>
                <w:rFonts w:eastAsiaTheme="minorEastAsia"/>
                <w:bCs/>
                <w:lang w:eastAsia="zh-CN"/>
              </w:rPr>
            </w:pPr>
            <w:r w:rsidRPr="004334FE">
              <w:rPr>
                <w:rFonts w:eastAsiaTheme="minorEastAsia"/>
                <w:bCs/>
                <w:lang w:eastAsia="zh-CN"/>
              </w:rPr>
              <w:t xml:space="preserve">For the special slot, the number of DL symbols would be less than 14 to leave </w:t>
            </w:r>
            <w:r w:rsidR="00A36860" w:rsidRPr="004334FE">
              <w:rPr>
                <w:rFonts w:eastAsiaTheme="minorEastAsia"/>
                <w:bCs/>
                <w:lang w:eastAsia="zh-CN"/>
              </w:rPr>
              <w:t>idle time</w:t>
            </w:r>
            <w:r w:rsidRPr="004334FE">
              <w:rPr>
                <w:rFonts w:eastAsiaTheme="minorEastAsia"/>
                <w:bCs/>
                <w:lang w:eastAsia="zh-CN"/>
              </w:rPr>
              <w:t>. It is OK for us to using random length</w:t>
            </w:r>
            <w:r w:rsidR="00A36860" w:rsidRPr="004334FE">
              <w:rPr>
                <w:rFonts w:eastAsiaTheme="minorEastAsia"/>
                <w:bCs/>
                <w:lang w:eastAsia="zh-CN"/>
              </w:rPr>
              <w:t>,</w:t>
            </w:r>
            <w:r w:rsidRPr="004334FE">
              <w:rPr>
                <w:rFonts w:eastAsiaTheme="minorEastAsia"/>
                <w:bCs/>
                <w:lang w:eastAsia="zh-CN"/>
              </w:rPr>
              <w:t xml:space="preserve"> but it would be better to define less </w:t>
            </w:r>
            <w:r w:rsidR="000636CE" w:rsidRPr="004334FE">
              <w:rPr>
                <w:rFonts w:eastAsiaTheme="minorEastAsia"/>
                <w:bCs/>
                <w:lang w:eastAsia="zh-CN"/>
              </w:rPr>
              <w:t>cases</w:t>
            </w:r>
            <w:r w:rsidRPr="004334FE">
              <w:rPr>
                <w:rFonts w:eastAsiaTheme="minorEastAsia"/>
                <w:bCs/>
                <w:lang w:eastAsia="zh-CN"/>
              </w:rPr>
              <w:t xml:space="preserve"> to reduce </w:t>
            </w:r>
            <w:r w:rsidR="000636CE" w:rsidRPr="004334FE">
              <w:rPr>
                <w:rFonts w:eastAsiaTheme="minorEastAsia"/>
                <w:bCs/>
                <w:lang w:eastAsia="zh-CN"/>
              </w:rPr>
              <w:t>complexity</w:t>
            </w:r>
            <w:r w:rsidRPr="004334FE">
              <w:rPr>
                <w:rFonts w:eastAsiaTheme="minorEastAsia"/>
                <w:bCs/>
                <w:lang w:eastAsia="zh-CN"/>
              </w:rPr>
              <w:t xml:space="preserve">. </w:t>
            </w:r>
          </w:p>
          <w:p w14:paraId="15BC43DE" w14:textId="36C51FE8" w:rsidR="007C66B0" w:rsidRPr="004334FE" w:rsidRDefault="00A36860" w:rsidP="00F06DFD">
            <w:pPr>
              <w:spacing w:after="120"/>
              <w:rPr>
                <w:rFonts w:eastAsiaTheme="minorEastAsia"/>
                <w:bCs/>
                <w:lang w:eastAsia="zh-CN"/>
              </w:rPr>
            </w:pPr>
            <w:r w:rsidRPr="004334FE">
              <w:rPr>
                <w:b/>
                <w:u w:val="single"/>
                <w:lang w:eastAsia="ko-KR"/>
              </w:rPr>
              <w:t>Issue 2-3-8: TDD Pattern to be used in DL demodulation Tests</w:t>
            </w:r>
          </w:p>
          <w:p w14:paraId="3F6B85C8" w14:textId="77777777" w:rsidR="006C3265" w:rsidRPr="004334FE" w:rsidRDefault="006C3265" w:rsidP="00F06DFD">
            <w:pPr>
              <w:spacing w:after="120"/>
              <w:rPr>
                <w:rFonts w:eastAsiaTheme="minorEastAsia"/>
                <w:bCs/>
                <w:lang w:eastAsia="zh-CN"/>
              </w:rPr>
            </w:pPr>
            <w:r w:rsidRPr="004334FE">
              <w:rPr>
                <w:rFonts w:eastAsiaTheme="minorEastAsia"/>
                <w:bCs/>
                <w:lang w:eastAsia="zh-CN"/>
              </w:rPr>
              <w:t xml:space="preserve">We can accept dynamic COT and slightly tend to Option 2b since the UL feedback could be defined although it is still complex. </w:t>
            </w:r>
          </w:p>
          <w:p w14:paraId="749EEE61" w14:textId="7D33986D" w:rsidR="005C0508" w:rsidRPr="004334FE" w:rsidRDefault="006C3265" w:rsidP="00F06DFD">
            <w:pPr>
              <w:spacing w:after="120"/>
              <w:rPr>
                <w:rFonts w:eastAsiaTheme="minorEastAsia"/>
                <w:bCs/>
                <w:lang w:eastAsia="zh-CN"/>
              </w:rPr>
            </w:pPr>
            <w:r w:rsidRPr="004334FE">
              <w:rPr>
                <w:rFonts w:eastAsiaTheme="minorEastAsia"/>
                <w:bCs/>
                <w:lang w:eastAsia="zh-CN"/>
              </w:rPr>
              <w:t xml:space="preserve">  </w:t>
            </w:r>
          </w:p>
          <w:p w14:paraId="497D0FCA" w14:textId="77777777" w:rsidR="00810587" w:rsidRPr="004334FE" w:rsidRDefault="00810587" w:rsidP="00F06DFD">
            <w:pPr>
              <w:spacing w:after="120"/>
              <w:rPr>
                <w:rFonts w:eastAsiaTheme="minorEastAsia"/>
                <w:bCs/>
                <w:lang w:eastAsia="zh-CN"/>
              </w:rPr>
            </w:pPr>
          </w:p>
          <w:p w14:paraId="7E1C0038" w14:textId="77777777" w:rsidR="00BD6269" w:rsidRPr="004334FE" w:rsidRDefault="00BD6269" w:rsidP="00F06DFD">
            <w:pPr>
              <w:spacing w:after="120"/>
              <w:rPr>
                <w:rFonts w:eastAsiaTheme="minorEastAsia"/>
                <w:bCs/>
                <w:lang w:eastAsia="zh-CN"/>
              </w:rPr>
            </w:pPr>
          </w:p>
          <w:p w14:paraId="5E4D0456" w14:textId="54598C21" w:rsidR="00F06DFD" w:rsidRPr="004334FE" w:rsidRDefault="00F06DFD" w:rsidP="00F06DFD">
            <w:pPr>
              <w:spacing w:after="120"/>
              <w:rPr>
                <w:rFonts w:eastAsiaTheme="minorEastAsia"/>
                <w:bCs/>
                <w:lang w:eastAsia="zh-CN"/>
              </w:rPr>
            </w:pPr>
          </w:p>
        </w:tc>
      </w:tr>
      <w:tr w:rsidR="004D14A4" w:rsidRPr="004334FE" w14:paraId="3E6339A2" w14:textId="77777777" w:rsidTr="0036553B">
        <w:tc>
          <w:tcPr>
            <w:tcW w:w="1236" w:type="dxa"/>
          </w:tcPr>
          <w:p w14:paraId="362B6F9F"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lastRenderedPageBreak/>
              <w:t>Apple</w:t>
            </w:r>
          </w:p>
        </w:tc>
        <w:tc>
          <w:tcPr>
            <w:tcW w:w="8395" w:type="dxa"/>
          </w:tcPr>
          <w:p w14:paraId="3B65EF38" w14:textId="77777777" w:rsidR="004D14A4" w:rsidRPr="004334FE" w:rsidRDefault="004D14A4" w:rsidP="0036553B">
            <w:pPr>
              <w:spacing w:after="120"/>
              <w:rPr>
                <w:rFonts w:eastAsiaTheme="minorEastAsia"/>
                <w:color w:val="0070C0"/>
                <w:lang w:val="en-US" w:eastAsia="zh-CN"/>
              </w:rPr>
            </w:pPr>
            <w:r w:rsidRPr="004334FE">
              <w:rPr>
                <w:rFonts w:eastAsiaTheme="minorEastAsia" w:hint="eastAsia"/>
                <w:color w:val="0070C0"/>
                <w:lang w:val="en-US" w:eastAsia="zh-CN"/>
              </w:rPr>
              <w:t xml:space="preserve">Sub topic </w:t>
            </w:r>
            <w:r w:rsidRPr="004334FE">
              <w:rPr>
                <w:rFonts w:eastAsiaTheme="minorEastAsia"/>
                <w:color w:val="0070C0"/>
                <w:lang w:val="en-US" w:eastAsia="zh-CN"/>
              </w:rPr>
              <w:t>2-</w:t>
            </w:r>
            <w:r w:rsidRPr="004334FE">
              <w:rPr>
                <w:rFonts w:eastAsiaTheme="minorEastAsia" w:hint="eastAsia"/>
                <w:color w:val="0070C0"/>
                <w:lang w:val="en-US" w:eastAsia="zh-CN"/>
              </w:rPr>
              <w:t xml:space="preserve">1: </w:t>
            </w:r>
          </w:p>
          <w:p w14:paraId="5097039F" w14:textId="77777777" w:rsidR="004D14A4" w:rsidRPr="004334FE" w:rsidRDefault="004D14A4" w:rsidP="0036553B">
            <w:pPr>
              <w:rPr>
                <w:b/>
                <w:u w:val="single"/>
                <w:lang w:eastAsia="ko-KR"/>
              </w:rPr>
            </w:pPr>
            <w:r w:rsidRPr="004334FE">
              <w:rPr>
                <w:b/>
                <w:u w:val="single"/>
                <w:lang w:eastAsia="ko-KR"/>
              </w:rPr>
              <w:t>Issue 2-1-1: Whether to consider UL LBT Failure in DL demodulation tests;</w:t>
            </w:r>
          </w:p>
          <w:p w14:paraId="4C72C127"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We support the recommended WF.</w:t>
            </w:r>
          </w:p>
          <w:p w14:paraId="6968DF90" w14:textId="77777777" w:rsidR="004D14A4" w:rsidRPr="004334FE" w:rsidRDefault="004D14A4" w:rsidP="0036553B">
            <w:pPr>
              <w:rPr>
                <w:b/>
                <w:u w:val="single"/>
                <w:lang w:eastAsia="ko-KR"/>
              </w:rPr>
            </w:pPr>
            <w:r w:rsidRPr="004334FE">
              <w:rPr>
                <w:b/>
                <w:u w:val="single"/>
                <w:lang w:eastAsia="ko-KR"/>
              </w:rPr>
              <w:t>Issue 2-1-2: Whether to schedule UL in every COT, to receive HARQ-ACK;</w:t>
            </w:r>
          </w:p>
          <w:p w14:paraId="775594D0"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This becomes necessary for scenario C (SA case) case to guarantee that HARQ-ACK can be sent. We also would need to ensure that every COT duration in the set has a S or U slot for HARQ-ACK transmission. For scenario A we can assume that HARQ-ACK is sent on the licensed carrier and not very critical. </w:t>
            </w:r>
          </w:p>
          <w:p w14:paraId="293AF948" w14:textId="77777777" w:rsidR="004D14A4" w:rsidRPr="004334FE" w:rsidRDefault="004D14A4" w:rsidP="0036553B">
            <w:pPr>
              <w:rPr>
                <w:b/>
                <w:u w:val="single"/>
                <w:lang w:eastAsia="ko-KR"/>
              </w:rPr>
            </w:pPr>
            <w:r w:rsidRPr="004334FE">
              <w:rPr>
                <w:b/>
                <w:u w:val="single"/>
                <w:lang w:eastAsia="ko-KR"/>
              </w:rPr>
              <w:t xml:space="preserve">Issue 2-1-3: Whether to a define a single set of PDSCH Requirements for the unlicensed cell, for both scenario A and C. </w:t>
            </w:r>
          </w:p>
          <w:p w14:paraId="567A1399"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If all the simulation assumptions including DL burst transmission are the same for Scenario A and Scenario C, we could have the same requirements for Scenario A and C for unlicensed carrier. </w:t>
            </w:r>
          </w:p>
          <w:p w14:paraId="244EC99F" w14:textId="77777777" w:rsidR="004D14A4" w:rsidRPr="004334FE" w:rsidRDefault="004D14A4" w:rsidP="0036553B">
            <w:pPr>
              <w:rPr>
                <w:b/>
                <w:u w:val="single"/>
                <w:lang w:eastAsia="ko-KR"/>
              </w:rPr>
            </w:pPr>
            <w:r w:rsidRPr="004334FE">
              <w:rPr>
                <w:b/>
                <w:u w:val="single"/>
                <w:lang w:eastAsia="ko-KR"/>
              </w:rPr>
              <w:t>Issue 2-1-4: Whether to define Scenario A PDSCH requirements for the licensed cell based on Rel-16 NR CA requirements:</w:t>
            </w:r>
          </w:p>
          <w:p w14:paraId="7D99A7F5"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Option 2. We are not clear what option 1 means. Unless we use the same parameters as the Rel-16 PDSCH CA cases, we don’t see how Rel-16 NR CA requirements can be re-used for Scenario A. </w:t>
            </w:r>
          </w:p>
          <w:p w14:paraId="0ACD61FC" w14:textId="77777777" w:rsidR="004D14A4" w:rsidRPr="004334FE" w:rsidRDefault="004D14A4" w:rsidP="0036553B">
            <w:pPr>
              <w:rPr>
                <w:b/>
                <w:u w:val="single"/>
                <w:lang w:eastAsia="ko-KR"/>
              </w:rPr>
            </w:pPr>
            <w:r w:rsidRPr="004334FE">
              <w:rPr>
                <w:b/>
                <w:u w:val="single"/>
                <w:lang w:eastAsia="ko-KR"/>
              </w:rPr>
              <w:t>Issue 2-1-5: Whether to define Scenario C PDSCH requirements using Rel-15 NR PDSCH Requirements as a starting point</w:t>
            </w:r>
          </w:p>
          <w:p w14:paraId="0434BD51"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1.</w:t>
            </w:r>
          </w:p>
          <w:p w14:paraId="764F8BD0" w14:textId="77777777" w:rsidR="004D14A4" w:rsidRPr="004334FE" w:rsidRDefault="004D14A4" w:rsidP="0036553B">
            <w:pPr>
              <w:rPr>
                <w:b/>
                <w:u w:val="single"/>
                <w:lang w:eastAsia="ko-KR"/>
              </w:rPr>
            </w:pPr>
            <w:r w:rsidRPr="004334FE">
              <w:rPr>
                <w:b/>
                <w:u w:val="single"/>
                <w:lang w:eastAsia="ko-KR"/>
              </w:rPr>
              <w:t>Issue 2-1-6: Bandwidth to be used for the definition of the requirements;</w:t>
            </w:r>
          </w:p>
          <w:p w14:paraId="64B39E06"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To clarify this is the CBW of the unlicensed carrier</w:t>
            </w:r>
          </w:p>
          <w:p w14:paraId="59C248EF"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Option 3. </w:t>
            </w:r>
          </w:p>
          <w:p w14:paraId="0D74E33A"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Also are option 2 and 5 the same?</w:t>
            </w:r>
          </w:p>
          <w:p w14:paraId="583DD8D9" w14:textId="77777777" w:rsidR="004D14A4" w:rsidRPr="004334FE" w:rsidRDefault="004D14A4" w:rsidP="0036553B">
            <w:pPr>
              <w:spacing w:after="120"/>
              <w:rPr>
                <w:rFonts w:eastAsiaTheme="minorEastAsia"/>
                <w:color w:val="0070C0"/>
                <w:lang w:val="en-US" w:eastAsia="zh-CN"/>
              </w:rPr>
            </w:pPr>
            <w:r w:rsidRPr="004334FE">
              <w:rPr>
                <w:rFonts w:eastAsiaTheme="minorEastAsia" w:hint="eastAsia"/>
                <w:color w:val="0070C0"/>
                <w:lang w:val="en-US" w:eastAsia="zh-CN"/>
              </w:rPr>
              <w:t xml:space="preserve">Sub topic </w:t>
            </w:r>
            <w:r w:rsidRPr="004334FE">
              <w:rPr>
                <w:rFonts w:eastAsiaTheme="minorEastAsia"/>
                <w:color w:val="0070C0"/>
                <w:lang w:val="en-US" w:eastAsia="zh-CN"/>
              </w:rPr>
              <w:t>2-</w:t>
            </w:r>
            <w:r w:rsidRPr="004334FE">
              <w:rPr>
                <w:rFonts w:eastAsiaTheme="minorEastAsia" w:hint="eastAsia"/>
                <w:color w:val="0070C0"/>
                <w:lang w:val="en-US" w:eastAsia="zh-CN"/>
              </w:rPr>
              <w:t>2:</w:t>
            </w:r>
          </w:p>
          <w:p w14:paraId="57B4E030" w14:textId="77777777" w:rsidR="004D14A4" w:rsidRPr="004334FE" w:rsidRDefault="004D14A4" w:rsidP="0036553B">
            <w:pPr>
              <w:rPr>
                <w:b/>
                <w:u w:val="single"/>
                <w:lang w:eastAsia="ko-KR"/>
              </w:rPr>
            </w:pPr>
            <w:r w:rsidRPr="004334FE">
              <w:rPr>
                <w:b/>
                <w:u w:val="single"/>
                <w:lang w:eastAsia="ko-KR"/>
              </w:rPr>
              <w:t>Issue 2-2-2: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w:t>
            </w:r>
          </w:p>
          <w:p w14:paraId="510965BB"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Option 2. We think 0.5 probability of LBT failure is pretty high. </w:t>
            </w:r>
          </w:p>
          <w:p w14:paraId="70909E08" w14:textId="77777777" w:rsidR="004D14A4" w:rsidRPr="004334FE" w:rsidRDefault="004D14A4" w:rsidP="0036553B">
            <w:pPr>
              <w:rPr>
                <w:b/>
                <w:u w:val="single"/>
                <w:lang w:eastAsia="ko-KR"/>
              </w:rPr>
            </w:pPr>
            <w:r w:rsidRPr="004334FE">
              <w:rPr>
                <w:b/>
                <w:u w:val="single"/>
                <w:lang w:eastAsia="ko-KR"/>
              </w:rPr>
              <w:t>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770B96B5"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Option 1 – same as Scenario A. We don’t think it is practical to define requirements with no or very small probability of LBT failure for Scenario C. </w:t>
            </w:r>
          </w:p>
          <w:p w14:paraId="12A19D0F" w14:textId="77777777" w:rsidR="004D14A4" w:rsidRPr="004334FE" w:rsidRDefault="004D14A4" w:rsidP="0036553B">
            <w:pPr>
              <w:spacing w:after="120"/>
              <w:rPr>
                <w:rFonts w:eastAsiaTheme="minorEastAsia"/>
                <w:color w:val="0070C0"/>
                <w:lang w:val="en-US" w:eastAsia="zh-CN"/>
              </w:rPr>
            </w:pPr>
            <w:r w:rsidRPr="004334FE">
              <w:rPr>
                <w:rFonts w:eastAsiaTheme="minorEastAsia" w:hint="eastAsia"/>
                <w:color w:val="0070C0"/>
                <w:lang w:val="en-US" w:eastAsia="zh-CN"/>
              </w:rPr>
              <w:t xml:space="preserve">Sub topic </w:t>
            </w:r>
            <w:r w:rsidRPr="004334FE">
              <w:rPr>
                <w:rFonts w:eastAsiaTheme="minorEastAsia"/>
                <w:color w:val="0070C0"/>
                <w:lang w:val="en-US" w:eastAsia="zh-CN"/>
              </w:rPr>
              <w:t>2-3</w:t>
            </w:r>
            <w:r w:rsidRPr="004334FE">
              <w:rPr>
                <w:rFonts w:eastAsiaTheme="minorEastAsia" w:hint="eastAsia"/>
                <w:color w:val="0070C0"/>
                <w:lang w:val="en-US" w:eastAsia="zh-CN"/>
              </w:rPr>
              <w:t>:</w:t>
            </w:r>
          </w:p>
          <w:p w14:paraId="5D13134D" w14:textId="77777777" w:rsidR="004D14A4" w:rsidRPr="004334FE" w:rsidRDefault="004D14A4" w:rsidP="0036553B">
            <w:pPr>
              <w:rPr>
                <w:b/>
                <w:u w:val="single"/>
                <w:lang w:eastAsia="ko-KR"/>
              </w:rPr>
            </w:pPr>
            <w:r w:rsidRPr="004334FE">
              <w:rPr>
                <w:b/>
                <w:u w:val="single"/>
                <w:lang w:eastAsia="ko-KR"/>
              </w:rPr>
              <w:lastRenderedPageBreak/>
              <w:t>Issue 2-3-1: Fixed Downlink Transmission Periodicity (equivalent to FFP in semi-static channel access);</w:t>
            </w:r>
          </w:p>
          <w:p w14:paraId="3FD85C6C"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2. This needs to be discussed in conjunction with TDD pattern and the possible COT durations and if they are suitable for scenario A and C and meets all other criteria for UL slot in COT for HARQ-ACK etc. 2ms is only 4 slots and it limits the possible COT durations to 2 or 3 slots. Hence we propose 4ms.</w:t>
            </w:r>
          </w:p>
          <w:p w14:paraId="6A5E60D7" w14:textId="77777777" w:rsidR="004D14A4" w:rsidRPr="004334FE" w:rsidRDefault="004D14A4" w:rsidP="0036553B">
            <w:pPr>
              <w:rPr>
                <w:b/>
                <w:u w:val="single"/>
                <w:lang w:eastAsia="ko-KR"/>
              </w:rPr>
            </w:pPr>
            <w:r w:rsidRPr="004334FE">
              <w:rPr>
                <w:b/>
                <w:u w:val="single"/>
                <w:lang w:eastAsia="ko-KR"/>
              </w:rPr>
              <w:t>Issue 2-3-3: Random COT duration;</w:t>
            </w:r>
          </w:p>
          <w:p w14:paraId="41B60E7E"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This also needs to be discussed in conjunction with TDD pattern and issues 2-3-1. </w:t>
            </w:r>
          </w:p>
          <w:p w14:paraId="0056D151"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If we assume DDSU TDD pattern, we can have random COT {4, 6, 7, 8} slots with 4ms FFP</w:t>
            </w:r>
          </w:p>
          <w:p w14:paraId="1DA8C63A" w14:textId="77777777" w:rsidR="004D14A4" w:rsidRPr="004334FE" w:rsidRDefault="004D14A4" w:rsidP="0036553B">
            <w:pPr>
              <w:rPr>
                <w:b/>
                <w:u w:val="single"/>
                <w:lang w:eastAsia="ko-KR"/>
              </w:rPr>
            </w:pPr>
            <w:r w:rsidRPr="004334FE">
              <w:rPr>
                <w:b/>
                <w:u w:val="single"/>
                <w:lang w:eastAsia="ko-KR"/>
              </w:rPr>
              <w:t>Issue 2-3-4: Whether to revise current agreement for 1ms DRS window duration</w:t>
            </w:r>
          </w:p>
          <w:p w14:paraId="6EC96294"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We support the recommended WF.</w:t>
            </w:r>
          </w:p>
          <w:p w14:paraId="3ED7C93E" w14:textId="77777777" w:rsidR="004D14A4" w:rsidRPr="004334FE" w:rsidRDefault="004D14A4" w:rsidP="0036553B">
            <w:pPr>
              <w:rPr>
                <w:b/>
                <w:u w:val="single"/>
                <w:lang w:eastAsia="ko-KR"/>
              </w:rPr>
            </w:pPr>
            <w:r w:rsidRPr="004334FE">
              <w:rPr>
                <w:b/>
                <w:u w:val="single"/>
                <w:lang w:eastAsia="ko-KR"/>
              </w:rPr>
              <w:t>Issue 2-3-5: PDCCH Allocation;</w:t>
            </w:r>
          </w:p>
          <w:p w14:paraId="77502490"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1</w:t>
            </w:r>
          </w:p>
          <w:p w14:paraId="5897AEBC" w14:textId="77777777" w:rsidR="004D14A4" w:rsidRPr="004334FE" w:rsidRDefault="004D14A4" w:rsidP="0036553B">
            <w:pPr>
              <w:rPr>
                <w:b/>
                <w:u w:val="single"/>
                <w:lang w:eastAsia="ko-KR"/>
              </w:rPr>
            </w:pPr>
            <w:r w:rsidRPr="004334FE">
              <w:rPr>
                <w:b/>
                <w:u w:val="single"/>
                <w:lang w:eastAsia="ko-KR"/>
              </w:rPr>
              <w:t>Issue 2-3-6: Length of PDSCH Allocation for all slots except the last slot in the COT;</w:t>
            </w:r>
          </w:p>
          <w:p w14:paraId="4E17370A"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1</w:t>
            </w:r>
          </w:p>
          <w:p w14:paraId="6BA7652E" w14:textId="77777777" w:rsidR="004D14A4" w:rsidRPr="004334FE" w:rsidRDefault="004D14A4" w:rsidP="0036553B">
            <w:pPr>
              <w:rPr>
                <w:b/>
                <w:u w:val="single"/>
                <w:lang w:eastAsia="ko-KR"/>
              </w:rPr>
            </w:pPr>
            <w:r w:rsidRPr="004334FE">
              <w:rPr>
                <w:b/>
                <w:u w:val="single"/>
                <w:lang w:eastAsia="ko-KR"/>
              </w:rPr>
              <w:t>Issue 2-3-7: Overall duration of the last slot in the COT:</w:t>
            </w:r>
          </w:p>
          <w:p w14:paraId="0FE17ACB"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This also needs to be discussed keeping TDD pattern and possible COT in mind. </w:t>
            </w:r>
          </w:p>
          <w:p w14:paraId="58307292"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Fixed length of 7 symbols with 4ms FFP meets the min idle time criteria. To reduce more options to choose from, we propose fixed 7 symbols.</w:t>
            </w:r>
          </w:p>
          <w:p w14:paraId="55A8270D"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Regarding option 2c, if the last slot is U slot for max COT, it might not matter. </w:t>
            </w:r>
          </w:p>
          <w:p w14:paraId="2EEEF9A9" w14:textId="77777777" w:rsidR="004D14A4" w:rsidRPr="004334FE" w:rsidRDefault="004D14A4" w:rsidP="0036553B">
            <w:pPr>
              <w:rPr>
                <w:b/>
                <w:u w:val="single"/>
                <w:lang w:eastAsia="ko-KR"/>
              </w:rPr>
            </w:pPr>
            <w:r w:rsidRPr="004334FE">
              <w:rPr>
                <w:b/>
                <w:u w:val="single"/>
                <w:lang w:eastAsia="ko-KR"/>
              </w:rPr>
              <w:t>Issue 2-3-8: TDD Pattern to be used in DL demodulation Tests</w:t>
            </w:r>
          </w:p>
          <w:p w14:paraId="20EC9D5E"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We propose DDSU with 4 ms FFP.</w:t>
            </w:r>
          </w:p>
          <w:p w14:paraId="305DD1E0" w14:textId="77777777" w:rsidR="004D14A4" w:rsidRPr="004334FE" w:rsidRDefault="004D14A4" w:rsidP="0036553B">
            <w:pPr>
              <w:rPr>
                <w:b/>
                <w:u w:val="single"/>
                <w:lang w:eastAsia="ko-KR"/>
              </w:rPr>
            </w:pPr>
            <w:r w:rsidRPr="004334FE">
              <w:rPr>
                <w:b/>
                <w:u w:val="single"/>
                <w:lang w:eastAsia="ko-KR"/>
              </w:rPr>
              <w:t>Issue 2-3-9: DL Transmission Model Parameters</w:t>
            </w:r>
          </w:p>
          <w:p w14:paraId="1A495718"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This is dependent on the agreements made for all the above issues. </w:t>
            </w:r>
          </w:p>
          <w:p w14:paraId="0D7436B3" w14:textId="2D8D99F0" w:rsidR="004D14A4" w:rsidRPr="004334FE" w:rsidRDefault="004D14A4" w:rsidP="0036553B">
            <w:pPr>
              <w:spacing w:after="120"/>
              <w:rPr>
                <w:rFonts w:eastAsiaTheme="minorEastAsia"/>
                <w:color w:val="0070C0"/>
                <w:lang w:val="en-US" w:eastAsia="zh-CN"/>
              </w:rPr>
            </w:pPr>
          </w:p>
        </w:tc>
      </w:tr>
      <w:tr w:rsidR="004D14A4" w:rsidRPr="004334FE" w14:paraId="4ED37E0E" w14:textId="77777777" w:rsidTr="004D14A4">
        <w:tc>
          <w:tcPr>
            <w:tcW w:w="1236" w:type="dxa"/>
          </w:tcPr>
          <w:p w14:paraId="629D89F5" w14:textId="7AB6F070" w:rsidR="004D14A4" w:rsidRPr="004334FE" w:rsidRDefault="00187002" w:rsidP="00F06DFD">
            <w:pPr>
              <w:spacing w:after="120"/>
              <w:rPr>
                <w:rFonts w:eastAsiaTheme="minorEastAsia"/>
                <w:lang w:val="en-US" w:eastAsia="zh-CN"/>
              </w:rPr>
            </w:pPr>
            <w:r w:rsidRPr="004334FE">
              <w:rPr>
                <w:rFonts w:eastAsiaTheme="minorEastAsia"/>
                <w:lang w:val="en-US" w:eastAsia="zh-CN"/>
              </w:rPr>
              <w:lastRenderedPageBreak/>
              <w:t>Qualcomm</w:t>
            </w:r>
          </w:p>
        </w:tc>
        <w:tc>
          <w:tcPr>
            <w:tcW w:w="8395" w:type="dxa"/>
          </w:tcPr>
          <w:p w14:paraId="7271DF9B" w14:textId="77777777" w:rsidR="000E211C" w:rsidRPr="004334FE" w:rsidRDefault="000E211C" w:rsidP="000E211C">
            <w:pPr>
              <w:rPr>
                <w:b/>
                <w:u w:val="single"/>
                <w:lang w:eastAsia="ko-KR"/>
              </w:rPr>
            </w:pPr>
            <w:r w:rsidRPr="004334FE">
              <w:rPr>
                <w:b/>
                <w:u w:val="single"/>
                <w:lang w:eastAsia="ko-KR"/>
              </w:rPr>
              <w:t>Issue 2-1-1: Whether to consider UL LBT Failure in DL demodulation tests;</w:t>
            </w:r>
          </w:p>
          <w:p w14:paraId="159C23BE" w14:textId="77777777" w:rsidR="000E211C" w:rsidRPr="004334FE" w:rsidRDefault="000E211C" w:rsidP="000E211C">
            <w:pPr>
              <w:rPr>
                <w:bCs/>
                <w:u w:val="single"/>
                <w:lang w:eastAsia="ko-KR"/>
              </w:rPr>
            </w:pPr>
            <w:r w:rsidRPr="004334FE">
              <w:rPr>
                <w:bCs/>
                <w:u w:val="single"/>
                <w:lang w:eastAsia="ko-KR"/>
              </w:rPr>
              <w:t>Support proposed WF;</w:t>
            </w:r>
          </w:p>
          <w:p w14:paraId="2213DFC1" w14:textId="77777777" w:rsidR="000E211C" w:rsidRPr="004334FE" w:rsidRDefault="000E211C" w:rsidP="000E211C">
            <w:pPr>
              <w:rPr>
                <w:b/>
                <w:u w:val="single"/>
                <w:lang w:eastAsia="ko-KR"/>
              </w:rPr>
            </w:pPr>
            <w:r w:rsidRPr="004334FE">
              <w:rPr>
                <w:b/>
                <w:u w:val="single"/>
                <w:lang w:eastAsia="ko-KR"/>
              </w:rPr>
              <w:t>Issue 2-1-2: Whether to schedule UL in every COT, to receive HARQ-ACK;</w:t>
            </w:r>
          </w:p>
          <w:p w14:paraId="6F7BBDA3" w14:textId="77777777" w:rsidR="000E211C" w:rsidRPr="004334FE" w:rsidRDefault="000E211C" w:rsidP="000E211C">
            <w:pPr>
              <w:rPr>
                <w:bCs/>
                <w:lang w:eastAsia="ko-KR"/>
              </w:rPr>
            </w:pPr>
            <w:r w:rsidRPr="004334FE">
              <w:rPr>
                <w:bCs/>
                <w:lang w:eastAsia="ko-KR"/>
              </w:rPr>
              <w:t>Option 1: With careful allocation there should be the possibility to schedule UL symbols in every period, possibly at the end of the DL transmission duration. This might be done either by sharing the COT with the UE at the end of the COT as scheduled in the model (always possible if COT &lt; Maximum COT), or reducing the PDSCH allocation duration as we proposed in Issue 2-3-7 (needed for COT = Maximum COT);</w:t>
            </w:r>
          </w:p>
          <w:p w14:paraId="7926FDD6" w14:textId="77777777" w:rsidR="000E211C" w:rsidRPr="004334FE" w:rsidRDefault="000E211C" w:rsidP="000E211C">
            <w:pPr>
              <w:rPr>
                <w:b/>
                <w:u w:val="single"/>
                <w:lang w:eastAsia="ko-KR"/>
              </w:rPr>
            </w:pPr>
            <w:r w:rsidRPr="004334FE">
              <w:rPr>
                <w:b/>
                <w:u w:val="single"/>
                <w:lang w:eastAsia="ko-KR"/>
              </w:rPr>
              <w:t xml:space="preserve">Issue 2-1-3: Whether to a define a single set of PDSCH Requirements for the unlicensed cell, for both scenario A and C. </w:t>
            </w:r>
          </w:p>
          <w:p w14:paraId="67E50309" w14:textId="77777777" w:rsidR="000E211C" w:rsidRPr="004334FE" w:rsidRDefault="000E211C" w:rsidP="000E211C">
            <w:pPr>
              <w:rPr>
                <w:bCs/>
                <w:lang w:eastAsia="ko-KR"/>
              </w:rPr>
            </w:pPr>
            <w:r w:rsidRPr="004334FE">
              <w:rPr>
                <w:bCs/>
                <w:lang w:eastAsia="ko-KR"/>
              </w:rPr>
              <w:t>This will depend on the outcome of the other decisions, including LBT probability;</w:t>
            </w:r>
          </w:p>
          <w:p w14:paraId="57B259B1" w14:textId="77777777" w:rsidR="000E211C" w:rsidRPr="004334FE" w:rsidRDefault="000E211C" w:rsidP="000E211C">
            <w:pPr>
              <w:rPr>
                <w:b/>
                <w:u w:val="single"/>
                <w:lang w:eastAsia="ko-KR"/>
              </w:rPr>
            </w:pPr>
            <w:r w:rsidRPr="004334FE">
              <w:rPr>
                <w:b/>
                <w:u w:val="single"/>
                <w:lang w:eastAsia="ko-KR"/>
              </w:rPr>
              <w:t>Issue 2-1-4: Whether to define Scenario A PDSCH requirements for the licensed cell based on Rel-16 NR CA requirements:</w:t>
            </w:r>
          </w:p>
          <w:p w14:paraId="7027CAF1" w14:textId="77777777" w:rsidR="000E211C" w:rsidRPr="004334FE" w:rsidRDefault="000E211C" w:rsidP="000E211C">
            <w:pPr>
              <w:rPr>
                <w:bCs/>
                <w:lang w:eastAsia="ko-KR"/>
              </w:rPr>
            </w:pPr>
            <w:r w:rsidRPr="004334FE">
              <w:rPr>
                <w:bCs/>
                <w:lang w:eastAsia="ko-KR"/>
              </w:rPr>
              <w:t>Support reusing Rel-16 NR CA requirements in scenario A, when possible;</w:t>
            </w:r>
          </w:p>
          <w:p w14:paraId="41A1721E" w14:textId="77777777" w:rsidR="000E211C" w:rsidRPr="004334FE" w:rsidRDefault="000E211C" w:rsidP="000E211C">
            <w:pPr>
              <w:rPr>
                <w:b/>
                <w:u w:val="single"/>
                <w:lang w:eastAsia="ko-KR"/>
              </w:rPr>
            </w:pPr>
            <w:r w:rsidRPr="004334FE">
              <w:rPr>
                <w:b/>
                <w:u w:val="single"/>
                <w:lang w:eastAsia="ko-KR"/>
              </w:rPr>
              <w:t>Issue 2-1-5: Whether to define Scenario C PDSCH requirements using Rel-15 NR PDSCH Requirements as a starting point</w:t>
            </w:r>
          </w:p>
          <w:p w14:paraId="69A3B865" w14:textId="77777777" w:rsidR="000E211C" w:rsidRPr="004334FE" w:rsidRDefault="000E211C" w:rsidP="000E211C">
            <w:pPr>
              <w:rPr>
                <w:bCs/>
                <w:lang w:eastAsia="ko-KR"/>
              </w:rPr>
            </w:pPr>
            <w:r w:rsidRPr="004334FE">
              <w:rPr>
                <w:bCs/>
                <w:lang w:eastAsia="ko-KR"/>
              </w:rPr>
              <w:lastRenderedPageBreak/>
              <w:t>Support Option 1;</w:t>
            </w:r>
          </w:p>
          <w:p w14:paraId="48E5F02E" w14:textId="77777777" w:rsidR="000E211C" w:rsidRPr="004334FE" w:rsidRDefault="000E211C" w:rsidP="000E211C">
            <w:pPr>
              <w:rPr>
                <w:b/>
                <w:u w:val="single"/>
                <w:lang w:eastAsia="ko-KR"/>
              </w:rPr>
            </w:pPr>
            <w:r w:rsidRPr="004334FE">
              <w:rPr>
                <w:b/>
                <w:u w:val="single"/>
                <w:lang w:eastAsia="ko-KR"/>
              </w:rPr>
              <w:t>Issue 2-1-6: Bandwidth to be used for the definition of the requirements;</w:t>
            </w:r>
          </w:p>
          <w:p w14:paraId="383BE75C" w14:textId="77777777" w:rsidR="000E211C" w:rsidRPr="004334FE" w:rsidRDefault="000E211C" w:rsidP="000E211C">
            <w:pPr>
              <w:rPr>
                <w:bCs/>
                <w:lang w:eastAsia="ko-KR"/>
              </w:rPr>
            </w:pPr>
            <w:r w:rsidRPr="004334FE">
              <w:rPr>
                <w:bCs/>
                <w:lang w:eastAsia="ko-KR"/>
              </w:rPr>
              <w:t xml:space="preserve">@Apple: We understand that Option 2 aims at deciding on defining a single BW, to be either 20 or 40 </w:t>
            </w:r>
            <w:proofErr w:type="spellStart"/>
            <w:r w:rsidRPr="004334FE">
              <w:rPr>
                <w:bCs/>
                <w:lang w:eastAsia="ko-KR"/>
              </w:rPr>
              <w:t>MHz.</w:t>
            </w:r>
            <w:proofErr w:type="spellEnd"/>
            <w:r w:rsidRPr="004334FE">
              <w:rPr>
                <w:bCs/>
                <w:lang w:eastAsia="ko-KR"/>
              </w:rPr>
              <w:t xml:space="preserve"> </w:t>
            </w:r>
          </w:p>
          <w:p w14:paraId="6D27754F" w14:textId="77777777" w:rsidR="000E211C" w:rsidRPr="004334FE" w:rsidRDefault="000E211C" w:rsidP="000E211C">
            <w:pPr>
              <w:rPr>
                <w:bCs/>
                <w:lang w:eastAsia="ko-KR"/>
              </w:rPr>
            </w:pPr>
            <w:r w:rsidRPr="004334FE">
              <w:rPr>
                <w:bCs/>
                <w:lang w:eastAsia="ko-KR"/>
              </w:rPr>
              <w:t>Our view is that 40MHz is the typical BW used for Rel-15 PDSCH tests for 30kHz SCS, and 20 MHz Requirement can be defined for UEs that do not support 40MHz. Support Option 5 to define both requirements, but test only the largest BW supported.</w:t>
            </w:r>
          </w:p>
          <w:p w14:paraId="1DCC3D14" w14:textId="77777777" w:rsidR="000E211C" w:rsidRPr="004334FE" w:rsidRDefault="000E211C" w:rsidP="000E211C">
            <w:pPr>
              <w:rPr>
                <w:b/>
                <w:u w:val="single"/>
                <w:lang w:eastAsia="ko-KR"/>
              </w:rPr>
            </w:pPr>
            <w:r w:rsidRPr="004334FE">
              <w:rPr>
                <w:b/>
                <w:u w:val="single"/>
                <w:lang w:eastAsia="ko-KR"/>
              </w:rPr>
              <w:t xml:space="preserve">Details of the LBT Model </w:t>
            </w:r>
          </w:p>
          <w:p w14:paraId="3F4FF8F7" w14:textId="77777777" w:rsidR="000E211C" w:rsidRPr="004334FE" w:rsidRDefault="000E211C" w:rsidP="000E211C">
            <w:pPr>
              <w:rPr>
                <w:b/>
                <w:u w:val="single"/>
                <w:lang w:eastAsia="ko-KR"/>
              </w:rPr>
            </w:pPr>
            <w:r w:rsidRPr="004334FE">
              <w:rPr>
                <w:b/>
                <w:u w:val="single"/>
                <w:lang w:eastAsia="ko-KR"/>
              </w:rPr>
              <w:t>Issue 2-2-1: Whether to define separate LBT models, depending on Channel Access Type</w:t>
            </w:r>
          </w:p>
          <w:p w14:paraId="7A0EE741" w14:textId="77777777" w:rsidR="000E211C" w:rsidRPr="004334FE" w:rsidRDefault="000E211C" w:rsidP="000E211C">
            <w:pPr>
              <w:rPr>
                <w:bCs/>
                <w:lang w:eastAsia="ko-KR"/>
              </w:rPr>
            </w:pPr>
            <w:r w:rsidRPr="004334FE">
              <w:rPr>
                <w:bCs/>
                <w:lang w:eastAsia="ko-KR"/>
              </w:rPr>
              <w:t>Support proposed WF;</w:t>
            </w:r>
          </w:p>
          <w:p w14:paraId="28CAAC6A" w14:textId="77777777" w:rsidR="000E211C" w:rsidRPr="004334FE" w:rsidRDefault="000E211C" w:rsidP="000E211C">
            <w:pPr>
              <w:rPr>
                <w:b/>
                <w:u w:val="single"/>
                <w:lang w:eastAsia="ko-KR"/>
              </w:rPr>
            </w:pPr>
            <w:r w:rsidRPr="004334FE">
              <w:rPr>
                <w:b/>
                <w:u w:val="single"/>
                <w:lang w:eastAsia="ko-KR"/>
              </w:rPr>
              <w:t>Issue 2-2-2: LBT Probabilities (PLBT) to be used in the tests for Scenario A</w:t>
            </w:r>
          </w:p>
          <w:p w14:paraId="02452578" w14:textId="77777777" w:rsidR="000E211C" w:rsidRPr="004334FE" w:rsidRDefault="000E211C" w:rsidP="000E211C">
            <w:pPr>
              <w:rPr>
                <w:bCs/>
                <w:u w:val="single"/>
                <w:lang w:eastAsia="ko-KR"/>
              </w:rPr>
            </w:pPr>
            <w:r w:rsidRPr="004334FE">
              <w:rPr>
                <w:bCs/>
                <w:u w:val="single"/>
                <w:lang w:eastAsia="ko-KR"/>
              </w:rPr>
              <w:t>Support Option 2 or 3;</w:t>
            </w:r>
          </w:p>
          <w:p w14:paraId="31BB2098" w14:textId="77777777" w:rsidR="000E211C" w:rsidRPr="004334FE" w:rsidRDefault="000E211C" w:rsidP="000E211C">
            <w:pPr>
              <w:rPr>
                <w:b/>
                <w:u w:val="single"/>
                <w:lang w:eastAsia="ko-KR"/>
              </w:rPr>
            </w:pPr>
            <w:r w:rsidRPr="004334FE">
              <w:rPr>
                <w:b/>
                <w:u w:val="single"/>
                <w:lang w:eastAsia="ko-KR"/>
              </w:rPr>
              <w:t>Issue 2-2-3: LBT Probabilities (PLBT) to be used in the tests for Scenario C</w:t>
            </w:r>
          </w:p>
          <w:p w14:paraId="72DE434E" w14:textId="77777777" w:rsidR="000E211C" w:rsidRPr="004334FE" w:rsidRDefault="000E211C" w:rsidP="000E211C">
            <w:pPr>
              <w:rPr>
                <w:bCs/>
                <w:lang w:eastAsia="ko-KR"/>
              </w:rPr>
            </w:pPr>
            <w:r w:rsidRPr="004334FE">
              <w:rPr>
                <w:bCs/>
                <w:lang w:eastAsia="ko-KR"/>
              </w:rPr>
              <w:t>We think a lower probability of LBT failure compared to Scenario A would better reflect the expected behaviour in this case. Support option 2 or 3;</w:t>
            </w:r>
          </w:p>
          <w:p w14:paraId="53C9013E" w14:textId="77777777" w:rsidR="000E211C" w:rsidRPr="004334FE" w:rsidRDefault="000E211C" w:rsidP="000E211C">
            <w:pPr>
              <w:rPr>
                <w:b/>
                <w:u w:val="single"/>
                <w:lang w:eastAsia="ko-KR"/>
              </w:rPr>
            </w:pPr>
            <w:r w:rsidRPr="004334FE">
              <w:rPr>
                <w:b/>
                <w:u w:val="single"/>
                <w:lang w:eastAsia="ko-KR"/>
              </w:rPr>
              <w:t>Details of the Downlink Transmission Model</w:t>
            </w:r>
          </w:p>
          <w:p w14:paraId="614195BE" w14:textId="77777777" w:rsidR="000E211C" w:rsidRPr="004334FE" w:rsidRDefault="000E211C" w:rsidP="000E211C">
            <w:pPr>
              <w:rPr>
                <w:b/>
                <w:u w:val="single"/>
                <w:lang w:eastAsia="ko-KR"/>
              </w:rPr>
            </w:pPr>
            <w:r w:rsidRPr="004334FE">
              <w:rPr>
                <w:b/>
                <w:u w:val="single"/>
                <w:lang w:eastAsia="ko-KR"/>
              </w:rPr>
              <w:t>Issue 2-3-1: Fixed Downlink Transmission Periodicity (equivalent to FFP in semi-static channel access);</w:t>
            </w:r>
          </w:p>
          <w:p w14:paraId="2C1A7B48" w14:textId="77777777" w:rsidR="000E211C" w:rsidRPr="004334FE" w:rsidRDefault="000E211C" w:rsidP="000E211C">
            <w:pPr>
              <w:rPr>
                <w:bCs/>
                <w:lang w:eastAsia="ko-KR"/>
              </w:rPr>
            </w:pPr>
            <w:r w:rsidRPr="004334FE">
              <w:rPr>
                <w:bCs/>
                <w:lang w:eastAsia="ko-KR"/>
              </w:rPr>
              <w:t xml:space="preserve">Support Option 1 as good enough trade-off between a dynamic and semi-static channel access scenario regarding COT, which can go from 2 to 4 slots in this case. </w:t>
            </w:r>
          </w:p>
          <w:p w14:paraId="0EF84A28" w14:textId="77777777" w:rsidR="000E211C" w:rsidRPr="004334FE" w:rsidRDefault="000E211C" w:rsidP="000E211C">
            <w:pPr>
              <w:rPr>
                <w:b/>
                <w:u w:val="single"/>
                <w:lang w:eastAsia="ko-KR"/>
              </w:rPr>
            </w:pPr>
            <w:r w:rsidRPr="004334FE">
              <w:rPr>
                <w:b/>
                <w:u w:val="single"/>
                <w:lang w:eastAsia="ko-KR"/>
              </w:rPr>
              <w:t>Issue 2-3-3: Random COT duration;</w:t>
            </w:r>
          </w:p>
          <w:p w14:paraId="6641A191" w14:textId="77777777" w:rsidR="000E211C" w:rsidRPr="004334FE" w:rsidRDefault="000E211C" w:rsidP="000E211C">
            <w:pPr>
              <w:rPr>
                <w:bCs/>
                <w:lang w:eastAsia="ko-KR"/>
              </w:rPr>
            </w:pPr>
            <w:r w:rsidRPr="004334FE">
              <w:rPr>
                <w:bCs/>
                <w:lang w:eastAsia="ko-KR"/>
              </w:rPr>
              <w:t xml:space="preserve">Pending Issue 2-3-1, support Option 2: {2,3,4} Slots  for 2ms COT. </w:t>
            </w:r>
          </w:p>
          <w:p w14:paraId="7EE02AFD" w14:textId="77777777" w:rsidR="000E211C" w:rsidRPr="004334FE" w:rsidRDefault="000E211C" w:rsidP="000E211C">
            <w:pPr>
              <w:rPr>
                <w:bCs/>
                <w:lang w:eastAsia="ko-KR"/>
              </w:rPr>
            </w:pPr>
            <w:r w:rsidRPr="004334FE">
              <w:rPr>
                <w:bCs/>
                <w:lang w:eastAsia="ko-KR"/>
              </w:rPr>
              <w:t>Our opinion is that the case of 1 Slot COT might create complications in case of TRS slots (which lasts for 2 slots) and it’s not necessary to include it in the test.</w:t>
            </w:r>
          </w:p>
          <w:p w14:paraId="78DE1AA7" w14:textId="77777777" w:rsidR="000E211C" w:rsidRPr="004334FE" w:rsidRDefault="000E211C" w:rsidP="000E211C">
            <w:pPr>
              <w:rPr>
                <w:b/>
                <w:u w:val="single"/>
                <w:lang w:eastAsia="ko-KR"/>
              </w:rPr>
            </w:pPr>
            <w:r w:rsidRPr="004334FE">
              <w:rPr>
                <w:b/>
                <w:u w:val="single"/>
                <w:lang w:eastAsia="ko-KR"/>
              </w:rPr>
              <w:t>Issue 2-3-4: Whether to revise current agreement for 1ms DRS window duration</w:t>
            </w:r>
          </w:p>
          <w:p w14:paraId="7BB1647D" w14:textId="77777777" w:rsidR="000E211C" w:rsidRPr="004334FE" w:rsidRDefault="000E211C" w:rsidP="000E211C">
            <w:pPr>
              <w:rPr>
                <w:bCs/>
                <w:lang w:eastAsia="ko-KR"/>
              </w:rPr>
            </w:pPr>
            <w:r w:rsidRPr="004334FE">
              <w:rPr>
                <w:bCs/>
                <w:lang w:eastAsia="ko-KR"/>
              </w:rPr>
              <w:t>Why is this change required? If it’s only to include 1 slot in the Random COT possible durations, then support keeping the current agreement;</w:t>
            </w:r>
          </w:p>
          <w:p w14:paraId="5F68F7EF" w14:textId="77777777" w:rsidR="000E211C" w:rsidRPr="004334FE" w:rsidRDefault="000E211C" w:rsidP="000E211C">
            <w:pPr>
              <w:rPr>
                <w:b/>
                <w:u w:val="single"/>
                <w:lang w:eastAsia="ko-KR"/>
              </w:rPr>
            </w:pPr>
            <w:r w:rsidRPr="004334FE">
              <w:rPr>
                <w:b/>
                <w:u w:val="single"/>
                <w:lang w:eastAsia="ko-KR"/>
              </w:rPr>
              <w:t>Issue 2-3-7: Overall duration of the last slot in the COT:</w:t>
            </w:r>
          </w:p>
          <w:p w14:paraId="58FC74A6" w14:textId="77777777" w:rsidR="000E211C" w:rsidRPr="004334FE" w:rsidRDefault="000E211C" w:rsidP="000E211C">
            <w:pPr>
              <w:rPr>
                <w:bCs/>
                <w:lang w:eastAsia="ko-KR"/>
              </w:rPr>
            </w:pPr>
            <w:r w:rsidRPr="004334FE">
              <w:rPr>
                <w:bCs/>
                <w:lang w:eastAsia="ko-KR"/>
              </w:rPr>
              <w:t>In our opinion, random length would be the better option. The range of length can be reduced to a more limited set if others are interested, as long as the required conditions are satisfied (idle, guard and UL symbols);</w:t>
            </w:r>
          </w:p>
          <w:p w14:paraId="6813E290" w14:textId="77777777" w:rsidR="000E211C" w:rsidRPr="004334FE" w:rsidRDefault="000E211C" w:rsidP="000E211C">
            <w:pPr>
              <w:rPr>
                <w:b/>
                <w:u w:val="single"/>
                <w:lang w:eastAsia="ko-KR"/>
              </w:rPr>
            </w:pPr>
            <w:r w:rsidRPr="004334FE">
              <w:rPr>
                <w:b/>
                <w:u w:val="single"/>
                <w:lang w:eastAsia="ko-KR"/>
              </w:rPr>
              <w:t>Issue 2-3-8: TDD Pattern to be used in DL demodulation Tests</w:t>
            </w:r>
          </w:p>
          <w:p w14:paraId="50C27370" w14:textId="5DE79B7B" w:rsidR="00187002" w:rsidRPr="004334FE" w:rsidRDefault="000E211C" w:rsidP="000E211C">
            <w:pPr>
              <w:rPr>
                <w:bCs/>
                <w:lang w:eastAsia="ko-KR"/>
              </w:rPr>
            </w:pPr>
            <w:r w:rsidRPr="004334FE">
              <w:rPr>
                <w:bCs/>
                <w:lang w:eastAsia="ko-KR"/>
              </w:rPr>
              <w:t>This issue is strictly related to the outcome of the fixed/random COT duration, and we support a TDD pattern that reflects the random allocation of the DL Transmission Model;</w:t>
            </w:r>
          </w:p>
        </w:tc>
      </w:tr>
      <w:tr w:rsidR="00187002" w:rsidRPr="004334FE" w14:paraId="194F58CF" w14:textId="77777777" w:rsidTr="004D14A4">
        <w:tc>
          <w:tcPr>
            <w:tcW w:w="1236" w:type="dxa"/>
          </w:tcPr>
          <w:p w14:paraId="77B6530A" w14:textId="00E05BFA" w:rsidR="00187002" w:rsidRPr="004334FE" w:rsidRDefault="00272DB1" w:rsidP="00F06DFD">
            <w:pPr>
              <w:spacing w:after="120"/>
              <w:rPr>
                <w:rFonts w:eastAsiaTheme="minorEastAsia"/>
                <w:lang w:val="en-US" w:eastAsia="zh-CN"/>
              </w:rPr>
            </w:pPr>
            <w:r w:rsidRPr="004334FE">
              <w:rPr>
                <w:rFonts w:eastAsiaTheme="minorEastAsia"/>
                <w:lang w:val="en-US" w:eastAsia="zh-CN"/>
              </w:rPr>
              <w:lastRenderedPageBreak/>
              <w:t>Intel</w:t>
            </w:r>
          </w:p>
        </w:tc>
        <w:tc>
          <w:tcPr>
            <w:tcW w:w="8395" w:type="dxa"/>
          </w:tcPr>
          <w:p w14:paraId="29E9A0EF" w14:textId="77777777" w:rsidR="00B84C31" w:rsidRPr="004334FE" w:rsidRDefault="00B84C31" w:rsidP="00B84C31">
            <w:pPr>
              <w:rPr>
                <w:b/>
                <w:u w:val="single"/>
                <w:lang w:eastAsia="ko-KR"/>
              </w:rPr>
            </w:pPr>
            <w:r w:rsidRPr="004334FE">
              <w:rPr>
                <w:b/>
                <w:u w:val="single"/>
                <w:lang w:eastAsia="ko-KR"/>
              </w:rPr>
              <w:t>Issue 2-1-1: Whether to consider UL LBT Failure in DL demodulation tests</w:t>
            </w:r>
          </w:p>
          <w:p w14:paraId="02CFA9B3" w14:textId="77777777" w:rsidR="00B84C31" w:rsidRPr="004334FE" w:rsidRDefault="00B84C31" w:rsidP="00B84C31">
            <w:pPr>
              <w:rPr>
                <w:bCs/>
                <w:lang w:eastAsia="ko-KR"/>
              </w:rPr>
            </w:pPr>
            <w:r w:rsidRPr="004334FE">
              <w:rPr>
                <w:bCs/>
                <w:lang w:eastAsia="ko-KR"/>
              </w:rPr>
              <w:t>Agree with recommended WF</w:t>
            </w:r>
          </w:p>
          <w:p w14:paraId="73ADE655" w14:textId="77777777" w:rsidR="00B84C31" w:rsidRPr="004334FE" w:rsidRDefault="00B84C31" w:rsidP="00B84C31">
            <w:pPr>
              <w:rPr>
                <w:b/>
                <w:u w:val="single"/>
                <w:lang w:eastAsia="ko-KR"/>
              </w:rPr>
            </w:pPr>
            <w:r w:rsidRPr="004334FE">
              <w:rPr>
                <w:b/>
                <w:u w:val="single"/>
                <w:lang w:eastAsia="ko-KR"/>
              </w:rPr>
              <w:t>Issue 2-1-2: Whether to schedule UL in every COT, to receive HARQ-ACK</w:t>
            </w:r>
          </w:p>
          <w:p w14:paraId="716A2E75" w14:textId="77777777" w:rsidR="00B84C31" w:rsidRPr="004334FE" w:rsidRDefault="00B84C31" w:rsidP="00B84C31">
            <w:pPr>
              <w:rPr>
                <w:bCs/>
                <w:lang w:eastAsia="ko-KR"/>
              </w:rPr>
            </w:pPr>
            <w:r w:rsidRPr="004334FE">
              <w:rPr>
                <w:bCs/>
                <w:lang w:eastAsia="ko-KR"/>
              </w:rPr>
              <w:t xml:space="preserve">Agree with Option 1a. The exact position of UL in the DL transmission model (in every COT) should be defined. </w:t>
            </w:r>
          </w:p>
          <w:p w14:paraId="11853EB6" w14:textId="77777777" w:rsidR="00B84C31" w:rsidRPr="004334FE" w:rsidRDefault="00B84C31" w:rsidP="00B84C31">
            <w:pPr>
              <w:rPr>
                <w:b/>
                <w:u w:val="single"/>
                <w:lang w:eastAsia="ko-KR"/>
              </w:rPr>
            </w:pPr>
            <w:r w:rsidRPr="004334FE">
              <w:rPr>
                <w:b/>
                <w:u w:val="single"/>
                <w:lang w:eastAsia="ko-KR"/>
              </w:rPr>
              <w:lastRenderedPageBreak/>
              <w:t>Issue 2-1-3: Whether to a define a single set of PDSCH Requirements for the unlicensed cell, for both scenario A and C</w:t>
            </w:r>
          </w:p>
          <w:p w14:paraId="3FC37780" w14:textId="77777777" w:rsidR="00B84C31" w:rsidRPr="004334FE" w:rsidRDefault="00B84C31" w:rsidP="00B84C31">
            <w:pPr>
              <w:rPr>
                <w:bCs/>
                <w:lang w:eastAsia="ko-KR"/>
              </w:rPr>
            </w:pPr>
            <w:r w:rsidRPr="004334FE">
              <w:rPr>
                <w:bCs/>
                <w:lang w:eastAsia="ko-KR"/>
              </w:rPr>
              <w:t>In the WF from previous meeting we have the following:</w:t>
            </w:r>
          </w:p>
          <w:p w14:paraId="48CC49DC" w14:textId="77777777" w:rsidR="00B84C31" w:rsidRPr="004334FE" w:rsidRDefault="00B84C31" w:rsidP="00B84C31">
            <w:pPr>
              <w:rPr>
                <w:bCs/>
                <w:i/>
                <w:iCs/>
                <w:lang w:eastAsia="ko-KR"/>
              </w:rPr>
            </w:pPr>
            <w:r w:rsidRPr="004334FE">
              <w:rPr>
                <w:bCs/>
                <w:i/>
                <w:iCs/>
                <w:lang w:eastAsia="ko-KR"/>
              </w:rPr>
              <w:t>“Define requirements for the unlicensed CC, and apply to both Scenario A and C”</w:t>
            </w:r>
          </w:p>
          <w:p w14:paraId="603A4706" w14:textId="77777777" w:rsidR="00B84C31" w:rsidRPr="004334FE" w:rsidRDefault="00B84C31" w:rsidP="00B84C31">
            <w:pPr>
              <w:rPr>
                <w:b/>
                <w:u w:val="single"/>
                <w:lang w:eastAsia="ko-KR"/>
              </w:rPr>
            </w:pPr>
            <w:r w:rsidRPr="004334FE">
              <w:rPr>
                <w:b/>
                <w:u w:val="single"/>
                <w:lang w:eastAsia="ko-KR"/>
              </w:rPr>
              <w:t>Issue 2-1-4: Whether to define Scenario A PDSCH requirements based on Rel-16 NR CA requirements</w:t>
            </w:r>
          </w:p>
          <w:p w14:paraId="36C3A3AC" w14:textId="77777777" w:rsidR="00B84C31" w:rsidRPr="004334FE" w:rsidRDefault="00B84C31" w:rsidP="00B84C31">
            <w:pPr>
              <w:rPr>
                <w:bCs/>
                <w:lang w:eastAsia="ko-KR"/>
              </w:rPr>
            </w:pPr>
            <w:r w:rsidRPr="004334FE">
              <w:rPr>
                <w:bCs/>
                <w:lang w:eastAsia="ko-KR"/>
              </w:rPr>
              <w:t>Following our comment for the previous issue, it is not clear for us, whether only licensed CC is meant here. If yes, then it’s ok for us to reuse Rel-16 PDSCH requirements</w:t>
            </w:r>
          </w:p>
          <w:p w14:paraId="0A6AC5F2" w14:textId="77777777" w:rsidR="00B84C31" w:rsidRPr="004334FE" w:rsidRDefault="00B84C31" w:rsidP="00B84C31">
            <w:pPr>
              <w:rPr>
                <w:b/>
                <w:u w:val="single"/>
                <w:lang w:eastAsia="ko-KR"/>
              </w:rPr>
            </w:pPr>
            <w:r w:rsidRPr="004334FE">
              <w:rPr>
                <w:b/>
                <w:u w:val="single"/>
                <w:lang w:eastAsia="ko-KR"/>
              </w:rPr>
              <w:t>Issue 2-1-6: Bandwidth to be used for the definition of the requirements</w:t>
            </w:r>
          </w:p>
          <w:p w14:paraId="3D387AD4" w14:textId="77777777" w:rsidR="00B84C31" w:rsidRPr="004334FE" w:rsidRDefault="00B84C31" w:rsidP="00B84C31">
            <w:pPr>
              <w:rPr>
                <w:bCs/>
                <w:lang w:eastAsia="ko-KR"/>
              </w:rPr>
            </w:pPr>
            <w:r w:rsidRPr="004334FE">
              <w:rPr>
                <w:bCs/>
                <w:lang w:eastAsia="ko-KR"/>
              </w:rPr>
              <w:t xml:space="preserve">Since the 20MHz is an LBT bandwidth, we think that it should be considered as a baseline. </w:t>
            </w:r>
          </w:p>
          <w:p w14:paraId="3ACCED69" w14:textId="77777777" w:rsidR="00B84C31" w:rsidRPr="004334FE" w:rsidRDefault="00B84C31" w:rsidP="00B84C31">
            <w:pPr>
              <w:rPr>
                <w:bCs/>
                <w:lang w:eastAsia="ko-KR"/>
              </w:rPr>
            </w:pPr>
            <w:r w:rsidRPr="004334FE">
              <w:rPr>
                <w:bCs/>
                <w:lang w:eastAsia="ko-KR"/>
              </w:rPr>
              <w:t xml:space="preserve">We are ok to also have requirements for 40MHz </w:t>
            </w:r>
            <w:r w:rsidRPr="004334FE">
              <w:rPr>
                <w:rFonts w:eastAsia="SimSun"/>
                <w:szCs w:val="24"/>
                <w:lang w:eastAsia="zh-CN"/>
              </w:rPr>
              <w:t>as in Rel-15 TDD</w:t>
            </w:r>
            <w:r w:rsidRPr="004334FE">
              <w:rPr>
                <w:bCs/>
                <w:lang w:eastAsia="ko-KR"/>
              </w:rPr>
              <w:t xml:space="preserve">. </w:t>
            </w:r>
          </w:p>
          <w:p w14:paraId="62BC992D" w14:textId="77777777" w:rsidR="00B84C31" w:rsidRPr="004334FE" w:rsidRDefault="00B84C31" w:rsidP="00B84C31">
            <w:pPr>
              <w:rPr>
                <w:bCs/>
                <w:lang w:eastAsia="ko-KR"/>
              </w:rPr>
            </w:pPr>
            <w:r w:rsidRPr="004334FE">
              <w:rPr>
                <w:bCs/>
                <w:lang w:eastAsia="ko-KR"/>
              </w:rPr>
              <w:t>We prefer option 1. Ok with option 5.</w:t>
            </w:r>
          </w:p>
          <w:p w14:paraId="784D50D9" w14:textId="77777777" w:rsidR="00B84C31" w:rsidRPr="004334FE" w:rsidRDefault="00B84C31" w:rsidP="00B84C31">
            <w:pPr>
              <w:rPr>
                <w:bCs/>
                <w:lang w:eastAsia="ko-KR"/>
              </w:rPr>
            </w:pPr>
          </w:p>
          <w:p w14:paraId="49239E8D" w14:textId="77777777" w:rsidR="00B84C31" w:rsidRPr="004334FE" w:rsidRDefault="00B84C31" w:rsidP="00B84C31">
            <w:pPr>
              <w:rPr>
                <w:b/>
                <w:u w:val="single"/>
                <w:lang w:eastAsia="ko-KR"/>
              </w:rPr>
            </w:pPr>
            <w:r w:rsidRPr="004334FE">
              <w:rPr>
                <w:b/>
                <w:u w:val="single"/>
                <w:lang w:eastAsia="ko-KR"/>
              </w:rPr>
              <w:t>Issue 2-2-1: Whether to define separate LBT models, depending on Channel Access Type</w:t>
            </w:r>
          </w:p>
          <w:p w14:paraId="76865BAA" w14:textId="77777777" w:rsidR="00B84C31" w:rsidRPr="004334FE" w:rsidRDefault="00B84C31" w:rsidP="00B84C31">
            <w:pPr>
              <w:rPr>
                <w:bCs/>
                <w:lang w:eastAsia="ko-KR"/>
              </w:rPr>
            </w:pPr>
            <w:r w:rsidRPr="004334FE">
              <w:rPr>
                <w:bCs/>
                <w:lang w:eastAsia="ko-KR"/>
              </w:rPr>
              <w:t>Agree with recommended WF</w:t>
            </w:r>
          </w:p>
          <w:p w14:paraId="1B777DCC" w14:textId="77777777" w:rsidR="00B84C31" w:rsidRPr="004334FE" w:rsidRDefault="00B84C31" w:rsidP="00B84C31">
            <w:pPr>
              <w:rPr>
                <w:b/>
                <w:u w:val="single"/>
                <w:lang w:eastAsia="ko-KR"/>
              </w:rPr>
            </w:pPr>
            <w:r w:rsidRPr="004334FE">
              <w:rPr>
                <w:b/>
                <w:u w:val="single"/>
                <w:lang w:eastAsia="ko-KR"/>
              </w:rPr>
              <w:t>Issue 2-2-2, 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 and Scenario C</w:t>
            </w:r>
          </w:p>
          <w:p w14:paraId="5221CA75" w14:textId="77777777" w:rsidR="00B84C31" w:rsidRPr="004334FE" w:rsidRDefault="00B84C31" w:rsidP="00B84C31">
            <w:pPr>
              <w:rPr>
                <w:bCs/>
                <w:lang w:eastAsia="ko-KR"/>
              </w:rPr>
            </w:pPr>
            <w:r w:rsidRPr="004334FE">
              <w:rPr>
                <w:bCs/>
                <w:lang w:eastAsia="ko-KR"/>
              </w:rPr>
              <w:t>We think that LBT probability should be the same for Scenario A and Scenario C.</w:t>
            </w:r>
          </w:p>
          <w:p w14:paraId="7560D20D" w14:textId="77777777" w:rsidR="00B84C31" w:rsidRPr="004334FE" w:rsidRDefault="00B84C31" w:rsidP="00B84C31">
            <w:pPr>
              <w:rPr>
                <w:bCs/>
                <w:lang w:eastAsia="ko-KR"/>
              </w:rPr>
            </w:pPr>
            <w:r w:rsidRPr="004334FE">
              <w:rPr>
                <w:bCs/>
                <w:lang w:eastAsia="ko-KR"/>
              </w:rPr>
              <w:t>No strong view on the exact value. Slightly prefer P</w:t>
            </w:r>
            <w:r w:rsidRPr="004334FE">
              <w:rPr>
                <w:bCs/>
                <w:vertAlign w:val="subscript"/>
                <w:lang w:eastAsia="ko-KR"/>
              </w:rPr>
              <w:t>LBT</w:t>
            </w:r>
            <w:r w:rsidRPr="004334FE">
              <w:rPr>
                <w:bCs/>
                <w:lang w:eastAsia="ko-KR"/>
              </w:rPr>
              <w:t xml:space="preserve"> = 0.5, but P</w:t>
            </w:r>
            <w:r w:rsidRPr="004334FE">
              <w:rPr>
                <w:bCs/>
                <w:vertAlign w:val="subscript"/>
                <w:lang w:eastAsia="ko-KR"/>
              </w:rPr>
              <w:t>LBT</w:t>
            </w:r>
            <w:r w:rsidRPr="004334FE">
              <w:rPr>
                <w:bCs/>
                <w:lang w:eastAsia="ko-KR"/>
              </w:rPr>
              <w:t xml:space="preserve"> = 0.25 is also possible.</w:t>
            </w:r>
          </w:p>
          <w:p w14:paraId="1E673DFA" w14:textId="77777777" w:rsidR="00B84C31" w:rsidRPr="004334FE" w:rsidRDefault="00B84C31" w:rsidP="00B84C31">
            <w:pPr>
              <w:rPr>
                <w:bCs/>
                <w:lang w:eastAsia="ko-KR"/>
              </w:rPr>
            </w:pPr>
          </w:p>
          <w:p w14:paraId="79C16008" w14:textId="77777777" w:rsidR="00B84C31" w:rsidRPr="004334FE" w:rsidRDefault="00B84C31" w:rsidP="00B84C31">
            <w:pPr>
              <w:rPr>
                <w:b/>
                <w:u w:val="single"/>
                <w:lang w:eastAsia="ko-KR"/>
              </w:rPr>
            </w:pPr>
            <w:r w:rsidRPr="004334FE">
              <w:rPr>
                <w:b/>
                <w:u w:val="single"/>
                <w:lang w:eastAsia="ko-KR"/>
              </w:rPr>
              <w:t>Issue 2-3-1: Fixed Downlink Transmission Periodicity (equivalent to FFP in semi-static channel access):</w:t>
            </w:r>
          </w:p>
          <w:p w14:paraId="0A8E064D" w14:textId="77777777" w:rsidR="00B84C31" w:rsidRPr="004334FE" w:rsidRDefault="00B84C31" w:rsidP="00B84C31">
            <w:pPr>
              <w:rPr>
                <w:b/>
                <w:u w:val="single"/>
                <w:lang w:eastAsia="ko-KR"/>
              </w:rPr>
            </w:pPr>
            <w:r w:rsidRPr="004334FE">
              <w:rPr>
                <w:b/>
                <w:u w:val="single"/>
                <w:lang w:eastAsia="ko-KR"/>
              </w:rPr>
              <w:t>Issue 2-3-3: Random COT duration:</w:t>
            </w:r>
          </w:p>
          <w:p w14:paraId="059460F6" w14:textId="77777777" w:rsidR="00B84C31" w:rsidRPr="004334FE" w:rsidRDefault="00B84C31" w:rsidP="00B84C31">
            <w:pPr>
              <w:rPr>
                <w:bCs/>
                <w:lang w:val="en-US" w:eastAsia="ko-KR"/>
              </w:rPr>
            </w:pPr>
            <w:r w:rsidRPr="004334FE">
              <w:rPr>
                <w:bCs/>
                <w:lang w:eastAsia="ko-KR"/>
              </w:rPr>
              <w:t xml:space="preserve">We understand that the main motivation for COT&lt;=4ms is Japan regional limitation that maximum duration on unlicensed band is 4ms. However, we don’t think that it should be the </w:t>
            </w:r>
            <w:r w:rsidRPr="004334FE">
              <w:rPr>
                <w:bCs/>
                <w:lang w:val="en-US" w:eastAsia="ko-KR"/>
              </w:rPr>
              <w:t xml:space="preserve">decisive factor for the considered model. </w:t>
            </w:r>
          </w:p>
          <w:p w14:paraId="28587E8E" w14:textId="77777777" w:rsidR="00B84C31" w:rsidRPr="004334FE" w:rsidRDefault="00B84C31" w:rsidP="00B84C31">
            <w:pPr>
              <w:rPr>
                <w:bCs/>
                <w:lang w:val="en-US" w:eastAsia="ko-KR"/>
              </w:rPr>
            </w:pPr>
            <w:r w:rsidRPr="004334FE">
              <w:rPr>
                <w:bCs/>
                <w:lang w:eastAsia="ko-KR"/>
              </w:rPr>
              <w:t xml:space="preserve">Based on the limitations on idle period for FBE devices, max COT duration should be less than Fixed Downlink Transmission Periodicity (we’ll call it briefly FFP for convenience). </w:t>
            </w:r>
            <w:r w:rsidRPr="004334FE">
              <w:rPr>
                <w:bCs/>
                <w:lang w:val="en-US" w:eastAsia="ko-KR"/>
              </w:rPr>
              <w:t xml:space="preserve">At the same time, we need to keep some space in COT for UL. Random COT duration should have a wide range of possible values to model unlicensed operation </w:t>
            </w:r>
          </w:p>
          <w:p w14:paraId="65FBE879" w14:textId="77777777" w:rsidR="00B84C31" w:rsidRPr="004334FE" w:rsidRDefault="00B84C31" w:rsidP="00B84C31">
            <w:pPr>
              <w:rPr>
                <w:bCs/>
                <w:lang w:val="en-US" w:eastAsia="ko-KR"/>
              </w:rPr>
            </w:pPr>
            <w:r w:rsidRPr="004334FE">
              <w:rPr>
                <w:bCs/>
                <w:lang w:val="en-US" w:eastAsia="ko-KR"/>
              </w:rPr>
              <w:t>Having proposed 2ms FFP makes it challenging to have any range for random COT and to have HARQ-ACK in that COT</w:t>
            </w:r>
          </w:p>
          <w:p w14:paraId="0C125076" w14:textId="77777777" w:rsidR="00B84C31" w:rsidRPr="004334FE" w:rsidRDefault="00B84C31" w:rsidP="00B84C31">
            <w:pPr>
              <w:rPr>
                <w:bCs/>
                <w:lang w:val="en-US" w:eastAsia="ko-KR"/>
              </w:rPr>
            </w:pPr>
            <w:r w:rsidRPr="004334FE">
              <w:rPr>
                <w:bCs/>
                <w:lang w:val="en-US" w:eastAsia="ko-KR"/>
              </w:rPr>
              <w:t>The model shown in Figure 1 below deals with all the limitations: idle period is always not less than 5% of FFP, COT values vary in wide range, HARQ-ACK can be sent with enough spacing after PDSCH</w:t>
            </w:r>
          </w:p>
          <w:p w14:paraId="35A584ED" w14:textId="77777777" w:rsidR="00B84C31" w:rsidRPr="004334FE" w:rsidRDefault="00B84C31" w:rsidP="00B84C31">
            <w:r w:rsidRPr="004334FE">
              <w:rPr>
                <w:bCs/>
                <w:lang w:val="en-US" w:eastAsia="ko-KR"/>
              </w:rPr>
              <w:t xml:space="preserve">The model shown in Figure 2 also takes into account 4ms limitation </w:t>
            </w:r>
          </w:p>
          <w:p w14:paraId="29E94B92" w14:textId="77777777" w:rsidR="00B84C31" w:rsidRPr="004334FE" w:rsidRDefault="00161B11" w:rsidP="00B84C31">
            <w:pPr>
              <w:spacing w:after="0"/>
            </w:pPr>
            <w:r w:rsidRPr="004334FE">
              <w:rPr>
                <w:rFonts w:eastAsia="SimSun"/>
                <w:noProof/>
              </w:rPr>
              <w:object w:dxaOrig="8866" w:dyaOrig="2595" w14:anchorId="60720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pt;height:114.75pt;mso-width-percent:0;mso-height-percent:0;mso-width-percent:0;mso-height-percent:0" o:ole="">
                  <v:imagedata r:id="rId9" o:title=""/>
                </v:shape>
                <o:OLEObject Type="Embed" ProgID="Visio.Drawing.15" ShapeID="_x0000_i1025" DrawAspect="Content" ObjectID="_1673897548" r:id="rId10"/>
              </w:object>
            </w:r>
          </w:p>
          <w:p w14:paraId="7604E0D9" w14:textId="77777777" w:rsidR="00B84C31" w:rsidRPr="004334FE" w:rsidRDefault="00B84C31" w:rsidP="00B84C31">
            <w:pPr>
              <w:ind w:left="3692"/>
              <w:rPr>
                <w:sz w:val="16"/>
                <w:szCs w:val="16"/>
              </w:rPr>
            </w:pPr>
            <w:r w:rsidRPr="004334FE">
              <w:rPr>
                <w:sz w:val="16"/>
                <w:szCs w:val="16"/>
              </w:rPr>
              <w:t>Figure 1</w:t>
            </w:r>
          </w:p>
          <w:p w14:paraId="3432E99B" w14:textId="77777777" w:rsidR="00B84C31" w:rsidRPr="004334FE" w:rsidRDefault="00161B11" w:rsidP="00B84C31">
            <w:pPr>
              <w:spacing w:after="0"/>
            </w:pPr>
            <w:r w:rsidRPr="004334FE">
              <w:rPr>
                <w:rFonts w:eastAsia="SimSun"/>
                <w:noProof/>
              </w:rPr>
              <w:object w:dxaOrig="4186" w:dyaOrig="2386" w14:anchorId="082AA057">
                <v:shape id="_x0000_i1026" type="#_x0000_t75" alt="" style="width:195pt;height:107.25pt;mso-width-percent:0;mso-height-percent:0;mso-width-percent:0;mso-height-percent:0" o:ole="">
                  <v:imagedata r:id="rId11" o:title=""/>
                </v:shape>
                <o:OLEObject Type="Embed" ProgID="Visio.Drawing.15" ShapeID="_x0000_i1026" DrawAspect="Content" ObjectID="_1673897549" r:id="rId12"/>
              </w:object>
            </w:r>
          </w:p>
          <w:p w14:paraId="2038B40E" w14:textId="77777777" w:rsidR="00B84C31" w:rsidRPr="004334FE" w:rsidRDefault="00B84C31" w:rsidP="00B84C31">
            <w:pPr>
              <w:ind w:left="1704"/>
              <w:rPr>
                <w:sz w:val="16"/>
                <w:szCs w:val="16"/>
              </w:rPr>
            </w:pPr>
            <w:r w:rsidRPr="004334FE">
              <w:rPr>
                <w:sz w:val="16"/>
                <w:szCs w:val="16"/>
              </w:rPr>
              <w:t>Figure 2</w:t>
            </w:r>
          </w:p>
          <w:p w14:paraId="3A604145" w14:textId="77777777" w:rsidR="00B84C31" w:rsidRPr="004334FE" w:rsidRDefault="00B84C31" w:rsidP="00B84C31">
            <w:r w:rsidRPr="004334FE">
              <w:t>We propose to choose one of the models shown in Figures 1 and 2. We are open to discuss the parameters adjustment.</w:t>
            </w:r>
          </w:p>
          <w:p w14:paraId="19B4D926" w14:textId="77777777" w:rsidR="00B84C31" w:rsidRPr="004334FE" w:rsidRDefault="00B84C31" w:rsidP="00B84C31">
            <w:pPr>
              <w:rPr>
                <w:b/>
                <w:u w:val="single"/>
                <w:lang w:eastAsia="ko-KR"/>
              </w:rPr>
            </w:pPr>
            <w:r w:rsidRPr="004334FE">
              <w:rPr>
                <w:b/>
                <w:u w:val="single"/>
                <w:lang w:eastAsia="ko-KR"/>
              </w:rPr>
              <w:t xml:space="preserve">Issue 2-3-2: Whether to use a fixed COT duration inside the </w:t>
            </w:r>
            <w:bookmarkStart w:id="0" w:name="_Hlk62180410"/>
            <w:r w:rsidRPr="004334FE">
              <w:rPr>
                <w:b/>
                <w:u w:val="single"/>
                <w:lang w:eastAsia="ko-KR"/>
              </w:rPr>
              <w:t>Downlink Transmission Periodicity</w:t>
            </w:r>
            <w:bookmarkEnd w:id="0"/>
            <w:r w:rsidRPr="004334FE">
              <w:rPr>
                <w:b/>
                <w:u w:val="single"/>
                <w:lang w:eastAsia="ko-KR"/>
              </w:rPr>
              <w:t xml:space="preserve"> </w:t>
            </w:r>
          </w:p>
          <w:p w14:paraId="49FB3B8E" w14:textId="77777777" w:rsidR="00B84C31" w:rsidRPr="004334FE" w:rsidRDefault="00B84C31" w:rsidP="00B84C31">
            <w:pPr>
              <w:rPr>
                <w:bCs/>
                <w:lang w:eastAsia="ko-KR"/>
              </w:rPr>
            </w:pPr>
            <w:r w:rsidRPr="004334FE">
              <w:rPr>
                <w:bCs/>
                <w:lang w:eastAsia="ko-KR"/>
              </w:rPr>
              <w:t>Option 2</w:t>
            </w:r>
          </w:p>
          <w:p w14:paraId="46288BA1" w14:textId="77777777" w:rsidR="00B84C31" w:rsidRPr="004334FE" w:rsidRDefault="00B84C31" w:rsidP="00B84C31">
            <w:pPr>
              <w:rPr>
                <w:b/>
                <w:u w:val="single"/>
                <w:lang w:eastAsia="ko-KR"/>
              </w:rPr>
            </w:pPr>
            <w:r w:rsidRPr="004334FE">
              <w:rPr>
                <w:b/>
                <w:u w:val="single"/>
                <w:lang w:eastAsia="ko-KR"/>
              </w:rPr>
              <w:t>Issue 2-3-4: Whether to revise current agreement for 1ms DRS window duration</w:t>
            </w:r>
          </w:p>
          <w:p w14:paraId="1C817F8D" w14:textId="77777777" w:rsidR="00B84C31" w:rsidRPr="004334FE" w:rsidRDefault="00B84C31" w:rsidP="00B84C31">
            <w:pPr>
              <w:rPr>
                <w:bCs/>
                <w:lang w:eastAsia="ko-KR"/>
              </w:rPr>
            </w:pPr>
            <w:r w:rsidRPr="004334FE">
              <w:rPr>
                <w:bCs/>
                <w:lang w:eastAsia="ko-KR"/>
              </w:rPr>
              <w:t>Having DRS equal to 1ms instead of 0.5ms seems to give more limitations than benefits</w:t>
            </w:r>
          </w:p>
          <w:p w14:paraId="2F06F274" w14:textId="77777777" w:rsidR="00B84C31" w:rsidRPr="004334FE" w:rsidRDefault="00B84C31" w:rsidP="00B84C31">
            <w:pPr>
              <w:rPr>
                <w:szCs w:val="24"/>
                <w:lang w:eastAsia="zh-CN"/>
              </w:rPr>
            </w:pPr>
            <w:r w:rsidRPr="004334FE">
              <w:rPr>
                <w:szCs w:val="24"/>
                <w:lang w:eastAsia="zh-CN"/>
              </w:rPr>
              <w:t xml:space="preserve">Our motivation was to have wider range of possible COT (0.5ms is minimal possible COT). </w:t>
            </w:r>
          </w:p>
          <w:p w14:paraId="389028C1" w14:textId="77777777" w:rsidR="00B84C31" w:rsidRPr="004334FE" w:rsidRDefault="00B84C31" w:rsidP="00B84C31">
            <w:pPr>
              <w:rPr>
                <w:b/>
                <w:u w:val="single"/>
                <w:lang w:eastAsia="ko-KR"/>
              </w:rPr>
            </w:pPr>
            <w:r w:rsidRPr="004334FE">
              <w:rPr>
                <w:b/>
                <w:u w:val="single"/>
                <w:lang w:eastAsia="ko-KR"/>
              </w:rPr>
              <w:t>Issue 2-3-5: PDCCH Allocation;</w:t>
            </w:r>
          </w:p>
          <w:p w14:paraId="0D783B13" w14:textId="77777777" w:rsidR="00B84C31" w:rsidRPr="004334FE" w:rsidRDefault="00B84C31" w:rsidP="00B84C31">
            <w:pPr>
              <w:rPr>
                <w:bCs/>
                <w:lang w:eastAsia="ko-KR"/>
              </w:rPr>
            </w:pPr>
            <w:r w:rsidRPr="004334FE">
              <w:rPr>
                <w:bCs/>
                <w:lang w:eastAsia="ko-KR"/>
              </w:rPr>
              <w:t xml:space="preserve">Agree with option 1. Random slot length was assumed only for first slot. We are ok to have symbol #0 as the starting symbol in the first slot. </w:t>
            </w:r>
          </w:p>
          <w:p w14:paraId="587EFBE7" w14:textId="77777777" w:rsidR="00B84C31" w:rsidRPr="004334FE" w:rsidRDefault="00B84C31" w:rsidP="00B84C31">
            <w:pPr>
              <w:rPr>
                <w:b/>
                <w:u w:val="single"/>
                <w:lang w:eastAsia="ko-KR"/>
              </w:rPr>
            </w:pPr>
            <w:r w:rsidRPr="004334FE">
              <w:rPr>
                <w:b/>
                <w:u w:val="single"/>
                <w:lang w:eastAsia="ko-KR"/>
              </w:rPr>
              <w:t>Issue 2-3-6: Length of PDSCH Allocation for all slots except the last slot in the COT;</w:t>
            </w:r>
          </w:p>
          <w:p w14:paraId="1A92A902" w14:textId="77777777" w:rsidR="00B84C31" w:rsidRPr="004334FE" w:rsidRDefault="00B84C31" w:rsidP="00B84C31">
            <w:pPr>
              <w:rPr>
                <w:bCs/>
                <w:lang w:eastAsia="ko-KR"/>
              </w:rPr>
            </w:pPr>
            <w:r w:rsidRPr="004334FE">
              <w:rPr>
                <w:bCs/>
                <w:lang w:eastAsia="ko-KR"/>
              </w:rPr>
              <w:t xml:space="preserve">Agree with option 1. Random slot length was assumed only for first slot. We are ok to have symbol #0 as the starting symbol in the first slot. </w:t>
            </w:r>
          </w:p>
          <w:p w14:paraId="076A6E46" w14:textId="77777777" w:rsidR="00B84C31" w:rsidRPr="004334FE" w:rsidRDefault="00B84C31" w:rsidP="00B84C31">
            <w:pPr>
              <w:rPr>
                <w:b/>
                <w:u w:val="single"/>
                <w:lang w:eastAsia="ko-KR"/>
              </w:rPr>
            </w:pPr>
            <w:r w:rsidRPr="004334FE">
              <w:rPr>
                <w:b/>
                <w:u w:val="single"/>
                <w:lang w:eastAsia="ko-KR"/>
              </w:rPr>
              <w:t>Issue 2-3-7: Overall duration of the last slot in the COT</w:t>
            </w:r>
          </w:p>
          <w:p w14:paraId="289C900F" w14:textId="19151DEB" w:rsidR="00187002" w:rsidRPr="004334FE" w:rsidRDefault="00B84C31" w:rsidP="00B84C31">
            <w:pPr>
              <w:rPr>
                <w:b/>
                <w:u w:val="single"/>
                <w:lang w:eastAsia="ko-KR"/>
              </w:rPr>
            </w:pPr>
            <w:r w:rsidRPr="004334FE">
              <w:rPr>
                <w:bCs/>
                <w:lang w:eastAsia="ko-KR"/>
              </w:rPr>
              <w:t>Agree on Option 2a if the value for max COT defined in Issue 2-3-3 is less than Downlink Transmission Periodicity from Issue 2-3-1. Otherwise Agree on option 2c</w:t>
            </w:r>
          </w:p>
        </w:tc>
      </w:tr>
      <w:tr w:rsidR="004B28D5" w:rsidRPr="004334FE" w14:paraId="128B986E" w14:textId="77777777" w:rsidTr="004D14A4">
        <w:tc>
          <w:tcPr>
            <w:tcW w:w="1236" w:type="dxa"/>
          </w:tcPr>
          <w:p w14:paraId="4717FB83" w14:textId="1851E5E8" w:rsidR="004B28D5" w:rsidRPr="004334FE" w:rsidRDefault="004B28D5" w:rsidP="00F06DFD">
            <w:pPr>
              <w:spacing w:after="120"/>
              <w:rPr>
                <w:rFonts w:eastAsiaTheme="minorEastAsia"/>
                <w:lang w:val="en-US" w:eastAsia="zh-CN"/>
              </w:rPr>
            </w:pPr>
            <w:r w:rsidRPr="004334FE">
              <w:rPr>
                <w:rFonts w:eastAsiaTheme="minorEastAsia" w:hint="eastAsia"/>
                <w:lang w:val="en-US" w:eastAsia="zh-CN"/>
              </w:rPr>
              <w:lastRenderedPageBreak/>
              <w:t>Media</w:t>
            </w:r>
            <w:r w:rsidRPr="004334FE">
              <w:rPr>
                <w:rFonts w:eastAsiaTheme="minorEastAsia"/>
                <w:lang w:val="en-US" w:eastAsia="zh-CN"/>
              </w:rPr>
              <w:t>Tek</w:t>
            </w:r>
          </w:p>
        </w:tc>
        <w:tc>
          <w:tcPr>
            <w:tcW w:w="8395" w:type="dxa"/>
          </w:tcPr>
          <w:p w14:paraId="06203F37" w14:textId="77777777" w:rsidR="004B28D5" w:rsidRPr="004334FE" w:rsidRDefault="004B28D5" w:rsidP="004B28D5">
            <w:pPr>
              <w:jc w:val="both"/>
              <w:rPr>
                <w:b/>
                <w:u w:val="single"/>
                <w:lang w:eastAsia="ko-KR"/>
              </w:rPr>
            </w:pPr>
            <w:r w:rsidRPr="004334FE">
              <w:rPr>
                <w:b/>
                <w:u w:val="single"/>
                <w:lang w:eastAsia="ko-KR"/>
              </w:rPr>
              <w:t>Issue 2-1-1: Whether to consider UL LBT Failure in DL demodulation tests;</w:t>
            </w:r>
          </w:p>
          <w:p w14:paraId="1E25C805"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the recommended WF.</w:t>
            </w:r>
          </w:p>
          <w:p w14:paraId="2A7733A5" w14:textId="77777777" w:rsidR="004B28D5" w:rsidRPr="004334FE" w:rsidRDefault="004B28D5" w:rsidP="004B28D5">
            <w:pPr>
              <w:jc w:val="both"/>
              <w:rPr>
                <w:b/>
                <w:u w:val="single"/>
                <w:lang w:eastAsia="ko-KR"/>
              </w:rPr>
            </w:pPr>
            <w:r w:rsidRPr="004334FE">
              <w:rPr>
                <w:b/>
                <w:u w:val="single"/>
                <w:lang w:eastAsia="ko-KR"/>
              </w:rPr>
              <w:t>Issue 2-1-2: Whether to schedule UL in every COT, to receive HARQ-ACK;</w:t>
            </w:r>
          </w:p>
          <w:p w14:paraId="3A0513E3"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Option1 to have UL resource in every COT for HARQ-ACK. For Option 1a, due to LBT failure, UE may postpone the transmission of ACK/NACK. We are wondering that if it is practical to have definite number of slots between PDSCH and HARQ feedback.</w:t>
            </w:r>
          </w:p>
          <w:p w14:paraId="6FD8C839" w14:textId="77777777" w:rsidR="004B28D5" w:rsidRPr="004334FE" w:rsidRDefault="004B28D5" w:rsidP="004B28D5">
            <w:pPr>
              <w:jc w:val="both"/>
              <w:rPr>
                <w:b/>
                <w:u w:val="single"/>
                <w:lang w:eastAsia="ko-KR"/>
              </w:rPr>
            </w:pPr>
            <w:r w:rsidRPr="004334FE">
              <w:rPr>
                <w:b/>
                <w:u w:val="single"/>
                <w:lang w:eastAsia="ko-KR"/>
              </w:rPr>
              <w:t>Issue 2-1-6: Bandwidth to be used for the definition of the requirements;</w:t>
            </w:r>
          </w:p>
          <w:p w14:paraId="6A862DF6"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 xml:space="preserve">Support Option 2. Our proposal is to define test cases with only one CWB, either 20 MHz or 40 </w:t>
            </w:r>
            <w:proofErr w:type="spellStart"/>
            <w:r w:rsidRPr="004334FE">
              <w:rPr>
                <w:rFonts w:eastAsiaTheme="minorEastAsia"/>
                <w:color w:val="0070C0"/>
                <w:lang w:val="en-US" w:eastAsia="zh-CN"/>
              </w:rPr>
              <w:t>MHz.</w:t>
            </w:r>
            <w:proofErr w:type="spellEnd"/>
            <w:r w:rsidRPr="004334FE">
              <w:rPr>
                <w:rFonts w:eastAsiaTheme="minorEastAsia"/>
                <w:color w:val="0070C0"/>
                <w:lang w:val="en-US" w:eastAsia="zh-CN"/>
              </w:rPr>
              <w:t xml:space="preserve"> We are OK with Option 3.</w:t>
            </w:r>
          </w:p>
          <w:p w14:paraId="389E2EED" w14:textId="77777777" w:rsidR="004B28D5" w:rsidRPr="004334FE" w:rsidRDefault="004B28D5" w:rsidP="004B28D5">
            <w:pPr>
              <w:jc w:val="both"/>
              <w:rPr>
                <w:b/>
                <w:u w:val="single"/>
                <w:lang w:eastAsia="ko-KR"/>
              </w:rPr>
            </w:pPr>
            <w:r w:rsidRPr="004334FE">
              <w:rPr>
                <w:b/>
                <w:u w:val="single"/>
                <w:lang w:eastAsia="ko-KR"/>
              </w:rPr>
              <w:lastRenderedPageBreak/>
              <w:t>Issue 2-2-1: Whether to define separate LBT models, depending on Channel Access Type</w:t>
            </w:r>
          </w:p>
          <w:p w14:paraId="277B1DE7"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the recommended WF.</w:t>
            </w:r>
          </w:p>
          <w:p w14:paraId="3936FEA9" w14:textId="77777777" w:rsidR="004B28D5" w:rsidRPr="004334FE" w:rsidRDefault="004B28D5" w:rsidP="004B28D5">
            <w:pPr>
              <w:jc w:val="both"/>
              <w:rPr>
                <w:b/>
                <w:u w:val="single"/>
                <w:lang w:eastAsia="ko-KR"/>
              </w:rPr>
            </w:pPr>
            <w:r w:rsidRPr="004334FE">
              <w:rPr>
                <w:b/>
                <w:u w:val="single"/>
                <w:lang w:eastAsia="ko-KR"/>
              </w:rPr>
              <w:t>Issue 2-2-2: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w:t>
            </w:r>
          </w:p>
          <w:p w14:paraId="0DD467C6"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 xml:space="preserve">Support Option1. </w:t>
            </w:r>
          </w:p>
          <w:p w14:paraId="289DCA42" w14:textId="77777777" w:rsidR="004B28D5" w:rsidRPr="004334FE" w:rsidRDefault="004B28D5" w:rsidP="004B28D5">
            <w:pPr>
              <w:jc w:val="both"/>
              <w:rPr>
                <w:b/>
                <w:u w:val="single"/>
                <w:lang w:eastAsia="ko-KR"/>
              </w:rPr>
            </w:pPr>
            <w:r w:rsidRPr="004334FE">
              <w:rPr>
                <w:b/>
                <w:u w:val="single"/>
                <w:lang w:eastAsia="ko-KR"/>
              </w:rPr>
              <w:t>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486509B6"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We agree that the considered deployment scenario for Scenario A and C could be different. However, it is not practical to define zero probability or very small probability.</w:t>
            </w:r>
          </w:p>
          <w:p w14:paraId="67326CBF"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We support Option1 but we are OK to define PLBT</w:t>
            </w:r>
            <w:r w:rsidRPr="004334FE">
              <w:rPr>
                <w:rFonts w:eastAsiaTheme="minorEastAsia" w:hint="eastAsia"/>
                <w:color w:val="0070C0"/>
                <w:lang w:val="en-US" w:eastAsia="zh-CN"/>
              </w:rPr>
              <w:t xml:space="preserve"> = 0.25</w:t>
            </w:r>
            <w:r w:rsidRPr="004334FE">
              <w:rPr>
                <w:rFonts w:eastAsiaTheme="minorEastAsia"/>
                <w:color w:val="0070C0"/>
                <w:lang w:val="en-US" w:eastAsia="zh-CN"/>
              </w:rPr>
              <w:t>.</w:t>
            </w:r>
          </w:p>
          <w:p w14:paraId="1482CF3B" w14:textId="77777777" w:rsidR="004B28D5" w:rsidRPr="004334FE" w:rsidRDefault="004B28D5" w:rsidP="004B28D5">
            <w:pPr>
              <w:jc w:val="both"/>
              <w:rPr>
                <w:b/>
                <w:u w:val="single"/>
                <w:lang w:eastAsia="ko-KR"/>
              </w:rPr>
            </w:pPr>
            <w:r w:rsidRPr="004334FE">
              <w:rPr>
                <w:b/>
                <w:u w:val="single"/>
                <w:lang w:eastAsia="ko-KR"/>
              </w:rPr>
              <w:t>Issue 2-3-1: Fixed Downlink Transmission Periodicity (equivalent to FFP in semi-static channel access);</w:t>
            </w:r>
          </w:p>
          <w:p w14:paraId="7954B6DD"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Option 1. As Issue 2-3-3 and Issue 2-3-8 are related to the periodicity of fixed downlink transmission, we suggest to discuss this issue first.</w:t>
            </w:r>
          </w:p>
          <w:p w14:paraId="41F83179" w14:textId="77777777" w:rsidR="004B28D5" w:rsidRPr="004334FE" w:rsidRDefault="004B28D5" w:rsidP="004B28D5">
            <w:pPr>
              <w:jc w:val="both"/>
              <w:rPr>
                <w:b/>
                <w:u w:val="single"/>
                <w:lang w:eastAsia="ko-KR"/>
              </w:rPr>
            </w:pPr>
            <w:r w:rsidRPr="004334FE">
              <w:rPr>
                <w:b/>
                <w:u w:val="single"/>
                <w:lang w:eastAsia="ko-KR"/>
              </w:rPr>
              <w:t xml:space="preserve">Issue 2-3-2: Whether to use a fixed COT duration inside the Downlink Transmission Periodicity; </w:t>
            </w:r>
          </w:p>
          <w:p w14:paraId="698ECC17" w14:textId="77777777" w:rsidR="004B28D5" w:rsidRPr="004334FE" w:rsidRDefault="004B28D5" w:rsidP="004B28D5">
            <w:pPr>
              <w:jc w:val="both"/>
              <w:rPr>
                <w:rFonts w:eastAsiaTheme="minorEastAsia"/>
                <w:color w:val="0070C0"/>
                <w:lang w:val="en-US" w:eastAsia="zh-CN"/>
              </w:rPr>
            </w:pPr>
            <w:r w:rsidRPr="004334FE">
              <w:rPr>
                <w:rFonts w:eastAsiaTheme="minorEastAsia" w:hint="eastAsia"/>
                <w:color w:val="0070C0"/>
                <w:lang w:val="en-US" w:eastAsia="zh-CN"/>
              </w:rPr>
              <w:t>S</w:t>
            </w:r>
            <w:r w:rsidRPr="004334FE">
              <w:rPr>
                <w:rFonts w:eastAsiaTheme="minorEastAsia"/>
                <w:color w:val="0070C0"/>
                <w:lang w:val="en-US" w:eastAsia="zh-CN"/>
              </w:rPr>
              <w:t xml:space="preserve">upport </w:t>
            </w:r>
            <w:r w:rsidRPr="004334FE">
              <w:rPr>
                <w:rFonts w:eastAsiaTheme="minorEastAsia" w:hint="eastAsia"/>
                <w:color w:val="0070C0"/>
                <w:lang w:val="en-US" w:eastAsia="zh-CN"/>
              </w:rPr>
              <w:t>O</w:t>
            </w:r>
            <w:r w:rsidRPr="004334FE">
              <w:rPr>
                <w:rFonts w:eastAsiaTheme="minorEastAsia"/>
                <w:color w:val="0070C0"/>
                <w:lang w:val="en-US" w:eastAsia="zh-CN"/>
              </w:rPr>
              <w:t xml:space="preserve">ption 2. </w:t>
            </w:r>
          </w:p>
          <w:p w14:paraId="26388618" w14:textId="77777777" w:rsidR="004B28D5" w:rsidRPr="004334FE" w:rsidRDefault="004B28D5" w:rsidP="004B28D5">
            <w:pPr>
              <w:jc w:val="both"/>
              <w:rPr>
                <w:b/>
                <w:u w:val="single"/>
                <w:lang w:eastAsia="ko-KR"/>
              </w:rPr>
            </w:pPr>
            <w:r w:rsidRPr="004334FE">
              <w:rPr>
                <w:b/>
                <w:u w:val="single"/>
                <w:lang w:eastAsia="ko-KR"/>
              </w:rPr>
              <w:t>Issue 2-3-3: Random COT duration;</w:t>
            </w:r>
          </w:p>
          <w:p w14:paraId="617D043C"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 xml:space="preserve">Support Option2. We </w:t>
            </w:r>
            <w:r w:rsidRPr="004334FE">
              <w:rPr>
                <w:rFonts w:eastAsiaTheme="minorEastAsia" w:hint="eastAsia"/>
                <w:color w:val="0070C0"/>
                <w:lang w:val="en-US" w:eastAsia="zh-CN"/>
              </w:rPr>
              <w:t>c</w:t>
            </w:r>
            <w:r w:rsidRPr="004334FE">
              <w:rPr>
                <w:rFonts w:eastAsiaTheme="minorEastAsia"/>
                <w:color w:val="0070C0"/>
                <w:lang w:val="en-US" w:eastAsia="zh-CN"/>
              </w:rPr>
              <w:t>an preclude some options if we can determine the periodicity of downlink transmission first.</w:t>
            </w:r>
          </w:p>
          <w:p w14:paraId="14185082" w14:textId="77777777" w:rsidR="004B28D5" w:rsidRPr="004334FE" w:rsidRDefault="004B28D5" w:rsidP="004B28D5">
            <w:pPr>
              <w:jc w:val="both"/>
              <w:rPr>
                <w:b/>
                <w:u w:val="single"/>
                <w:lang w:eastAsia="ko-KR"/>
              </w:rPr>
            </w:pPr>
            <w:r w:rsidRPr="004334FE">
              <w:rPr>
                <w:b/>
                <w:u w:val="single"/>
                <w:lang w:eastAsia="ko-KR"/>
              </w:rPr>
              <w:t>Issue 2-3-4: Whether to revise current agreement for 1ms DRS window duration</w:t>
            </w:r>
          </w:p>
          <w:p w14:paraId="03D5557C"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the recommended WF.</w:t>
            </w:r>
          </w:p>
          <w:p w14:paraId="2A3D29C0" w14:textId="77777777" w:rsidR="004B28D5" w:rsidRPr="004334FE" w:rsidRDefault="004B28D5" w:rsidP="004B28D5">
            <w:pPr>
              <w:jc w:val="both"/>
              <w:rPr>
                <w:b/>
                <w:u w:val="single"/>
                <w:lang w:eastAsia="ko-KR"/>
              </w:rPr>
            </w:pPr>
            <w:r w:rsidRPr="004334FE">
              <w:rPr>
                <w:b/>
                <w:u w:val="single"/>
                <w:lang w:eastAsia="ko-KR"/>
              </w:rPr>
              <w:t>Issue 2-3-5: PDCCH Allocation;</w:t>
            </w:r>
          </w:p>
          <w:p w14:paraId="07776AF8"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Option 1.</w:t>
            </w:r>
          </w:p>
          <w:p w14:paraId="0B4F52C3" w14:textId="77777777" w:rsidR="004B28D5" w:rsidRPr="004334FE" w:rsidRDefault="004B28D5" w:rsidP="004B28D5">
            <w:pPr>
              <w:jc w:val="both"/>
              <w:rPr>
                <w:b/>
                <w:u w:val="single"/>
                <w:lang w:eastAsia="ko-KR"/>
              </w:rPr>
            </w:pPr>
            <w:r w:rsidRPr="004334FE">
              <w:rPr>
                <w:b/>
                <w:u w:val="single"/>
                <w:lang w:eastAsia="ko-KR"/>
              </w:rPr>
              <w:t>Issue 2-3-6: Length of PDSCH Allocation for all slots except the last slot in the COT;</w:t>
            </w:r>
          </w:p>
          <w:p w14:paraId="7D26ABD2"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Option 1.</w:t>
            </w:r>
          </w:p>
          <w:p w14:paraId="4F9AA534" w14:textId="77777777" w:rsidR="004B28D5" w:rsidRPr="004334FE" w:rsidRDefault="004B28D5" w:rsidP="004B28D5">
            <w:pPr>
              <w:jc w:val="both"/>
              <w:rPr>
                <w:b/>
                <w:u w:val="single"/>
                <w:lang w:eastAsia="ko-KR"/>
              </w:rPr>
            </w:pPr>
            <w:r w:rsidRPr="004334FE">
              <w:rPr>
                <w:b/>
                <w:u w:val="single"/>
                <w:lang w:eastAsia="ko-KR"/>
              </w:rPr>
              <w:t>Issue 2-3-7: Overall duration of the last slot in the COT:</w:t>
            </w:r>
          </w:p>
          <w:p w14:paraId="7AC096ED"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We are OK with Option 2c.</w:t>
            </w:r>
          </w:p>
          <w:p w14:paraId="496AF689" w14:textId="77777777" w:rsidR="004B28D5" w:rsidRPr="004334FE" w:rsidRDefault="004B28D5" w:rsidP="004B28D5">
            <w:pPr>
              <w:jc w:val="both"/>
              <w:rPr>
                <w:b/>
                <w:u w:val="single"/>
                <w:lang w:eastAsia="ko-KR"/>
              </w:rPr>
            </w:pPr>
            <w:r w:rsidRPr="004334FE">
              <w:rPr>
                <w:b/>
                <w:u w:val="single"/>
                <w:lang w:eastAsia="ko-KR"/>
              </w:rPr>
              <w:t>Issue 2-3-8: TDD Pattern to be used in DL demodulation Tests</w:t>
            </w:r>
          </w:p>
          <w:p w14:paraId="2780CA1A" w14:textId="77777777" w:rsidR="004B28D5" w:rsidRPr="004334FE" w:rsidRDefault="004B28D5" w:rsidP="004B28D5">
            <w:pPr>
              <w:spacing w:after="120"/>
              <w:jc w:val="both"/>
              <w:rPr>
                <w:rFonts w:eastAsiaTheme="minorEastAsia"/>
                <w:color w:val="0070C0"/>
                <w:lang w:val="en-US" w:eastAsia="zh-CN"/>
              </w:rPr>
            </w:pPr>
            <w:r w:rsidRPr="004334FE">
              <w:rPr>
                <w:rFonts w:eastAsiaTheme="minorEastAsia"/>
                <w:color w:val="0070C0"/>
                <w:lang w:val="en-US" w:eastAsia="zh-CN"/>
              </w:rPr>
              <w:t>Support Option 2a. We can determine Issue 2-3-1 first.</w:t>
            </w:r>
          </w:p>
          <w:p w14:paraId="7E18A555" w14:textId="77777777" w:rsidR="004B28D5" w:rsidRPr="004334FE" w:rsidRDefault="004B28D5" w:rsidP="00B84C31">
            <w:pPr>
              <w:rPr>
                <w:b/>
                <w:u w:val="single"/>
                <w:lang w:val="en-US" w:eastAsia="ko-KR"/>
              </w:rPr>
            </w:pPr>
          </w:p>
        </w:tc>
      </w:tr>
      <w:tr w:rsidR="00EE64FA" w:rsidRPr="004334FE" w14:paraId="5830C7A5" w14:textId="77777777" w:rsidTr="004D14A4">
        <w:tc>
          <w:tcPr>
            <w:tcW w:w="1236" w:type="dxa"/>
          </w:tcPr>
          <w:p w14:paraId="22FF4426" w14:textId="08FF4B3F" w:rsidR="00EE64FA" w:rsidRPr="004334FE" w:rsidRDefault="00EE64FA" w:rsidP="00EE64FA">
            <w:pPr>
              <w:spacing w:after="120"/>
              <w:rPr>
                <w:rFonts w:eastAsiaTheme="minorEastAsia"/>
                <w:lang w:eastAsia="zh-CN"/>
              </w:rPr>
            </w:pPr>
            <w:r w:rsidRPr="004334FE">
              <w:rPr>
                <w:rFonts w:eastAsiaTheme="minorEastAsia" w:hint="eastAsia"/>
                <w:lang w:val="en-US" w:eastAsia="zh-CN"/>
              </w:rPr>
              <w:lastRenderedPageBreak/>
              <w:t>H</w:t>
            </w:r>
            <w:r w:rsidRPr="004334FE">
              <w:rPr>
                <w:rFonts w:eastAsiaTheme="minorEastAsia"/>
                <w:lang w:val="en-US" w:eastAsia="zh-CN"/>
              </w:rPr>
              <w:t>uawei</w:t>
            </w:r>
          </w:p>
        </w:tc>
        <w:tc>
          <w:tcPr>
            <w:tcW w:w="8395" w:type="dxa"/>
          </w:tcPr>
          <w:p w14:paraId="44F66DDA" w14:textId="77777777" w:rsidR="00EE64FA" w:rsidRPr="004334FE" w:rsidRDefault="00EE64FA" w:rsidP="00EE64FA">
            <w:pPr>
              <w:rPr>
                <w:b/>
                <w:u w:val="single"/>
                <w:lang w:eastAsia="ko-KR"/>
              </w:rPr>
            </w:pPr>
            <w:r w:rsidRPr="004334FE">
              <w:rPr>
                <w:b/>
                <w:u w:val="single"/>
                <w:lang w:eastAsia="ko-KR"/>
              </w:rPr>
              <w:t>Issue 2-1-1: Whether to consider UL LBT Failure in DL demodulation tests;</w:t>
            </w:r>
          </w:p>
          <w:p w14:paraId="3CE1265A" w14:textId="77777777" w:rsidR="00EE64FA" w:rsidRPr="004334FE" w:rsidRDefault="00EE64FA" w:rsidP="00EE64FA">
            <w:pPr>
              <w:spacing w:after="120"/>
              <w:rPr>
                <w:rFonts w:eastAsiaTheme="minorEastAsia"/>
                <w:lang w:eastAsia="zh-CN"/>
              </w:rPr>
            </w:pPr>
            <w:r w:rsidRPr="004334FE">
              <w:rPr>
                <w:rFonts w:eastAsiaTheme="minorEastAsia"/>
                <w:lang w:eastAsia="zh-CN"/>
              </w:rPr>
              <w:t>Agree with WF</w:t>
            </w:r>
          </w:p>
          <w:p w14:paraId="24892297" w14:textId="77777777" w:rsidR="00EE64FA" w:rsidRPr="004334FE" w:rsidRDefault="00EE64FA" w:rsidP="00EE64FA">
            <w:pPr>
              <w:rPr>
                <w:b/>
                <w:u w:val="single"/>
                <w:lang w:eastAsia="ko-KR"/>
              </w:rPr>
            </w:pPr>
            <w:r w:rsidRPr="004334FE">
              <w:rPr>
                <w:b/>
                <w:u w:val="single"/>
                <w:lang w:eastAsia="ko-KR"/>
              </w:rPr>
              <w:t>Issue 2-1-2: Whether to schedule UL in every COT, to receive HARQ-ACK;</w:t>
            </w:r>
          </w:p>
          <w:p w14:paraId="3C00B0CE" w14:textId="1A9AABF2" w:rsidR="00EE64FA" w:rsidRPr="004334FE" w:rsidRDefault="00EE64FA" w:rsidP="00EE64FA">
            <w:pPr>
              <w:spacing w:after="120"/>
              <w:rPr>
                <w:rFonts w:eastAsiaTheme="minorEastAsia"/>
                <w:lang w:eastAsia="zh-CN"/>
              </w:rPr>
            </w:pPr>
            <w:r w:rsidRPr="004334FE">
              <w:rPr>
                <w:rFonts w:eastAsiaTheme="minorEastAsia"/>
                <w:lang w:eastAsia="zh-CN"/>
              </w:rPr>
              <w:t>We think in every transmission burst, there should be at least one S or U slot to transmit HARQ-feedback.</w:t>
            </w:r>
          </w:p>
          <w:p w14:paraId="018BA04A" w14:textId="3AC3265A" w:rsidR="00EE64FA" w:rsidRPr="004334FE" w:rsidRDefault="00EE64FA" w:rsidP="00EE64FA">
            <w:pPr>
              <w:spacing w:after="120"/>
              <w:rPr>
                <w:rFonts w:eastAsiaTheme="minorEastAsia"/>
                <w:lang w:eastAsia="zh-CN"/>
              </w:rPr>
            </w:pPr>
            <w:r w:rsidRPr="004334FE">
              <w:rPr>
                <w:rFonts w:eastAsiaTheme="minorEastAsia"/>
                <w:lang w:eastAsia="zh-CN"/>
              </w:rPr>
              <w:t>We should figure out following issues for HARQ feedback for scenario C firstly:</w:t>
            </w:r>
          </w:p>
          <w:p w14:paraId="6490D501" w14:textId="77777777" w:rsidR="00EE64FA" w:rsidRPr="004334FE" w:rsidRDefault="00EE64FA" w:rsidP="00EE64FA">
            <w:pPr>
              <w:spacing w:after="120"/>
              <w:rPr>
                <w:rFonts w:eastAsiaTheme="minorEastAsia"/>
                <w:u w:val="single"/>
                <w:lang w:eastAsia="zh-CN"/>
              </w:rPr>
            </w:pPr>
            <w:r w:rsidRPr="004334FE">
              <w:rPr>
                <w:rFonts w:eastAsiaTheme="minorEastAsia" w:hint="eastAsia"/>
                <w:u w:val="single"/>
                <w:lang w:eastAsia="zh-CN"/>
              </w:rPr>
              <w:t>W</w:t>
            </w:r>
            <w:r w:rsidRPr="004334FE">
              <w:rPr>
                <w:rFonts w:eastAsiaTheme="minorEastAsia"/>
                <w:u w:val="single"/>
                <w:lang w:eastAsia="zh-CN"/>
              </w:rPr>
              <w:t>hether to introduce cross COT HARQ feedback?</w:t>
            </w:r>
          </w:p>
          <w:p w14:paraId="234861F4" w14:textId="77777777" w:rsidR="00EE64FA" w:rsidRPr="004334FE" w:rsidRDefault="00EE64FA" w:rsidP="00EE64FA">
            <w:pPr>
              <w:spacing w:after="120"/>
              <w:rPr>
                <w:rFonts w:eastAsiaTheme="minorEastAsia"/>
                <w:u w:val="single"/>
                <w:lang w:eastAsia="zh-CN"/>
              </w:rPr>
            </w:pPr>
            <w:r w:rsidRPr="004334FE">
              <w:rPr>
                <w:rFonts w:eastAsiaTheme="minorEastAsia"/>
                <w:u w:val="single"/>
                <w:lang w:eastAsia="zh-CN"/>
              </w:rPr>
              <w:t>If cross COT HARQ feedback is introduced, how to determine K1 due to LBT failure</w:t>
            </w:r>
            <w:r w:rsidRPr="004334FE">
              <w:rPr>
                <w:rFonts w:eastAsiaTheme="minorEastAsia" w:hint="eastAsia"/>
                <w:u w:val="single"/>
                <w:lang w:eastAsia="zh-CN"/>
              </w:rPr>
              <w:t>？</w:t>
            </w:r>
          </w:p>
          <w:p w14:paraId="2AE2A3BC" w14:textId="6BA31074" w:rsidR="00EE64FA" w:rsidRPr="004334FE" w:rsidRDefault="00EE64FA" w:rsidP="00EE64FA">
            <w:pPr>
              <w:spacing w:after="120"/>
              <w:rPr>
                <w:rFonts w:eastAsiaTheme="minorEastAsia"/>
                <w:u w:val="single"/>
                <w:lang w:eastAsia="zh-CN"/>
              </w:rPr>
            </w:pPr>
            <w:r w:rsidRPr="004334FE">
              <w:rPr>
                <w:rFonts w:eastAsiaTheme="minorEastAsia" w:hint="eastAsia"/>
                <w:u w:val="single"/>
                <w:lang w:eastAsia="zh-CN"/>
              </w:rPr>
              <w:t>Fo</w:t>
            </w:r>
            <w:r w:rsidRPr="004334FE">
              <w:rPr>
                <w:rFonts w:eastAsiaTheme="minorEastAsia"/>
                <w:u w:val="single"/>
                <w:lang w:eastAsia="zh-CN"/>
              </w:rPr>
              <w:t xml:space="preserve">r this issue, two options can be considered: </w:t>
            </w:r>
          </w:p>
          <w:p w14:paraId="53B031D2" w14:textId="77777777" w:rsidR="00EE64FA" w:rsidRPr="004334FE" w:rsidRDefault="00EE64FA" w:rsidP="00EE64FA">
            <w:pPr>
              <w:pStyle w:val="ListParagraph"/>
              <w:numPr>
                <w:ilvl w:val="0"/>
                <w:numId w:val="23"/>
              </w:numPr>
              <w:spacing w:after="120"/>
              <w:ind w:leftChars="200" w:left="760" w:firstLineChars="0"/>
              <w:rPr>
                <w:rFonts w:eastAsiaTheme="minorEastAsia"/>
                <w:u w:val="single"/>
                <w:lang w:eastAsia="zh-CN"/>
              </w:rPr>
            </w:pPr>
            <w:r w:rsidRPr="004334FE">
              <w:rPr>
                <w:rFonts w:eastAsiaTheme="minorEastAsia" w:hint="eastAsia"/>
                <w:u w:val="single"/>
                <w:lang w:eastAsia="zh-CN"/>
              </w:rPr>
              <w:t>S</w:t>
            </w:r>
            <w:r w:rsidRPr="004334FE">
              <w:rPr>
                <w:rFonts w:eastAsiaTheme="minorEastAsia"/>
                <w:u w:val="single"/>
                <w:lang w:eastAsia="zh-CN"/>
              </w:rPr>
              <w:t xml:space="preserve">et probability of LBT failure to 0 </w:t>
            </w:r>
          </w:p>
          <w:p w14:paraId="29742CEB" w14:textId="5C3E1716" w:rsidR="00EE64FA" w:rsidRPr="004334FE" w:rsidRDefault="00EE64FA" w:rsidP="00EE64FA">
            <w:pPr>
              <w:pStyle w:val="ListParagraph"/>
              <w:numPr>
                <w:ilvl w:val="0"/>
                <w:numId w:val="23"/>
              </w:numPr>
              <w:spacing w:after="120"/>
              <w:ind w:leftChars="200" w:left="760" w:firstLineChars="0"/>
              <w:rPr>
                <w:rFonts w:eastAsiaTheme="minorEastAsia"/>
                <w:u w:val="single"/>
                <w:lang w:eastAsia="zh-CN"/>
              </w:rPr>
            </w:pPr>
            <w:r w:rsidRPr="004334FE">
              <w:rPr>
                <w:rFonts w:eastAsiaTheme="minorEastAsia"/>
                <w:u w:val="single"/>
                <w:lang w:eastAsia="zh-CN"/>
              </w:rPr>
              <w:t xml:space="preserve">Introduce Non-numerical K1 indicated by DCI, but this </w:t>
            </w:r>
            <w:r w:rsidRPr="004334FE">
              <w:rPr>
                <w:rFonts w:eastAsiaTheme="minorEastAsia" w:hint="eastAsia"/>
                <w:u w:val="single"/>
                <w:lang w:eastAsia="zh-CN"/>
              </w:rPr>
              <w:t>need</w:t>
            </w:r>
            <w:r w:rsidRPr="004334FE">
              <w:rPr>
                <w:rFonts w:eastAsiaTheme="minorEastAsia"/>
                <w:u w:val="single"/>
                <w:lang w:eastAsia="zh-CN"/>
              </w:rPr>
              <w:t>s signalling reporting.</w:t>
            </w:r>
          </w:p>
          <w:p w14:paraId="5633E765" w14:textId="77777777" w:rsidR="00EE64FA" w:rsidRPr="004334FE" w:rsidRDefault="00EE64FA" w:rsidP="00EE64FA">
            <w:pPr>
              <w:spacing w:after="120"/>
              <w:rPr>
                <w:rFonts w:eastAsiaTheme="minorEastAsia"/>
                <w:u w:val="single"/>
                <w:lang w:eastAsia="zh-CN"/>
              </w:rPr>
            </w:pPr>
          </w:p>
          <w:p w14:paraId="68EBEEDD" w14:textId="4FAA1C63" w:rsidR="00EE64FA" w:rsidRPr="004334FE" w:rsidRDefault="00EE64FA" w:rsidP="00EE64FA">
            <w:pPr>
              <w:spacing w:after="120"/>
              <w:rPr>
                <w:rFonts w:eastAsiaTheme="minorEastAsia"/>
                <w:u w:val="single"/>
                <w:lang w:eastAsia="zh-CN"/>
              </w:rPr>
            </w:pPr>
            <w:r w:rsidRPr="004334FE">
              <w:rPr>
                <w:rFonts w:eastAsiaTheme="minorEastAsia"/>
                <w:u w:val="single"/>
                <w:lang w:eastAsia="zh-CN"/>
              </w:rPr>
              <w:t>If cross COT HARQ feedback is not introduced, how to decide UL feedback occasion?</w:t>
            </w:r>
          </w:p>
          <w:p w14:paraId="3E3776AB" w14:textId="4C0FDFB3" w:rsidR="00EE64FA" w:rsidRPr="004334FE" w:rsidRDefault="00EE64FA" w:rsidP="00EE64FA">
            <w:pPr>
              <w:spacing w:after="120"/>
              <w:rPr>
                <w:rFonts w:eastAsiaTheme="minorEastAsia"/>
                <w:u w:val="single"/>
                <w:lang w:eastAsia="zh-CN"/>
              </w:rPr>
            </w:pPr>
            <w:r w:rsidRPr="004334FE">
              <w:rPr>
                <w:rFonts w:eastAsiaTheme="minorEastAsia" w:hint="eastAsia"/>
                <w:u w:val="single"/>
                <w:lang w:eastAsia="zh-CN"/>
              </w:rPr>
              <w:t>Fo</w:t>
            </w:r>
            <w:r w:rsidRPr="004334FE">
              <w:rPr>
                <w:rFonts w:eastAsiaTheme="minorEastAsia"/>
                <w:u w:val="single"/>
                <w:lang w:eastAsia="zh-CN"/>
              </w:rPr>
              <w:t xml:space="preserve">r this issue, two options can be considered: </w:t>
            </w:r>
          </w:p>
          <w:p w14:paraId="70D0448D" w14:textId="20E59743" w:rsidR="00EE64FA" w:rsidRPr="004334FE" w:rsidRDefault="00EE64FA" w:rsidP="00EE64FA">
            <w:pPr>
              <w:pStyle w:val="ListParagraph"/>
              <w:numPr>
                <w:ilvl w:val="0"/>
                <w:numId w:val="24"/>
              </w:numPr>
              <w:spacing w:after="120"/>
              <w:ind w:firstLineChars="0"/>
              <w:rPr>
                <w:rFonts w:eastAsiaTheme="minorEastAsia"/>
                <w:u w:val="single"/>
                <w:lang w:eastAsia="zh-CN"/>
              </w:rPr>
            </w:pPr>
            <w:r w:rsidRPr="004334FE">
              <w:rPr>
                <w:rFonts w:eastAsiaTheme="minorEastAsia"/>
                <w:u w:val="single"/>
                <w:lang w:eastAsia="zh-CN"/>
              </w:rPr>
              <w:t>One option is that we can introduce UL LBT at the end of COT to transmit all HARQ feedbacks from current COT and we can set the probability of UL LBT failure to zero. But it is impractical since probability of DL LBT failure is not zero while probability of UL LBT is zero.</w:t>
            </w:r>
          </w:p>
          <w:p w14:paraId="00E2CB8A" w14:textId="524B7862" w:rsidR="00EE64FA" w:rsidRPr="004334FE" w:rsidRDefault="00EE64FA" w:rsidP="00EE64FA">
            <w:pPr>
              <w:pStyle w:val="ListParagraph"/>
              <w:numPr>
                <w:ilvl w:val="0"/>
                <w:numId w:val="24"/>
              </w:numPr>
              <w:spacing w:after="120"/>
              <w:ind w:firstLineChars="0"/>
              <w:rPr>
                <w:rFonts w:eastAsiaTheme="minorEastAsia"/>
                <w:u w:val="single"/>
                <w:lang w:eastAsia="zh-CN"/>
              </w:rPr>
            </w:pPr>
            <w:r w:rsidRPr="004334FE">
              <w:rPr>
                <w:rFonts w:eastAsiaTheme="minorEastAsia" w:hint="eastAsia"/>
                <w:u w:val="single"/>
                <w:lang w:eastAsia="zh-CN"/>
              </w:rPr>
              <w:t>A</w:t>
            </w:r>
            <w:r w:rsidRPr="004334FE">
              <w:rPr>
                <w:rFonts w:eastAsiaTheme="minorEastAsia"/>
                <w:u w:val="single"/>
                <w:lang w:eastAsia="zh-CN"/>
              </w:rPr>
              <w:t xml:space="preserve">nother option is that we design a dynamic TDD pattern to guarantee that all HARQ </w:t>
            </w:r>
            <w:proofErr w:type="spellStart"/>
            <w:r w:rsidRPr="004334FE">
              <w:rPr>
                <w:rFonts w:eastAsiaTheme="minorEastAsia"/>
                <w:u w:val="single"/>
                <w:lang w:eastAsia="zh-CN"/>
              </w:rPr>
              <w:t>feeadbacks</w:t>
            </w:r>
            <w:proofErr w:type="spellEnd"/>
            <w:r w:rsidRPr="004334FE">
              <w:rPr>
                <w:rFonts w:eastAsiaTheme="minorEastAsia"/>
                <w:u w:val="single"/>
                <w:lang w:eastAsia="zh-CN"/>
              </w:rPr>
              <w:t xml:space="preserve"> are within one slot such as {DSUU, DDSUU, DDDSUU} (Last U slot pattern is used for transmitting HARQ feedback), But dynamic TDD pattern is not commonly used for RAN 4 demodulation test and it will also complicate the test.</w:t>
            </w:r>
          </w:p>
          <w:p w14:paraId="17A7196B" w14:textId="21836BC5" w:rsidR="00EE64FA" w:rsidRPr="004334FE" w:rsidRDefault="00EE64FA" w:rsidP="00EE64FA">
            <w:pPr>
              <w:rPr>
                <w:b/>
                <w:u w:val="single"/>
                <w:lang w:eastAsia="ko-KR"/>
              </w:rPr>
            </w:pPr>
            <w:r w:rsidRPr="004334FE">
              <w:rPr>
                <w:b/>
                <w:u w:val="single"/>
                <w:lang w:eastAsia="ko-KR"/>
              </w:rPr>
              <w:t xml:space="preserve">Issue 2-1-3: Whether to define a single set of PDSCH Requirements for the unlicensed cell, for both scenario A and C. </w:t>
            </w:r>
          </w:p>
          <w:p w14:paraId="0086DEC4" w14:textId="77777777"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Option 1</w:t>
            </w:r>
          </w:p>
          <w:p w14:paraId="511CA95B" w14:textId="77777777" w:rsidR="00EE64FA" w:rsidRPr="004334FE" w:rsidRDefault="00EE64FA" w:rsidP="00EE64FA">
            <w:pPr>
              <w:rPr>
                <w:b/>
                <w:u w:val="single"/>
                <w:lang w:eastAsia="ko-KR"/>
              </w:rPr>
            </w:pPr>
            <w:r w:rsidRPr="004334FE">
              <w:rPr>
                <w:b/>
                <w:u w:val="single"/>
                <w:lang w:eastAsia="ko-KR"/>
              </w:rPr>
              <w:t>Issue 2-1-4: Whether to define Scenario A PDSCH requirements for the licensed cell based on Rel-16 NR CA requirements:</w:t>
            </w:r>
          </w:p>
          <w:p w14:paraId="5399E755" w14:textId="77777777"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We support option 1 to reduce workload</w:t>
            </w:r>
          </w:p>
          <w:p w14:paraId="524C785A" w14:textId="77777777" w:rsidR="00EE64FA" w:rsidRPr="004334FE" w:rsidRDefault="00EE64FA" w:rsidP="00EE64FA">
            <w:pPr>
              <w:rPr>
                <w:b/>
                <w:u w:val="single"/>
                <w:lang w:eastAsia="ko-KR"/>
              </w:rPr>
            </w:pPr>
            <w:r w:rsidRPr="004334FE">
              <w:rPr>
                <w:b/>
                <w:u w:val="single"/>
                <w:lang w:eastAsia="ko-KR"/>
              </w:rPr>
              <w:t>Issue 2-1-5: Whether to define Scenario C PDSCH requirements using Rel-15 NR PDSCH Requirements as a starting point</w:t>
            </w:r>
          </w:p>
          <w:p w14:paraId="5AB1F1AE" w14:textId="77777777"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Option 1</w:t>
            </w:r>
          </w:p>
          <w:p w14:paraId="77918A02" w14:textId="77777777" w:rsidR="00EE64FA" w:rsidRPr="004334FE" w:rsidRDefault="00EE64FA" w:rsidP="00EE64FA">
            <w:pPr>
              <w:rPr>
                <w:b/>
                <w:u w:val="single"/>
                <w:lang w:eastAsia="ko-KR"/>
              </w:rPr>
            </w:pPr>
            <w:r w:rsidRPr="004334FE">
              <w:rPr>
                <w:b/>
                <w:u w:val="single"/>
                <w:lang w:eastAsia="ko-KR"/>
              </w:rPr>
              <w:t>Issue 2-1-6: Bandwidth to be used for the definition of the requirements;</w:t>
            </w:r>
          </w:p>
          <w:p w14:paraId="25685ADA" w14:textId="77777777" w:rsidR="00EE64FA" w:rsidRPr="004334FE" w:rsidRDefault="00EE64FA" w:rsidP="00EE64FA">
            <w:pPr>
              <w:spacing w:after="120"/>
              <w:ind w:firstLine="195"/>
              <w:rPr>
                <w:rFonts w:eastAsiaTheme="minorEastAsia"/>
                <w:u w:val="single"/>
                <w:lang w:eastAsia="zh-CN"/>
              </w:rPr>
            </w:pPr>
            <w:r w:rsidRPr="004334FE">
              <w:rPr>
                <w:rFonts w:eastAsiaTheme="minorEastAsia" w:hint="eastAsia"/>
                <w:u w:val="single"/>
                <w:lang w:eastAsia="zh-CN"/>
              </w:rPr>
              <w:t>O</w:t>
            </w:r>
            <w:r w:rsidRPr="004334FE">
              <w:rPr>
                <w:rFonts w:eastAsiaTheme="minorEastAsia"/>
                <w:u w:val="single"/>
                <w:lang w:eastAsia="zh-CN"/>
              </w:rPr>
              <w:t>ption 4</w:t>
            </w:r>
          </w:p>
          <w:p w14:paraId="2F7214DE" w14:textId="76C56161"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If we define the cases with bandwidth</w:t>
            </w:r>
            <w:r w:rsidR="00C96B8F" w:rsidRPr="004334FE">
              <w:rPr>
                <w:rFonts w:eastAsiaTheme="minorEastAsia"/>
                <w:u w:val="single"/>
                <w:lang w:eastAsia="zh-CN"/>
              </w:rPr>
              <w:t>s</w:t>
            </w:r>
            <w:r w:rsidRPr="004334FE">
              <w:rPr>
                <w:rFonts w:eastAsiaTheme="minorEastAsia"/>
                <w:u w:val="single"/>
                <w:lang w:eastAsia="zh-CN"/>
              </w:rPr>
              <w:t xml:space="preserve"> not including all </w:t>
            </w:r>
            <w:r w:rsidR="00C96B8F" w:rsidRPr="004334FE">
              <w:rPr>
                <w:rFonts w:eastAsiaTheme="minorEastAsia"/>
                <w:u w:val="single"/>
                <w:lang w:eastAsia="zh-CN"/>
              </w:rPr>
              <w:t xml:space="preserve">applicable </w:t>
            </w:r>
            <w:r w:rsidRPr="004334FE">
              <w:rPr>
                <w:rFonts w:eastAsiaTheme="minorEastAsia"/>
                <w:u w:val="single"/>
                <w:lang w:eastAsia="zh-CN"/>
              </w:rPr>
              <w:t>bandwidths, the applicability rules of Rel-15 CA can’t be reuse</w:t>
            </w:r>
            <w:r w:rsidRPr="004334FE">
              <w:rPr>
                <w:rFonts w:eastAsiaTheme="minorEastAsia" w:hint="eastAsia"/>
                <w:u w:val="single"/>
                <w:lang w:eastAsia="zh-CN"/>
              </w:rPr>
              <w:t>d</w:t>
            </w:r>
            <w:r w:rsidR="00C96B8F" w:rsidRPr="004334FE">
              <w:rPr>
                <w:rFonts w:eastAsiaTheme="minorEastAsia"/>
                <w:u w:val="single"/>
                <w:lang w:eastAsia="zh-CN"/>
              </w:rPr>
              <w:t xml:space="preserve"> that the largest aggregated channel bandwidth should be used for test</w:t>
            </w:r>
            <w:r w:rsidRPr="004334FE">
              <w:rPr>
                <w:rFonts w:eastAsiaTheme="minorEastAsia"/>
                <w:u w:val="single"/>
                <w:lang w:eastAsia="zh-CN"/>
              </w:rPr>
              <w:t>.</w:t>
            </w:r>
          </w:p>
          <w:p w14:paraId="469760EA" w14:textId="77777777" w:rsidR="00EE64FA" w:rsidRPr="004334FE" w:rsidRDefault="00EE64FA" w:rsidP="00EE64FA">
            <w:pPr>
              <w:spacing w:after="120"/>
              <w:ind w:firstLine="195"/>
              <w:rPr>
                <w:b/>
                <w:u w:val="single"/>
                <w:lang w:eastAsia="ko-KR"/>
              </w:rPr>
            </w:pPr>
            <w:r w:rsidRPr="004334FE">
              <w:rPr>
                <w:b/>
                <w:u w:val="single"/>
                <w:lang w:eastAsia="ko-KR"/>
              </w:rPr>
              <w:t>Issue 2-2-1: Whether to define separate LBT models, depending on Channel Access Type</w:t>
            </w:r>
          </w:p>
          <w:p w14:paraId="386DC9CC" w14:textId="77777777" w:rsidR="00EE64FA" w:rsidRPr="004334FE" w:rsidRDefault="00EE64FA" w:rsidP="00EE64FA">
            <w:pPr>
              <w:spacing w:after="120"/>
              <w:ind w:firstLine="195"/>
              <w:rPr>
                <w:u w:val="single"/>
                <w:lang w:eastAsia="ko-KR"/>
              </w:rPr>
            </w:pPr>
            <w:r w:rsidRPr="004334FE">
              <w:rPr>
                <w:u w:val="single"/>
                <w:lang w:eastAsia="ko-KR"/>
              </w:rPr>
              <w:t>OK with recommended WF.</w:t>
            </w:r>
          </w:p>
          <w:p w14:paraId="66E37A50" w14:textId="77777777" w:rsidR="00EE64FA" w:rsidRPr="004334FE" w:rsidRDefault="00EE64FA" w:rsidP="00EE64FA">
            <w:pPr>
              <w:spacing w:after="120"/>
              <w:ind w:firstLine="195"/>
              <w:rPr>
                <w:b/>
                <w:u w:val="single"/>
                <w:lang w:eastAsia="ko-KR"/>
              </w:rPr>
            </w:pPr>
            <w:r w:rsidRPr="004334FE">
              <w:rPr>
                <w:b/>
                <w:u w:val="single"/>
                <w:lang w:eastAsia="ko-KR"/>
              </w:rPr>
              <w:t>Issue 2-2-2: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w:t>
            </w:r>
          </w:p>
          <w:p w14:paraId="3FD83BC9" w14:textId="77777777" w:rsidR="00EE64FA" w:rsidRPr="004334FE" w:rsidRDefault="00EE64FA" w:rsidP="00EE64FA">
            <w:pPr>
              <w:spacing w:after="120"/>
              <w:ind w:firstLine="195"/>
              <w:rPr>
                <w:u w:val="single"/>
                <w:lang w:eastAsia="ko-KR"/>
              </w:rPr>
            </w:pPr>
            <w:r w:rsidRPr="004334FE">
              <w:rPr>
                <w:u w:val="single"/>
                <w:lang w:eastAsia="ko-KR"/>
              </w:rPr>
              <w:t>Option 1</w:t>
            </w:r>
          </w:p>
          <w:p w14:paraId="657A56FF" w14:textId="77777777" w:rsidR="00EE64FA" w:rsidRPr="004334FE" w:rsidRDefault="00EE64FA" w:rsidP="00EE64FA">
            <w:pPr>
              <w:ind w:firstLineChars="100" w:firstLine="200"/>
              <w:rPr>
                <w:b/>
                <w:u w:val="single"/>
                <w:lang w:eastAsia="ko-KR"/>
              </w:rPr>
            </w:pPr>
            <w:r w:rsidRPr="004334FE">
              <w:rPr>
                <w:b/>
                <w:u w:val="single"/>
                <w:lang w:eastAsia="ko-KR"/>
              </w:rPr>
              <w:t>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216871B2" w14:textId="77777777"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It depends on issue 2-1-2</w:t>
            </w:r>
          </w:p>
          <w:p w14:paraId="3EDE7336" w14:textId="77777777" w:rsidR="00EE64FA" w:rsidRPr="004334FE" w:rsidRDefault="00EE64FA" w:rsidP="00EE64FA">
            <w:pPr>
              <w:rPr>
                <w:b/>
                <w:u w:val="single"/>
                <w:lang w:eastAsia="ko-KR"/>
              </w:rPr>
            </w:pPr>
            <w:r w:rsidRPr="004334FE">
              <w:rPr>
                <w:b/>
                <w:u w:val="single"/>
                <w:lang w:eastAsia="ko-KR"/>
              </w:rPr>
              <w:t>Issue 2-3-1: Fixed Downlink Transmission Periodicity (equivalent to FFP in semi-static channel access);</w:t>
            </w:r>
          </w:p>
          <w:p w14:paraId="76F6A546" w14:textId="0F16E118"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We pr</w:t>
            </w:r>
            <w:r w:rsidR="00C96B8F" w:rsidRPr="004334FE">
              <w:rPr>
                <w:rFonts w:eastAsiaTheme="minorEastAsia"/>
                <w:u w:val="single"/>
                <w:lang w:eastAsia="zh-CN"/>
              </w:rPr>
              <w:t>efer option 3 to keep consistent</w:t>
            </w:r>
            <w:r w:rsidRPr="004334FE">
              <w:rPr>
                <w:rFonts w:eastAsiaTheme="minorEastAsia"/>
                <w:u w:val="single"/>
                <w:lang w:eastAsia="zh-CN"/>
              </w:rPr>
              <w:t xml:space="preserve"> with LAA.</w:t>
            </w:r>
          </w:p>
          <w:p w14:paraId="6F2F5348" w14:textId="77777777" w:rsidR="00EE64FA" w:rsidRPr="004334FE" w:rsidRDefault="00EE64FA" w:rsidP="00EE64FA">
            <w:pPr>
              <w:rPr>
                <w:b/>
                <w:u w:val="single"/>
                <w:lang w:eastAsia="ko-KR"/>
              </w:rPr>
            </w:pPr>
            <w:r w:rsidRPr="004334FE">
              <w:rPr>
                <w:b/>
                <w:u w:val="single"/>
                <w:lang w:eastAsia="ko-KR"/>
              </w:rPr>
              <w:t xml:space="preserve">Issue 2-3-2: Whether to use a fixed COT duration inside the Downlink Transmission Periodicity; </w:t>
            </w:r>
          </w:p>
          <w:p w14:paraId="059ADDE2" w14:textId="77777777" w:rsidR="00EE64FA" w:rsidRPr="004334FE" w:rsidRDefault="00EE64FA" w:rsidP="00EE64FA">
            <w:pPr>
              <w:spacing w:after="120"/>
              <w:ind w:firstLine="195"/>
              <w:rPr>
                <w:rFonts w:eastAsiaTheme="minorEastAsia"/>
                <w:u w:val="single"/>
                <w:lang w:eastAsia="zh-CN"/>
              </w:rPr>
            </w:pPr>
            <w:r w:rsidRPr="004334FE">
              <w:rPr>
                <w:rFonts w:eastAsiaTheme="minorEastAsia" w:hint="eastAsia"/>
                <w:u w:val="single"/>
                <w:lang w:eastAsia="zh-CN"/>
              </w:rPr>
              <w:t>O</w:t>
            </w:r>
            <w:r w:rsidRPr="004334FE">
              <w:rPr>
                <w:rFonts w:eastAsiaTheme="minorEastAsia"/>
                <w:u w:val="single"/>
                <w:lang w:eastAsia="zh-CN"/>
              </w:rPr>
              <w:t>ption 2</w:t>
            </w:r>
          </w:p>
          <w:p w14:paraId="213EC9CC" w14:textId="77777777" w:rsidR="00EE64FA" w:rsidRPr="004334FE" w:rsidRDefault="00EE64FA" w:rsidP="00EE64FA">
            <w:pPr>
              <w:rPr>
                <w:b/>
                <w:u w:val="single"/>
                <w:lang w:eastAsia="ko-KR"/>
              </w:rPr>
            </w:pPr>
            <w:r w:rsidRPr="004334FE">
              <w:rPr>
                <w:b/>
                <w:u w:val="single"/>
                <w:lang w:eastAsia="ko-KR"/>
              </w:rPr>
              <w:t>Issue 2-3-3: Random COT duration;</w:t>
            </w:r>
          </w:p>
          <w:p w14:paraId="00D04E69" w14:textId="77777777" w:rsidR="00EE64FA" w:rsidRPr="004334FE" w:rsidRDefault="00EE64FA" w:rsidP="00EE64FA">
            <w:pPr>
              <w:spacing w:after="120"/>
              <w:ind w:firstLine="195"/>
              <w:rPr>
                <w:rFonts w:eastAsiaTheme="minorEastAsia"/>
                <w:u w:val="single"/>
                <w:lang w:eastAsia="zh-CN"/>
              </w:rPr>
            </w:pPr>
            <w:r w:rsidRPr="004334FE">
              <w:rPr>
                <w:rFonts w:eastAsiaTheme="minorEastAsia"/>
                <w:u w:val="single"/>
                <w:lang w:eastAsia="zh-CN"/>
              </w:rPr>
              <w:t>It depends on issue 2-1-2</w:t>
            </w:r>
          </w:p>
          <w:p w14:paraId="525CC791" w14:textId="77777777" w:rsidR="00EE64FA" w:rsidRPr="004334FE" w:rsidRDefault="00EE64FA" w:rsidP="00EE64FA">
            <w:pPr>
              <w:rPr>
                <w:b/>
                <w:u w:val="single"/>
                <w:lang w:eastAsia="ko-KR"/>
              </w:rPr>
            </w:pPr>
            <w:r w:rsidRPr="004334FE">
              <w:rPr>
                <w:b/>
                <w:u w:val="single"/>
                <w:lang w:eastAsia="ko-KR"/>
              </w:rPr>
              <w:t>Issue 2-3-4: Whether to revise current agreement for 1ms DRS window duration</w:t>
            </w:r>
          </w:p>
          <w:p w14:paraId="4C60F312" w14:textId="77777777" w:rsidR="00EE64FA" w:rsidRPr="004334FE" w:rsidRDefault="00EE64FA" w:rsidP="00EE64FA">
            <w:pPr>
              <w:spacing w:after="120"/>
              <w:ind w:firstLine="195"/>
              <w:rPr>
                <w:rFonts w:eastAsiaTheme="minorEastAsia"/>
                <w:u w:val="single"/>
                <w:lang w:eastAsia="zh-CN"/>
              </w:rPr>
            </w:pPr>
            <w:r w:rsidRPr="004334FE">
              <w:rPr>
                <w:rFonts w:eastAsiaTheme="minorEastAsia" w:hint="eastAsia"/>
                <w:u w:val="single"/>
                <w:lang w:eastAsia="zh-CN"/>
              </w:rPr>
              <w:t>O</w:t>
            </w:r>
            <w:r w:rsidRPr="004334FE">
              <w:rPr>
                <w:rFonts w:eastAsiaTheme="minorEastAsia"/>
                <w:u w:val="single"/>
                <w:lang w:eastAsia="zh-CN"/>
              </w:rPr>
              <w:t>K with recommended WF</w:t>
            </w:r>
          </w:p>
          <w:p w14:paraId="3E59E656" w14:textId="77777777" w:rsidR="00EE64FA" w:rsidRPr="004334FE" w:rsidRDefault="00EE64FA" w:rsidP="00EE64FA">
            <w:pPr>
              <w:rPr>
                <w:b/>
                <w:u w:val="single"/>
                <w:lang w:eastAsia="ko-KR"/>
              </w:rPr>
            </w:pPr>
            <w:r w:rsidRPr="004334FE">
              <w:rPr>
                <w:b/>
                <w:u w:val="single"/>
                <w:lang w:eastAsia="ko-KR"/>
              </w:rPr>
              <w:t>Issue 2-3-5: PDCCH Allocation;</w:t>
            </w:r>
          </w:p>
          <w:p w14:paraId="19E64131" w14:textId="77777777" w:rsidR="00EE64FA" w:rsidRPr="004334FE" w:rsidRDefault="00EE64FA" w:rsidP="00EE64FA">
            <w:pPr>
              <w:spacing w:after="120"/>
              <w:rPr>
                <w:rFonts w:eastAsiaTheme="minorEastAsia"/>
                <w:u w:val="single"/>
                <w:lang w:eastAsia="zh-CN"/>
              </w:rPr>
            </w:pPr>
            <w:r w:rsidRPr="004334FE">
              <w:rPr>
                <w:rFonts w:eastAsiaTheme="minorEastAsia" w:hint="eastAsia"/>
                <w:u w:val="single"/>
                <w:lang w:eastAsia="zh-CN"/>
              </w:rPr>
              <w:t>O</w:t>
            </w:r>
            <w:r w:rsidRPr="004334FE">
              <w:rPr>
                <w:rFonts w:eastAsiaTheme="minorEastAsia"/>
                <w:u w:val="single"/>
                <w:lang w:eastAsia="zh-CN"/>
              </w:rPr>
              <w:t>ption 1</w:t>
            </w:r>
          </w:p>
          <w:p w14:paraId="315FC75F" w14:textId="77777777" w:rsidR="00EE64FA" w:rsidRPr="004334FE" w:rsidRDefault="00EE64FA" w:rsidP="00EE64FA">
            <w:pPr>
              <w:rPr>
                <w:b/>
                <w:u w:val="single"/>
                <w:lang w:eastAsia="ko-KR"/>
              </w:rPr>
            </w:pPr>
            <w:r w:rsidRPr="004334FE">
              <w:rPr>
                <w:b/>
                <w:u w:val="single"/>
                <w:lang w:eastAsia="ko-KR"/>
              </w:rPr>
              <w:lastRenderedPageBreak/>
              <w:t>Issue 2-3-6: Length of PDSCH Allocation for all slots except the last slot in the COT;</w:t>
            </w:r>
          </w:p>
          <w:p w14:paraId="427067CB" w14:textId="77777777" w:rsidR="00EE64FA" w:rsidRPr="004334FE" w:rsidRDefault="00EE64FA" w:rsidP="00EE64FA">
            <w:pPr>
              <w:rPr>
                <w:b/>
                <w:u w:val="single"/>
                <w:lang w:eastAsia="ko-KR"/>
              </w:rPr>
            </w:pPr>
            <w:r w:rsidRPr="004334FE">
              <w:rPr>
                <w:b/>
                <w:u w:val="single"/>
                <w:lang w:eastAsia="ko-KR"/>
              </w:rPr>
              <w:t>Issue 2-3-7: Overall duration of the last slot in the COT:</w:t>
            </w:r>
          </w:p>
          <w:p w14:paraId="6D4AC03E" w14:textId="66A37298" w:rsidR="00EE64FA" w:rsidRPr="004334FE" w:rsidRDefault="00EE64FA" w:rsidP="00EE64FA">
            <w:pPr>
              <w:spacing w:after="120"/>
              <w:rPr>
                <w:rFonts w:eastAsiaTheme="minorEastAsia"/>
                <w:u w:val="single"/>
                <w:lang w:eastAsia="zh-CN"/>
              </w:rPr>
            </w:pPr>
            <w:r w:rsidRPr="004334FE">
              <w:rPr>
                <w:rFonts w:eastAsiaTheme="minorEastAsia"/>
                <w:u w:val="single"/>
                <w:lang w:eastAsia="zh-CN"/>
              </w:rPr>
              <w:t>Option 2a. In our proposal, COT duration time</w:t>
            </w:r>
            <w:r w:rsidR="00496D0B" w:rsidRPr="004334FE">
              <w:rPr>
                <w:rFonts w:eastAsiaTheme="minorEastAsia"/>
                <w:u w:val="single"/>
                <w:lang w:eastAsia="zh-CN"/>
              </w:rPr>
              <w:t xml:space="preserve"> is</w:t>
            </w:r>
            <w:r w:rsidRPr="004334FE">
              <w:rPr>
                <w:rFonts w:eastAsiaTheme="minorEastAsia"/>
                <w:u w:val="single"/>
                <w:lang w:eastAsia="zh-CN"/>
              </w:rPr>
              <w:t xml:space="preserve"> always less than max COT time</w:t>
            </w:r>
          </w:p>
          <w:p w14:paraId="67BE0122" w14:textId="77777777" w:rsidR="00EE64FA" w:rsidRPr="004334FE" w:rsidRDefault="00EE64FA" w:rsidP="00EE64FA">
            <w:pPr>
              <w:rPr>
                <w:b/>
                <w:u w:val="single"/>
                <w:lang w:eastAsia="ko-KR"/>
              </w:rPr>
            </w:pPr>
            <w:r w:rsidRPr="004334FE">
              <w:rPr>
                <w:b/>
                <w:u w:val="single"/>
                <w:lang w:eastAsia="ko-KR"/>
              </w:rPr>
              <w:t>Issue 2-3-8: TDD Pattern to be used in DL demodulation Tests</w:t>
            </w:r>
          </w:p>
          <w:p w14:paraId="178A38C8" w14:textId="38617FE8" w:rsidR="00EE64FA" w:rsidRPr="004334FE" w:rsidRDefault="00EE64FA" w:rsidP="00EE64FA">
            <w:pPr>
              <w:spacing w:after="120"/>
              <w:rPr>
                <w:rFonts w:eastAsiaTheme="minorEastAsia"/>
                <w:u w:val="single"/>
                <w:lang w:eastAsia="zh-CN"/>
              </w:rPr>
            </w:pPr>
            <w:r w:rsidRPr="004334FE">
              <w:rPr>
                <w:rFonts w:eastAsiaTheme="minorEastAsia"/>
                <w:u w:val="single"/>
                <w:lang w:eastAsia="zh-CN"/>
              </w:rPr>
              <w:t>Option 2</w:t>
            </w:r>
            <w:r w:rsidR="00496D0B" w:rsidRPr="004334FE">
              <w:rPr>
                <w:rFonts w:eastAsiaTheme="minorEastAsia"/>
                <w:u w:val="single"/>
                <w:lang w:eastAsia="zh-CN"/>
              </w:rPr>
              <w:t>a</w:t>
            </w:r>
            <w:r w:rsidRPr="004334FE">
              <w:rPr>
                <w:rFonts w:eastAsiaTheme="minorEastAsia"/>
                <w:u w:val="single"/>
                <w:lang w:eastAsia="zh-CN"/>
              </w:rPr>
              <w:t xml:space="preserve"> needs dynamic TDD pattern</w:t>
            </w:r>
            <w:r w:rsidR="00496D0B" w:rsidRPr="004334FE">
              <w:rPr>
                <w:rFonts w:eastAsiaTheme="minorEastAsia"/>
                <w:u w:val="single"/>
                <w:lang w:eastAsia="zh-CN"/>
              </w:rPr>
              <w:t xml:space="preserve"> that will complicate the test</w:t>
            </w:r>
            <w:r w:rsidRPr="004334FE">
              <w:rPr>
                <w:rFonts w:eastAsiaTheme="minorEastAsia"/>
                <w:u w:val="single"/>
                <w:lang w:eastAsia="zh-CN"/>
              </w:rPr>
              <w:t xml:space="preserve">, </w:t>
            </w:r>
            <w:r w:rsidR="00496D0B" w:rsidRPr="004334FE">
              <w:rPr>
                <w:rFonts w:eastAsiaTheme="minorEastAsia"/>
                <w:u w:val="single"/>
                <w:lang w:eastAsia="zh-CN"/>
              </w:rPr>
              <w:t>also</w:t>
            </w:r>
            <w:r w:rsidRPr="004334FE">
              <w:rPr>
                <w:rFonts w:eastAsiaTheme="minorEastAsia"/>
                <w:u w:val="single"/>
                <w:lang w:eastAsia="zh-CN"/>
              </w:rPr>
              <w:t xml:space="preserve"> it needs cross COT feedback (</w:t>
            </w:r>
            <w:r w:rsidR="00B16205" w:rsidRPr="004334FE">
              <w:rPr>
                <w:rFonts w:eastAsiaTheme="minorEastAsia"/>
                <w:u w:val="single"/>
                <w:lang w:eastAsia="zh-CN"/>
              </w:rPr>
              <w:t xml:space="preserve">e.g. D slots next to </w:t>
            </w:r>
            <w:r w:rsidRPr="004334FE">
              <w:rPr>
                <w:rFonts w:eastAsiaTheme="minorEastAsia"/>
                <w:u w:val="single"/>
                <w:lang w:eastAsia="zh-CN"/>
              </w:rPr>
              <w:t>S slot</w:t>
            </w:r>
            <w:r w:rsidR="00B16205" w:rsidRPr="004334FE">
              <w:rPr>
                <w:rFonts w:eastAsiaTheme="minorEastAsia"/>
                <w:u w:val="single"/>
                <w:lang w:eastAsia="zh-CN"/>
              </w:rPr>
              <w:t xml:space="preserve"> and U symbols in S slots</w:t>
            </w:r>
            <w:r w:rsidRPr="004334FE">
              <w:rPr>
                <w:rFonts w:eastAsiaTheme="minorEastAsia"/>
                <w:u w:val="single"/>
                <w:lang w:eastAsia="zh-CN"/>
              </w:rPr>
              <w:t>)</w:t>
            </w:r>
          </w:p>
          <w:p w14:paraId="35E61E9A" w14:textId="7689713F" w:rsidR="00EE64FA" w:rsidRPr="004334FE" w:rsidRDefault="00EE64FA" w:rsidP="00EE64FA">
            <w:pPr>
              <w:jc w:val="both"/>
              <w:rPr>
                <w:b/>
                <w:u w:val="single"/>
                <w:lang w:eastAsia="ko-KR"/>
              </w:rPr>
            </w:pPr>
            <w:r w:rsidRPr="004334FE">
              <w:rPr>
                <w:rFonts w:eastAsiaTheme="minorEastAsia"/>
                <w:u w:val="single"/>
                <w:lang w:eastAsia="zh-CN"/>
              </w:rPr>
              <w:t>Option 2b with Pro( LBT failure)=0 is feasible but it depends on issue 2-1-2</w:t>
            </w:r>
            <w:r w:rsidR="00B16205" w:rsidRPr="004334FE">
              <w:rPr>
                <w:rFonts w:eastAsiaTheme="minorEastAsia"/>
                <w:u w:val="single"/>
                <w:lang w:eastAsia="zh-CN"/>
              </w:rPr>
              <w:t>, it is assuming TDD pattern DDDSU and flexible burst length for transmission.</w:t>
            </w:r>
          </w:p>
        </w:tc>
      </w:tr>
    </w:tbl>
    <w:p w14:paraId="2BD0B9C4" w14:textId="77777777" w:rsidR="00DD19DE" w:rsidRPr="004334FE" w:rsidRDefault="00DD19DE" w:rsidP="00DD19DE">
      <w:pPr>
        <w:rPr>
          <w:color w:val="0070C0"/>
          <w:lang w:val="en-US" w:eastAsia="zh-CN"/>
        </w:rPr>
      </w:pPr>
      <w:r w:rsidRPr="004334FE">
        <w:rPr>
          <w:rFonts w:hint="eastAsia"/>
          <w:color w:val="0070C0"/>
          <w:lang w:val="en-US" w:eastAsia="zh-CN"/>
        </w:rPr>
        <w:lastRenderedPageBreak/>
        <w:t xml:space="preserve"> </w:t>
      </w:r>
    </w:p>
    <w:p w14:paraId="01736235" w14:textId="77777777" w:rsidR="00DD19DE" w:rsidRPr="004334FE" w:rsidRDefault="00DD19DE" w:rsidP="00DD19DE">
      <w:pPr>
        <w:pStyle w:val="Heading3"/>
        <w:rPr>
          <w:sz w:val="24"/>
          <w:szCs w:val="16"/>
        </w:rPr>
      </w:pPr>
      <w:r w:rsidRPr="004334FE">
        <w:rPr>
          <w:sz w:val="24"/>
          <w:szCs w:val="16"/>
        </w:rPr>
        <w:t>CRs/TPs comments collection</w:t>
      </w:r>
    </w:p>
    <w:p w14:paraId="428B421A" w14:textId="77777777" w:rsidR="00DD19DE" w:rsidRPr="004334FE" w:rsidRDefault="00DD19DE" w:rsidP="00DD19DE">
      <w:pPr>
        <w:rPr>
          <w:i/>
          <w:color w:val="0070C0"/>
          <w:lang w:val="en-US" w:eastAsia="zh-CN"/>
        </w:rPr>
      </w:pPr>
      <w:r w:rsidRPr="004334FE">
        <w:rPr>
          <w:rFonts w:hint="eastAsia"/>
          <w:i/>
          <w:color w:val="0070C0"/>
          <w:lang w:val="en-US" w:eastAsia="zh-CN"/>
        </w:rPr>
        <w:t xml:space="preserve">Major close to </w:t>
      </w:r>
      <w:r w:rsidRPr="004334FE">
        <w:rPr>
          <w:i/>
          <w:color w:val="0070C0"/>
          <w:lang w:val="en-US" w:eastAsia="zh-CN"/>
        </w:rPr>
        <w:t>finalize</w:t>
      </w:r>
      <w:r w:rsidRPr="004334FE">
        <w:rPr>
          <w:rFonts w:hint="eastAsia"/>
          <w:i/>
          <w:color w:val="0070C0"/>
          <w:lang w:val="en-US" w:eastAsia="zh-CN"/>
        </w:rPr>
        <w:t xml:space="preserve"> WIs and Rel-15 maintenance, </w:t>
      </w:r>
      <w:r w:rsidRPr="004334FE">
        <w:rPr>
          <w:i/>
          <w:color w:val="0070C0"/>
          <w:lang w:val="en-US" w:eastAsia="zh-CN"/>
        </w:rPr>
        <w:t>comments collections</w:t>
      </w:r>
      <w:r w:rsidRPr="004334FE">
        <w:rPr>
          <w:rFonts w:hint="eastAsia"/>
          <w:i/>
          <w:color w:val="0070C0"/>
          <w:lang w:val="en-US" w:eastAsia="zh-CN"/>
        </w:rPr>
        <w:t xml:space="preserve"> can be arranged for TPs and CRs. For Rel-16 on-going WIs, </w:t>
      </w:r>
      <w:r w:rsidRPr="004334FE">
        <w:rPr>
          <w:i/>
          <w:color w:val="0070C0"/>
          <w:lang w:val="en-US" w:eastAsia="zh-CN"/>
        </w:rPr>
        <w:t>suggest</w:t>
      </w:r>
      <w:r w:rsidRPr="004334FE">
        <w:rPr>
          <w:rFonts w:hint="eastAsia"/>
          <w:i/>
          <w:color w:val="0070C0"/>
          <w:lang w:val="en-US" w:eastAsia="zh-CN"/>
        </w:rPr>
        <w:t xml:space="preserve"> to focus on open issues discussion on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4334FE" w14:paraId="7A2A72A9" w14:textId="77777777" w:rsidTr="00F06DFD">
        <w:tc>
          <w:tcPr>
            <w:tcW w:w="1242" w:type="dxa"/>
          </w:tcPr>
          <w:p w14:paraId="7373B7C9" w14:textId="77777777" w:rsidR="00DD19DE" w:rsidRPr="004334FE" w:rsidRDefault="00DD19DE" w:rsidP="00F06DFD">
            <w:pPr>
              <w:spacing w:after="120"/>
              <w:rPr>
                <w:rFonts w:eastAsiaTheme="minorEastAsia"/>
                <w:b/>
                <w:bCs/>
                <w:color w:val="0070C0"/>
                <w:lang w:val="en-US" w:eastAsia="zh-CN"/>
              </w:rPr>
            </w:pPr>
            <w:r w:rsidRPr="004334FE">
              <w:rPr>
                <w:rFonts w:eastAsiaTheme="minorEastAsia"/>
                <w:b/>
                <w:bCs/>
                <w:color w:val="0070C0"/>
                <w:lang w:val="en-US" w:eastAsia="zh-CN"/>
              </w:rPr>
              <w:t>CR/TP number</w:t>
            </w:r>
          </w:p>
        </w:tc>
        <w:tc>
          <w:tcPr>
            <w:tcW w:w="8615" w:type="dxa"/>
          </w:tcPr>
          <w:p w14:paraId="395E853E" w14:textId="77777777" w:rsidR="00DD19DE" w:rsidRPr="004334FE" w:rsidRDefault="00DD19DE" w:rsidP="00F06DFD">
            <w:pPr>
              <w:spacing w:after="120"/>
              <w:rPr>
                <w:rFonts w:eastAsiaTheme="minorEastAsia"/>
                <w:b/>
                <w:bCs/>
                <w:color w:val="0070C0"/>
                <w:lang w:val="en-US" w:eastAsia="zh-CN"/>
              </w:rPr>
            </w:pPr>
            <w:r w:rsidRPr="004334FE">
              <w:rPr>
                <w:rFonts w:eastAsiaTheme="minorEastAsia"/>
                <w:b/>
                <w:bCs/>
                <w:color w:val="0070C0"/>
                <w:lang w:val="en-US" w:eastAsia="zh-CN"/>
              </w:rPr>
              <w:t>Comments collection</w:t>
            </w:r>
          </w:p>
        </w:tc>
      </w:tr>
      <w:tr w:rsidR="00DD19DE" w:rsidRPr="004334FE" w14:paraId="05A3A6DD" w14:textId="77777777" w:rsidTr="00F06DFD">
        <w:tc>
          <w:tcPr>
            <w:tcW w:w="1242" w:type="dxa"/>
            <w:vMerge w:val="restart"/>
          </w:tcPr>
          <w:p w14:paraId="497DC71D"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794C77FA"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DD19DE" w:rsidRPr="004334FE" w14:paraId="49888B70" w14:textId="77777777" w:rsidTr="00F06DFD">
        <w:tc>
          <w:tcPr>
            <w:tcW w:w="1242" w:type="dxa"/>
            <w:vMerge/>
          </w:tcPr>
          <w:p w14:paraId="72451545" w14:textId="77777777" w:rsidR="00DD19DE" w:rsidRPr="004334FE" w:rsidRDefault="00DD19DE" w:rsidP="00F06DFD">
            <w:pPr>
              <w:spacing w:after="120"/>
              <w:rPr>
                <w:rFonts w:eastAsiaTheme="minorEastAsia"/>
                <w:color w:val="0070C0"/>
                <w:lang w:val="en-US" w:eastAsia="zh-CN"/>
              </w:rPr>
            </w:pPr>
          </w:p>
        </w:tc>
        <w:tc>
          <w:tcPr>
            <w:tcW w:w="8615" w:type="dxa"/>
          </w:tcPr>
          <w:p w14:paraId="5F4DDF9E"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DD19DE" w:rsidRPr="004334FE" w14:paraId="72E39A08" w14:textId="77777777" w:rsidTr="00F06DFD">
        <w:tc>
          <w:tcPr>
            <w:tcW w:w="1242" w:type="dxa"/>
            <w:vMerge/>
          </w:tcPr>
          <w:p w14:paraId="165A15C4" w14:textId="77777777" w:rsidR="00DD19DE" w:rsidRPr="004334FE" w:rsidRDefault="00DD19DE" w:rsidP="00F06DFD">
            <w:pPr>
              <w:spacing w:after="120"/>
              <w:rPr>
                <w:rFonts w:eastAsiaTheme="minorEastAsia"/>
                <w:color w:val="0070C0"/>
                <w:lang w:val="en-US" w:eastAsia="zh-CN"/>
              </w:rPr>
            </w:pPr>
          </w:p>
        </w:tc>
        <w:tc>
          <w:tcPr>
            <w:tcW w:w="8615" w:type="dxa"/>
          </w:tcPr>
          <w:p w14:paraId="1901BE06" w14:textId="77777777" w:rsidR="00DD19DE" w:rsidRPr="004334FE" w:rsidRDefault="00DD19DE" w:rsidP="00F06DFD">
            <w:pPr>
              <w:spacing w:after="120"/>
              <w:rPr>
                <w:rFonts w:eastAsiaTheme="minorEastAsia"/>
                <w:color w:val="0070C0"/>
                <w:lang w:val="en-US" w:eastAsia="zh-CN"/>
              </w:rPr>
            </w:pPr>
          </w:p>
        </w:tc>
      </w:tr>
      <w:tr w:rsidR="00DD19DE" w:rsidRPr="004334FE" w14:paraId="6979FA8B" w14:textId="77777777" w:rsidTr="00F06DFD">
        <w:tc>
          <w:tcPr>
            <w:tcW w:w="1242" w:type="dxa"/>
            <w:vMerge w:val="restart"/>
          </w:tcPr>
          <w:p w14:paraId="20992B68" w14:textId="77777777" w:rsidR="00DD19DE" w:rsidRPr="004334FE" w:rsidRDefault="00DD19DE" w:rsidP="00F06DFD">
            <w:pPr>
              <w:spacing w:after="120"/>
              <w:rPr>
                <w:rFonts w:eastAsiaTheme="minorEastAsia"/>
                <w:color w:val="0070C0"/>
                <w:lang w:val="en-US" w:eastAsia="zh-CN"/>
              </w:rPr>
            </w:pPr>
            <w:r w:rsidRPr="004334FE">
              <w:rPr>
                <w:rFonts w:eastAsiaTheme="minorEastAsia"/>
                <w:color w:val="0070C0"/>
                <w:lang w:val="en-US" w:eastAsia="zh-CN"/>
              </w:rPr>
              <w:t>YYY</w:t>
            </w:r>
          </w:p>
        </w:tc>
        <w:tc>
          <w:tcPr>
            <w:tcW w:w="8615" w:type="dxa"/>
          </w:tcPr>
          <w:p w14:paraId="2F22EA0E"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DD19DE" w:rsidRPr="004334FE" w14:paraId="1F9AAB70" w14:textId="77777777" w:rsidTr="00F06DFD">
        <w:tc>
          <w:tcPr>
            <w:tcW w:w="1242" w:type="dxa"/>
            <w:vMerge/>
          </w:tcPr>
          <w:p w14:paraId="078D9013" w14:textId="77777777" w:rsidR="00DD19DE" w:rsidRPr="004334FE" w:rsidRDefault="00DD19DE" w:rsidP="00F06DFD">
            <w:pPr>
              <w:spacing w:after="120"/>
              <w:rPr>
                <w:rFonts w:eastAsiaTheme="minorEastAsia"/>
                <w:color w:val="0070C0"/>
                <w:lang w:val="en-US" w:eastAsia="zh-CN"/>
              </w:rPr>
            </w:pPr>
          </w:p>
        </w:tc>
        <w:tc>
          <w:tcPr>
            <w:tcW w:w="8615" w:type="dxa"/>
          </w:tcPr>
          <w:p w14:paraId="5CDCD9C1" w14:textId="77777777" w:rsidR="00DD19DE" w:rsidRPr="004334FE" w:rsidRDefault="00DD19DE" w:rsidP="00F06DFD">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DD19DE" w:rsidRPr="004334FE" w14:paraId="39F1CEFA" w14:textId="77777777" w:rsidTr="00F06DFD">
        <w:tc>
          <w:tcPr>
            <w:tcW w:w="1242" w:type="dxa"/>
            <w:vMerge/>
          </w:tcPr>
          <w:p w14:paraId="0BAFB7DD" w14:textId="77777777" w:rsidR="00DD19DE" w:rsidRPr="004334FE" w:rsidRDefault="00DD19DE" w:rsidP="00F06DFD">
            <w:pPr>
              <w:spacing w:after="120"/>
              <w:rPr>
                <w:rFonts w:eastAsiaTheme="minorEastAsia"/>
                <w:color w:val="0070C0"/>
                <w:lang w:val="en-US" w:eastAsia="zh-CN"/>
              </w:rPr>
            </w:pPr>
          </w:p>
        </w:tc>
        <w:tc>
          <w:tcPr>
            <w:tcW w:w="8615" w:type="dxa"/>
          </w:tcPr>
          <w:p w14:paraId="6F2D5A65" w14:textId="77777777" w:rsidR="00DD19DE" w:rsidRPr="004334FE" w:rsidRDefault="00DD19DE" w:rsidP="00F06DFD">
            <w:pPr>
              <w:spacing w:after="120"/>
              <w:rPr>
                <w:rFonts w:eastAsiaTheme="minorEastAsia"/>
                <w:color w:val="0070C0"/>
                <w:lang w:val="en-US" w:eastAsia="zh-CN"/>
              </w:rPr>
            </w:pPr>
          </w:p>
        </w:tc>
      </w:tr>
    </w:tbl>
    <w:p w14:paraId="0C9E1115" w14:textId="77777777" w:rsidR="00DD19DE" w:rsidRPr="004334FE" w:rsidRDefault="00DD19DE" w:rsidP="00DD19DE">
      <w:pPr>
        <w:rPr>
          <w:color w:val="0070C0"/>
          <w:lang w:val="en-US" w:eastAsia="zh-CN"/>
        </w:rPr>
      </w:pPr>
    </w:p>
    <w:p w14:paraId="27021850" w14:textId="77777777" w:rsidR="00DD19DE" w:rsidRPr="004334FE" w:rsidRDefault="00DD19DE" w:rsidP="00DD19DE">
      <w:pPr>
        <w:pStyle w:val="Heading2"/>
      </w:pPr>
      <w:r w:rsidRPr="004334FE">
        <w:t>Summary</w:t>
      </w:r>
      <w:r w:rsidRPr="004334FE">
        <w:rPr>
          <w:rFonts w:hint="eastAsia"/>
        </w:rPr>
        <w:t xml:space="preserve"> for 1st round </w:t>
      </w:r>
    </w:p>
    <w:p w14:paraId="166B8C0F" w14:textId="77777777" w:rsidR="00DD19DE" w:rsidRPr="004334FE" w:rsidRDefault="00DD19DE">
      <w:pPr>
        <w:pStyle w:val="Heading3"/>
        <w:rPr>
          <w:sz w:val="24"/>
          <w:szCs w:val="16"/>
        </w:rPr>
      </w:pPr>
      <w:r w:rsidRPr="004334FE">
        <w:rPr>
          <w:sz w:val="24"/>
          <w:szCs w:val="16"/>
        </w:rPr>
        <w:t xml:space="preserve">Open issues </w:t>
      </w:r>
    </w:p>
    <w:p w14:paraId="36E8CA81" w14:textId="77777777" w:rsidR="00DD19DE" w:rsidRPr="004334FE" w:rsidRDefault="00DD19DE" w:rsidP="00DD19DE">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 list all the identified open issues and tentative agreements or candidate options and </w:t>
      </w:r>
      <w:r w:rsidRPr="004334FE">
        <w:rPr>
          <w:i/>
          <w:color w:val="0070C0"/>
          <w:lang w:val="en-US" w:eastAsia="zh-CN"/>
        </w:rPr>
        <w:t>suggestion</w:t>
      </w:r>
      <w:r w:rsidRPr="004334FE">
        <w:rPr>
          <w:rFonts w:hint="eastAsia"/>
          <w:i/>
          <w:color w:val="0070C0"/>
          <w:lang w:val="en-US" w:eastAsia="zh-CN"/>
        </w:rPr>
        <w:t xml:space="preserve"> for 2</w:t>
      </w:r>
      <w:r w:rsidRPr="004334FE">
        <w:rPr>
          <w:rFonts w:hint="eastAsia"/>
          <w:i/>
          <w:color w:val="0070C0"/>
          <w:vertAlign w:val="superscript"/>
          <w:lang w:val="en-US" w:eastAsia="zh-CN"/>
        </w:rPr>
        <w:t>nd</w:t>
      </w:r>
      <w:r w:rsidRPr="004334FE">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2417"/>
        <w:gridCol w:w="7214"/>
      </w:tblGrid>
      <w:tr w:rsidR="00DD19DE" w:rsidRPr="004334FE" w14:paraId="3122F244" w14:textId="77777777" w:rsidTr="002C51F2">
        <w:tc>
          <w:tcPr>
            <w:tcW w:w="2417" w:type="dxa"/>
          </w:tcPr>
          <w:p w14:paraId="1BAD9367" w14:textId="77777777" w:rsidR="00DD19DE" w:rsidRPr="004334FE" w:rsidRDefault="00DD19DE" w:rsidP="00F06DFD">
            <w:pPr>
              <w:rPr>
                <w:rFonts w:eastAsiaTheme="minorEastAsia"/>
                <w:b/>
                <w:bCs/>
                <w:color w:val="0070C0"/>
                <w:lang w:val="en-US" w:eastAsia="zh-CN"/>
              </w:rPr>
            </w:pPr>
          </w:p>
        </w:tc>
        <w:tc>
          <w:tcPr>
            <w:tcW w:w="7214" w:type="dxa"/>
          </w:tcPr>
          <w:p w14:paraId="6CFC9668" w14:textId="77777777" w:rsidR="00DD19DE" w:rsidRPr="004334FE" w:rsidRDefault="00DD19DE" w:rsidP="00F06DFD">
            <w:pPr>
              <w:rPr>
                <w:rFonts w:eastAsiaTheme="minorEastAsia"/>
                <w:b/>
                <w:bCs/>
                <w:color w:val="0070C0"/>
                <w:lang w:val="en-US" w:eastAsia="zh-CN"/>
              </w:rPr>
            </w:pPr>
            <w:r w:rsidRPr="004334FE">
              <w:rPr>
                <w:rFonts w:eastAsiaTheme="minorEastAsia"/>
                <w:b/>
                <w:bCs/>
                <w:color w:val="0070C0"/>
                <w:lang w:val="en-US" w:eastAsia="zh-CN"/>
              </w:rPr>
              <w:t xml:space="preserve">Status summary </w:t>
            </w:r>
          </w:p>
        </w:tc>
      </w:tr>
      <w:tr w:rsidR="002C51F2" w:rsidRPr="004334FE" w14:paraId="71A9C0C5" w14:textId="77777777" w:rsidTr="00894C69">
        <w:tc>
          <w:tcPr>
            <w:tcW w:w="2417" w:type="dxa"/>
          </w:tcPr>
          <w:p w14:paraId="30179CFE" w14:textId="76C756CA" w:rsidR="002C51F2" w:rsidRPr="004334FE" w:rsidRDefault="004B71A3" w:rsidP="004B71A3">
            <w:pPr>
              <w:pStyle w:val="Heading3"/>
              <w:numPr>
                <w:ilvl w:val="0"/>
                <w:numId w:val="0"/>
              </w:numPr>
              <w:ind w:left="720" w:hanging="720"/>
              <w:outlineLvl w:val="2"/>
              <w:rPr>
                <w:sz w:val="24"/>
                <w:szCs w:val="16"/>
              </w:rPr>
            </w:pPr>
            <w:bookmarkStart w:id="1" w:name="_Hlk63066944"/>
            <w:r w:rsidRPr="004334FE">
              <w:rPr>
                <w:sz w:val="24"/>
                <w:szCs w:val="16"/>
              </w:rPr>
              <w:lastRenderedPageBreak/>
              <w:t xml:space="preserve">2.2.1 </w:t>
            </w:r>
            <w:r w:rsidR="002C51F2" w:rsidRPr="004334FE">
              <w:rPr>
                <w:sz w:val="24"/>
                <w:szCs w:val="16"/>
              </w:rPr>
              <w:t xml:space="preserve">Details of NR-U </w:t>
            </w:r>
            <w:r w:rsidRPr="004334FE">
              <w:rPr>
                <w:sz w:val="24"/>
                <w:szCs w:val="16"/>
              </w:rPr>
              <w:t>D</w:t>
            </w:r>
            <w:r w:rsidR="002C51F2" w:rsidRPr="004334FE">
              <w:rPr>
                <w:sz w:val="24"/>
                <w:szCs w:val="16"/>
              </w:rPr>
              <w:t xml:space="preserve">emodulation Perfomance Tests </w:t>
            </w:r>
          </w:p>
          <w:p w14:paraId="24B4F67E" w14:textId="290B430A" w:rsidR="002C51F2" w:rsidRPr="004334FE" w:rsidRDefault="002C51F2" w:rsidP="00F06DFD">
            <w:pPr>
              <w:rPr>
                <w:rFonts w:eastAsiaTheme="minorEastAsia"/>
                <w:color w:val="0070C0"/>
                <w:lang w:val="en-US" w:eastAsia="zh-CN"/>
              </w:rPr>
            </w:pPr>
          </w:p>
        </w:tc>
        <w:tc>
          <w:tcPr>
            <w:tcW w:w="7214" w:type="dxa"/>
          </w:tcPr>
          <w:p w14:paraId="7D1CACE6" w14:textId="13E20061" w:rsidR="000902C5" w:rsidRPr="004334FE" w:rsidRDefault="000902C5" w:rsidP="00766227">
            <w:pPr>
              <w:rPr>
                <w:rFonts w:eastAsiaTheme="minorEastAsia"/>
                <w:i/>
                <w:color w:val="0070C0"/>
                <w:lang w:val="en-US" w:eastAsia="zh-CN"/>
              </w:rPr>
            </w:pPr>
            <w:r w:rsidRPr="004334FE">
              <w:rPr>
                <w:rFonts w:eastAsiaTheme="minorEastAsia"/>
                <w:i/>
                <w:color w:val="0070C0"/>
                <w:lang w:val="en-US" w:eastAsia="zh-CN"/>
              </w:rPr>
              <w:t>A</w:t>
            </w:r>
            <w:r w:rsidRPr="004334FE">
              <w:rPr>
                <w:rFonts w:eastAsiaTheme="minorEastAsia" w:hint="eastAsia"/>
                <w:i/>
                <w:color w:val="0070C0"/>
                <w:lang w:val="en-US" w:eastAsia="zh-CN"/>
              </w:rPr>
              <w:t>greements</w:t>
            </w:r>
            <w:r w:rsidRPr="004334FE">
              <w:rPr>
                <w:rFonts w:eastAsiaTheme="minorEastAsia"/>
                <w:i/>
                <w:color w:val="0070C0"/>
                <w:lang w:val="en-US" w:eastAsia="zh-CN"/>
              </w:rPr>
              <w:t xml:space="preserve"> on Proposed WF</w:t>
            </w:r>
            <w:r w:rsidRPr="004334FE">
              <w:rPr>
                <w:rFonts w:eastAsiaTheme="minorEastAsia" w:hint="eastAsia"/>
                <w:i/>
                <w:color w:val="0070C0"/>
                <w:lang w:val="en-US" w:eastAsia="zh-CN"/>
              </w:rPr>
              <w:t>:</w:t>
            </w:r>
          </w:p>
          <w:p w14:paraId="768DED30" w14:textId="716CFC6C" w:rsidR="002C51F2" w:rsidRPr="004334FE" w:rsidRDefault="002C51F2" w:rsidP="00766227">
            <w:pPr>
              <w:rPr>
                <w:b/>
                <w:u w:val="single"/>
                <w:lang w:eastAsia="ko-KR"/>
              </w:rPr>
            </w:pPr>
            <w:r w:rsidRPr="004334FE">
              <w:rPr>
                <w:b/>
                <w:u w:val="single"/>
                <w:lang w:eastAsia="ko-KR"/>
              </w:rPr>
              <w:t>Issue 2-1-1: Whether to consider UL LBT Failure in DL demodulation tests;</w:t>
            </w:r>
          </w:p>
          <w:p w14:paraId="3853C53B" w14:textId="22A6FD4B" w:rsidR="002C51F2" w:rsidRPr="004334FE" w:rsidRDefault="002C51F2" w:rsidP="00737564">
            <w:pPr>
              <w:rPr>
                <w:rFonts w:eastAsia="SimSun"/>
                <w:szCs w:val="24"/>
                <w:lang w:eastAsia="zh-CN"/>
              </w:rPr>
            </w:pPr>
            <w:r w:rsidRPr="004334FE">
              <w:rPr>
                <w:rFonts w:eastAsia="SimSun"/>
                <w:szCs w:val="24"/>
                <w:lang w:eastAsia="zh-CN"/>
              </w:rPr>
              <w:t>Do not consider UL LBT failure;</w:t>
            </w:r>
          </w:p>
          <w:p w14:paraId="0A312543" w14:textId="77777777" w:rsidR="00B13FC3" w:rsidRPr="004334FE" w:rsidRDefault="00B13FC3" w:rsidP="00B13FC3">
            <w:pPr>
              <w:rPr>
                <w:b/>
                <w:u w:val="single"/>
                <w:lang w:eastAsia="ko-KR"/>
              </w:rPr>
            </w:pPr>
            <w:r w:rsidRPr="004334FE">
              <w:rPr>
                <w:b/>
                <w:u w:val="single"/>
                <w:lang w:eastAsia="ko-KR"/>
              </w:rPr>
              <w:t>Issue 2-1-4: Whether to define Scenario A PDSCH requirements for the licensed cell based on Rel-16 NR CA requirements:</w:t>
            </w:r>
          </w:p>
          <w:p w14:paraId="1A6F1EDC" w14:textId="3476324C" w:rsidR="00B13FC3" w:rsidRPr="004334FE" w:rsidRDefault="00B13FC3" w:rsidP="00B13FC3">
            <w:pPr>
              <w:rPr>
                <w:bCs/>
                <w:lang w:eastAsia="ko-KR"/>
              </w:rPr>
            </w:pPr>
            <w:r w:rsidRPr="004334FE">
              <w:rPr>
                <w:bCs/>
                <w:lang w:eastAsia="ko-KR"/>
              </w:rPr>
              <w:t>Reuse Rel-16 NR CA Requirements for the licensed cell where applicable;</w:t>
            </w:r>
          </w:p>
          <w:p w14:paraId="33FF9525" w14:textId="77777777" w:rsidR="00B13FC3" w:rsidRPr="004334FE" w:rsidRDefault="00B13FC3" w:rsidP="00B13FC3">
            <w:pPr>
              <w:rPr>
                <w:b/>
                <w:u w:val="single"/>
                <w:lang w:eastAsia="ko-KR"/>
              </w:rPr>
            </w:pPr>
            <w:r w:rsidRPr="004334FE">
              <w:rPr>
                <w:b/>
                <w:u w:val="single"/>
                <w:lang w:eastAsia="ko-KR"/>
              </w:rPr>
              <w:t>Issue 2-1-5: Whether to define Scenario C PDSCH requirements using Rel-15 NR PDSCH Requirements as a starting point</w:t>
            </w:r>
          </w:p>
          <w:p w14:paraId="6F098142" w14:textId="157433B1" w:rsidR="00B13FC3" w:rsidRPr="004334FE" w:rsidRDefault="00B13FC3" w:rsidP="00B13FC3">
            <w:pPr>
              <w:rPr>
                <w:bCs/>
                <w:lang w:eastAsia="ko-KR"/>
              </w:rPr>
            </w:pPr>
            <w:r w:rsidRPr="004334FE">
              <w:rPr>
                <w:bCs/>
                <w:lang w:eastAsia="ko-KR"/>
              </w:rPr>
              <w:t>Define Scenario C PDSCH requirements using Rel-15 NR PDSCH Requirements as a starting point</w:t>
            </w:r>
          </w:p>
          <w:p w14:paraId="25EFCA85" w14:textId="1A92AE51" w:rsidR="0032045A" w:rsidRPr="004334FE" w:rsidRDefault="0032045A" w:rsidP="00B13FC3">
            <w:pPr>
              <w:rPr>
                <w:rFonts w:eastAsiaTheme="minorEastAsia"/>
                <w:i/>
                <w:color w:val="0070C0"/>
                <w:lang w:val="en-US" w:eastAsia="zh-CN"/>
              </w:rPr>
            </w:pPr>
            <w:r w:rsidRPr="004334FE">
              <w:rPr>
                <w:rFonts w:eastAsiaTheme="minorEastAsia" w:hint="eastAsia"/>
                <w:i/>
                <w:color w:val="0070C0"/>
                <w:lang w:val="en-US" w:eastAsia="zh-CN"/>
              </w:rPr>
              <w:t>Tentative agreements:</w:t>
            </w:r>
          </w:p>
          <w:p w14:paraId="0D6D856D" w14:textId="0C5CD80E" w:rsidR="00B13FC3" w:rsidRPr="004334FE" w:rsidRDefault="00B13FC3" w:rsidP="00737564">
            <w:pPr>
              <w:rPr>
                <w:bCs/>
                <w:lang w:eastAsia="ko-KR"/>
              </w:rPr>
            </w:pPr>
            <w:r w:rsidRPr="004334FE">
              <w:rPr>
                <w:rFonts w:eastAsiaTheme="minorEastAsia"/>
                <w:i/>
                <w:color w:val="0070C0"/>
                <w:lang w:val="en-US" w:eastAsia="zh-CN"/>
              </w:rPr>
              <w:t>Recommendations</w:t>
            </w:r>
            <w:r w:rsidRPr="004334FE">
              <w:rPr>
                <w:rFonts w:eastAsiaTheme="minorEastAsia" w:hint="eastAsia"/>
                <w:i/>
                <w:color w:val="0070C0"/>
                <w:lang w:val="en-US" w:eastAsia="zh-CN"/>
              </w:rPr>
              <w:t xml:space="preserve"> for 2</w:t>
            </w:r>
            <w:r w:rsidRPr="004334FE">
              <w:rPr>
                <w:rFonts w:eastAsiaTheme="minorEastAsia" w:hint="eastAsia"/>
                <w:i/>
                <w:color w:val="0070C0"/>
                <w:vertAlign w:val="superscript"/>
                <w:lang w:val="en-US" w:eastAsia="zh-CN"/>
              </w:rPr>
              <w:t>nd</w:t>
            </w:r>
            <w:r w:rsidRPr="004334FE">
              <w:rPr>
                <w:rFonts w:eastAsiaTheme="minorEastAsia" w:hint="eastAsia"/>
                <w:i/>
                <w:color w:val="0070C0"/>
                <w:lang w:val="en-US" w:eastAsia="zh-CN"/>
              </w:rPr>
              <w:t xml:space="preserve"> round:</w:t>
            </w:r>
          </w:p>
          <w:p w14:paraId="0A65FCE3" w14:textId="77777777" w:rsidR="00F24BCF" w:rsidRPr="004334FE" w:rsidRDefault="00F24BCF" w:rsidP="00F24BCF">
            <w:pPr>
              <w:rPr>
                <w:b/>
                <w:u w:val="single"/>
                <w:lang w:eastAsia="ko-KR"/>
              </w:rPr>
            </w:pPr>
            <w:r w:rsidRPr="004334FE">
              <w:rPr>
                <w:b/>
                <w:u w:val="single"/>
                <w:lang w:eastAsia="ko-KR"/>
              </w:rPr>
              <w:t xml:space="preserve">Issue 2-1-3: Whether to define a single set of PDSCH Requirements for the unlicensed cell, for both scenario A and C. </w:t>
            </w:r>
          </w:p>
          <w:p w14:paraId="05A33A5B" w14:textId="77777777" w:rsidR="00F24BCF" w:rsidRPr="004334FE" w:rsidRDefault="00F24BCF" w:rsidP="00F24B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20256C6" w14:textId="77777777" w:rsidR="00F24BCF" w:rsidRPr="004334FE" w:rsidRDefault="00F24BCF" w:rsidP="00F24B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(Huawei);</w:t>
            </w:r>
          </w:p>
          <w:p w14:paraId="0EC7E018" w14:textId="77777777" w:rsidR="00F24BCF" w:rsidRPr="004334FE" w:rsidRDefault="00F24BCF" w:rsidP="00F24B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Yes, if the simulation assumptions are the same (Apple, Qualcomm);</w:t>
            </w:r>
          </w:p>
          <w:p w14:paraId="24ECBD5B" w14:textId="77777777" w:rsidR="00F24BCF" w:rsidRPr="004334FE" w:rsidRDefault="00F24BCF" w:rsidP="00F24B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Further discuss (Ericsson, Intel);</w:t>
            </w:r>
          </w:p>
          <w:p w14:paraId="29290E39" w14:textId="77777777" w:rsidR="00F24BCF" w:rsidRPr="004334FE" w:rsidRDefault="00F24BCF" w:rsidP="00F24BCF">
            <w:pPr>
              <w:overflowPunct/>
              <w:autoSpaceDE/>
              <w:autoSpaceDN/>
              <w:adjustRightInd/>
              <w:spacing w:after="120"/>
              <w:textAlignment w:val="auto"/>
              <w:rPr>
                <w:rFonts w:eastAsia="SimSun"/>
                <w:szCs w:val="24"/>
                <w:lang w:eastAsia="zh-CN"/>
              </w:rPr>
            </w:pPr>
            <w:r w:rsidRPr="004334FE">
              <w:rPr>
                <w:rFonts w:eastAsia="SimSun"/>
                <w:szCs w:val="24"/>
                <w:lang w:eastAsia="zh-CN"/>
              </w:rPr>
              <w:t>Moderator comment: The WF from the previous meeting listed “Define requirements for the unlicensed CC, and apply to both Scenario A and C”, bit it is at least the moderator’s understanding that this was dealing with which scenarios to be tested and not whether these different scenarios should have the same requirements.</w:t>
            </w:r>
          </w:p>
          <w:p w14:paraId="27136318" w14:textId="77777777" w:rsidR="00F24BCF" w:rsidRPr="004334FE" w:rsidRDefault="00F24BCF" w:rsidP="00F24BCF">
            <w:pPr>
              <w:overflowPunct/>
              <w:autoSpaceDE/>
              <w:autoSpaceDN/>
              <w:adjustRightInd/>
              <w:spacing w:after="120"/>
              <w:textAlignment w:val="auto"/>
              <w:rPr>
                <w:rFonts w:eastAsia="SimSun"/>
                <w:szCs w:val="24"/>
                <w:lang w:eastAsia="zh-CN"/>
              </w:rPr>
            </w:pPr>
            <w:r w:rsidRPr="004334FE">
              <w:rPr>
                <w:rFonts w:eastAsia="SimSun"/>
                <w:szCs w:val="24"/>
                <w:lang w:eastAsia="zh-CN"/>
              </w:rPr>
              <w:t>Details for these scenarios were listed as FFS, so it follows that the requirements might be different if the details are not aligned.</w:t>
            </w:r>
          </w:p>
          <w:p w14:paraId="2DCD6703" w14:textId="77777777" w:rsidR="00F24BCF" w:rsidRPr="004334FE" w:rsidRDefault="00F24BCF" w:rsidP="00F24BCF">
            <w:pPr>
              <w:overflowPunct/>
              <w:autoSpaceDE/>
              <w:autoSpaceDN/>
              <w:adjustRightInd/>
              <w:spacing w:after="120"/>
              <w:textAlignment w:val="auto"/>
              <w:rPr>
                <w:rFonts w:eastAsia="SimSun"/>
                <w:szCs w:val="24"/>
                <w:lang w:eastAsia="zh-CN"/>
              </w:rPr>
            </w:pPr>
          </w:p>
          <w:p w14:paraId="3BF5A905" w14:textId="77777777" w:rsidR="00F24BCF" w:rsidRPr="004334FE" w:rsidRDefault="00F24BCF" w:rsidP="00F24B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EC944EC" w14:textId="2C4F5561" w:rsidR="00F24BCF" w:rsidRPr="004334FE" w:rsidRDefault="00F24BCF" w:rsidP="00D90EC9">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we agree to define a single set of PDSCH Requirements for the unlicensed CC for Scenario A and for Scenario C, only if the test setup are the same?</w:t>
            </w:r>
          </w:p>
          <w:p w14:paraId="00C23910" w14:textId="3BEC997E" w:rsidR="002C51F2" w:rsidRPr="004334FE" w:rsidRDefault="002C51F2" w:rsidP="00766227">
            <w:pPr>
              <w:rPr>
                <w:b/>
                <w:u w:val="single"/>
                <w:lang w:eastAsia="ko-KR"/>
              </w:rPr>
            </w:pPr>
            <w:r w:rsidRPr="004334FE">
              <w:rPr>
                <w:b/>
                <w:u w:val="single"/>
                <w:lang w:eastAsia="ko-KR"/>
              </w:rPr>
              <w:t>Issue 2-1-2: Whether to schedule UL in every COT, to receive HARQ-ACK;</w:t>
            </w:r>
          </w:p>
          <w:p w14:paraId="3613B902" w14:textId="77777777" w:rsidR="002C51F2" w:rsidRPr="004334FE"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DAD6349" w14:textId="75232E64"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(Ericsson</w:t>
            </w:r>
            <w:r w:rsidR="002D2C1C" w:rsidRPr="004334FE">
              <w:rPr>
                <w:rFonts w:eastAsia="SimSun"/>
                <w:szCs w:val="24"/>
                <w:lang w:eastAsia="zh-CN"/>
              </w:rPr>
              <w:t>, Apple</w:t>
            </w:r>
            <w:r w:rsidR="00966A0C" w:rsidRPr="004334FE">
              <w:rPr>
                <w:rFonts w:eastAsia="SimSun"/>
                <w:szCs w:val="24"/>
                <w:lang w:eastAsia="zh-CN"/>
              </w:rPr>
              <w:t>, Qualcomm</w:t>
            </w:r>
            <w:r w:rsidR="0018427B" w:rsidRPr="004334FE">
              <w:rPr>
                <w:rFonts w:eastAsia="SimSun"/>
                <w:szCs w:val="24"/>
                <w:lang w:eastAsia="zh-CN"/>
              </w:rPr>
              <w:t>, Intel</w:t>
            </w:r>
            <w:r w:rsidR="00A26A25" w:rsidRPr="004334FE">
              <w:rPr>
                <w:rFonts w:eastAsia="SimSun"/>
                <w:szCs w:val="24"/>
                <w:lang w:eastAsia="zh-CN"/>
              </w:rPr>
              <w:t>, MediaTek</w:t>
            </w:r>
            <w:r w:rsidRPr="004334FE">
              <w:rPr>
                <w:rFonts w:eastAsia="SimSun"/>
                <w:szCs w:val="24"/>
                <w:lang w:eastAsia="zh-CN"/>
              </w:rPr>
              <w:t>);</w:t>
            </w:r>
          </w:p>
          <w:p w14:paraId="6FC6B97D" w14:textId="77777777" w:rsidR="002C51F2" w:rsidRPr="004334FE" w:rsidRDefault="002C51F2" w:rsidP="00766227">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With definite number of slots between PDSCH and HARQ feedback (k1) (Huawei);</w:t>
            </w:r>
          </w:p>
          <w:p w14:paraId="35C6E5AD" w14:textId="77777777"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TBA</w:t>
            </w:r>
          </w:p>
          <w:p w14:paraId="2A65DBAA" w14:textId="77777777" w:rsidR="002C51F2" w:rsidRPr="004334FE"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0A8DCFB" w14:textId="6570A6C3" w:rsidR="002C51F2" w:rsidRPr="004334FE" w:rsidRDefault="009E39C6" w:rsidP="007D430B">
            <w:pPr>
              <w:overflowPunct/>
              <w:autoSpaceDE/>
              <w:autoSpaceDN/>
              <w:adjustRightInd/>
              <w:spacing w:after="120"/>
              <w:textAlignment w:val="auto"/>
              <w:rPr>
                <w:rFonts w:eastAsia="SimSun"/>
                <w:szCs w:val="24"/>
                <w:lang w:eastAsia="zh-CN"/>
              </w:rPr>
            </w:pPr>
            <w:r w:rsidRPr="004334FE">
              <w:rPr>
                <w:rFonts w:eastAsia="SimSun"/>
                <w:szCs w:val="24"/>
                <w:lang w:eastAsia="zh-CN"/>
              </w:rPr>
              <w:t>Companies seem to agree to d</w:t>
            </w:r>
            <w:r w:rsidR="007D430B" w:rsidRPr="004334FE">
              <w:rPr>
                <w:rFonts w:eastAsia="SimSun"/>
                <w:szCs w:val="24"/>
                <w:lang w:eastAsia="zh-CN"/>
              </w:rPr>
              <w:t>esign the test with UL in every COT</w:t>
            </w:r>
            <w:r w:rsidRPr="004334FE">
              <w:rPr>
                <w:rFonts w:eastAsia="SimSun"/>
                <w:szCs w:val="24"/>
                <w:lang w:eastAsia="zh-CN"/>
              </w:rPr>
              <w:t xml:space="preserve">. A </w:t>
            </w:r>
            <w:r w:rsidR="006D0C3B" w:rsidRPr="004334FE">
              <w:rPr>
                <w:rFonts w:eastAsia="SimSun"/>
                <w:szCs w:val="24"/>
                <w:lang w:eastAsia="zh-CN"/>
              </w:rPr>
              <w:t>better way to frame this</w:t>
            </w:r>
            <w:r w:rsidRPr="004334FE">
              <w:rPr>
                <w:rFonts w:eastAsia="SimSun"/>
                <w:szCs w:val="24"/>
                <w:lang w:eastAsia="zh-CN"/>
              </w:rPr>
              <w:t xml:space="preserve"> discussion might be:</w:t>
            </w:r>
          </w:p>
          <w:p w14:paraId="0046D58E" w14:textId="7028E74A" w:rsidR="009E39C6" w:rsidRPr="004334FE" w:rsidRDefault="00AB67A1" w:rsidP="007D430B">
            <w:pPr>
              <w:overflowPunct/>
              <w:autoSpaceDE/>
              <w:autoSpaceDN/>
              <w:adjustRightInd/>
              <w:spacing w:after="120"/>
              <w:textAlignment w:val="auto"/>
              <w:rPr>
                <w:rFonts w:eastAsia="SimSun"/>
                <w:b/>
                <w:bCs/>
                <w:szCs w:val="24"/>
                <w:u w:val="single"/>
                <w:lang w:eastAsia="zh-CN"/>
              </w:rPr>
            </w:pPr>
            <w:r w:rsidRPr="004334FE">
              <w:rPr>
                <w:rFonts w:eastAsia="SimSun"/>
                <w:b/>
                <w:bCs/>
                <w:szCs w:val="24"/>
                <w:u w:val="single"/>
                <w:lang w:eastAsia="zh-CN"/>
              </w:rPr>
              <w:t xml:space="preserve">Issue 2-1-7: Schedule UL inside the COT so that HARQ-ACK feedback can be transmitted </w:t>
            </w:r>
            <w:r w:rsidR="006D0C3B" w:rsidRPr="004334FE">
              <w:rPr>
                <w:rFonts w:eastAsia="SimSun"/>
                <w:b/>
                <w:bCs/>
                <w:szCs w:val="24"/>
                <w:u w:val="single"/>
                <w:lang w:eastAsia="zh-CN"/>
              </w:rPr>
              <w:t>for the entire current COT, without cross-COT HARQ feedback:</w:t>
            </w:r>
          </w:p>
          <w:p w14:paraId="6C3DE443" w14:textId="7C6EBE49" w:rsidR="006D0C3B" w:rsidRPr="004334FE" w:rsidRDefault="006D0C3B" w:rsidP="006D0C3B">
            <w:pPr>
              <w:pStyle w:val="ListParagraph"/>
              <w:numPr>
                <w:ilvl w:val="0"/>
                <w:numId w:val="28"/>
              </w:numPr>
              <w:spacing w:after="120"/>
              <w:ind w:firstLineChars="0"/>
              <w:rPr>
                <w:szCs w:val="24"/>
                <w:lang w:eastAsia="zh-CN"/>
              </w:rPr>
            </w:pPr>
            <w:r w:rsidRPr="004334FE">
              <w:rPr>
                <w:szCs w:val="24"/>
                <w:lang w:eastAsia="zh-CN"/>
              </w:rPr>
              <w:t>Proposals:</w:t>
            </w:r>
          </w:p>
          <w:p w14:paraId="3F86F6A6" w14:textId="565FF3C5" w:rsidR="006D0C3B" w:rsidRPr="004334FE" w:rsidRDefault="006D0C3B" w:rsidP="006D0C3B">
            <w:pPr>
              <w:pStyle w:val="ListParagraph"/>
              <w:numPr>
                <w:ilvl w:val="1"/>
                <w:numId w:val="28"/>
              </w:numPr>
              <w:spacing w:after="120"/>
              <w:ind w:firstLineChars="0"/>
              <w:rPr>
                <w:szCs w:val="24"/>
                <w:lang w:eastAsia="zh-CN"/>
              </w:rPr>
            </w:pPr>
            <w:r w:rsidRPr="004334FE">
              <w:rPr>
                <w:szCs w:val="24"/>
                <w:lang w:eastAsia="zh-CN"/>
              </w:rPr>
              <w:t>Yes</w:t>
            </w:r>
          </w:p>
          <w:p w14:paraId="3A17A61B" w14:textId="6D2B7AD1" w:rsidR="006D0C3B" w:rsidRPr="004334FE" w:rsidRDefault="006D0C3B" w:rsidP="006D0C3B">
            <w:pPr>
              <w:pStyle w:val="ListParagraph"/>
              <w:numPr>
                <w:ilvl w:val="1"/>
                <w:numId w:val="28"/>
              </w:numPr>
              <w:spacing w:after="120"/>
              <w:ind w:firstLineChars="0"/>
              <w:rPr>
                <w:szCs w:val="24"/>
                <w:lang w:eastAsia="zh-CN"/>
              </w:rPr>
            </w:pPr>
            <w:r w:rsidRPr="004334FE">
              <w:rPr>
                <w:szCs w:val="24"/>
                <w:lang w:eastAsia="zh-CN"/>
              </w:rPr>
              <w:lastRenderedPageBreak/>
              <w:t>No</w:t>
            </w:r>
          </w:p>
          <w:p w14:paraId="3813A421" w14:textId="59716C08" w:rsidR="006D0C3B" w:rsidRPr="004334FE" w:rsidRDefault="006D0C3B" w:rsidP="006D0C3B">
            <w:pPr>
              <w:pStyle w:val="ListParagraph"/>
              <w:numPr>
                <w:ilvl w:val="0"/>
                <w:numId w:val="28"/>
              </w:numPr>
              <w:spacing w:after="120"/>
              <w:ind w:firstLineChars="0"/>
              <w:rPr>
                <w:szCs w:val="24"/>
                <w:lang w:eastAsia="zh-CN"/>
              </w:rPr>
            </w:pPr>
            <w:r w:rsidRPr="004334FE">
              <w:rPr>
                <w:szCs w:val="24"/>
                <w:lang w:eastAsia="zh-CN"/>
              </w:rPr>
              <w:t>Recommended WF:</w:t>
            </w:r>
          </w:p>
          <w:p w14:paraId="6F4A6417" w14:textId="7CABDF7D" w:rsidR="006D0C3B" w:rsidRPr="004334FE" w:rsidRDefault="006D0C3B" w:rsidP="006D0C3B">
            <w:pPr>
              <w:pStyle w:val="ListParagraph"/>
              <w:numPr>
                <w:ilvl w:val="1"/>
                <w:numId w:val="28"/>
              </w:numPr>
              <w:spacing w:after="120"/>
              <w:ind w:firstLineChars="0"/>
              <w:rPr>
                <w:szCs w:val="24"/>
                <w:lang w:eastAsia="zh-CN"/>
              </w:rPr>
            </w:pPr>
            <w:r w:rsidRPr="004334FE">
              <w:rPr>
                <w:szCs w:val="24"/>
                <w:lang w:eastAsia="zh-CN"/>
              </w:rPr>
              <w:t>Discuss in the second round;</w:t>
            </w:r>
          </w:p>
          <w:p w14:paraId="75A051B9" w14:textId="77777777" w:rsidR="002C51F2" w:rsidRPr="004334FE" w:rsidRDefault="002C51F2" w:rsidP="001F0BAE">
            <w:pPr>
              <w:overflowPunct/>
              <w:autoSpaceDE/>
              <w:autoSpaceDN/>
              <w:adjustRightInd/>
              <w:spacing w:after="120"/>
              <w:textAlignment w:val="auto"/>
              <w:rPr>
                <w:rFonts w:eastAsia="SimSun"/>
                <w:szCs w:val="24"/>
                <w:lang w:eastAsia="zh-CN"/>
              </w:rPr>
            </w:pPr>
          </w:p>
          <w:p w14:paraId="0FBEE7F1" w14:textId="00A239B4" w:rsidR="002C51F2" w:rsidRPr="004334FE" w:rsidRDefault="002C51F2" w:rsidP="00766227">
            <w:pPr>
              <w:rPr>
                <w:b/>
                <w:u w:val="single"/>
                <w:lang w:eastAsia="ko-KR"/>
              </w:rPr>
            </w:pPr>
            <w:r w:rsidRPr="004334FE">
              <w:rPr>
                <w:b/>
                <w:u w:val="single"/>
                <w:lang w:eastAsia="ko-KR"/>
              </w:rPr>
              <w:t>Issue 2-1-6: Bandwidth to be used for the definition of the requirements for the unlicensed carrier;</w:t>
            </w:r>
          </w:p>
          <w:p w14:paraId="29D4D0A2" w14:textId="77777777" w:rsidR="002C51F2" w:rsidRPr="004334FE"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454A6A6" w14:textId="7FEA57E1"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Define requirements including 20 MHz (Ericsson, Intel);</w:t>
            </w:r>
          </w:p>
          <w:p w14:paraId="1E8A194E" w14:textId="77777777"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Choose between 20 MHz and 40 MHz (MediaTek);</w:t>
            </w:r>
          </w:p>
          <w:p w14:paraId="32F98780" w14:textId="3D2E76C8"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40 MHz (Apple, MediaTek);</w:t>
            </w:r>
          </w:p>
          <w:p w14:paraId="29CFFBE3" w14:textId="77777777"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{20,40,60,80} MHz to cover all combinations(Huawei);</w:t>
            </w:r>
          </w:p>
          <w:p w14:paraId="2AFF0AC2" w14:textId="30EBDF1A" w:rsidR="002C51F2" w:rsidRPr="004334FE"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5: {20,40} MHz, test only the largest BW supported (Qualcomm, Intel); </w:t>
            </w:r>
          </w:p>
          <w:p w14:paraId="37919B96" w14:textId="2F2E76C3" w:rsidR="002C51F2" w:rsidRPr="004334FE" w:rsidRDefault="002C51F2" w:rsidP="001C0EE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6: Define BW Requirements differently for Scenario A and C. Scenario C with 20MHz and Scenario A with all possible BWs combinations. (Ericsson)</w:t>
            </w:r>
          </w:p>
          <w:p w14:paraId="154C7F68" w14:textId="486DD97E" w:rsidR="002C51F2" w:rsidRPr="004334FE"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951EF2D" w14:textId="679BBE52" w:rsidR="002C51F2" w:rsidRPr="004334FE" w:rsidRDefault="002C51F2" w:rsidP="002A52DC">
            <w:pPr>
              <w:overflowPunct/>
              <w:autoSpaceDE/>
              <w:autoSpaceDN/>
              <w:adjustRightInd/>
              <w:spacing w:after="120"/>
              <w:textAlignment w:val="auto"/>
              <w:rPr>
                <w:rFonts w:eastAsia="SimSun"/>
                <w:szCs w:val="24"/>
                <w:lang w:eastAsia="zh-CN"/>
              </w:rPr>
            </w:pPr>
            <w:r w:rsidRPr="004334FE">
              <w:rPr>
                <w:rFonts w:eastAsia="SimSun"/>
                <w:szCs w:val="24"/>
                <w:lang w:eastAsia="zh-CN"/>
              </w:rPr>
              <w:t>Ericsson, Huawei commented that not including all bandwidth combinations n scenario A might need new applicability rules, as these rules in Rel-15 CA test the ‘largest supported bandwidth’.</w:t>
            </w:r>
          </w:p>
          <w:p w14:paraId="5513BF96" w14:textId="68372930" w:rsidR="00894C69" w:rsidRPr="004334FE" w:rsidRDefault="002C51F2"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Discuss in the second round</w:t>
            </w:r>
            <w:r w:rsidR="00894C69" w:rsidRPr="004334FE">
              <w:rPr>
                <w:rFonts w:eastAsia="Yu Mincho"/>
                <w:lang w:eastAsia="zh-CN"/>
              </w:rPr>
              <w:tab/>
            </w:r>
          </w:p>
        </w:tc>
      </w:tr>
      <w:tr w:rsidR="00894C69" w:rsidRPr="004334FE" w14:paraId="0141FC53" w14:textId="77777777" w:rsidTr="00894C69">
        <w:tc>
          <w:tcPr>
            <w:tcW w:w="2417" w:type="dxa"/>
          </w:tcPr>
          <w:p w14:paraId="3AEFA595" w14:textId="5E5CBAD8" w:rsidR="00894C69" w:rsidRPr="004334FE" w:rsidRDefault="004B71A3" w:rsidP="004B71A3">
            <w:pPr>
              <w:pStyle w:val="Heading3"/>
              <w:numPr>
                <w:ilvl w:val="0"/>
                <w:numId w:val="0"/>
              </w:numPr>
              <w:ind w:left="720" w:hanging="720"/>
              <w:outlineLvl w:val="2"/>
              <w:rPr>
                <w:sz w:val="24"/>
                <w:szCs w:val="16"/>
              </w:rPr>
            </w:pPr>
            <w:r w:rsidRPr="004334FE">
              <w:rPr>
                <w:sz w:val="24"/>
                <w:szCs w:val="16"/>
              </w:rPr>
              <w:lastRenderedPageBreak/>
              <w:t xml:space="preserve">2.2.2 </w:t>
            </w:r>
            <w:r w:rsidR="00894C69" w:rsidRPr="004334FE">
              <w:rPr>
                <w:sz w:val="24"/>
                <w:szCs w:val="16"/>
              </w:rPr>
              <w:t xml:space="preserve">Details of the LBT Model </w:t>
            </w:r>
          </w:p>
          <w:p w14:paraId="27C3D9DD" w14:textId="77777777" w:rsidR="00894C69" w:rsidRPr="004334FE" w:rsidRDefault="00894C69" w:rsidP="00894C69">
            <w:pPr>
              <w:pStyle w:val="Heading3"/>
              <w:numPr>
                <w:ilvl w:val="0"/>
                <w:numId w:val="0"/>
              </w:numPr>
              <w:outlineLvl w:val="2"/>
              <w:rPr>
                <w:sz w:val="24"/>
                <w:szCs w:val="16"/>
              </w:rPr>
            </w:pPr>
          </w:p>
        </w:tc>
        <w:tc>
          <w:tcPr>
            <w:tcW w:w="7214" w:type="dxa"/>
          </w:tcPr>
          <w:p w14:paraId="24122037" w14:textId="4C1DF6EC" w:rsidR="00192DA0" w:rsidRPr="004334FE" w:rsidRDefault="00192DA0" w:rsidP="00894C69">
            <w:pPr>
              <w:rPr>
                <w:rFonts w:eastAsiaTheme="minorEastAsia"/>
                <w:i/>
                <w:color w:val="0070C0"/>
                <w:lang w:val="en-US" w:eastAsia="zh-CN"/>
              </w:rPr>
            </w:pPr>
            <w:r w:rsidRPr="004334FE">
              <w:rPr>
                <w:rFonts w:eastAsiaTheme="minorEastAsia"/>
                <w:i/>
                <w:color w:val="0070C0"/>
                <w:lang w:val="en-US" w:eastAsia="zh-CN"/>
              </w:rPr>
              <w:t>A</w:t>
            </w:r>
            <w:r w:rsidRPr="004334FE">
              <w:rPr>
                <w:rFonts w:eastAsiaTheme="minorEastAsia" w:hint="eastAsia"/>
                <w:i/>
                <w:color w:val="0070C0"/>
                <w:lang w:val="en-US" w:eastAsia="zh-CN"/>
              </w:rPr>
              <w:t>greements</w:t>
            </w:r>
            <w:r w:rsidRPr="004334FE">
              <w:rPr>
                <w:rFonts w:eastAsiaTheme="minorEastAsia"/>
                <w:i/>
                <w:color w:val="0070C0"/>
                <w:lang w:val="en-US" w:eastAsia="zh-CN"/>
              </w:rPr>
              <w:t xml:space="preserve"> on Proposed WF</w:t>
            </w:r>
            <w:r w:rsidRPr="004334FE">
              <w:rPr>
                <w:rFonts w:eastAsiaTheme="minorEastAsia" w:hint="eastAsia"/>
                <w:i/>
                <w:color w:val="0070C0"/>
                <w:lang w:val="en-US" w:eastAsia="zh-CN"/>
              </w:rPr>
              <w:t>:</w:t>
            </w:r>
          </w:p>
          <w:p w14:paraId="03171B55" w14:textId="5196DFBC" w:rsidR="00894C69" w:rsidRPr="004334FE" w:rsidRDefault="00894C69" w:rsidP="00894C69">
            <w:pPr>
              <w:rPr>
                <w:b/>
                <w:u w:val="single"/>
                <w:lang w:eastAsia="ko-KR"/>
              </w:rPr>
            </w:pPr>
            <w:r w:rsidRPr="004334FE">
              <w:rPr>
                <w:b/>
                <w:u w:val="single"/>
                <w:lang w:eastAsia="ko-KR"/>
              </w:rPr>
              <w:t>Issue 2-2-1: Whether to define separate LBT models, depending on Channel Access Type</w:t>
            </w:r>
          </w:p>
          <w:p w14:paraId="387EF6DE" w14:textId="425FB06C" w:rsidR="00894C69" w:rsidRPr="004334FE" w:rsidRDefault="00894C69" w:rsidP="007A649D">
            <w:pPr>
              <w:overflowPunct/>
              <w:autoSpaceDE/>
              <w:autoSpaceDN/>
              <w:adjustRightInd/>
              <w:spacing w:after="120"/>
              <w:textAlignment w:val="auto"/>
              <w:rPr>
                <w:rFonts w:eastAsia="SimSun"/>
                <w:szCs w:val="24"/>
                <w:lang w:eastAsia="zh-CN"/>
              </w:rPr>
            </w:pPr>
            <w:r w:rsidRPr="004334FE">
              <w:rPr>
                <w:rFonts w:eastAsia="SimSun"/>
                <w:szCs w:val="24"/>
                <w:lang w:eastAsia="zh-CN"/>
              </w:rPr>
              <w:t>Define a single LBT model, to be used for both ‘dynamic’ and ‘semi-static’ Channel Access;</w:t>
            </w:r>
          </w:p>
          <w:p w14:paraId="1812F9AB" w14:textId="77777777" w:rsidR="00B13FC3" w:rsidRPr="004334FE" w:rsidRDefault="00B13FC3" w:rsidP="00B13FC3">
            <w:pPr>
              <w:rPr>
                <w:b/>
                <w:u w:val="single"/>
                <w:lang w:eastAsia="ko-KR"/>
              </w:rPr>
            </w:pPr>
            <w:r w:rsidRPr="004334FE">
              <w:rPr>
                <w:b/>
                <w:u w:val="single"/>
                <w:lang w:eastAsia="ko-KR"/>
              </w:rPr>
              <w:t xml:space="preserve">Issue 2-3-2: Whether to use a fixed COT duration inside the Downlink Transmission Periodicity; </w:t>
            </w:r>
          </w:p>
          <w:p w14:paraId="2B00D93C" w14:textId="5A9A8A8B" w:rsidR="00B13FC3" w:rsidRPr="004334FE" w:rsidRDefault="00B13FC3" w:rsidP="00B13FC3">
            <w:pPr>
              <w:overflowPunct/>
              <w:autoSpaceDE/>
              <w:autoSpaceDN/>
              <w:adjustRightInd/>
              <w:spacing w:after="120"/>
              <w:textAlignment w:val="auto"/>
              <w:rPr>
                <w:rFonts w:eastAsia="SimSun"/>
                <w:szCs w:val="24"/>
                <w:lang w:eastAsia="zh-CN"/>
              </w:rPr>
            </w:pPr>
            <w:r w:rsidRPr="004334FE">
              <w:rPr>
                <w:rFonts w:eastAsia="SimSun"/>
                <w:szCs w:val="24"/>
                <w:lang w:eastAsia="zh-CN"/>
              </w:rPr>
              <w:t>Use a Random COT duration inside the Downlink Transmission Periodicity</w:t>
            </w:r>
          </w:p>
          <w:p w14:paraId="0A8C79B4" w14:textId="77777777" w:rsidR="00C83A17" w:rsidRPr="004334FE" w:rsidRDefault="00C83A17" w:rsidP="00C83A17">
            <w:pPr>
              <w:rPr>
                <w:b/>
                <w:u w:val="single"/>
                <w:lang w:eastAsia="ko-KR"/>
              </w:rPr>
            </w:pPr>
            <w:r w:rsidRPr="004334FE">
              <w:rPr>
                <w:b/>
                <w:u w:val="single"/>
                <w:lang w:eastAsia="ko-KR"/>
              </w:rPr>
              <w:t>Issue 2-3-5: PDCCH Allocation;</w:t>
            </w:r>
          </w:p>
          <w:p w14:paraId="1F35C50A" w14:textId="010513CC" w:rsidR="00C83A17" w:rsidRPr="004334FE" w:rsidRDefault="00C83A17" w:rsidP="00C83A17">
            <w:pPr>
              <w:overflowPunct/>
              <w:autoSpaceDE/>
              <w:autoSpaceDN/>
              <w:adjustRightInd/>
              <w:spacing w:after="120"/>
              <w:textAlignment w:val="auto"/>
              <w:rPr>
                <w:rFonts w:eastAsia="SimSun"/>
                <w:szCs w:val="24"/>
                <w:lang w:eastAsia="zh-CN"/>
              </w:rPr>
            </w:pPr>
            <w:r w:rsidRPr="004334FE">
              <w:rPr>
                <w:rFonts w:eastAsia="SimSun"/>
                <w:szCs w:val="24"/>
                <w:lang w:eastAsia="zh-CN"/>
              </w:rPr>
              <w:t>Allocate PDCCH in Symbols {0, 1} in every slot</w:t>
            </w:r>
          </w:p>
          <w:p w14:paraId="6CD4DF28" w14:textId="77777777" w:rsidR="00C83A17" w:rsidRPr="004334FE" w:rsidRDefault="00C83A17" w:rsidP="00C83A17">
            <w:pPr>
              <w:rPr>
                <w:b/>
                <w:u w:val="single"/>
                <w:lang w:eastAsia="ko-KR"/>
              </w:rPr>
            </w:pPr>
            <w:r w:rsidRPr="004334FE">
              <w:rPr>
                <w:b/>
                <w:u w:val="single"/>
                <w:lang w:eastAsia="ko-KR"/>
              </w:rPr>
              <w:t>Issue 2-3-6: Length of PDSCH Allocation for all slots except the last slot in the COT;</w:t>
            </w:r>
          </w:p>
          <w:p w14:paraId="3D81E928" w14:textId="1A7789D2" w:rsidR="00C83A17" w:rsidRPr="004334FE" w:rsidRDefault="00C83A17" w:rsidP="00C83A17">
            <w:pPr>
              <w:overflowPunct/>
              <w:autoSpaceDE/>
              <w:autoSpaceDN/>
              <w:adjustRightInd/>
              <w:spacing w:after="120"/>
              <w:textAlignment w:val="auto"/>
              <w:rPr>
                <w:rFonts w:eastAsia="SimSun"/>
                <w:szCs w:val="24"/>
                <w:lang w:eastAsia="zh-CN"/>
              </w:rPr>
            </w:pPr>
            <w:r w:rsidRPr="004334FE">
              <w:rPr>
                <w:rFonts w:eastAsia="SimSun"/>
                <w:szCs w:val="24"/>
                <w:lang w:eastAsia="zh-CN"/>
              </w:rPr>
              <w:t>Fixed length of 12 Symbols</w:t>
            </w:r>
          </w:p>
          <w:p w14:paraId="48CA6FA1" w14:textId="77777777" w:rsidR="00980F07" w:rsidRPr="004334FE" w:rsidRDefault="00980F07" w:rsidP="00855F7D">
            <w:pPr>
              <w:rPr>
                <w:rFonts w:eastAsiaTheme="minorEastAsia"/>
                <w:i/>
                <w:color w:val="0070C0"/>
                <w:lang w:val="en-US" w:eastAsia="zh-CN"/>
              </w:rPr>
            </w:pPr>
          </w:p>
          <w:p w14:paraId="76EF054B" w14:textId="256C33A1" w:rsidR="00855F7D" w:rsidRPr="004334FE" w:rsidRDefault="00855F7D" w:rsidP="00855F7D">
            <w:pPr>
              <w:rPr>
                <w:rFonts w:eastAsiaTheme="minorEastAsia"/>
                <w:i/>
                <w:color w:val="0070C0"/>
                <w:lang w:val="en-US" w:eastAsia="zh-CN"/>
              </w:rPr>
            </w:pPr>
            <w:r w:rsidRPr="004334FE">
              <w:rPr>
                <w:rFonts w:eastAsiaTheme="minorEastAsia" w:hint="eastAsia"/>
                <w:i/>
                <w:color w:val="0070C0"/>
                <w:lang w:val="en-US" w:eastAsia="zh-CN"/>
              </w:rPr>
              <w:t>Tentative agreements:</w:t>
            </w:r>
          </w:p>
          <w:p w14:paraId="43055EA3" w14:textId="46762C6E" w:rsidR="00916615" w:rsidRPr="004334FE" w:rsidRDefault="00916615" w:rsidP="00916615">
            <w:pPr>
              <w:spacing w:after="120"/>
              <w:rPr>
                <w:szCs w:val="24"/>
                <w:lang w:eastAsia="zh-CN"/>
              </w:rPr>
            </w:pPr>
            <w:r w:rsidRPr="004334FE">
              <w:rPr>
                <w:rFonts w:eastAsiaTheme="minorEastAsia"/>
                <w:i/>
                <w:color w:val="0070C0"/>
                <w:lang w:val="en-US" w:eastAsia="zh-CN"/>
              </w:rPr>
              <w:t>Recommendations</w:t>
            </w:r>
            <w:r w:rsidRPr="004334FE">
              <w:rPr>
                <w:rFonts w:eastAsiaTheme="minorEastAsia" w:hint="eastAsia"/>
                <w:i/>
                <w:color w:val="0070C0"/>
                <w:lang w:val="en-US" w:eastAsia="zh-CN"/>
              </w:rPr>
              <w:t xml:space="preserve"> for 2</w:t>
            </w:r>
            <w:r w:rsidRPr="004334FE">
              <w:rPr>
                <w:rFonts w:eastAsiaTheme="minorEastAsia" w:hint="eastAsia"/>
                <w:i/>
                <w:color w:val="0070C0"/>
                <w:vertAlign w:val="superscript"/>
                <w:lang w:val="en-US" w:eastAsia="zh-CN"/>
              </w:rPr>
              <w:t>nd</w:t>
            </w:r>
            <w:r w:rsidRPr="004334FE">
              <w:rPr>
                <w:rFonts w:eastAsiaTheme="minorEastAsia" w:hint="eastAsia"/>
                <w:i/>
                <w:color w:val="0070C0"/>
                <w:lang w:val="en-US" w:eastAsia="zh-CN"/>
              </w:rPr>
              <w:t xml:space="preserve"> round:</w:t>
            </w:r>
          </w:p>
          <w:p w14:paraId="3E613CFA" w14:textId="77777777" w:rsidR="009B1196" w:rsidRPr="004334FE" w:rsidRDefault="009B1196" w:rsidP="009B1196">
            <w:pPr>
              <w:rPr>
                <w:b/>
                <w:u w:val="single"/>
                <w:lang w:eastAsia="ko-KR"/>
              </w:rPr>
            </w:pPr>
            <w:r w:rsidRPr="004334FE">
              <w:rPr>
                <w:b/>
                <w:u w:val="single"/>
                <w:lang w:eastAsia="ko-KR"/>
              </w:rPr>
              <w:t>Issue 2-3-8: TDD Pattern to be used in DL demodulation Tests</w:t>
            </w:r>
          </w:p>
          <w:p w14:paraId="07F3BEC9" w14:textId="77777777" w:rsidR="009B1196" w:rsidRPr="004334FE" w:rsidRDefault="009B1196" w:rsidP="009B1196">
            <w:pPr>
              <w:overflowPunct/>
              <w:autoSpaceDE/>
              <w:autoSpaceDN/>
              <w:adjustRightInd/>
              <w:spacing w:after="120"/>
              <w:textAlignment w:val="auto"/>
              <w:rPr>
                <w:rFonts w:eastAsia="SimSun"/>
                <w:szCs w:val="24"/>
                <w:lang w:eastAsia="zh-CN"/>
              </w:rPr>
            </w:pPr>
            <w:r w:rsidRPr="004334FE">
              <w:rPr>
                <w:rFonts w:eastAsia="SimSun"/>
                <w:szCs w:val="24"/>
                <w:lang w:eastAsia="zh-CN"/>
              </w:rPr>
              <w:t>This issue seems to be a pure consequence of the outcome of other issues under discussion, so recommendation would be to define an appropriate TDD Pattern based on the agreements reached in the other issue</w:t>
            </w:r>
          </w:p>
          <w:p w14:paraId="2CEAE2B0" w14:textId="77777777" w:rsidR="009B1196" w:rsidRPr="004334FE" w:rsidRDefault="009B1196" w:rsidP="00CB1B1B">
            <w:pPr>
              <w:overflowPunct/>
              <w:autoSpaceDE/>
              <w:autoSpaceDN/>
              <w:adjustRightInd/>
              <w:spacing w:after="120"/>
              <w:textAlignment w:val="auto"/>
              <w:rPr>
                <w:rFonts w:eastAsia="SimSun"/>
                <w:b/>
                <w:bCs/>
                <w:szCs w:val="24"/>
                <w:lang w:eastAsia="zh-CN"/>
              </w:rPr>
            </w:pPr>
            <w:r w:rsidRPr="004334FE">
              <w:rPr>
                <w:rFonts w:eastAsia="SimSun"/>
                <w:b/>
                <w:bCs/>
                <w:szCs w:val="24"/>
                <w:lang w:eastAsia="zh-CN"/>
              </w:rPr>
              <w:t>Can we agree to define the TDD Pattern appropriately once the decision on FFP duration and COT are agreed upon?</w:t>
            </w:r>
          </w:p>
          <w:p w14:paraId="5A4C17B1" w14:textId="77777777" w:rsidR="00855F7D" w:rsidRPr="004334FE" w:rsidRDefault="00855F7D" w:rsidP="00855F7D">
            <w:pPr>
              <w:rPr>
                <w:b/>
                <w:u w:val="single"/>
                <w:lang w:eastAsia="ko-KR"/>
              </w:rPr>
            </w:pPr>
            <w:r w:rsidRPr="004334FE">
              <w:rPr>
                <w:b/>
                <w:u w:val="single"/>
                <w:lang w:eastAsia="ko-KR"/>
              </w:rPr>
              <w:t>Issue 2-3-4: Whether to revise current agreement for 1ms DRS window duration</w:t>
            </w:r>
          </w:p>
          <w:p w14:paraId="3435CC60" w14:textId="77777777" w:rsidR="00855F7D" w:rsidRPr="004334FE" w:rsidRDefault="00855F7D" w:rsidP="00855F7D">
            <w:pPr>
              <w:overflowPunct/>
              <w:autoSpaceDE/>
              <w:autoSpaceDN/>
              <w:adjustRightInd/>
              <w:spacing w:after="120"/>
              <w:textAlignment w:val="auto"/>
              <w:rPr>
                <w:rFonts w:eastAsia="SimSun"/>
                <w:szCs w:val="24"/>
                <w:lang w:eastAsia="zh-CN"/>
              </w:rPr>
            </w:pPr>
            <w:r w:rsidRPr="004334FE">
              <w:rPr>
                <w:rFonts w:eastAsia="SimSun"/>
                <w:szCs w:val="24"/>
                <w:lang w:eastAsia="zh-CN"/>
              </w:rPr>
              <w:t xml:space="preserve">1 Slot COT would have impact on the LBT modelling for TRS and unless other companies show interest in such a scenario </w:t>
            </w:r>
            <w:r w:rsidRPr="004334FE">
              <w:rPr>
                <w:rFonts w:eastAsia="SimSun"/>
                <w:b/>
                <w:bCs/>
                <w:szCs w:val="24"/>
                <w:lang w:eastAsia="zh-CN"/>
              </w:rPr>
              <w:t>are Intel and Ericsson ok with keeping the current agreement?</w:t>
            </w:r>
          </w:p>
          <w:p w14:paraId="79D18540" w14:textId="75FEC2F3" w:rsidR="00894C69" w:rsidRPr="004334FE" w:rsidRDefault="00894C69" w:rsidP="00894C69">
            <w:pPr>
              <w:spacing w:after="120"/>
              <w:rPr>
                <w:szCs w:val="24"/>
                <w:lang w:eastAsia="zh-CN"/>
              </w:rPr>
            </w:pPr>
          </w:p>
          <w:p w14:paraId="75F1E9F3" w14:textId="77777777" w:rsidR="00894C69" w:rsidRPr="004334FE" w:rsidRDefault="00894C69" w:rsidP="00894C69">
            <w:pPr>
              <w:rPr>
                <w:b/>
                <w:u w:val="single"/>
                <w:lang w:eastAsia="ko-KR"/>
              </w:rPr>
            </w:pPr>
            <w:r w:rsidRPr="004334FE">
              <w:rPr>
                <w:b/>
                <w:u w:val="single"/>
                <w:lang w:eastAsia="ko-KR"/>
              </w:rPr>
              <w:t>Issue 2-2-2: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w:t>
            </w:r>
          </w:p>
          <w:p w14:paraId="5CA8F94D" w14:textId="77777777" w:rsidR="00894C69" w:rsidRPr="004334FE"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970D9B6" w14:textId="77777777" w:rsidR="00894C69" w:rsidRPr="004334FE"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0.5 (Ericsson, Huawei, MediaTek);</w:t>
            </w:r>
          </w:p>
          <w:p w14:paraId="595CF3AE" w14:textId="2F352887" w:rsidR="00894C69" w:rsidRPr="004334FE"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0.25 (Apple</w:t>
            </w:r>
            <w:r w:rsidR="000E5B1C" w:rsidRPr="004334FE">
              <w:rPr>
                <w:rFonts w:eastAsia="SimSun"/>
                <w:szCs w:val="24"/>
                <w:lang w:eastAsia="zh-CN"/>
              </w:rPr>
              <w:t>, Qualcomm</w:t>
            </w:r>
            <w:r w:rsidRPr="004334FE">
              <w:rPr>
                <w:rFonts w:eastAsia="SimSun"/>
                <w:szCs w:val="24"/>
                <w:lang w:eastAsia="zh-CN"/>
              </w:rPr>
              <w:t>)</w:t>
            </w:r>
          </w:p>
          <w:p w14:paraId="5DFD4EDF" w14:textId="77777777" w:rsidR="00894C69" w:rsidRPr="004334FE"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0.20 (Qualcomm);</w:t>
            </w:r>
          </w:p>
          <w:p w14:paraId="59C7BA18" w14:textId="77777777" w:rsidR="00894C69" w:rsidRPr="004334FE"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E3B18F0" w14:textId="053AAF61" w:rsidR="00894C69" w:rsidRPr="004334FE" w:rsidRDefault="001952F6"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Discuss in the second round;</w:t>
            </w:r>
          </w:p>
          <w:p w14:paraId="1C389072" w14:textId="77777777" w:rsidR="00894C69" w:rsidRPr="004334FE" w:rsidRDefault="00894C69" w:rsidP="00894C69">
            <w:pPr>
              <w:rPr>
                <w:b/>
                <w:u w:val="single"/>
                <w:lang w:eastAsia="ko-KR"/>
              </w:rPr>
            </w:pPr>
            <w:r w:rsidRPr="004334FE">
              <w:rPr>
                <w:b/>
                <w:u w:val="single"/>
                <w:lang w:eastAsia="ko-KR"/>
              </w:rPr>
              <w:t>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410A3669" w14:textId="77777777" w:rsidR="00894C69" w:rsidRPr="004334FE"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FD6418C" w14:textId="77777777" w:rsidR="00894C69" w:rsidRPr="004334FE"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Same as scenario A</w:t>
            </w:r>
          </w:p>
          <w:p w14:paraId="199D64D0" w14:textId="25B22A5B" w:rsidR="00894C69" w:rsidRPr="004334FE" w:rsidRDefault="00894C69" w:rsidP="00894C69">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0.5 (Ericsson, MediaTek</w:t>
            </w:r>
            <w:r w:rsidR="00EC4FAA" w:rsidRPr="004334FE">
              <w:rPr>
                <w:rFonts w:eastAsia="SimSun"/>
                <w:szCs w:val="24"/>
                <w:lang w:eastAsia="zh-CN"/>
              </w:rPr>
              <w:t>, Intel</w:t>
            </w:r>
            <w:r w:rsidRPr="004334FE">
              <w:rPr>
                <w:rFonts w:eastAsia="SimSun"/>
                <w:szCs w:val="24"/>
                <w:lang w:eastAsia="zh-CN"/>
              </w:rPr>
              <w:t>);</w:t>
            </w:r>
          </w:p>
          <w:p w14:paraId="6189D54C" w14:textId="3E8A54ED" w:rsidR="00114921" w:rsidRPr="004334FE" w:rsidRDefault="00894C69" w:rsidP="004D16A6">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1b: 0.25 (Apple</w:t>
            </w:r>
            <w:r w:rsidR="00EC4FAA" w:rsidRPr="004334FE">
              <w:rPr>
                <w:rFonts w:eastAsia="SimSun"/>
                <w:szCs w:val="24"/>
                <w:lang w:eastAsia="zh-CN"/>
              </w:rPr>
              <w:t>, Intel</w:t>
            </w:r>
            <w:r w:rsidR="00114921" w:rsidRPr="004334FE">
              <w:rPr>
                <w:rFonts w:eastAsia="SimSun"/>
                <w:szCs w:val="24"/>
                <w:lang w:eastAsia="zh-CN"/>
              </w:rPr>
              <w:t>, MediaTek</w:t>
            </w:r>
            <w:r w:rsidRPr="004334FE">
              <w:rPr>
                <w:rFonts w:eastAsia="SimSun"/>
                <w:szCs w:val="24"/>
                <w:lang w:eastAsia="zh-CN"/>
              </w:rPr>
              <w:t>);</w:t>
            </w:r>
          </w:p>
          <w:p w14:paraId="6BA1D438" w14:textId="77777777" w:rsidR="00894C69" w:rsidRPr="004334FE"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0 (Huawei)</w:t>
            </w:r>
          </w:p>
          <w:p w14:paraId="3A576939" w14:textId="2CCFABEB" w:rsidR="00894C69" w:rsidRPr="004334FE"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0.01 (Qualcomm);</w:t>
            </w:r>
          </w:p>
          <w:p w14:paraId="36032B1E" w14:textId="7259CFA2" w:rsidR="00427019" w:rsidRPr="004334FE" w:rsidRDefault="0042701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 xml:space="preserve">Option 4: </w:t>
            </w:r>
            <w:r w:rsidR="00BB636F" w:rsidRPr="004334FE">
              <w:rPr>
                <w:rFonts w:eastAsia="SimSun"/>
                <w:szCs w:val="24"/>
                <w:lang w:eastAsia="zh-CN"/>
              </w:rPr>
              <w:t>Further discuss (Ericsson</w:t>
            </w:r>
            <w:r w:rsidR="002869FF" w:rsidRPr="004334FE">
              <w:rPr>
                <w:rFonts w:eastAsia="SimSun"/>
                <w:szCs w:val="24"/>
                <w:lang w:eastAsia="zh-CN"/>
              </w:rPr>
              <w:t>, Huawei</w:t>
            </w:r>
            <w:r w:rsidR="00BB636F" w:rsidRPr="004334FE">
              <w:rPr>
                <w:rFonts w:eastAsia="SimSun"/>
                <w:szCs w:val="24"/>
                <w:lang w:eastAsia="zh-CN"/>
              </w:rPr>
              <w:t>);</w:t>
            </w:r>
          </w:p>
          <w:p w14:paraId="466C735E" w14:textId="77777777" w:rsidR="00894C69" w:rsidRPr="004334FE"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992B7D0" w14:textId="6F978AC9" w:rsidR="00894C69" w:rsidRPr="004334FE" w:rsidRDefault="004B71A3"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Discuss in the second round </w:t>
            </w:r>
          </w:p>
          <w:p w14:paraId="1F89B719" w14:textId="3DB7B318" w:rsidR="00894C69" w:rsidRPr="004334FE" w:rsidRDefault="00894C69" w:rsidP="00894C69">
            <w:pPr>
              <w:rPr>
                <w:b/>
                <w:u w:val="single"/>
                <w:lang w:eastAsia="ko-KR"/>
              </w:rPr>
            </w:pPr>
          </w:p>
        </w:tc>
      </w:tr>
      <w:tr w:rsidR="004B71A3" w:rsidRPr="004334FE" w14:paraId="24A53013" w14:textId="77777777" w:rsidTr="00894C69">
        <w:tc>
          <w:tcPr>
            <w:tcW w:w="2417" w:type="dxa"/>
          </w:tcPr>
          <w:p w14:paraId="45741870" w14:textId="7056ED76" w:rsidR="004B71A3" w:rsidRPr="004334FE" w:rsidRDefault="004B71A3" w:rsidP="004B71A3">
            <w:pPr>
              <w:pStyle w:val="Heading3"/>
              <w:numPr>
                <w:ilvl w:val="0"/>
                <w:numId w:val="0"/>
              </w:numPr>
              <w:ind w:left="720" w:hanging="720"/>
              <w:outlineLvl w:val="2"/>
              <w:rPr>
                <w:sz w:val="24"/>
                <w:szCs w:val="16"/>
              </w:rPr>
            </w:pPr>
            <w:r w:rsidRPr="004334FE">
              <w:rPr>
                <w:sz w:val="24"/>
                <w:szCs w:val="16"/>
              </w:rPr>
              <w:lastRenderedPageBreak/>
              <w:t>2.2.3 Details of the Downlink Transmission Model</w:t>
            </w:r>
          </w:p>
          <w:p w14:paraId="2FA2220F" w14:textId="77777777" w:rsidR="004B71A3" w:rsidRPr="004334FE" w:rsidRDefault="004B71A3" w:rsidP="004B71A3">
            <w:pPr>
              <w:pStyle w:val="Heading3"/>
              <w:numPr>
                <w:ilvl w:val="0"/>
                <w:numId w:val="0"/>
              </w:numPr>
              <w:ind w:left="720"/>
              <w:outlineLvl w:val="2"/>
              <w:rPr>
                <w:sz w:val="24"/>
                <w:szCs w:val="16"/>
              </w:rPr>
            </w:pPr>
          </w:p>
        </w:tc>
        <w:tc>
          <w:tcPr>
            <w:tcW w:w="7214" w:type="dxa"/>
          </w:tcPr>
          <w:p w14:paraId="2E8C9532" w14:textId="270D8114" w:rsidR="00980F07" w:rsidRPr="004334FE" w:rsidRDefault="00980F07" w:rsidP="00980F07">
            <w:pPr>
              <w:rPr>
                <w:rFonts w:eastAsiaTheme="minorEastAsia"/>
                <w:i/>
                <w:color w:val="0070C0"/>
                <w:lang w:val="en-US" w:eastAsia="zh-CN"/>
              </w:rPr>
            </w:pPr>
            <w:r w:rsidRPr="004334FE">
              <w:rPr>
                <w:rFonts w:eastAsiaTheme="minorEastAsia"/>
                <w:i/>
                <w:color w:val="0070C0"/>
                <w:lang w:val="en-US" w:eastAsia="zh-CN"/>
              </w:rPr>
              <w:t>A</w:t>
            </w:r>
            <w:r w:rsidRPr="004334FE">
              <w:rPr>
                <w:rFonts w:eastAsiaTheme="minorEastAsia" w:hint="eastAsia"/>
                <w:i/>
                <w:color w:val="0070C0"/>
                <w:lang w:val="en-US" w:eastAsia="zh-CN"/>
              </w:rPr>
              <w:t>greements</w:t>
            </w:r>
            <w:r w:rsidRPr="004334FE">
              <w:rPr>
                <w:rFonts w:eastAsiaTheme="minorEastAsia"/>
                <w:i/>
                <w:color w:val="0070C0"/>
                <w:lang w:val="en-US" w:eastAsia="zh-CN"/>
              </w:rPr>
              <w:t xml:space="preserve"> on Proposed WF</w:t>
            </w:r>
            <w:r w:rsidRPr="004334FE">
              <w:rPr>
                <w:rFonts w:eastAsiaTheme="minorEastAsia" w:hint="eastAsia"/>
                <w:i/>
                <w:color w:val="0070C0"/>
                <w:lang w:val="en-US" w:eastAsia="zh-CN"/>
              </w:rPr>
              <w:t>:</w:t>
            </w:r>
          </w:p>
          <w:p w14:paraId="4C1DAD6A" w14:textId="36336831" w:rsidR="007D5A76" w:rsidRPr="004334FE" w:rsidRDefault="007D5A76" w:rsidP="00980F07">
            <w:pPr>
              <w:rPr>
                <w:rFonts w:eastAsiaTheme="minorEastAsia"/>
                <w:i/>
                <w:color w:val="0070C0"/>
                <w:lang w:val="en-US" w:eastAsia="zh-CN"/>
              </w:rPr>
            </w:pPr>
            <w:r w:rsidRPr="004334FE">
              <w:rPr>
                <w:rFonts w:eastAsiaTheme="minorEastAsia" w:hint="eastAsia"/>
                <w:i/>
                <w:color w:val="0070C0"/>
                <w:lang w:val="en-US" w:eastAsia="zh-CN"/>
              </w:rPr>
              <w:t>Tentative agreements:</w:t>
            </w:r>
          </w:p>
          <w:p w14:paraId="5D0A3390" w14:textId="15D70A9B" w:rsidR="004B71A3" w:rsidRPr="004334FE" w:rsidRDefault="007D5A76" w:rsidP="007D5A76">
            <w:pPr>
              <w:spacing w:after="120"/>
              <w:rPr>
                <w:szCs w:val="24"/>
                <w:lang w:eastAsia="zh-CN"/>
              </w:rPr>
            </w:pPr>
            <w:r w:rsidRPr="004334FE">
              <w:rPr>
                <w:rFonts w:eastAsiaTheme="minorEastAsia"/>
                <w:i/>
                <w:color w:val="0070C0"/>
                <w:lang w:val="en-US" w:eastAsia="zh-CN"/>
              </w:rPr>
              <w:t>Recommendations</w:t>
            </w:r>
            <w:r w:rsidRPr="004334FE">
              <w:rPr>
                <w:rFonts w:eastAsiaTheme="minorEastAsia" w:hint="eastAsia"/>
                <w:i/>
                <w:color w:val="0070C0"/>
                <w:lang w:val="en-US" w:eastAsia="zh-CN"/>
              </w:rPr>
              <w:t xml:space="preserve"> for 2</w:t>
            </w:r>
            <w:r w:rsidRPr="004334FE">
              <w:rPr>
                <w:rFonts w:eastAsiaTheme="minorEastAsia" w:hint="eastAsia"/>
                <w:i/>
                <w:color w:val="0070C0"/>
                <w:vertAlign w:val="superscript"/>
                <w:lang w:val="en-US" w:eastAsia="zh-CN"/>
              </w:rPr>
              <w:t>nd</w:t>
            </w:r>
            <w:r w:rsidRPr="004334FE">
              <w:rPr>
                <w:rFonts w:eastAsiaTheme="minorEastAsia" w:hint="eastAsia"/>
                <w:i/>
                <w:color w:val="0070C0"/>
                <w:lang w:val="en-US" w:eastAsia="zh-CN"/>
              </w:rPr>
              <w:t xml:space="preserve"> round:</w:t>
            </w:r>
          </w:p>
          <w:p w14:paraId="37F5C3C9" w14:textId="77777777" w:rsidR="004B71A3" w:rsidRPr="004334FE" w:rsidRDefault="004B71A3" w:rsidP="004B71A3">
            <w:pPr>
              <w:rPr>
                <w:b/>
                <w:u w:val="single"/>
                <w:lang w:eastAsia="ko-KR"/>
              </w:rPr>
            </w:pPr>
            <w:r w:rsidRPr="004334FE">
              <w:rPr>
                <w:b/>
                <w:u w:val="single"/>
                <w:lang w:eastAsia="ko-KR"/>
              </w:rPr>
              <w:t>Issue 2-3-1: Fixed Downlink Transmission Periodicity (equivalent to FFP in semi-static channel access);</w:t>
            </w:r>
          </w:p>
          <w:p w14:paraId="6A64BE79" w14:textId="77777777" w:rsidR="004B71A3" w:rsidRPr="004334FE"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5EC1A99" w14:textId="77777777"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2ms (Ericsson, MediaTek, Qualcomm);</w:t>
            </w:r>
          </w:p>
          <w:p w14:paraId="3DC535FA" w14:textId="77777777"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4ms (Apple);</w:t>
            </w:r>
          </w:p>
          <w:p w14:paraId="51B47BDB" w14:textId="48166A5D"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10ms</w:t>
            </w:r>
            <w:r w:rsidR="00442C4A" w:rsidRPr="004334FE">
              <w:rPr>
                <w:rFonts w:eastAsia="SimSun"/>
                <w:szCs w:val="24"/>
                <w:lang w:eastAsia="zh-CN"/>
              </w:rPr>
              <w:t>,</w:t>
            </w:r>
            <w:r w:rsidRPr="004334FE">
              <w:rPr>
                <w:rFonts w:eastAsia="SimSun"/>
                <w:szCs w:val="24"/>
                <w:lang w:eastAsia="zh-CN"/>
              </w:rPr>
              <w:t xml:space="preserve"> </w:t>
            </w:r>
            <w:r w:rsidR="00442C4A" w:rsidRPr="004334FE">
              <w:rPr>
                <w:rFonts w:eastAsia="SimSun"/>
                <w:szCs w:val="24"/>
                <w:lang w:eastAsia="zh-CN"/>
              </w:rPr>
              <w:t>as in LAA</w:t>
            </w:r>
            <w:r w:rsidRPr="004334FE">
              <w:rPr>
                <w:rFonts w:eastAsia="SimSun"/>
                <w:szCs w:val="24"/>
                <w:lang w:eastAsia="zh-CN"/>
              </w:rPr>
              <w:t>(Huawei);</w:t>
            </w:r>
          </w:p>
          <w:p w14:paraId="67CA0819" w14:textId="373A6040" w:rsidR="008708F4" w:rsidRPr="004334FE" w:rsidRDefault="008708F4"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3ms (</w:t>
            </w:r>
            <w:r w:rsidR="00956157" w:rsidRPr="004334FE">
              <w:rPr>
                <w:rFonts w:eastAsia="SimSun"/>
                <w:szCs w:val="24"/>
                <w:lang w:eastAsia="zh-CN"/>
              </w:rPr>
              <w:t>Ericsson</w:t>
            </w:r>
            <w:r w:rsidRPr="004334FE">
              <w:rPr>
                <w:rFonts w:eastAsia="SimSun"/>
                <w:szCs w:val="24"/>
                <w:lang w:eastAsia="zh-CN"/>
              </w:rPr>
              <w:t>)</w:t>
            </w:r>
            <w:r w:rsidR="00641725" w:rsidRPr="004334FE">
              <w:rPr>
                <w:rFonts w:eastAsia="SimSun"/>
                <w:szCs w:val="24"/>
                <w:lang w:eastAsia="zh-CN"/>
              </w:rPr>
              <w:t>’</w:t>
            </w:r>
          </w:p>
          <w:p w14:paraId="558B3FA1" w14:textId="01C6E828" w:rsidR="00641725" w:rsidRPr="004334FE" w:rsidRDefault="00641725"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5: </w:t>
            </w:r>
            <w:r w:rsidR="00442C4A" w:rsidRPr="004334FE">
              <w:rPr>
                <w:rFonts w:eastAsia="SimSun"/>
                <w:szCs w:val="24"/>
                <w:lang w:eastAsia="zh-CN"/>
              </w:rPr>
              <w:t xml:space="preserve">either </w:t>
            </w:r>
            <w:r w:rsidRPr="004334FE">
              <w:rPr>
                <w:rFonts w:eastAsia="SimSun"/>
                <w:szCs w:val="24"/>
                <w:lang w:eastAsia="zh-CN"/>
              </w:rPr>
              <w:t>5ms or 10 ms</w:t>
            </w:r>
            <w:r w:rsidR="00442C4A" w:rsidRPr="004334FE">
              <w:rPr>
                <w:rFonts w:eastAsia="SimSun"/>
                <w:szCs w:val="24"/>
                <w:lang w:eastAsia="zh-CN"/>
              </w:rPr>
              <w:t>, to fit COT and HARQ-ACK inside the periodicity</w:t>
            </w:r>
            <w:r w:rsidRPr="004334FE">
              <w:rPr>
                <w:rFonts w:eastAsia="SimSun"/>
                <w:szCs w:val="24"/>
                <w:lang w:eastAsia="zh-CN"/>
              </w:rPr>
              <w:t xml:space="preserve"> (Intel);</w:t>
            </w:r>
          </w:p>
          <w:p w14:paraId="140057B4" w14:textId="77777777" w:rsidR="004B71A3" w:rsidRPr="004334FE"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6C315161" w14:textId="7A40139D" w:rsidR="004B71A3" w:rsidRPr="004334FE" w:rsidRDefault="009904FB"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Agree on a value in the second round.</w:t>
            </w:r>
          </w:p>
          <w:p w14:paraId="7D050784" w14:textId="77777777" w:rsidR="004B71A3" w:rsidRPr="004334FE" w:rsidRDefault="004B71A3" w:rsidP="00B13FC3">
            <w:pPr>
              <w:overflowPunct/>
              <w:autoSpaceDE/>
              <w:autoSpaceDN/>
              <w:adjustRightInd/>
              <w:spacing w:after="120"/>
              <w:textAlignment w:val="auto"/>
              <w:rPr>
                <w:rFonts w:eastAsia="SimSun"/>
                <w:szCs w:val="24"/>
                <w:lang w:eastAsia="zh-CN"/>
              </w:rPr>
            </w:pPr>
          </w:p>
          <w:p w14:paraId="44FE5973" w14:textId="77777777" w:rsidR="004B71A3" w:rsidRPr="004334FE" w:rsidRDefault="004B71A3" w:rsidP="004B71A3">
            <w:pPr>
              <w:rPr>
                <w:b/>
                <w:u w:val="single"/>
                <w:lang w:eastAsia="ko-KR"/>
              </w:rPr>
            </w:pPr>
            <w:r w:rsidRPr="004334FE">
              <w:rPr>
                <w:b/>
                <w:u w:val="single"/>
                <w:lang w:eastAsia="ko-KR"/>
              </w:rPr>
              <w:t>Issue 2-3-3: Random COT duration;</w:t>
            </w:r>
          </w:p>
          <w:p w14:paraId="6CBA6C6A" w14:textId="77777777" w:rsidR="004B71A3" w:rsidRPr="004334FE"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6DDFDF7" w14:textId="77777777"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{4,6,10,16} Slots (Huawei);</w:t>
            </w:r>
          </w:p>
          <w:p w14:paraId="4D64D674" w14:textId="68F75DF9"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{2,3,4} Slots (MediaTek, Qualcomm</w:t>
            </w:r>
            <w:r w:rsidR="000B3CFA" w:rsidRPr="004334FE">
              <w:rPr>
                <w:rFonts w:eastAsia="SimSun"/>
                <w:szCs w:val="24"/>
                <w:lang w:eastAsia="zh-CN"/>
              </w:rPr>
              <w:t>, Ericsson</w:t>
            </w:r>
            <w:r w:rsidRPr="004334FE">
              <w:rPr>
                <w:rFonts w:eastAsia="SimSun"/>
                <w:szCs w:val="24"/>
                <w:lang w:eastAsia="zh-CN"/>
              </w:rPr>
              <w:t>);</w:t>
            </w:r>
          </w:p>
          <w:p w14:paraId="3084054C" w14:textId="77777777"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{2,3,5,8} Slots (Apple);</w:t>
            </w:r>
          </w:p>
          <w:p w14:paraId="53CBF054" w14:textId="40AA06CE"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{1,6,10,16} Slots (Intel);</w:t>
            </w:r>
          </w:p>
          <w:p w14:paraId="51CF9770" w14:textId="77777777" w:rsidR="004B71A3" w:rsidRPr="004334FE"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3F1841F" w14:textId="52C0E922" w:rsidR="004B71A3" w:rsidRPr="004334FE" w:rsidRDefault="00286867" w:rsidP="00286867">
            <w:pPr>
              <w:overflowPunct/>
              <w:autoSpaceDE/>
              <w:autoSpaceDN/>
              <w:adjustRightInd/>
              <w:spacing w:after="120"/>
              <w:textAlignment w:val="auto"/>
              <w:rPr>
                <w:rFonts w:eastAsia="SimSun"/>
                <w:szCs w:val="24"/>
                <w:lang w:eastAsia="zh-CN"/>
              </w:rPr>
            </w:pPr>
            <w:r w:rsidRPr="004334FE">
              <w:rPr>
                <w:rFonts w:eastAsia="SimSun"/>
                <w:szCs w:val="24"/>
                <w:lang w:eastAsia="zh-CN"/>
              </w:rPr>
              <w:t>It could be preferred to l</w:t>
            </w:r>
            <w:r w:rsidR="007F401F" w:rsidRPr="004334FE">
              <w:rPr>
                <w:rFonts w:eastAsia="SimSun"/>
                <w:szCs w:val="24"/>
                <w:lang w:eastAsia="zh-CN"/>
              </w:rPr>
              <w:t>imit the vector of possible lengths to</w:t>
            </w:r>
            <w:r w:rsidRPr="004334FE">
              <w:rPr>
                <w:rFonts w:eastAsia="SimSun"/>
                <w:szCs w:val="24"/>
                <w:lang w:eastAsia="zh-CN"/>
              </w:rPr>
              <w:t xml:space="preserve"> 4</w:t>
            </w:r>
            <w:r w:rsidR="007F401F" w:rsidRPr="004334FE">
              <w:rPr>
                <w:rFonts w:eastAsia="SimSun"/>
                <w:szCs w:val="24"/>
                <w:lang w:eastAsia="zh-CN"/>
              </w:rPr>
              <w:t xml:space="preserve">, as </w:t>
            </w:r>
            <w:r w:rsidRPr="004334FE">
              <w:rPr>
                <w:rFonts w:eastAsia="SimSun"/>
                <w:szCs w:val="24"/>
                <w:lang w:eastAsia="zh-CN"/>
              </w:rPr>
              <w:t>it was in</w:t>
            </w:r>
            <w:r w:rsidR="00930202" w:rsidRPr="004334FE">
              <w:rPr>
                <w:rFonts w:eastAsia="SimSun"/>
                <w:szCs w:val="24"/>
                <w:lang w:eastAsia="zh-CN"/>
              </w:rPr>
              <w:t xml:space="preserve"> </w:t>
            </w:r>
            <w:r w:rsidR="007F401F" w:rsidRPr="004334FE">
              <w:rPr>
                <w:rFonts w:eastAsia="SimSun"/>
                <w:szCs w:val="24"/>
                <w:lang w:eastAsia="zh-CN"/>
              </w:rPr>
              <w:t>LAA</w:t>
            </w:r>
            <w:r w:rsidRPr="004334FE">
              <w:rPr>
                <w:rFonts w:eastAsia="SimSun"/>
                <w:szCs w:val="24"/>
                <w:lang w:eastAsia="zh-CN"/>
              </w:rPr>
              <w:t xml:space="preserve">. </w:t>
            </w:r>
            <w:r w:rsidR="006C62AF" w:rsidRPr="004334FE">
              <w:rPr>
                <w:rFonts w:eastAsia="SimSun"/>
                <w:szCs w:val="24"/>
                <w:lang w:eastAsia="zh-CN"/>
              </w:rPr>
              <w:t xml:space="preserve">Companies are encouraged to show their support according to the </w:t>
            </w:r>
            <w:r w:rsidR="00396A50" w:rsidRPr="004334FE">
              <w:rPr>
                <w:rFonts w:eastAsia="SimSun"/>
                <w:szCs w:val="24"/>
                <w:lang w:eastAsia="zh-CN"/>
              </w:rPr>
              <w:t>Fixed DL Transmission Periodicity</w:t>
            </w:r>
            <w:r w:rsidR="006C62AF" w:rsidRPr="004334FE">
              <w:rPr>
                <w:rFonts w:eastAsia="SimSun"/>
                <w:szCs w:val="24"/>
                <w:lang w:eastAsia="zh-CN"/>
              </w:rPr>
              <w:t xml:space="preserve">, </w:t>
            </w:r>
            <w:r w:rsidR="00495D86" w:rsidRPr="004334FE">
              <w:rPr>
                <w:rFonts w:eastAsia="SimSun"/>
                <w:szCs w:val="24"/>
                <w:lang w:eastAsia="zh-CN"/>
              </w:rPr>
              <w:t>final decision will be based on issue 2-3-2.</w:t>
            </w:r>
          </w:p>
          <w:p w14:paraId="2BCEB5C0" w14:textId="53118CE6" w:rsidR="00D63A8F" w:rsidRPr="004334FE" w:rsidRDefault="005A34E1" w:rsidP="00286867">
            <w:pPr>
              <w:overflowPunct/>
              <w:autoSpaceDE/>
              <w:autoSpaceDN/>
              <w:adjustRightInd/>
              <w:spacing w:after="120"/>
              <w:textAlignment w:val="auto"/>
              <w:rPr>
                <w:rFonts w:eastAsia="SimSun"/>
                <w:szCs w:val="24"/>
                <w:lang w:eastAsia="zh-CN"/>
              </w:rPr>
            </w:pPr>
            <w:r w:rsidRPr="004334FE">
              <w:rPr>
                <w:rFonts w:eastAsia="SimSun"/>
                <w:szCs w:val="24"/>
                <w:lang w:eastAsia="zh-CN"/>
              </w:rPr>
              <w:t>Discuss in the second round</w:t>
            </w:r>
            <w:r w:rsidR="00D63A8F" w:rsidRPr="004334FE">
              <w:rPr>
                <w:rFonts w:eastAsia="SimSun"/>
                <w:szCs w:val="24"/>
                <w:lang w:eastAsia="zh-CN"/>
              </w:rPr>
              <w:t xml:space="preserve"> according to these </w:t>
            </w:r>
            <w:r w:rsidR="009904FB" w:rsidRPr="004334FE">
              <w:rPr>
                <w:rFonts w:eastAsia="SimSun"/>
                <w:szCs w:val="24"/>
                <w:lang w:eastAsia="zh-CN"/>
              </w:rPr>
              <w:t xml:space="preserve">renewed </w:t>
            </w:r>
            <w:r w:rsidR="00D63A8F" w:rsidRPr="004334FE">
              <w:rPr>
                <w:rFonts w:eastAsia="SimSun"/>
                <w:szCs w:val="24"/>
                <w:lang w:eastAsia="zh-CN"/>
              </w:rPr>
              <w:t>proposals:</w:t>
            </w:r>
          </w:p>
          <w:p w14:paraId="3FA73EB0" w14:textId="120D9DCC" w:rsidR="00286867" w:rsidRPr="004334FE" w:rsidRDefault="00286867"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10ms DL Transmission Periodicity:</w:t>
            </w:r>
          </w:p>
          <w:p w14:paraId="26992761" w14:textId="3DF65A23" w:rsidR="00286867" w:rsidRPr="004334FE" w:rsidRDefault="006002F3" w:rsidP="00286867">
            <w:pPr>
              <w:pStyle w:val="ListParagraph"/>
              <w:numPr>
                <w:ilvl w:val="2"/>
                <w:numId w:val="4"/>
              </w:numPr>
              <w:ind w:firstLineChars="0"/>
              <w:rPr>
                <w:rFonts w:eastAsia="SimSun"/>
                <w:szCs w:val="24"/>
                <w:lang w:eastAsia="zh-CN"/>
              </w:rPr>
            </w:pPr>
            <w:r w:rsidRPr="004334FE">
              <w:rPr>
                <w:rFonts w:eastAsia="SimSun"/>
                <w:szCs w:val="24"/>
                <w:lang w:eastAsia="zh-CN"/>
              </w:rPr>
              <w:t xml:space="preserve">Option 1a: </w:t>
            </w:r>
            <w:r w:rsidR="00286867" w:rsidRPr="004334FE">
              <w:rPr>
                <w:rFonts w:eastAsia="SimSun"/>
                <w:szCs w:val="24"/>
                <w:lang w:eastAsia="zh-CN"/>
              </w:rPr>
              <w:t>{[1],6,10,16} Slots (Intel);</w:t>
            </w:r>
          </w:p>
          <w:p w14:paraId="278E4794" w14:textId="3B296437" w:rsidR="00BA3924" w:rsidRPr="004334FE" w:rsidRDefault="006002F3" w:rsidP="00BA3924">
            <w:pPr>
              <w:pStyle w:val="ListParagraph"/>
              <w:numPr>
                <w:ilvl w:val="2"/>
                <w:numId w:val="4"/>
              </w:numPr>
              <w:ind w:firstLineChars="0"/>
              <w:rPr>
                <w:rFonts w:eastAsia="SimSun"/>
                <w:szCs w:val="24"/>
                <w:lang w:eastAsia="zh-CN"/>
              </w:rPr>
            </w:pPr>
            <w:r w:rsidRPr="004334FE">
              <w:rPr>
                <w:rFonts w:eastAsia="SimSun"/>
                <w:szCs w:val="24"/>
                <w:lang w:eastAsia="zh-CN"/>
              </w:rPr>
              <w:t>Option 1b</w:t>
            </w:r>
            <w:r w:rsidR="00BA3924" w:rsidRPr="004334FE">
              <w:rPr>
                <w:rFonts w:eastAsia="SimSun"/>
                <w:szCs w:val="24"/>
                <w:lang w:eastAsia="zh-CN"/>
              </w:rPr>
              <w:t>{4,6,10,16} Slots (Huawei);</w:t>
            </w:r>
          </w:p>
          <w:p w14:paraId="280D5B5B" w14:textId="77777777" w:rsidR="00495D86" w:rsidRPr="004334FE" w:rsidRDefault="00495D86" w:rsidP="00495D8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5ms DL Transmission Periodicity:</w:t>
            </w:r>
          </w:p>
          <w:p w14:paraId="5324C564" w14:textId="4F1BA389" w:rsidR="00495D86" w:rsidRPr="004334FE" w:rsidRDefault="00E172F0" w:rsidP="00495D86">
            <w:pPr>
              <w:pStyle w:val="ListParagraph"/>
              <w:numPr>
                <w:ilvl w:val="2"/>
                <w:numId w:val="4"/>
              </w:numPr>
              <w:ind w:firstLineChars="0"/>
              <w:rPr>
                <w:rFonts w:eastAsia="SimSun"/>
                <w:szCs w:val="24"/>
                <w:lang w:eastAsia="zh-CN"/>
              </w:rPr>
            </w:pPr>
            <w:r w:rsidRPr="004334FE">
              <w:rPr>
                <w:rFonts w:eastAsia="SimSun"/>
                <w:szCs w:val="24"/>
                <w:lang w:eastAsia="zh-CN"/>
              </w:rPr>
              <w:t xml:space="preserve">Option 2: </w:t>
            </w:r>
            <w:r w:rsidR="00495D86" w:rsidRPr="004334FE">
              <w:rPr>
                <w:rFonts w:eastAsia="SimSun"/>
                <w:szCs w:val="24"/>
                <w:lang w:eastAsia="zh-CN"/>
              </w:rPr>
              <w:t>{2,3,5,6} Slots (Intel);</w:t>
            </w:r>
          </w:p>
          <w:p w14:paraId="1EC98E15" w14:textId="4E43CC5D" w:rsidR="00495D86" w:rsidRPr="004334FE" w:rsidRDefault="00BA3924" w:rsidP="006C62A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4ms DL Transmission Periodicity:</w:t>
            </w:r>
          </w:p>
          <w:p w14:paraId="263052E6" w14:textId="5BAC0D00" w:rsidR="00BA3924" w:rsidRPr="004334FE" w:rsidRDefault="00E172F0" w:rsidP="00BA3924">
            <w:pPr>
              <w:pStyle w:val="ListParagraph"/>
              <w:numPr>
                <w:ilvl w:val="2"/>
                <w:numId w:val="4"/>
              </w:numPr>
              <w:ind w:firstLineChars="0"/>
              <w:rPr>
                <w:rFonts w:eastAsia="SimSun"/>
                <w:szCs w:val="24"/>
                <w:lang w:eastAsia="zh-CN"/>
              </w:rPr>
            </w:pPr>
            <w:r w:rsidRPr="004334FE">
              <w:rPr>
                <w:rFonts w:eastAsia="SimSun"/>
                <w:szCs w:val="24"/>
                <w:lang w:eastAsia="zh-CN"/>
              </w:rPr>
              <w:t xml:space="preserve">Option 3a: </w:t>
            </w:r>
            <w:r w:rsidR="00BA3924" w:rsidRPr="004334FE">
              <w:rPr>
                <w:rFonts w:eastAsia="SimSun"/>
                <w:szCs w:val="24"/>
                <w:lang w:eastAsia="zh-CN"/>
              </w:rPr>
              <w:t>{</w:t>
            </w:r>
            <w:r w:rsidRPr="004334FE">
              <w:rPr>
                <w:rFonts w:eastAsia="SimSun"/>
                <w:szCs w:val="24"/>
                <w:lang w:eastAsia="zh-CN"/>
              </w:rPr>
              <w:t>2</w:t>
            </w:r>
            <w:r w:rsidR="00630AD6" w:rsidRPr="004334FE">
              <w:rPr>
                <w:rFonts w:eastAsia="SimSun"/>
                <w:szCs w:val="24"/>
                <w:lang w:eastAsia="zh-CN"/>
              </w:rPr>
              <w:t>,</w:t>
            </w:r>
            <w:r w:rsidRPr="004334FE">
              <w:rPr>
                <w:rFonts w:eastAsia="SimSun"/>
                <w:szCs w:val="24"/>
                <w:lang w:eastAsia="zh-CN"/>
              </w:rPr>
              <w:t>3</w:t>
            </w:r>
            <w:r w:rsidR="00630AD6" w:rsidRPr="004334FE">
              <w:rPr>
                <w:rFonts w:eastAsia="SimSun"/>
                <w:szCs w:val="24"/>
                <w:lang w:eastAsia="zh-CN"/>
              </w:rPr>
              <w:t>,</w:t>
            </w:r>
            <w:r w:rsidRPr="004334FE">
              <w:rPr>
                <w:rFonts w:eastAsia="SimSun"/>
                <w:szCs w:val="24"/>
                <w:lang w:eastAsia="zh-CN"/>
              </w:rPr>
              <w:t>5</w:t>
            </w:r>
            <w:r w:rsidR="00630AD6" w:rsidRPr="004334FE">
              <w:rPr>
                <w:rFonts w:eastAsia="SimSun"/>
                <w:szCs w:val="24"/>
                <w:lang w:eastAsia="zh-CN"/>
              </w:rPr>
              <w:t>,8</w:t>
            </w:r>
            <w:r w:rsidR="00BA3924" w:rsidRPr="004334FE">
              <w:rPr>
                <w:rFonts w:eastAsia="SimSun"/>
                <w:szCs w:val="24"/>
                <w:lang w:eastAsia="zh-CN"/>
              </w:rPr>
              <w:t>} Slots (</w:t>
            </w:r>
            <w:r w:rsidR="00630AD6" w:rsidRPr="004334FE">
              <w:rPr>
                <w:rFonts w:eastAsia="SimSun"/>
                <w:szCs w:val="24"/>
                <w:lang w:eastAsia="zh-CN"/>
              </w:rPr>
              <w:t>Apple</w:t>
            </w:r>
            <w:r w:rsidR="00BA3924" w:rsidRPr="004334FE">
              <w:rPr>
                <w:rFonts w:eastAsia="SimSun"/>
                <w:szCs w:val="24"/>
                <w:lang w:eastAsia="zh-CN"/>
              </w:rPr>
              <w:t>);</w:t>
            </w:r>
          </w:p>
          <w:p w14:paraId="298BA321" w14:textId="1B4F93A7" w:rsidR="00E172F0" w:rsidRPr="004334FE" w:rsidRDefault="00E172F0" w:rsidP="00E172F0">
            <w:pPr>
              <w:pStyle w:val="ListParagraph"/>
              <w:numPr>
                <w:ilvl w:val="2"/>
                <w:numId w:val="4"/>
              </w:numPr>
              <w:ind w:firstLineChars="0"/>
              <w:rPr>
                <w:rFonts w:eastAsia="SimSun"/>
                <w:szCs w:val="24"/>
                <w:lang w:eastAsia="zh-CN"/>
              </w:rPr>
            </w:pPr>
            <w:r w:rsidRPr="004334FE">
              <w:rPr>
                <w:rFonts w:eastAsia="SimSun"/>
                <w:szCs w:val="24"/>
                <w:lang w:eastAsia="zh-CN"/>
              </w:rPr>
              <w:t>Option 3b: {4,6,7,8} Slots (Apple);</w:t>
            </w:r>
          </w:p>
          <w:p w14:paraId="5676B9E0" w14:textId="4D4A1B04" w:rsidR="00BA3924" w:rsidRPr="004334FE" w:rsidRDefault="00BA3924" w:rsidP="00BA3924">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For </w:t>
            </w:r>
            <w:r w:rsidR="00076D23" w:rsidRPr="004334FE">
              <w:rPr>
                <w:rFonts w:eastAsia="SimSun"/>
                <w:szCs w:val="24"/>
                <w:lang w:eastAsia="zh-CN"/>
              </w:rPr>
              <w:t>2</w:t>
            </w:r>
            <w:r w:rsidRPr="004334FE">
              <w:rPr>
                <w:rFonts w:eastAsia="SimSun"/>
                <w:szCs w:val="24"/>
                <w:lang w:eastAsia="zh-CN"/>
              </w:rPr>
              <w:t>ms DL Transmission Periodicity:</w:t>
            </w:r>
          </w:p>
          <w:p w14:paraId="23C5B7D2" w14:textId="7278D14E" w:rsidR="00BA3924" w:rsidRPr="004334FE" w:rsidRDefault="00E172F0" w:rsidP="00BA3924">
            <w:pPr>
              <w:pStyle w:val="ListParagraph"/>
              <w:numPr>
                <w:ilvl w:val="2"/>
                <w:numId w:val="4"/>
              </w:numPr>
              <w:ind w:firstLineChars="0"/>
              <w:rPr>
                <w:rFonts w:eastAsia="SimSun"/>
                <w:szCs w:val="24"/>
                <w:lang w:eastAsia="zh-CN"/>
              </w:rPr>
            </w:pPr>
            <w:r w:rsidRPr="004334FE">
              <w:rPr>
                <w:rFonts w:eastAsia="SimSun"/>
                <w:szCs w:val="24"/>
                <w:lang w:eastAsia="zh-CN"/>
              </w:rPr>
              <w:t xml:space="preserve">Option 4: </w:t>
            </w:r>
            <w:r w:rsidR="00BA3924" w:rsidRPr="004334FE">
              <w:rPr>
                <w:rFonts w:eastAsia="SimSun"/>
                <w:szCs w:val="24"/>
                <w:lang w:eastAsia="zh-CN"/>
              </w:rPr>
              <w:t>{2,3</w:t>
            </w:r>
            <w:r w:rsidR="00076D23" w:rsidRPr="004334FE">
              <w:rPr>
                <w:rFonts w:eastAsia="SimSun"/>
                <w:szCs w:val="24"/>
                <w:lang w:eastAsia="zh-CN"/>
              </w:rPr>
              <w:t>,4</w:t>
            </w:r>
            <w:r w:rsidR="00BA3924" w:rsidRPr="004334FE">
              <w:rPr>
                <w:rFonts w:eastAsia="SimSun"/>
                <w:szCs w:val="24"/>
                <w:lang w:eastAsia="zh-CN"/>
              </w:rPr>
              <w:t>} Slots (</w:t>
            </w:r>
            <w:r w:rsidR="00076D23" w:rsidRPr="004334FE">
              <w:rPr>
                <w:rFonts w:eastAsia="SimSun"/>
                <w:szCs w:val="24"/>
                <w:lang w:eastAsia="zh-CN"/>
              </w:rPr>
              <w:t>Qualcomm</w:t>
            </w:r>
            <w:r w:rsidR="004117F5" w:rsidRPr="004334FE">
              <w:rPr>
                <w:rFonts w:eastAsia="SimSun"/>
                <w:szCs w:val="24"/>
                <w:lang w:eastAsia="zh-CN"/>
              </w:rPr>
              <w:t>, MediaTek</w:t>
            </w:r>
            <w:r w:rsidR="00BA3924" w:rsidRPr="004334FE">
              <w:rPr>
                <w:rFonts w:eastAsia="SimSun"/>
                <w:szCs w:val="24"/>
                <w:lang w:eastAsia="zh-CN"/>
              </w:rPr>
              <w:t>);</w:t>
            </w:r>
          </w:p>
          <w:p w14:paraId="18C6B63F" w14:textId="346B1CCE" w:rsidR="00BA3924" w:rsidRPr="004334FE" w:rsidRDefault="006002F3" w:rsidP="00D63A8F">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D63A8F" w:rsidRPr="004334FE">
              <w:rPr>
                <w:rFonts w:eastAsia="SimSun"/>
                <w:szCs w:val="24"/>
                <w:lang w:eastAsia="zh-CN"/>
              </w:rPr>
              <w:t>5</w:t>
            </w:r>
            <w:r w:rsidRPr="004334FE">
              <w:rPr>
                <w:rFonts w:eastAsia="SimSun"/>
                <w:szCs w:val="24"/>
                <w:lang w:eastAsia="zh-CN"/>
              </w:rPr>
              <w:t>: Do not introduce 1 slot to avoid LBT impact on TRS (assumed 2 slots) (Qualcomm);</w:t>
            </w:r>
          </w:p>
          <w:p w14:paraId="2472E3D0" w14:textId="77777777" w:rsidR="004B71A3" w:rsidRPr="004334FE" w:rsidRDefault="004B71A3" w:rsidP="004B71A3">
            <w:pPr>
              <w:spacing w:after="120"/>
              <w:rPr>
                <w:szCs w:val="24"/>
                <w:lang w:eastAsia="zh-CN"/>
              </w:rPr>
            </w:pPr>
          </w:p>
          <w:p w14:paraId="669A64A6" w14:textId="77777777" w:rsidR="004B71A3" w:rsidRPr="004334FE" w:rsidRDefault="004B71A3" w:rsidP="004B71A3">
            <w:pPr>
              <w:rPr>
                <w:b/>
                <w:u w:val="single"/>
                <w:lang w:eastAsia="ko-KR"/>
              </w:rPr>
            </w:pPr>
            <w:r w:rsidRPr="004334FE">
              <w:rPr>
                <w:b/>
                <w:u w:val="single"/>
                <w:lang w:eastAsia="ko-KR"/>
              </w:rPr>
              <w:t>Issue 2-3-7: Overall duration of the last slot in the COT:</w:t>
            </w:r>
          </w:p>
          <w:p w14:paraId="4C142D17" w14:textId="77777777" w:rsidR="004B71A3" w:rsidRPr="004334FE"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lastRenderedPageBreak/>
              <w:t>Proposals</w:t>
            </w:r>
          </w:p>
          <w:p w14:paraId="3D129DB4" w14:textId="77777777"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Fixed Length</w:t>
            </w:r>
          </w:p>
          <w:p w14:paraId="0E38CDC6" w14:textId="77777777" w:rsidR="004B71A3" w:rsidRPr="004334FE"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14 Symbols (Slot Pattern:10D2G2U) (Ericsson);</w:t>
            </w:r>
          </w:p>
          <w:p w14:paraId="343ACE11" w14:textId="77777777" w:rsidR="004B71A3" w:rsidRPr="004334FE"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1b: 7 Symbols (Apple);</w:t>
            </w:r>
          </w:p>
          <w:p w14:paraId="4F00314D" w14:textId="38DE5373" w:rsidR="004B71A3" w:rsidRPr="004334FE"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Random Length</w:t>
            </w:r>
            <w:r w:rsidR="00787010" w:rsidRPr="004334FE">
              <w:rPr>
                <w:rFonts w:eastAsia="SimSun"/>
                <w:szCs w:val="24"/>
                <w:lang w:eastAsia="zh-CN"/>
              </w:rPr>
              <w:t xml:space="preserve"> (Ericsson</w:t>
            </w:r>
            <w:r w:rsidR="005169C5" w:rsidRPr="004334FE">
              <w:rPr>
                <w:rFonts w:eastAsia="SimSun"/>
                <w:szCs w:val="24"/>
                <w:lang w:eastAsia="zh-CN"/>
              </w:rPr>
              <w:t>, Qualcomm</w:t>
            </w:r>
            <w:r w:rsidR="00787010" w:rsidRPr="004334FE">
              <w:rPr>
                <w:rFonts w:eastAsia="SimSun"/>
                <w:szCs w:val="24"/>
                <w:lang w:eastAsia="zh-CN"/>
              </w:rPr>
              <w:t>)</w:t>
            </w:r>
          </w:p>
          <w:p w14:paraId="5570299E" w14:textId="258D64BB" w:rsidR="004B71A3" w:rsidRPr="004334FE"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2a: {6,9,12,14} Symbols (Huawei</w:t>
            </w:r>
            <w:r w:rsidR="007750BE" w:rsidRPr="004334FE">
              <w:rPr>
                <w:rFonts w:eastAsia="SimSun"/>
                <w:szCs w:val="24"/>
                <w:lang w:eastAsia="zh-CN"/>
              </w:rPr>
              <w:t>, Intel</w:t>
            </w:r>
            <w:r w:rsidRPr="004334FE">
              <w:rPr>
                <w:rFonts w:eastAsia="SimSun"/>
                <w:szCs w:val="24"/>
                <w:lang w:eastAsia="zh-CN"/>
              </w:rPr>
              <w:t>)</w:t>
            </w:r>
          </w:p>
          <w:p w14:paraId="4AF979A6" w14:textId="77777777" w:rsidR="004B71A3" w:rsidRPr="004334FE"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2b: {9,12,14} Symbols (MediaTek);</w:t>
            </w:r>
          </w:p>
          <w:p w14:paraId="5FBCBAAE" w14:textId="5DCDB557" w:rsidR="004B71A3" w:rsidRPr="004334FE"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2c: {5-14} Symbols if Random COT&lt;Maximum COT, {5-7} Symbols if COT = Maximum COT (Qualcomm</w:t>
            </w:r>
            <w:r w:rsidR="007750BE" w:rsidRPr="004334FE">
              <w:rPr>
                <w:rFonts w:eastAsia="SimSun"/>
                <w:szCs w:val="24"/>
                <w:lang w:eastAsia="zh-CN"/>
              </w:rPr>
              <w:t>, Intel</w:t>
            </w:r>
            <w:r w:rsidR="00A34626" w:rsidRPr="004334FE">
              <w:rPr>
                <w:rFonts w:eastAsia="SimSun"/>
                <w:szCs w:val="24"/>
                <w:lang w:eastAsia="zh-CN"/>
              </w:rPr>
              <w:t>, MediaTek</w:t>
            </w:r>
            <w:r w:rsidRPr="004334FE">
              <w:rPr>
                <w:rFonts w:eastAsia="SimSun"/>
                <w:szCs w:val="24"/>
                <w:lang w:eastAsia="zh-CN"/>
              </w:rPr>
              <w:t>);</w:t>
            </w:r>
          </w:p>
          <w:p w14:paraId="3118CE8D" w14:textId="77777777" w:rsidR="004B71A3" w:rsidRPr="004334FE" w:rsidRDefault="004B71A3" w:rsidP="004B71A3">
            <w:pPr>
              <w:rPr>
                <w:bCs/>
                <w:i/>
                <w:iCs/>
                <w:color w:val="FF0000"/>
                <w:u w:val="single"/>
                <w:lang w:eastAsia="ko-KR"/>
              </w:rPr>
            </w:pPr>
            <w:r w:rsidRPr="004334FE">
              <w:rPr>
                <w:bCs/>
                <w:i/>
                <w:iCs/>
                <w:color w:val="FF0000"/>
                <w:u w:val="single"/>
                <w:lang w:eastAsia="ko-KR"/>
              </w:rPr>
              <w:t>Moderator comment: If the last slot in the COT coincides with the last slot in the FFP, some options above do not allow for enough idle time at the end of the COT to fulfil the semi-static channel access requirements.</w:t>
            </w:r>
          </w:p>
          <w:p w14:paraId="1FB8BDBC" w14:textId="77777777" w:rsidR="004B71A3" w:rsidRPr="004334FE" w:rsidRDefault="004B71A3" w:rsidP="004B71A3">
            <w:pPr>
              <w:rPr>
                <w:bCs/>
                <w:i/>
                <w:iCs/>
                <w:color w:val="FF0000"/>
                <w:u w:val="single"/>
                <w:lang w:eastAsia="ko-KR"/>
              </w:rPr>
            </w:pPr>
            <w:r w:rsidRPr="004334FE">
              <w:rPr>
                <w:bCs/>
                <w:i/>
                <w:iCs/>
                <w:color w:val="FF0000"/>
                <w:u w:val="single"/>
                <w:lang w:eastAsia="ko-KR"/>
              </w:rPr>
              <w:t>Idle Time is at least 100ns (rounded to 3 Symbols) for 2ms DL Transmission Periodicity, 200ns (rounded to 6 Symbols) for 4ms DL Transmission Periodicity;</w:t>
            </w:r>
          </w:p>
          <w:p w14:paraId="0C42DBEA" w14:textId="77777777" w:rsidR="0086083D" w:rsidRPr="004334FE" w:rsidRDefault="0086083D" w:rsidP="008608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4D506AB" w14:textId="0839AD01" w:rsidR="0086083D" w:rsidRPr="004334FE" w:rsidRDefault="0086083D" w:rsidP="0086083D">
            <w:pPr>
              <w:overflowPunct/>
              <w:autoSpaceDE/>
              <w:autoSpaceDN/>
              <w:adjustRightInd/>
              <w:spacing w:after="120"/>
              <w:textAlignment w:val="auto"/>
              <w:rPr>
                <w:rFonts w:eastAsia="SimSun"/>
                <w:szCs w:val="24"/>
                <w:lang w:eastAsia="zh-CN"/>
              </w:rPr>
            </w:pPr>
            <w:r w:rsidRPr="004334FE">
              <w:rPr>
                <w:rFonts w:eastAsia="SimSun"/>
                <w:szCs w:val="24"/>
                <w:lang w:eastAsia="zh-CN"/>
              </w:rPr>
              <w:t xml:space="preserve">The length of the last slot in the COT </w:t>
            </w:r>
            <w:r w:rsidR="00DD1FEE" w:rsidRPr="004334FE">
              <w:rPr>
                <w:rFonts w:eastAsia="SimSun"/>
                <w:szCs w:val="24"/>
                <w:lang w:eastAsia="zh-CN"/>
              </w:rPr>
              <w:t xml:space="preserve">has conditions when </w:t>
            </w:r>
            <w:r w:rsidRPr="004334FE">
              <w:rPr>
                <w:rFonts w:eastAsia="SimSun"/>
                <w:szCs w:val="24"/>
                <w:lang w:eastAsia="zh-CN"/>
              </w:rPr>
              <w:t xml:space="preserve">it coincides with the last slot in the </w:t>
            </w:r>
            <w:r w:rsidR="00DD1FEE" w:rsidRPr="004334FE">
              <w:rPr>
                <w:rFonts w:eastAsia="SimSun"/>
                <w:szCs w:val="24"/>
                <w:lang w:eastAsia="zh-CN"/>
              </w:rPr>
              <w:t>FFP</w:t>
            </w:r>
            <w:r w:rsidR="004E2571" w:rsidRPr="004334FE">
              <w:rPr>
                <w:rFonts w:eastAsia="SimSun"/>
                <w:szCs w:val="24"/>
                <w:lang w:eastAsia="zh-CN"/>
              </w:rPr>
              <w:t xml:space="preserve">. According to the choice to be made on Issue 2-1-2, </w:t>
            </w:r>
            <w:r w:rsidR="009D61FE" w:rsidRPr="004334FE">
              <w:rPr>
                <w:rFonts w:eastAsia="SimSun"/>
                <w:szCs w:val="24"/>
                <w:lang w:eastAsia="zh-CN"/>
              </w:rPr>
              <w:t>we can have two scenarios, and companies are encouraged to express their preferences</w:t>
            </w:r>
          </w:p>
          <w:p w14:paraId="7BFB4FE3" w14:textId="07383F77" w:rsidR="0086083D" w:rsidRPr="004334FE" w:rsidRDefault="004E2571" w:rsidP="0086083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If </w:t>
            </w:r>
            <w:r w:rsidR="0086150F" w:rsidRPr="004334FE">
              <w:rPr>
                <w:rFonts w:eastAsia="SimSun"/>
                <w:szCs w:val="24"/>
                <w:lang w:eastAsia="zh-CN"/>
              </w:rPr>
              <w:t xml:space="preserve">the set of </w:t>
            </w:r>
            <w:r w:rsidR="00F2190A" w:rsidRPr="004334FE">
              <w:rPr>
                <w:rFonts w:eastAsia="SimSun"/>
                <w:szCs w:val="24"/>
                <w:lang w:eastAsia="zh-CN"/>
              </w:rPr>
              <w:t xml:space="preserve">possible </w:t>
            </w:r>
            <w:r w:rsidR="0086150F" w:rsidRPr="004334FE">
              <w:rPr>
                <w:rFonts w:eastAsia="SimSun"/>
                <w:szCs w:val="24"/>
                <w:lang w:eastAsia="zh-CN"/>
              </w:rPr>
              <w:t>COT</w:t>
            </w:r>
            <w:r w:rsidR="00F2190A" w:rsidRPr="004334FE">
              <w:rPr>
                <w:rFonts w:eastAsia="SimSun"/>
                <w:szCs w:val="24"/>
                <w:lang w:eastAsia="zh-CN"/>
              </w:rPr>
              <w:t>s</w:t>
            </w:r>
            <w:r w:rsidR="0086150F" w:rsidRPr="004334FE">
              <w:rPr>
                <w:rFonts w:eastAsia="SimSun"/>
                <w:szCs w:val="24"/>
                <w:lang w:eastAsia="zh-CN"/>
              </w:rPr>
              <w:t xml:space="preserve"> </w:t>
            </w:r>
            <w:r w:rsidR="009147AC" w:rsidRPr="004334FE">
              <w:rPr>
                <w:rFonts w:eastAsia="SimSun"/>
                <w:szCs w:val="24"/>
                <w:lang w:eastAsia="zh-CN"/>
              </w:rPr>
              <w:t xml:space="preserve">does not </w:t>
            </w:r>
            <w:r w:rsidR="0086150F" w:rsidRPr="004334FE">
              <w:rPr>
                <w:rFonts w:eastAsia="SimSun"/>
                <w:szCs w:val="24"/>
                <w:lang w:eastAsia="zh-CN"/>
              </w:rPr>
              <w:t>include Max</w:t>
            </w:r>
            <w:r w:rsidR="00F2190A" w:rsidRPr="004334FE">
              <w:rPr>
                <w:rFonts w:eastAsia="SimSun"/>
                <w:szCs w:val="24"/>
                <w:lang w:eastAsia="zh-CN"/>
              </w:rPr>
              <w:t xml:space="preserve"> </w:t>
            </w:r>
            <w:r w:rsidR="0086150F" w:rsidRPr="004334FE">
              <w:rPr>
                <w:rFonts w:eastAsia="SimSun"/>
                <w:szCs w:val="24"/>
                <w:lang w:eastAsia="zh-CN"/>
              </w:rPr>
              <w:t>COT</w:t>
            </w:r>
            <w:r w:rsidR="00F2190A" w:rsidRPr="004334FE">
              <w:rPr>
                <w:rFonts w:eastAsia="SimSun"/>
                <w:szCs w:val="24"/>
                <w:lang w:eastAsia="zh-CN"/>
              </w:rPr>
              <w:t>:</w:t>
            </w:r>
          </w:p>
          <w:p w14:paraId="49B63DEC" w14:textId="54DBC72A" w:rsidR="00F2190A" w:rsidRPr="004334FE" w:rsidRDefault="00F2190A" w:rsidP="00F2190A">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6803DA" w:rsidRPr="004334FE">
              <w:rPr>
                <w:rFonts w:eastAsia="SimSun"/>
                <w:szCs w:val="24"/>
                <w:lang w:eastAsia="zh-CN"/>
              </w:rPr>
              <w:t>1</w:t>
            </w:r>
            <w:r w:rsidRPr="004334FE">
              <w:rPr>
                <w:rFonts w:eastAsia="SimSun"/>
                <w:szCs w:val="24"/>
                <w:lang w:eastAsia="zh-CN"/>
              </w:rPr>
              <w:t>a: {6,9,12,14} Symbols (Huawei, Intel)</w:t>
            </w:r>
          </w:p>
          <w:p w14:paraId="3C5A93E6" w14:textId="2DB13440" w:rsidR="006803DA" w:rsidRPr="004334FE" w:rsidRDefault="006803DA" w:rsidP="00F2190A">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1c: {5-14} Symbols (Qualcomm</w:t>
            </w:r>
            <w:r w:rsidR="00E55716" w:rsidRPr="004334FE">
              <w:rPr>
                <w:rFonts w:eastAsia="SimSun"/>
                <w:szCs w:val="24"/>
                <w:lang w:eastAsia="zh-CN"/>
              </w:rPr>
              <w:t>, MediaTek</w:t>
            </w:r>
            <w:r w:rsidRPr="004334FE">
              <w:rPr>
                <w:rFonts w:eastAsia="SimSun"/>
                <w:szCs w:val="24"/>
                <w:lang w:eastAsia="zh-CN"/>
              </w:rPr>
              <w:t>)</w:t>
            </w:r>
          </w:p>
          <w:p w14:paraId="0B8CBCAF" w14:textId="06FD002D" w:rsidR="0086150F" w:rsidRPr="004334FE" w:rsidRDefault="0086150F" w:rsidP="0086083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If the </w:t>
            </w:r>
            <w:r w:rsidR="00F2190A" w:rsidRPr="004334FE">
              <w:rPr>
                <w:rFonts w:eastAsia="SimSun"/>
                <w:szCs w:val="24"/>
                <w:lang w:eastAsia="zh-CN"/>
              </w:rPr>
              <w:t xml:space="preserve">set of </w:t>
            </w:r>
            <w:r w:rsidRPr="004334FE">
              <w:rPr>
                <w:rFonts w:eastAsia="SimSun"/>
                <w:szCs w:val="24"/>
                <w:lang w:eastAsia="zh-CN"/>
              </w:rPr>
              <w:t xml:space="preserve">possible </w:t>
            </w:r>
            <w:r w:rsidR="00F2190A" w:rsidRPr="004334FE">
              <w:rPr>
                <w:rFonts w:eastAsia="SimSun"/>
                <w:szCs w:val="24"/>
                <w:lang w:eastAsia="zh-CN"/>
              </w:rPr>
              <w:t>COTs include</w:t>
            </w:r>
            <w:r w:rsidR="009147AC" w:rsidRPr="004334FE">
              <w:rPr>
                <w:rFonts w:eastAsia="SimSun"/>
                <w:szCs w:val="24"/>
                <w:lang w:eastAsia="zh-CN"/>
              </w:rPr>
              <w:t>s</w:t>
            </w:r>
            <w:r w:rsidR="00F2190A" w:rsidRPr="004334FE">
              <w:rPr>
                <w:rFonts w:eastAsia="SimSun"/>
                <w:szCs w:val="24"/>
                <w:lang w:eastAsia="zh-CN"/>
              </w:rPr>
              <w:t xml:space="preserve"> Max COT:</w:t>
            </w:r>
          </w:p>
          <w:p w14:paraId="41FBEDF7" w14:textId="40A1AC62" w:rsidR="009147AC" w:rsidRPr="004334FE" w:rsidRDefault="009147AC" w:rsidP="009147AC">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1b: 7 Symbols (Apple);</w:t>
            </w:r>
          </w:p>
          <w:p w14:paraId="66FAA4B9" w14:textId="0FF3D76B" w:rsidR="00422AE2" w:rsidRPr="004334FE" w:rsidRDefault="00F2190A" w:rsidP="00DA0C2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2c: {5-14} Symbols if Random COT&lt;Maximum COT, {5-7} Symbols if COT = Maximum COT (Qualcomm, Intel</w:t>
            </w:r>
            <w:r w:rsidR="00056BCC" w:rsidRPr="004334FE">
              <w:rPr>
                <w:rFonts w:eastAsia="SimSun"/>
                <w:szCs w:val="24"/>
                <w:lang w:eastAsia="zh-CN"/>
              </w:rPr>
              <w:t>, MediaTek</w:t>
            </w:r>
            <w:r w:rsidRPr="004334FE">
              <w:rPr>
                <w:rFonts w:eastAsia="SimSun"/>
                <w:szCs w:val="24"/>
                <w:lang w:eastAsia="zh-CN"/>
              </w:rPr>
              <w:t>);</w:t>
            </w:r>
          </w:p>
          <w:p w14:paraId="5DA666AF" w14:textId="77777777" w:rsidR="004B71A3" w:rsidRPr="004334FE" w:rsidRDefault="004B71A3" w:rsidP="004B71A3">
            <w:pPr>
              <w:rPr>
                <w:i/>
                <w:iCs/>
                <w:szCs w:val="24"/>
                <w:lang w:eastAsia="zh-CN"/>
              </w:rPr>
            </w:pPr>
          </w:p>
          <w:p w14:paraId="53BE30B3" w14:textId="77777777" w:rsidR="004B71A3" w:rsidRPr="004334FE" w:rsidRDefault="004B71A3" w:rsidP="004B71A3">
            <w:pPr>
              <w:rPr>
                <w:b/>
                <w:u w:val="single"/>
                <w:lang w:eastAsia="ko-KR"/>
              </w:rPr>
            </w:pPr>
            <w:r w:rsidRPr="004334FE">
              <w:rPr>
                <w:b/>
                <w:u w:val="single"/>
                <w:lang w:eastAsia="ko-KR"/>
              </w:rPr>
              <w:t>Issue 2-3-9: DL Transmission Model Parameters</w:t>
            </w:r>
          </w:p>
          <w:p w14:paraId="61329127" w14:textId="77777777" w:rsidR="004B71A3" w:rsidRPr="004334FE"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A0172FC" w14:textId="66F74F94" w:rsidR="004B71A3" w:rsidRPr="004334FE" w:rsidRDefault="00B05A04" w:rsidP="00175FA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Keep d</w:t>
            </w:r>
            <w:r w:rsidR="002C3881" w:rsidRPr="004334FE">
              <w:rPr>
                <w:rFonts w:eastAsia="SimSun"/>
                <w:szCs w:val="24"/>
                <w:lang w:eastAsia="zh-CN"/>
              </w:rPr>
              <w:t>iscuss</w:t>
            </w:r>
            <w:r w:rsidRPr="004334FE">
              <w:rPr>
                <w:rFonts w:eastAsia="SimSun"/>
                <w:szCs w:val="24"/>
                <w:lang w:eastAsia="zh-CN"/>
              </w:rPr>
              <w:t>ing</w:t>
            </w:r>
            <w:r w:rsidR="002C3881" w:rsidRPr="004334FE">
              <w:rPr>
                <w:rFonts w:eastAsia="SimSun"/>
                <w:szCs w:val="24"/>
                <w:lang w:eastAsia="zh-CN"/>
              </w:rPr>
              <w:t xml:space="preserve"> in the second round;</w:t>
            </w:r>
          </w:p>
        </w:tc>
      </w:tr>
      <w:bookmarkEnd w:id="1"/>
    </w:tbl>
    <w:p w14:paraId="18553942" w14:textId="77777777" w:rsidR="00DD19DE" w:rsidRPr="004334FE" w:rsidRDefault="00DD19DE" w:rsidP="00DD19DE">
      <w:pPr>
        <w:rPr>
          <w:i/>
          <w:color w:val="0070C0"/>
          <w:lang w:val="en-US" w:eastAsia="zh-CN"/>
        </w:rPr>
      </w:pPr>
    </w:p>
    <w:p w14:paraId="69F4983F" w14:textId="77777777" w:rsidR="00962108" w:rsidRPr="004334FE" w:rsidRDefault="00962108" w:rsidP="00962108">
      <w:pPr>
        <w:rPr>
          <w:i/>
          <w:color w:val="0070C0"/>
          <w:lang w:val="en-US" w:eastAsia="zh-CN"/>
        </w:rPr>
      </w:pPr>
      <w:r w:rsidRPr="004334FE">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4334FE" w14:paraId="0E4449F8" w14:textId="77777777" w:rsidTr="00F06DFD">
        <w:trPr>
          <w:trHeight w:val="744"/>
        </w:trPr>
        <w:tc>
          <w:tcPr>
            <w:tcW w:w="1395" w:type="dxa"/>
          </w:tcPr>
          <w:p w14:paraId="6781A484" w14:textId="77777777" w:rsidR="00962108" w:rsidRPr="004334FE" w:rsidRDefault="00962108" w:rsidP="00F06DFD">
            <w:pPr>
              <w:rPr>
                <w:rFonts w:eastAsiaTheme="minorEastAsia"/>
                <w:b/>
                <w:bCs/>
                <w:color w:val="0070C0"/>
                <w:lang w:val="en-US" w:eastAsia="zh-CN"/>
              </w:rPr>
            </w:pPr>
          </w:p>
        </w:tc>
        <w:tc>
          <w:tcPr>
            <w:tcW w:w="4554" w:type="dxa"/>
          </w:tcPr>
          <w:p w14:paraId="739150EA" w14:textId="77777777" w:rsidR="00962108" w:rsidRPr="004334FE" w:rsidRDefault="00962108" w:rsidP="00F06DFD">
            <w:pPr>
              <w:rPr>
                <w:rFonts w:eastAsiaTheme="minorEastAsia"/>
                <w:b/>
                <w:bCs/>
                <w:color w:val="0070C0"/>
                <w:lang w:val="en-US" w:eastAsia="zh-CN"/>
              </w:rPr>
            </w:pPr>
            <w:r w:rsidRPr="004334FE">
              <w:rPr>
                <w:rFonts w:eastAsiaTheme="minorEastAsia" w:hint="eastAsia"/>
                <w:b/>
                <w:bCs/>
                <w:color w:val="0070C0"/>
                <w:lang w:val="en-US" w:eastAsia="zh-CN"/>
              </w:rPr>
              <w:t xml:space="preserve">WF/LS t-doc Title </w:t>
            </w:r>
          </w:p>
        </w:tc>
        <w:tc>
          <w:tcPr>
            <w:tcW w:w="2932" w:type="dxa"/>
          </w:tcPr>
          <w:p w14:paraId="28DA0F9B" w14:textId="77777777" w:rsidR="00962108" w:rsidRPr="004334FE" w:rsidRDefault="00962108" w:rsidP="00F06DFD">
            <w:pPr>
              <w:rPr>
                <w:rFonts w:eastAsiaTheme="minorEastAsia"/>
                <w:b/>
                <w:bCs/>
                <w:color w:val="0070C0"/>
                <w:lang w:val="en-US" w:eastAsia="zh-CN"/>
              </w:rPr>
            </w:pPr>
            <w:r w:rsidRPr="004334FE">
              <w:rPr>
                <w:rFonts w:eastAsiaTheme="minorEastAsia" w:hint="eastAsia"/>
                <w:b/>
                <w:bCs/>
                <w:color w:val="0070C0"/>
                <w:lang w:val="en-US" w:eastAsia="zh-CN"/>
              </w:rPr>
              <w:t>Assigned Company,</w:t>
            </w:r>
          </w:p>
          <w:p w14:paraId="509564AE" w14:textId="77777777" w:rsidR="00962108" w:rsidRPr="004334FE" w:rsidRDefault="00962108" w:rsidP="00F06DFD">
            <w:pPr>
              <w:rPr>
                <w:rFonts w:eastAsiaTheme="minorEastAsia"/>
                <w:b/>
                <w:bCs/>
                <w:color w:val="0070C0"/>
                <w:lang w:val="en-US" w:eastAsia="zh-CN"/>
              </w:rPr>
            </w:pPr>
            <w:r w:rsidRPr="004334FE">
              <w:rPr>
                <w:rFonts w:eastAsiaTheme="minorEastAsia" w:hint="eastAsia"/>
                <w:b/>
                <w:bCs/>
                <w:color w:val="0070C0"/>
                <w:lang w:val="en-US" w:eastAsia="zh-CN"/>
              </w:rPr>
              <w:t>WF or LS lead</w:t>
            </w:r>
          </w:p>
        </w:tc>
      </w:tr>
      <w:tr w:rsidR="00962108" w:rsidRPr="004334FE" w14:paraId="5204AEC9" w14:textId="77777777" w:rsidTr="00F06DFD">
        <w:trPr>
          <w:trHeight w:val="358"/>
        </w:trPr>
        <w:tc>
          <w:tcPr>
            <w:tcW w:w="1395" w:type="dxa"/>
          </w:tcPr>
          <w:p w14:paraId="6CD67201" w14:textId="77777777" w:rsidR="00962108" w:rsidRPr="004334FE" w:rsidRDefault="00962108" w:rsidP="00F06DFD">
            <w:pPr>
              <w:rPr>
                <w:rFonts w:eastAsiaTheme="minorEastAsia"/>
                <w:color w:val="0070C0"/>
                <w:lang w:val="en-US" w:eastAsia="zh-CN"/>
              </w:rPr>
            </w:pPr>
            <w:r w:rsidRPr="004334FE">
              <w:rPr>
                <w:rFonts w:eastAsiaTheme="minorEastAsia" w:hint="eastAsia"/>
                <w:color w:val="0070C0"/>
                <w:lang w:val="en-US" w:eastAsia="zh-CN"/>
              </w:rPr>
              <w:t>#1</w:t>
            </w:r>
          </w:p>
        </w:tc>
        <w:tc>
          <w:tcPr>
            <w:tcW w:w="4554" w:type="dxa"/>
          </w:tcPr>
          <w:p w14:paraId="79E07211" w14:textId="77777777" w:rsidR="00962108" w:rsidRPr="004334FE" w:rsidRDefault="00962108" w:rsidP="00F06DFD">
            <w:pPr>
              <w:rPr>
                <w:rFonts w:eastAsiaTheme="minorEastAsia"/>
                <w:color w:val="0070C0"/>
                <w:lang w:val="en-US" w:eastAsia="zh-CN"/>
              </w:rPr>
            </w:pPr>
          </w:p>
        </w:tc>
        <w:tc>
          <w:tcPr>
            <w:tcW w:w="2932" w:type="dxa"/>
          </w:tcPr>
          <w:p w14:paraId="3284F0FC" w14:textId="77777777" w:rsidR="00962108" w:rsidRPr="004334FE" w:rsidRDefault="00962108" w:rsidP="00F06DFD">
            <w:pPr>
              <w:spacing w:after="0"/>
              <w:rPr>
                <w:rFonts w:eastAsiaTheme="minorEastAsia"/>
                <w:color w:val="0070C0"/>
                <w:lang w:val="en-US" w:eastAsia="zh-CN"/>
              </w:rPr>
            </w:pPr>
          </w:p>
          <w:p w14:paraId="311DC24C" w14:textId="77777777" w:rsidR="00962108" w:rsidRPr="004334FE" w:rsidRDefault="00962108" w:rsidP="00F06DFD">
            <w:pPr>
              <w:spacing w:after="0"/>
              <w:rPr>
                <w:rFonts w:eastAsiaTheme="minorEastAsia"/>
                <w:color w:val="0070C0"/>
                <w:lang w:val="en-US" w:eastAsia="zh-CN"/>
              </w:rPr>
            </w:pPr>
          </w:p>
          <w:p w14:paraId="5DB3B3C7" w14:textId="77777777" w:rsidR="00962108" w:rsidRPr="004334FE" w:rsidRDefault="00962108" w:rsidP="00F06DFD">
            <w:pPr>
              <w:rPr>
                <w:rFonts w:eastAsiaTheme="minorEastAsia"/>
                <w:color w:val="0070C0"/>
                <w:lang w:val="en-US" w:eastAsia="zh-CN"/>
              </w:rPr>
            </w:pPr>
          </w:p>
        </w:tc>
      </w:tr>
    </w:tbl>
    <w:p w14:paraId="10500C4D" w14:textId="77777777" w:rsidR="00962108" w:rsidRPr="004334FE" w:rsidRDefault="00962108" w:rsidP="00DD19DE">
      <w:pPr>
        <w:rPr>
          <w:i/>
          <w:color w:val="0070C0"/>
          <w:lang w:val="en-US" w:eastAsia="zh-CN"/>
        </w:rPr>
      </w:pPr>
    </w:p>
    <w:p w14:paraId="18825DD7" w14:textId="77777777" w:rsidR="00DD19DE" w:rsidRPr="004334FE" w:rsidRDefault="00DD19DE">
      <w:pPr>
        <w:pStyle w:val="Heading3"/>
        <w:rPr>
          <w:sz w:val="24"/>
          <w:szCs w:val="16"/>
        </w:rPr>
      </w:pPr>
      <w:r w:rsidRPr="004334FE">
        <w:rPr>
          <w:sz w:val="24"/>
          <w:szCs w:val="16"/>
        </w:rPr>
        <w:t>CRs/TPs</w:t>
      </w:r>
    </w:p>
    <w:p w14:paraId="5C56B1CF" w14:textId="77777777" w:rsidR="00DD19DE" w:rsidRPr="004334FE" w:rsidRDefault="00DD19DE" w:rsidP="00DD19DE">
      <w:pPr>
        <w:rPr>
          <w:i/>
          <w:color w:val="0070C0"/>
          <w:lang w:val="en-US"/>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r w:rsidRPr="004334F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DD19DE" w:rsidRPr="004334FE" w14:paraId="39BA9302" w14:textId="77777777" w:rsidTr="00F06DFD">
        <w:tc>
          <w:tcPr>
            <w:tcW w:w="1242" w:type="dxa"/>
          </w:tcPr>
          <w:p w14:paraId="04F02E97" w14:textId="77777777" w:rsidR="00DD19DE" w:rsidRPr="004334FE" w:rsidRDefault="00DD19DE" w:rsidP="00F06DFD">
            <w:pPr>
              <w:rPr>
                <w:rFonts w:eastAsiaTheme="minorEastAsia"/>
                <w:b/>
                <w:bCs/>
                <w:color w:val="0070C0"/>
                <w:lang w:val="en-US" w:eastAsia="zh-CN"/>
              </w:rPr>
            </w:pPr>
            <w:r w:rsidRPr="004334FE">
              <w:rPr>
                <w:rFonts w:eastAsiaTheme="minorEastAsia"/>
                <w:b/>
                <w:bCs/>
                <w:color w:val="0070C0"/>
                <w:lang w:val="en-US" w:eastAsia="zh-CN"/>
              </w:rPr>
              <w:lastRenderedPageBreak/>
              <w:t>CR/TP number</w:t>
            </w:r>
          </w:p>
        </w:tc>
        <w:tc>
          <w:tcPr>
            <w:tcW w:w="8615" w:type="dxa"/>
          </w:tcPr>
          <w:p w14:paraId="0D3808E9" w14:textId="6F69636A" w:rsidR="00DD19DE" w:rsidRPr="004334FE" w:rsidRDefault="00DD19DE" w:rsidP="00B24CA0">
            <w:pPr>
              <w:rPr>
                <w:rFonts w:eastAsia="MS Mincho"/>
                <w:b/>
                <w:bCs/>
                <w:color w:val="0070C0"/>
                <w:lang w:val="en-US" w:eastAsia="zh-CN"/>
              </w:rPr>
            </w:pPr>
            <w:r w:rsidRPr="004334FE">
              <w:rPr>
                <w:b/>
                <w:bCs/>
                <w:color w:val="0070C0"/>
                <w:lang w:val="en-US" w:eastAsia="zh-CN"/>
              </w:rPr>
              <w:t xml:space="preserve">CRs/TPs </w:t>
            </w:r>
            <w:r w:rsidRPr="004334FE">
              <w:rPr>
                <w:rFonts w:eastAsiaTheme="minorEastAsia"/>
                <w:b/>
                <w:bCs/>
                <w:color w:val="0070C0"/>
                <w:lang w:val="en-US" w:eastAsia="zh-CN"/>
              </w:rPr>
              <w:t xml:space="preserve">Status update </w:t>
            </w:r>
            <w:r w:rsidR="00B24CA0"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DD19DE" w:rsidRPr="004334FE" w14:paraId="382FF071" w14:textId="77777777" w:rsidTr="00F06DFD">
        <w:tc>
          <w:tcPr>
            <w:tcW w:w="1242" w:type="dxa"/>
          </w:tcPr>
          <w:p w14:paraId="45A68EB1" w14:textId="77777777" w:rsidR="00DD19DE" w:rsidRPr="004334FE" w:rsidRDefault="00DD19DE" w:rsidP="00F06DFD">
            <w:pPr>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6BF885BF" w14:textId="1F6B3A1E" w:rsidR="00DD19DE" w:rsidRPr="004334FE" w:rsidRDefault="001A59CB" w:rsidP="00F06DFD">
            <w:pPr>
              <w:rPr>
                <w:rFonts w:eastAsiaTheme="minorEastAsia"/>
                <w:color w:val="0070C0"/>
                <w:lang w:val="en-US" w:eastAsia="zh-CN"/>
              </w:rPr>
            </w:pPr>
            <w:r w:rsidRPr="004334FE">
              <w:rPr>
                <w:rFonts w:eastAsiaTheme="minorEastAsia" w:hint="eastAsia"/>
                <w:i/>
                <w:color w:val="0070C0"/>
                <w:lang w:val="en-US" w:eastAsia="zh-CN"/>
              </w:rPr>
              <w:t>Based on 1</w:t>
            </w:r>
            <w:r w:rsidRPr="004334FE">
              <w:rPr>
                <w:rFonts w:eastAsiaTheme="minorEastAsia" w:hint="eastAsia"/>
                <w:i/>
                <w:color w:val="0070C0"/>
                <w:vertAlign w:val="superscript"/>
                <w:lang w:val="en-US" w:eastAsia="zh-CN"/>
              </w:rPr>
              <w:t>st</w:t>
            </w:r>
            <w:r w:rsidRPr="004334FE">
              <w:rPr>
                <w:rFonts w:eastAsiaTheme="minorEastAsia" w:hint="eastAsia"/>
                <w:i/>
                <w:color w:val="0070C0"/>
                <w:lang w:val="en-US" w:eastAsia="zh-CN"/>
              </w:rPr>
              <w:t xml:space="preserve"> </w:t>
            </w:r>
            <w:r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Pr="004334FE">
              <w:rPr>
                <w:rFonts w:eastAsiaTheme="minorEastAsia"/>
                <w:i/>
                <w:color w:val="0070C0"/>
                <w:lang w:val="en-US" w:eastAsia="zh-CN"/>
              </w:rPr>
              <w:t>can recommend the next steps such as “agreeable”, “to be revised”</w:t>
            </w:r>
          </w:p>
        </w:tc>
      </w:tr>
    </w:tbl>
    <w:p w14:paraId="2227E2DD" w14:textId="77777777" w:rsidR="00DD19DE" w:rsidRPr="004334FE" w:rsidRDefault="00DD19DE" w:rsidP="00DD19DE">
      <w:pPr>
        <w:rPr>
          <w:color w:val="0070C0"/>
          <w:lang w:val="en-US" w:eastAsia="zh-CN"/>
        </w:rPr>
      </w:pPr>
    </w:p>
    <w:p w14:paraId="4C2511FD" w14:textId="2E546ECB" w:rsidR="00706FB9" w:rsidRPr="004334FE" w:rsidRDefault="00DD19DE" w:rsidP="00706FB9">
      <w:pPr>
        <w:pStyle w:val="Heading2"/>
      </w:pPr>
      <w:r w:rsidRPr="004334FE">
        <w:rPr>
          <w:rFonts w:hint="eastAsia"/>
        </w:rPr>
        <w:t>Discussion on 2nd round</w:t>
      </w:r>
      <w:r w:rsidRPr="004334FE">
        <w:t xml:space="preserve"> (if applicable)</w:t>
      </w:r>
    </w:p>
    <w:p w14:paraId="452FF492" w14:textId="77777777" w:rsidR="00706FB9" w:rsidRPr="004334FE" w:rsidRDefault="00706FB9" w:rsidP="00706FB9">
      <w:pPr>
        <w:pStyle w:val="Heading3"/>
        <w:rPr>
          <w:sz w:val="24"/>
          <w:szCs w:val="16"/>
        </w:rPr>
      </w:pPr>
      <w:r w:rsidRPr="004334FE">
        <w:rPr>
          <w:sz w:val="24"/>
          <w:szCs w:val="16"/>
        </w:rPr>
        <w:t xml:space="preserve">Details of NR-U Demodulation Perfomance Tests </w:t>
      </w:r>
    </w:p>
    <w:p w14:paraId="4C0E2CA4" w14:textId="77777777" w:rsidR="00706FB9" w:rsidRPr="004334FE" w:rsidRDefault="00706FB9" w:rsidP="00706FB9">
      <w:pPr>
        <w:rPr>
          <w:b/>
          <w:u w:val="single"/>
          <w:lang w:eastAsia="ko-KR"/>
        </w:rPr>
      </w:pPr>
    </w:p>
    <w:p w14:paraId="7107DDB8" w14:textId="0B155297" w:rsidR="00706FB9" w:rsidRPr="004334FE" w:rsidRDefault="00706FB9" w:rsidP="00706FB9">
      <w:pPr>
        <w:rPr>
          <w:b/>
          <w:u w:val="single"/>
          <w:lang w:eastAsia="ko-KR"/>
        </w:rPr>
      </w:pPr>
      <w:r w:rsidRPr="004334FE">
        <w:rPr>
          <w:b/>
          <w:u w:val="single"/>
          <w:lang w:eastAsia="ko-KR"/>
        </w:rPr>
        <w:t xml:space="preserve">Issue 2-1-3: Whether to define a single set of PDSCH Requirements for the unlicensed cell, for both scenario A and C. </w:t>
      </w:r>
    </w:p>
    <w:p w14:paraId="55D1C198"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AFCD7D5"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(Huawei);</w:t>
      </w:r>
    </w:p>
    <w:p w14:paraId="00F0EAA3"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Yes, if the simulation assumptions are the same (Apple, Qualcomm);</w:t>
      </w:r>
    </w:p>
    <w:p w14:paraId="35662431" w14:textId="07807554"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D92CB8">
        <w:rPr>
          <w:rFonts w:eastAsia="SimSun"/>
          <w:szCs w:val="24"/>
          <w:lang w:eastAsia="zh-CN"/>
        </w:rPr>
        <w:t>3</w:t>
      </w:r>
      <w:r w:rsidRPr="004334FE">
        <w:rPr>
          <w:rFonts w:eastAsia="SimSun"/>
          <w:szCs w:val="24"/>
          <w:lang w:eastAsia="zh-CN"/>
        </w:rPr>
        <w:t>: Further discuss (Ericsson, Intel);</w:t>
      </w:r>
    </w:p>
    <w:p w14:paraId="2A872F64" w14:textId="77777777" w:rsidR="00706FB9" w:rsidRPr="004334FE" w:rsidRDefault="00706FB9" w:rsidP="00706FB9">
      <w:pPr>
        <w:spacing w:after="120"/>
        <w:rPr>
          <w:szCs w:val="24"/>
          <w:lang w:eastAsia="zh-CN"/>
        </w:rPr>
      </w:pPr>
      <w:r w:rsidRPr="004334FE">
        <w:rPr>
          <w:szCs w:val="24"/>
          <w:lang w:eastAsia="zh-CN"/>
        </w:rPr>
        <w:t>Moderator comment: The WF from the previous meeting listed “Define requirements for the unlicensed CC, and apply to both Scenario A and C”, bit it is at least the moderator’s understanding that this was dealing with which scenarios to be tested and not whether these different scenarios should have the same requirements.</w:t>
      </w:r>
    </w:p>
    <w:p w14:paraId="53D74153" w14:textId="23AEE3D4" w:rsidR="00706FB9" w:rsidRPr="004334FE" w:rsidRDefault="00706FB9" w:rsidP="00706FB9">
      <w:pPr>
        <w:spacing w:after="120"/>
        <w:rPr>
          <w:szCs w:val="24"/>
          <w:lang w:eastAsia="zh-CN"/>
        </w:rPr>
      </w:pPr>
      <w:r w:rsidRPr="004334FE">
        <w:rPr>
          <w:szCs w:val="24"/>
          <w:lang w:eastAsia="zh-CN"/>
        </w:rPr>
        <w:t>Details for these scenarios were listed as FFS, so it follows that the requirements might be different if the details are not aligned.</w:t>
      </w:r>
    </w:p>
    <w:p w14:paraId="03F1F4DB"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44B3804" w14:textId="674785EA"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Can we agree to define a single set of PDSCH Requirements for the unlicensed CC for Scenario A and for Scenario C, only if the test setup </w:t>
      </w:r>
      <w:r w:rsidR="005B352E">
        <w:rPr>
          <w:rFonts w:eastAsia="SimSun"/>
          <w:b/>
          <w:bCs/>
          <w:szCs w:val="24"/>
          <w:lang w:eastAsia="zh-CN"/>
        </w:rPr>
        <w:t>is</w:t>
      </w:r>
      <w:r w:rsidRPr="004334FE">
        <w:rPr>
          <w:rFonts w:eastAsia="SimSun"/>
          <w:b/>
          <w:bCs/>
          <w:szCs w:val="24"/>
          <w:lang w:eastAsia="zh-CN"/>
        </w:rPr>
        <w:t xml:space="preserve"> the same?</w:t>
      </w:r>
    </w:p>
    <w:tbl>
      <w:tblPr>
        <w:tblStyle w:val="TableGrid"/>
        <w:tblW w:w="0" w:type="auto"/>
        <w:tblLook w:val="04A0" w:firstRow="1" w:lastRow="0" w:firstColumn="1" w:lastColumn="0" w:noHBand="0" w:noVBand="1"/>
      </w:tblPr>
      <w:tblGrid>
        <w:gridCol w:w="1238"/>
        <w:gridCol w:w="8393"/>
      </w:tblGrid>
      <w:tr w:rsidR="00A330DB" w:rsidRPr="004334FE" w14:paraId="331081B3" w14:textId="77777777" w:rsidTr="00AF3C37">
        <w:tc>
          <w:tcPr>
            <w:tcW w:w="1238" w:type="dxa"/>
          </w:tcPr>
          <w:p w14:paraId="0177A93A"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66A3C02E"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152F4E25" w14:textId="77777777" w:rsidTr="00AF3C37">
        <w:tc>
          <w:tcPr>
            <w:tcW w:w="1238" w:type="dxa"/>
          </w:tcPr>
          <w:p w14:paraId="1B4C7EEE" w14:textId="4333F7D3" w:rsidR="00A330DB" w:rsidRPr="004334FE" w:rsidRDefault="00B6532B" w:rsidP="009627FB">
            <w:pPr>
              <w:rPr>
                <w:rFonts w:eastAsiaTheme="minorEastAsia"/>
                <w:color w:val="0070C0"/>
                <w:lang w:val="en-US" w:eastAsia="zh-CN"/>
              </w:rPr>
            </w:pPr>
            <w:r>
              <w:rPr>
                <w:rFonts w:eastAsiaTheme="minorEastAsia"/>
                <w:color w:val="0070C0"/>
                <w:lang w:val="en-US" w:eastAsia="zh-CN"/>
              </w:rPr>
              <w:t>Qualcomm</w:t>
            </w:r>
          </w:p>
        </w:tc>
        <w:tc>
          <w:tcPr>
            <w:tcW w:w="8393" w:type="dxa"/>
          </w:tcPr>
          <w:p w14:paraId="60AE2E33" w14:textId="4B9B50F3" w:rsidR="00A330DB" w:rsidRPr="004334FE" w:rsidRDefault="00C84E0F" w:rsidP="002C7144">
            <w:pPr>
              <w:spacing w:after="120"/>
              <w:rPr>
                <w:rFonts w:eastAsiaTheme="minorEastAsia"/>
                <w:color w:val="0070C0"/>
                <w:lang w:val="en-US" w:eastAsia="zh-CN"/>
              </w:rPr>
            </w:pPr>
            <w:r>
              <w:rPr>
                <w:rFonts w:eastAsiaTheme="minorEastAsia"/>
                <w:color w:val="0070C0"/>
                <w:lang w:val="en-US" w:eastAsia="zh-CN"/>
              </w:rPr>
              <w:t>Agree with recommended WF;</w:t>
            </w:r>
          </w:p>
        </w:tc>
      </w:tr>
      <w:tr w:rsidR="00AF3C37" w:rsidRPr="004334FE" w14:paraId="49355868" w14:textId="77777777" w:rsidTr="00AF3C37">
        <w:tc>
          <w:tcPr>
            <w:tcW w:w="1238" w:type="dxa"/>
          </w:tcPr>
          <w:p w14:paraId="7407272A" w14:textId="300A06A7" w:rsidR="00AF3C37" w:rsidRPr="009627FB" w:rsidRDefault="00AF3C37" w:rsidP="00AF3C37">
            <w:pPr>
              <w:rPr>
                <w:rFonts w:eastAsiaTheme="minorEastAsia"/>
                <w:lang w:val="en-US" w:eastAsia="zh-CN"/>
              </w:rPr>
            </w:pPr>
            <w:r w:rsidRPr="009627FB">
              <w:rPr>
                <w:rFonts w:eastAsiaTheme="minorEastAsia"/>
                <w:lang w:val="en-US" w:eastAsia="zh-CN"/>
              </w:rPr>
              <w:t>Ericsson</w:t>
            </w:r>
          </w:p>
        </w:tc>
        <w:tc>
          <w:tcPr>
            <w:tcW w:w="8393" w:type="dxa"/>
          </w:tcPr>
          <w:p w14:paraId="0BADFB1B" w14:textId="77777777" w:rsidR="00AF3C37" w:rsidRPr="009627FB" w:rsidRDefault="00AF3C37" w:rsidP="00AF3C37">
            <w:pPr>
              <w:spacing w:after="120"/>
              <w:rPr>
                <w:rFonts w:eastAsiaTheme="minorEastAsia"/>
                <w:lang w:val="en-US" w:eastAsia="zh-CN"/>
              </w:rPr>
            </w:pPr>
            <w:r w:rsidRPr="009627FB">
              <w:rPr>
                <w:rFonts w:eastAsiaTheme="minorEastAsia"/>
                <w:lang w:val="en-US" w:eastAsia="zh-CN"/>
              </w:rPr>
              <w:t xml:space="preserve">In our understanding, there might not be much demodulation behavior and performance difference between Scenario A and C regarding assumptions that same DL LBT failure, no UL LBT failure considered, and test metric is normalized throughput. The delay impact of HARQ-ACK/CQI feedback difference could be ignored since channel time variance is small. </w:t>
            </w:r>
          </w:p>
          <w:p w14:paraId="2C86E465" w14:textId="77777777" w:rsidR="00AF3C37" w:rsidRPr="009627FB" w:rsidRDefault="00AF3C37" w:rsidP="00AF3C37">
            <w:pPr>
              <w:spacing w:after="120"/>
              <w:rPr>
                <w:rFonts w:eastAsiaTheme="minorEastAsia"/>
                <w:lang w:val="en-US" w:eastAsia="zh-CN"/>
              </w:rPr>
            </w:pPr>
            <w:r w:rsidRPr="009627FB">
              <w:rPr>
                <w:rFonts w:eastAsiaTheme="minorEastAsia"/>
                <w:lang w:val="en-US" w:eastAsia="zh-CN"/>
              </w:rPr>
              <w:t xml:space="preserve">However, different scenario demands different UE capabilities to achieve a good performance. Scenario C needs UE support more enhanced configurations than Scenario A, such as non-numerical K1 etc. In that case, maybe we need to define different requirements/tests for different scenario, and UE should pass corresponding tests according to its capability.    </w:t>
            </w:r>
          </w:p>
          <w:p w14:paraId="4DF4C943" w14:textId="77777777" w:rsidR="00AF3C37" w:rsidRPr="009627FB" w:rsidRDefault="00AF3C37" w:rsidP="00AF3C37">
            <w:pPr>
              <w:spacing w:after="120"/>
              <w:rPr>
                <w:rFonts w:eastAsiaTheme="minorEastAsia"/>
                <w:lang w:val="en-US" w:eastAsia="zh-CN"/>
              </w:rPr>
            </w:pPr>
            <w:r w:rsidRPr="009627FB">
              <w:rPr>
                <w:rFonts w:eastAsiaTheme="minorEastAsia"/>
                <w:lang w:val="en-US" w:eastAsia="zh-CN"/>
              </w:rPr>
              <w:t>For Rel-15 UE, we think it is not practical to define NR-U demodulation tests for them since they can’t handle complex LBT situation in real world. The Rel-15 requirement should be enough.</w:t>
            </w:r>
          </w:p>
          <w:p w14:paraId="42D9EF9F" w14:textId="15153921" w:rsidR="00AF3C37" w:rsidRPr="009627FB" w:rsidRDefault="00AF3C37" w:rsidP="00AF3C37">
            <w:pPr>
              <w:spacing w:after="120"/>
              <w:rPr>
                <w:rFonts w:eastAsiaTheme="minorEastAsia"/>
                <w:lang w:val="en-US" w:eastAsia="zh-CN"/>
              </w:rPr>
            </w:pPr>
            <w:r w:rsidRPr="009627FB">
              <w:rPr>
                <w:rFonts w:eastAsiaTheme="minorEastAsia"/>
                <w:lang w:val="en-US" w:eastAsia="zh-CN"/>
              </w:rPr>
              <w:t xml:space="preserve">For UEs support </w:t>
            </w:r>
            <w:proofErr w:type="spellStart"/>
            <w:r w:rsidRPr="009627FB">
              <w:rPr>
                <w:rFonts w:eastAsiaTheme="minorEastAsia"/>
                <w:lang w:val="en-US" w:eastAsia="zh-CN"/>
              </w:rPr>
              <w:t>csi</w:t>
            </w:r>
            <w:proofErr w:type="spellEnd"/>
            <w:r w:rsidRPr="009627FB">
              <w:rPr>
                <w:rFonts w:eastAsiaTheme="minorEastAsia"/>
                <w:lang w:val="en-US" w:eastAsia="zh-CN"/>
              </w:rPr>
              <w:t xml:space="preserve">-RS-validation but doesn’t support non-numerical K1 they can only pass Scenario A tests.  </w:t>
            </w:r>
          </w:p>
          <w:p w14:paraId="32F2DB8F" w14:textId="77777777" w:rsidR="00AF3C37" w:rsidRDefault="00AF3C37" w:rsidP="00AF3C37">
            <w:pPr>
              <w:spacing w:after="120"/>
              <w:rPr>
                <w:rFonts w:eastAsiaTheme="minorEastAsia"/>
                <w:lang w:val="en-US" w:eastAsia="zh-CN"/>
              </w:rPr>
            </w:pPr>
            <w:r w:rsidRPr="009627FB">
              <w:rPr>
                <w:rFonts w:eastAsiaTheme="minorEastAsia"/>
                <w:lang w:val="en-US" w:eastAsia="zh-CN"/>
              </w:rPr>
              <w:t xml:space="preserve">For UEs support </w:t>
            </w:r>
            <w:proofErr w:type="spellStart"/>
            <w:r w:rsidRPr="009627FB">
              <w:rPr>
                <w:rFonts w:eastAsiaTheme="minorEastAsia"/>
                <w:lang w:val="en-US" w:eastAsia="zh-CN"/>
              </w:rPr>
              <w:t>csi</w:t>
            </w:r>
            <w:proofErr w:type="spellEnd"/>
            <w:r w:rsidRPr="009627FB">
              <w:rPr>
                <w:rFonts w:eastAsiaTheme="minorEastAsia"/>
                <w:lang w:val="en-US" w:eastAsia="zh-CN"/>
              </w:rPr>
              <w:t>-RS-validation, non-numerical K1 and other necessary enhanced configurations, then they need to pass Scenario C tests.</w:t>
            </w:r>
          </w:p>
          <w:p w14:paraId="51767A0E" w14:textId="785D0817" w:rsidR="00AF3C37" w:rsidRPr="009627FB" w:rsidRDefault="00AF3C37" w:rsidP="00AF3C37">
            <w:pPr>
              <w:spacing w:after="120"/>
              <w:rPr>
                <w:rFonts w:eastAsiaTheme="minorEastAsia"/>
                <w:lang w:val="en-US" w:eastAsia="zh-CN"/>
              </w:rPr>
            </w:pPr>
            <w:r>
              <w:rPr>
                <w:rFonts w:eastAsiaTheme="minorEastAsia"/>
                <w:lang w:val="en-US" w:eastAsia="zh-CN"/>
              </w:rPr>
              <w:t xml:space="preserve">But as mentioned above, the last two tests might have very similar performance. </w:t>
            </w:r>
          </w:p>
        </w:tc>
      </w:tr>
      <w:tr w:rsidR="00153679" w:rsidRPr="004334FE" w14:paraId="3E9DBD2E" w14:textId="77777777" w:rsidTr="00AF3C37">
        <w:tc>
          <w:tcPr>
            <w:tcW w:w="1238" w:type="dxa"/>
          </w:tcPr>
          <w:p w14:paraId="2299B520" w14:textId="49D1A22B" w:rsidR="00153679" w:rsidRPr="00153679" w:rsidRDefault="00153679" w:rsidP="00153679">
            <w:pPr>
              <w:rPr>
                <w:rFonts w:eastAsiaTheme="minorEastAsia"/>
                <w:lang w:val="en-US" w:eastAsia="zh-CN"/>
              </w:rPr>
            </w:pPr>
            <w:r>
              <w:rPr>
                <w:rFonts w:eastAsiaTheme="minorEastAsia"/>
                <w:color w:val="0070C0"/>
                <w:lang w:val="en-US" w:eastAsia="zh-CN"/>
              </w:rPr>
              <w:t xml:space="preserve">Huawei </w:t>
            </w:r>
          </w:p>
        </w:tc>
        <w:tc>
          <w:tcPr>
            <w:tcW w:w="8393" w:type="dxa"/>
          </w:tcPr>
          <w:p w14:paraId="7DC661AA" w14:textId="0A472F0E" w:rsidR="00153679" w:rsidRPr="00153679" w:rsidRDefault="00153679" w:rsidP="00153679">
            <w:pPr>
              <w:spacing w:after="120"/>
              <w:rPr>
                <w:rFonts w:eastAsiaTheme="minorEastAsia"/>
                <w:lang w:val="en-US" w:eastAsia="zh-CN"/>
              </w:rPr>
            </w:pPr>
            <w:r>
              <w:rPr>
                <w:rFonts w:eastAsiaTheme="minorEastAsia"/>
                <w:color w:val="0070C0"/>
                <w:lang w:val="en-US" w:eastAsia="zh-CN"/>
              </w:rPr>
              <w:t>OK with recommended WF.</w:t>
            </w:r>
          </w:p>
        </w:tc>
      </w:tr>
      <w:tr w:rsidR="00361D7E" w:rsidRPr="004334FE" w14:paraId="30615C1A" w14:textId="77777777" w:rsidTr="00AF3C37">
        <w:tc>
          <w:tcPr>
            <w:tcW w:w="1238" w:type="dxa"/>
          </w:tcPr>
          <w:p w14:paraId="5C4269F6" w14:textId="6C96F031" w:rsidR="00361D7E" w:rsidRDefault="00361D7E" w:rsidP="00153679">
            <w:pPr>
              <w:rPr>
                <w:rFonts w:eastAsiaTheme="minorEastAsia"/>
                <w:color w:val="0070C0"/>
                <w:lang w:val="en-US" w:eastAsia="zh-CN"/>
              </w:rPr>
            </w:pPr>
            <w:r>
              <w:rPr>
                <w:rFonts w:eastAsiaTheme="minorEastAsia"/>
                <w:color w:val="0070C0"/>
                <w:lang w:val="en-US" w:eastAsia="zh-CN"/>
              </w:rPr>
              <w:t>MediaTek</w:t>
            </w:r>
          </w:p>
        </w:tc>
        <w:tc>
          <w:tcPr>
            <w:tcW w:w="8393" w:type="dxa"/>
          </w:tcPr>
          <w:p w14:paraId="7AE7F9A6" w14:textId="37C73DA6" w:rsidR="00361D7E" w:rsidRDefault="00361D7E" w:rsidP="00153679">
            <w:pPr>
              <w:spacing w:after="120"/>
              <w:rPr>
                <w:rFonts w:eastAsiaTheme="minorEastAsia"/>
                <w:color w:val="0070C0"/>
                <w:lang w:val="en-US" w:eastAsia="zh-CN"/>
              </w:rPr>
            </w:pPr>
            <w:r>
              <w:rPr>
                <w:rFonts w:eastAsiaTheme="minorEastAsia"/>
                <w:color w:val="0070C0"/>
                <w:lang w:val="en-US" w:eastAsia="zh-CN"/>
              </w:rPr>
              <w:t>OK with recommended WF.</w:t>
            </w:r>
          </w:p>
        </w:tc>
      </w:tr>
      <w:tr w:rsidR="00B80ABB" w:rsidRPr="004334FE" w14:paraId="05B9AA7F" w14:textId="77777777" w:rsidTr="00AF3C37">
        <w:tc>
          <w:tcPr>
            <w:tcW w:w="1238" w:type="dxa"/>
          </w:tcPr>
          <w:p w14:paraId="2387CE7E" w14:textId="1AFA18C0" w:rsidR="00B80ABB" w:rsidRDefault="00B80ABB" w:rsidP="00153679">
            <w:pPr>
              <w:rPr>
                <w:rFonts w:eastAsiaTheme="minorEastAsia"/>
                <w:color w:val="0070C0"/>
                <w:lang w:val="en-US" w:eastAsia="zh-CN"/>
              </w:rPr>
            </w:pPr>
            <w:r>
              <w:rPr>
                <w:rFonts w:eastAsiaTheme="minorEastAsia"/>
                <w:color w:val="0070C0"/>
                <w:lang w:val="en-US" w:eastAsia="zh-CN"/>
              </w:rPr>
              <w:t>Qualcomm</w:t>
            </w:r>
          </w:p>
        </w:tc>
        <w:tc>
          <w:tcPr>
            <w:tcW w:w="8393" w:type="dxa"/>
          </w:tcPr>
          <w:p w14:paraId="12E8B7A0" w14:textId="549DA876" w:rsidR="000F294D" w:rsidRDefault="00AA7167" w:rsidP="00153679">
            <w:pPr>
              <w:spacing w:after="120"/>
              <w:rPr>
                <w:rFonts w:eastAsiaTheme="minorEastAsia"/>
                <w:color w:val="0070C0"/>
                <w:lang w:val="en-US" w:eastAsia="zh-CN"/>
              </w:rPr>
            </w:pPr>
            <w:r>
              <w:rPr>
                <w:rFonts w:eastAsiaTheme="minorEastAsia"/>
                <w:color w:val="0070C0"/>
                <w:lang w:val="en-US" w:eastAsia="zh-CN"/>
              </w:rPr>
              <w:t xml:space="preserve">@Ericsson: from the comment above I understand that </w:t>
            </w:r>
            <w:r w:rsidR="009661F8">
              <w:rPr>
                <w:rFonts w:eastAsiaTheme="minorEastAsia"/>
                <w:color w:val="0070C0"/>
                <w:lang w:val="en-US" w:eastAsia="zh-CN"/>
              </w:rPr>
              <w:t xml:space="preserve">you are proposing to define </w:t>
            </w:r>
            <w:r w:rsidR="00605EC5">
              <w:rPr>
                <w:rFonts w:eastAsiaTheme="minorEastAsia"/>
                <w:color w:val="0070C0"/>
                <w:lang w:val="en-US" w:eastAsia="zh-CN"/>
              </w:rPr>
              <w:t xml:space="preserve">different tests </w:t>
            </w:r>
            <w:r w:rsidR="00BA60FA">
              <w:rPr>
                <w:rFonts w:eastAsiaTheme="minorEastAsia"/>
                <w:color w:val="0070C0"/>
                <w:lang w:val="en-US" w:eastAsia="zh-CN"/>
              </w:rPr>
              <w:t xml:space="preserve">for Scenario A and Scenario C </w:t>
            </w:r>
            <w:r w:rsidR="004C3CAB">
              <w:rPr>
                <w:rFonts w:eastAsiaTheme="minorEastAsia"/>
                <w:color w:val="0070C0"/>
                <w:lang w:val="en-US" w:eastAsia="zh-CN"/>
              </w:rPr>
              <w:t xml:space="preserve">based on </w:t>
            </w:r>
            <w:r w:rsidR="00605EC5">
              <w:rPr>
                <w:rFonts w:eastAsiaTheme="minorEastAsia"/>
                <w:color w:val="0070C0"/>
                <w:lang w:val="en-US" w:eastAsia="zh-CN"/>
              </w:rPr>
              <w:t xml:space="preserve">different </w:t>
            </w:r>
            <w:r w:rsidR="004C3CAB">
              <w:rPr>
                <w:rFonts w:eastAsiaTheme="minorEastAsia"/>
                <w:color w:val="0070C0"/>
                <w:lang w:val="en-US" w:eastAsia="zh-CN"/>
              </w:rPr>
              <w:t xml:space="preserve">optional </w:t>
            </w:r>
            <w:r w:rsidR="00605EC5">
              <w:rPr>
                <w:rFonts w:eastAsiaTheme="minorEastAsia"/>
                <w:color w:val="0070C0"/>
                <w:lang w:val="en-US" w:eastAsia="zh-CN"/>
              </w:rPr>
              <w:t>capabilities</w:t>
            </w:r>
            <w:r w:rsidR="004C3CAB">
              <w:rPr>
                <w:rFonts w:eastAsiaTheme="minorEastAsia"/>
                <w:color w:val="0070C0"/>
                <w:lang w:val="en-US" w:eastAsia="zh-CN"/>
              </w:rPr>
              <w:t>.</w:t>
            </w:r>
            <w:r w:rsidR="006D5EE3">
              <w:rPr>
                <w:rFonts w:eastAsiaTheme="minorEastAsia"/>
                <w:color w:val="0070C0"/>
                <w:lang w:val="en-US" w:eastAsia="zh-CN"/>
              </w:rPr>
              <w:t xml:space="preserve"> </w:t>
            </w:r>
            <w:r w:rsidR="00C13AC5">
              <w:rPr>
                <w:rFonts w:eastAsiaTheme="minorEastAsia"/>
                <w:color w:val="0070C0"/>
                <w:lang w:val="en-US" w:eastAsia="zh-CN"/>
              </w:rPr>
              <w:t xml:space="preserve">This seems to be included in the </w:t>
            </w:r>
            <w:r w:rsidR="00C13AC5">
              <w:rPr>
                <w:rFonts w:eastAsiaTheme="minorEastAsia"/>
                <w:color w:val="0070C0"/>
                <w:lang w:val="en-US" w:eastAsia="zh-CN"/>
              </w:rPr>
              <w:lastRenderedPageBreak/>
              <w:t xml:space="preserve">case in which the test setup are not the same, and it </w:t>
            </w:r>
            <w:r w:rsidR="006D5EE3">
              <w:rPr>
                <w:rFonts w:eastAsiaTheme="minorEastAsia"/>
                <w:color w:val="0070C0"/>
                <w:lang w:val="en-US" w:eastAsia="zh-CN"/>
              </w:rPr>
              <w:t xml:space="preserve">seems a bit late to starting discuss it in this meeting. </w:t>
            </w:r>
          </w:p>
          <w:p w14:paraId="2C098ED7" w14:textId="2F36DFC1" w:rsidR="00B80ABB" w:rsidRDefault="006D5EE3" w:rsidP="00153679">
            <w:pPr>
              <w:spacing w:after="120"/>
              <w:rPr>
                <w:rFonts w:eastAsiaTheme="minorEastAsia"/>
                <w:color w:val="0070C0"/>
                <w:lang w:val="en-US" w:eastAsia="zh-CN"/>
              </w:rPr>
            </w:pPr>
            <w:r>
              <w:rPr>
                <w:rFonts w:eastAsiaTheme="minorEastAsia"/>
                <w:color w:val="0070C0"/>
                <w:lang w:val="en-US" w:eastAsia="zh-CN"/>
              </w:rPr>
              <w:t xml:space="preserve">For the purpose of this </w:t>
            </w:r>
            <w:r w:rsidR="00815ECB">
              <w:rPr>
                <w:rFonts w:eastAsiaTheme="minorEastAsia"/>
                <w:color w:val="0070C0"/>
                <w:lang w:val="en-US" w:eastAsia="zh-CN"/>
              </w:rPr>
              <w:t>issue</w:t>
            </w:r>
            <w:r>
              <w:rPr>
                <w:rFonts w:eastAsiaTheme="minorEastAsia"/>
                <w:color w:val="0070C0"/>
                <w:lang w:val="en-US" w:eastAsia="zh-CN"/>
              </w:rPr>
              <w:t xml:space="preserve">, </w:t>
            </w:r>
            <w:r w:rsidR="00815ECB">
              <w:rPr>
                <w:rFonts w:eastAsiaTheme="minorEastAsia"/>
                <w:color w:val="0070C0"/>
                <w:lang w:val="en-US" w:eastAsia="zh-CN"/>
              </w:rPr>
              <w:t>I don’t see from your comment a view against the current proposed WF.</w:t>
            </w:r>
          </w:p>
        </w:tc>
      </w:tr>
      <w:tr w:rsidR="00565BC3" w:rsidRPr="004334FE" w14:paraId="241E13CC" w14:textId="77777777" w:rsidTr="00AF3C37">
        <w:tc>
          <w:tcPr>
            <w:tcW w:w="1238" w:type="dxa"/>
          </w:tcPr>
          <w:p w14:paraId="06D437D4" w14:textId="47059147" w:rsidR="00565BC3" w:rsidRDefault="00565BC3" w:rsidP="00153679">
            <w:pPr>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3BEB59E6" w14:textId="77777777" w:rsidR="00565BC3" w:rsidRDefault="00565BC3" w:rsidP="00153679">
            <w:pPr>
              <w:spacing w:after="120"/>
              <w:rPr>
                <w:rFonts w:eastAsiaTheme="minorEastAsia"/>
                <w:color w:val="0070C0"/>
                <w:lang w:val="en-US" w:eastAsia="zh-CN"/>
              </w:rPr>
            </w:pPr>
            <w:r>
              <w:rPr>
                <w:rFonts w:eastAsiaTheme="minorEastAsia"/>
                <w:color w:val="0070C0"/>
                <w:lang w:val="en-US" w:eastAsia="zh-CN"/>
              </w:rPr>
              <w:t>We support the recommended WF.</w:t>
            </w:r>
          </w:p>
          <w:p w14:paraId="166E64CF" w14:textId="4203A018" w:rsidR="00565BC3" w:rsidRDefault="00565BC3" w:rsidP="00153679">
            <w:pPr>
              <w:spacing w:after="120"/>
              <w:rPr>
                <w:rFonts w:eastAsiaTheme="minorEastAsia"/>
                <w:color w:val="0070C0"/>
                <w:lang w:val="en-US" w:eastAsia="zh-CN"/>
              </w:rPr>
            </w:pPr>
            <w:r>
              <w:rPr>
                <w:rFonts w:eastAsiaTheme="minorEastAsia"/>
                <w:color w:val="0070C0"/>
                <w:lang w:val="en-US" w:eastAsia="zh-CN"/>
              </w:rPr>
              <w:t xml:space="preserve">Regarding Ericsson’s comment, we prefer not to start discussing about requirements for additional capabilities. </w:t>
            </w:r>
          </w:p>
        </w:tc>
      </w:tr>
      <w:tr w:rsidR="00685CC6" w:rsidRPr="004334FE" w14:paraId="0C5D38CD" w14:textId="77777777" w:rsidTr="00AF3C37">
        <w:tc>
          <w:tcPr>
            <w:tcW w:w="1238" w:type="dxa"/>
          </w:tcPr>
          <w:p w14:paraId="446303E7" w14:textId="5AAA1E79" w:rsidR="00685CC6" w:rsidRDefault="00685CC6" w:rsidP="00685CC6">
            <w:pPr>
              <w:rPr>
                <w:rFonts w:eastAsiaTheme="minorEastAsia"/>
                <w:color w:val="0070C0"/>
                <w:lang w:val="en-US" w:eastAsia="zh-CN"/>
              </w:rPr>
            </w:pPr>
            <w:r>
              <w:rPr>
                <w:rFonts w:eastAsiaTheme="minorEastAsia"/>
                <w:color w:val="0070C0"/>
                <w:lang w:val="en-US" w:eastAsia="zh-CN"/>
              </w:rPr>
              <w:t>Ericsson</w:t>
            </w:r>
          </w:p>
        </w:tc>
        <w:tc>
          <w:tcPr>
            <w:tcW w:w="8393" w:type="dxa"/>
          </w:tcPr>
          <w:p w14:paraId="25997D00" w14:textId="4B5FFABF" w:rsidR="00685CC6" w:rsidRDefault="00685CC6" w:rsidP="00685CC6">
            <w:pPr>
              <w:spacing w:after="120"/>
              <w:rPr>
                <w:rFonts w:eastAsiaTheme="minorEastAsia"/>
                <w:color w:val="0070C0"/>
                <w:lang w:val="en-US" w:eastAsia="zh-CN"/>
              </w:rPr>
            </w:pPr>
            <w:r>
              <w:rPr>
                <w:rFonts w:eastAsiaTheme="minorEastAsia"/>
                <w:color w:val="0070C0"/>
                <w:lang w:val="en-US" w:eastAsia="zh-CN"/>
              </w:rPr>
              <w:t xml:space="preserve">We are OK with WF if companies don’t want to discuss defining requirements based on capability. </w:t>
            </w:r>
          </w:p>
        </w:tc>
      </w:tr>
      <w:tr w:rsidR="00C8498A" w:rsidRPr="004334FE" w14:paraId="22BACD23" w14:textId="77777777" w:rsidTr="00AF3C37">
        <w:tc>
          <w:tcPr>
            <w:tcW w:w="1238" w:type="dxa"/>
          </w:tcPr>
          <w:p w14:paraId="4F4410EF" w14:textId="07B10262" w:rsidR="00C8498A" w:rsidRDefault="00C8498A" w:rsidP="00C8498A">
            <w:pPr>
              <w:rPr>
                <w:rFonts w:eastAsiaTheme="minorEastAsia"/>
                <w:color w:val="0070C0"/>
                <w:lang w:val="en-US" w:eastAsia="zh-CN"/>
              </w:rPr>
            </w:pPr>
            <w:r>
              <w:rPr>
                <w:rFonts w:eastAsiaTheme="minorEastAsia"/>
                <w:color w:val="0070C0"/>
                <w:lang w:val="en-US" w:eastAsia="zh-CN"/>
              </w:rPr>
              <w:t>Intel</w:t>
            </w:r>
          </w:p>
        </w:tc>
        <w:tc>
          <w:tcPr>
            <w:tcW w:w="8393" w:type="dxa"/>
          </w:tcPr>
          <w:p w14:paraId="014A841C" w14:textId="2CB51AE8" w:rsidR="00C8498A" w:rsidRDefault="00C8498A" w:rsidP="00C8498A">
            <w:pPr>
              <w:spacing w:after="120"/>
              <w:rPr>
                <w:rFonts w:eastAsiaTheme="minorEastAsia"/>
                <w:color w:val="0070C0"/>
                <w:lang w:val="en-US" w:eastAsia="zh-CN"/>
              </w:rPr>
            </w:pPr>
            <w:r>
              <w:rPr>
                <w:rFonts w:eastAsiaTheme="minorEastAsia"/>
                <w:color w:val="0070C0"/>
                <w:lang w:val="en-US" w:eastAsia="zh-CN"/>
              </w:rPr>
              <w:t>Ok with recommended WF</w:t>
            </w:r>
          </w:p>
        </w:tc>
      </w:tr>
    </w:tbl>
    <w:p w14:paraId="7485EED2" w14:textId="77777777" w:rsidR="00A330DB" w:rsidRPr="004334FE" w:rsidRDefault="00A330DB" w:rsidP="00A330DB">
      <w:pPr>
        <w:spacing w:after="120"/>
        <w:rPr>
          <w:szCs w:val="24"/>
          <w:lang w:eastAsia="zh-CN"/>
        </w:rPr>
      </w:pPr>
    </w:p>
    <w:p w14:paraId="55D012D4" w14:textId="77777777" w:rsidR="00706FB9" w:rsidRPr="004334FE" w:rsidRDefault="00706FB9" w:rsidP="00706FB9">
      <w:pPr>
        <w:spacing w:after="120"/>
        <w:rPr>
          <w:b/>
          <w:bCs/>
          <w:szCs w:val="24"/>
          <w:u w:val="single"/>
          <w:lang w:eastAsia="zh-CN"/>
        </w:rPr>
      </w:pPr>
      <w:r w:rsidRPr="004334FE">
        <w:rPr>
          <w:b/>
          <w:bCs/>
          <w:szCs w:val="24"/>
          <w:u w:val="single"/>
          <w:lang w:eastAsia="zh-CN"/>
        </w:rPr>
        <w:t>Issue 2-1-7: Schedule UL inside the COT so that HARQ-ACK feedback can be transmitted for the entire current COT, without cross-COT HARQ feedback:</w:t>
      </w:r>
    </w:p>
    <w:p w14:paraId="2A6F38E4" w14:textId="77777777" w:rsidR="00706FB9" w:rsidRPr="004334FE" w:rsidRDefault="00706FB9" w:rsidP="00706FB9">
      <w:pPr>
        <w:pStyle w:val="ListParagraph"/>
        <w:numPr>
          <w:ilvl w:val="0"/>
          <w:numId w:val="28"/>
        </w:numPr>
        <w:spacing w:after="120"/>
        <w:ind w:firstLineChars="0"/>
        <w:rPr>
          <w:szCs w:val="24"/>
          <w:lang w:eastAsia="zh-CN"/>
        </w:rPr>
      </w:pPr>
      <w:r w:rsidRPr="004334FE">
        <w:rPr>
          <w:szCs w:val="24"/>
          <w:lang w:eastAsia="zh-CN"/>
        </w:rPr>
        <w:t>Proposals:</w:t>
      </w:r>
    </w:p>
    <w:p w14:paraId="07E64F8F" w14:textId="586E5161" w:rsidR="00706FB9" w:rsidRDefault="004D04C2" w:rsidP="00706FB9">
      <w:pPr>
        <w:pStyle w:val="ListParagraph"/>
        <w:numPr>
          <w:ilvl w:val="1"/>
          <w:numId w:val="28"/>
        </w:numPr>
        <w:spacing w:after="120"/>
        <w:ind w:firstLineChars="0"/>
        <w:rPr>
          <w:szCs w:val="24"/>
          <w:lang w:eastAsia="zh-CN"/>
        </w:rPr>
      </w:pPr>
      <w:r>
        <w:rPr>
          <w:szCs w:val="24"/>
          <w:lang w:eastAsia="zh-CN"/>
        </w:rPr>
        <w:t xml:space="preserve">Option 1: </w:t>
      </w:r>
      <w:r w:rsidR="00706FB9" w:rsidRPr="004334FE">
        <w:rPr>
          <w:szCs w:val="24"/>
          <w:lang w:eastAsia="zh-CN"/>
        </w:rPr>
        <w:t>Yes (Huawei);</w:t>
      </w:r>
    </w:p>
    <w:p w14:paraId="710E0E5E" w14:textId="77777777" w:rsidR="00153679" w:rsidRPr="009627FB" w:rsidRDefault="00153679" w:rsidP="009627FB">
      <w:pPr>
        <w:pStyle w:val="ListParagraph"/>
        <w:numPr>
          <w:ilvl w:val="0"/>
          <w:numId w:val="31"/>
        </w:numPr>
        <w:spacing w:after="120"/>
        <w:ind w:firstLineChars="0"/>
        <w:rPr>
          <w:rFonts w:eastAsiaTheme="minorEastAsia"/>
          <w:u w:val="single"/>
          <w:lang w:eastAsia="zh-CN"/>
        </w:rPr>
      </w:pPr>
      <w:r w:rsidRPr="00153679">
        <w:rPr>
          <w:szCs w:val="24"/>
          <w:lang w:eastAsia="zh-CN"/>
        </w:rPr>
        <w:t xml:space="preserve">Option 1a: </w:t>
      </w:r>
      <w:r w:rsidRPr="009627FB">
        <w:rPr>
          <w:rFonts w:eastAsiaTheme="minorEastAsia"/>
          <w:u w:val="single"/>
          <w:lang w:eastAsia="zh-CN"/>
        </w:rPr>
        <w:t xml:space="preserve">Design a dynamic TDD pattern to guarantee that all HARQ </w:t>
      </w:r>
      <w:proofErr w:type="spellStart"/>
      <w:r w:rsidRPr="009627FB">
        <w:rPr>
          <w:rFonts w:eastAsiaTheme="minorEastAsia"/>
          <w:u w:val="single"/>
          <w:lang w:eastAsia="zh-CN"/>
        </w:rPr>
        <w:t>feeadbacks</w:t>
      </w:r>
      <w:proofErr w:type="spellEnd"/>
      <w:r w:rsidRPr="009627FB">
        <w:rPr>
          <w:rFonts w:eastAsiaTheme="minorEastAsia"/>
          <w:u w:val="single"/>
          <w:lang w:eastAsia="zh-CN"/>
        </w:rPr>
        <w:t xml:space="preserve"> are within one slot. For example:</w:t>
      </w:r>
    </w:p>
    <w:p w14:paraId="434A12F3" w14:textId="77777777" w:rsidR="00153679" w:rsidRPr="00175066" w:rsidRDefault="00153679" w:rsidP="009627FB">
      <w:pPr>
        <w:pStyle w:val="ListParagraph"/>
        <w:numPr>
          <w:ilvl w:val="0"/>
          <w:numId w:val="33"/>
        </w:numPr>
        <w:spacing w:after="120"/>
        <w:ind w:leftChars="920" w:left="2260" w:firstLineChars="0"/>
        <w:rPr>
          <w:szCs w:val="24"/>
          <w:lang w:eastAsia="zh-CN"/>
        </w:rPr>
      </w:pPr>
      <w:r w:rsidRPr="00175066">
        <w:rPr>
          <w:szCs w:val="24"/>
          <w:lang w:eastAsia="zh-CN"/>
        </w:rPr>
        <w:t xml:space="preserve">If FFP=4ms, the random number of slots is derived from {4, 6, 7, 8} and corresponding slot formats are {DSUU, DDDSUU, DDDDSUU, DDDDDDSUU}.The last UL slot of each burst is used for HARQ-ACK feedbacks. </w:t>
      </w:r>
    </w:p>
    <w:p w14:paraId="5B5ED9C2" w14:textId="155FF4D8" w:rsidR="00153679" w:rsidRPr="00153679" w:rsidRDefault="00153679" w:rsidP="009627FB">
      <w:pPr>
        <w:pStyle w:val="ListParagraph"/>
        <w:numPr>
          <w:ilvl w:val="0"/>
          <w:numId w:val="32"/>
        </w:numPr>
        <w:spacing w:after="120"/>
        <w:ind w:leftChars="920" w:left="2260" w:firstLineChars="0"/>
        <w:rPr>
          <w:szCs w:val="24"/>
          <w:lang w:eastAsia="zh-CN"/>
        </w:rPr>
      </w:pPr>
      <w:r w:rsidRPr="00175066">
        <w:rPr>
          <w:szCs w:val="24"/>
          <w:lang w:eastAsia="zh-CN"/>
        </w:rPr>
        <w:t>If FFP=10ms, the random number of slots is derived from {4, 6, 10, 16} and corresponding slot formats are {DSUU, DDDSUU, DDDDDDDSUU, DDDDDDDDDDDDDSUU}. The last UL slot of each burst is used for HARQ-ACK feedbacks.</w:t>
      </w:r>
    </w:p>
    <w:p w14:paraId="2986D46D" w14:textId="26DF88B9" w:rsidR="00706FB9" w:rsidRPr="004334FE" w:rsidRDefault="004D04C2" w:rsidP="00706FB9">
      <w:pPr>
        <w:pStyle w:val="ListParagraph"/>
        <w:numPr>
          <w:ilvl w:val="1"/>
          <w:numId w:val="28"/>
        </w:numPr>
        <w:spacing w:after="120"/>
        <w:ind w:firstLineChars="0"/>
        <w:rPr>
          <w:szCs w:val="24"/>
          <w:lang w:eastAsia="zh-CN"/>
        </w:rPr>
      </w:pPr>
      <w:r>
        <w:rPr>
          <w:szCs w:val="24"/>
          <w:lang w:eastAsia="zh-CN"/>
        </w:rPr>
        <w:t xml:space="preserve">Option 2: </w:t>
      </w:r>
      <w:r w:rsidR="00706FB9" w:rsidRPr="004334FE">
        <w:rPr>
          <w:szCs w:val="24"/>
          <w:lang w:eastAsia="zh-CN"/>
        </w:rPr>
        <w:t>No</w:t>
      </w:r>
      <w:r w:rsidR="009C4B26">
        <w:rPr>
          <w:szCs w:val="24"/>
          <w:lang w:eastAsia="zh-CN"/>
        </w:rPr>
        <w:t>;</w:t>
      </w:r>
    </w:p>
    <w:p w14:paraId="34902B45" w14:textId="77777777" w:rsidR="00706FB9" w:rsidRPr="004334FE" w:rsidRDefault="00706FB9" w:rsidP="00706FB9">
      <w:pPr>
        <w:pStyle w:val="ListParagraph"/>
        <w:numPr>
          <w:ilvl w:val="0"/>
          <w:numId w:val="28"/>
        </w:numPr>
        <w:spacing w:after="120"/>
        <w:ind w:firstLineChars="0"/>
        <w:rPr>
          <w:szCs w:val="24"/>
          <w:lang w:eastAsia="zh-CN"/>
        </w:rPr>
      </w:pPr>
      <w:r w:rsidRPr="004334FE">
        <w:rPr>
          <w:szCs w:val="24"/>
          <w:lang w:eastAsia="zh-CN"/>
        </w:rPr>
        <w:t>Recommended WF:</w:t>
      </w:r>
    </w:p>
    <w:p w14:paraId="2D9B89BB" w14:textId="053D9078" w:rsidR="00706FB9" w:rsidRPr="004334FE" w:rsidRDefault="001775AB" w:rsidP="00706FB9">
      <w:pPr>
        <w:pStyle w:val="ListParagraph"/>
        <w:numPr>
          <w:ilvl w:val="1"/>
          <w:numId w:val="28"/>
        </w:numPr>
        <w:spacing w:after="120"/>
        <w:ind w:firstLineChars="0"/>
        <w:rPr>
          <w:b/>
          <w:bCs/>
          <w:szCs w:val="24"/>
          <w:lang w:eastAsia="zh-CN"/>
        </w:rPr>
      </w:pPr>
      <w:r w:rsidRPr="004334FE">
        <w:rPr>
          <w:b/>
          <w:bCs/>
          <w:szCs w:val="24"/>
          <w:lang w:eastAsia="zh-CN"/>
        </w:rPr>
        <w:t>Reach an agreement</w:t>
      </w:r>
      <w:r w:rsidR="00706FB9" w:rsidRPr="004334FE">
        <w:rPr>
          <w:b/>
          <w:bCs/>
          <w:szCs w:val="24"/>
          <w:lang w:eastAsia="zh-CN"/>
        </w:rPr>
        <w:t xml:space="preserve"> in the second round;</w:t>
      </w:r>
    </w:p>
    <w:tbl>
      <w:tblPr>
        <w:tblStyle w:val="TableGrid"/>
        <w:tblW w:w="0" w:type="auto"/>
        <w:tblLook w:val="04A0" w:firstRow="1" w:lastRow="0" w:firstColumn="1" w:lastColumn="0" w:noHBand="0" w:noVBand="1"/>
      </w:tblPr>
      <w:tblGrid>
        <w:gridCol w:w="1238"/>
        <w:gridCol w:w="8393"/>
      </w:tblGrid>
      <w:tr w:rsidR="00A330DB" w:rsidRPr="004334FE" w14:paraId="4208D8AA" w14:textId="77777777" w:rsidTr="00FC3452">
        <w:tc>
          <w:tcPr>
            <w:tcW w:w="1238" w:type="dxa"/>
          </w:tcPr>
          <w:p w14:paraId="63D25FD8"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18B3BA90"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52849981" w14:textId="77777777" w:rsidTr="00FC3452">
        <w:tc>
          <w:tcPr>
            <w:tcW w:w="1238" w:type="dxa"/>
          </w:tcPr>
          <w:p w14:paraId="686CCDFE" w14:textId="7F85EC31" w:rsidR="00A330DB" w:rsidRPr="004334FE" w:rsidRDefault="00C57364"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1277A1E" w14:textId="09A90118" w:rsidR="00A330DB" w:rsidRPr="004334FE" w:rsidRDefault="00C57364" w:rsidP="002C7144">
            <w:pPr>
              <w:spacing w:after="120"/>
              <w:rPr>
                <w:rFonts w:eastAsiaTheme="minorEastAsia"/>
                <w:color w:val="0070C0"/>
                <w:lang w:val="en-US" w:eastAsia="zh-CN"/>
              </w:rPr>
            </w:pPr>
            <w:r>
              <w:rPr>
                <w:rFonts w:eastAsiaTheme="minorEastAsia"/>
                <w:color w:val="0070C0"/>
                <w:lang w:val="en-US" w:eastAsia="zh-CN"/>
              </w:rPr>
              <w:t>Support option 1;</w:t>
            </w:r>
          </w:p>
        </w:tc>
      </w:tr>
      <w:tr w:rsidR="00FC3452" w:rsidRPr="004334FE" w14:paraId="0317C2CA" w14:textId="77777777" w:rsidTr="00FC3452">
        <w:tc>
          <w:tcPr>
            <w:tcW w:w="1238" w:type="dxa"/>
          </w:tcPr>
          <w:p w14:paraId="0D8414FB" w14:textId="04B19559" w:rsidR="00FC3452" w:rsidRPr="009627FB" w:rsidRDefault="00FC3452" w:rsidP="00FC3452">
            <w:pPr>
              <w:spacing w:after="120"/>
              <w:rPr>
                <w:rFonts w:eastAsiaTheme="minorEastAsia"/>
                <w:lang w:val="en-US" w:eastAsia="zh-CN"/>
              </w:rPr>
            </w:pPr>
            <w:r w:rsidRPr="009627FB">
              <w:rPr>
                <w:rFonts w:eastAsiaTheme="minorEastAsia"/>
                <w:lang w:val="en-US" w:eastAsia="zh-CN"/>
              </w:rPr>
              <w:t>Ericsson</w:t>
            </w:r>
          </w:p>
        </w:tc>
        <w:tc>
          <w:tcPr>
            <w:tcW w:w="8393" w:type="dxa"/>
          </w:tcPr>
          <w:p w14:paraId="1F25AAD7" w14:textId="2BBB3D51" w:rsidR="00FC3452" w:rsidRPr="009627FB" w:rsidRDefault="00FC3452" w:rsidP="00FC3452">
            <w:pPr>
              <w:spacing w:after="120"/>
              <w:rPr>
                <w:rFonts w:eastAsiaTheme="minorEastAsia"/>
                <w:lang w:val="en-US" w:eastAsia="zh-CN"/>
              </w:rPr>
            </w:pPr>
            <w:r w:rsidRPr="009627FB">
              <w:rPr>
                <w:rFonts w:eastAsiaTheme="minorEastAsia"/>
                <w:lang w:val="en-US" w:eastAsia="zh-CN"/>
              </w:rPr>
              <w:t xml:space="preserve">It would be good to only consider test cases based on UE capability.  </w:t>
            </w:r>
          </w:p>
        </w:tc>
      </w:tr>
      <w:tr w:rsidR="00153679" w:rsidRPr="004334FE" w14:paraId="0411D15D" w14:textId="77777777" w:rsidTr="00FC3452">
        <w:tc>
          <w:tcPr>
            <w:tcW w:w="1238" w:type="dxa"/>
          </w:tcPr>
          <w:p w14:paraId="0620AB78" w14:textId="322C10AE" w:rsidR="00153679" w:rsidRPr="00153679" w:rsidRDefault="00153679" w:rsidP="00153679">
            <w:pPr>
              <w:spacing w:after="120"/>
              <w:rPr>
                <w:rFonts w:eastAsiaTheme="minorEastAsia"/>
                <w:lang w:val="en-US" w:eastAsia="zh-CN"/>
              </w:rPr>
            </w:pPr>
            <w:r>
              <w:rPr>
                <w:rFonts w:eastAsiaTheme="minorEastAsia"/>
                <w:color w:val="0070C0"/>
                <w:lang w:val="en-US" w:eastAsia="zh-CN"/>
              </w:rPr>
              <w:t>Huawei</w:t>
            </w:r>
          </w:p>
        </w:tc>
        <w:tc>
          <w:tcPr>
            <w:tcW w:w="8393" w:type="dxa"/>
          </w:tcPr>
          <w:p w14:paraId="5F88ABF7" w14:textId="77777777" w:rsidR="00153679" w:rsidRDefault="00153679" w:rsidP="00153679">
            <w:pPr>
              <w:spacing w:after="120"/>
              <w:rPr>
                <w:rFonts w:eastAsiaTheme="minorEastAsia"/>
                <w:color w:val="0070C0"/>
                <w:lang w:eastAsia="zh-CN"/>
              </w:rPr>
            </w:pPr>
            <w:r>
              <w:rPr>
                <w:rFonts w:eastAsiaTheme="minorEastAsia"/>
                <w:color w:val="0070C0"/>
                <w:lang w:eastAsia="zh-CN"/>
              </w:rPr>
              <w:t>Prefer option 1</w:t>
            </w:r>
          </w:p>
          <w:p w14:paraId="193A0AE2" w14:textId="77777777" w:rsidR="00153679" w:rsidRDefault="00153679" w:rsidP="00153679">
            <w:pPr>
              <w:spacing w:after="120"/>
              <w:rPr>
                <w:rFonts w:eastAsiaTheme="minorEastAsia"/>
                <w:color w:val="0070C0"/>
                <w:lang w:eastAsia="zh-CN"/>
              </w:rPr>
            </w:pPr>
            <w:r>
              <w:rPr>
                <w:rFonts w:eastAsiaTheme="minorEastAsia"/>
                <w:color w:val="0070C0"/>
                <w:lang w:eastAsia="zh-CN"/>
              </w:rPr>
              <w:t>As we discussed in 1</w:t>
            </w:r>
            <w:r>
              <w:rPr>
                <w:rFonts w:eastAsiaTheme="minorEastAsia"/>
                <w:color w:val="0070C0"/>
                <w:vertAlign w:val="superscript"/>
                <w:lang w:eastAsia="zh-CN"/>
              </w:rPr>
              <w:t>st</w:t>
            </w:r>
            <w:r>
              <w:rPr>
                <w:rFonts w:eastAsiaTheme="minorEastAsia"/>
                <w:color w:val="0070C0"/>
                <w:lang w:eastAsia="zh-CN"/>
              </w:rPr>
              <w:t xml:space="preserve"> round, if cross COT HARQ feedback is introduced, setting probability of LBT failure to zero and introduction of non-numerical K1 indicated by DCI can be two methods to solve the problem of indefinite K1. But we think Setting probability of LBT failure to zero is impractical for NR-U scenario and non-numerical K1 is optional for UE. Therefore, option 1 seems simper.</w:t>
            </w:r>
          </w:p>
          <w:p w14:paraId="62C04602" w14:textId="77777777" w:rsidR="00153679" w:rsidRDefault="00153679" w:rsidP="00153679">
            <w:pPr>
              <w:spacing w:after="120"/>
              <w:rPr>
                <w:rFonts w:eastAsiaTheme="minorEastAsia"/>
                <w:color w:val="0070C0"/>
                <w:lang w:eastAsia="zh-CN"/>
              </w:rPr>
            </w:pPr>
            <w:r>
              <w:rPr>
                <w:rFonts w:eastAsiaTheme="minorEastAsia"/>
                <w:color w:val="0070C0"/>
                <w:lang w:eastAsia="zh-CN"/>
              </w:rPr>
              <w:t>For option 1, we provide two methods in 1</w:t>
            </w:r>
            <w:r>
              <w:rPr>
                <w:rFonts w:eastAsiaTheme="minorEastAsia"/>
                <w:color w:val="0070C0"/>
                <w:vertAlign w:val="superscript"/>
                <w:lang w:eastAsia="zh-CN"/>
              </w:rPr>
              <w:t>st</w:t>
            </w:r>
            <w:r>
              <w:rPr>
                <w:rFonts w:eastAsiaTheme="minorEastAsia"/>
                <w:color w:val="0070C0"/>
                <w:lang w:eastAsia="zh-CN"/>
              </w:rPr>
              <w:t xml:space="preserve"> round:</w:t>
            </w:r>
          </w:p>
          <w:p w14:paraId="054AA6A1" w14:textId="77777777" w:rsidR="00153679" w:rsidRDefault="00153679" w:rsidP="00153679">
            <w:pPr>
              <w:pStyle w:val="ListParagraph"/>
              <w:numPr>
                <w:ilvl w:val="0"/>
                <w:numId w:val="34"/>
              </w:numPr>
              <w:spacing w:after="120"/>
              <w:ind w:firstLineChars="0"/>
              <w:textAlignment w:val="auto"/>
              <w:rPr>
                <w:rFonts w:eastAsiaTheme="minorEastAsia"/>
                <w:u w:val="single"/>
                <w:lang w:eastAsia="zh-CN"/>
              </w:rPr>
            </w:pPr>
            <w:r>
              <w:rPr>
                <w:rFonts w:eastAsiaTheme="minorEastAsia"/>
                <w:u w:val="single"/>
                <w:lang w:eastAsia="zh-CN"/>
              </w:rPr>
              <w:t>Introduce UL LBT at the end of COT to transmit all HARQ feedbacks from current COT and setting UL LBT probability to zero.</w:t>
            </w:r>
          </w:p>
          <w:p w14:paraId="1BE7112F" w14:textId="77777777" w:rsidR="00153679" w:rsidRDefault="00153679" w:rsidP="00153679">
            <w:pPr>
              <w:pStyle w:val="ListParagraph"/>
              <w:numPr>
                <w:ilvl w:val="0"/>
                <w:numId w:val="34"/>
              </w:numPr>
              <w:spacing w:after="120"/>
              <w:ind w:firstLineChars="0"/>
              <w:textAlignment w:val="auto"/>
              <w:rPr>
                <w:rFonts w:eastAsiaTheme="minorEastAsia"/>
                <w:color w:val="0070C0"/>
                <w:lang w:eastAsia="zh-CN"/>
              </w:rPr>
            </w:pPr>
            <w:bookmarkStart w:id="2" w:name="OLE_LINK113"/>
            <w:r>
              <w:rPr>
                <w:rFonts w:eastAsiaTheme="minorEastAsia"/>
                <w:u w:val="single"/>
                <w:lang w:eastAsia="zh-CN"/>
              </w:rPr>
              <w:t xml:space="preserve">Design a dynamic TDD pattern to guarantee that all HARQ </w:t>
            </w:r>
            <w:proofErr w:type="spellStart"/>
            <w:r>
              <w:rPr>
                <w:rFonts w:eastAsiaTheme="minorEastAsia"/>
                <w:u w:val="single"/>
                <w:lang w:eastAsia="zh-CN"/>
              </w:rPr>
              <w:t>feeadbacks</w:t>
            </w:r>
            <w:proofErr w:type="spellEnd"/>
            <w:r>
              <w:rPr>
                <w:rFonts w:eastAsiaTheme="minorEastAsia"/>
                <w:u w:val="single"/>
                <w:lang w:eastAsia="zh-CN"/>
              </w:rPr>
              <w:t xml:space="preserve"> are within one slot </w:t>
            </w:r>
            <w:bookmarkEnd w:id="2"/>
            <w:r>
              <w:rPr>
                <w:rFonts w:eastAsiaTheme="minorEastAsia"/>
                <w:u w:val="single"/>
                <w:lang w:eastAsia="zh-CN"/>
              </w:rPr>
              <w:t>such as {DSUU, DDSUU, DDDSUU} (Last U slot pattern is used for transmitting HARQ feedback).</w:t>
            </w:r>
          </w:p>
          <w:p w14:paraId="0A8AEF60" w14:textId="77777777" w:rsidR="00153679" w:rsidRDefault="00153679" w:rsidP="00153679">
            <w:pPr>
              <w:spacing w:after="120"/>
              <w:ind w:left="195"/>
              <w:rPr>
                <w:rFonts w:eastAsiaTheme="minorEastAsia"/>
                <w:color w:val="0070C0"/>
                <w:lang w:eastAsia="zh-CN"/>
              </w:rPr>
            </w:pPr>
            <w:r>
              <w:rPr>
                <w:rFonts w:eastAsiaTheme="minorEastAsia"/>
                <w:color w:val="0070C0"/>
                <w:lang w:eastAsia="zh-CN"/>
              </w:rPr>
              <w:t>We now prefer b) to avoid the situation that probability of LBT failure is 0.</w:t>
            </w:r>
          </w:p>
          <w:p w14:paraId="0F0DEB4D" w14:textId="77777777" w:rsidR="00153679" w:rsidRDefault="00153679" w:rsidP="00153679">
            <w:pPr>
              <w:spacing w:after="120"/>
              <w:ind w:left="195"/>
              <w:rPr>
                <w:rFonts w:eastAsiaTheme="minorEastAsia"/>
                <w:color w:val="0070C0"/>
                <w:lang w:eastAsia="zh-CN"/>
              </w:rPr>
            </w:pPr>
            <w:bookmarkStart w:id="3" w:name="OLE_LINK114"/>
            <w:r>
              <w:rPr>
                <w:rFonts w:eastAsiaTheme="minorEastAsia"/>
                <w:color w:val="0070C0"/>
                <w:lang w:eastAsia="zh-CN"/>
              </w:rPr>
              <w:t>If FFP=4ms, the random number of slots is derived from {4, 6, 7, 8} and corresponding slot formats are {DSUU, DDDSUU, DDDDSUU, DDDDDDSUU}.</w:t>
            </w:r>
            <w:bookmarkStart w:id="4" w:name="OLE_LINK112"/>
            <w:r>
              <w:rPr>
                <w:rFonts w:eastAsiaTheme="minorEastAsia"/>
                <w:color w:val="0070C0"/>
                <w:lang w:eastAsia="zh-CN"/>
              </w:rPr>
              <w:t xml:space="preserve">The last UL slot of each burst is used for HARQ-ACK feedbacks. </w:t>
            </w:r>
            <w:bookmarkEnd w:id="4"/>
          </w:p>
          <w:p w14:paraId="2E5EC0A9" w14:textId="7C54F7B1" w:rsidR="00153679" w:rsidRPr="009627FB" w:rsidRDefault="00153679" w:rsidP="009627FB">
            <w:pPr>
              <w:spacing w:after="120"/>
              <w:ind w:left="195"/>
              <w:rPr>
                <w:rFonts w:eastAsiaTheme="minorEastAsia"/>
                <w:color w:val="0070C0"/>
                <w:lang w:eastAsia="zh-CN"/>
              </w:rPr>
            </w:pPr>
            <w:r>
              <w:rPr>
                <w:rFonts w:eastAsiaTheme="minorEastAsia"/>
                <w:color w:val="0070C0"/>
                <w:lang w:eastAsia="zh-CN"/>
              </w:rPr>
              <w:t>If FFP=10ms, the random number of slots is derived from {4, 6, 10, 16} and corresponding slot formats are {DSUU, DDDSUU, DDDDDDDSUU, DDDDDDDDDDDDDSUU}. The last UL slot of each burst is used for HARQ-ACK feedbacks.</w:t>
            </w:r>
            <w:bookmarkEnd w:id="3"/>
          </w:p>
        </w:tc>
      </w:tr>
      <w:tr w:rsidR="00361D7E" w:rsidRPr="004334FE" w14:paraId="53873A6F" w14:textId="77777777" w:rsidTr="00FC3452">
        <w:tc>
          <w:tcPr>
            <w:tcW w:w="1238" w:type="dxa"/>
          </w:tcPr>
          <w:p w14:paraId="3A5D5C5D" w14:textId="3E4B0E87" w:rsidR="00361D7E" w:rsidRDefault="00361D7E" w:rsidP="00361D7E">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0792F3A" w14:textId="77777777" w:rsidR="00361D7E" w:rsidRDefault="00361D7E" w:rsidP="00A436C5">
            <w:pPr>
              <w:spacing w:after="120"/>
              <w:jc w:val="both"/>
              <w:rPr>
                <w:rFonts w:eastAsiaTheme="minorEastAsia"/>
                <w:color w:val="0070C0"/>
                <w:lang w:val="en-US" w:eastAsia="zh-CN"/>
              </w:rPr>
            </w:pPr>
            <w:r>
              <w:rPr>
                <w:rFonts w:eastAsiaTheme="minorEastAsia"/>
                <w:color w:val="0070C0"/>
                <w:lang w:val="en-US" w:eastAsia="zh-CN"/>
              </w:rPr>
              <w:t>Support Option1.</w:t>
            </w:r>
          </w:p>
          <w:p w14:paraId="2AAD4044" w14:textId="2415AA46" w:rsidR="00361D7E" w:rsidRDefault="00361D7E" w:rsidP="00A436C5">
            <w:pPr>
              <w:spacing w:after="120"/>
              <w:jc w:val="both"/>
              <w:rPr>
                <w:rFonts w:eastAsiaTheme="minorEastAsia"/>
                <w:color w:val="0070C0"/>
                <w:lang w:eastAsia="zh-CN"/>
              </w:rPr>
            </w:pPr>
            <w:r>
              <w:rPr>
                <w:rFonts w:eastAsiaTheme="minorEastAsia"/>
                <w:color w:val="0070C0"/>
                <w:lang w:val="en-US" w:eastAsia="zh-CN"/>
              </w:rPr>
              <w:lastRenderedPageBreak/>
              <w:t xml:space="preserve">We should discuss this issue first and then we can determine </w:t>
            </w:r>
            <w:r w:rsidRPr="00004635">
              <w:rPr>
                <w:rFonts w:eastAsiaTheme="minorEastAsia"/>
                <w:color w:val="0070C0"/>
                <w:lang w:val="en-US" w:eastAsia="zh-CN"/>
              </w:rPr>
              <w:t>Issue 2-3-1</w:t>
            </w:r>
            <w:r>
              <w:rPr>
                <w:rFonts w:eastAsiaTheme="minorEastAsia"/>
                <w:color w:val="0070C0"/>
                <w:lang w:val="en-US" w:eastAsia="zh-CN"/>
              </w:rPr>
              <w:t xml:space="preserve"> and Issue 2-3-3. If it is determined to have cross-COT HARQ feedback, we can go for shorter FFP length, e.g., 2ms, 3ms or 4ms. Otherwise, if it is determined to schedule HARQ-ACK </w:t>
            </w:r>
            <w:r w:rsidRPr="000A5E94">
              <w:rPr>
                <w:rFonts w:eastAsiaTheme="minorEastAsia"/>
                <w:color w:val="0070C0"/>
                <w:lang w:val="en-US" w:eastAsia="zh-CN"/>
              </w:rPr>
              <w:t xml:space="preserve">for the </w:t>
            </w:r>
            <w:r>
              <w:rPr>
                <w:rFonts w:eastAsiaTheme="minorEastAsia"/>
                <w:color w:val="0070C0"/>
                <w:lang w:val="en-US" w:eastAsia="zh-CN"/>
              </w:rPr>
              <w:t xml:space="preserve">scheduled PDSCH in the entire current COT, the FFP length should be long enough considering UE processing time for PDSCH and idle period. We can consider 5ms or 10ms proposed by Intel and further check whether 1 slot is enough for UE processing PDSCH and prepare HARQ-ACK.  </w:t>
            </w:r>
          </w:p>
        </w:tc>
      </w:tr>
      <w:tr w:rsidR="0054632E" w:rsidRPr="004334FE" w14:paraId="316E7A72" w14:textId="77777777" w:rsidTr="00FC3452">
        <w:tc>
          <w:tcPr>
            <w:tcW w:w="1238" w:type="dxa"/>
          </w:tcPr>
          <w:p w14:paraId="54B104D0" w14:textId="0502F6A5" w:rsidR="0054632E" w:rsidRDefault="0054632E" w:rsidP="00361D7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20F2E5CC" w14:textId="5807DD4C" w:rsidR="00865CB0" w:rsidRDefault="0054632E" w:rsidP="00A436C5">
            <w:pPr>
              <w:spacing w:after="120"/>
              <w:jc w:val="both"/>
              <w:rPr>
                <w:rFonts w:eastAsiaTheme="minorEastAsia"/>
                <w:color w:val="0070C0"/>
                <w:lang w:val="en-US" w:eastAsia="zh-CN"/>
              </w:rPr>
            </w:pPr>
            <w:r>
              <w:rPr>
                <w:rFonts w:eastAsiaTheme="minorEastAsia"/>
                <w:color w:val="0070C0"/>
                <w:lang w:val="en-US" w:eastAsia="zh-CN"/>
              </w:rPr>
              <w:t>@Huawei</w:t>
            </w:r>
            <w:bookmarkStart w:id="5" w:name="OLE_LINK164"/>
            <w:bookmarkStart w:id="6" w:name="OLE_LINK165"/>
            <w:r>
              <w:rPr>
                <w:rFonts w:eastAsiaTheme="minorEastAsia"/>
                <w:color w:val="0070C0"/>
                <w:lang w:val="en-US" w:eastAsia="zh-CN"/>
              </w:rPr>
              <w:t xml:space="preserve">: </w:t>
            </w:r>
            <w:r w:rsidR="00865CB0">
              <w:rPr>
                <w:rFonts w:eastAsiaTheme="minorEastAsia"/>
                <w:color w:val="0070C0"/>
                <w:lang w:val="en-US" w:eastAsia="zh-CN"/>
              </w:rPr>
              <w:t xml:space="preserve">In all but a few examples listed here, the TDD pattern do not take into account </w:t>
            </w:r>
            <w:r w:rsidR="004215A5">
              <w:rPr>
                <w:rFonts w:eastAsiaTheme="minorEastAsia"/>
                <w:color w:val="0070C0"/>
                <w:lang w:val="en-US" w:eastAsia="zh-CN"/>
              </w:rPr>
              <w:t>slots which are not included in the COT, is that correct?</w:t>
            </w:r>
            <w:bookmarkEnd w:id="5"/>
            <w:bookmarkEnd w:id="6"/>
          </w:p>
          <w:p w14:paraId="7C3F769F" w14:textId="299058BB" w:rsidR="0013128F" w:rsidRDefault="004215A5" w:rsidP="00A436C5">
            <w:pPr>
              <w:spacing w:after="120"/>
              <w:jc w:val="both"/>
              <w:rPr>
                <w:rFonts w:eastAsiaTheme="minorEastAsia"/>
                <w:color w:val="0070C0"/>
                <w:lang w:val="en-US" w:eastAsia="zh-CN"/>
              </w:rPr>
            </w:pPr>
            <w:r>
              <w:rPr>
                <w:rFonts w:eastAsiaTheme="minorEastAsia"/>
                <w:color w:val="0070C0"/>
                <w:lang w:val="en-US" w:eastAsia="zh-CN"/>
              </w:rPr>
              <w:t>Also, p</w:t>
            </w:r>
            <w:r w:rsidR="00C2715D">
              <w:rPr>
                <w:rFonts w:eastAsiaTheme="minorEastAsia"/>
                <w:color w:val="0070C0"/>
                <w:lang w:val="en-US" w:eastAsia="zh-CN"/>
              </w:rPr>
              <w:t xml:space="preserve">ending the decisions on COT and FFP duration, we </w:t>
            </w:r>
            <w:r w:rsidR="0013128F">
              <w:rPr>
                <w:rFonts w:eastAsiaTheme="minorEastAsia"/>
                <w:color w:val="0070C0"/>
                <w:lang w:val="en-US" w:eastAsia="zh-CN"/>
              </w:rPr>
              <w:t>see this issue decoupled from the TDD pattern discussion since:</w:t>
            </w:r>
          </w:p>
          <w:p w14:paraId="2099C75A" w14:textId="7CAEFCE4" w:rsidR="0054632E" w:rsidRDefault="00D561E8" w:rsidP="0013128F">
            <w:pPr>
              <w:pStyle w:val="ListParagraph"/>
              <w:numPr>
                <w:ilvl w:val="0"/>
                <w:numId w:val="35"/>
              </w:numPr>
              <w:spacing w:after="120"/>
              <w:ind w:firstLineChars="0"/>
              <w:jc w:val="both"/>
              <w:rPr>
                <w:rFonts w:eastAsiaTheme="minorEastAsia"/>
                <w:color w:val="0070C0"/>
                <w:lang w:val="en-US" w:eastAsia="zh-CN"/>
              </w:rPr>
            </w:pPr>
            <w:r>
              <w:rPr>
                <w:rFonts w:eastAsiaTheme="minorEastAsia"/>
                <w:color w:val="0070C0"/>
                <w:lang w:val="en-US" w:eastAsia="zh-CN"/>
              </w:rPr>
              <w:t>S</w:t>
            </w:r>
            <w:r w:rsidR="00B50116" w:rsidRPr="009627FB">
              <w:rPr>
                <w:rFonts w:eastAsiaTheme="minorEastAsia"/>
                <w:color w:val="0070C0"/>
                <w:lang w:val="en-US" w:eastAsia="zh-CN"/>
              </w:rPr>
              <w:t xml:space="preserve">lot not </w:t>
            </w:r>
            <w:r w:rsidR="00805A24">
              <w:rPr>
                <w:rFonts w:eastAsiaTheme="minorEastAsia"/>
                <w:color w:val="0070C0"/>
                <w:lang w:val="en-US" w:eastAsia="zh-CN"/>
              </w:rPr>
              <w:t xml:space="preserve">filled with </w:t>
            </w:r>
            <w:r w:rsidR="00B50116" w:rsidRPr="009627FB">
              <w:rPr>
                <w:rFonts w:eastAsiaTheme="minorEastAsia"/>
                <w:color w:val="0070C0"/>
                <w:lang w:val="en-US" w:eastAsia="zh-CN"/>
              </w:rPr>
              <w:t xml:space="preserve">random </w:t>
            </w:r>
            <w:r>
              <w:rPr>
                <w:rFonts w:eastAsiaTheme="minorEastAsia"/>
                <w:color w:val="0070C0"/>
                <w:lang w:val="en-US" w:eastAsia="zh-CN"/>
              </w:rPr>
              <w:t xml:space="preserve">DL </w:t>
            </w:r>
            <w:r w:rsidR="00B50116" w:rsidRPr="009627FB">
              <w:rPr>
                <w:rFonts w:eastAsiaTheme="minorEastAsia"/>
                <w:color w:val="0070C0"/>
                <w:lang w:val="en-US" w:eastAsia="zh-CN"/>
              </w:rPr>
              <w:t>COT can still be D</w:t>
            </w:r>
            <w:r>
              <w:rPr>
                <w:rFonts w:eastAsiaTheme="minorEastAsia"/>
                <w:color w:val="0070C0"/>
                <w:lang w:val="en-US" w:eastAsia="zh-CN"/>
              </w:rPr>
              <w:t xml:space="preserve"> or S</w:t>
            </w:r>
            <w:r w:rsidR="00B50116" w:rsidRPr="009627FB">
              <w:rPr>
                <w:rFonts w:eastAsiaTheme="minorEastAsia"/>
                <w:color w:val="0070C0"/>
                <w:lang w:val="en-US" w:eastAsia="zh-CN"/>
              </w:rPr>
              <w:t xml:space="preserve"> slot, and </w:t>
            </w:r>
          </w:p>
          <w:p w14:paraId="570DB161" w14:textId="4EF70A46" w:rsidR="0013128F" w:rsidRDefault="0013128F" w:rsidP="0013128F">
            <w:pPr>
              <w:pStyle w:val="ListParagraph"/>
              <w:numPr>
                <w:ilvl w:val="0"/>
                <w:numId w:val="35"/>
              </w:numPr>
              <w:spacing w:after="120"/>
              <w:ind w:firstLineChars="0"/>
              <w:jc w:val="both"/>
              <w:rPr>
                <w:rFonts w:eastAsiaTheme="minorEastAsia"/>
                <w:color w:val="0070C0"/>
                <w:lang w:val="en-US" w:eastAsia="zh-CN"/>
              </w:rPr>
            </w:pPr>
            <w:r>
              <w:rPr>
                <w:rFonts w:eastAsiaTheme="minorEastAsia"/>
                <w:color w:val="0070C0"/>
                <w:lang w:val="en-US" w:eastAsia="zh-CN"/>
              </w:rPr>
              <w:t xml:space="preserve">UE UL can always be scheduled in the same slot regardless of </w:t>
            </w:r>
            <w:r w:rsidR="00805A24">
              <w:rPr>
                <w:rFonts w:eastAsiaTheme="minorEastAsia"/>
                <w:color w:val="0070C0"/>
                <w:lang w:val="en-US" w:eastAsia="zh-CN"/>
              </w:rPr>
              <w:t xml:space="preserve">DL </w:t>
            </w:r>
            <w:r>
              <w:rPr>
                <w:rFonts w:eastAsiaTheme="minorEastAsia"/>
                <w:color w:val="0070C0"/>
                <w:lang w:val="en-US" w:eastAsia="zh-CN"/>
              </w:rPr>
              <w:t>COT duration</w:t>
            </w:r>
            <w:r w:rsidR="00805A24">
              <w:rPr>
                <w:rFonts w:eastAsiaTheme="minorEastAsia"/>
                <w:color w:val="0070C0"/>
                <w:lang w:val="en-US" w:eastAsia="zh-CN"/>
              </w:rPr>
              <w:t>;</w:t>
            </w:r>
          </w:p>
          <w:p w14:paraId="0F5E1BCA" w14:textId="31A11AFB" w:rsidR="00805A24" w:rsidRDefault="00805A24" w:rsidP="00805A24">
            <w:pPr>
              <w:spacing w:after="120"/>
              <w:jc w:val="both"/>
              <w:rPr>
                <w:rFonts w:eastAsiaTheme="minorEastAsia"/>
                <w:color w:val="0070C0"/>
                <w:lang w:val="en-US" w:eastAsia="zh-CN"/>
              </w:rPr>
            </w:pPr>
            <w:bookmarkStart w:id="7" w:name="OLE_LINK166"/>
            <w:r>
              <w:rPr>
                <w:rFonts w:eastAsiaTheme="minorEastAsia"/>
                <w:color w:val="0070C0"/>
                <w:lang w:val="en-US" w:eastAsia="zh-CN"/>
              </w:rPr>
              <w:t xml:space="preserve">Unless there is a reason for which these two conditions cannot be true, </w:t>
            </w:r>
            <w:r w:rsidR="00712866">
              <w:rPr>
                <w:rFonts w:eastAsiaTheme="minorEastAsia"/>
                <w:color w:val="0070C0"/>
                <w:lang w:val="en-US" w:eastAsia="zh-CN"/>
              </w:rPr>
              <w:t>so assuming that</w:t>
            </w:r>
            <w:r w:rsidR="006949DF">
              <w:rPr>
                <w:rFonts w:eastAsiaTheme="minorEastAsia"/>
                <w:color w:val="0070C0"/>
                <w:lang w:val="en-US" w:eastAsia="zh-CN"/>
              </w:rPr>
              <w:t xml:space="preserve">, for the sake of the example, a 5ms FFP, </w:t>
            </w:r>
            <w:r w:rsidR="00712866">
              <w:rPr>
                <w:rFonts w:eastAsiaTheme="minorEastAsia"/>
                <w:color w:val="0070C0"/>
                <w:lang w:val="en-US" w:eastAsia="zh-CN"/>
              </w:rPr>
              <w:t>DL COT is random in {2,3,</w:t>
            </w:r>
            <w:r w:rsidR="002A4395">
              <w:rPr>
                <w:rFonts w:eastAsiaTheme="minorEastAsia"/>
                <w:color w:val="0070C0"/>
                <w:lang w:val="en-US" w:eastAsia="zh-CN"/>
              </w:rPr>
              <w:t xml:space="preserve">5,6} and that UE UL is always scheduled in </w:t>
            </w:r>
            <w:r w:rsidR="00596797">
              <w:rPr>
                <w:rFonts w:eastAsiaTheme="minorEastAsia"/>
                <w:color w:val="0070C0"/>
                <w:lang w:val="en-US" w:eastAsia="zh-CN"/>
              </w:rPr>
              <w:t>the last slot</w:t>
            </w:r>
            <w:r w:rsidR="006949DF">
              <w:rPr>
                <w:rFonts w:eastAsiaTheme="minorEastAsia"/>
                <w:color w:val="0070C0"/>
                <w:lang w:val="en-US" w:eastAsia="zh-CN"/>
              </w:rPr>
              <w:t xml:space="preserve">, </w:t>
            </w:r>
            <w:r w:rsidR="00596797">
              <w:rPr>
                <w:rFonts w:eastAsiaTheme="minorEastAsia"/>
                <w:color w:val="0070C0"/>
                <w:lang w:val="en-US" w:eastAsia="zh-CN"/>
              </w:rPr>
              <w:t xml:space="preserve">a </w:t>
            </w:r>
            <w:r>
              <w:rPr>
                <w:rFonts w:eastAsiaTheme="minorEastAsia"/>
                <w:color w:val="0070C0"/>
                <w:lang w:val="en-US" w:eastAsia="zh-CN"/>
              </w:rPr>
              <w:t xml:space="preserve">TDD pattern could be </w:t>
            </w:r>
            <w:r w:rsidR="00D561E8">
              <w:rPr>
                <w:rFonts w:eastAsiaTheme="minorEastAsia"/>
                <w:color w:val="0070C0"/>
                <w:lang w:val="en-US" w:eastAsia="zh-CN"/>
              </w:rPr>
              <w:t>{6D-1S-</w:t>
            </w:r>
            <w:r w:rsidR="006C3AD3">
              <w:rPr>
                <w:rFonts w:eastAsiaTheme="minorEastAsia"/>
                <w:color w:val="0070C0"/>
                <w:lang w:val="en-US" w:eastAsia="zh-CN"/>
              </w:rPr>
              <w:t xml:space="preserve">3U}. </w:t>
            </w:r>
            <w:r w:rsidR="006949DF">
              <w:rPr>
                <w:rFonts w:eastAsiaTheme="minorEastAsia"/>
                <w:color w:val="0070C0"/>
                <w:lang w:val="en-US" w:eastAsia="zh-CN"/>
              </w:rPr>
              <w:t xml:space="preserve">This does not need to be </w:t>
            </w:r>
            <w:r w:rsidR="00596797">
              <w:rPr>
                <w:rFonts w:eastAsiaTheme="minorEastAsia"/>
                <w:color w:val="0070C0"/>
                <w:lang w:val="en-US" w:eastAsia="zh-CN"/>
              </w:rPr>
              <w:t>dynamic</w:t>
            </w:r>
            <w:r w:rsidR="00BB324A">
              <w:rPr>
                <w:rFonts w:eastAsiaTheme="minorEastAsia"/>
                <w:color w:val="0070C0"/>
                <w:lang w:val="en-US" w:eastAsia="zh-CN"/>
              </w:rPr>
              <w:t>.</w:t>
            </w:r>
          </w:p>
          <w:bookmarkEnd w:id="7"/>
          <w:p w14:paraId="261291C2" w14:textId="00C48CE7" w:rsidR="006C3AD3" w:rsidRPr="009627FB" w:rsidRDefault="006C3AD3" w:rsidP="00805A24">
            <w:pPr>
              <w:spacing w:after="120"/>
              <w:jc w:val="both"/>
              <w:rPr>
                <w:rFonts w:eastAsiaTheme="minorEastAsia"/>
                <w:color w:val="0070C0"/>
                <w:lang w:val="en-US" w:eastAsia="zh-CN"/>
              </w:rPr>
            </w:pPr>
          </w:p>
        </w:tc>
      </w:tr>
      <w:tr w:rsidR="0013128F" w:rsidRPr="004334FE" w14:paraId="0B252980" w14:textId="77777777" w:rsidTr="00FC3452">
        <w:tc>
          <w:tcPr>
            <w:tcW w:w="1238" w:type="dxa"/>
          </w:tcPr>
          <w:p w14:paraId="14132A84" w14:textId="092483E0" w:rsidR="0013128F" w:rsidRDefault="000626C9" w:rsidP="00361D7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25C9B05" w14:textId="5E11625D" w:rsidR="0013128F" w:rsidRDefault="002C5411" w:rsidP="00A436C5">
            <w:pPr>
              <w:spacing w:after="120"/>
              <w:jc w:val="both"/>
              <w:rPr>
                <w:rFonts w:eastAsiaTheme="minorEastAsia"/>
                <w:color w:val="0070C0"/>
                <w:lang w:val="en-US" w:eastAsia="zh-CN"/>
              </w:rPr>
            </w:pPr>
            <w:r>
              <w:rPr>
                <w:rFonts w:eastAsiaTheme="minorEastAsia"/>
                <w:color w:val="0070C0"/>
                <w:lang w:val="en-US" w:eastAsia="zh-CN"/>
              </w:rPr>
              <w:t>We support option 1.</w:t>
            </w:r>
            <w:r w:rsidR="005145E4">
              <w:rPr>
                <w:rFonts w:eastAsiaTheme="minorEastAsia"/>
                <w:color w:val="0070C0"/>
                <w:lang w:val="en-US" w:eastAsia="zh-CN"/>
              </w:rPr>
              <w:t xml:space="preserve"> </w:t>
            </w:r>
          </w:p>
          <w:p w14:paraId="3CA298A8" w14:textId="7F0FE217" w:rsidR="002C5411" w:rsidRDefault="002C5411" w:rsidP="00A436C5">
            <w:pPr>
              <w:spacing w:after="120"/>
              <w:jc w:val="both"/>
              <w:rPr>
                <w:rFonts w:eastAsiaTheme="minorEastAsia"/>
                <w:color w:val="0070C0"/>
                <w:lang w:val="en-US" w:eastAsia="zh-CN"/>
              </w:rPr>
            </w:pPr>
            <w:r>
              <w:rPr>
                <w:rFonts w:eastAsiaTheme="minorEastAsia"/>
                <w:color w:val="0070C0"/>
                <w:lang w:val="en-US" w:eastAsia="zh-CN"/>
              </w:rPr>
              <w:t xml:space="preserve">We also think that the UL slot for HARQ-ACK feedback </w:t>
            </w:r>
            <w:r w:rsidR="005145E4">
              <w:rPr>
                <w:rFonts w:eastAsiaTheme="minorEastAsia"/>
                <w:color w:val="0070C0"/>
                <w:lang w:val="en-US" w:eastAsia="zh-CN"/>
              </w:rPr>
              <w:t xml:space="preserve">could be outside the random DL COT. For this the FFE length should be at least 4 ms, so that we have sufficient random DL slots for S1 set and also SU or UU at the end of the TDD pattern. </w:t>
            </w:r>
          </w:p>
          <w:p w14:paraId="54A3310F" w14:textId="77777777" w:rsidR="005145E4" w:rsidRDefault="005145E4" w:rsidP="00A436C5">
            <w:pPr>
              <w:spacing w:after="120"/>
              <w:jc w:val="both"/>
              <w:rPr>
                <w:rFonts w:eastAsiaTheme="minorEastAsia"/>
                <w:color w:val="0070C0"/>
                <w:lang w:val="en-US" w:eastAsia="zh-CN"/>
              </w:rPr>
            </w:pPr>
            <w:r>
              <w:rPr>
                <w:rFonts w:eastAsiaTheme="minorEastAsia"/>
                <w:color w:val="0070C0"/>
                <w:lang w:val="en-US" w:eastAsia="zh-CN"/>
              </w:rPr>
              <w:t>We don’t need a dynamic TDD pattern.</w:t>
            </w:r>
          </w:p>
          <w:p w14:paraId="139DDD99" w14:textId="77777777" w:rsidR="005145E4" w:rsidRDefault="005145E4" w:rsidP="005145E4">
            <w:pPr>
              <w:spacing w:after="120"/>
              <w:jc w:val="both"/>
              <w:rPr>
                <w:rFonts w:eastAsiaTheme="minorEastAsia"/>
                <w:color w:val="0070C0"/>
                <w:lang w:val="en-US" w:eastAsia="zh-CN"/>
              </w:rPr>
            </w:pPr>
            <w:r>
              <w:rPr>
                <w:rFonts w:eastAsiaTheme="minorEastAsia"/>
                <w:color w:val="0070C0"/>
                <w:lang w:val="en-US" w:eastAsia="zh-CN"/>
              </w:rPr>
              <w:t xml:space="preserve">Perhaps the proposal should be re-worded as schedule UL slot within FFP to avoid cross COR HARQ-ACK feedback.  </w:t>
            </w:r>
          </w:p>
          <w:p w14:paraId="3E52D794" w14:textId="403F3A0F" w:rsidR="005145E4" w:rsidRDefault="005145E4" w:rsidP="00A436C5">
            <w:pPr>
              <w:spacing w:after="120"/>
              <w:jc w:val="both"/>
              <w:rPr>
                <w:rFonts w:eastAsiaTheme="minorEastAsia"/>
                <w:color w:val="0070C0"/>
                <w:lang w:val="en-US" w:eastAsia="zh-CN"/>
              </w:rPr>
            </w:pPr>
          </w:p>
        </w:tc>
      </w:tr>
      <w:tr w:rsidR="00585C1A" w:rsidRPr="004334FE" w14:paraId="51E5E2B8" w14:textId="77777777" w:rsidTr="009627FB">
        <w:trPr>
          <w:trHeight w:val="2570"/>
        </w:trPr>
        <w:tc>
          <w:tcPr>
            <w:tcW w:w="1238" w:type="dxa"/>
          </w:tcPr>
          <w:p w14:paraId="7F5302FE" w14:textId="5FAFA1D6" w:rsidR="00585C1A" w:rsidRDefault="00585C1A" w:rsidP="00361D7E">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uawei</w:t>
            </w:r>
          </w:p>
        </w:tc>
        <w:tc>
          <w:tcPr>
            <w:tcW w:w="8393" w:type="dxa"/>
          </w:tcPr>
          <w:p w14:paraId="719242C5" w14:textId="694D214F" w:rsidR="00585C1A" w:rsidRDefault="00DF11F8" w:rsidP="00A436C5">
            <w:pPr>
              <w:spacing w:after="120"/>
              <w:jc w:val="both"/>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Qualcomm</w:t>
            </w:r>
            <w:r w:rsidR="00A238A6">
              <w:rPr>
                <w:rFonts w:eastAsiaTheme="minorEastAsia"/>
                <w:color w:val="0070C0"/>
                <w:lang w:val="en-US" w:eastAsia="zh-CN"/>
              </w:rPr>
              <w:t>. Thanks for comments</w:t>
            </w:r>
            <w:r w:rsidR="00951F7C">
              <w:rPr>
                <w:rFonts w:eastAsiaTheme="minorEastAsia"/>
                <w:color w:val="0070C0"/>
                <w:lang w:val="en-US" w:eastAsia="zh-CN"/>
              </w:rPr>
              <w:t>.</w:t>
            </w:r>
          </w:p>
          <w:p w14:paraId="4D35A423" w14:textId="22DCE606" w:rsidR="00DF11F8" w:rsidRDefault="00DF11F8" w:rsidP="00DF11F8">
            <w:pPr>
              <w:spacing w:after="120"/>
              <w:jc w:val="both"/>
              <w:rPr>
                <w:rFonts w:eastAsiaTheme="minorEastAsia"/>
                <w:color w:val="0070C0"/>
                <w:lang w:val="en-US" w:eastAsia="zh-CN"/>
              </w:rPr>
            </w:pPr>
            <w:r>
              <w:rPr>
                <w:rFonts w:eastAsiaTheme="minorEastAsia"/>
                <w:color w:val="0070C0"/>
                <w:lang w:val="en-US" w:eastAsia="zh-CN"/>
              </w:rPr>
              <w:t>If UL slot scheduled for HARQ-ACK is outside the COT, UL LBT should be needed since the gap between two transmissions is larger than 16</w:t>
            </w:r>
            <w:r>
              <w:rPr>
                <w:rFonts w:eastAsiaTheme="minorEastAsia" w:hint="eastAsia"/>
                <w:color w:val="0070C0"/>
                <w:lang w:val="en-US" w:eastAsia="zh-CN"/>
              </w:rPr>
              <w:t>us</w:t>
            </w:r>
            <w:r>
              <w:rPr>
                <w:rFonts w:eastAsiaTheme="minorEastAsia"/>
                <w:color w:val="0070C0"/>
                <w:lang w:val="en-US" w:eastAsia="zh-CN"/>
              </w:rPr>
              <w:t xml:space="preserve"> especially for LBE.</w:t>
            </w:r>
          </w:p>
          <w:p w14:paraId="1DE6B2ED" w14:textId="53E03400" w:rsidR="00DF11F8" w:rsidRDefault="00A238A6" w:rsidP="00DF11F8">
            <w:pPr>
              <w:spacing w:after="120"/>
              <w:jc w:val="both"/>
              <w:rPr>
                <w:rFonts w:eastAsiaTheme="minorEastAsia"/>
                <w:color w:val="0070C0"/>
                <w:lang w:val="en-US" w:eastAsia="zh-CN"/>
              </w:rPr>
            </w:pPr>
            <w:r>
              <w:rPr>
                <w:noProof/>
                <w:lang w:val="en-US" w:eastAsia="zh-CN"/>
              </w:rPr>
              <w:drawing>
                <wp:inline distT="0" distB="0" distL="0" distR="0" wp14:anchorId="5B37BFF0" wp14:editId="1BDA59CD">
                  <wp:extent cx="3636764" cy="773298"/>
                  <wp:effectExtent l="0" t="0" r="190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84803" cy="783513"/>
                          </a:xfrm>
                          <a:prstGeom prst="rect">
                            <a:avLst/>
                          </a:prstGeom>
                        </pic:spPr>
                      </pic:pic>
                    </a:graphicData>
                  </a:graphic>
                </wp:inline>
              </w:drawing>
            </w:r>
          </w:p>
          <w:p w14:paraId="2EA6D92A" w14:textId="6A49E0FC" w:rsidR="00DF11F8" w:rsidRDefault="00721FE8" w:rsidP="00721FE8">
            <w:pPr>
              <w:spacing w:after="120"/>
              <w:jc w:val="both"/>
              <w:rPr>
                <w:rFonts w:eastAsiaTheme="minorEastAsia"/>
                <w:color w:val="0070C0"/>
                <w:lang w:val="en-US" w:eastAsia="zh-CN"/>
              </w:rPr>
            </w:pPr>
            <w:r>
              <w:rPr>
                <w:rFonts w:eastAsiaTheme="minorEastAsia"/>
                <w:color w:val="0070C0"/>
                <w:lang w:val="en-US" w:eastAsia="zh-CN"/>
              </w:rPr>
              <w:t>We think it is impractical.to</w:t>
            </w:r>
            <w:r w:rsidR="00A238A6">
              <w:rPr>
                <w:rFonts w:eastAsiaTheme="minorEastAsia"/>
                <w:color w:val="0070C0"/>
                <w:lang w:val="en-US" w:eastAsia="zh-CN"/>
              </w:rPr>
              <w:t xml:space="preserve"> set probability of UL LBT failure to zero to guarantee HARQ-ACK’s transmission. </w:t>
            </w:r>
          </w:p>
        </w:tc>
      </w:tr>
      <w:tr w:rsidR="00E95DB7" w:rsidRPr="004334FE" w14:paraId="628B5510" w14:textId="77777777" w:rsidTr="009627FB">
        <w:trPr>
          <w:trHeight w:val="990"/>
        </w:trPr>
        <w:tc>
          <w:tcPr>
            <w:tcW w:w="1238" w:type="dxa"/>
          </w:tcPr>
          <w:p w14:paraId="1241971D" w14:textId="5FA39334" w:rsidR="00E95DB7" w:rsidRDefault="00E95DB7" w:rsidP="00E95DB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94EE3F0" w14:textId="4B938A7E" w:rsidR="00E95DB7" w:rsidRDefault="00E95DB7" w:rsidP="00E95DB7">
            <w:pPr>
              <w:spacing w:after="120"/>
              <w:jc w:val="both"/>
              <w:rPr>
                <w:rFonts w:eastAsiaTheme="minorEastAsia"/>
                <w:color w:val="0070C0"/>
                <w:lang w:val="en-US" w:eastAsia="zh-CN"/>
              </w:rPr>
            </w:pPr>
            <w:r>
              <w:rPr>
                <w:rFonts w:eastAsiaTheme="minorEastAsia"/>
                <w:color w:val="0070C0"/>
                <w:lang w:val="en-US" w:eastAsia="zh-CN"/>
              </w:rPr>
              <w:t xml:space="preserve">We support Option 1. The dynamic TDD could increase complexity for test. We don’t think UL LBT failure should be considered here, so proposal from Intel and Qualcomm could be a better way. </w:t>
            </w:r>
          </w:p>
        </w:tc>
      </w:tr>
      <w:tr w:rsidR="0064173F" w:rsidRPr="004334FE" w14:paraId="0EDD5A59" w14:textId="77777777" w:rsidTr="0064173F">
        <w:trPr>
          <w:trHeight w:val="428"/>
        </w:trPr>
        <w:tc>
          <w:tcPr>
            <w:tcW w:w="1238" w:type="dxa"/>
          </w:tcPr>
          <w:p w14:paraId="736F7C0B" w14:textId="00B485FF" w:rsidR="0064173F" w:rsidRDefault="0064173F" w:rsidP="0064173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6F6A324" w14:textId="2885435B" w:rsidR="0064173F" w:rsidRDefault="0064173F" w:rsidP="0064173F">
            <w:pPr>
              <w:spacing w:after="120"/>
              <w:jc w:val="both"/>
              <w:rPr>
                <w:rFonts w:eastAsiaTheme="minorEastAsia"/>
                <w:color w:val="0070C0"/>
                <w:lang w:val="en-US" w:eastAsia="zh-CN"/>
              </w:rPr>
            </w:pPr>
            <w:r>
              <w:rPr>
                <w:rFonts w:eastAsiaTheme="minorEastAsia"/>
                <w:color w:val="0070C0"/>
                <w:lang w:val="en-US" w:eastAsia="zh-CN"/>
              </w:rPr>
              <w:t>Support Option 1</w:t>
            </w:r>
          </w:p>
        </w:tc>
      </w:tr>
    </w:tbl>
    <w:p w14:paraId="5CD14860" w14:textId="4401C414" w:rsidR="00A330DB" w:rsidRPr="004334FE" w:rsidRDefault="00A330DB" w:rsidP="00706FB9">
      <w:pPr>
        <w:spacing w:after="120"/>
        <w:rPr>
          <w:szCs w:val="24"/>
          <w:lang w:eastAsia="zh-CN"/>
        </w:rPr>
      </w:pPr>
    </w:p>
    <w:p w14:paraId="12CC016B" w14:textId="77777777" w:rsidR="00A330DB" w:rsidRPr="004334FE" w:rsidRDefault="00A330DB" w:rsidP="00706FB9">
      <w:pPr>
        <w:spacing w:after="120"/>
        <w:rPr>
          <w:szCs w:val="24"/>
          <w:lang w:eastAsia="zh-CN"/>
        </w:rPr>
      </w:pPr>
    </w:p>
    <w:p w14:paraId="42FF96B0" w14:textId="77777777" w:rsidR="00706FB9" w:rsidRPr="004334FE" w:rsidRDefault="00706FB9" w:rsidP="00706FB9">
      <w:pPr>
        <w:rPr>
          <w:b/>
          <w:u w:val="single"/>
          <w:lang w:eastAsia="ko-KR"/>
        </w:rPr>
      </w:pPr>
      <w:r w:rsidRPr="004334FE">
        <w:rPr>
          <w:b/>
          <w:u w:val="single"/>
          <w:lang w:eastAsia="ko-KR"/>
        </w:rPr>
        <w:t>Issue 2-1-6: Bandwidth to be used for the definition of the requirements for the unlicensed carrier;</w:t>
      </w:r>
    </w:p>
    <w:p w14:paraId="6244A9EA"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7F3756E3"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Define requirements including 20 MHz (Ericsson, Intel);</w:t>
      </w:r>
    </w:p>
    <w:p w14:paraId="090D3D5A"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Choose between 20 MHz and 40 MHz (MediaTek);</w:t>
      </w:r>
    </w:p>
    <w:p w14:paraId="5BF754F9"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40 MHz (Apple, MediaTek);</w:t>
      </w:r>
    </w:p>
    <w:p w14:paraId="3A83C5E6"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{20,40,60,80} MHz to cover all combinations(Huawei);</w:t>
      </w:r>
    </w:p>
    <w:p w14:paraId="6C4BE28B"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 xml:space="preserve">Option 5: {20,40} MHz, test only the largest BW supported (Qualcomm, Intel); </w:t>
      </w:r>
    </w:p>
    <w:p w14:paraId="363ECE1B"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6: Define BW Requirements differently for Scenario A and C. Scenario C with 20MHz and Scenario A with all possible BWs combinations. (Ericsson)</w:t>
      </w:r>
    </w:p>
    <w:p w14:paraId="2275B2F5"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185F2FFB" w14:textId="77777777" w:rsidR="00706FB9" w:rsidRPr="004334FE" w:rsidRDefault="00706FB9" w:rsidP="00706FB9">
      <w:pPr>
        <w:spacing w:after="120"/>
        <w:rPr>
          <w:szCs w:val="24"/>
          <w:lang w:eastAsia="zh-CN"/>
        </w:rPr>
      </w:pPr>
      <w:r w:rsidRPr="004334FE">
        <w:rPr>
          <w:szCs w:val="24"/>
          <w:lang w:eastAsia="zh-CN"/>
        </w:rPr>
        <w:t>Ericsson, Huawei commented that not including all bandwidth combinations n scenario A might need new applicability rules, as these rules in Rel-15 CA test the ‘largest supported bandwidth’.</w:t>
      </w:r>
    </w:p>
    <w:p w14:paraId="16C074E5"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Discuss in the second round</w:t>
      </w:r>
      <w:r w:rsidRPr="004334FE">
        <w:rPr>
          <w:rFonts w:eastAsia="Yu Mincho"/>
          <w:lang w:eastAsia="zh-CN"/>
        </w:rPr>
        <w:tab/>
      </w:r>
    </w:p>
    <w:tbl>
      <w:tblPr>
        <w:tblStyle w:val="TableGrid"/>
        <w:tblW w:w="0" w:type="auto"/>
        <w:tblLook w:val="04A0" w:firstRow="1" w:lastRow="0" w:firstColumn="1" w:lastColumn="0" w:noHBand="0" w:noVBand="1"/>
      </w:tblPr>
      <w:tblGrid>
        <w:gridCol w:w="1238"/>
        <w:gridCol w:w="8393"/>
      </w:tblGrid>
      <w:tr w:rsidR="00A330DB" w:rsidRPr="004334FE" w14:paraId="2D26B57F" w14:textId="77777777" w:rsidTr="008E22EC">
        <w:tc>
          <w:tcPr>
            <w:tcW w:w="1238" w:type="dxa"/>
          </w:tcPr>
          <w:p w14:paraId="375F2AA8"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58F43F21"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1EC827CA" w14:textId="77777777" w:rsidTr="008E22EC">
        <w:tc>
          <w:tcPr>
            <w:tcW w:w="1238" w:type="dxa"/>
          </w:tcPr>
          <w:p w14:paraId="410DA12D" w14:textId="4F12F30E" w:rsidR="00A330DB" w:rsidRPr="004334FE" w:rsidRDefault="00E22459"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2ED2599" w14:textId="726738AE" w:rsidR="00A330DB" w:rsidRPr="004334FE" w:rsidRDefault="00E22459" w:rsidP="002C7144">
            <w:pPr>
              <w:spacing w:after="120"/>
              <w:rPr>
                <w:rFonts w:eastAsiaTheme="minorEastAsia"/>
                <w:color w:val="0070C0"/>
                <w:lang w:val="en-US" w:eastAsia="zh-CN"/>
              </w:rPr>
            </w:pPr>
            <w:r>
              <w:rPr>
                <w:rFonts w:eastAsiaTheme="minorEastAsia"/>
                <w:color w:val="0070C0"/>
                <w:lang w:val="en-US" w:eastAsia="zh-CN"/>
              </w:rPr>
              <w:t xml:space="preserve">We </w:t>
            </w:r>
            <w:r w:rsidR="00356A9F">
              <w:rPr>
                <w:rFonts w:eastAsiaTheme="minorEastAsia"/>
                <w:color w:val="0070C0"/>
                <w:lang w:val="en-US" w:eastAsia="zh-CN"/>
              </w:rPr>
              <w:t xml:space="preserve">think </w:t>
            </w:r>
            <w:r>
              <w:rPr>
                <w:rFonts w:eastAsiaTheme="minorEastAsia"/>
                <w:color w:val="0070C0"/>
                <w:lang w:val="en-US" w:eastAsia="zh-CN"/>
              </w:rPr>
              <w:t xml:space="preserve">option </w:t>
            </w:r>
            <w:r w:rsidR="00AA2B98">
              <w:rPr>
                <w:rFonts w:eastAsiaTheme="minorEastAsia"/>
                <w:color w:val="0070C0"/>
                <w:lang w:val="en-US" w:eastAsia="zh-CN"/>
              </w:rPr>
              <w:t xml:space="preserve">6 </w:t>
            </w:r>
            <w:r w:rsidR="00356A9F">
              <w:rPr>
                <w:rFonts w:eastAsiaTheme="minorEastAsia"/>
                <w:color w:val="0070C0"/>
                <w:lang w:val="en-US" w:eastAsia="zh-CN"/>
              </w:rPr>
              <w:t xml:space="preserve">can be a good compromise in order </w:t>
            </w:r>
            <w:r w:rsidR="003D27E0">
              <w:rPr>
                <w:rFonts w:eastAsiaTheme="minorEastAsia"/>
                <w:color w:val="0070C0"/>
                <w:lang w:val="en-US" w:eastAsia="zh-CN"/>
              </w:rPr>
              <w:t>to reach an agreement</w:t>
            </w:r>
            <w:r w:rsidR="00356A9F">
              <w:rPr>
                <w:rFonts w:eastAsiaTheme="minorEastAsia"/>
                <w:color w:val="0070C0"/>
                <w:lang w:val="en-US" w:eastAsia="zh-CN"/>
              </w:rPr>
              <w:t xml:space="preserve"> during this meeting</w:t>
            </w:r>
            <w:r w:rsidR="003D27E0">
              <w:rPr>
                <w:rFonts w:eastAsiaTheme="minorEastAsia"/>
                <w:color w:val="0070C0"/>
                <w:lang w:val="en-US" w:eastAsia="zh-CN"/>
              </w:rPr>
              <w:t>;</w:t>
            </w:r>
          </w:p>
        </w:tc>
      </w:tr>
      <w:tr w:rsidR="008E22EC" w:rsidRPr="004334FE" w14:paraId="34B82824" w14:textId="77777777" w:rsidTr="008E22EC">
        <w:tc>
          <w:tcPr>
            <w:tcW w:w="1238" w:type="dxa"/>
          </w:tcPr>
          <w:p w14:paraId="55575AD2" w14:textId="125939AA" w:rsidR="008E22EC" w:rsidRPr="009627FB" w:rsidRDefault="008E22EC" w:rsidP="008E22EC">
            <w:pPr>
              <w:spacing w:after="120"/>
              <w:rPr>
                <w:rFonts w:eastAsiaTheme="minorEastAsia"/>
                <w:lang w:val="en-US" w:eastAsia="zh-CN"/>
              </w:rPr>
            </w:pPr>
            <w:r w:rsidRPr="009627FB">
              <w:rPr>
                <w:rFonts w:eastAsiaTheme="minorEastAsia"/>
                <w:lang w:val="en-US" w:eastAsia="zh-CN"/>
              </w:rPr>
              <w:t>Ericsson</w:t>
            </w:r>
          </w:p>
        </w:tc>
        <w:tc>
          <w:tcPr>
            <w:tcW w:w="8393" w:type="dxa"/>
          </w:tcPr>
          <w:p w14:paraId="13440D1F" w14:textId="0405ECCD" w:rsidR="008E22EC" w:rsidRPr="009627FB" w:rsidRDefault="008E22EC" w:rsidP="008E22EC">
            <w:pPr>
              <w:spacing w:after="120"/>
              <w:rPr>
                <w:rFonts w:eastAsiaTheme="minorEastAsia"/>
                <w:lang w:val="en-US" w:eastAsia="zh-CN"/>
              </w:rPr>
            </w:pPr>
            <w:r w:rsidRPr="009627FB">
              <w:rPr>
                <w:rFonts w:eastAsiaTheme="minorEastAsia"/>
                <w:lang w:val="en-US" w:eastAsia="zh-CN"/>
              </w:rPr>
              <w:t xml:space="preserve">Agree with WF that we need to consider applicability rule used in CA. </w:t>
            </w:r>
          </w:p>
        </w:tc>
      </w:tr>
      <w:tr w:rsidR="00153679" w:rsidRPr="004334FE" w14:paraId="2FC31AAC" w14:textId="77777777" w:rsidTr="008E22EC">
        <w:tc>
          <w:tcPr>
            <w:tcW w:w="1238" w:type="dxa"/>
          </w:tcPr>
          <w:p w14:paraId="3D4D3CAF" w14:textId="706C1F51"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71DDD64" w14:textId="7EFA4A60" w:rsidR="00153679" w:rsidRPr="00153679" w:rsidRDefault="00153679" w:rsidP="00153679">
            <w:pPr>
              <w:spacing w:after="120"/>
              <w:rPr>
                <w:rFonts w:eastAsiaTheme="minorEastAsia"/>
                <w:lang w:val="en-US" w:eastAsia="zh-CN"/>
              </w:rPr>
            </w:pPr>
            <w:r>
              <w:rPr>
                <w:rFonts w:eastAsiaTheme="minorEastAsia"/>
                <w:color w:val="0070C0"/>
                <w:lang w:val="en-US" w:eastAsia="zh-CN"/>
              </w:rPr>
              <w:t>We prefer to reuse applicability rules of Rel-15. Therefore, both option 4 and option 6 are fine to us.</w:t>
            </w:r>
          </w:p>
        </w:tc>
      </w:tr>
      <w:tr w:rsidR="005145E4" w:rsidRPr="004334FE" w14:paraId="7D9E2E5D" w14:textId="77777777" w:rsidTr="008E22EC">
        <w:tc>
          <w:tcPr>
            <w:tcW w:w="1238" w:type="dxa"/>
          </w:tcPr>
          <w:p w14:paraId="5C963386" w14:textId="2BF6F8C1" w:rsidR="005145E4" w:rsidRDefault="005145E4" w:rsidP="00153679">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9438050" w14:textId="1F75275C" w:rsidR="005145E4" w:rsidRDefault="005145E4" w:rsidP="00153679">
            <w:pPr>
              <w:spacing w:after="120"/>
              <w:rPr>
                <w:rFonts w:eastAsiaTheme="minorEastAsia"/>
                <w:color w:val="0070C0"/>
                <w:lang w:val="en-US" w:eastAsia="zh-CN"/>
              </w:rPr>
            </w:pPr>
            <w:r>
              <w:rPr>
                <w:rFonts w:eastAsiaTheme="minorEastAsia"/>
                <w:color w:val="0070C0"/>
                <w:lang w:val="en-US" w:eastAsia="zh-CN"/>
              </w:rPr>
              <w:t xml:space="preserve">From clarification provided by Ericsson and Huawei, it is reasonable to define requirements for all CBW for scenario A and </w:t>
            </w:r>
            <w:r w:rsidR="003618BF">
              <w:rPr>
                <w:rFonts w:eastAsiaTheme="minorEastAsia"/>
                <w:color w:val="0070C0"/>
                <w:lang w:val="en-US" w:eastAsia="zh-CN"/>
              </w:rPr>
              <w:t xml:space="preserve">20MHz for scenarios C. </w:t>
            </w:r>
            <w:r>
              <w:rPr>
                <w:rFonts w:eastAsiaTheme="minorEastAsia"/>
                <w:color w:val="0070C0"/>
                <w:lang w:val="en-US" w:eastAsia="zh-CN"/>
              </w:rPr>
              <w:t xml:space="preserve"> </w:t>
            </w:r>
          </w:p>
        </w:tc>
      </w:tr>
      <w:tr w:rsidR="00834BD3" w:rsidRPr="004334FE" w14:paraId="309C3008" w14:textId="77777777" w:rsidTr="008E22EC">
        <w:tc>
          <w:tcPr>
            <w:tcW w:w="1238" w:type="dxa"/>
          </w:tcPr>
          <w:p w14:paraId="265F268C" w14:textId="70019E88" w:rsidR="00834BD3" w:rsidRPr="00834BD3" w:rsidRDefault="00834BD3" w:rsidP="00834BD3">
            <w:pPr>
              <w:spacing w:after="120"/>
              <w:rPr>
                <w:rFonts w:eastAsiaTheme="minorEastAsia"/>
                <w:color w:val="0070C0"/>
                <w:lang w:val="en-US" w:eastAsia="zh-CN"/>
              </w:rPr>
            </w:pPr>
            <w:r w:rsidRPr="00834BD3">
              <w:rPr>
                <w:rFonts w:eastAsiaTheme="minorEastAsia"/>
                <w:color w:val="0070C0"/>
                <w:lang w:val="en-US" w:eastAsia="zh-CN"/>
              </w:rPr>
              <w:t>Intel</w:t>
            </w:r>
          </w:p>
        </w:tc>
        <w:tc>
          <w:tcPr>
            <w:tcW w:w="8393" w:type="dxa"/>
          </w:tcPr>
          <w:p w14:paraId="2B5680E9" w14:textId="092BB8ED" w:rsidR="00834BD3" w:rsidRPr="00834BD3" w:rsidRDefault="00834BD3" w:rsidP="00834BD3">
            <w:pPr>
              <w:spacing w:after="120"/>
              <w:rPr>
                <w:rFonts w:eastAsiaTheme="minorEastAsia"/>
                <w:color w:val="0070C0"/>
                <w:lang w:val="en-US" w:eastAsia="zh-CN"/>
              </w:rPr>
            </w:pPr>
            <w:r w:rsidRPr="00834BD3">
              <w:rPr>
                <w:rFonts w:eastAsiaTheme="minorEastAsia"/>
                <w:color w:val="0070C0"/>
                <w:lang w:val="en-US" w:eastAsia="zh-CN"/>
              </w:rPr>
              <w:t>We are ok with Option 6 to reuse Rel-15 applicability rule</w:t>
            </w:r>
          </w:p>
        </w:tc>
      </w:tr>
    </w:tbl>
    <w:p w14:paraId="22427C9A" w14:textId="6A6E7625" w:rsidR="00706FB9" w:rsidRPr="004334FE" w:rsidRDefault="00706FB9" w:rsidP="00706FB9">
      <w:pPr>
        <w:rPr>
          <w:lang w:val="sv-SE" w:eastAsia="zh-CN"/>
        </w:rPr>
      </w:pPr>
    </w:p>
    <w:p w14:paraId="62AC7AA2" w14:textId="492C5B82" w:rsidR="00A330DB" w:rsidRPr="004334FE" w:rsidRDefault="006F153A" w:rsidP="00CF1C71">
      <w:pPr>
        <w:pStyle w:val="Heading3"/>
        <w:numPr>
          <w:ilvl w:val="0"/>
          <w:numId w:val="0"/>
        </w:numPr>
        <w:ind w:left="720" w:hanging="720"/>
        <w:rPr>
          <w:sz w:val="24"/>
          <w:szCs w:val="16"/>
        </w:rPr>
      </w:pPr>
      <w:r w:rsidRPr="004334FE">
        <w:rPr>
          <w:sz w:val="24"/>
          <w:szCs w:val="16"/>
        </w:rPr>
        <w:t xml:space="preserve">2.2.2 Details of the LBT Model </w:t>
      </w:r>
    </w:p>
    <w:p w14:paraId="780D2E97" w14:textId="77777777" w:rsidR="00A330DB" w:rsidRPr="004334FE" w:rsidRDefault="00A330DB" w:rsidP="00706FB9">
      <w:pPr>
        <w:spacing w:after="120"/>
        <w:rPr>
          <w:szCs w:val="24"/>
          <w:lang w:eastAsia="zh-CN"/>
        </w:rPr>
      </w:pPr>
    </w:p>
    <w:p w14:paraId="1B385436" w14:textId="77777777" w:rsidR="00706FB9" w:rsidRPr="004334FE" w:rsidRDefault="00706FB9" w:rsidP="00706FB9">
      <w:pPr>
        <w:rPr>
          <w:b/>
          <w:u w:val="single"/>
          <w:lang w:eastAsia="ko-KR"/>
        </w:rPr>
      </w:pPr>
      <w:r w:rsidRPr="004334FE">
        <w:rPr>
          <w:b/>
          <w:u w:val="single"/>
          <w:lang w:eastAsia="ko-KR"/>
        </w:rPr>
        <w:t>Issue 2-2-2: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A</w:t>
      </w:r>
    </w:p>
    <w:p w14:paraId="5B0350D1"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9403A6B" w14:textId="62BD295C"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0.5 (Ericsson, Huawei, MediaTek</w:t>
      </w:r>
      <w:r w:rsidR="00300A51" w:rsidRPr="004334FE">
        <w:rPr>
          <w:rFonts w:eastAsia="SimSun"/>
          <w:szCs w:val="24"/>
          <w:lang w:eastAsia="zh-CN"/>
        </w:rPr>
        <w:t>, Intel</w:t>
      </w:r>
      <w:r w:rsidRPr="004334FE">
        <w:rPr>
          <w:rFonts w:eastAsia="SimSun"/>
          <w:szCs w:val="24"/>
          <w:lang w:eastAsia="zh-CN"/>
        </w:rPr>
        <w:t>);</w:t>
      </w:r>
    </w:p>
    <w:p w14:paraId="200DE235" w14:textId="507C0CD6"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0.25 (Apple, Qualcomm</w:t>
      </w:r>
      <w:r w:rsidR="00300A51" w:rsidRPr="004334FE">
        <w:rPr>
          <w:rFonts w:eastAsia="SimSun"/>
          <w:szCs w:val="24"/>
          <w:lang w:eastAsia="zh-CN"/>
        </w:rPr>
        <w:t>, Intel</w:t>
      </w:r>
      <w:r w:rsidRPr="004334FE">
        <w:rPr>
          <w:rFonts w:eastAsia="SimSun"/>
          <w:szCs w:val="24"/>
          <w:lang w:eastAsia="zh-CN"/>
        </w:rPr>
        <w:t>)</w:t>
      </w:r>
      <w:r w:rsidR="00300A51" w:rsidRPr="004334FE">
        <w:rPr>
          <w:rFonts w:eastAsia="SimSun"/>
          <w:szCs w:val="24"/>
          <w:lang w:eastAsia="zh-CN"/>
        </w:rPr>
        <w:t>;</w:t>
      </w:r>
    </w:p>
    <w:p w14:paraId="4FABBBBB"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0.20 (Qualcomm);</w:t>
      </w:r>
    </w:p>
    <w:p w14:paraId="0A4DE2C8"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2158500" w14:textId="77777777" w:rsidR="00C410A5" w:rsidRPr="004334FE" w:rsidRDefault="00C410A5" w:rsidP="00C410A5">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Agree on a value in the second round;</w:t>
      </w:r>
    </w:p>
    <w:p w14:paraId="7545B81F" w14:textId="0336C255" w:rsidR="00A330DB" w:rsidRPr="004334FE" w:rsidRDefault="00A330DB" w:rsidP="006A33E0">
      <w:pPr>
        <w:spacing w:after="120"/>
        <w:rPr>
          <w:b/>
          <w:bCs/>
          <w:szCs w:val="24"/>
          <w:lang w:eastAsia="zh-CN"/>
        </w:rPr>
      </w:pPr>
    </w:p>
    <w:tbl>
      <w:tblPr>
        <w:tblStyle w:val="TableGrid"/>
        <w:tblW w:w="0" w:type="auto"/>
        <w:tblLook w:val="04A0" w:firstRow="1" w:lastRow="0" w:firstColumn="1" w:lastColumn="0" w:noHBand="0" w:noVBand="1"/>
      </w:tblPr>
      <w:tblGrid>
        <w:gridCol w:w="1238"/>
        <w:gridCol w:w="8393"/>
      </w:tblGrid>
      <w:tr w:rsidR="00A330DB" w:rsidRPr="004334FE" w14:paraId="6E124E9F" w14:textId="77777777" w:rsidTr="00440381">
        <w:tc>
          <w:tcPr>
            <w:tcW w:w="1238" w:type="dxa"/>
          </w:tcPr>
          <w:p w14:paraId="695BEBD0"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06726827"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1DEAA81C" w14:textId="77777777" w:rsidTr="00440381">
        <w:tc>
          <w:tcPr>
            <w:tcW w:w="1238" w:type="dxa"/>
          </w:tcPr>
          <w:p w14:paraId="4F5F1B47" w14:textId="4989BCDF" w:rsidR="00A330DB" w:rsidRPr="004334FE" w:rsidRDefault="00DD3E46"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5A85ACA" w14:textId="25A68DF6" w:rsidR="00A330DB" w:rsidRDefault="00DD3E46" w:rsidP="002C7144">
            <w:pPr>
              <w:spacing w:after="120"/>
              <w:rPr>
                <w:rFonts w:eastAsiaTheme="minorEastAsia"/>
                <w:color w:val="0070C0"/>
                <w:lang w:val="en-US" w:eastAsia="zh-CN"/>
              </w:rPr>
            </w:pPr>
            <w:r>
              <w:rPr>
                <w:rFonts w:eastAsiaTheme="minorEastAsia"/>
                <w:color w:val="0070C0"/>
                <w:lang w:val="en-US" w:eastAsia="zh-CN"/>
              </w:rPr>
              <w:t xml:space="preserve">A probability failure of 0.5 is high from our point of view </w:t>
            </w:r>
            <w:r w:rsidR="00EB3201">
              <w:rPr>
                <w:rFonts w:eastAsiaTheme="minorEastAsia"/>
                <w:color w:val="0070C0"/>
                <w:lang w:val="en-US" w:eastAsia="zh-CN"/>
              </w:rPr>
              <w:t xml:space="preserve">because of </w:t>
            </w:r>
            <w:r>
              <w:rPr>
                <w:rFonts w:eastAsiaTheme="minorEastAsia"/>
                <w:color w:val="0070C0"/>
                <w:lang w:val="en-US" w:eastAsia="zh-CN"/>
              </w:rPr>
              <w:t>its impact on</w:t>
            </w:r>
            <w:r w:rsidR="00424800">
              <w:rPr>
                <w:rFonts w:eastAsiaTheme="minorEastAsia"/>
                <w:color w:val="0070C0"/>
                <w:lang w:val="en-US" w:eastAsia="zh-CN"/>
              </w:rPr>
              <w:t xml:space="preserve"> the overall</w:t>
            </w:r>
            <w:r>
              <w:rPr>
                <w:rFonts w:eastAsiaTheme="minorEastAsia"/>
                <w:color w:val="0070C0"/>
                <w:lang w:val="en-US" w:eastAsia="zh-CN"/>
              </w:rPr>
              <w:t xml:space="preserve"> throughput, when considering the empty slots needed to </w:t>
            </w:r>
            <w:r w:rsidR="00EB3201">
              <w:rPr>
                <w:rFonts w:eastAsiaTheme="minorEastAsia"/>
                <w:color w:val="0070C0"/>
                <w:lang w:val="en-US" w:eastAsia="zh-CN"/>
              </w:rPr>
              <w:t xml:space="preserve">fit the HARQ within the COT and the </w:t>
            </w:r>
            <w:r w:rsidR="006B1399">
              <w:rPr>
                <w:rFonts w:eastAsiaTheme="minorEastAsia"/>
                <w:color w:val="0070C0"/>
                <w:lang w:val="en-US" w:eastAsia="zh-CN"/>
              </w:rPr>
              <w:t>Idle period.</w:t>
            </w:r>
          </w:p>
          <w:p w14:paraId="3F0E9C57" w14:textId="77777777" w:rsidR="00424800" w:rsidRDefault="006B1399" w:rsidP="002C7144">
            <w:pPr>
              <w:spacing w:after="120"/>
              <w:rPr>
                <w:rFonts w:eastAsiaTheme="minorEastAsia"/>
                <w:color w:val="0070C0"/>
                <w:lang w:val="en-US" w:eastAsia="zh-CN"/>
              </w:rPr>
            </w:pPr>
            <w:r>
              <w:rPr>
                <w:rFonts w:eastAsiaTheme="minorEastAsia"/>
                <w:color w:val="0070C0"/>
                <w:lang w:val="en-US" w:eastAsia="zh-CN"/>
              </w:rPr>
              <w:t>So</w:t>
            </w:r>
            <w:r w:rsidR="00424800">
              <w:rPr>
                <w:rFonts w:eastAsiaTheme="minorEastAsia"/>
                <w:color w:val="0070C0"/>
                <w:lang w:val="en-US" w:eastAsia="zh-CN"/>
              </w:rPr>
              <w:t>,</w:t>
            </w:r>
            <w:r>
              <w:rPr>
                <w:rFonts w:eastAsiaTheme="minorEastAsia"/>
                <w:color w:val="0070C0"/>
                <w:lang w:val="en-US" w:eastAsia="zh-CN"/>
              </w:rPr>
              <w:t xml:space="preserve"> since a real motivation </w:t>
            </w:r>
            <w:r w:rsidR="00424800">
              <w:rPr>
                <w:rFonts w:eastAsiaTheme="minorEastAsia"/>
                <w:color w:val="0070C0"/>
                <w:lang w:val="en-US" w:eastAsia="zh-CN"/>
              </w:rPr>
              <w:t xml:space="preserve">for </w:t>
            </w:r>
            <w:r>
              <w:rPr>
                <w:rFonts w:eastAsiaTheme="minorEastAsia"/>
                <w:color w:val="0070C0"/>
                <w:lang w:val="en-US" w:eastAsia="zh-CN"/>
              </w:rPr>
              <w:t>0.5</w:t>
            </w:r>
            <w:r w:rsidR="00424800">
              <w:rPr>
                <w:rFonts w:eastAsiaTheme="minorEastAsia"/>
                <w:color w:val="0070C0"/>
                <w:lang w:val="en-US" w:eastAsia="zh-CN"/>
              </w:rPr>
              <w:t xml:space="preserve"> has not been provided</w:t>
            </w:r>
            <w:r>
              <w:rPr>
                <w:rFonts w:eastAsiaTheme="minorEastAsia"/>
                <w:color w:val="0070C0"/>
                <w:lang w:val="en-US" w:eastAsia="zh-CN"/>
              </w:rPr>
              <w:t xml:space="preserve"> (apart from being used in LAA</w:t>
            </w:r>
            <w:r w:rsidR="00424800">
              <w:rPr>
                <w:rFonts w:eastAsiaTheme="minorEastAsia"/>
                <w:color w:val="0070C0"/>
                <w:lang w:val="en-US" w:eastAsia="zh-CN"/>
              </w:rPr>
              <w:t xml:space="preserve"> tests</w:t>
            </w:r>
            <w:r>
              <w:rPr>
                <w:rFonts w:eastAsiaTheme="minorEastAsia"/>
                <w:color w:val="0070C0"/>
                <w:lang w:val="en-US" w:eastAsia="zh-CN"/>
              </w:rPr>
              <w:t xml:space="preserve">), we’d prefer if other companies can agree on a lower value. </w:t>
            </w:r>
          </w:p>
          <w:p w14:paraId="0EA653D4" w14:textId="130EEFB5" w:rsidR="006B1399" w:rsidRPr="004334FE" w:rsidRDefault="006B1399" w:rsidP="002C7144">
            <w:pPr>
              <w:spacing w:after="120"/>
              <w:rPr>
                <w:rFonts w:eastAsiaTheme="minorEastAsia"/>
                <w:color w:val="0070C0"/>
                <w:lang w:val="en-US" w:eastAsia="zh-CN"/>
              </w:rPr>
            </w:pPr>
            <w:r>
              <w:rPr>
                <w:rFonts w:eastAsiaTheme="minorEastAsia"/>
                <w:color w:val="0070C0"/>
                <w:lang w:val="en-US" w:eastAsia="zh-CN"/>
              </w:rPr>
              <w:t>Option 3, 0.20 is preferred but Option 2, 0.25 can be a compromise.</w:t>
            </w:r>
          </w:p>
        </w:tc>
      </w:tr>
      <w:tr w:rsidR="00440381" w:rsidRPr="004334FE" w14:paraId="2C729D77" w14:textId="77777777" w:rsidTr="00440381">
        <w:tc>
          <w:tcPr>
            <w:tcW w:w="1238" w:type="dxa"/>
          </w:tcPr>
          <w:p w14:paraId="0C1EBCD9" w14:textId="14C4AE3C" w:rsidR="00440381" w:rsidRPr="009627FB" w:rsidRDefault="00440381" w:rsidP="00440381">
            <w:pPr>
              <w:spacing w:after="120"/>
              <w:rPr>
                <w:rFonts w:eastAsiaTheme="minorEastAsia"/>
                <w:lang w:val="en-US" w:eastAsia="zh-CN"/>
              </w:rPr>
            </w:pPr>
            <w:r w:rsidRPr="009627FB">
              <w:rPr>
                <w:rFonts w:eastAsiaTheme="minorEastAsia"/>
                <w:lang w:val="en-US" w:eastAsia="zh-CN"/>
              </w:rPr>
              <w:t>Ericsson</w:t>
            </w:r>
          </w:p>
        </w:tc>
        <w:tc>
          <w:tcPr>
            <w:tcW w:w="8393" w:type="dxa"/>
          </w:tcPr>
          <w:p w14:paraId="123F9638" w14:textId="585CDEBB" w:rsidR="00440381" w:rsidRPr="009627FB" w:rsidRDefault="00440381" w:rsidP="00440381">
            <w:pPr>
              <w:spacing w:after="120"/>
              <w:rPr>
                <w:rFonts w:eastAsiaTheme="minorEastAsia"/>
                <w:lang w:val="en-US" w:eastAsia="zh-CN"/>
              </w:rPr>
            </w:pPr>
            <w:r w:rsidRPr="009627FB">
              <w:rPr>
                <w:rFonts w:eastAsiaTheme="minorEastAsia"/>
                <w:lang w:val="en-US" w:eastAsia="zh-CN"/>
              </w:rPr>
              <w:t>If we consider defining different tests for different scenarios, then prefer Option 1 for Scenario A tests.</w:t>
            </w:r>
          </w:p>
        </w:tc>
      </w:tr>
      <w:tr w:rsidR="00153679" w:rsidRPr="004334FE" w14:paraId="62EEAB44" w14:textId="77777777" w:rsidTr="00440381">
        <w:tc>
          <w:tcPr>
            <w:tcW w:w="1238" w:type="dxa"/>
          </w:tcPr>
          <w:p w14:paraId="151F9BF5" w14:textId="2D3E3324"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8AEBF52" w14:textId="463CB8BB"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3618BF" w:rsidRPr="004334FE" w14:paraId="0345B055" w14:textId="77777777" w:rsidTr="00440381">
        <w:tc>
          <w:tcPr>
            <w:tcW w:w="1238" w:type="dxa"/>
          </w:tcPr>
          <w:p w14:paraId="5E7E0CB0" w14:textId="5C75D3FA" w:rsidR="003618BF" w:rsidRDefault="003618BF" w:rsidP="00153679">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4B9B446" w14:textId="61FB711F" w:rsidR="003618BF" w:rsidRDefault="003618BF" w:rsidP="00153679">
            <w:pPr>
              <w:spacing w:after="120"/>
              <w:rPr>
                <w:rFonts w:eastAsiaTheme="minorEastAsia"/>
                <w:color w:val="0070C0"/>
                <w:lang w:val="en-US" w:eastAsia="zh-CN"/>
              </w:rPr>
            </w:pPr>
            <w:r>
              <w:rPr>
                <w:rFonts w:eastAsiaTheme="minorEastAsia"/>
                <w:color w:val="0070C0"/>
                <w:lang w:val="en-US" w:eastAsia="zh-CN"/>
              </w:rPr>
              <w:t>The purpose of verifying UE behavior in realistic scenario with LBT failure will be achieved with P</w:t>
            </w:r>
            <w:r w:rsidRPr="009627FB">
              <w:rPr>
                <w:rFonts w:eastAsiaTheme="minorEastAsia"/>
                <w:color w:val="0070C0"/>
                <w:vertAlign w:val="subscript"/>
                <w:lang w:val="en-US" w:eastAsia="zh-CN"/>
              </w:rPr>
              <w:t>LBT</w:t>
            </w:r>
            <w:r>
              <w:rPr>
                <w:rFonts w:eastAsiaTheme="minorEastAsia"/>
                <w:color w:val="0070C0"/>
                <w:lang w:val="en-US" w:eastAsia="zh-CN"/>
              </w:rPr>
              <w:t xml:space="preserve"> =0.2 or 0.25. We don’t see the necessity to have 50% LBT failure and </w:t>
            </w:r>
            <w:proofErr w:type="spellStart"/>
            <w:r>
              <w:rPr>
                <w:rFonts w:eastAsiaTheme="minorEastAsia"/>
                <w:color w:val="0070C0"/>
                <w:lang w:val="en-US" w:eastAsia="zh-CN"/>
              </w:rPr>
              <w:t>futher</w:t>
            </w:r>
            <w:proofErr w:type="spellEnd"/>
            <w:r>
              <w:rPr>
                <w:rFonts w:eastAsiaTheme="minorEastAsia"/>
                <w:color w:val="0070C0"/>
                <w:lang w:val="en-US" w:eastAsia="zh-CN"/>
              </w:rPr>
              <w:t xml:space="preserve"> lower the overall throughput.   </w:t>
            </w:r>
          </w:p>
        </w:tc>
      </w:tr>
      <w:tr w:rsidR="00DD38A1" w:rsidRPr="004334FE" w14:paraId="63AD62EC" w14:textId="77777777" w:rsidTr="00440381">
        <w:tc>
          <w:tcPr>
            <w:tcW w:w="1238" w:type="dxa"/>
          </w:tcPr>
          <w:p w14:paraId="04DC818F" w14:textId="2F537D3F" w:rsidR="00DD38A1" w:rsidRDefault="00DD38A1" w:rsidP="00DD38A1">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A63046C" w14:textId="30F8B932" w:rsidR="00DD38A1" w:rsidRDefault="00DD38A1" w:rsidP="00DD38A1">
            <w:pPr>
              <w:spacing w:after="120"/>
              <w:rPr>
                <w:rFonts w:eastAsiaTheme="minorEastAsia"/>
                <w:color w:val="0070C0"/>
                <w:lang w:val="en-US" w:eastAsia="zh-CN"/>
              </w:rPr>
            </w:pPr>
            <w:r>
              <w:rPr>
                <w:rFonts w:eastAsiaTheme="minorEastAsia"/>
                <w:color w:val="0070C0"/>
                <w:lang w:val="en-US" w:eastAsia="zh-CN"/>
              </w:rPr>
              <w:t>We are ok with both Option 1 and Option 2</w:t>
            </w:r>
          </w:p>
        </w:tc>
      </w:tr>
    </w:tbl>
    <w:p w14:paraId="66C9DE24" w14:textId="77777777" w:rsidR="00A330DB" w:rsidRPr="004334FE" w:rsidRDefault="00A330DB" w:rsidP="006A33E0">
      <w:pPr>
        <w:spacing w:after="120"/>
        <w:rPr>
          <w:szCs w:val="24"/>
          <w:lang w:eastAsia="zh-CN"/>
        </w:rPr>
      </w:pPr>
    </w:p>
    <w:p w14:paraId="05BE8525" w14:textId="77777777" w:rsidR="00706FB9" w:rsidRPr="004334FE" w:rsidRDefault="00706FB9" w:rsidP="00706FB9">
      <w:pPr>
        <w:rPr>
          <w:b/>
          <w:u w:val="single"/>
          <w:lang w:eastAsia="ko-KR"/>
        </w:rPr>
      </w:pPr>
      <w:r w:rsidRPr="004334FE">
        <w:rPr>
          <w:b/>
          <w:u w:val="single"/>
          <w:lang w:eastAsia="ko-KR"/>
        </w:rPr>
        <w:t>Issue 2-2-3: LBT Probabilities (P</w:t>
      </w:r>
      <w:r w:rsidRPr="004334FE">
        <w:rPr>
          <w:b/>
          <w:u w:val="single"/>
          <w:vertAlign w:val="subscript"/>
          <w:lang w:eastAsia="ko-KR"/>
        </w:rPr>
        <w:t>LBT</w:t>
      </w:r>
      <w:r w:rsidRPr="004334FE">
        <w:rPr>
          <w:b/>
          <w:u w:val="single"/>
          <w:lang w:eastAsia="ko-KR"/>
        </w:rPr>
        <w:t>)</w:t>
      </w:r>
      <w:r w:rsidRPr="004334FE">
        <w:rPr>
          <w:b/>
          <w:u w:val="single"/>
          <w:vertAlign w:val="subscript"/>
          <w:lang w:eastAsia="ko-KR"/>
        </w:rPr>
        <w:t xml:space="preserve"> </w:t>
      </w:r>
      <w:r w:rsidRPr="004334FE">
        <w:rPr>
          <w:b/>
          <w:u w:val="single"/>
          <w:lang w:eastAsia="ko-KR"/>
        </w:rPr>
        <w:t>to be used in the tests for Scenario C</w:t>
      </w:r>
    </w:p>
    <w:p w14:paraId="79069B9A"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D8C67DF"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Option 1: Same as scenario A</w:t>
      </w:r>
    </w:p>
    <w:p w14:paraId="5E79927A" w14:textId="77777777" w:rsidR="00706FB9" w:rsidRPr="004334FE" w:rsidRDefault="00706FB9" w:rsidP="00706F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0.5 (Ericsson, MediaTek, Intel);</w:t>
      </w:r>
    </w:p>
    <w:p w14:paraId="78F5428F" w14:textId="041A26D7" w:rsidR="00706FB9" w:rsidRPr="004334FE" w:rsidRDefault="00706FB9" w:rsidP="00706FB9">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1b: 0.25 (Apple, Intel, MediaTek</w:t>
      </w:r>
      <w:r w:rsidR="009816EF" w:rsidRPr="004334FE">
        <w:rPr>
          <w:rFonts w:eastAsia="SimSun"/>
          <w:szCs w:val="24"/>
          <w:lang w:eastAsia="zh-CN"/>
        </w:rPr>
        <w:t>, Intel</w:t>
      </w:r>
      <w:r w:rsidRPr="004334FE">
        <w:rPr>
          <w:rFonts w:eastAsia="SimSun"/>
          <w:szCs w:val="24"/>
          <w:lang w:eastAsia="zh-CN"/>
        </w:rPr>
        <w:t>);</w:t>
      </w:r>
    </w:p>
    <w:p w14:paraId="74076BE5"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0 (Huawei)</w:t>
      </w:r>
    </w:p>
    <w:p w14:paraId="5BC32B72"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0.01 (Qualcomm);</w:t>
      </w:r>
    </w:p>
    <w:p w14:paraId="6966ACF9" w14:textId="77777777" w:rsidR="00706FB9" w:rsidRPr="004334FE" w:rsidRDefault="00706FB9" w:rsidP="00706FB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Further discuss (Ericsson, Huawei);</w:t>
      </w:r>
    </w:p>
    <w:p w14:paraId="2306B043" w14:textId="77777777" w:rsidR="00706FB9" w:rsidRPr="004334FE" w:rsidRDefault="00706FB9" w:rsidP="00706F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784D1D2" w14:textId="77777777" w:rsidR="00C410A5" w:rsidRPr="004334FE" w:rsidRDefault="00C410A5" w:rsidP="00C410A5">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Agree on a value in the second round;</w:t>
      </w:r>
    </w:p>
    <w:tbl>
      <w:tblPr>
        <w:tblStyle w:val="TableGrid"/>
        <w:tblW w:w="0" w:type="auto"/>
        <w:tblLook w:val="04A0" w:firstRow="1" w:lastRow="0" w:firstColumn="1" w:lastColumn="0" w:noHBand="0" w:noVBand="1"/>
      </w:tblPr>
      <w:tblGrid>
        <w:gridCol w:w="1238"/>
        <w:gridCol w:w="8393"/>
      </w:tblGrid>
      <w:tr w:rsidR="00A330DB" w:rsidRPr="004334FE" w14:paraId="62DC374D" w14:textId="77777777" w:rsidTr="00A017E9">
        <w:tc>
          <w:tcPr>
            <w:tcW w:w="1238" w:type="dxa"/>
          </w:tcPr>
          <w:p w14:paraId="6EA2473E"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6294004B"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4FD39638" w14:textId="77777777" w:rsidTr="00A017E9">
        <w:tc>
          <w:tcPr>
            <w:tcW w:w="1238" w:type="dxa"/>
          </w:tcPr>
          <w:p w14:paraId="3542810E" w14:textId="31F2D4D2" w:rsidR="00A330DB" w:rsidRPr="004334FE" w:rsidRDefault="005B651E"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25451FA0" w14:textId="77777777" w:rsidR="009C021C" w:rsidRDefault="005B651E" w:rsidP="002C7144">
            <w:pPr>
              <w:spacing w:after="120"/>
              <w:rPr>
                <w:rFonts w:eastAsiaTheme="minorEastAsia"/>
                <w:color w:val="0070C0"/>
                <w:lang w:val="en-US" w:eastAsia="zh-CN"/>
              </w:rPr>
            </w:pPr>
            <w:r>
              <w:rPr>
                <w:rFonts w:eastAsiaTheme="minorEastAsia"/>
                <w:color w:val="0070C0"/>
                <w:lang w:val="en-US" w:eastAsia="zh-CN"/>
              </w:rPr>
              <w:t xml:space="preserve">Our opinion is that Scenario C is expected to have a smaller LBT failure probability. </w:t>
            </w:r>
          </w:p>
          <w:p w14:paraId="535DC822" w14:textId="1819FA2C" w:rsidR="00A330DB" w:rsidRPr="004334FE" w:rsidRDefault="005B651E" w:rsidP="002C7144">
            <w:pPr>
              <w:spacing w:after="120"/>
              <w:rPr>
                <w:rFonts w:eastAsiaTheme="minorEastAsia"/>
                <w:color w:val="0070C0"/>
                <w:lang w:val="en-US" w:eastAsia="zh-CN"/>
              </w:rPr>
            </w:pPr>
            <w:r>
              <w:rPr>
                <w:rFonts w:eastAsiaTheme="minorEastAsia"/>
                <w:color w:val="0070C0"/>
                <w:lang w:val="en-US" w:eastAsia="zh-CN"/>
              </w:rPr>
              <w:t>If th</w:t>
            </w:r>
            <w:r w:rsidR="00637AF3">
              <w:rPr>
                <w:rFonts w:eastAsiaTheme="minorEastAsia"/>
                <w:color w:val="0070C0"/>
                <w:lang w:val="en-US" w:eastAsia="zh-CN"/>
              </w:rPr>
              <w:t>is</w:t>
            </w:r>
            <w:r>
              <w:rPr>
                <w:rFonts w:eastAsiaTheme="minorEastAsia"/>
                <w:color w:val="0070C0"/>
                <w:lang w:val="en-US" w:eastAsia="zh-CN"/>
              </w:rPr>
              <w:t xml:space="preserve"> view is not shared by other companies we can </w:t>
            </w:r>
            <w:r w:rsidR="00EB7171">
              <w:rPr>
                <w:rFonts w:eastAsiaTheme="minorEastAsia"/>
                <w:color w:val="0070C0"/>
                <w:lang w:val="en-US" w:eastAsia="zh-CN"/>
              </w:rPr>
              <w:t>agree to have it same as Scenario A</w:t>
            </w:r>
            <w:r w:rsidR="00637AF3">
              <w:rPr>
                <w:rFonts w:eastAsiaTheme="minorEastAsia"/>
                <w:color w:val="0070C0"/>
                <w:lang w:val="en-US" w:eastAsia="zh-CN"/>
              </w:rPr>
              <w:t xml:space="preserve">, but only if </w:t>
            </w:r>
            <w:r w:rsidR="00EB7171">
              <w:rPr>
                <w:rFonts w:eastAsiaTheme="minorEastAsia"/>
                <w:color w:val="0070C0"/>
                <w:lang w:val="en-US" w:eastAsia="zh-CN"/>
              </w:rPr>
              <w:t xml:space="preserve">Option </w:t>
            </w:r>
            <w:r w:rsidR="009C021C">
              <w:rPr>
                <w:rFonts w:eastAsiaTheme="minorEastAsia"/>
                <w:color w:val="0070C0"/>
                <w:lang w:val="en-US" w:eastAsia="zh-CN"/>
              </w:rPr>
              <w:t xml:space="preserve">2 or 3 are </w:t>
            </w:r>
            <w:r w:rsidR="00EB7171">
              <w:rPr>
                <w:rFonts w:eastAsiaTheme="minorEastAsia"/>
                <w:color w:val="0070C0"/>
                <w:lang w:val="en-US" w:eastAsia="zh-CN"/>
              </w:rPr>
              <w:t>chosen</w:t>
            </w:r>
            <w:r w:rsidR="009C021C">
              <w:rPr>
                <w:rFonts w:eastAsiaTheme="minorEastAsia"/>
                <w:color w:val="0070C0"/>
                <w:lang w:val="en-US" w:eastAsia="zh-CN"/>
              </w:rPr>
              <w:t xml:space="preserve"> in Issue 2-2-2</w:t>
            </w:r>
            <w:r w:rsidR="004C5079">
              <w:rPr>
                <w:rFonts w:eastAsiaTheme="minorEastAsia"/>
                <w:color w:val="0070C0"/>
                <w:lang w:val="en-US" w:eastAsia="zh-CN"/>
              </w:rPr>
              <w:t>.</w:t>
            </w:r>
          </w:p>
        </w:tc>
      </w:tr>
      <w:tr w:rsidR="00A017E9" w:rsidRPr="004334FE" w14:paraId="14752B02" w14:textId="77777777" w:rsidTr="00A017E9">
        <w:tc>
          <w:tcPr>
            <w:tcW w:w="1238" w:type="dxa"/>
          </w:tcPr>
          <w:p w14:paraId="6D6DFCF9" w14:textId="28701985" w:rsidR="00A017E9" w:rsidRPr="009627FB" w:rsidRDefault="00A017E9" w:rsidP="00A017E9">
            <w:pPr>
              <w:spacing w:after="120"/>
              <w:rPr>
                <w:rFonts w:eastAsiaTheme="minorEastAsia"/>
                <w:lang w:val="en-US" w:eastAsia="zh-CN"/>
              </w:rPr>
            </w:pPr>
            <w:r w:rsidRPr="009627FB">
              <w:rPr>
                <w:rFonts w:eastAsiaTheme="minorEastAsia"/>
                <w:lang w:val="en-US" w:eastAsia="zh-CN"/>
              </w:rPr>
              <w:t>Ericsson</w:t>
            </w:r>
          </w:p>
        </w:tc>
        <w:tc>
          <w:tcPr>
            <w:tcW w:w="8393" w:type="dxa"/>
          </w:tcPr>
          <w:p w14:paraId="2F8ECDAD" w14:textId="6F8FCB2C" w:rsidR="00A017E9" w:rsidRPr="009627FB" w:rsidRDefault="00A017E9" w:rsidP="00A017E9">
            <w:pPr>
              <w:spacing w:after="120"/>
              <w:rPr>
                <w:rFonts w:eastAsiaTheme="minorEastAsia"/>
                <w:lang w:val="en-US" w:eastAsia="zh-CN"/>
              </w:rPr>
            </w:pPr>
            <w:r w:rsidRPr="009627FB">
              <w:rPr>
                <w:rFonts w:eastAsiaTheme="minorEastAsia"/>
                <w:lang w:val="en-US" w:eastAsia="zh-CN"/>
              </w:rPr>
              <w:t xml:space="preserve">Suggest to only define Scenario C tests for UE with corresponding capability. Then the LBT failure probability could be also 0.5. </w:t>
            </w:r>
          </w:p>
        </w:tc>
      </w:tr>
      <w:tr w:rsidR="00153679" w:rsidRPr="004334FE" w14:paraId="42BF3313" w14:textId="77777777" w:rsidTr="00A017E9">
        <w:tc>
          <w:tcPr>
            <w:tcW w:w="1238" w:type="dxa"/>
          </w:tcPr>
          <w:p w14:paraId="733FAD0F" w14:textId="69B5116F"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6CDF0491" w14:textId="626AB7C6"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A</w:t>
            </w:r>
            <w:r>
              <w:rPr>
                <w:rFonts w:eastAsiaTheme="minorEastAsia"/>
                <w:color w:val="0070C0"/>
                <w:lang w:val="en-US" w:eastAsia="zh-CN"/>
              </w:rPr>
              <w:t>s we discuss in issue 2-1-7, option 1 and option 3 are fine to us.</w:t>
            </w:r>
          </w:p>
        </w:tc>
      </w:tr>
      <w:tr w:rsidR="003618BF" w:rsidRPr="004334FE" w14:paraId="6F9E6441" w14:textId="77777777" w:rsidTr="00A017E9">
        <w:tc>
          <w:tcPr>
            <w:tcW w:w="1238" w:type="dxa"/>
          </w:tcPr>
          <w:p w14:paraId="1B68A34D" w14:textId="7C6C64D8" w:rsidR="003618BF" w:rsidRDefault="003618BF" w:rsidP="00153679">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84D7C18" w14:textId="2A145A43" w:rsidR="003618BF" w:rsidRDefault="003618BF" w:rsidP="00153679">
            <w:pPr>
              <w:spacing w:after="120"/>
              <w:rPr>
                <w:rFonts w:eastAsiaTheme="minorEastAsia"/>
                <w:color w:val="0070C0"/>
                <w:lang w:val="en-US" w:eastAsia="zh-CN"/>
              </w:rPr>
            </w:pPr>
            <w:r>
              <w:rPr>
                <w:rFonts w:eastAsiaTheme="minorEastAsia"/>
                <w:color w:val="0070C0"/>
                <w:lang w:val="en-US" w:eastAsia="zh-CN"/>
              </w:rPr>
              <w:t xml:space="preserve">We support option 1b. </w:t>
            </w:r>
          </w:p>
        </w:tc>
      </w:tr>
      <w:tr w:rsidR="00D84B88" w:rsidRPr="004334FE" w14:paraId="0C0A6B66" w14:textId="77777777" w:rsidTr="00A017E9">
        <w:tc>
          <w:tcPr>
            <w:tcW w:w="1238" w:type="dxa"/>
          </w:tcPr>
          <w:p w14:paraId="6A6FD533" w14:textId="3D365091" w:rsidR="00D84B88" w:rsidRDefault="00D84B88" w:rsidP="00D84B8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F52F193" w14:textId="67BD9CF2" w:rsidR="00D84B88" w:rsidRDefault="00D84B88" w:rsidP="00D84B88">
            <w:pPr>
              <w:spacing w:after="120"/>
              <w:rPr>
                <w:rFonts w:eastAsiaTheme="minorEastAsia"/>
                <w:color w:val="0070C0"/>
                <w:lang w:val="en-US" w:eastAsia="zh-CN"/>
              </w:rPr>
            </w:pPr>
            <w:r>
              <w:rPr>
                <w:rFonts w:eastAsiaTheme="minorEastAsia"/>
                <w:color w:val="0070C0"/>
                <w:lang w:val="en-US" w:eastAsia="zh-CN"/>
              </w:rPr>
              <w:t>We are ok with both Option 1a and Option 1b</w:t>
            </w:r>
          </w:p>
        </w:tc>
      </w:tr>
    </w:tbl>
    <w:p w14:paraId="4B20EADE" w14:textId="6A0E16A8" w:rsidR="00706FB9" w:rsidRPr="004334FE" w:rsidRDefault="00706FB9" w:rsidP="00706FB9">
      <w:pPr>
        <w:rPr>
          <w:lang w:val="sv-SE" w:eastAsia="zh-CN"/>
        </w:rPr>
      </w:pPr>
    </w:p>
    <w:p w14:paraId="398808D8" w14:textId="5550468A" w:rsidR="00806168" w:rsidRPr="004334FE" w:rsidRDefault="00806168" w:rsidP="00706FB9">
      <w:pPr>
        <w:pStyle w:val="Heading3"/>
        <w:rPr>
          <w:sz w:val="24"/>
          <w:szCs w:val="16"/>
        </w:rPr>
      </w:pPr>
      <w:r w:rsidRPr="004334FE">
        <w:rPr>
          <w:sz w:val="24"/>
          <w:szCs w:val="16"/>
        </w:rPr>
        <w:t>Details of the Downlink Transmission Model</w:t>
      </w:r>
    </w:p>
    <w:p w14:paraId="07BDC66F" w14:textId="77777777" w:rsidR="006F153A" w:rsidRPr="004334FE" w:rsidRDefault="006F153A" w:rsidP="006F153A">
      <w:pPr>
        <w:rPr>
          <w:b/>
          <w:u w:val="single"/>
          <w:lang w:eastAsia="ko-KR"/>
        </w:rPr>
      </w:pPr>
      <w:r w:rsidRPr="004334FE">
        <w:rPr>
          <w:b/>
          <w:u w:val="single"/>
          <w:lang w:eastAsia="ko-KR"/>
        </w:rPr>
        <w:t>Issue 2-3-1: Fixed Downlink Transmission Periodicity (equivalent to FFP in semi-static channel access);</w:t>
      </w:r>
    </w:p>
    <w:p w14:paraId="167239FD" w14:textId="77777777" w:rsidR="006F153A" w:rsidRPr="004334FE" w:rsidRDefault="006F153A" w:rsidP="006F15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7275216"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2ms (Ericsson, MediaTek, Qualcomm);</w:t>
      </w:r>
    </w:p>
    <w:p w14:paraId="7A84F227"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4ms (Apple);</w:t>
      </w:r>
    </w:p>
    <w:p w14:paraId="594AAC0A"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10ms, as in LAA(Huawei);</w:t>
      </w:r>
    </w:p>
    <w:p w14:paraId="20B6EECD"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4: 3ms (Ericsson)’</w:t>
      </w:r>
    </w:p>
    <w:p w14:paraId="24F3E8EB"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5: either 5ms or 10 ms, to fit COT and HARQ-ACK inside the periodicity (Intel);</w:t>
      </w:r>
    </w:p>
    <w:p w14:paraId="3C3B4CEC" w14:textId="77777777" w:rsidR="006F153A" w:rsidRPr="004334FE" w:rsidRDefault="006F153A" w:rsidP="006F15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A02D380" w14:textId="764FD0DD"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Agree on a value in the second round</w:t>
      </w:r>
      <w:r w:rsidR="00A37FF5" w:rsidRPr="004334FE">
        <w:rPr>
          <w:rFonts w:eastAsia="SimSun"/>
          <w:szCs w:val="24"/>
          <w:lang w:eastAsia="zh-CN"/>
        </w:rPr>
        <w:t>;</w:t>
      </w:r>
    </w:p>
    <w:tbl>
      <w:tblPr>
        <w:tblStyle w:val="TableGrid"/>
        <w:tblW w:w="0" w:type="auto"/>
        <w:tblLook w:val="04A0" w:firstRow="1" w:lastRow="0" w:firstColumn="1" w:lastColumn="0" w:noHBand="0" w:noVBand="1"/>
      </w:tblPr>
      <w:tblGrid>
        <w:gridCol w:w="1238"/>
        <w:gridCol w:w="8393"/>
      </w:tblGrid>
      <w:tr w:rsidR="00A330DB" w:rsidRPr="004334FE" w14:paraId="107ED062" w14:textId="77777777" w:rsidTr="0018513D">
        <w:tc>
          <w:tcPr>
            <w:tcW w:w="1238" w:type="dxa"/>
          </w:tcPr>
          <w:p w14:paraId="4E400792"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096F5E3C"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481B4D63" w14:textId="77777777" w:rsidTr="0018513D">
        <w:tc>
          <w:tcPr>
            <w:tcW w:w="1238" w:type="dxa"/>
          </w:tcPr>
          <w:p w14:paraId="6C0CF5FF" w14:textId="79409B03" w:rsidR="00A330DB" w:rsidRPr="004334FE" w:rsidRDefault="00925CFB"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2BBA4356" w14:textId="77777777" w:rsidR="00A330DB" w:rsidRDefault="0062205E" w:rsidP="002C7144">
            <w:pPr>
              <w:spacing w:after="120"/>
              <w:rPr>
                <w:rFonts w:eastAsiaTheme="minorEastAsia"/>
                <w:color w:val="0070C0"/>
                <w:lang w:val="en-US" w:eastAsia="zh-CN"/>
              </w:rPr>
            </w:pPr>
            <w:r>
              <w:rPr>
                <w:rFonts w:eastAsiaTheme="minorEastAsia"/>
                <w:color w:val="0070C0"/>
                <w:lang w:val="en-US" w:eastAsia="zh-CN"/>
              </w:rPr>
              <w:t xml:space="preserve">Our original proposal for 2ms did not </w:t>
            </w:r>
            <w:r w:rsidR="00080D86">
              <w:rPr>
                <w:rFonts w:eastAsiaTheme="minorEastAsia"/>
                <w:color w:val="0070C0"/>
                <w:lang w:val="en-US" w:eastAsia="zh-CN"/>
              </w:rPr>
              <w:t xml:space="preserve">schedule for HARQ-ACK inside the DL period, so if Option </w:t>
            </w:r>
            <w:r w:rsidR="003A5AD5">
              <w:rPr>
                <w:rFonts w:eastAsiaTheme="minorEastAsia"/>
                <w:color w:val="0070C0"/>
                <w:lang w:val="en-US" w:eastAsia="zh-CN"/>
              </w:rPr>
              <w:t xml:space="preserve">1 is chosen in Issue </w:t>
            </w:r>
            <w:r w:rsidR="00080D86">
              <w:rPr>
                <w:rFonts w:eastAsiaTheme="minorEastAsia"/>
                <w:color w:val="0070C0"/>
                <w:lang w:val="en-US" w:eastAsia="zh-CN"/>
              </w:rPr>
              <w:t xml:space="preserve">2-1-7 </w:t>
            </w:r>
            <w:r w:rsidR="003A5AD5">
              <w:rPr>
                <w:rFonts w:eastAsiaTheme="minorEastAsia"/>
                <w:color w:val="0070C0"/>
                <w:lang w:val="en-US" w:eastAsia="zh-CN"/>
              </w:rPr>
              <w:t>we agree to have a larger DL periodicity.</w:t>
            </w:r>
          </w:p>
          <w:p w14:paraId="484632E5" w14:textId="0403B129" w:rsidR="003A5AD5" w:rsidRPr="004334FE" w:rsidRDefault="002938F9" w:rsidP="002C7144">
            <w:pPr>
              <w:spacing w:after="120"/>
              <w:rPr>
                <w:rFonts w:eastAsiaTheme="minorEastAsia"/>
                <w:color w:val="0070C0"/>
                <w:lang w:val="en-US" w:eastAsia="zh-CN"/>
              </w:rPr>
            </w:pPr>
            <w:r>
              <w:rPr>
                <w:rFonts w:eastAsiaTheme="minorEastAsia"/>
                <w:color w:val="0070C0"/>
                <w:lang w:val="en-US" w:eastAsia="zh-CN"/>
              </w:rPr>
              <w:t>Option 5 with 5ms or Option 2 4ms are both an agreeable option.</w:t>
            </w:r>
          </w:p>
        </w:tc>
      </w:tr>
      <w:tr w:rsidR="0018513D" w:rsidRPr="004334FE" w14:paraId="68FEF83D" w14:textId="77777777" w:rsidTr="0018513D">
        <w:tc>
          <w:tcPr>
            <w:tcW w:w="1238" w:type="dxa"/>
          </w:tcPr>
          <w:p w14:paraId="2921D406" w14:textId="3EA01795" w:rsidR="0018513D" w:rsidRPr="009627FB" w:rsidRDefault="0018513D" w:rsidP="0018513D">
            <w:pPr>
              <w:spacing w:after="120"/>
              <w:rPr>
                <w:rFonts w:eastAsiaTheme="minorEastAsia"/>
                <w:lang w:val="en-US" w:eastAsia="zh-CN"/>
              </w:rPr>
            </w:pPr>
            <w:r w:rsidRPr="009627FB">
              <w:rPr>
                <w:rFonts w:eastAsiaTheme="minorEastAsia"/>
                <w:lang w:val="en-US" w:eastAsia="zh-CN"/>
              </w:rPr>
              <w:t>Ericsson</w:t>
            </w:r>
          </w:p>
        </w:tc>
        <w:tc>
          <w:tcPr>
            <w:tcW w:w="8393" w:type="dxa"/>
          </w:tcPr>
          <w:p w14:paraId="11CFB928" w14:textId="1EB5823A" w:rsidR="0018513D" w:rsidRPr="009627FB" w:rsidRDefault="0018513D" w:rsidP="0018513D">
            <w:pPr>
              <w:spacing w:after="120"/>
              <w:rPr>
                <w:rFonts w:eastAsiaTheme="minorEastAsia"/>
                <w:lang w:val="en-US" w:eastAsia="zh-CN"/>
              </w:rPr>
            </w:pPr>
            <w:r w:rsidRPr="009627FB">
              <w:rPr>
                <w:rFonts w:eastAsiaTheme="minorEastAsia"/>
                <w:lang w:val="en-US" w:eastAsia="zh-CN"/>
              </w:rPr>
              <w:t xml:space="preserve">From technical point of view, all options are practical. We prefer &lt;=4ms to meet regulation in Japan.  </w:t>
            </w:r>
          </w:p>
        </w:tc>
      </w:tr>
      <w:tr w:rsidR="00153679" w:rsidRPr="004334FE" w14:paraId="399828D2" w14:textId="77777777" w:rsidTr="0018513D">
        <w:tc>
          <w:tcPr>
            <w:tcW w:w="1238" w:type="dxa"/>
          </w:tcPr>
          <w:p w14:paraId="19053B53" w14:textId="1D53DE88"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8C1B05F" w14:textId="358CBAE2" w:rsidR="00153679" w:rsidRPr="00153679" w:rsidRDefault="00153679" w:rsidP="00153679">
            <w:pPr>
              <w:spacing w:after="120"/>
              <w:rPr>
                <w:rFonts w:eastAsiaTheme="minorEastAsia"/>
                <w:lang w:val="en-US" w:eastAsia="zh-CN"/>
              </w:rPr>
            </w:pPr>
            <w:r>
              <w:rPr>
                <w:rFonts w:eastAsiaTheme="minorEastAsia"/>
                <w:color w:val="0070C0"/>
                <w:lang w:val="en-US" w:eastAsia="zh-CN"/>
              </w:rPr>
              <w:t>We agree with intel’s concern that 2ms FFP will not allow enough spacing for HARQ feedbacks. As we discussed in issue 2-1-7, both 4ms and 10ms are OK to us.</w:t>
            </w:r>
          </w:p>
        </w:tc>
      </w:tr>
      <w:tr w:rsidR="00361D7E" w:rsidRPr="004334FE" w14:paraId="59F4F243" w14:textId="77777777" w:rsidTr="0018513D">
        <w:tc>
          <w:tcPr>
            <w:tcW w:w="1238" w:type="dxa"/>
          </w:tcPr>
          <w:p w14:paraId="3E8D4E6A" w14:textId="55FF7A33" w:rsidR="00361D7E" w:rsidRDefault="00361D7E" w:rsidP="00361D7E">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4E061232" w14:textId="44FFCC78" w:rsidR="00361D7E" w:rsidRDefault="00361D7E" w:rsidP="00361D7E">
            <w:pPr>
              <w:spacing w:after="120"/>
              <w:jc w:val="both"/>
              <w:rPr>
                <w:rFonts w:eastAsiaTheme="minorEastAsia"/>
                <w:color w:val="0070C0"/>
                <w:lang w:val="en-US" w:eastAsia="zh-CN"/>
              </w:rPr>
            </w:pPr>
            <w:r>
              <w:rPr>
                <w:rFonts w:eastAsiaTheme="minorEastAsia"/>
                <w:color w:val="0070C0"/>
                <w:lang w:val="en-US" w:eastAsia="zh-CN"/>
              </w:rPr>
              <w:t xml:space="preserve">As we mentioned in Issue 2-1-7, if it is determined to schedule HARQ-ACK </w:t>
            </w:r>
            <w:r w:rsidRPr="000A5E94">
              <w:rPr>
                <w:rFonts w:eastAsiaTheme="minorEastAsia"/>
                <w:color w:val="0070C0"/>
                <w:lang w:val="en-US" w:eastAsia="zh-CN"/>
              </w:rPr>
              <w:t xml:space="preserve">for the </w:t>
            </w:r>
            <w:r>
              <w:rPr>
                <w:rFonts w:eastAsiaTheme="minorEastAsia"/>
                <w:color w:val="0070C0"/>
                <w:lang w:val="en-US" w:eastAsia="zh-CN"/>
              </w:rPr>
              <w:t>scheduled PDSCH in the entire current COT, longer FFP should be considered. Although</w:t>
            </w:r>
            <w:r w:rsidRPr="00C4005B">
              <w:rPr>
                <w:rFonts w:eastAsiaTheme="minorEastAsia" w:hint="eastAsia"/>
                <w:color w:val="0070C0"/>
                <w:lang w:val="en-US" w:eastAsia="zh-CN"/>
              </w:rPr>
              <w:t xml:space="preserve"> ther</w:t>
            </w:r>
            <w:r w:rsidRPr="00C4005B">
              <w:rPr>
                <w:rFonts w:eastAsiaTheme="minorEastAsia"/>
                <w:color w:val="0070C0"/>
                <w:lang w:val="en-US" w:eastAsia="zh-CN"/>
              </w:rPr>
              <w:t xml:space="preserve">e </w:t>
            </w:r>
            <w:r>
              <w:rPr>
                <w:rFonts w:eastAsiaTheme="minorEastAsia"/>
                <w:color w:val="0070C0"/>
                <w:lang w:val="en-US" w:eastAsia="zh-CN"/>
              </w:rPr>
              <w:t xml:space="preserve">is concern about regulation in some region, we can agree with option5 considering </w:t>
            </w:r>
            <w:r w:rsidRPr="00DE165B">
              <w:rPr>
                <w:rFonts w:eastAsiaTheme="minorEastAsia" w:hint="eastAsia"/>
                <w:color w:val="0070C0"/>
                <w:lang w:val="en-US" w:eastAsia="zh-CN"/>
              </w:rPr>
              <w:t xml:space="preserve">Issue </w:t>
            </w:r>
            <w:r w:rsidRPr="00DE165B">
              <w:rPr>
                <w:rFonts w:eastAsiaTheme="minorEastAsia"/>
                <w:color w:val="0070C0"/>
                <w:lang w:val="en-US" w:eastAsia="zh-CN"/>
              </w:rPr>
              <w:t>2-1-7 and Issue 2-3-3.</w:t>
            </w:r>
          </w:p>
        </w:tc>
      </w:tr>
      <w:tr w:rsidR="003618BF" w:rsidRPr="004334FE" w14:paraId="22F2C801" w14:textId="77777777" w:rsidTr="0018513D">
        <w:tc>
          <w:tcPr>
            <w:tcW w:w="1238" w:type="dxa"/>
          </w:tcPr>
          <w:p w14:paraId="4E18AAC5" w14:textId="1C4C1D0D" w:rsidR="003618BF" w:rsidRDefault="003618BF" w:rsidP="00361D7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35C31E4" w14:textId="319C1044" w:rsidR="003618BF" w:rsidRDefault="003618BF" w:rsidP="00361D7E">
            <w:pPr>
              <w:spacing w:after="120"/>
              <w:jc w:val="both"/>
              <w:rPr>
                <w:rFonts w:eastAsiaTheme="minorEastAsia"/>
                <w:color w:val="0070C0"/>
                <w:lang w:val="en-US" w:eastAsia="zh-CN"/>
              </w:rPr>
            </w:pPr>
            <w:r>
              <w:rPr>
                <w:rFonts w:eastAsiaTheme="minorEastAsia"/>
                <w:color w:val="0070C0"/>
                <w:lang w:val="en-US" w:eastAsia="zh-CN"/>
              </w:rPr>
              <w:t>Keeping in mind the regulatory requirements and a long enough FFP to accommodate UL slot for HARQ-ACK, we support option 2 – 4ms.</w:t>
            </w:r>
          </w:p>
        </w:tc>
      </w:tr>
      <w:tr w:rsidR="0009278B" w:rsidRPr="004334FE" w14:paraId="2E5D2E33" w14:textId="77777777" w:rsidTr="0018513D">
        <w:tc>
          <w:tcPr>
            <w:tcW w:w="1238" w:type="dxa"/>
          </w:tcPr>
          <w:p w14:paraId="01C9CE39" w14:textId="33454FC1" w:rsidR="0009278B" w:rsidRDefault="0009278B" w:rsidP="0009278B">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5C5AA43" w14:textId="77777777" w:rsidR="0009278B" w:rsidRDefault="0009278B" w:rsidP="0009278B">
            <w:pPr>
              <w:spacing w:after="120"/>
              <w:jc w:val="both"/>
              <w:rPr>
                <w:rFonts w:eastAsiaTheme="minorEastAsia"/>
                <w:color w:val="0070C0"/>
                <w:lang w:val="en-US" w:eastAsia="zh-CN"/>
              </w:rPr>
            </w:pPr>
            <w:r>
              <w:rPr>
                <w:rFonts w:eastAsiaTheme="minorEastAsia"/>
                <w:color w:val="0070C0"/>
                <w:lang w:val="en-US" w:eastAsia="zh-CN"/>
              </w:rPr>
              <w:t xml:space="preserve">Support Option 5. </w:t>
            </w:r>
          </w:p>
          <w:p w14:paraId="35F90C64" w14:textId="083C5186" w:rsidR="0009278B" w:rsidRDefault="0009278B" w:rsidP="0009278B">
            <w:pPr>
              <w:spacing w:after="120"/>
              <w:jc w:val="both"/>
              <w:rPr>
                <w:rFonts w:eastAsiaTheme="minorEastAsia"/>
                <w:color w:val="0070C0"/>
                <w:lang w:val="en-US" w:eastAsia="zh-CN"/>
              </w:rPr>
            </w:pPr>
            <w:r>
              <w:rPr>
                <w:rFonts w:eastAsiaTheme="minorEastAsia"/>
                <w:color w:val="0070C0"/>
                <w:lang w:val="en-US" w:eastAsia="zh-CN"/>
              </w:rPr>
              <w:lastRenderedPageBreak/>
              <w:t>5ms DL transmission periodicity with 4ms COT follows all the limitations: idle period for FBE, HARQ-ACK inside the periodicity, Japan regulation</w:t>
            </w:r>
          </w:p>
        </w:tc>
      </w:tr>
    </w:tbl>
    <w:p w14:paraId="6978A034" w14:textId="77777777" w:rsidR="006F153A" w:rsidRPr="004334FE" w:rsidRDefault="006F153A" w:rsidP="006F153A">
      <w:pPr>
        <w:spacing w:after="120"/>
        <w:rPr>
          <w:szCs w:val="24"/>
          <w:lang w:eastAsia="zh-CN"/>
        </w:rPr>
      </w:pPr>
    </w:p>
    <w:p w14:paraId="53A6C866" w14:textId="77777777" w:rsidR="006F153A" w:rsidRPr="004334FE" w:rsidRDefault="006F153A" w:rsidP="006F153A">
      <w:pPr>
        <w:rPr>
          <w:b/>
          <w:u w:val="single"/>
          <w:lang w:eastAsia="ko-KR"/>
        </w:rPr>
      </w:pPr>
      <w:r w:rsidRPr="004334FE">
        <w:rPr>
          <w:b/>
          <w:u w:val="single"/>
          <w:lang w:eastAsia="ko-KR"/>
        </w:rPr>
        <w:t>Issue 2-3-3: Random COT duration;</w:t>
      </w:r>
    </w:p>
    <w:p w14:paraId="4062E545" w14:textId="77777777" w:rsidR="006F153A" w:rsidRPr="004334FE" w:rsidRDefault="006F153A" w:rsidP="006F15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BB68F48"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10ms DL Transmission Periodicity:</w:t>
      </w:r>
    </w:p>
    <w:p w14:paraId="75A385E9" w14:textId="77777777" w:rsidR="006F153A" w:rsidRPr="004334FE" w:rsidRDefault="006F153A" w:rsidP="006F153A">
      <w:pPr>
        <w:pStyle w:val="ListParagraph"/>
        <w:numPr>
          <w:ilvl w:val="2"/>
          <w:numId w:val="4"/>
        </w:numPr>
        <w:ind w:firstLineChars="0"/>
        <w:rPr>
          <w:rFonts w:eastAsia="SimSun"/>
          <w:szCs w:val="24"/>
          <w:lang w:eastAsia="zh-CN"/>
        </w:rPr>
      </w:pPr>
      <w:r w:rsidRPr="004334FE">
        <w:rPr>
          <w:rFonts w:eastAsia="SimSun"/>
          <w:szCs w:val="24"/>
          <w:lang w:eastAsia="zh-CN"/>
        </w:rPr>
        <w:t>Option 1a: {[1],6,10,16} Slots (Intel);</w:t>
      </w:r>
    </w:p>
    <w:p w14:paraId="1D5523CC" w14:textId="77777777" w:rsidR="006F153A" w:rsidRPr="004334FE" w:rsidRDefault="006F153A" w:rsidP="006F153A">
      <w:pPr>
        <w:pStyle w:val="ListParagraph"/>
        <w:numPr>
          <w:ilvl w:val="2"/>
          <w:numId w:val="4"/>
        </w:numPr>
        <w:ind w:firstLineChars="0"/>
        <w:rPr>
          <w:rFonts w:eastAsia="SimSun"/>
          <w:szCs w:val="24"/>
          <w:lang w:eastAsia="zh-CN"/>
        </w:rPr>
      </w:pPr>
      <w:r w:rsidRPr="004334FE">
        <w:rPr>
          <w:rFonts w:eastAsia="SimSun"/>
          <w:szCs w:val="24"/>
          <w:lang w:eastAsia="zh-CN"/>
        </w:rPr>
        <w:t>Option 1b{4,6,10,16} Slots (Huawei);</w:t>
      </w:r>
    </w:p>
    <w:p w14:paraId="664B0F2A"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5ms DL Transmission Periodicity:</w:t>
      </w:r>
    </w:p>
    <w:p w14:paraId="6891B817" w14:textId="77777777" w:rsidR="006F153A" w:rsidRPr="004334FE" w:rsidRDefault="006F153A" w:rsidP="006F153A">
      <w:pPr>
        <w:pStyle w:val="ListParagraph"/>
        <w:numPr>
          <w:ilvl w:val="2"/>
          <w:numId w:val="4"/>
        </w:numPr>
        <w:ind w:firstLineChars="0"/>
        <w:rPr>
          <w:rFonts w:eastAsia="SimSun"/>
          <w:szCs w:val="24"/>
          <w:lang w:eastAsia="zh-CN"/>
        </w:rPr>
      </w:pPr>
      <w:r w:rsidRPr="004334FE">
        <w:rPr>
          <w:rFonts w:eastAsia="SimSun"/>
          <w:szCs w:val="24"/>
          <w:lang w:eastAsia="zh-CN"/>
        </w:rPr>
        <w:t>Option 2: {2,3,5,6} Slots (Intel);</w:t>
      </w:r>
    </w:p>
    <w:p w14:paraId="39503188"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4ms DL Transmission Periodicity:</w:t>
      </w:r>
    </w:p>
    <w:p w14:paraId="54890CD1" w14:textId="77777777" w:rsidR="006F153A" w:rsidRPr="004334FE" w:rsidRDefault="006F153A" w:rsidP="006F153A">
      <w:pPr>
        <w:pStyle w:val="ListParagraph"/>
        <w:numPr>
          <w:ilvl w:val="2"/>
          <w:numId w:val="4"/>
        </w:numPr>
        <w:ind w:firstLineChars="0"/>
        <w:rPr>
          <w:rFonts w:eastAsia="SimSun"/>
          <w:szCs w:val="24"/>
          <w:lang w:eastAsia="zh-CN"/>
        </w:rPr>
      </w:pPr>
      <w:r w:rsidRPr="004334FE">
        <w:rPr>
          <w:rFonts w:eastAsia="SimSun"/>
          <w:szCs w:val="24"/>
          <w:lang w:eastAsia="zh-CN"/>
        </w:rPr>
        <w:t>Option 3a: {2,3,5,8} Slots (Apple);</w:t>
      </w:r>
    </w:p>
    <w:p w14:paraId="28BD82AC" w14:textId="77777777" w:rsidR="006F153A" w:rsidRPr="004334FE" w:rsidRDefault="006F153A" w:rsidP="006F153A">
      <w:pPr>
        <w:pStyle w:val="ListParagraph"/>
        <w:numPr>
          <w:ilvl w:val="2"/>
          <w:numId w:val="4"/>
        </w:numPr>
        <w:ind w:firstLineChars="0"/>
        <w:rPr>
          <w:rFonts w:eastAsia="SimSun"/>
          <w:szCs w:val="24"/>
          <w:lang w:eastAsia="zh-CN"/>
        </w:rPr>
      </w:pPr>
      <w:r w:rsidRPr="004334FE">
        <w:rPr>
          <w:rFonts w:eastAsia="SimSun"/>
          <w:szCs w:val="24"/>
          <w:lang w:eastAsia="zh-CN"/>
        </w:rPr>
        <w:t>Option 3b: {4,6,7,8} Slots (Apple);</w:t>
      </w:r>
    </w:p>
    <w:p w14:paraId="094AC4AC"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For 2ms DL Transmission Periodicity:</w:t>
      </w:r>
    </w:p>
    <w:p w14:paraId="1467B934" w14:textId="77777777" w:rsidR="006F153A" w:rsidRPr="004334FE" w:rsidRDefault="006F153A" w:rsidP="006F153A">
      <w:pPr>
        <w:pStyle w:val="ListParagraph"/>
        <w:numPr>
          <w:ilvl w:val="2"/>
          <w:numId w:val="4"/>
        </w:numPr>
        <w:ind w:firstLineChars="0"/>
        <w:rPr>
          <w:rFonts w:eastAsia="SimSun"/>
          <w:szCs w:val="24"/>
          <w:lang w:eastAsia="zh-CN"/>
        </w:rPr>
      </w:pPr>
      <w:r w:rsidRPr="004334FE">
        <w:rPr>
          <w:rFonts w:eastAsia="SimSun"/>
          <w:szCs w:val="24"/>
          <w:lang w:eastAsia="zh-CN"/>
        </w:rPr>
        <w:t>Option 4: {2,3,4} Slots (Qualcomm, MediaTek);</w:t>
      </w:r>
    </w:p>
    <w:p w14:paraId="6A38B4A3" w14:textId="172CB8E9"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5: Do not introduce 1 slot to avoid LBT impact on TRS (assumed 2 slots) (Qualcomm);</w:t>
      </w:r>
    </w:p>
    <w:p w14:paraId="54D7EE13" w14:textId="77777777" w:rsidR="00A330DB" w:rsidRPr="004334FE" w:rsidRDefault="00A330DB" w:rsidP="00A330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9BE6F3B" w14:textId="48652B8E" w:rsidR="00A330DB" w:rsidRPr="004334FE" w:rsidRDefault="002822F2" w:rsidP="00A330DB">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Companies are encouraged to express </w:t>
      </w:r>
      <w:r w:rsidR="00A74D67" w:rsidRPr="004334FE">
        <w:rPr>
          <w:rFonts w:eastAsia="SimSun"/>
          <w:b/>
          <w:bCs/>
          <w:szCs w:val="24"/>
          <w:lang w:eastAsia="zh-CN"/>
        </w:rPr>
        <w:t>their preference</w:t>
      </w:r>
      <w:r w:rsidR="00321BDF" w:rsidRPr="004334FE">
        <w:rPr>
          <w:rFonts w:eastAsia="SimSun"/>
          <w:b/>
          <w:bCs/>
          <w:szCs w:val="24"/>
          <w:lang w:eastAsia="zh-CN"/>
        </w:rPr>
        <w:t xml:space="preserve">, then </w:t>
      </w:r>
      <w:r w:rsidR="00117E78" w:rsidRPr="004334FE">
        <w:rPr>
          <w:rFonts w:eastAsia="SimSun"/>
          <w:b/>
          <w:bCs/>
          <w:szCs w:val="24"/>
          <w:lang w:eastAsia="zh-CN"/>
        </w:rPr>
        <w:t xml:space="preserve">agree </w:t>
      </w:r>
      <w:r w:rsidR="00321BDF" w:rsidRPr="004334FE">
        <w:rPr>
          <w:rFonts w:eastAsia="SimSun"/>
          <w:b/>
          <w:bCs/>
          <w:szCs w:val="24"/>
          <w:lang w:eastAsia="zh-CN"/>
        </w:rPr>
        <w:t xml:space="preserve">based on </w:t>
      </w:r>
      <w:r w:rsidR="00117E78" w:rsidRPr="004334FE">
        <w:rPr>
          <w:rFonts w:eastAsia="SimSun"/>
          <w:b/>
          <w:bCs/>
          <w:szCs w:val="24"/>
          <w:lang w:eastAsia="zh-CN"/>
        </w:rPr>
        <w:t xml:space="preserve">the outcome of </w:t>
      </w:r>
      <w:r w:rsidR="00321BDF" w:rsidRPr="004334FE">
        <w:rPr>
          <w:rFonts w:eastAsia="SimSun"/>
          <w:b/>
          <w:bCs/>
          <w:szCs w:val="24"/>
          <w:lang w:eastAsia="zh-CN"/>
        </w:rPr>
        <w:t>Issue 2-3-1</w:t>
      </w:r>
      <w:r w:rsidR="002D56F9" w:rsidRPr="004334FE">
        <w:rPr>
          <w:rFonts w:eastAsia="SimSun"/>
          <w:b/>
          <w:bCs/>
          <w:szCs w:val="24"/>
          <w:lang w:eastAsia="zh-CN"/>
        </w:rPr>
        <w:t>;</w:t>
      </w:r>
      <w:r w:rsidR="00A74D67" w:rsidRPr="004334FE">
        <w:rPr>
          <w:rFonts w:eastAsia="SimSun"/>
          <w:b/>
          <w:bCs/>
          <w:szCs w:val="24"/>
          <w:lang w:eastAsia="zh-CN"/>
        </w:rPr>
        <w:t xml:space="preserve"> </w:t>
      </w:r>
    </w:p>
    <w:tbl>
      <w:tblPr>
        <w:tblStyle w:val="TableGrid"/>
        <w:tblW w:w="0" w:type="auto"/>
        <w:tblLook w:val="04A0" w:firstRow="1" w:lastRow="0" w:firstColumn="1" w:lastColumn="0" w:noHBand="0" w:noVBand="1"/>
      </w:tblPr>
      <w:tblGrid>
        <w:gridCol w:w="1238"/>
        <w:gridCol w:w="8393"/>
      </w:tblGrid>
      <w:tr w:rsidR="00A330DB" w:rsidRPr="004334FE" w14:paraId="3E543013" w14:textId="77777777" w:rsidTr="00153679">
        <w:tc>
          <w:tcPr>
            <w:tcW w:w="1238" w:type="dxa"/>
          </w:tcPr>
          <w:p w14:paraId="5A74B2C5"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49FB074F"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6E784645" w14:textId="77777777" w:rsidTr="00153679">
        <w:tc>
          <w:tcPr>
            <w:tcW w:w="1238" w:type="dxa"/>
          </w:tcPr>
          <w:p w14:paraId="3EC52298" w14:textId="042CE564" w:rsidR="00A330DB" w:rsidRPr="004334FE" w:rsidRDefault="00B45926"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0A309C0F" w14:textId="77777777" w:rsidR="00916ACF" w:rsidRDefault="00916ACF" w:rsidP="002C7144">
            <w:pPr>
              <w:spacing w:after="120"/>
              <w:rPr>
                <w:rFonts w:eastAsiaTheme="minorEastAsia"/>
                <w:color w:val="0070C0"/>
                <w:lang w:val="en-US" w:eastAsia="zh-CN"/>
              </w:rPr>
            </w:pPr>
            <w:r>
              <w:rPr>
                <w:rFonts w:eastAsiaTheme="minorEastAsia"/>
                <w:color w:val="0070C0"/>
                <w:lang w:val="en-US" w:eastAsia="zh-CN"/>
              </w:rPr>
              <w:t>Support Option 5.</w:t>
            </w:r>
          </w:p>
          <w:p w14:paraId="2BCCE4F5" w14:textId="7ADAA1B3" w:rsidR="00A330DB" w:rsidRPr="004334FE" w:rsidRDefault="00223FFC" w:rsidP="002C7144">
            <w:pPr>
              <w:spacing w:after="120"/>
              <w:rPr>
                <w:rFonts w:eastAsiaTheme="minorEastAsia"/>
                <w:color w:val="0070C0"/>
                <w:lang w:val="en-US" w:eastAsia="zh-CN"/>
              </w:rPr>
            </w:pPr>
            <w:r>
              <w:rPr>
                <w:rFonts w:eastAsiaTheme="minorEastAsia"/>
                <w:color w:val="0070C0"/>
                <w:lang w:val="en-US" w:eastAsia="zh-CN"/>
              </w:rPr>
              <w:t xml:space="preserve">Support </w:t>
            </w:r>
            <w:r w:rsidR="009C6528">
              <w:rPr>
                <w:rFonts w:eastAsiaTheme="minorEastAsia"/>
                <w:color w:val="0070C0"/>
                <w:lang w:val="en-US" w:eastAsia="zh-CN"/>
              </w:rPr>
              <w:t xml:space="preserve">Option </w:t>
            </w:r>
            <w:r>
              <w:rPr>
                <w:rFonts w:eastAsiaTheme="minorEastAsia"/>
                <w:color w:val="0070C0"/>
                <w:lang w:val="en-US" w:eastAsia="zh-CN"/>
              </w:rPr>
              <w:t xml:space="preserve">3a </w:t>
            </w:r>
            <w:r w:rsidR="00896370">
              <w:rPr>
                <w:rFonts w:eastAsiaTheme="minorEastAsia"/>
                <w:color w:val="0070C0"/>
                <w:lang w:val="en-US" w:eastAsia="zh-CN"/>
              </w:rPr>
              <w:t xml:space="preserve">{2,3,5,6} </w:t>
            </w:r>
            <w:r w:rsidR="003C7E2F">
              <w:rPr>
                <w:rFonts w:eastAsiaTheme="minorEastAsia"/>
                <w:color w:val="0070C0"/>
                <w:lang w:val="en-US" w:eastAsia="zh-CN"/>
              </w:rPr>
              <w:t xml:space="preserve">as duration for the Downlink COT for both 4 and 5ms periodicity. UL can be scheduled in the remaining slots before the end of the DL period, </w:t>
            </w:r>
            <w:r w:rsidR="00B8334F">
              <w:rPr>
                <w:rFonts w:eastAsiaTheme="minorEastAsia"/>
                <w:color w:val="0070C0"/>
                <w:lang w:val="en-US" w:eastAsia="zh-CN"/>
              </w:rPr>
              <w:t>(with k1=1 slot).</w:t>
            </w:r>
          </w:p>
        </w:tc>
      </w:tr>
      <w:tr w:rsidR="00153679" w:rsidRPr="004334FE" w14:paraId="15DCD431" w14:textId="77777777" w:rsidTr="00153679">
        <w:tc>
          <w:tcPr>
            <w:tcW w:w="1238" w:type="dxa"/>
          </w:tcPr>
          <w:p w14:paraId="188DEB80" w14:textId="6D335491" w:rsidR="00153679" w:rsidRPr="004334FE" w:rsidRDefault="00153679" w:rsidP="00153679">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17904CBE" w14:textId="65403A01" w:rsidR="00153679" w:rsidRPr="004334FE" w:rsidRDefault="00153679" w:rsidP="00153679">
            <w:pPr>
              <w:spacing w:after="120"/>
              <w:rPr>
                <w:rFonts w:eastAsiaTheme="minorEastAsia"/>
                <w:color w:val="0070C0"/>
                <w:lang w:val="en-US" w:eastAsia="zh-CN"/>
              </w:rPr>
            </w:pPr>
            <w:r>
              <w:rPr>
                <w:rFonts w:eastAsiaTheme="minorEastAsia"/>
                <w:color w:val="0070C0"/>
                <w:lang w:val="en-US" w:eastAsia="zh-CN"/>
              </w:rPr>
              <w:t>As we discussed in issue 2-1-7. For 10ms DL Transmission Periodicity, we prefer option 1b. For 4ms DL Periodicity, we prefer option 3b.</w:t>
            </w:r>
          </w:p>
        </w:tc>
      </w:tr>
      <w:tr w:rsidR="00361D7E" w:rsidRPr="004334FE" w14:paraId="292A350F" w14:textId="77777777" w:rsidTr="00153679">
        <w:tc>
          <w:tcPr>
            <w:tcW w:w="1238" w:type="dxa"/>
          </w:tcPr>
          <w:p w14:paraId="21320AC2" w14:textId="6D5D23F2" w:rsidR="00361D7E" w:rsidRDefault="00361D7E" w:rsidP="00361D7E">
            <w:pPr>
              <w:spacing w:after="120"/>
              <w:rPr>
                <w:rFonts w:eastAsiaTheme="minorEastAsia"/>
                <w:color w:val="0070C0"/>
                <w:lang w:val="en-US" w:eastAsia="zh-CN"/>
              </w:rPr>
            </w:pPr>
            <w:r w:rsidRPr="00B77FD4">
              <w:t>MediaTek</w:t>
            </w:r>
          </w:p>
        </w:tc>
        <w:tc>
          <w:tcPr>
            <w:tcW w:w="8393" w:type="dxa"/>
          </w:tcPr>
          <w:p w14:paraId="17D3888D" w14:textId="2938EDEE" w:rsidR="00361D7E" w:rsidRDefault="00361D7E" w:rsidP="00361D7E">
            <w:pPr>
              <w:spacing w:after="120"/>
              <w:jc w:val="both"/>
              <w:rPr>
                <w:rFonts w:eastAsiaTheme="minorEastAsia"/>
                <w:color w:val="0070C0"/>
                <w:lang w:val="en-US" w:eastAsia="zh-CN"/>
              </w:rPr>
            </w:pPr>
            <w:r w:rsidRPr="00B77FD4">
              <w:t xml:space="preserve">Considering a longer FFP to fit COT and HARQ-ACK inside the periodicity, we support option 2 if K1 = 1 slot is enough for UE processing PDSCH and prepare HARQ-ACK. Otherwise, we support option 1b with K1 = 2 slots. </w:t>
            </w:r>
          </w:p>
        </w:tc>
      </w:tr>
      <w:tr w:rsidR="00BB4816" w:rsidRPr="004334FE" w14:paraId="193D4BD5" w14:textId="77777777" w:rsidTr="00153679">
        <w:tc>
          <w:tcPr>
            <w:tcW w:w="1238" w:type="dxa"/>
          </w:tcPr>
          <w:p w14:paraId="1DC43BDF" w14:textId="190B2C4D" w:rsidR="00BB4816" w:rsidRPr="00B77FD4" w:rsidRDefault="003618BF" w:rsidP="00361D7E">
            <w:pPr>
              <w:spacing w:after="120"/>
            </w:pPr>
            <w:r>
              <w:t>Apple</w:t>
            </w:r>
          </w:p>
        </w:tc>
        <w:tc>
          <w:tcPr>
            <w:tcW w:w="8393" w:type="dxa"/>
          </w:tcPr>
          <w:p w14:paraId="55DA4438" w14:textId="66A73B98" w:rsidR="00BB4816" w:rsidRDefault="003618BF" w:rsidP="00361D7E">
            <w:pPr>
              <w:spacing w:after="120"/>
              <w:jc w:val="both"/>
            </w:pPr>
            <w:r>
              <w:t xml:space="preserve">We also support option 5, it also doesn’t </w:t>
            </w:r>
            <w:r w:rsidR="002B1F64">
              <w:t>align with agreement of 1ms DRS.</w:t>
            </w:r>
            <w:r w:rsidR="0043376E">
              <w:t xml:space="preserve"> With min COT of 2 slots also the 2</w:t>
            </w:r>
            <w:r w:rsidR="0043376E" w:rsidRPr="009627FB">
              <w:rPr>
                <w:vertAlign w:val="superscript"/>
              </w:rPr>
              <w:t>nd</w:t>
            </w:r>
            <w:r w:rsidR="0043376E">
              <w:t xml:space="preserve"> NZP-CSI-RS of TRS in 2</w:t>
            </w:r>
            <w:r w:rsidR="0043376E" w:rsidRPr="009627FB">
              <w:rPr>
                <w:vertAlign w:val="superscript"/>
              </w:rPr>
              <w:t>nd</w:t>
            </w:r>
            <w:r w:rsidR="0043376E">
              <w:t xml:space="preserve"> slot might be affected due to shorter duration of last slot. </w:t>
            </w:r>
          </w:p>
          <w:p w14:paraId="26265E12" w14:textId="77777777" w:rsidR="002B1F64" w:rsidRDefault="002B1F64" w:rsidP="00361D7E">
            <w:pPr>
              <w:spacing w:after="120"/>
              <w:jc w:val="both"/>
            </w:pPr>
            <w:r>
              <w:t xml:space="preserve">The random COT set would depend on the TDD pattern. If we assume ‘DDSUDDSU’ in 4ms, the possible random COT could be: {2,3,5,6} allowing HARQ-ACK within the same FFP. Given we need to account for idle period the last U slot, we would only have up to 8 symbols. </w:t>
            </w:r>
          </w:p>
          <w:p w14:paraId="0C399CB4" w14:textId="44665DB9" w:rsidR="0043376E" w:rsidRPr="00B77FD4" w:rsidRDefault="0043376E" w:rsidP="00361D7E">
            <w:pPr>
              <w:spacing w:after="120"/>
              <w:jc w:val="both"/>
            </w:pPr>
          </w:p>
        </w:tc>
      </w:tr>
      <w:tr w:rsidR="00642631" w:rsidRPr="004334FE" w14:paraId="3993A527" w14:textId="77777777" w:rsidTr="00153679">
        <w:tc>
          <w:tcPr>
            <w:tcW w:w="1238" w:type="dxa"/>
          </w:tcPr>
          <w:p w14:paraId="1E13FF65" w14:textId="3C750B3C" w:rsidR="00642631" w:rsidRDefault="00642631" w:rsidP="00642631">
            <w:pPr>
              <w:spacing w:after="120"/>
            </w:pPr>
            <w:r>
              <w:t>Ericsson</w:t>
            </w:r>
          </w:p>
        </w:tc>
        <w:tc>
          <w:tcPr>
            <w:tcW w:w="8393" w:type="dxa"/>
          </w:tcPr>
          <w:p w14:paraId="00398443" w14:textId="713CE266" w:rsidR="00642631" w:rsidRDefault="00642631" w:rsidP="00642631">
            <w:pPr>
              <w:spacing w:after="120"/>
              <w:jc w:val="both"/>
            </w:pPr>
            <w:r>
              <w:t xml:space="preserve">For 4ms FFP, {2,3,5,6} is better for scheduling HARQ-ACK feedback. </w:t>
            </w:r>
          </w:p>
        </w:tc>
      </w:tr>
      <w:tr w:rsidR="002A1BB1" w:rsidRPr="004334FE" w14:paraId="4F41398D" w14:textId="77777777" w:rsidTr="00153679">
        <w:tc>
          <w:tcPr>
            <w:tcW w:w="1238" w:type="dxa"/>
          </w:tcPr>
          <w:p w14:paraId="390FF468" w14:textId="6A599931" w:rsidR="002A1BB1" w:rsidRDefault="002A1BB1" w:rsidP="002A1BB1">
            <w:pPr>
              <w:spacing w:after="120"/>
            </w:pPr>
            <w:r>
              <w:t>Intel</w:t>
            </w:r>
          </w:p>
        </w:tc>
        <w:tc>
          <w:tcPr>
            <w:tcW w:w="8393" w:type="dxa"/>
          </w:tcPr>
          <w:p w14:paraId="0A56E31E" w14:textId="77777777" w:rsidR="002A1BB1" w:rsidRDefault="002A1BB1" w:rsidP="002A1BB1">
            <w:pPr>
              <w:spacing w:after="120"/>
              <w:jc w:val="both"/>
            </w:pPr>
            <w:r>
              <w:t>Ok with Option 5.</w:t>
            </w:r>
          </w:p>
          <w:p w14:paraId="34201E90" w14:textId="4253A21B" w:rsidR="002A1BB1" w:rsidRDefault="002A1BB1" w:rsidP="002A1BB1">
            <w:pPr>
              <w:spacing w:after="120"/>
              <w:jc w:val="both"/>
            </w:pPr>
            <w:r>
              <w:t xml:space="preserve">Support Option 2. We would like to note that the proposed set reflects only DL transmission, but not the full COT. Random COT duration will be equal to the proposed set of slots plus two slots (k1 slot and UL slot). </w:t>
            </w:r>
          </w:p>
        </w:tc>
      </w:tr>
    </w:tbl>
    <w:p w14:paraId="1C76CCA0" w14:textId="77777777" w:rsidR="006F153A" w:rsidRPr="004334FE" w:rsidRDefault="006F153A" w:rsidP="006F153A">
      <w:pPr>
        <w:spacing w:after="120"/>
        <w:rPr>
          <w:szCs w:val="24"/>
          <w:lang w:eastAsia="zh-CN"/>
        </w:rPr>
      </w:pPr>
    </w:p>
    <w:p w14:paraId="1494CFD3" w14:textId="77777777" w:rsidR="006F153A" w:rsidRPr="004334FE" w:rsidRDefault="006F153A" w:rsidP="006F153A">
      <w:pPr>
        <w:rPr>
          <w:b/>
          <w:u w:val="single"/>
          <w:lang w:eastAsia="ko-KR"/>
        </w:rPr>
      </w:pPr>
      <w:r w:rsidRPr="004334FE">
        <w:rPr>
          <w:b/>
          <w:u w:val="single"/>
          <w:lang w:eastAsia="ko-KR"/>
        </w:rPr>
        <w:t>Issue 2-3-7: Overall duration of the last slot in the COT:</w:t>
      </w:r>
    </w:p>
    <w:p w14:paraId="2BF57FE2" w14:textId="77777777" w:rsidR="006F153A" w:rsidRPr="004334FE" w:rsidRDefault="006F153A" w:rsidP="006F15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9D65A6C"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If the set of possible COTs does not include Max COT:</w:t>
      </w:r>
    </w:p>
    <w:p w14:paraId="5F57CD5B" w14:textId="77777777" w:rsidR="006F153A" w:rsidRPr="004334FE" w:rsidRDefault="006F153A" w:rsidP="006F153A">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Option 1a: {6,9,12,14} Symbols (Huawei, Intel)</w:t>
      </w:r>
    </w:p>
    <w:p w14:paraId="466DFA05" w14:textId="329923EA" w:rsidR="006F153A" w:rsidRPr="004334FE" w:rsidRDefault="006F153A" w:rsidP="006F153A">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w:t>
      </w:r>
      <w:r w:rsidR="00AD4964">
        <w:rPr>
          <w:rFonts w:eastAsia="SimSun"/>
          <w:szCs w:val="24"/>
          <w:lang w:eastAsia="zh-CN"/>
        </w:rPr>
        <w:t>b</w:t>
      </w:r>
      <w:r w:rsidRPr="004334FE">
        <w:rPr>
          <w:rFonts w:eastAsia="SimSun"/>
          <w:szCs w:val="24"/>
          <w:lang w:eastAsia="zh-CN"/>
        </w:rPr>
        <w:t>: {5-14} Symbols (Qualcomm, MediaTek)</w:t>
      </w:r>
    </w:p>
    <w:p w14:paraId="041D631E" w14:textId="77777777" w:rsidR="006F153A" w:rsidRPr="004334FE" w:rsidRDefault="006F153A" w:rsidP="006F153A">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If the set of possible COTs includes Max COT:</w:t>
      </w:r>
    </w:p>
    <w:p w14:paraId="76702C71" w14:textId="15611982" w:rsidR="006F153A" w:rsidRPr="004334FE" w:rsidRDefault="006F153A" w:rsidP="006F153A">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AD4964">
        <w:rPr>
          <w:rFonts w:eastAsia="SimSun"/>
          <w:szCs w:val="24"/>
          <w:lang w:eastAsia="zh-CN"/>
        </w:rPr>
        <w:t>2a</w:t>
      </w:r>
      <w:r w:rsidRPr="004334FE">
        <w:rPr>
          <w:rFonts w:eastAsia="SimSun"/>
          <w:szCs w:val="24"/>
          <w:lang w:eastAsia="zh-CN"/>
        </w:rPr>
        <w:t>: 7 Symbols (Apple);</w:t>
      </w:r>
    </w:p>
    <w:p w14:paraId="4865F43F" w14:textId="7C38E466" w:rsidR="006F153A" w:rsidRPr="004334FE" w:rsidRDefault="006F153A" w:rsidP="006F153A">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w:t>
      </w:r>
      <w:r w:rsidR="00AD4964">
        <w:rPr>
          <w:rFonts w:eastAsia="SimSun"/>
          <w:szCs w:val="24"/>
          <w:lang w:eastAsia="zh-CN"/>
        </w:rPr>
        <w:t>2b</w:t>
      </w:r>
      <w:r w:rsidRPr="004334FE">
        <w:rPr>
          <w:rFonts w:eastAsia="SimSun"/>
          <w:szCs w:val="24"/>
          <w:lang w:eastAsia="zh-CN"/>
        </w:rPr>
        <w:t>: {5-14} Symbols if Random COT&lt;Maximum COT, {5-7} Symbols if COT = Maximum COT (Qualcomm, Intel, MediaTek);</w:t>
      </w:r>
    </w:p>
    <w:p w14:paraId="69B6D33C" w14:textId="77777777" w:rsidR="00A330DB" w:rsidRPr="004334FE" w:rsidRDefault="00A330DB" w:rsidP="00A330D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3D33D04" w14:textId="059AD31B" w:rsidR="00472986" w:rsidRPr="004334FE" w:rsidRDefault="002822F2" w:rsidP="00117E78">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Companies are encouraged to express </w:t>
      </w:r>
      <w:r w:rsidR="007E20AA" w:rsidRPr="004334FE">
        <w:rPr>
          <w:rFonts w:eastAsia="SimSun"/>
          <w:b/>
          <w:bCs/>
          <w:szCs w:val="24"/>
          <w:lang w:eastAsia="zh-CN"/>
        </w:rPr>
        <w:t>their</w:t>
      </w:r>
      <w:r w:rsidRPr="004334FE">
        <w:rPr>
          <w:rFonts w:eastAsia="SimSun"/>
          <w:b/>
          <w:bCs/>
          <w:szCs w:val="24"/>
          <w:lang w:eastAsia="zh-CN"/>
        </w:rPr>
        <w:t xml:space="preserve"> preference</w:t>
      </w:r>
      <w:r w:rsidR="007E20AA" w:rsidRPr="004334FE">
        <w:rPr>
          <w:rFonts w:eastAsia="SimSun"/>
          <w:b/>
          <w:bCs/>
          <w:szCs w:val="24"/>
          <w:lang w:eastAsia="zh-CN"/>
        </w:rPr>
        <w:t xml:space="preserve">, then choose based on </w:t>
      </w:r>
      <w:r w:rsidR="00117E78" w:rsidRPr="004334FE">
        <w:rPr>
          <w:rFonts w:eastAsia="SimSun"/>
          <w:b/>
          <w:bCs/>
          <w:szCs w:val="24"/>
          <w:lang w:eastAsia="zh-CN"/>
        </w:rPr>
        <w:t xml:space="preserve">the outcome of </w:t>
      </w:r>
      <w:r w:rsidR="007E20AA" w:rsidRPr="004334FE">
        <w:rPr>
          <w:rFonts w:eastAsia="SimSun"/>
          <w:b/>
          <w:bCs/>
          <w:szCs w:val="24"/>
          <w:lang w:eastAsia="zh-CN"/>
        </w:rPr>
        <w:t>Issue 2-1-7;</w:t>
      </w:r>
    </w:p>
    <w:tbl>
      <w:tblPr>
        <w:tblStyle w:val="TableGrid"/>
        <w:tblW w:w="0" w:type="auto"/>
        <w:tblLook w:val="04A0" w:firstRow="1" w:lastRow="0" w:firstColumn="1" w:lastColumn="0" w:noHBand="0" w:noVBand="1"/>
      </w:tblPr>
      <w:tblGrid>
        <w:gridCol w:w="1238"/>
        <w:gridCol w:w="8393"/>
      </w:tblGrid>
      <w:tr w:rsidR="00A330DB" w:rsidRPr="004334FE" w14:paraId="134DEF8E" w14:textId="77777777" w:rsidTr="000247FC">
        <w:tc>
          <w:tcPr>
            <w:tcW w:w="1238" w:type="dxa"/>
          </w:tcPr>
          <w:p w14:paraId="09BDE0D6"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54672046" w14:textId="77777777" w:rsidR="00A330DB" w:rsidRPr="004334FE" w:rsidRDefault="00A330DB"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330DB" w:rsidRPr="004334FE" w14:paraId="560BB310" w14:textId="77777777" w:rsidTr="000247FC">
        <w:tc>
          <w:tcPr>
            <w:tcW w:w="1238" w:type="dxa"/>
          </w:tcPr>
          <w:p w14:paraId="2FEBD10F" w14:textId="77698D1A" w:rsidR="00A330DB" w:rsidRPr="004334FE" w:rsidRDefault="00EB3CF3"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689BA34D" w14:textId="77777777" w:rsidR="00A330DB" w:rsidRDefault="005F3133" w:rsidP="00D72D90">
            <w:pPr>
              <w:spacing w:after="120"/>
              <w:rPr>
                <w:rFonts w:eastAsiaTheme="minorEastAsia"/>
                <w:color w:val="0070C0"/>
                <w:lang w:val="en-US" w:eastAsia="zh-CN"/>
              </w:rPr>
            </w:pPr>
            <w:r>
              <w:rPr>
                <w:rFonts w:eastAsiaTheme="minorEastAsia"/>
                <w:color w:val="0070C0"/>
                <w:lang w:val="en-US" w:eastAsia="zh-CN"/>
              </w:rPr>
              <w:t>According to the outcome of issue 2-1-7, support option 1b</w:t>
            </w:r>
            <w:r w:rsidR="00ED4AF2">
              <w:rPr>
                <w:rFonts w:eastAsiaTheme="minorEastAsia"/>
                <w:color w:val="0070C0"/>
                <w:lang w:val="en-US" w:eastAsia="zh-CN"/>
              </w:rPr>
              <w:t xml:space="preserve">. To reduce </w:t>
            </w:r>
            <w:r w:rsidR="00AE0451">
              <w:rPr>
                <w:rFonts w:eastAsiaTheme="minorEastAsia"/>
                <w:color w:val="0070C0"/>
                <w:lang w:val="en-US" w:eastAsia="zh-CN"/>
              </w:rPr>
              <w:t xml:space="preserve">the number of </w:t>
            </w:r>
            <w:r w:rsidR="008A3BDA">
              <w:rPr>
                <w:rFonts w:eastAsiaTheme="minorEastAsia"/>
                <w:color w:val="0070C0"/>
                <w:lang w:val="en-US" w:eastAsia="zh-CN"/>
              </w:rPr>
              <w:t>possibilities, Option 1a is also a viable compromise.</w:t>
            </w:r>
          </w:p>
          <w:p w14:paraId="04C00851" w14:textId="2B48EA22" w:rsidR="00D72D90" w:rsidRPr="004334FE" w:rsidRDefault="00D72D90" w:rsidP="00D72D90">
            <w:pPr>
              <w:spacing w:after="120"/>
              <w:rPr>
                <w:rFonts w:eastAsiaTheme="minorEastAsia"/>
                <w:color w:val="0070C0"/>
                <w:lang w:val="en-US" w:eastAsia="zh-CN"/>
              </w:rPr>
            </w:pPr>
            <w:r>
              <w:rPr>
                <w:rFonts w:eastAsiaTheme="minorEastAsia"/>
                <w:color w:val="0070C0"/>
                <w:lang w:val="en-US" w:eastAsia="zh-CN"/>
              </w:rPr>
              <w:t>Otherwise, Option 2b.</w:t>
            </w:r>
          </w:p>
        </w:tc>
      </w:tr>
      <w:tr w:rsidR="000247FC" w:rsidRPr="004334FE" w14:paraId="1FB99924" w14:textId="77777777" w:rsidTr="000247FC">
        <w:tc>
          <w:tcPr>
            <w:tcW w:w="1238" w:type="dxa"/>
          </w:tcPr>
          <w:p w14:paraId="6AB30574" w14:textId="78CFDFBB" w:rsidR="000247FC" w:rsidRPr="009627FB" w:rsidRDefault="000247FC" w:rsidP="000247FC">
            <w:pPr>
              <w:spacing w:after="120"/>
              <w:rPr>
                <w:rFonts w:eastAsiaTheme="minorEastAsia"/>
                <w:lang w:val="en-US" w:eastAsia="zh-CN"/>
              </w:rPr>
            </w:pPr>
            <w:r w:rsidRPr="009627FB">
              <w:rPr>
                <w:rFonts w:eastAsiaTheme="minorEastAsia"/>
                <w:lang w:val="en-US" w:eastAsia="zh-CN"/>
              </w:rPr>
              <w:t>Ericsson</w:t>
            </w:r>
          </w:p>
        </w:tc>
        <w:tc>
          <w:tcPr>
            <w:tcW w:w="8393" w:type="dxa"/>
          </w:tcPr>
          <w:p w14:paraId="70E5173E" w14:textId="59C6F940" w:rsidR="000247FC" w:rsidRPr="009627FB" w:rsidRDefault="000247FC" w:rsidP="000247FC">
            <w:pPr>
              <w:spacing w:after="120"/>
              <w:rPr>
                <w:rFonts w:eastAsiaTheme="minorEastAsia"/>
                <w:lang w:val="en-US" w:eastAsia="zh-CN"/>
              </w:rPr>
            </w:pPr>
            <w:r w:rsidRPr="009627FB">
              <w:rPr>
                <w:rFonts w:eastAsiaTheme="minorEastAsia"/>
                <w:lang w:val="en-US" w:eastAsia="zh-CN"/>
              </w:rPr>
              <w:t>If we only define tests for UE supports corresponding enhanced capability, such as non-numerical K1, then maybe {6, 9, 12, 14} could be used for any situations. Otherwise, we prefer 1b and 2b which can cover all possible situations.</w:t>
            </w:r>
          </w:p>
        </w:tc>
      </w:tr>
      <w:tr w:rsidR="00153679" w:rsidRPr="004334FE" w14:paraId="117FC1CC" w14:textId="77777777" w:rsidTr="000247FC">
        <w:tc>
          <w:tcPr>
            <w:tcW w:w="1238" w:type="dxa"/>
          </w:tcPr>
          <w:p w14:paraId="76120184" w14:textId="5994B547"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2BD124DB" w14:textId="38FB381D" w:rsidR="00153679" w:rsidRPr="00153679" w:rsidRDefault="00153679" w:rsidP="00153679">
            <w:pPr>
              <w:spacing w:after="120"/>
              <w:rPr>
                <w:rFonts w:eastAsiaTheme="minorEastAsia"/>
                <w:lang w:val="en-US" w:eastAsia="zh-CN"/>
              </w:rPr>
            </w:pPr>
            <w:r w:rsidRPr="00A44B1E">
              <w:rPr>
                <w:rFonts w:eastAsiaTheme="minorEastAsia"/>
                <w:color w:val="0070C0"/>
                <w:lang w:val="en-US" w:eastAsia="zh-CN"/>
              </w:rPr>
              <w:t xml:space="preserve">As we discuss in issue 2-1-7, the last slot is UL slot to transmit HARQ-ACK. Therefore, </w:t>
            </w:r>
            <w:r>
              <w:rPr>
                <w:szCs w:val="24"/>
                <w:lang w:eastAsia="zh-CN"/>
              </w:rPr>
              <w:t xml:space="preserve">if Random COT&lt;Maximum COT, duration should be 14 symbols and 11 symbols with 3 symbols used for idle time </w:t>
            </w:r>
            <w:r>
              <w:rPr>
                <w:rFonts w:eastAsiaTheme="minorEastAsia"/>
                <w:color w:val="0070C0"/>
                <w:lang w:val="en-US" w:eastAsia="zh-CN"/>
              </w:rPr>
              <w:t>otherwise.</w:t>
            </w:r>
          </w:p>
        </w:tc>
      </w:tr>
      <w:tr w:rsidR="00361D7E" w:rsidRPr="004334FE" w14:paraId="6C3D4F9C" w14:textId="77777777" w:rsidTr="000247FC">
        <w:tc>
          <w:tcPr>
            <w:tcW w:w="1238" w:type="dxa"/>
          </w:tcPr>
          <w:p w14:paraId="3402D964" w14:textId="5A99138F" w:rsidR="00361D7E" w:rsidRDefault="00361D7E" w:rsidP="00361D7E">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C5AA372" w14:textId="3D904C29" w:rsidR="00361D7E" w:rsidRPr="00A44B1E" w:rsidRDefault="00361D7E" w:rsidP="00361D7E">
            <w:pPr>
              <w:spacing w:after="120"/>
              <w:rPr>
                <w:rFonts w:eastAsiaTheme="minorEastAsia"/>
                <w:color w:val="0070C0"/>
                <w:lang w:val="en-US" w:eastAsia="zh-CN"/>
              </w:rPr>
            </w:pPr>
            <w:r>
              <w:rPr>
                <w:rFonts w:eastAsiaTheme="minorEastAsia"/>
                <w:color w:val="0070C0"/>
                <w:lang w:val="en-US" w:eastAsia="zh-CN"/>
              </w:rPr>
              <w:t>Considering 5ms or 10ms in Issue 2-3-3, we support Option 1b, as the possible COT does not include Max COT. We can also compromise with option 1a.</w:t>
            </w:r>
          </w:p>
        </w:tc>
      </w:tr>
      <w:tr w:rsidR="002B1F64" w:rsidRPr="004334FE" w14:paraId="53669B82" w14:textId="77777777" w:rsidTr="000247FC">
        <w:tc>
          <w:tcPr>
            <w:tcW w:w="1238" w:type="dxa"/>
          </w:tcPr>
          <w:p w14:paraId="64413B46" w14:textId="288A3BBA" w:rsidR="002B1F64" w:rsidRDefault="002B1F64" w:rsidP="00361D7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92162F5" w14:textId="0C38F948" w:rsidR="002B1F64" w:rsidRDefault="0043376E" w:rsidP="00361D7E">
            <w:pPr>
              <w:spacing w:after="120"/>
              <w:rPr>
                <w:rFonts w:eastAsiaTheme="minorEastAsia"/>
                <w:color w:val="0070C0"/>
                <w:lang w:val="en-US" w:eastAsia="zh-CN"/>
              </w:rPr>
            </w:pPr>
            <w:r>
              <w:rPr>
                <w:rFonts w:eastAsiaTheme="minorEastAsia"/>
                <w:color w:val="0070C0"/>
                <w:lang w:val="en-US" w:eastAsia="zh-CN"/>
              </w:rPr>
              <w:t xml:space="preserve">We need to ensure that the min duration of </w:t>
            </w:r>
            <w:r w:rsidR="00B95382">
              <w:rPr>
                <w:rFonts w:eastAsiaTheme="minorEastAsia"/>
                <w:color w:val="0070C0"/>
                <w:lang w:val="en-US" w:eastAsia="zh-CN"/>
              </w:rPr>
              <w:t>last</w:t>
            </w:r>
            <w:r>
              <w:rPr>
                <w:rFonts w:eastAsiaTheme="minorEastAsia"/>
                <w:color w:val="0070C0"/>
                <w:lang w:val="en-US" w:eastAsia="zh-CN"/>
              </w:rPr>
              <w:t xml:space="preserve"> slot along with min random COT </w:t>
            </w:r>
            <w:r w:rsidR="00B95382">
              <w:rPr>
                <w:rFonts w:eastAsiaTheme="minorEastAsia"/>
                <w:color w:val="0070C0"/>
                <w:lang w:val="en-US" w:eastAsia="zh-CN"/>
              </w:rPr>
              <w:t>is sufficient to accommodate all the require</w:t>
            </w:r>
            <w:r w:rsidR="00131D50">
              <w:rPr>
                <w:rFonts w:eastAsiaTheme="minorEastAsia"/>
                <w:color w:val="0070C0"/>
                <w:lang w:val="en-US" w:eastAsia="zh-CN"/>
              </w:rPr>
              <w:t>d</w:t>
            </w:r>
            <w:r w:rsidR="00B95382">
              <w:rPr>
                <w:rFonts w:eastAsiaTheme="minorEastAsia"/>
                <w:color w:val="0070C0"/>
                <w:lang w:val="en-US" w:eastAsia="zh-CN"/>
              </w:rPr>
              <w:t xml:space="preserve"> signals (PDCCH,</w:t>
            </w:r>
            <w:r>
              <w:rPr>
                <w:rFonts w:eastAsiaTheme="minorEastAsia"/>
                <w:color w:val="0070C0"/>
                <w:lang w:val="en-US" w:eastAsia="zh-CN"/>
              </w:rPr>
              <w:t xml:space="preserve"> TRS , PDSCH DMRS</w:t>
            </w:r>
            <w:r w:rsidR="00B95382">
              <w:rPr>
                <w:rFonts w:eastAsiaTheme="minorEastAsia"/>
                <w:color w:val="0070C0"/>
                <w:lang w:val="en-US" w:eastAsia="zh-CN"/>
              </w:rPr>
              <w:t>)</w:t>
            </w:r>
            <w:r>
              <w:rPr>
                <w:rFonts w:eastAsiaTheme="minorEastAsia"/>
                <w:color w:val="0070C0"/>
                <w:lang w:val="en-US" w:eastAsia="zh-CN"/>
              </w:rPr>
              <w:t xml:space="preserve">. </w:t>
            </w:r>
            <w:r w:rsidR="00131D50">
              <w:rPr>
                <w:rFonts w:eastAsiaTheme="minorEastAsia"/>
                <w:color w:val="0070C0"/>
                <w:lang w:val="en-US" w:eastAsia="zh-CN"/>
              </w:rPr>
              <w:t>May be min  6 or 7 symbols?</w:t>
            </w:r>
          </w:p>
          <w:p w14:paraId="358BE896" w14:textId="26F518D2" w:rsidR="002B61DC" w:rsidRDefault="00131D50" w:rsidP="00361D7E">
            <w:pPr>
              <w:spacing w:after="120"/>
              <w:rPr>
                <w:rFonts w:eastAsiaTheme="minorEastAsia"/>
                <w:color w:val="0070C0"/>
                <w:lang w:val="en-US" w:eastAsia="zh-CN"/>
              </w:rPr>
            </w:pPr>
            <w:r>
              <w:rPr>
                <w:rFonts w:eastAsiaTheme="minorEastAsia"/>
                <w:color w:val="0070C0"/>
                <w:lang w:val="en-US" w:eastAsia="zh-CN"/>
              </w:rPr>
              <w:t xml:space="preserve">For Issue 2-1-7 if we agree on last slot as U, we could have max 14 symbols in last slot as well. </w:t>
            </w:r>
          </w:p>
        </w:tc>
      </w:tr>
      <w:tr w:rsidR="0093784E" w:rsidRPr="004334FE" w14:paraId="7AEC724D" w14:textId="77777777" w:rsidTr="000247FC">
        <w:tc>
          <w:tcPr>
            <w:tcW w:w="1238" w:type="dxa"/>
          </w:tcPr>
          <w:p w14:paraId="3A4E3773" w14:textId="4CC643D0" w:rsidR="0093784E" w:rsidRDefault="0093784E" w:rsidP="0093784E">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5B20EBE" w14:textId="6D246949" w:rsidR="0093784E" w:rsidRDefault="0093784E" w:rsidP="0093784E">
            <w:pPr>
              <w:spacing w:after="120"/>
              <w:rPr>
                <w:rFonts w:eastAsiaTheme="minorEastAsia"/>
                <w:color w:val="0070C0"/>
                <w:lang w:val="en-US" w:eastAsia="zh-CN"/>
              </w:rPr>
            </w:pPr>
            <w:r>
              <w:rPr>
                <w:rFonts w:eastAsiaTheme="minorEastAsia"/>
                <w:color w:val="0070C0"/>
                <w:lang w:val="en-US" w:eastAsia="zh-CN"/>
              </w:rPr>
              <w:t>We are ok with both Option 1a and Option 1b.</w:t>
            </w:r>
          </w:p>
        </w:tc>
      </w:tr>
    </w:tbl>
    <w:p w14:paraId="0A57DED8" w14:textId="45BF64D1" w:rsidR="006F153A" w:rsidRPr="004334FE" w:rsidRDefault="006F153A" w:rsidP="006F153A">
      <w:pPr>
        <w:rPr>
          <w:i/>
          <w:iCs/>
          <w:szCs w:val="24"/>
          <w:lang w:eastAsia="zh-CN"/>
        </w:rPr>
      </w:pPr>
    </w:p>
    <w:p w14:paraId="3269CE21" w14:textId="77777777" w:rsidR="00CF1C71" w:rsidRPr="004334FE" w:rsidRDefault="00CF1C71" w:rsidP="00CF1C71">
      <w:pPr>
        <w:rPr>
          <w:b/>
          <w:u w:val="single"/>
          <w:lang w:eastAsia="ko-KR"/>
        </w:rPr>
      </w:pPr>
      <w:r w:rsidRPr="004334FE">
        <w:rPr>
          <w:b/>
          <w:u w:val="single"/>
          <w:lang w:eastAsia="ko-KR"/>
        </w:rPr>
        <w:t>Issue 2-3-8: TDD Pattern to be used in DL demodulation Tests</w:t>
      </w:r>
    </w:p>
    <w:p w14:paraId="201599F6" w14:textId="77777777" w:rsidR="00CF1C71" w:rsidRPr="004334FE" w:rsidRDefault="00CF1C71" w:rsidP="00CF1C71">
      <w:pPr>
        <w:pStyle w:val="ListParagraph"/>
        <w:numPr>
          <w:ilvl w:val="0"/>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Proposals</w:t>
      </w:r>
    </w:p>
    <w:p w14:paraId="77C04143" w14:textId="77777777" w:rsidR="00CF1C71" w:rsidRPr="004334FE" w:rsidRDefault="00CF1C71" w:rsidP="00CF1C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Fixed TDD Pattern</w:t>
      </w:r>
    </w:p>
    <w:p w14:paraId="2594B1CF" w14:textId="77777777" w:rsidR="00CF1C71" w:rsidRPr="004334FE" w:rsidRDefault="00CF1C71" w:rsidP="00CF1C71">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DDSU (S=10D2G2U) with LBT failure (Ericsson);</w:t>
      </w:r>
    </w:p>
    <w:p w14:paraId="54761F73" w14:textId="77777777" w:rsidR="00CF1C71" w:rsidRPr="004334FE" w:rsidRDefault="00CF1C71" w:rsidP="00CF1C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Random TDD Pattern</w:t>
      </w:r>
    </w:p>
    <w:p w14:paraId="52A16308" w14:textId="77777777" w:rsidR="00CF1C71" w:rsidRPr="004334FE" w:rsidRDefault="00CF1C71" w:rsidP="00CF1C71">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2a {DS, DDS, DDDS} (MediaTek);</w:t>
      </w:r>
    </w:p>
    <w:p w14:paraId="14610519" w14:textId="77777777" w:rsidR="00CF1C71" w:rsidRPr="004334FE" w:rsidRDefault="00CF1C71" w:rsidP="00CF1C71">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2b: {DDDS, DDDSUD, DDDSUDDDSU, DDDSUDDDSUDDDSUD} (Huawei);</w:t>
      </w:r>
    </w:p>
    <w:p w14:paraId="690D45BA" w14:textId="77777777" w:rsidR="00CF1C71" w:rsidRPr="004334FE" w:rsidRDefault="00CF1C71" w:rsidP="00CF1C71">
      <w:pPr>
        <w:spacing w:after="120"/>
        <w:rPr>
          <w:szCs w:val="24"/>
          <w:lang w:eastAsia="zh-CN"/>
        </w:rPr>
      </w:pPr>
      <w:r w:rsidRPr="004334FE">
        <w:rPr>
          <w:szCs w:val="24"/>
          <w:lang w:eastAsia="zh-CN"/>
        </w:rPr>
        <w:t>This issue seems to be a pure consequence of the outcome of other issues under discussion, so recommendation would be to define an appropriate TDD Pattern based on the agreements reached in the other issue</w:t>
      </w:r>
    </w:p>
    <w:p w14:paraId="3D38F2DF" w14:textId="77777777" w:rsidR="00CF1C71" w:rsidRPr="004334FE" w:rsidRDefault="00CF1C71" w:rsidP="00CF1C7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CCA29FB" w14:textId="77777777" w:rsidR="00CF1C71" w:rsidRPr="004334FE" w:rsidRDefault="00CF1C71" w:rsidP="00CF1C7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b/>
          <w:bCs/>
          <w:szCs w:val="24"/>
          <w:lang w:eastAsia="zh-CN"/>
        </w:rPr>
        <w:t>Can we agree to define the TDD Pattern appropriately once the decision on FFP duration, COT and UL scheduling are agreed upon?</w:t>
      </w:r>
    </w:p>
    <w:tbl>
      <w:tblPr>
        <w:tblStyle w:val="TableGrid"/>
        <w:tblW w:w="0" w:type="auto"/>
        <w:tblLook w:val="04A0" w:firstRow="1" w:lastRow="0" w:firstColumn="1" w:lastColumn="0" w:noHBand="0" w:noVBand="1"/>
      </w:tblPr>
      <w:tblGrid>
        <w:gridCol w:w="1238"/>
        <w:gridCol w:w="8393"/>
      </w:tblGrid>
      <w:tr w:rsidR="00CF1C71" w:rsidRPr="004334FE" w14:paraId="4A0818AE" w14:textId="77777777" w:rsidTr="00153679">
        <w:tc>
          <w:tcPr>
            <w:tcW w:w="1238" w:type="dxa"/>
          </w:tcPr>
          <w:p w14:paraId="02B95B47" w14:textId="77777777" w:rsidR="00CF1C71" w:rsidRPr="004334FE" w:rsidRDefault="00CF1C7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1BEF6526" w14:textId="77777777" w:rsidR="00CF1C71" w:rsidRPr="004334FE" w:rsidRDefault="00CF1C7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CF1C71" w:rsidRPr="004334FE" w14:paraId="7F10EDED" w14:textId="77777777" w:rsidTr="00153679">
        <w:tc>
          <w:tcPr>
            <w:tcW w:w="1238" w:type="dxa"/>
          </w:tcPr>
          <w:p w14:paraId="33A7ACB2" w14:textId="3106E0E1" w:rsidR="00CF1C71" w:rsidRPr="004334FE" w:rsidRDefault="008A3BDA"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4298E834" w14:textId="7E2EB0E2" w:rsidR="00CF1C71" w:rsidRPr="004334FE" w:rsidRDefault="00034B4B" w:rsidP="002C7144">
            <w:pPr>
              <w:spacing w:after="120"/>
              <w:rPr>
                <w:rFonts w:eastAsiaTheme="minorEastAsia"/>
                <w:color w:val="0070C0"/>
                <w:lang w:val="en-US" w:eastAsia="zh-CN"/>
              </w:rPr>
            </w:pPr>
            <w:r>
              <w:rPr>
                <w:rFonts w:eastAsiaTheme="minorEastAsia"/>
                <w:color w:val="0070C0"/>
                <w:lang w:val="en-US" w:eastAsia="zh-CN"/>
              </w:rPr>
              <w:t>Agree with recommended WF</w:t>
            </w:r>
          </w:p>
        </w:tc>
      </w:tr>
      <w:tr w:rsidR="00153679" w:rsidRPr="004334FE" w14:paraId="293A07B0" w14:textId="77777777" w:rsidTr="00153679">
        <w:tc>
          <w:tcPr>
            <w:tcW w:w="1238" w:type="dxa"/>
          </w:tcPr>
          <w:p w14:paraId="63EB67E8" w14:textId="74C08D03" w:rsidR="00153679" w:rsidRPr="004334FE" w:rsidRDefault="00153679" w:rsidP="001536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8FE2764" w14:textId="19EEAF38" w:rsidR="00153679" w:rsidRPr="004334FE" w:rsidRDefault="00153679" w:rsidP="00153679">
            <w:pPr>
              <w:spacing w:after="120"/>
              <w:rPr>
                <w:rFonts w:eastAsiaTheme="minorEastAsia"/>
                <w:color w:val="0070C0"/>
                <w:lang w:val="en-US" w:eastAsia="zh-CN"/>
              </w:rPr>
            </w:pPr>
            <w:r>
              <w:rPr>
                <w:rFonts w:eastAsiaTheme="minorEastAsia"/>
                <w:color w:val="0070C0"/>
                <w:lang w:val="en-US" w:eastAsia="zh-CN"/>
              </w:rPr>
              <w:t xml:space="preserve">As we discussed in issue 2-1-7, we prefer to define dynamic TDD pattern instead of fixed TDD pattern. </w:t>
            </w:r>
            <w:bookmarkStart w:id="8" w:name="OLE_LINK119"/>
            <w:r>
              <w:rPr>
                <w:rFonts w:eastAsiaTheme="minorEastAsia"/>
                <w:color w:val="0070C0"/>
                <w:lang w:val="en-US" w:eastAsia="zh-CN"/>
              </w:rPr>
              <w:t xml:space="preserve">Since dynamic TDD pattern is more flexible to apply to random number of slots </w:t>
            </w:r>
            <w:bookmarkEnd w:id="8"/>
          </w:p>
        </w:tc>
      </w:tr>
      <w:tr w:rsidR="00361D7E" w:rsidRPr="004334FE" w14:paraId="32161157" w14:textId="77777777" w:rsidTr="00153679">
        <w:tc>
          <w:tcPr>
            <w:tcW w:w="1238" w:type="dxa"/>
          </w:tcPr>
          <w:p w14:paraId="43E4C508" w14:textId="11AAA0D8" w:rsidR="00361D7E" w:rsidRDefault="00361D7E" w:rsidP="00361D7E">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A679042" w14:textId="59E93158" w:rsidR="00361D7E" w:rsidRDefault="00361D7E" w:rsidP="00361D7E">
            <w:pPr>
              <w:spacing w:after="120"/>
              <w:rPr>
                <w:rFonts w:eastAsiaTheme="minorEastAsia"/>
                <w:color w:val="0070C0"/>
                <w:lang w:val="en-US" w:eastAsia="zh-CN"/>
              </w:rPr>
            </w:pPr>
            <w:r>
              <w:rPr>
                <w:rFonts w:eastAsiaTheme="minorEastAsia"/>
                <w:color w:val="0070C0"/>
                <w:lang w:val="en-US" w:eastAsia="zh-CN"/>
              </w:rPr>
              <w:t>Support the recommended WF.</w:t>
            </w:r>
          </w:p>
        </w:tc>
      </w:tr>
      <w:tr w:rsidR="00131D50" w:rsidRPr="004334FE" w14:paraId="0C98F25C" w14:textId="77777777" w:rsidTr="00153679">
        <w:tc>
          <w:tcPr>
            <w:tcW w:w="1238" w:type="dxa"/>
          </w:tcPr>
          <w:p w14:paraId="4041D6DE" w14:textId="55B2287C" w:rsidR="00131D50" w:rsidRDefault="00131D50" w:rsidP="00361D7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8DCE062" w14:textId="4C25F3AD" w:rsidR="00131D50" w:rsidRDefault="00131D50" w:rsidP="00361D7E">
            <w:pPr>
              <w:spacing w:after="120"/>
              <w:rPr>
                <w:rFonts w:eastAsiaTheme="minorEastAsia"/>
                <w:color w:val="0070C0"/>
                <w:lang w:val="en-US" w:eastAsia="zh-CN"/>
              </w:rPr>
            </w:pPr>
            <w:r>
              <w:rPr>
                <w:rFonts w:eastAsiaTheme="minorEastAsia"/>
                <w:color w:val="0070C0"/>
                <w:lang w:val="en-US" w:eastAsia="zh-CN"/>
              </w:rPr>
              <w:t xml:space="preserve">We support the recommended WF. </w:t>
            </w:r>
          </w:p>
        </w:tc>
      </w:tr>
      <w:tr w:rsidR="00642631" w:rsidRPr="004334FE" w14:paraId="5F60FDD4" w14:textId="77777777" w:rsidTr="00153679">
        <w:tc>
          <w:tcPr>
            <w:tcW w:w="1238" w:type="dxa"/>
          </w:tcPr>
          <w:p w14:paraId="27AD659D" w14:textId="46291071" w:rsidR="00642631" w:rsidRDefault="00642631" w:rsidP="0064263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421FF75A" w14:textId="3068A601" w:rsidR="00642631" w:rsidRDefault="00642631" w:rsidP="00642631">
            <w:pPr>
              <w:spacing w:after="120"/>
              <w:rPr>
                <w:rFonts w:eastAsiaTheme="minorEastAsia"/>
                <w:color w:val="0070C0"/>
                <w:lang w:val="en-US" w:eastAsia="zh-CN"/>
              </w:rPr>
            </w:pPr>
            <w:r>
              <w:rPr>
                <w:rFonts w:eastAsiaTheme="minorEastAsia"/>
                <w:color w:val="0070C0"/>
                <w:lang w:val="en-US" w:eastAsia="zh-CN"/>
              </w:rPr>
              <w:t>We support recommended WF.</w:t>
            </w:r>
          </w:p>
        </w:tc>
      </w:tr>
      <w:tr w:rsidR="00BC4CBC" w:rsidRPr="004334FE" w14:paraId="7E527740" w14:textId="77777777" w:rsidTr="00153679">
        <w:tc>
          <w:tcPr>
            <w:tcW w:w="1238" w:type="dxa"/>
          </w:tcPr>
          <w:p w14:paraId="7A8AED9D" w14:textId="08339CFD" w:rsidR="00BC4CBC" w:rsidRDefault="00BC4CBC" w:rsidP="00BC4CBC">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ECA9F6A" w14:textId="3F1A45F1" w:rsidR="00BC4CBC" w:rsidRDefault="00BC4CBC" w:rsidP="00BC4CBC">
            <w:pPr>
              <w:spacing w:after="120"/>
              <w:rPr>
                <w:rFonts w:eastAsiaTheme="minorEastAsia"/>
                <w:color w:val="0070C0"/>
                <w:lang w:val="en-US" w:eastAsia="zh-CN"/>
              </w:rPr>
            </w:pPr>
            <w:r>
              <w:rPr>
                <w:rFonts w:eastAsiaTheme="minorEastAsia"/>
                <w:color w:val="0070C0"/>
                <w:lang w:val="en-US" w:eastAsia="zh-CN"/>
              </w:rPr>
              <w:t>Agree with recommended WF</w:t>
            </w:r>
          </w:p>
        </w:tc>
      </w:tr>
    </w:tbl>
    <w:p w14:paraId="47849189" w14:textId="77777777" w:rsidR="00CF1C71" w:rsidRPr="004334FE" w:rsidRDefault="00CF1C71" w:rsidP="00CF1C71">
      <w:pPr>
        <w:spacing w:after="120"/>
        <w:rPr>
          <w:szCs w:val="24"/>
          <w:lang w:eastAsia="zh-CN"/>
        </w:rPr>
      </w:pPr>
    </w:p>
    <w:p w14:paraId="43D01919" w14:textId="77777777" w:rsidR="00CF1C71" w:rsidRPr="004334FE" w:rsidRDefault="00CF1C71" w:rsidP="00CF1C71">
      <w:pPr>
        <w:rPr>
          <w:b/>
          <w:u w:val="single"/>
          <w:lang w:eastAsia="ko-KR"/>
        </w:rPr>
      </w:pPr>
      <w:r w:rsidRPr="004334FE">
        <w:rPr>
          <w:b/>
          <w:u w:val="single"/>
          <w:lang w:eastAsia="ko-KR"/>
        </w:rPr>
        <w:t>Issue 2-3-4: Whether to revise current agreement for 1ms DRS window duration</w:t>
      </w:r>
    </w:p>
    <w:p w14:paraId="215FB63E" w14:textId="77777777" w:rsidR="00CF1C71" w:rsidRPr="004334FE" w:rsidRDefault="00CF1C71" w:rsidP="00CF1C71">
      <w:pPr>
        <w:pStyle w:val="ListParagraph"/>
        <w:numPr>
          <w:ilvl w:val="0"/>
          <w:numId w:val="4"/>
        </w:numPr>
        <w:overflowPunct/>
        <w:autoSpaceDE/>
        <w:autoSpaceDN/>
        <w:adjustRightInd/>
        <w:spacing w:after="120"/>
        <w:ind w:left="720" w:firstLineChars="0"/>
        <w:textAlignment w:val="auto"/>
        <w:rPr>
          <w:rFonts w:eastAsia="SimSun"/>
          <w:b/>
          <w:bCs/>
          <w:szCs w:val="24"/>
          <w:lang w:eastAsia="zh-CN"/>
        </w:rPr>
      </w:pPr>
      <w:r w:rsidRPr="004334FE">
        <w:rPr>
          <w:rFonts w:eastAsia="SimSun"/>
          <w:szCs w:val="24"/>
          <w:lang w:eastAsia="zh-CN"/>
        </w:rPr>
        <w:t>Recommended WF</w:t>
      </w:r>
    </w:p>
    <w:p w14:paraId="6FDF1A0C" w14:textId="77777777" w:rsidR="00CF1C71" w:rsidRPr="004334FE" w:rsidRDefault="00CF1C71" w:rsidP="00CF1C71">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szCs w:val="24"/>
          <w:lang w:eastAsia="zh-CN"/>
        </w:rPr>
        <w:t xml:space="preserve">1 Slot COT would have impact on the LBT modelling for TRS and unless other companies show interest in such a scenario </w:t>
      </w:r>
      <w:r w:rsidRPr="004334FE">
        <w:rPr>
          <w:rFonts w:eastAsia="SimSun"/>
          <w:b/>
          <w:bCs/>
          <w:szCs w:val="24"/>
          <w:lang w:eastAsia="zh-CN"/>
        </w:rPr>
        <w:t>are Intel and Ericsson ok with keeping the current agreement?</w:t>
      </w:r>
    </w:p>
    <w:tbl>
      <w:tblPr>
        <w:tblStyle w:val="TableGrid"/>
        <w:tblW w:w="0" w:type="auto"/>
        <w:tblLook w:val="04A0" w:firstRow="1" w:lastRow="0" w:firstColumn="1" w:lastColumn="0" w:noHBand="0" w:noVBand="1"/>
      </w:tblPr>
      <w:tblGrid>
        <w:gridCol w:w="1236"/>
        <w:gridCol w:w="8395"/>
      </w:tblGrid>
      <w:tr w:rsidR="00CF1C71" w:rsidRPr="004334FE" w14:paraId="11A8A255" w14:textId="77777777" w:rsidTr="00AA7510">
        <w:tc>
          <w:tcPr>
            <w:tcW w:w="1236" w:type="dxa"/>
          </w:tcPr>
          <w:p w14:paraId="5CF74108" w14:textId="77777777" w:rsidR="00CF1C71" w:rsidRPr="004334FE" w:rsidRDefault="00CF1C7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1486C7B8" w14:textId="77777777" w:rsidR="00CF1C71" w:rsidRPr="004334FE" w:rsidRDefault="00CF1C7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AA7510" w:rsidRPr="004334FE" w14:paraId="6B41403A" w14:textId="77777777" w:rsidTr="00AA7510">
        <w:tc>
          <w:tcPr>
            <w:tcW w:w="1236" w:type="dxa"/>
          </w:tcPr>
          <w:p w14:paraId="0D684B1B" w14:textId="54AE8BAD" w:rsidR="00AA7510" w:rsidRPr="009627FB" w:rsidRDefault="00AA7510" w:rsidP="00AA7510">
            <w:pPr>
              <w:spacing w:after="120"/>
              <w:rPr>
                <w:rFonts w:eastAsiaTheme="minorEastAsia"/>
                <w:lang w:val="en-US" w:eastAsia="zh-CN"/>
              </w:rPr>
            </w:pPr>
            <w:r w:rsidRPr="009627FB">
              <w:rPr>
                <w:rFonts w:eastAsiaTheme="minorEastAsia"/>
                <w:lang w:val="en-US" w:eastAsia="zh-CN"/>
              </w:rPr>
              <w:t>Ericsson</w:t>
            </w:r>
          </w:p>
        </w:tc>
        <w:tc>
          <w:tcPr>
            <w:tcW w:w="8395" w:type="dxa"/>
          </w:tcPr>
          <w:p w14:paraId="47315426" w14:textId="77777777" w:rsidR="00AA7510" w:rsidRPr="009627FB" w:rsidRDefault="00AA7510" w:rsidP="00AA7510">
            <w:pPr>
              <w:spacing w:after="120"/>
              <w:rPr>
                <w:rFonts w:eastAsiaTheme="minorEastAsia"/>
                <w:lang w:val="en-US" w:eastAsia="zh-CN"/>
              </w:rPr>
            </w:pPr>
            <w:r w:rsidRPr="009627FB">
              <w:rPr>
                <w:rFonts w:eastAsiaTheme="minorEastAsia"/>
                <w:lang w:val="en-US" w:eastAsia="zh-CN"/>
              </w:rPr>
              <w:t xml:space="preserve">We agree with current agreement. </w:t>
            </w:r>
          </w:p>
          <w:p w14:paraId="7516156F" w14:textId="4A7609A6" w:rsidR="00AA7510" w:rsidRPr="009627FB" w:rsidRDefault="00AA7510" w:rsidP="00AA7510">
            <w:pPr>
              <w:spacing w:after="120"/>
              <w:rPr>
                <w:rFonts w:eastAsiaTheme="minorEastAsia"/>
                <w:lang w:val="en-US" w:eastAsia="zh-CN"/>
              </w:rPr>
            </w:pPr>
            <w:r w:rsidRPr="009627FB">
              <w:rPr>
                <w:rFonts w:eastAsiaTheme="minorEastAsia"/>
                <w:lang w:val="en-US" w:eastAsia="zh-CN"/>
              </w:rPr>
              <w:t xml:space="preserve">If we agree to define test only for UE supports corresponding enhanced capability, then 1 slot might not be a problem. </w:t>
            </w:r>
          </w:p>
        </w:tc>
      </w:tr>
      <w:tr w:rsidR="00153679" w:rsidRPr="004334FE" w14:paraId="2E49CC00" w14:textId="77777777" w:rsidTr="00AA7510">
        <w:tc>
          <w:tcPr>
            <w:tcW w:w="1236" w:type="dxa"/>
          </w:tcPr>
          <w:p w14:paraId="0F405115" w14:textId="47B2F363" w:rsidR="00153679" w:rsidRPr="004334FE" w:rsidRDefault="00153679" w:rsidP="001536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7345CE" w14:textId="373000D8" w:rsidR="00153679" w:rsidRPr="004334FE" w:rsidRDefault="00153679" w:rsidP="00153679">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to keep current agreement</w:t>
            </w:r>
          </w:p>
        </w:tc>
      </w:tr>
      <w:tr w:rsidR="00131D50" w:rsidRPr="004334FE" w14:paraId="00BD8FB3" w14:textId="77777777" w:rsidTr="00AA7510">
        <w:tc>
          <w:tcPr>
            <w:tcW w:w="1236" w:type="dxa"/>
          </w:tcPr>
          <w:p w14:paraId="04ACBF9B" w14:textId="4DB33A97" w:rsidR="00131D50" w:rsidRDefault="00131D50" w:rsidP="001536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3F4817" w14:textId="5FB8E94B" w:rsidR="00131D50" w:rsidRDefault="00131D50" w:rsidP="00153679">
            <w:pPr>
              <w:spacing w:after="120"/>
              <w:rPr>
                <w:rFonts w:eastAsiaTheme="minorEastAsia"/>
                <w:color w:val="0070C0"/>
                <w:lang w:val="en-US" w:eastAsia="zh-CN"/>
              </w:rPr>
            </w:pPr>
            <w:r>
              <w:rPr>
                <w:rFonts w:eastAsiaTheme="minorEastAsia"/>
                <w:color w:val="0070C0"/>
                <w:lang w:val="en-US" w:eastAsia="zh-CN"/>
              </w:rPr>
              <w:t>We prefer to keep the current agreement.</w:t>
            </w:r>
          </w:p>
        </w:tc>
      </w:tr>
      <w:tr w:rsidR="00013842" w:rsidRPr="004334FE" w14:paraId="7D6F4F35" w14:textId="77777777" w:rsidTr="00AA7510">
        <w:tc>
          <w:tcPr>
            <w:tcW w:w="1236" w:type="dxa"/>
          </w:tcPr>
          <w:p w14:paraId="1B2497FD" w14:textId="2FF88D88" w:rsidR="00013842" w:rsidRDefault="00013842" w:rsidP="00013842">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5E781E6" w14:textId="6D5A63C2" w:rsidR="00013842" w:rsidRDefault="00013842" w:rsidP="00013842">
            <w:pPr>
              <w:spacing w:after="120"/>
              <w:rPr>
                <w:rFonts w:eastAsiaTheme="minorEastAsia"/>
                <w:color w:val="0070C0"/>
                <w:lang w:val="en-US" w:eastAsia="zh-CN"/>
              </w:rPr>
            </w:pPr>
            <w:r>
              <w:rPr>
                <w:rFonts w:eastAsiaTheme="minorEastAsia"/>
                <w:color w:val="0070C0"/>
                <w:lang w:val="en-US" w:eastAsia="zh-CN"/>
              </w:rPr>
              <w:t>We are ok to keep current agreement</w:t>
            </w:r>
          </w:p>
        </w:tc>
      </w:tr>
    </w:tbl>
    <w:p w14:paraId="4B8EE9A0" w14:textId="77777777" w:rsidR="00CF1C71" w:rsidRPr="004334FE" w:rsidRDefault="00CF1C71" w:rsidP="006F153A">
      <w:pPr>
        <w:rPr>
          <w:i/>
          <w:iCs/>
          <w:szCs w:val="24"/>
          <w:lang w:eastAsia="zh-CN"/>
        </w:rPr>
      </w:pPr>
    </w:p>
    <w:p w14:paraId="680CC2A8" w14:textId="77777777" w:rsidR="006F153A" w:rsidRPr="004334FE" w:rsidRDefault="006F153A" w:rsidP="006F153A">
      <w:pPr>
        <w:rPr>
          <w:b/>
          <w:u w:val="single"/>
          <w:lang w:eastAsia="ko-KR"/>
        </w:rPr>
      </w:pPr>
      <w:r w:rsidRPr="004334FE">
        <w:rPr>
          <w:b/>
          <w:u w:val="single"/>
          <w:lang w:eastAsia="ko-KR"/>
        </w:rPr>
        <w:t>Issue 2-3-9: DL Transmission Model Parameters</w:t>
      </w:r>
    </w:p>
    <w:p w14:paraId="3E2280D3" w14:textId="77777777" w:rsidR="00246E1B" w:rsidRPr="004334FE" w:rsidRDefault="00246E1B" w:rsidP="00246E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CB4EAEE" w14:textId="77777777" w:rsidR="00246E1B" w:rsidRPr="004334FE" w:rsidRDefault="00246E1B" w:rsidP="00246E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Ericsson</w:t>
      </w:r>
    </w:p>
    <w:tbl>
      <w:tblPr>
        <w:tblW w:w="0" w:type="auto"/>
        <w:jc w:val="center"/>
        <w:tblCellMar>
          <w:left w:w="0" w:type="dxa"/>
          <w:right w:w="0" w:type="dxa"/>
        </w:tblCellMar>
        <w:tblLook w:val="04A0" w:firstRow="1" w:lastRow="0" w:firstColumn="1" w:lastColumn="0" w:noHBand="0" w:noVBand="1"/>
      </w:tblPr>
      <w:tblGrid>
        <w:gridCol w:w="1517"/>
        <w:gridCol w:w="3624"/>
        <w:gridCol w:w="810"/>
        <w:gridCol w:w="3252"/>
      </w:tblGrid>
      <w:tr w:rsidR="00246E1B" w:rsidRPr="004334FE" w14:paraId="7AB93B96" w14:textId="77777777" w:rsidTr="002C7144">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582DA" w14:textId="77777777" w:rsidR="00246E1B" w:rsidRPr="004334FE"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9CF99" w14:textId="77777777" w:rsidR="00246E1B" w:rsidRPr="004334FE"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DD15D"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ms</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1599C6"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2</w:t>
            </w:r>
          </w:p>
        </w:tc>
      </w:tr>
      <w:tr w:rsidR="00246E1B" w:rsidRPr="004334FE" w14:paraId="0A2C09FB" w14:textId="77777777" w:rsidTr="002C7144">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2F2FD0AB" w14:textId="77777777" w:rsidR="00246E1B" w:rsidRPr="004334FE" w:rsidRDefault="00246E1B" w:rsidP="002C7144">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50E9B" w14:textId="77777777" w:rsidR="00246E1B" w:rsidRPr="004334FE"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Slot pattern (Note 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EE2C06" w14:textId="77777777" w:rsidR="00246E1B" w:rsidRPr="004334FE" w:rsidRDefault="00246E1B" w:rsidP="002C7144">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1BA23E"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DDSU</w:t>
            </w:r>
          </w:p>
        </w:tc>
      </w:tr>
      <w:tr w:rsidR="00246E1B" w:rsidRPr="004334FE" w14:paraId="6D033F99" w14:textId="77777777" w:rsidTr="002C7144">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56879369" w14:textId="77777777" w:rsidR="00246E1B" w:rsidRPr="004334FE" w:rsidRDefault="00246E1B" w:rsidP="002C7144">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2F09F3" w14:textId="77777777" w:rsidR="00246E1B" w:rsidRPr="004334FE" w:rsidDel="00B97179"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Special slot DL burst 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9D6AD8" w14:textId="77777777" w:rsidR="00246E1B" w:rsidRPr="004334FE" w:rsidRDefault="00246E1B" w:rsidP="002C7144">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18C9D1"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10 symbols</w:t>
            </w:r>
          </w:p>
        </w:tc>
      </w:tr>
      <w:tr w:rsidR="00246E1B" w:rsidRPr="004334FE" w14:paraId="096FC9F0" w14:textId="77777777" w:rsidTr="002C7144">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30ABC745" w14:textId="77777777" w:rsidR="00246E1B" w:rsidRPr="004334FE" w:rsidRDefault="00246E1B" w:rsidP="002C7144">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08711E" w14:textId="77777777" w:rsidR="00246E1B" w:rsidRPr="004334FE"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 xml:space="preserve">Probability of LBT Failure </w:t>
            </w:r>
            <w:proofErr w:type="spellStart"/>
            <w:r w:rsidRPr="004334FE">
              <w:rPr>
                <w:rFonts w:asciiTheme="minorHAnsi" w:eastAsia="Yu Mincho" w:hAnsiTheme="minorHAnsi" w:cstheme="minorHAnsi"/>
              </w:rPr>
              <w:t>pLBT</w:t>
            </w:r>
            <w:proofErr w:type="spellEnd"/>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E85793"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748DC6"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0.5</w:t>
            </w:r>
          </w:p>
        </w:tc>
      </w:tr>
      <w:tr w:rsidR="00246E1B" w:rsidRPr="004334FE" w14:paraId="7C532E71" w14:textId="77777777" w:rsidTr="002C7144">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20A2A9F9" w14:textId="77777777" w:rsidR="00246E1B" w:rsidRPr="004334FE" w:rsidRDefault="00246E1B" w:rsidP="002C7144">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5F6843" w14:textId="77777777" w:rsidR="00246E1B" w:rsidRPr="004334FE"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Guard Symbols 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2F8BA9"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0DAA82"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2 Symbols</w:t>
            </w:r>
          </w:p>
        </w:tc>
      </w:tr>
      <w:tr w:rsidR="00246E1B" w:rsidRPr="004334FE" w14:paraId="3D00F6F6" w14:textId="77777777" w:rsidTr="002C7144">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1E299080" w14:textId="77777777" w:rsidR="00246E1B" w:rsidRPr="004334FE" w:rsidRDefault="00246E1B" w:rsidP="002C7144">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994442" w14:textId="77777777" w:rsidR="00246E1B" w:rsidRPr="004334FE" w:rsidRDefault="00246E1B" w:rsidP="002C7144">
            <w:pPr>
              <w:spacing w:after="0"/>
              <w:rPr>
                <w:rFonts w:asciiTheme="minorHAnsi" w:eastAsia="Yu Mincho" w:hAnsiTheme="minorHAnsi" w:cstheme="minorHAnsi"/>
              </w:rPr>
            </w:pPr>
            <w:r w:rsidRPr="004334FE">
              <w:rPr>
                <w:rFonts w:asciiTheme="minorHAnsi" w:eastAsia="Yu Mincho" w:hAnsiTheme="minorHAnsi" w:cstheme="minorHAnsi"/>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DC75F1"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5497D" w14:textId="77777777" w:rsidR="00246E1B" w:rsidRPr="004334FE" w:rsidRDefault="00246E1B" w:rsidP="002C7144">
            <w:pPr>
              <w:spacing w:after="0"/>
              <w:jc w:val="center"/>
              <w:rPr>
                <w:rFonts w:asciiTheme="minorHAnsi" w:eastAsia="Yu Mincho" w:hAnsiTheme="minorHAnsi" w:cstheme="minorHAnsi"/>
              </w:rPr>
            </w:pPr>
            <w:r w:rsidRPr="004334FE">
              <w:rPr>
                <w:rFonts w:asciiTheme="minorHAnsi" w:eastAsia="Yu Mincho" w:hAnsiTheme="minorHAnsi" w:cstheme="minorHAnsi"/>
              </w:rPr>
              <w:t>3 if mod(i,4) = 0</w:t>
            </w:r>
            <w:r w:rsidRPr="004334FE">
              <w:rPr>
                <w:rFonts w:asciiTheme="minorHAnsi" w:eastAsia="Yu Mincho" w:hAnsiTheme="minorHAnsi" w:cstheme="minorHAnsi"/>
              </w:rPr>
              <w:br/>
              <w:t>2 if mod(i,4) = 1</w:t>
            </w:r>
            <w:r w:rsidRPr="004334FE">
              <w:rPr>
                <w:rFonts w:asciiTheme="minorHAnsi" w:eastAsia="Yu Mincho" w:hAnsiTheme="minorHAnsi" w:cstheme="minorHAnsi"/>
              </w:rPr>
              <w:br/>
              <w:t>5 if mod(i,4) = 2</w:t>
            </w:r>
            <w:r w:rsidRPr="004334FE">
              <w:rPr>
                <w:rFonts w:asciiTheme="minorHAnsi" w:eastAsia="Yu Mincho" w:hAnsiTheme="minorHAnsi" w:cstheme="minorHAnsi"/>
              </w:rPr>
              <w:br/>
              <w:t>4 if mod(i,4) = 3</w:t>
            </w:r>
          </w:p>
        </w:tc>
      </w:tr>
      <w:tr w:rsidR="00246E1B" w:rsidRPr="004334FE" w14:paraId="01B8D574" w14:textId="77777777" w:rsidTr="002C7144">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0F0ED4" w14:textId="77777777" w:rsidR="00246E1B" w:rsidRPr="004334FE" w:rsidRDefault="00246E1B" w:rsidP="002C7144">
            <w:pPr>
              <w:spacing w:after="0"/>
              <w:contextualSpacing/>
              <w:rPr>
                <w:rFonts w:asciiTheme="minorHAnsi" w:eastAsia="Yu Mincho" w:hAnsiTheme="minorHAnsi" w:cstheme="minorHAnsi"/>
              </w:rPr>
            </w:pPr>
          </w:p>
        </w:tc>
      </w:tr>
    </w:tbl>
    <w:p w14:paraId="2AE16EFA" w14:textId="77777777" w:rsidR="00246E1B" w:rsidRPr="004334FE" w:rsidRDefault="00246E1B" w:rsidP="00246E1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3503"/>
        <w:gridCol w:w="907"/>
        <w:gridCol w:w="3412"/>
      </w:tblGrid>
      <w:tr w:rsidR="00246E1B" w:rsidRPr="004334FE" w14:paraId="7C5C5311" w14:textId="77777777" w:rsidTr="002C7144">
        <w:tc>
          <w:tcPr>
            <w:tcW w:w="1799" w:type="dxa"/>
            <w:vMerge w:val="restart"/>
            <w:shd w:val="clear" w:color="auto" w:fill="auto"/>
            <w:vAlign w:val="center"/>
          </w:tcPr>
          <w:p w14:paraId="256B2A44"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lastRenderedPageBreak/>
              <w:t>DL Transmission Model</w:t>
            </w:r>
          </w:p>
        </w:tc>
        <w:tc>
          <w:tcPr>
            <w:tcW w:w="3503" w:type="dxa"/>
            <w:shd w:val="clear" w:color="auto" w:fill="auto"/>
            <w:vAlign w:val="center"/>
          </w:tcPr>
          <w:p w14:paraId="1B413B16"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Maximum COT Duration </w:t>
            </w:r>
          </w:p>
        </w:tc>
        <w:tc>
          <w:tcPr>
            <w:tcW w:w="907" w:type="dxa"/>
            <w:shd w:val="clear" w:color="auto" w:fill="auto"/>
          </w:tcPr>
          <w:p w14:paraId="3084804D"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ms</w:t>
            </w:r>
          </w:p>
        </w:tc>
        <w:tc>
          <w:tcPr>
            <w:tcW w:w="3412" w:type="dxa"/>
            <w:shd w:val="clear" w:color="auto" w:fill="auto"/>
            <w:vAlign w:val="center"/>
          </w:tcPr>
          <w:p w14:paraId="663AE47C"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1.9</w:t>
            </w:r>
          </w:p>
        </w:tc>
      </w:tr>
      <w:tr w:rsidR="00246E1B" w:rsidRPr="004334FE" w14:paraId="6458F31D" w14:textId="77777777" w:rsidTr="002C7144">
        <w:tc>
          <w:tcPr>
            <w:tcW w:w="1799" w:type="dxa"/>
            <w:vMerge/>
            <w:shd w:val="clear" w:color="auto" w:fill="auto"/>
            <w:vAlign w:val="center"/>
          </w:tcPr>
          <w:p w14:paraId="7CEBB433"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vAlign w:val="center"/>
          </w:tcPr>
          <w:p w14:paraId="796D00A2"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Minimum Idle Time after COT </w:t>
            </w:r>
          </w:p>
        </w:tc>
        <w:tc>
          <w:tcPr>
            <w:tcW w:w="907" w:type="dxa"/>
            <w:shd w:val="clear" w:color="auto" w:fill="auto"/>
          </w:tcPr>
          <w:p w14:paraId="65BE4DA5"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ms</w:t>
            </w:r>
          </w:p>
        </w:tc>
        <w:tc>
          <w:tcPr>
            <w:tcW w:w="3412" w:type="dxa"/>
            <w:shd w:val="clear" w:color="auto" w:fill="auto"/>
            <w:vAlign w:val="center"/>
          </w:tcPr>
          <w:p w14:paraId="50B5AA74"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0.1</w:t>
            </w:r>
          </w:p>
        </w:tc>
      </w:tr>
      <w:tr w:rsidR="00246E1B" w:rsidRPr="004334FE" w14:paraId="0785EF5D" w14:textId="77777777" w:rsidTr="002C7144">
        <w:tc>
          <w:tcPr>
            <w:tcW w:w="1799" w:type="dxa"/>
            <w:vMerge/>
            <w:shd w:val="clear" w:color="auto" w:fill="auto"/>
            <w:vAlign w:val="center"/>
          </w:tcPr>
          <w:p w14:paraId="43738A9C"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vAlign w:val="center"/>
          </w:tcPr>
          <w:p w14:paraId="42994BCD"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DL Transmission Model Period/</w:t>
            </w:r>
          </w:p>
          <w:p w14:paraId="0DFDDC1B"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Fixed Frame Period (Note 1)</w:t>
            </w:r>
            <w:r w:rsidRPr="004334FE">
              <w:rPr>
                <w:rFonts w:ascii="Arial" w:hAnsi="Arial" w:cs="Arial"/>
                <w:sz w:val="18"/>
                <w:szCs w:val="22"/>
                <w:lang w:val="en-US"/>
              </w:rPr>
              <w:br/>
            </w:r>
          </w:p>
        </w:tc>
        <w:tc>
          <w:tcPr>
            <w:tcW w:w="907" w:type="dxa"/>
            <w:shd w:val="clear" w:color="auto" w:fill="auto"/>
          </w:tcPr>
          <w:p w14:paraId="5EF1A91C"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ms</w:t>
            </w:r>
          </w:p>
        </w:tc>
        <w:tc>
          <w:tcPr>
            <w:tcW w:w="3412" w:type="dxa"/>
            <w:shd w:val="clear" w:color="auto" w:fill="auto"/>
            <w:vAlign w:val="center"/>
          </w:tcPr>
          <w:p w14:paraId="77F184F0"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2</w:t>
            </w:r>
          </w:p>
        </w:tc>
      </w:tr>
      <w:tr w:rsidR="00246E1B" w:rsidRPr="004334FE" w14:paraId="0C582AA1" w14:textId="77777777" w:rsidTr="002C7144">
        <w:tc>
          <w:tcPr>
            <w:tcW w:w="1799" w:type="dxa"/>
            <w:vMerge/>
            <w:shd w:val="clear" w:color="auto" w:fill="auto"/>
            <w:vAlign w:val="center"/>
          </w:tcPr>
          <w:p w14:paraId="383C8626"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vAlign w:val="center"/>
          </w:tcPr>
          <w:p w14:paraId="04F31E99"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Probability of LBT Failure </w:t>
            </w:r>
            <w:proofErr w:type="spellStart"/>
            <w:r w:rsidRPr="004334FE">
              <w:rPr>
                <w:rFonts w:ascii="Arial" w:hAnsi="Arial" w:cs="Arial"/>
                <w:sz w:val="18"/>
                <w:szCs w:val="22"/>
                <w:lang w:val="en-US"/>
              </w:rPr>
              <w:t>p</w:t>
            </w:r>
            <w:r w:rsidRPr="004334FE">
              <w:rPr>
                <w:rFonts w:ascii="Arial" w:hAnsi="Arial" w:cs="Arial"/>
                <w:sz w:val="18"/>
                <w:szCs w:val="22"/>
                <w:vertAlign w:val="subscript"/>
                <w:lang w:val="en-US"/>
              </w:rPr>
              <w:t>LBT</w:t>
            </w:r>
            <w:proofErr w:type="spellEnd"/>
          </w:p>
        </w:tc>
        <w:tc>
          <w:tcPr>
            <w:tcW w:w="907" w:type="dxa"/>
            <w:shd w:val="clear" w:color="auto" w:fill="auto"/>
          </w:tcPr>
          <w:p w14:paraId="7DE98F4C" w14:textId="77777777" w:rsidR="00246E1B" w:rsidRPr="004334FE" w:rsidRDefault="00246E1B" w:rsidP="002C7144">
            <w:pPr>
              <w:keepNext/>
              <w:keepLines/>
              <w:spacing w:after="0" w:line="259" w:lineRule="auto"/>
              <w:jc w:val="center"/>
              <w:rPr>
                <w:rFonts w:ascii="Arial" w:hAnsi="Arial" w:cs="Arial"/>
                <w:sz w:val="18"/>
                <w:szCs w:val="22"/>
                <w:lang w:val="en-US"/>
              </w:rPr>
            </w:pPr>
          </w:p>
        </w:tc>
        <w:tc>
          <w:tcPr>
            <w:tcW w:w="3412" w:type="dxa"/>
            <w:shd w:val="clear" w:color="auto" w:fill="auto"/>
            <w:vAlign w:val="center"/>
          </w:tcPr>
          <w:p w14:paraId="042B4DE6"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[TBD]</w:t>
            </w:r>
          </w:p>
        </w:tc>
      </w:tr>
      <w:tr w:rsidR="00246E1B" w:rsidRPr="004334FE" w14:paraId="6E02302D" w14:textId="77777777" w:rsidTr="002C7144">
        <w:tc>
          <w:tcPr>
            <w:tcW w:w="1799" w:type="dxa"/>
            <w:vMerge/>
            <w:shd w:val="clear" w:color="auto" w:fill="auto"/>
            <w:vAlign w:val="center"/>
          </w:tcPr>
          <w:p w14:paraId="2D680D33"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vAlign w:val="center"/>
          </w:tcPr>
          <w:p w14:paraId="0BCF2589"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Guard Symbols</w:t>
            </w:r>
          </w:p>
        </w:tc>
        <w:tc>
          <w:tcPr>
            <w:tcW w:w="907" w:type="dxa"/>
            <w:shd w:val="clear" w:color="auto" w:fill="auto"/>
          </w:tcPr>
          <w:p w14:paraId="24DFC19A" w14:textId="77777777" w:rsidR="00246E1B" w:rsidRPr="004334FE" w:rsidRDefault="00246E1B" w:rsidP="002C7144">
            <w:pPr>
              <w:keepNext/>
              <w:keepLines/>
              <w:spacing w:after="0" w:line="259" w:lineRule="auto"/>
              <w:jc w:val="center"/>
              <w:rPr>
                <w:rFonts w:ascii="Arial" w:hAnsi="Arial" w:cs="Arial"/>
                <w:sz w:val="18"/>
                <w:szCs w:val="22"/>
                <w:lang w:val="en-US"/>
              </w:rPr>
            </w:pPr>
          </w:p>
        </w:tc>
        <w:tc>
          <w:tcPr>
            <w:tcW w:w="3412" w:type="dxa"/>
            <w:shd w:val="clear" w:color="auto" w:fill="auto"/>
          </w:tcPr>
          <w:p w14:paraId="3712F9B4"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2 Symbols</w:t>
            </w:r>
          </w:p>
        </w:tc>
      </w:tr>
      <w:tr w:rsidR="00246E1B" w:rsidRPr="004334FE" w14:paraId="30B092F0" w14:textId="77777777" w:rsidTr="002C7144">
        <w:tc>
          <w:tcPr>
            <w:tcW w:w="1799" w:type="dxa"/>
            <w:vMerge/>
            <w:shd w:val="clear" w:color="auto" w:fill="auto"/>
            <w:vAlign w:val="center"/>
          </w:tcPr>
          <w:p w14:paraId="64FF1A9E"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vAlign w:val="center"/>
          </w:tcPr>
          <w:p w14:paraId="29AD0B5F"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UL Symbols</w:t>
            </w:r>
          </w:p>
        </w:tc>
        <w:tc>
          <w:tcPr>
            <w:tcW w:w="907" w:type="dxa"/>
            <w:shd w:val="clear" w:color="auto" w:fill="auto"/>
          </w:tcPr>
          <w:p w14:paraId="6E9A0B88" w14:textId="77777777" w:rsidR="00246E1B" w:rsidRPr="004334FE" w:rsidRDefault="00246E1B" w:rsidP="002C7144">
            <w:pPr>
              <w:keepNext/>
              <w:keepLines/>
              <w:spacing w:after="0" w:line="259" w:lineRule="auto"/>
              <w:jc w:val="center"/>
              <w:rPr>
                <w:rFonts w:ascii="Arial" w:hAnsi="Arial" w:cs="Arial"/>
                <w:sz w:val="18"/>
                <w:szCs w:val="22"/>
                <w:lang w:val="en-US"/>
              </w:rPr>
            </w:pPr>
          </w:p>
        </w:tc>
        <w:tc>
          <w:tcPr>
            <w:tcW w:w="3412" w:type="dxa"/>
            <w:shd w:val="clear" w:color="auto" w:fill="auto"/>
          </w:tcPr>
          <w:p w14:paraId="26B96050"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2 Symbols</w:t>
            </w:r>
          </w:p>
        </w:tc>
      </w:tr>
      <w:tr w:rsidR="00246E1B" w:rsidRPr="004334FE" w14:paraId="714345FB" w14:textId="77777777" w:rsidTr="002C7144">
        <w:tc>
          <w:tcPr>
            <w:tcW w:w="1799" w:type="dxa"/>
            <w:vMerge/>
            <w:shd w:val="clear" w:color="auto" w:fill="auto"/>
            <w:vAlign w:val="center"/>
          </w:tcPr>
          <w:p w14:paraId="0101CBAC"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tcPr>
          <w:p w14:paraId="3CEF27BA"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Number of slots between PDSCH and corresponding HARQ-ACK information</w:t>
            </w:r>
            <w:r w:rsidRPr="004334FE">
              <w:rPr>
                <w:rFonts w:ascii="Arial" w:hAnsi="Arial" w:cs="Arial"/>
                <w:sz w:val="18"/>
                <w:szCs w:val="22"/>
                <w:lang w:val="en-US" w:eastAsia="zh-CN"/>
              </w:rPr>
              <w:t xml:space="preserve"> </w:t>
            </w:r>
          </w:p>
        </w:tc>
        <w:tc>
          <w:tcPr>
            <w:tcW w:w="907" w:type="dxa"/>
            <w:shd w:val="clear" w:color="auto" w:fill="auto"/>
          </w:tcPr>
          <w:p w14:paraId="3DD3E4C9" w14:textId="77777777" w:rsidR="00246E1B" w:rsidRPr="004334FE" w:rsidRDefault="00246E1B" w:rsidP="002C7144">
            <w:pPr>
              <w:keepNext/>
              <w:keepLines/>
              <w:spacing w:after="0" w:line="259" w:lineRule="auto"/>
              <w:jc w:val="center"/>
              <w:rPr>
                <w:rFonts w:ascii="Arial" w:hAnsi="Arial" w:cs="Arial"/>
                <w:sz w:val="18"/>
                <w:szCs w:val="22"/>
                <w:lang w:val="en-US"/>
              </w:rPr>
            </w:pPr>
          </w:p>
        </w:tc>
        <w:tc>
          <w:tcPr>
            <w:tcW w:w="3412" w:type="dxa"/>
            <w:shd w:val="clear" w:color="auto" w:fill="auto"/>
            <w:vAlign w:val="center"/>
          </w:tcPr>
          <w:p w14:paraId="04FCCCA3"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3 if mod(</w:t>
            </w:r>
            <w:r w:rsidRPr="004334FE">
              <w:rPr>
                <w:rFonts w:ascii="Arial" w:hAnsi="Arial" w:cs="Arial"/>
                <w:sz w:val="18"/>
                <w:szCs w:val="22"/>
                <w:lang w:val="en-US" w:eastAsia="zh-CN"/>
              </w:rPr>
              <w:t>i</w:t>
            </w:r>
            <w:r w:rsidRPr="004334FE">
              <w:rPr>
                <w:rFonts w:ascii="Arial" w:hAnsi="Arial" w:cs="Arial"/>
                <w:sz w:val="18"/>
                <w:szCs w:val="22"/>
                <w:lang w:val="en-US"/>
              </w:rPr>
              <w:t>,4) = 0</w:t>
            </w:r>
            <w:r w:rsidRPr="004334FE">
              <w:rPr>
                <w:rFonts w:ascii="Arial" w:hAnsi="Arial" w:cs="Arial"/>
                <w:sz w:val="18"/>
                <w:szCs w:val="22"/>
                <w:lang w:val="en-US"/>
              </w:rPr>
              <w:br/>
              <w:t>2 if mod(i,4) = 1</w:t>
            </w:r>
            <w:r w:rsidRPr="004334FE">
              <w:rPr>
                <w:rFonts w:ascii="Arial" w:hAnsi="Arial" w:cs="Arial"/>
                <w:sz w:val="18"/>
                <w:szCs w:val="22"/>
                <w:lang w:val="en-US"/>
              </w:rPr>
              <w:br/>
              <w:t>5 if mod(i,4) = 2</w:t>
            </w:r>
            <w:r w:rsidRPr="004334FE">
              <w:rPr>
                <w:rFonts w:ascii="Arial" w:hAnsi="Arial" w:cs="Arial"/>
                <w:sz w:val="18"/>
                <w:szCs w:val="22"/>
                <w:lang w:val="en-US"/>
              </w:rPr>
              <w:br/>
              <w:t>4 if mod(i,4) = 3</w:t>
            </w:r>
          </w:p>
        </w:tc>
      </w:tr>
      <w:tr w:rsidR="00246E1B" w:rsidRPr="004334FE" w14:paraId="629C29BF" w14:textId="77777777" w:rsidTr="002C7144">
        <w:tc>
          <w:tcPr>
            <w:tcW w:w="1799" w:type="dxa"/>
            <w:vMerge/>
            <w:shd w:val="clear" w:color="auto" w:fill="auto"/>
            <w:vAlign w:val="center"/>
          </w:tcPr>
          <w:p w14:paraId="3CE093F0"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tcPr>
          <w:p w14:paraId="0E982B71"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 xml:space="preserve">Duration of the COT </w:t>
            </w:r>
          </w:p>
        </w:tc>
        <w:tc>
          <w:tcPr>
            <w:tcW w:w="907" w:type="dxa"/>
            <w:shd w:val="clear" w:color="auto" w:fill="auto"/>
          </w:tcPr>
          <w:p w14:paraId="7EC74BF0"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Slots</w:t>
            </w:r>
          </w:p>
        </w:tc>
        <w:tc>
          <w:tcPr>
            <w:tcW w:w="3412" w:type="dxa"/>
            <w:shd w:val="clear" w:color="auto" w:fill="auto"/>
            <w:vAlign w:val="center"/>
          </w:tcPr>
          <w:p w14:paraId="3EB937BD"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Random, uniformly distributed, subject to conditions (Note 2)</w:t>
            </w:r>
          </w:p>
        </w:tc>
      </w:tr>
      <w:tr w:rsidR="00246E1B" w:rsidRPr="004334FE" w14:paraId="29F01D71" w14:textId="77777777" w:rsidTr="002C7144">
        <w:tc>
          <w:tcPr>
            <w:tcW w:w="1799" w:type="dxa"/>
            <w:vMerge/>
            <w:shd w:val="clear" w:color="auto" w:fill="auto"/>
            <w:vAlign w:val="center"/>
          </w:tcPr>
          <w:p w14:paraId="1BFA674B" w14:textId="77777777" w:rsidR="00246E1B" w:rsidRPr="004334FE" w:rsidRDefault="00246E1B" w:rsidP="002C7144">
            <w:pPr>
              <w:keepNext/>
              <w:keepLines/>
              <w:spacing w:after="0" w:line="259" w:lineRule="auto"/>
              <w:rPr>
                <w:rFonts w:ascii="Arial" w:hAnsi="Arial" w:cs="Arial"/>
                <w:sz w:val="18"/>
                <w:szCs w:val="22"/>
                <w:lang w:val="en-US"/>
              </w:rPr>
            </w:pPr>
          </w:p>
        </w:tc>
        <w:tc>
          <w:tcPr>
            <w:tcW w:w="3503" w:type="dxa"/>
            <w:shd w:val="clear" w:color="auto" w:fill="auto"/>
          </w:tcPr>
          <w:p w14:paraId="70597917"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PDSCH Allocation in the last Slot of the COT</w:t>
            </w:r>
          </w:p>
        </w:tc>
        <w:tc>
          <w:tcPr>
            <w:tcW w:w="907" w:type="dxa"/>
            <w:shd w:val="clear" w:color="auto" w:fill="auto"/>
          </w:tcPr>
          <w:p w14:paraId="3387672F"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Symbols</w:t>
            </w:r>
          </w:p>
        </w:tc>
        <w:tc>
          <w:tcPr>
            <w:tcW w:w="3412" w:type="dxa"/>
            <w:shd w:val="clear" w:color="auto" w:fill="auto"/>
            <w:vAlign w:val="center"/>
          </w:tcPr>
          <w:p w14:paraId="6C8E4B6A" w14:textId="77777777" w:rsidR="00246E1B" w:rsidRPr="004334FE" w:rsidRDefault="00246E1B" w:rsidP="002C7144">
            <w:pPr>
              <w:keepNext/>
              <w:keepLines/>
              <w:spacing w:after="0" w:line="259" w:lineRule="auto"/>
              <w:jc w:val="center"/>
              <w:rPr>
                <w:rFonts w:ascii="Arial" w:hAnsi="Arial" w:cs="Arial"/>
                <w:sz w:val="18"/>
                <w:szCs w:val="22"/>
                <w:lang w:val="en-US"/>
              </w:rPr>
            </w:pPr>
            <w:r w:rsidRPr="004334FE">
              <w:rPr>
                <w:rFonts w:ascii="Arial" w:hAnsi="Arial" w:cs="Arial"/>
                <w:sz w:val="18"/>
                <w:szCs w:val="22"/>
                <w:lang w:val="en-US"/>
              </w:rPr>
              <w:t>Random, uniformly distributed, subject to conditions (Note 3)</w:t>
            </w:r>
          </w:p>
        </w:tc>
      </w:tr>
      <w:tr w:rsidR="00246E1B" w:rsidRPr="004334FE" w14:paraId="742A6F59" w14:textId="77777777" w:rsidTr="002C7144">
        <w:trPr>
          <w:trHeight w:val="532"/>
        </w:trPr>
        <w:tc>
          <w:tcPr>
            <w:tcW w:w="9621" w:type="dxa"/>
            <w:gridSpan w:val="4"/>
            <w:shd w:val="clear" w:color="auto" w:fill="auto"/>
            <w:vAlign w:val="center"/>
          </w:tcPr>
          <w:p w14:paraId="7BA63C4F" w14:textId="77777777" w:rsidR="00246E1B" w:rsidRPr="004334FE" w:rsidRDefault="00246E1B" w:rsidP="002C7144">
            <w:pPr>
              <w:keepNext/>
              <w:keepLines/>
              <w:spacing w:after="0" w:line="259" w:lineRule="auto"/>
              <w:rPr>
                <w:rFonts w:ascii="Arial" w:hAnsi="Arial" w:cs="Arial"/>
                <w:sz w:val="18"/>
                <w:szCs w:val="22"/>
                <w:lang w:val="en-US"/>
              </w:rPr>
            </w:pPr>
            <w:r w:rsidRPr="004334FE">
              <w:rPr>
                <w:rFonts w:ascii="Arial" w:hAnsi="Arial" w:cs="Arial"/>
                <w:sz w:val="18"/>
                <w:szCs w:val="22"/>
                <w:lang w:val="en-US"/>
              </w:rPr>
              <w:t>Notes:</w:t>
            </w:r>
          </w:p>
          <w:p w14:paraId="33648EBF" w14:textId="77777777" w:rsidR="00246E1B" w:rsidRPr="004334FE" w:rsidRDefault="00246E1B" w:rsidP="002C7144">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4334FE">
              <w:rPr>
                <w:rFonts w:ascii="Arial" w:hAnsi="Arial" w:cs="Arial"/>
                <w:sz w:val="18"/>
                <w:szCs w:val="22"/>
                <w:lang w:val="en-US"/>
              </w:rPr>
              <w:t xml:space="preserve">The Fixed Frame Period denomination applies only for </w:t>
            </w:r>
            <w:r w:rsidRPr="004334FE">
              <w:rPr>
                <w:rFonts w:ascii="Arial" w:hAnsi="Arial" w:cs="Arial"/>
                <w:i/>
                <w:iCs/>
                <w:sz w:val="18"/>
                <w:szCs w:val="22"/>
                <w:lang w:val="en-US"/>
              </w:rPr>
              <w:t>ChannelAccessType-r16 = ‘</w:t>
            </w:r>
            <w:proofErr w:type="spellStart"/>
            <w:r w:rsidRPr="004334FE">
              <w:rPr>
                <w:rFonts w:ascii="Arial" w:hAnsi="Arial" w:cs="Arial"/>
                <w:i/>
                <w:iCs/>
                <w:sz w:val="18"/>
                <w:szCs w:val="22"/>
                <w:lang w:val="en-US"/>
              </w:rPr>
              <w:t>semistatic</w:t>
            </w:r>
            <w:proofErr w:type="spellEnd"/>
            <w:r w:rsidRPr="004334FE">
              <w:rPr>
                <w:rFonts w:ascii="Arial" w:hAnsi="Arial" w:cs="Arial"/>
                <w:i/>
                <w:iCs/>
                <w:sz w:val="18"/>
                <w:szCs w:val="22"/>
                <w:lang w:val="en-US"/>
              </w:rPr>
              <w:t xml:space="preserve">’. </w:t>
            </w:r>
            <w:r w:rsidRPr="004334FE">
              <w:rPr>
                <w:rFonts w:ascii="Arial" w:hAnsi="Arial" w:cs="Arial"/>
                <w:sz w:val="18"/>
                <w:szCs w:val="22"/>
                <w:lang w:val="en-US"/>
              </w:rPr>
              <w:t xml:space="preserve">For </w:t>
            </w:r>
            <w:r w:rsidRPr="004334FE">
              <w:rPr>
                <w:rFonts w:ascii="Arial" w:hAnsi="Arial" w:cs="Arial"/>
                <w:i/>
                <w:iCs/>
                <w:sz w:val="18"/>
                <w:szCs w:val="22"/>
                <w:lang w:val="en-US"/>
              </w:rPr>
              <w:t xml:space="preserve">ChannelAccessType-r16 = ‘dynamic’ </w:t>
            </w:r>
            <w:r w:rsidRPr="004334FE">
              <w:rPr>
                <w:rFonts w:ascii="Arial" w:hAnsi="Arial" w:cs="Arial"/>
                <w:sz w:val="18"/>
                <w:szCs w:val="22"/>
                <w:lang w:val="en-US"/>
              </w:rPr>
              <w:t>this parameter is identified only as DL Transmission Model Period.</w:t>
            </w:r>
          </w:p>
          <w:p w14:paraId="33C50C88" w14:textId="77777777" w:rsidR="00246E1B" w:rsidRPr="004334FE" w:rsidRDefault="00246E1B" w:rsidP="002C7144">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4334FE">
              <w:rPr>
                <w:rFonts w:ascii="Arial" w:hAnsi="Arial" w:cs="Arial"/>
                <w:sz w:val="18"/>
                <w:szCs w:val="22"/>
                <w:lang w:val="en-US"/>
              </w:rPr>
              <w:t>The random COT Duration cannot exceed the Maximum COT Duration, and cannot be smaller than the DRS duration.</w:t>
            </w:r>
          </w:p>
          <w:p w14:paraId="297E7A66" w14:textId="77777777" w:rsidR="00246E1B" w:rsidRPr="004334FE" w:rsidRDefault="00246E1B" w:rsidP="002C7144">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4334FE">
              <w:rPr>
                <w:rFonts w:ascii="Arial" w:hAnsi="Arial" w:cs="Arial"/>
                <w:sz w:val="18"/>
                <w:szCs w:val="22"/>
                <w:lang w:val="en-US"/>
              </w:rPr>
              <w:t>The duration of the PDSCH Allocation in the last Slot of the COT must account for Idle Time, Guard Symbols and UL Symbols, all transmitted at the end of the COT. If the duration of the random COT (in slots) coincides with the Maximum COT duration (in slots), the maximum PDSCH Allocation duration must be reduced accordingly.</w:t>
            </w:r>
          </w:p>
        </w:tc>
      </w:tr>
    </w:tbl>
    <w:p w14:paraId="1AFE9070" w14:textId="77777777" w:rsidR="00246E1B" w:rsidRPr="004334FE" w:rsidRDefault="00246E1B" w:rsidP="00246E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B35B009" w14:textId="16B3CFC6" w:rsidR="00DD19DE" w:rsidRPr="004334FE" w:rsidRDefault="00822096" w:rsidP="002C7144">
      <w:pPr>
        <w:pStyle w:val="ListParagraph"/>
        <w:numPr>
          <w:ilvl w:val="1"/>
          <w:numId w:val="4"/>
        </w:numPr>
        <w:overflowPunct/>
        <w:autoSpaceDE/>
        <w:autoSpaceDN/>
        <w:adjustRightInd/>
        <w:spacing w:after="120"/>
        <w:ind w:firstLineChars="0"/>
        <w:textAlignment w:val="auto"/>
        <w:rPr>
          <w:lang w:val="sv-SE" w:eastAsia="zh-CN"/>
        </w:rPr>
      </w:pPr>
      <w:r w:rsidRPr="004334FE">
        <w:rPr>
          <w:rFonts w:eastAsia="SimSun"/>
          <w:b/>
          <w:bCs/>
          <w:szCs w:val="24"/>
          <w:lang w:eastAsia="zh-CN"/>
        </w:rPr>
        <w:t>Create a Table including all parameters discussed, and add it to the WF according to the discussion in the second round.</w:t>
      </w:r>
    </w:p>
    <w:tbl>
      <w:tblPr>
        <w:tblStyle w:val="TableGrid"/>
        <w:tblW w:w="0" w:type="auto"/>
        <w:tblLook w:val="04A0" w:firstRow="1" w:lastRow="0" w:firstColumn="1" w:lastColumn="0" w:noHBand="0" w:noVBand="1"/>
      </w:tblPr>
      <w:tblGrid>
        <w:gridCol w:w="1238"/>
        <w:gridCol w:w="8393"/>
      </w:tblGrid>
      <w:tr w:rsidR="008025BE" w:rsidRPr="004334FE" w14:paraId="00FCDB55" w14:textId="77777777" w:rsidTr="00131D50">
        <w:tc>
          <w:tcPr>
            <w:tcW w:w="1238" w:type="dxa"/>
          </w:tcPr>
          <w:p w14:paraId="3F6EB91A" w14:textId="77777777" w:rsidR="008025BE" w:rsidRPr="004334FE" w:rsidRDefault="008025BE"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15BFFA95" w14:textId="77777777" w:rsidR="008025BE" w:rsidRPr="004334FE" w:rsidRDefault="008025BE"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8025BE" w:rsidRPr="004334FE" w14:paraId="4FBAD3D4" w14:textId="77777777" w:rsidTr="00131D50">
        <w:tc>
          <w:tcPr>
            <w:tcW w:w="1238" w:type="dxa"/>
          </w:tcPr>
          <w:p w14:paraId="7F76FE01" w14:textId="072EEF8D" w:rsidR="008025BE" w:rsidRPr="004334FE" w:rsidRDefault="00EB1FDA"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12FB5A10" w14:textId="389E88B8" w:rsidR="008025BE" w:rsidRPr="004334FE" w:rsidRDefault="00EB1FDA" w:rsidP="002C7144">
            <w:pPr>
              <w:spacing w:after="120"/>
              <w:rPr>
                <w:rFonts w:eastAsiaTheme="minorEastAsia"/>
                <w:color w:val="0070C0"/>
                <w:lang w:val="en-US" w:eastAsia="zh-CN"/>
              </w:rPr>
            </w:pPr>
            <w:r>
              <w:rPr>
                <w:rFonts w:eastAsiaTheme="minorEastAsia"/>
                <w:color w:val="0070C0"/>
                <w:lang w:val="en-US" w:eastAsia="zh-CN"/>
              </w:rPr>
              <w:t>Agree with WF</w:t>
            </w:r>
          </w:p>
        </w:tc>
      </w:tr>
      <w:tr w:rsidR="00131D50" w:rsidRPr="004334FE" w14:paraId="149F8AD9" w14:textId="77777777" w:rsidTr="00131D50">
        <w:tc>
          <w:tcPr>
            <w:tcW w:w="1238" w:type="dxa"/>
          </w:tcPr>
          <w:p w14:paraId="1489953E" w14:textId="3656927E" w:rsidR="00131D50" w:rsidRPr="004334FE" w:rsidRDefault="00131D50" w:rsidP="00131D5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D2F24B1" w14:textId="3B0C896B" w:rsidR="00131D50" w:rsidRPr="004334FE" w:rsidRDefault="00131D50" w:rsidP="00131D50">
            <w:pPr>
              <w:spacing w:after="120"/>
              <w:rPr>
                <w:rFonts w:eastAsiaTheme="minorEastAsia"/>
                <w:color w:val="0070C0"/>
                <w:lang w:val="en-US" w:eastAsia="zh-CN"/>
              </w:rPr>
            </w:pPr>
            <w:r>
              <w:rPr>
                <w:rFonts w:eastAsiaTheme="minorEastAsia"/>
                <w:color w:val="0070C0"/>
                <w:lang w:val="en-US" w:eastAsia="zh-CN"/>
              </w:rPr>
              <w:t xml:space="preserve">We support the recommended WF. </w:t>
            </w:r>
          </w:p>
        </w:tc>
      </w:tr>
    </w:tbl>
    <w:p w14:paraId="0B36A571" w14:textId="77777777" w:rsidR="008025BE" w:rsidRPr="004334FE" w:rsidRDefault="008025BE" w:rsidP="008025BE">
      <w:pPr>
        <w:spacing w:after="120"/>
        <w:rPr>
          <w:lang w:val="sv-SE" w:eastAsia="zh-CN"/>
        </w:rPr>
      </w:pPr>
    </w:p>
    <w:p w14:paraId="7442964D" w14:textId="52A13B75" w:rsidR="00307E51" w:rsidRPr="004334FE" w:rsidRDefault="00DD19DE" w:rsidP="00805BE8">
      <w:pPr>
        <w:pStyle w:val="Heading2"/>
      </w:pPr>
      <w:r w:rsidRPr="004334FE">
        <w:rPr>
          <w:rFonts w:hint="eastAsia"/>
        </w:rPr>
        <w:t>Summary on 2nd round</w:t>
      </w:r>
      <w:r w:rsidRPr="004334FE">
        <w:t xml:space="preserve"> (if applicable)</w:t>
      </w:r>
    </w:p>
    <w:p w14:paraId="45CA9D9B" w14:textId="0008093C" w:rsidR="00962108" w:rsidRPr="004334FE" w:rsidRDefault="00962108" w:rsidP="00962108">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2</w:t>
      </w:r>
      <w:r w:rsidRPr="004334FE">
        <w:rPr>
          <w:i/>
          <w:color w:val="0070C0"/>
          <w:vertAlign w:val="superscript"/>
          <w:lang w:val="en-US" w:eastAsia="zh-CN"/>
        </w:rPr>
        <w:t>nd</w:t>
      </w:r>
      <w:r w:rsidRPr="004334FE">
        <w:rPr>
          <w:rFonts w:hint="eastAsia"/>
          <w:i/>
          <w:color w:val="0070C0"/>
          <w:lang w:val="en-US" w:eastAsia="zh-CN"/>
        </w:rPr>
        <w:t xml:space="preserve"> round</w:t>
      </w:r>
      <w:r w:rsidRPr="004334FE">
        <w:rPr>
          <w:i/>
          <w:color w:val="0070C0"/>
          <w:lang w:val="en-US" w:eastAsia="zh-CN"/>
        </w:rPr>
        <w:t xml:space="preserve"> and provided recommendation on CRs/TPs</w:t>
      </w:r>
      <w:r w:rsidRPr="004334FE">
        <w:rPr>
          <w:rFonts w:hint="eastAsia"/>
          <w:i/>
          <w:color w:val="0070C0"/>
          <w:lang w:val="en-US" w:eastAsia="zh-CN"/>
        </w:rPr>
        <w:t>/WFs/LSs</w:t>
      </w:r>
      <w:r w:rsidRPr="004334FE">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4334FE" w14:paraId="15F9E151" w14:textId="77777777" w:rsidTr="00F06DFD">
        <w:tc>
          <w:tcPr>
            <w:tcW w:w="1242" w:type="dxa"/>
          </w:tcPr>
          <w:p w14:paraId="7AEA4218" w14:textId="0B3E141A" w:rsidR="00962108" w:rsidRPr="004334FE" w:rsidRDefault="00962108" w:rsidP="00F06DFD">
            <w:pPr>
              <w:rPr>
                <w:rFonts w:eastAsiaTheme="minorEastAsia"/>
                <w:b/>
                <w:bCs/>
                <w:color w:val="0070C0"/>
                <w:lang w:val="en-US" w:eastAsia="zh-CN"/>
              </w:rPr>
            </w:pPr>
            <w:r w:rsidRPr="004334FE">
              <w:rPr>
                <w:rFonts w:eastAsiaTheme="minorEastAsia"/>
                <w:b/>
                <w:bCs/>
                <w:color w:val="0070C0"/>
                <w:lang w:val="en-US" w:eastAsia="zh-CN"/>
              </w:rPr>
              <w:t>CR/TP</w:t>
            </w:r>
            <w:r w:rsidRPr="004334FE">
              <w:rPr>
                <w:rFonts w:eastAsiaTheme="minorEastAsia" w:hint="eastAsia"/>
                <w:b/>
                <w:bCs/>
                <w:color w:val="0070C0"/>
                <w:lang w:val="en-US" w:eastAsia="zh-CN"/>
              </w:rPr>
              <w:t xml:space="preserve">/LS/WF </w:t>
            </w:r>
            <w:r w:rsidRPr="004334FE">
              <w:rPr>
                <w:rFonts w:eastAsiaTheme="minorEastAsia"/>
                <w:b/>
                <w:bCs/>
                <w:color w:val="0070C0"/>
                <w:lang w:val="en-US" w:eastAsia="zh-CN"/>
              </w:rPr>
              <w:t>number</w:t>
            </w:r>
          </w:p>
        </w:tc>
        <w:tc>
          <w:tcPr>
            <w:tcW w:w="8615" w:type="dxa"/>
          </w:tcPr>
          <w:p w14:paraId="07F67BD9" w14:textId="2B16DED4" w:rsidR="00962108" w:rsidRPr="004334FE" w:rsidRDefault="00962108" w:rsidP="00B24CA0">
            <w:pPr>
              <w:rPr>
                <w:rFonts w:eastAsia="MS Mincho"/>
                <w:b/>
                <w:bCs/>
                <w:color w:val="0070C0"/>
                <w:lang w:val="en-US" w:eastAsia="zh-CN"/>
              </w:rPr>
            </w:pPr>
            <w:r w:rsidRPr="004334FE">
              <w:rPr>
                <w:rFonts w:eastAsiaTheme="minorEastAsia" w:hint="eastAsia"/>
                <w:b/>
                <w:bCs/>
                <w:color w:val="0070C0"/>
                <w:lang w:val="en-US" w:eastAsia="zh-CN"/>
              </w:rPr>
              <w:t xml:space="preserve">T-doc </w:t>
            </w:r>
            <w:r w:rsidRPr="004334FE">
              <w:rPr>
                <w:b/>
                <w:bCs/>
                <w:color w:val="0070C0"/>
                <w:lang w:val="en-US" w:eastAsia="zh-CN"/>
              </w:rPr>
              <w:t xml:space="preserve"> </w:t>
            </w:r>
            <w:r w:rsidRPr="004334FE">
              <w:rPr>
                <w:rFonts w:eastAsiaTheme="minorEastAsia"/>
                <w:b/>
                <w:bCs/>
                <w:color w:val="0070C0"/>
                <w:lang w:val="en-US" w:eastAsia="zh-CN"/>
              </w:rPr>
              <w:t xml:space="preserve">Status update </w:t>
            </w:r>
            <w:r w:rsidR="00B24CA0"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962108" w:rsidRPr="004334FE" w14:paraId="268F56E6" w14:textId="77777777" w:rsidTr="00F06DFD">
        <w:tc>
          <w:tcPr>
            <w:tcW w:w="1242" w:type="dxa"/>
          </w:tcPr>
          <w:p w14:paraId="2E459DB8" w14:textId="77777777" w:rsidR="00962108" w:rsidRPr="004334FE" w:rsidRDefault="00962108" w:rsidP="00F06DFD">
            <w:pPr>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18704838" w14:textId="0EC107FF" w:rsidR="00B24CA0" w:rsidRPr="004334FE" w:rsidRDefault="001A59CB" w:rsidP="00F06DFD">
            <w:pPr>
              <w:rPr>
                <w:rFonts w:eastAsiaTheme="minorEastAsia"/>
                <w:color w:val="0070C0"/>
                <w:lang w:val="en-US" w:eastAsia="zh-CN"/>
              </w:rPr>
            </w:pPr>
            <w:r w:rsidRPr="004334FE">
              <w:rPr>
                <w:rFonts w:eastAsiaTheme="minorEastAsia" w:hint="eastAsia"/>
                <w:i/>
                <w:color w:val="0070C0"/>
                <w:lang w:val="en-US" w:eastAsia="zh-CN"/>
              </w:rPr>
              <w:t xml:space="preserve">Based on </w:t>
            </w:r>
            <w:r w:rsidRPr="004334FE">
              <w:rPr>
                <w:rFonts w:eastAsiaTheme="minorEastAsia"/>
                <w:i/>
                <w:color w:val="0070C0"/>
                <w:lang w:val="en-US" w:eastAsia="zh-CN"/>
              </w:rPr>
              <w:t>2nd</w:t>
            </w:r>
            <w:r w:rsidRPr="004334FE">
              <w:rPr>
                <w:rFonts w:eastAsiaTheme="minorEastAsia" w:hint="eastAsia"/>
                <w:i/>
                <w:color w:val="0070C0"/>
                <w:lang w:val="en-US" w:eastAsia="zh-CN"/>
              </w:rPr>
              <w:t xml:space="preserve"> </w:t>
            </w:r>
            <w:r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Pr="004334FE">
              <w:rPr>
                <w:rFonts w:eastAsiaTheme="minorEastAsia"/>
                <w:i/>
                <w:color w:val="0070C0"/>
                <w:lang w:val="en-US" w:eastAsia="zh-CN"/>
              </w:rPr>
              <w:t>can recommend the next steps such as “agreeable”, “to be revised”</w:t>
            </w:r>
          </w:p>
        </w:tc>
      </w:tr>
    </w:tbl>
    <w:p w14:paraId="4F56E3EA" w14:textId="77777777" w:rsidR="00962108" w:rsidRPr="004334FE" w:rsidRDefault="00962108" w:rsidP="00962108">
      <w:pPr>
        <w:rPr>
          <w:i/>
          <w:color w:val="0070C0"/>
          <w:lang w:val="en-US"/>
        </w:rPr>
      </w:pPr>
    </w:p>
    <w:p w14:paraId="71FE1DFC" w14:textId="1F0C700E" w:rsidR="00307E51" w:rsidRPr="004334FE" w:rsidRDefault="00307E51" w:rsidP="00307E51">
      <w:pPr>
        <w:rPr>
          <w:lang w:val="en-US" w:eastAsia="zh-CN"/>
        </w:rPr>
      </w:pPr>
    </w:p>
    <w:p w14:paraId="458B4749" w14:textId="0B3A9AFB" w:rsidR="00307E51" w:rsidRPr="004334FE" w:rsidRDefault="00307E51" w:rsidP="00307E51">
      <w:pPr>
        <w:rPr>
          <w:lang w:val="sv-SE" w:eastAsia="zh-CN"/>
        </w:rPr>
      </w:pPr>
    </w:p>
    <w:p w14:paraId="4D2DB066" w14:textId="679F8533" w:rsidR="00F7177C" w:rsidRPr="004334FE" w:rsidRDefault="00F7177C" w:rsidP="00F7177C">
      <w:pPr>
        <w:pStyle w:val="Heading1"/>
        <w:rPr>
          <w:lang w:eastAsia="ja-JP"/>
        </w:rPr>
      </w:pPr>
      <w:r w:rsidRPr="004334FE">
        <w:rPr>
          <w:lang w:eastAsia="ja-JP"/>
        </w:rPr>
        <w:t>Topic #</w:t>
      </w:r>
      <w:r w:rsidR="00960F28" w:rsidRPr="004334FE">
        <w:rPr>
          <w:lang w:eastAsia="ja-JP"/>
        </w:rPr>
        <w:t>3</w:t>
      </w:r>
      <w:r w:rsidRPr="004334FE">
        <w:rPr>
          <w:lang w:eastAsia="ja-JP"/>
        </w:rPr>
        <w:t xml:space="preserve">: </w:t>
      </w:r>
      <w:r w:rsidR="00602511" w:rsidRPr="004334FE">
        <w:rPr>
          <w:lang w:eastAsia="ja-JP"/>
        </w:rPr>
        <w:t xml:space="preserve">PDSCH </w:t>
      </w:r>
      <w:r w:rsidR="0043024F" w:rsidRPr="004334FE">
        <w:rPr>
          <w:lang w:eastAsia="ja-JP"/>
        </w:rPr>
        <w:t>Demodulation</w:t>
      </w:r>
    </w:p>
    <w:p w14:paraId="459EA8BA" w14:textId="77777777" w:rsidR="00F7177C" w:rsidRPr="004334FE" w:rsidRDefault="00F7177C" w:rsidP="00F7177C">
      <w:pPr>
        <w:pStyle w:val="Heading2"/>
      </w:pPr>
      <w:r w:rsidRPr="004334FE">
        <w:rPr>
          <w:rFonts w:hint="eastAsia"/>
        </w:rPr>
        <w:t>Companies</w:t>
      </w:r>
      <w:r w:rsidRPr="004334FE">
        <w:t>’ contributions summary</w:t>
      </w:r>
    </w:p>
    <w:tbl>
      <w:tblPr>
        <w:tblStyle w:val="TableGrid"/>
        <w:tblW w:w="0" w:type="auto"/>
        <w:tblLook w:val="04A0" w:firstRow="1" w:lastRow="0" w:firstColumn="1" w:lastColumn="0" w:noHBand="0" w:noVBand="1"/>
      </w:tblPr>
      <w:tblGrid>
        <w:gridCol w:w="1598"/>
        <w:gridCol w:w="1414"/>
        <w:gridCol w:w="6619"/>
      </w:tblGrid>
      <w:tr w:rsidR="00F7177C" w:rsidRPr="004334FE" w14:paraId="288B5C2A" w14:textId="77777777" w:rsidTr="00F06DFD">
        <w:trPr>
          <w:trHeight w:val="468"/>
        </w:trPr>
        <w:tc>
          <w:tcPr>
            <w:tcW w:w="1598" w:type="dxa"/>
            <w:vAlign w:val="center"/>
          </w:tcPr>
          <w:p w14:paraId="72BBB053"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T-doc number</w:t>
            </w:r>
          </w:p>
        </w:tc>
        <w:tc>
          <w:tcPr>
            <w:tcW w:w="1414" w:type="dxa"/>
            <w:vAlign w:val="center"/>
          </w:tcPr>
          <w:p w14:paraId="2568484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Company</w:t>
            </w:r>
          </w:p>
        </w:tc>
        <w:tc>
          <w:tcPr>
            <w:tcW w:w="6619" w:type="dxa"/>
            <w:vAlign w:val="center"/>
          </w:tcPr>
          <w:p w14:paraId="2CAA9E65"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Proposals / Observations</w:t>
            </w:r>
          </w:p>
        </w:tc>
      </w:tr>
      <w:tr w:rsidR="00F7177C" w:rsidRPr="004334FE" w14:paraId="7A3BE76C" w14:textId="77777777" w:rsidTr="00F06DFD">
        <w:trPr>
          <w:trHeight w:val="468"/>
        </w:trPr>
        <w:tc>
          <w:tcPr>
            <w:tcW w:w="1598" w:type="dxa"/>
          </w:tcPr>
          <w:p w14:paraId="4F09E19B"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lastRenderedPageBreak/>
              <w:t>R4-2100197</w:t>
            </w:r>
          </w:p>
        </w:tc>
        <w:tc>
          <w:tcPr>
            <w:tcW w:w="1414" w:type="dxa"/>
          </w:tcPr>
          <w:p w14:paraId="4920C695"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Apple</w:t>
            </w:r>
          </w:p>
        </w:tc>
        <w:tc>
          <w:tcPr>
            <w:tcW w:w="6619" w:type="dxa"/>
          </w:tcPr>
          <w:p w14:paraId="096F22B7" w14:textId="77777777" w:rsidR="00F7177C" w:rsidRPr="004334FE" w:rsidRDefault="00F7177C" w:rsidP="00F06DFD">
            <w:pPr>
              <w:spacing w:after="0"/>
              <w:rPr>
                <w:rFonts w:asciiTheme="minorHAnsi" w:hAnsiTheme="minorHAnsi" w:cstheme="minorHAnsi"/>
                <w:u w:val="single"/>
                <w:lang w:val="en-US"/>
              </w:rPr>
            </w:pPr>
            <w:r w:rsidRPr="004334FE">
              <w:rPr>
                <w:rFonts w:asciiTheme="minorHAnsi" w:hAnsiTheme="minorHAnsi" w:cstheme="minorHAnsi"/>
                <w:u w:val="single"/>
                <w:lang w:val="en-US"/>
              </w:rPr>
              <w:t>Test Scope</w:t>
            </w:r>
          </w:p>
          <w:p w14:paraId="07937F21"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#1: Introduce demodulation requirements with 40MHz channel bandwidth.</w:t>
            </w:r>
          </w:p>
          <w:p w14:paraId="4080D4C1" w14:textId="77777777" w:rsidR="00F7177C" w:rsidRPr="004334FE" w:rsidRDefault="00F7177C" w:rsidP="00F06DFD">
            <w:pPr>
              <w:spacing w:after="0"/>
              <w:rPr>
                <w:rFonts w:asciiTheme="minorHAnsi" w:hAnsiTheme="minorHAnsi" w:cstheme="minorHAnsi"/>
                <w:u w:val="single"/>
                <w:lang w:val="en-US"/>
              </w:rPr>
            </w:pPr>
            <w:r w:rsidRPr="004334FE">
              <w:rPr>
                <w:rFonts w:asciiTheme="minorHAnsi" w:hAnsiTheme="minorHAnsi" w:cstheme="minorHAnsi"/>
                <w:u w:val="single"/>
                <w:lang w:val="en-US"/>
              </w:rPr>
              <w:t>Downlink Transmission Model</w:t>
            </w:r>
          </w:p>
          <w:p w14:paraId="296EB9B2"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#2: Define fixed DL transmission duration of 4ms.</w:t>
            </w:r>
          </w:p>
          <w:p w14:paraId="17D6A361"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#3: Define set of random COT (S1) as {2, 3, 5, 8} slots.</w:t>
            </w:r>
          </w:p>
          <w:p w14:paraId="20467F2E"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#4: Define fixed duration for last slot of transmission of 7 symbols.</w:t>
            </w:r>
          </w:p>
          <w:p w14:paraId="4B89D15D" w14:textId="77777777" w:rsidR="00F7177C" w:rsidRPr="004334FE" w:rsidRDefault="00F7177C" w:rsidP="00F06DFD">
            <w:pPr>
              <w:spacing w:after="0"/>
              <w:rPr>
                <w:rFonts w:asciiTheme="minorHAnsi" w:hAnsiTheme="minorHAnsi" w:cstheme="minorHAnsi"/>
                <w:u w:val="single"/>
                <w:lang w:val="en-US"/>
              </w:rPr>
            </w:pPr>
            <w:r w:rsidRPr="004334FE">
              <w:rPr>
                <w:rFonts w:asciiTheme="minorHAnsi" w:hAnsiTheme="minorHAnsi" w:cstheme="minorHAnsi"/>
                <w:u w:val="single"/>
                <w:lang w:val="en-US"/>
              </w:rPr>
              <w:t>LBT Parameters</w:t>
            </w:r>
          </w:p>
          <w:p w14:paraId="0131CBD5"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#5: Do not define separate LBT model for LBE and FBE devices.</w:t>
            </w:r>
          </w:p>
          <w:p w14:paraId="6E656532"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#6: Define same probability of LBT failure for Scenario A and Scenario C.</w:t>
            </w:r>
          </w:p>
          <w:p w14:paraId="42E81F8F"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#7: Define probability of LBT failure as 0.25.</w:t>
            </w:r>
          </w:p>
          <w:p w14:paraId="5E0F81A5" w14:textId="77777777" w:rsidR="00F7177C" w:rsidRPr="004334FE" w:rsidRDefault="00F7177C" w:rsidP="00F06DFD">
            <w:pPr>
              <w:spacing w:after="0"/>
              <w:rPr>
                <w:rFonts w:asciiTheme="minorHAnsi" w:hAnsiTheme="minorHAnsi" w:cstheme="minorHAnsi"/>
                <w:u w:val="single"/>
                <w:lang w:val="en-US"/>
              </w:rPr>
            </w:pPr>
            <w:r w:rsidRPr="004334FE">
              <w:rPr>
                <w:rFonts w:asciiTheme="minorHAnsi" w:hAnsiTheme="minorHAnsi" w:cstheme="minorHAnsi"/>
                <w:u w:val="single"/>
                <w:lang w:val="en-US"/>
              </w:rPr>
              <w:t>Simulation Parameters for PDSCH Requirements</w:t>
            </w:r>
          </w:p>
          <w:p w14:paraId="13ED88D6"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#8: Use Rel-15 NR PDSCH requirements as a starting point for Scenario C and Rel-16 Normal CA requirements as a starting point for Scenario A requirements</w:t>
            </w:r>
          </w:p>
          <w:p w14:paraId="1AA730D1"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#9: Define the same requirements for NR-U carrier for Scenario A and Scenario C.</w:t>
            </w:r>
          </w:p>
          <w:p w14:paraId="1B0888CF"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Proposal #10: Define requirements with PDSCH Type A only.</w:t>
            </w:r>
          </w:p>
          <w:p w14:paraId="31754098" w14:textId="77777777" w:rsidR="00F7177C" w:rsidRPr="004334FE" w:rsidRDefault="00F7177C" w:rsidP="00F06DFD">
            <w:pPr>
              <w:spacing w:after="0"/>
              <w:rPr>
                <w:rFonts w:asciiTheme="minorHAnsi" w:hAnsiTheme="minorHAnsi" w:cstheme="minorHAnsi"/>
                <w:lang w:val="en-US"/>
              </w:rPr>
            </w:pPr>
            <w:r w:rsidRPr="004334FE">
              <w:rPr>
                <w:rFonts w:asciiTheme="minorHAnsi" w:hAnsiTheme="minorHAnsi" w:cstheme="minorHAnsi"/>
                <w:lang w:val="en-US"/>
              </w:rPr>
              <w:t xml:space="preserve">Proposal #11: Configure PDCCH monitoring on Format 2-0 with </w:t>
            </w:r>
            <w:r w:rsidRPr="004334FE">
              <w:rPr>
                <w:rFonts w:asciiTheme="minorHAnsi" w:hAnsiTheme="minorHAnsi" w:cstheme="minorHAnsi"/>
                <w:i/>
                <w:iCs/>
                <w:lang w:val="en-US"/>
              </w:rPr>
              <w:t xml:space="preserve">CO-DurationPerCell-r16 </w:t>
            </w:r>
            <w:r w:rsidRPr="004334FE">
              <w:rPr>
                <w:rFonts w:asciiTheme="minorHAnsi" w:hAnsiTheme="minorHAnsi" w:cstheme="minorHAnsi"/>
                <w:lang w:val="en-US"/>
              </w:rPr>
              <w:t>at the beginning of the fixed frame duration.</w:t>
            </w:r>
          </w:p>
        </w:tc>
      </w:tr>
      <w:tr w:rsidR="00F7177C" w:rsidRPr="004334FE" w14:paraId="07DA8ACB" w14:textId="77777777" w:rsidTr="00F06DFD">
        <w:trPr>
          <w:trHeight w:val="468"/>
        </w:trPr>
        <w:tc>
          <w:tcPr>
            <w:tcW w:w="1598" w:type="dxa"/>
          </w:tcPr>
          <w:p w14:paraId="672A2320"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R4-2100996</w:t>
            </w:r>
          </w:p>
        </w:tc>
        <w:tc>
          <w:tcPr>
            <w:tcW w:w="1414" w:type="dxa"/>
          </w:tcPr>
          <w:p w14:paraId="56927D6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Ericsson</w:t>
            </w:r>
          </w:p>
        </w:tc>
        <w:tc>
          <w:tcPr>
            <w:tcW w:w="6619" w:type="dxa"/>
          </w:tcPr>
          <w:p w14:paraId="4CE2DA00" w14:textId="77777777" w:rsidR="00F7177C" w:rsidRPr="004334FE" w:rsidRDefault="00F7177C" w:rsidP="00F06DFD">
            <w:pPr>
              <w:rPr>
                <w:rFonts w:asciiTheme="minorHAnsi" w:eastAsia="Times New Roman" w:hAnsiTheme="minorHAnsi" w:cstheme="minorHAnsi"/>
                <w:lang w:val="en-US" w:eastAsia="ja-JP" w:bidi="hi-IN"/>
              </w:rPr>
            </w:pPr>
            <w:r w:rsidRPr="004334FE">
              <w:rPr>
                <w:rFonts w:asciiTheme="minorHAnsi" w:eastAsiaTheme="minorEastAsia" w:hAnsiTheme="minorHAnsi" w:cstheme="minorHAnsi"/>
                <w:u w:val="single"/>
                <w:lang w:val="en-US"/>
              </w:rPr>
              <w:t>Issue 1: Test design</w:t>
            </w:r>
          </w:p>
          <w:p w14:paraId="35D20133" w14:textId="77777777" w:rsidR="00F7177C" w:rsidRPr="004334FE" w:rsidRDefault="00F7177C" w:rsidP="00F06DFD">
            <w:pPr>
              <w:pBdr>
                <w:bottom w:val="single" w:sz="4" w:space="1" w:color="auto"/>
              </w:pBdr>
              <w:rPr>
                <w:rFonts w:asciiTheme="minorHAnsi" w:eastAsia="Times New Roman" w:hAnsiTheme="minorHAnsi" w:cstheme="minorHAnsi"/>
              </w:rPr>
            </w:pPr>
            <w:r w:rsidRPr="004334FE">
              <w:rPr>
                <w:rFonts w:asciiTheme="minorHAnsi" w:eastAsia="Times New Roman" w:hAnsiTheme="minorHAnsi" w:cstheme="minorHAnsi"/>
              </w:rPr>
              <w:t>Proposal 1: Use same setup as Rel-15 NR for unlicensed carrier in scenario A or C;</w:t>
            </w:r>
          </w:p>
          <w:p w14:paraId="5484DB24" w14:textId="77777777" w:rsidR="00F7177C" w:rsidRPr="004334FE" w:rsidRDefault="00F7177C" w:rsidP="00F06DFD">
            <w:pPr>
              <w:pBdr>
                <w:bottom w:val="single" w:sz="4" w:space="1" w:color="auto"/>
              </w:pBdr>
              <w:rPr>
                <w:rFonts w:asciiTheme="minorHAnsi" w:eastAsia="Times New Roman" w:hAnsiTheme="minorHAnsi" w:cstheme="minorHAnsi"/>
              </w:rPr>
            </w:pPr>
            <w:r w:rsidRPr="004334FE">
              <w:rPr>
                <w:rFonts w:asciiTheme="minorHAnsi" w:eastAsiaTheme="minorEastAsia" w:hAnsiTheme="minorHAnsi" w:cstheme="minorHAnsi"/>
                <w:u w:val="single"/>
                <w:lang w:val="en-US" w:eastAsia="zh-CN"/>
              </w:rPr>
              <w:t>Issue 2: PDSCH Type</w:t>
            </w:r>
          </w:p>
          <w:p w14:paraId="07D7D736" w14:textId="77777777" w:rsidR="00F7177C" w:rsidRPr="004334FE" w:rsidRDefault="00F7177C" w:rsidP="00F06DFD">
            <w:pPr>
              <w:pBdr>
                <w:bottom w:val="single" w:sz="4" w:space="1" w:color="auto"/>
              </w:pBdr>
              <w:rPr>
                <w:rFonts w:asciiTheme="minorHAnsi" w:eastAsiaTheme="minorEastAsia" w:hAnsiTheme="minorHAnsi" w:cstheme="minorHAnsi"/>
                <w:lang w:val="en-US" w:eastAsia="zh-CN"/>
              </w:rPr>
            </w:pPr>
            <w:r w:rsidRPr="004334FE">
              <w:rPr>
                <w:rFonts w:asciiTheme="minorHAnsi" w:eastAsiaTheme="minorEastAsia" w:hAnsiTheme="minorHAnsi" w:cstheme="minorHAnsi"/>
                <w:lang w:val="en-US" w:eastAsia="zh-CN"/>
              </w:rPr>
              <w:t>Proposal 3: Only define requirement for PDSCH type A</w:t>
            </w:r>
          </w:p>
          <w:p w14:paraId="7E67F201" w14:textId="77777777" w:rsidR="00F7177C" w:rsidRPr="004334FE" w:rsidRDefault="00F7177C" w:rsidP="00F06DFD">
            <w:pPr>
              <w:rPr>
                <w:rFonts w:asciiTheme="minorHAnsi" w:eastAsia="Times New Roman" w:hAnsiTheme="minorHAnsi" w:cstheme="minorHAnsi"/>
              </w:rPr>
            </w:pPr>
            <w:r w:rsidRPr="004334FE">
              <w:rPr>
                <w:rFonts w:asciiTheme="minorHAnsi" w:eastAsiaTheme="minorEastAsia" w:hAnsiTheme="minorHAnsi" w:cstheme="minorHAnsi"/>
                <w:u w:val="single"/>
                <w:lang w:val="en-US" w:eastAsia="zh-CN"/>
              </w:rPr>
              <w:t>Issue 3: PDCCH Format to be used</w:t>
            </w:r>
          </w:p>
          <w:p w14:paraId="74BC03D3" w14:textId="77777777" w:rsidR="00F7177C" w:rsidRPr="004334FE" w:rsidRDefault="00F7177C" w:rsidP="00F06DFD">
            <w:pPr>
              <w:pBdr>
                <w:bottom w:val="single" w:sz="4" w:space="1" w:color="auto"/>
              </w:pBdr>
              <w:rPr>
                <w:rFonts w:asciiTheme="minorHAnsi" w:eastAsia="Times New Roman" w:hAnsiTheme="minorHAnsi" w:cstheme="minorHAnsi"/>
                <w:i/>
                <w:iCs/>
                <w:lang w:val="en-US" w:eastAsia="ja-JP" w:bidi="hi-IN"/>
              </w:rPr>
            </w:pPr>
            <w:r w:rsidRPr="004334FE">
              <w:rPr>
                <w:rFonts w:asciiTheme="minorHAnsi" w:eastAsia="Times New Roman" w:hAnsiTheme="minorHAnsi" w:cstheme="minorHAnsi"/>
                <w:i/>
                <w:iCs/>
                <w:lang w:val="en-US" w:eastAsia="ja-JP" w:bidi="hi-IN"/>
              </w:rPr>
              <w:t>Proposal 3: Do not configure DCI format 2-0 for PDSCH demodulation requirement</w:t>
            </w:r>
          </w:p>
          <w:p w14:paraId="6BEBB268" w14:textId="77777777" w:rsidR="00F7177C" w:rsidRPr="004334FE" w:rsidRDefault="00F7177C" w:rsidP="00F06DFD">
            <w:pPr>
              <w:pBdr>
                <w:bottom w:val="single" w:sz="4" w:space="1" w:color="auto"/>
              </w:pBdr>
              <w:rPr>
                <w:rFonts w:asciiTheme="minorHAnsi" w:eastAsia="Times New Roman" w:hAnsiTheme="minorHAnsi" w:cstheme="minorHAnsi"/>
              </w:rPr>
            </w:pPr>
            <w:r w:rsidRPr="004334FE">
              <w:rPr>
                <w:rFonts w:asciiTheme="minorHAnsi" w:eastAsia="Times New Roman" w:hAnsiTheme="minorHAnsi" w:cstheme="minorHAnsi"/>
                <w:u w:val="single"/>
                <w:lang w:val="en-US" w:eastAsia="ja-JP" w:bidi="hi-IN"/>
              </w:rPr>
              <w:t>Issue 4: Detailed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940"/>
              <w:gridCol w:w="643"/>
              <w:gridCol w:w="2487"/>
            </w:tblGrid>
            <w:tr w:rsidR="00F7177C" w:rsidRPr="004334FE" w14:paraId="037AEA9D" w14:textId="77777777" w:rsidTr="00F06DFD">
              <w:tc>
                <w:tcPr>
                  <w:tcW w:w="4405" w:type="dxa"/>
                  <w:gridSpan w:val="2"/>
                  <w:shd w:val="clear" w:color="auto" w:fill="auto"/>
                </w:tcPr>
                <w:p w14:paraId="4C282A41"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Parameter</w:t>
                  </w:r>
                </w:p>
              </w:tc>
              <w:tc>
                <w:tcPr>
                  <w:tcW w:w="720" w:type="dxa"/>
                  <w:shd w:val="clear" w:color="auto" w:fill="auto"/>
                </w:tcPr>
                <w:p w14:paraId="3BE9DDCC"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Unit</w:t>
                  </w:r>
                </w:p>
              </w:tc>
              <w:tc>
                <w:tcPr>
                  <w:tcW w:w="4271" w:type="dxa"/>
                  <w:shd w:val="clear" w:color="auto" w:fill="auto"/>
                </w:tcPr>
                <w:p w14:paraId="15EEC151"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Value</w:t>
                  </w:r>
                </w:p>
              </w:tc>
            </w:tr>
            <w:tr w:rsidR="00F7177C" w:rsidRPr="004334FE" w14:paraId="524F0D88" w14:textId="77777777" w:rsidTr="00F06DFD">
              <w:tc>
                <w:tcPr>
                  <w:tcW w:w="4405" w:type="dxa"/>
                  <w:gridSpan w:val="2"/>
                  <w:shd w:val="clear" w:color="auto" w:fill="auto"/>
                  <w:vAlign w:val="center"/>
                </w:tcPr>
                <w:p w14:paraId="1D8746A1"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Duplex mode</w:t>
                  </w:r>
                </w:p>
              </w:tc>
              <w:tc>
                <w:tcPr>
                  <w:tcW w:w="720" w:type="dxa"/>
                  <w:shd w:val="clear" w:color="auto" w:fill="auto"/>
                  <w:vAlign w:val="center"/>
                </w:tcPr>
                <w:p w14:paraId="69AD4DCD"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88E9DF8"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TDD</w:t>
                  </w:r>
                </w:p>
              </w:tc>
            </w:tr>
            <w:tr w:rsidR="00F7177C" w:rsidRPr="004334FE" w14:paraId="5378C1C5" w14:textId="77777777" w:rsidTr="00F06DFD">
              <w:tc>
                <w:tcPr>
                  <w:tcW w:w="4405" w:type="dxa"/>
                  <w:gridSpan w:val="2"/>
                  <w:shd w:val="clear" w:color="auto" w:fill="auto"/>
                  <w:vAlign w:val="center"/>
                </w:tcPr>
                <w:p w14:paraId="3DC6FD76"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Bandwidth</w:t>
                  </w:r>
                </w:p>
              </w:tc>
              <w:tc>
                <w:tcPr>
                  <w:tcW w:w="720" w:type="dxa"/>
                  <w:shd w:val="clear" w:color="auto" w:fill="auto"/>
                  <w:vAlign w:val="center"/>
                </w:tcPr>
                <w:p w14:paraId="15F676A8"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MHz</w:t>
                  </w:r>
                </w:p>
              </w:tc>
              <w:tc>
                <w:tcPr>
                  <w:tcW w:w="4271" w:type="dxa"/>
                  <w:shd w:val="clear" w:color="auto" w:fill="auto"/>
                  <w:vAlign w:val="center"/>
                </w:tcPr>
                <w:p w14:paraId="2B32B5E4"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20, [40, 60, 80]</w:t>
                  </w:r>
                </w:p>
              </w:tc>
            </w:tr>
            <w:tr w:rsidR="00F7177C" w:rsidRPr="004334FE" w14:paraId="17A9BD1E" w14:textId="77777777" w:rsidTr="00F06DFD">
              <w:tc>
                <w:tcPr>
                  <w:tcW w:w="4405" w:type="dxa"/>
                  <w:gridSpan w:val="2"/>
                  <w:shd w:val="clear" w:color="auto" w:fill="auto"/>
                  <w:vAlign w:val="center"/>
                </w:tcPr>
                <w:p w14:paraId="5AAE8984"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SCS</w:t>
                  </w:r>
                </w:p>
              </w:tc>
              <w:tc>
                <w:tcPr>
                  <w:tcW w:w="720" w:type="dxa"/>
                  <w:shd w:val="clear" w:color="auto" w:fill="auto"/>
                  <w:vAlign w:val="center"/>
                </w:tcPr>
                <w:p w14:paraId="74DE7CD1"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kHz</w:t>
                  </w:r>
                </w:p>
              </w:tc>
              <w:tc>
                <w:tcPr>
                  <w:tcW w:w="4271" w:type="dxa"/>
                  <w:shd w:val="clear" w:color="auto" w:fill="auto"/>
                  <w:vAlign w:val="center"/>
                </w:tcPr>
                <w:p w14:paraId="16676566"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30</w:t>
                  </w:r>
                </w:p>
              </w:tc>
            </w:tr>
            <w:tr w:rsidR="00F7177C" w:rsidRPr="004334FE" w14:paraId="4E5BAF7B" w14:textId="77777777" w:rsidTr="00F06DFD">
              <w:tc>
                <w:tcPr>
                  <w:tcW w:w="4405" w:type="dxa"/>
                  <w:gridSpan w:val="2"/>
                  <w:shd w:val="clear" w:color="auto" w:fill="auto"/>
                  <w:vAlign w:val="center"/>
                </w:tcPr>
                <w:p w14:paraId="65C8F12D"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Active DL BWP index</w:t>
                  </w:r>
                </w:p>
              </w:tc>
              <w:tc>
                <w:tcPr>
                  <w:tcW w:w="720" w:type="dxa"/>
                  <w:shd w:val="clear" w:color="auto" w:fill="auto"/>
                  <w:vAlign w:val="center"/>
                </w:tcPr>
                <w:p w14:paraId="68D93DE9"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129096E" w14:textId="77777777" w:rsidR="00F7177C" w:rsidRPr="004334FE" w:rsidRDefault="00F7177C" w:rsidP="00F06DFD">
                  <w:pPr>
                    <w:keepNext/>
                    <w:keepLines/>
                    <w:spacing w:after="0"/>
                    <w:jc w:val="center"/>
                    <w:rPr>
                      <w:rFonts w:asciiTheme="minorHAnsi" w:eastAsia="Times New Roman" w:hAnsiTheme="minorHAnsi" w:cstheme="minorHAnsi"/>
                      <w:lang w:eastAsia="zh-CN"/>
                    </w:rPr>
                  </w:pPr>
                  <w:r w:rsidRPr="004334FE">
                    <w:rPr>
                      <w:rFonts w:asciiTheme="minorHAnsi" w:eastAsia="Times New Roman" w:hAnsiTheme="minorHAnsi" w:cstheme="minorHAnsi"/>
                    </w:rPr>
                    <w:t>1</w:t>
                  </w:r>
                </w:p>
              </w:tc>
            </w:tr>
            <w:tr w:rsidR="00F7177C" w:rsidRPr="004334FE" w14:paraId="153AAD1C" w14:textId="77777777" w:rsidTr="00F06DFD">
              <w:tc>
                <w:tcPr>
                  <w:tcW w:w="4405" w:type="dxa"/>
                  <w:gridSpan w:val="2"/>
                  <w:shd w:val="clear" w:color="auto" w:fill="auto"/>
                  <w:vAlign w:val="center"/>
                </w:tcPr>
                <w:p w14:paraId="2E67D887"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 xml:space="preserve">Slot Pattern </w:t>
                  </w:r>
                </w:p>
              </w:tc>
              <w:tc>
                <w:tcPr>
                  <w:tcW w:w="720" w:type="dxa"/>
                  <w:shd w:val="clear" w:color="auto" w:fill="auto"/>
                  <w:vAlign w:val="center"/>
                </w:tcPr>
                <w:p w14:paraId="60EA7A86"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1E6B4B76"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DDSU, S=10D2G2U</w:t>
                  </w:r>
                </w:p>
              </w:tc>
            </w:tr>
            <w:tr w:rsidR="00F7177C" w:rsidRPr="004334FE" w14:paraId="33C0847A" w14:textId="77777777" w:rsidTr="00F06DFD">
              <w:tc>
                <w:tcPr>
                  <w:tcW w:w="4405" w:type="dxa"/>
                  <w:gridSpan w:val="2"/>
                  <w:shd w:val="clear" w:color="auto" w:fill="auto"/>
                  <w:vAlign w:val="center"/>
                </w:tcPr>
                <w:p w14:paraId="070FCA57"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LBT failure probability</w:t>
                  </w:r>
                </w:p>
              </w:tc>
              <w:tc>
                <w:tcPr>
                  <w:tcW w:w="720" w:type="dxa"/>
                  <w:shd w:val="clear" w:color="auto" w:fill="auto"/>
                  <w:vAlign w:val="center"/>
                </w:tcPr>
                <w:p w14:paraId="03D223CE"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FB45228"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0.5</w:t>
                  </w:r>
                </w:p>
              </w:tc>
            </w:tr>
            <w:tr w:rsidR="00F7177C" w:rsidRPr="004334FE" w14:paraId="3EAC9737" w14:textId="77777777" w:rsidTr="00F06DFD">
              <w:tc>
                <w:tcPr>
                  <w:tcW w:w="1345" w:type="dxa"/>
                  <w:vMerge w:val="restart"/>
                  <w:shd w:val="clear" w:color="auto" w:fill="auto"/>
                  <w:vAlign w:val="center"/>
                </w:tcPr>
                <w:p w14:paraId="7BA6FBC8"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Common serving cell parameters</w:t>
                  </w:r>
                </w:p>
              </w:tc>
              <w:tc>
                <w:tcPr>
                  <w:tcW w:w="3060" w:type="dxa"/>
                  <w:shd w:val="clear" w:color="auto" w:fill="auto"/>
                  <w:vAlign w:val="center"/>
                </w:tcPr>
                <w:p w14:paraId="50162217"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Physical Cell ID</w:t>
                  </w:r>
                </w:p>
              </w:tc>
              <w:tc>
                <w:tcPr>
                  <w:tcW w:w="720" w:type="dxa"/>
                  <w:shd w:val="clear" w:color="auto" w:fill="auto"/>
                  <w:vAlign w:val="center"/>
                </w:tcPr>
                <w:p w14:paraId="7C269EB3"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0A32AC4"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0</w:t>
                  </w:r>
                </w:p>
              </w:tc>
            </w:tr>
            <w:tr w:rsidR="00F7177C" w:rsidRPr="004334FE" w14:paraId="333FE229" w14:textId="77777777" w:rsidTr="00F06DFD">
              <w:tc>
                <w:tcPr>
                  <w:tcW w:w="1345" w:type="dxa"/>
                  <w:vMerge/>
                  <w:shd w:val="clear" w:color="auto" w:fill="auto"/>
                  <w:vAlign w:val="center"/>
                </w:tcPr>
                <w:p w14:paraId="7E31F61D"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5DBBAE45"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SSB position in burst</w:t>
                  </w:r>
                </w:p>
              </w:tc>
              <w:tc>
                <w:tcPr>
                  <w:tcW w:w="720" w:type="dxa"/>
                  <w:shd w:val="clear" w:color="auto" w:fill="auto"/>
                  <w:vAlign w:val="center"/>
                </w:tcPr>
                <w:p w14:paraId="0419711A"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F14925D"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The first SSB</w:t>
                  </w:r>
                </w:p>
              </w:tc>
            </w:tr>
            <w:tr w:rsidR="00F7177C" w:rsidRPr="004334FE" w14:paraId="031B13FC" w14:textId="77777777" w:rsidTr="00F06DFD">
              <w:tc>
                <w:tcPr>
                  <w:tcW w:w="1345" w:type="dxa"/>
                  <w:vMerge/>
                  <w:shd w:val="clear" w:color="auto" w:fill="auto"/>
                  <w:vAlign w:val="center"/>
                </w:tcPr>
                <w:p w14:paraId="34D419B5"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7EB144A"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SSB Q factor</w:t>
                  </w:r>
                </w:p>
              </w:tc>
              <w:tc>
                <w:tcPr>
                  <w:tcW w:w="720" w:type="dxa"/>
                  <w:shd w:val="clear" w:color="auto" w:fill="auto"/>
                  <w:vAlign w:val="center"/>
                </w:tcPr>
                <w:p w14:paraId="20762510"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F78A9E8"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8</w:t>
                  </w:r>
                </w:p>
              </w:tc>
            </w:tr>
            <w:tr w:rsidR="00F7177C" w:rsidRPr="004334FE" w14:paraId="720C6729" w14:textId="77777777" w:rsidTr="00F06DFD">
              <w:tc>
                <w:tcPr>
                  <w:tcW w:w="1345" w:type="dxa"/>
                  <w:vMerge w:val="restart"/>
                  <w:shd w:val="clear" w:color="auto" w:fill="auto"/>
                  <w:vAlign w:val="center"/>
                </w:tcPr>
                <w:p w14:paraId="40DA50D6"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PDSCH configuration</w:t>
                  </w:r>
                </w:p>
              </w:tc>
              <w:tc>
                <w:tcPr>
                  <w:tcW w:w="3060" w:type="dxa"/>
                  <w:shd w:val="clear" w:color="auto" w:fill="auto"/>
                  <w:vAlign w:val="center"/>
                </w:tcPr>
                <w:p w14:paraId="125BF49E"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Mapping type</w:t>
                  </w:r>
                </w:p>
              </w:tc>
              <w:tc>
                <w:tcPr>
                  <w:tcW w:w="720" w:type="dxa"/>
                  <w:shd w:val="clear" w:color="auto" w:fill="auto"/>
                  <w:vAlign w:val="center"/>
                </w:tcPr>
                <w:p w14:paraId="6CC417D4"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9D31654"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Type A</w:t>
                  </w:r>
                </w:p>
              </w:tc>
            </w:tr>
            <w:tr w:rsidR="00F7177C" w:rsidRPr="004334FE" w14:paraId="11027CA4" w14:textId="77777777" w:rsidTr="00F06DFD">
              <w:tc>
                <w:tcPr>
                  <w:tcW w:w="1345" w:type="dxa"/>
                  <w:vMerge/>
                  <w:shd w:val="clear" w:color="auto" w:fill="auto"/>
                  <w:vAlign w:val="center"/>
                </w:tcPr>
                <w:p w14:paraId="60DE7725"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518DABF8"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k0</w:t>
                  </w:r>
                </w:p>
              </w:tc>
              <w:tc>
                <w:tcPr>
                  <w:tcW w:w="720" w:type="dxa"/>
                  <w:shd w:val="clear" w:color="auto" w:fill="auto"/>
                  <w:vAlign w:val="center"/>
                </w:tcPr>
                <w:p w14:paraId="430B27A7"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1DFD145A"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0</w:t>
                  </w:r>
                </w:p>
              </w:tc>
            </w:tr>
            <w:tr w:rsidR="00F7177C" w:rsidRPr="004334FE" w14:paraId="00FD5A2C" w14:textId="77777777" w:rsidTr="00F06DFD">
              <w:tc>
                <w:tcPr>
                  <w:tcW w:w="1345" w:type="dxa"/>
                  <w:vMerge/>
                  <w:shd w:val="clear" w:color="auto" w:fill="auto"/>
                  <w:vAlign w:val="center"/>
                </w:tcPr>
                <w:p w14:paraId="27745F0B"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366EFD11"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 xml:space="preserve">Starting symbol (S) </w:t>
                  </w:r>
                </w:p>
              </w:tc>
              <w:tc>
                <w:tcPr>
                  <w:tcW w:w="720" w:type="dxa"/>
                  <w:shd w:val="clear" w:color="auto" w:fill="auto"/>
                  <w:vAlign w:val="center"/>
                </w:tcPr>
                <w:p w14:paraId="5AEF475F"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891EB51"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2</w:t>
                  </w:r>
                </w:p>
              </w:tc>
            </w:tr>
            <w:tr w:rsidR="00F7177C" w:rsidRPr="004334FE" w14:paraId="05EC0CDD" w14:textId="77777777" w:rsidTr="00F06DFD">
              <w:tc>
                <w:tcPr>
                  <w:tcW w:w="1345" w:type="dxa"/>
                  <w:vMerge/>
                  <w:shd w:val="clear" w:color="auto" w:fill="auto"/>
                  <w:vAlign w:val="center"/>
                </w:tcPr>
                <w:p w14:paraId="1278F200"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4E89D54"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Length (L)</w:t>
                  </w:r>
                </w:p>
              </w:tc>
              <w:tc>
                <w:tcPr>
                  <w:tcW w:w="720" w:type="dxa"/>
                  <w:shd w:val="clear" w:color="auto" w:fill="auto"/>
                  <w:vAlign w:val="center"/>
                </w:tcPr>
                <w:p w14:paraId="2AE86EC1"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1EDABFE"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According to DL Transmission Model</w:t>
                  </w:r>
                </w:p>
              </w:tc>
            </w:tr>
            <w:tr w:rsidR="00F7177C" w:rsidRPr="004334FE" w14:paraId="6240C22C" w14:textId="77777777" w:rsidTr="00F06DFD">
              <w:tc>
                <w:tcPr>
                  <w:tcW w:w="1345" w:type="dxa"/>
                  <w:vMerge/>
                  <w:shd w:val="clear" w:color="auto" w:fill="auto"/>
                  <w:vAlign w:val="center"/>
                </w:tcPr>
                <w:p w14:paraId="4BB628BE"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645CC2E"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PDSCH aggregation factor</w:t>
                  </w:r>
                </w:p>
              </w:tc>
              <w:tc>
                <w:tcPr>
                  <w:tcW w:w="720" w:type="dxa"/>
                  <w:shd w:val="clear" w:color="auto" w:fill="auto"/>
                  <w:vAlign w:val="center"/>
                </w:tcPr>
                <w:p w14:paraId="5EB6BB4E"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33C7AD3"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1</w:t>
                  </w:r>
                </w:p>
              </w:tc>
            </w:tr>
            <w:tr w:rsidR="00F7177C" w:rsidRPr="004334FE" w14:paraId="2358F10A" w14:textId="77777777" w:rsidTr="00F06DFD">
              <w:tc>
                <w:tcPr>
                  <w:tcW w:w="1345" w:type="dxa"/>
                  <w:vMerge/>
                  <w:shd w:val="clear" w:color="auto" w:fill="auto"/>
                  <w:vAlign w:val="center"/>
                </w:tcPr>
                <w:p w14:paraId="696603CC"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9ACA5F2"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PRB bundling type</w:t>
                  </w:r>
                </w:p>
              </w:tc>
              <w:tc>
                <w:tcPr>
                  <w:tcW w:w="720" w:type="dxa"/>
                  <w:shd w:val="clear" w:color="auto" w:fill="auto"/>
                  <w:vAlign w:val="center"/>
                </w:tcPr>
                <w:p w14:paraId="3F66D98E"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7B4EF9B"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Static</w:t>
                  </w:r>
                </w:p>
              </w:tc>
            </w:tr>
            <w:tr w:rsidR="00F7177C" w:rsidRPr="004334FE" w14:paraId="76F85AE8" w14:textId="77777777" w:rsidTr="00F06DFD">
              <w:tc>
                <w:tcPr>
                  <w:tcW w:w="1345" w:type="dxa"/>
                  <w:vMerge/>
                  <w:shd w:val="clear" w:color="auto" w:fill="auto"/>
                  <w:vAlign w:val="center"/>
                </w:tcPr>
                <w:p w14:paraId="2623DD68" w14:textId="77777777" w:rsidR="00F7177C" w:rsidRPr="004334F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48F1B147"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PRB bundling size</w:t>
                  </w:r>
                </w:p>
              </w:tc>
              <w:tc>
                <w:tcPr>
                  <w:tcW w:w="720" w:type="dxa"/>
                  <w:shd w:val="clear" w:color="auto" w:fill="auto"/>
                  <w:vAlign w:val="center"/>
                </w:tcPr>
                <w:p w14:paraId="7B2ACA1B"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3985B6E"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lang w:eastAsia="zh-CN"/>
                    </w:rPr>
                    <w:t>2</w:t>
                  </w:r>
                </w:p>
              </w:tc>
            </w:tr>
            <w:tr w:rsidR="00F7177C" w:rsidRPr="004334FE" w14:paraId="2D91B34A" w14:textId="77777777" w:rsidTr="00F06DFD">
              <w:tc>
                <w:tcPr>
                  <w:tcW w:w="1345" w:type="dxa"/>
                  <w:vMerge/>
                  <w:shd w:val="clear" w:color="auto" w:fill="auto"/>
                  <w:vAlign w:val="center"/>
                </w:tcPr>
                <w:p w14:paraId="30C46F37" w14:textId="77777777" w:rsidR="00F7177C" w:rsidRPr="004334F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AEB7169"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Resource allocation type</w:t>
                  </w:r>
                </w:p>
              </w:tc>
              <w:tc>
                <w:tcPr>
                  <w:tcW w:w="720" w:type="dxa"/>
                  <w:shd w:val="clear" w:color="auto" w:fill="auto"/>
                  <w:vAlign w:val="center"/>
                </w:tcPr>
                <w:p w14:paraId="356AC095"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B6ADC49"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Type 0</w:t>
                  </w:r>
                </w:p>
              </w:tc>
            </w:tr>
            <w:tr w:rsidR="00F7177C" w:rsidRPr="004334FE" w14:paraId="4554A103" w14:textId="77777777" w:rsidTr="00F06DFD">
              <w:tc>
                <w:tcPr>
                  <w:tcW w:w="1345" w:type="dxa"/>
                  <w:vMerge/>
                  <w:shd w:val="clear" w:color="auto" w:fill="auto"/>
                  <w:vAlign w:val="center"/>
                </w:tcPr>
                <w:p w14:paraId="4997DE65" w14:textId="77777777" w:rsidR="00F7177C" w:rsidRPr="004334F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623BB197"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RBG size</w:t>
                  </w:r>
                </w:p>
              </w:tc>
              <w:tc>
                <w:tcPr>
                  <w:tcW w:w="720" w:type="dxa"/>
                  <w:shd w:val="clear" w:color="auto" w:fill="auto"/>
                  <w:vAlign w:val="center"/>
                </w:tcPr>
                <w:p w14:paraId="2718D316"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E66B5AD"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lang w:eastAsia="zh-CN"/>
                    </w:rPr>
                    <w:t>Config2</w:t>
                  </w:r>
                </w:p>
              </w:tc>
            </w:tr>
            <w:tr w:rsidR="00F7177C" w:rsidRPr="004334FE" w14:paraId="278AE090" w14:textId="77777777" w:rsidTr="00F06DFD">
              <w:tc>
                <w:tcPr>
                  <w:tcW w:w="1345" w:type="dxa"/>
                  <w:vMerge/>
                  <w:shd w:val="clear" w:color="auto" w:fill="auto"/>
                  <w:vAlign w:val="center"/>
                </w:tcPr>
                <w:p w14:paraId="5AB1D0F9" w14:textId="77777777" w:rsidR="00F7177C" w:rsidRPr="004334F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2AAB4F9"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lang w:eastAsia="ja-JP"/>
                    </w:rPr>
                    <w:t>VRB-to-PRB mapping type</w:t>
                  </w:r>
                </w:p>
              </w:tc>
              <w:tc>
                <w:tcPr>
                  <w:tcW w:w="720" w:type="dxa"/>
                  <w:shd w:val="clear" w:color="auto" w:fill="auto"/>
                  <w:vAlign w:val="center"/>
                </w:tcPr>
                <w:p w14:paraId="19EDB077"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E979062"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Non-interleaved</w:t>
                  </w:r>
                </w:p>
              </w:tc>
            </w:tr>
            <w:tr w:rsidR="00F7177C" w:rsidRPr="004334FE" w14:paraId="4A5712BB" w14:textId="77777777" w:rsidTr="00F06DFD">
              <w:tc>
                <w:tcPr>
                  <w:tcW w:w="1345" w:type="dxa"/>
                  <w:vMerge/>
                  <w:shd w:val="clear" w:color="auto" w:fill="auto"/>
                  <w:vAlign w:val="center"/>
                </w:tcPr>
                <w:p w14:paraId="15D5A971"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0D1FF36"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lang w:eastAsia="ja-JP"/>
                    </w:rPr>
                    <w:t>VRB-to-PRB mapping interleave</w:t>
                  </w:r>
                  <w:r w:rsidRPr="004334FE">
                    <w:rPr>
                      <w:rFonts w:asciiTheme="minorHAnsi" w:eastAsia="Times New Roman" w:hAnsiTheme="minorHAnsi" w:cstheme="minorHAnsi"/>
                      <w:lang w:val="en-US" w:eastAsia="ja-JP"/>
                    </w:rPr>
                    <w:t>r</w:t>
                  </w:r>
                  <w:r w:rsidRPr="004334FE">
                    <w:rPr>
                      <w:rFonts w:asciiTheme="minorHAnsi" w:eastAsia="Times New Roman" w:hAnsiTheme="minorHAnsi" w:cstheme="minorHAnsi"/>
                      <w:lang w:eastAsia="ja-JP"/>
                    </w:rPr>
                    <w:t xml:space="preserve"> bundle size</w:t>
                  </w:r>
                </w:p>
              </w:tc>
              <w:tc>
                <w:tcPr>
                  <w:tcW w:w="720" w:type="dxa"/>
                  <w:shd w:val="clear" w:color="auto" w:fill="auto"/>
                  <w:vAlign w:val="center"/>
                </w:tcPr>
                <w:p w14:paraId="53388612"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A7C3702"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N/A</w:t>
                  </w:r>
                </w:p>
              </w:tc>
            </w:tr>
            <w:tr w:rsidR="00F7177C" w:rsidRPr="004334FE" w14:paraId="4F22C4C4" w14:textId="77777777" w:rsidTr="00F06DFD">
              <w:tc>
                <w:tcPr>
                  <w:tcW w:w="1345" w:type="dxa"/>
                  <w:vMerge w:val="restart"/>
                  <w:shd w:val="clear" w:color="auto" w:fill="auto"/>
                  <w:vAlign w:val="center"/>
                </w:tcPr>
                <w:p w14:paraId="097662F5"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PDSCH DMRS configuration</w:t>
                  </w:r>
                </w:p>
              </w:tc>
              <w:tc>
                <w:tcPr>
                  <w:tcW w:w="3060" w:type="dxa"/>
                  <w:shd w:val="clear" w:color="auto" w:fill="auto"/>
                  <w:vAlign w:val="center"/>
                </w:tcPr>
                <w:p w14:paraId="1DBF0E5F"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DMRS Type</w:t>
                  </w:r>
                </w:p>
              </w:tc>
              <w:tc>
                <w:tcPr>
                  <w:tcW w:w="720" w:type="dxa"/>
                  <w:shd w:val="clear" w:color="auto" w:fill="auto"/>
                  <w:vAlign w:val="center"/>
                </w:tcPr>
                <w:p w14:paraId="45972349"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2317A04"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Type 1</w:t>
                  </w:r>
                </w:p>
              </w:tc>
            </w:tr>
            <w:tr w:rsidR="00F7177C" w:rsidRPr="004334FE" w14:paraId="529DDB18" w14:textId="77777777" w:rsidTr="00F06DFD">
              <w:tc>
                <w:tcPr>
                  <w:tcW w:w="1345" w:type="dxa"/>
                  <w:vMerge/>
                  <w:shd w:val="clear" w:color="auto" w:fill="auto"/>
                  <w:vAlign w:val="center"/>
                </w:tcPr>
                <w:p w14:paraId="03E380D4"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9D1EE87"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Number of additional DMRS</w:t>
                  </w:r>
                </w:p>
              </w:tc>
              <w:tc>
                <w:tcPr>
                  <w:tcW w:w="720" w:type="dxa"/>
                  <w:shd w:val="clear" w:color="auto" w:fill="auto"/>
                  <w:vAlign w:val="center"/>
                </w:tcPr>
                <w:p w14:paraId="15B87CA6"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192AA58"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1</w:t>
                  </w:r>
                </w:p>
              </w:tc>
            </w:tr>
            <w:tr w:rsidR="00F7177C" w:rsidRPr="004334FE" w14:paraId="024CF88F" w14:textId="77777777" w:rsidTr="00F06DFD">
              <w:tc>
                <w:tcPr>
                  <w:tcW w:w="1345" w:type="dxa"/>
                  <w:vMerge/>
                  <w:shd w:val="clear" w:color="auto" w:fill="auto"/>
                  <w:vAlign w:val="center"/>
                </w:tcPr>
                <w:p w14:paraId="0CEAFB7E" w14:textId="77777777" w:rsidR="00F7177C" w:rsidRPr="004334F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DBEC719" w14:textId="77777777" w:rsidR="00F7177C" w:rsidRPr="004334FE" w:rsidRDefault="00F7177C"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Maximum number of OFDM symbols for DL front loaded DMRS</w:t>
                  </w:r>
                </w:p>
              </w:tc>
              <w:tc>
                <w:tcPr>
                  <w:tcW w:w="720" w:type="dxa"/>
                  <w:shd w:val="clear" w:color="auto" w:fill="auto"/>
                  <w:vAlign w:val="center"/>
                </w:tcPr>
                <w:p w14:paraId="0AE8D803"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1B39AF9"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1</w:t>
                  </w:r>
                </w:p>
              </w:tc>
            </w:tr>
            <w:tr w:rsidR="00F7177C" w:rsidRPr="004334FE" w14:paraId="00EC2A09"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3EF8" w14:textId="77777777" w:rsidR="00F7177C" w:rsidRPr="004334FE" w:rsidRDefault="00F7177C" w:rsidP="00F06DFD">
                  <w:pPr>
                    <w:keepNext/>
                    <w:keepLines/>
                    <w:spacing w:after="0"/>
                    <w:rPr>
                      <w:rFonts w:asciiTheme="minorHAnsi" w:eastAsia="Times New Roman" w:hAnsiTheme="minorHAnsi" w:cstheme="minorHAnsi"/>
                      <w:lang w:val="en-US"/>
                    </w:rPr>
                  </w:pPr>
                  <w:r w:rsidRPr="004334FE">
                    <w:rPr>
                      <w:rFonts w:asciiTheme="minorHAnsi" w:eastAsia="Times New Roman" w:hAnsiTheme="minorHAnsi" w:cstheme="minorHAnsi"/>
                      <w:lang w:val="en-US"/>
                    </w:rPr>
                    <w:t>Number of HARQ Processes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492B4"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5D3CCF5E"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8</w:t>
                  </w:r>
                </w:p>
              </w:tc>
            </w:tr>
            <w:tr w:rsidR="00F7177C" w:rsidRPr="004334FE" w14:paraId="6A1D4AF6"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496C" w14:textId="77777777" w:rsidR="00F7177C" w:rsidRPr="004334FE" w:rsidRDefault="00F7177C" w:rsidP="00F06DFD">
                  <w:pPr>
                    <w:keepNext/>
                    <w:keepLines/>
                    <w:spacing w:after="0"/>
                    <w:rPr>
                      <w:rFonts w:asciiTheme="minorHAnsi" w:eastAsia="Times New Roman" w:hAnsiTheme="minorHAnsi" w:cstheme="minorHAnsi"/>
                      <w:lang w:val="en-US"/>
                    </w:rPr>
                  </w:pPr>
                  <w:r w:rsidRPr="004334FE">
                    <w:rPr>
                      <w:rFonts w:asciiTheme="minorHAnsi" w:eastAsia="Times New Roman" w:hAnsiTheme="minorHAnsi" w:cstheme="minorHAnsi"/>
                      <w:lang w:val="en-US"/>
                    </w:rPr>
                    <w:t>Test metric</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AEB03D" w14:textId="77777777" w:rsidR="00F7177C" w:rsidRPr="004334FE" w:rsidRDefault="00F7177C"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3EAC1137" w14:textId="77777777" w:rsidR="00F7177C" w:rsidRPr="004334FE" w:rsidRDefault="00F7177C"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70% throughput</w:t>
                  </w:r>
                </w:p>
              </w:tc>
            </w:tr>
          </w:tbl>
          <w:p w14:paraId="00D1B35C" w14:textId="77777777" w:rsidR="00F7177C" w:rsidRPr="004334FE" w:rsidRDefault="00F7177C" w:rsidP="00F06DFD">
            <w:pPr>
              <w:tabs>
                <w:tab w:val="left" w:pos="4560"/>
              </w:tabs>
              <w:spacing w:before="120" w:after="120"/>
              <w:rPr>
                <w:rFonts w:asciiTheme="minorHAnsi" w:hAnsiTheme="minorHAnsi" w:cstheme="minorHAnsi"/>
              </w:rPr>
            </w:pPr>
          </w:p>
        </w:tc>
      </w:tr>
      <w:tr w:rsidR="00F7177C" w:rsidRPr="004334FE" w14:paraId="01CB8A6C" w14:textId="77777777" w:rsidTr="00F06DFD">
        <w:trPr>
          <w:trHeight w:val="468"/>
        </w:trPr>
        <w:tc>
          <w:tcPr>
            <w:tcW w:w="1598" w:type="dxa"/>
          </w:tcPr>
          <w:p w14:paraId="660B545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lastRenderedPageBreak/>
              <w:t>R4-2101264</w:t>
            </w:r>
          </w:p>
        </w:tc>
        <w:tc>
          <w:tcPr>
            <w:tcW w:w="1414" w:type="dxa"/>
          </w:tcPr>
          <w:p w14:paraId="5BAF03E7"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Intel</w:t>
            </w:r>
          </w:p>
        </w:tc>
        <w:tc>
          <w:tcPr>
            <w:tcW w:w="6619" w:type="dxa"/>
          </w:tcPr>
          <w:p w14:paraId="64358DE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 We propose to define CCA period (or Fixed DL transmission duration in the agreed downlink transmission model) equal to 10ms</w:t>
            </w:r>
          </w:p>
          <w:p w14:paraId="7592DB91"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2: For the DL burst duration we propose to select the number of slots randomly from a given set S1 - {1,6,10,16} slots.</w:t>
            </w:r>
          </w:p>
          <w:p w14:paraId="1DFE5066"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3: We propose to reconsider agreement for DRS duration window and to change it to 0.5ms (1 slot)</w:t>
            </w:r>
          </w:p>
          <w:p w14:paraId="405F234F"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4: For NR-U demodulation test, the starting position for the first slot is randomly selected from OFDM symbol 0 and OFDM symbol 7 with equal probability. If symbol 0 was selected PDSCH Type-A mapping is used for all slots in the burst. If symbol 7 was selected – PDSCH Type-B mapping with the duration equal to 4 symbols is used for the first slot and, PDSCH Type-A mapping is used for all remaining slots in the burst</w:t>
            </w:r>
          </w:p>
          <w:p w14:paraId="1CDA67C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5: For NR-U demodulation test, define dedicated test to verify typeB-PDSCH-length-r16 capability with corresponding applicability rule.</w:t>
            </w:r>
          </w:p>
        </w:tc>
      </w:tr>
      <w:tr w:rsidR="00F7177C" w:rsidRPr="004334FE" w14:paraId="4BB549E3" w14:textId="77777777" w:rsidTr="00F06DFD">
        <w:trPr>
          <w:trHeight w:val="468"/>
        </w:trPr>
        <w:tc>
          <w:tcPr>
            <w:tcW w:w="1598" w:type="dxa"/>
          </w:tcPr>
          <w:p w14:paraId="7889F7E5"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R4-2101344</w:t>
            </w:r>
          </w:p>
        </w:tc>
        <w:tc>
          <w:tcPr>
            <w:tcW w:w="1414" w:type="dxa"/>
          </w:tcPr>
          <w:p w14:paraId="5FF801E8"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Huawei</w:t>
            </w:r>
          </w:p>
        </w:tc>
        <w:tc>
          <w:tcPr>
            <w:tcW w:w="6619" w:type="dxa"/>
          </w:tcPr>
          <w:p w14:paraId="486DF979"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 Introduce two test cases. One case is only for type A and all UEs should be tested, another is for type B-PDSCH-Rel-16 and only UEs with capability should be tested.</w:t>
            </w:r>
          </w:p>
          <w:p w14:paraId="3E0868C7"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 Proposal 2: For type B test, set {S, L} to {2,12} for slots except last slot of transmission burst and set S to 2, L to random value derived from {4,7,10,12} for last slot of transmission burst</w:t>
            </w:r>
          </w:p>
          <w:p w14:paraId="63A8819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3: Define the performance requirements for bandwidth with 20, 40, 60 and 80 MHz to cover all bandwidth combination specified on band n47</w:t>
            </w:r>
          </w:p>
          <w:p w14:paraId="528176B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4: Do not use DCI Format 2-0;</w:t>
            </w:r>
          </w:p>
        </w:tc>
      </w:tr>
      <w:tr w:rsidR="00F7177C" w:rsidRPr="004334FE" w14:paraId="43B7EFD7" w14:textId="77777777" w:rsidTr="00F06DFD">
        <w:trPr>
          <w:trHeight w:val="468"/>
        </w:trPr>
        <w:tc>
          <w:tcPr>
            <w:tcW w:w="1598" w:type="dxa"/>
          </w:tcPr>
          <w:p w14:paraId="04E074C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R4-2102585</w:t>
            </w:r>
          </w:p>
        </w:tc>
        <w:tc>
          <w:tcPr>
            <w:tcW w:w="1414" w:type="dxa"/>
          </w:tcPr>
          <w:p w14:paraId="31EC3AE0"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Qualcomm</w:t>
            </w:r>
          </w:p>
        </w:tc>
        <w:tc>
          <w:tcPr>
            <w:tcW w:w="6619" w:type="dxa"/>
          </w:tcPr>
          <w:p w14:paraId="4E9B7BA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On the topic of the Downlink Transmission Model:</w:t>
            </w:r>
          </w:p>
          <w:p w14:paraId="3DE31B5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Proposal 1: Define the Downlink Transmission Model with a fixed Downlink Transmission Model Period. </w:t>
            </w:r>
          </w:p>
          <w:p w14:paraId="4C9DC85A"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2: For SCS 30 kHz Performance tests, define a Downlink Transmission Model Period of 2ms, equal to 4 slots.</w:t>
            </w:r>
          </w:p>
          <w:p w14:paraId="5C1C116A" w14:textId="77777777" w:rsidR="00F7177C" w:rsidRPr="004334FE" w:rsidRDefault="00F7177C" w:rsidP="00F06DFD">
            <w:pPr>
              <w:spacing w:before="120" w:after="120"/>
              <w:rPr>
                <w:rFonts w:asciiTheme="minorHAnsi" w:hAnsiTheme="minorHAnsi" w:cstheme="minorHAnsi"/>
              </w:rPr>
            </w:pPr>
          </w:p>
          <w:p w14:paraId="3BD4FEDA"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On the topic of COT Duration:</w:t>
            </w:r>
          </w:p>
          <w:p w14:paraId="7541C7E2"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lastRenderedPageBreak/>
              <w:t>Observation : The current agreed DRS Duration is 1ms, thus limiting the minimum number of slots in COT duration to 2.</w:t>
            </w:r>
          </w:p>
          <w:p w14:paraId="779E2F5F"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3: For the Downlink Transmission Model, define a random COT duration uniformly distributed, lower bounded by the DRS Duration Parameter, and upper bounded by the Maximum COT duration Parameter.</w:t>
            </w:r>
          </w:p>
          <w:p w14:paraId="0A8C3C89"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4: For SCS 30 kHz Performance tests, define a random COT duration uniformly distributed in {2,3,4} slots.</w:t>
            </w:r>
          </w:p>
          <w:p w14:paraId="40FB1256"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Observation : If the COT duration equals the maximum COT duration, the maximum PDSCH allocation length in the last slot of the COT has to accommodate for Guard Symbols, UL Symbols and Idle Time.</w:t>
            </w:r>
          </w:p>
          <w:p w14:paraId="7AFB3A6A"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5: For the Downlink Transmission Model, define a random length of the PDSCH allocation in the last Slot of the COT. If the COT Duration equals Maximum COT Duration in number of slots, the maximum duration of the PDSCH allocation in the last slot must be reduced to fit the Guard Symbols, UL Symbols and Idle Time.</w:t>
            </w:r>
          </w:p>
          <w:p w14:paraId="12FCF829"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6: For SCS 30 kHz Performance tests, define the random duration of the PDSCH allocation in the last slot of the COT to be uniformly distributed between [3, 12] if COT &lt; Maximum COT, and to be uniformly distributed between [3, 5] if COT = Maximum COT.</w:t>
            </w:r>
          </w:p>
          <w:p w14:paraId="0DC8F5EB" w14:textId="77777777" w:rsidR="00F7177C" w:rsidRPr="004334FE" w:rsidRDefault="00F7177C" w:rsidP="00F06DFD">
            <w:pPr>
              <w:spacing w:before="120" w:after="120"/>
              <w:rPr>
                <w:rFonts w:asciiTheme="minorHAnsi" w:hAnsiTheme="minorHAnsi" w:cstheme="minorHAnsi"/>
              </w:rPr>
            </w:pPr>
          </w:p>
          <w:p w14:paraId="718EF49C"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On the topic of LBT Failure probabilities:</w:t>
            </w:r>
          </w:p>
          <w:p w14:paraId="144B0660"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7: Use different LBT Failure probabilities for Scenario A and C, to reflect different deployment scenarios and diversify the tests introduced.</w:t>
            </w:r>
          </w:p>
          <w:p w14:paraId="1D40548A"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8: Use LBT Failure probabilities of 20% for Scenario A and of 1% for Scenario C.</w:t>
            </w:r>
          </w:p>
          <w:p w14:paraId="47F7E66F" w14:textId="77777777" w:rsidR="00F7177C" w:rsidRPr="004334FE" w:rsidRDefault="00F7177C" w:rsidP="00F06DFD">
            <w:pPr>
              <w:spacing w:before="120" w:after="120"/>
              <w:rPr>
                <w:rFonts w:asciiTheme="minorHAnsi" w:hAnsiTheme="minorHAnsi" w:cstheme="minorHAnsi"/>
              </w:rPr>
            </w:pPr>
          </w:p>
          <w:p w14:paraId="0C5001ED"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On the topic of PDSCH Performance test scope:</w:t>
            </w:r>
          </w:p>
          <w:p w14:paraId="74668D27"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Observation: With the agreed LBT model, in some cases scheduled periodic CSI-RS Transmission </w:t>
            </w:r>
            <w:proofErr w:type="spellStart"/>
            <w:r w:rsidRPr="004334FE">
              <w:rPr>
                <w:rFonts w:asciiTheme="minorHAnsi" w:hAnsiTheme="minorHAnsi" w:cstheme="minorHAnsi"/>
              </w:rPr>
              <w:t>can not</w:t>
            </w:r>
            <w:proofErr w:type="spellEnd"/>
            <w:r w:rsidRPr="004334FE">
              <w:rPr>
                <w:rFonts w:asciiTheme="minorHAnsi" w:hAnsiTheme="minorHAnsi" w:cstheme="minorHAnsi"/>
              </w:rPr>
              <w:t xml:space="preserve"> be transmitted due to LBT failure.</w:t>
            </w:r>
          </w:p>
          <w:p w14:paraId="1D4209E1"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Observation: Defining a test based on the assumption on DCI 2-0 support is expected to cover only a limited set of UEs.</w:t>
            </w:r>
          </w:p>
          <w:p w14:paraId="0981C832"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Observation: UEs that do not support DCI 2-0 might support CSI-RS validation based on the optional capability using RRC Parameter ‘</w:t>
            </w:r>
            <w:proofErr w:type="spellStart"/>
            <w:r w:rsidRPr="004334FE">
              <w:rPr>
                <w:rFonts w:asciiTheme="minorHAnsi" w:hAnsiTheme="minorHAnsi" w:cstheme="minorHAnsi"/>
              </w:rPr>
              <w:t>csi</w:t>
            </w:r>
            <w:proofErr w:type="spellEnd"/>
            <w:r w:rsidRPr="004334FE">
              <w:rPr>
                <w:rFonts w:asciiTheme="minorHAnsi" w:hAnsiTheme="minorHAnsi" w:cstheme="minorHAnsi"/>
              </w:rPr>
              <w:t>-RS-</w:t>
            </w:r>
            <w:proofErr w:type="spellStart"/>
            <w:r w:rsidRPr="004334FE">
              <w:rPr>
                <w:rFonts w:asciiTheme="minorHAnsi" w:hAnsiTheme="minorHAnsi" w:cstheme="minorHAnsi"/>
              </w:rPr>
              <w:t>ValidationWith</w:t>
            </w:r>
            <w:proofErr w:type="spellEnd"/>
            <w:r w:rsidRPr="004334FE">
              <w:rPr>
                <w:rFonts w:asciiTheme="minorHAnsi" w:hAnsiTheme="minorHAnsi" w:cstheme="minorHAnsi"/>
              </w:rPr>
              <w:t>-DCI’.</w:t>
            </w:r>
          </w:p>
          <w:p w14:paraId="52E9D64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Observation: The performance impact in case of missing instances of CSI-RS with no validation assumption is undetermined.</w:t>
            </w:r>
          </w:p>
          <w:p w14:paraId="6FCDE011"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9: RAN4 to discuss which of the 3 approaches, summarized as {Always TRS, No TRS, UE Validation}, is more appropriate for PDSCH Performance testing of a UE with no optional capabilities support related to periodic CSI-RS transmission validation.</w:t>
            </w:r>
          </w:p>
          <w:p w14:paraId="4819E58F"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lastRenderedPageBreak/>
              <w:t>Proposal 10: If ‘Always TRS’ or ‘No TRS’ are chosen as approaches for the testing of UEs with no dedicated capabilities support related to periodic CSI-RS transmission validation, discuss adding an additional PDSCH Demodulation test for UEs that support ‘</w:t>
            </w:r>
            <w:proofErr w:type="spellStart"/>
            <w:r w:rsidRPr="004334FE">
              <w:rPr>
                <w:rFonts w:asciiTheme="minorHAnsi" w:hAnsiTheme="minorHAnsi" w:cstheme="minorHAnsi"/>
              </w:rPr>
              <w:t>csi</w:t>
            </w:r>
            <w:proofErr w:type="spellEnd"/>
            <w:r w:rsidRPr="004334FE">
              <w:rPr>
                <w:rFonts w:asciiTheme="minorHAnsi" w:hAnsiTheme="minorHAnsi" w:cstheme="minorHAnsi"/>
              </w:rPr>
              <w:t>-RS-</w:t>
            </w:r>
            <w:proofErr w:type="spellStart"/>
            <w:r w:rsidRPr="004334FE">
              <w:rPr>
                <w:rFonts w:asciiTheme="minorHAnsi" w:hAnsiTheme="minorHAnsi" w:cstheme="minorHAnsi"/>
              </w:rPr>
              <w:t>ValidationWith</w:t>
            </w:r>
            <w:proofErr w:type="spellEnd"/>
            <w:r w:rsidRPr="004334FE">
              <w:rPr>
                <w:rFonts w:asciiTheme="minorHAnsi" w:hAnsiTheme="minorHAnsi" w:cstheme="minorHAnsi"/>
              </w:rPr>
              <w:t>-DCI’, with the LBT Model as discussed and including scheduling of periodic TRS.</w:t>
            </w:r>
          </w:p>
          <w:p w14:paraId="248882A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11: With lower priority, discuss additional PDSCH Demodulation tests with DCI 2-0, for UEs that support this capability.</w:t>
            </w:r>
          </w:p>
          <w:p w14:paraId="240A1DFC" w14:textId="77777777" w:rsidR="00F7177C" w:rsidRPr="004334FE" w:rsidRDefault="00F7177C" w:rsidP="00F06DFD">
            <w:pPr>
              <w:spacing w:before="120" w:after="120"/>
              <w:rPr>
                <w:rFonts w:asciiTheme="minorHAnsi" w:hAnsiTheme="minorHAnsi" w:cstheme="minorHAnsi"/>
              </w:rPr>
            </w:pPr>
          </w:p>
          <w:p w14:paraId="332D1F0B"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On the topic of PDSCH Simulation Assumptions:</w:t>
            </w:r>
          </w:p>
          <w:p w14:paraId="650CC24F"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12: Specify PDSCH Requirements using PDSCH Type A.</w:t>
            </w:r>
          </w:p>
          <w:p w14:paraId="35873E52"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13: Specify PDSCH Requirements using PDCCH Allocation in Symbols [0,1] for every slot.</w:t>
            </w:r>
          </w:p>
          <w:p w14:paraId="206E9FAA"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14: Specify PDSCH requirements for UEs with {2, 4} RX, with an applicability condition to test the largest number of supported RX only.</w:t>
            </w:r>
          </w:p>
          <w:p w14:paraId="4EF0085C"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15: Specify PDSCH requirements for UEs with Rank=2.</w:t>
            </w:r>
          </w:p>
          <w:p w14:paraId="697D95D3"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16: Specify PDSCH requirements for Bandwidth {20, 40} MHz, with an applicability condition to test the largest bandwidth supported only.</w:t>
            </w:r>
          </w:p>
          <w:p w14:paraId="11E9A8C8"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17: Specify PDSCH Requirements using MCS 13 (16 QAM, 0.48).</w:t>
            </w:r>
          </w:p>
          <w:p w14:paraId="4BFCAE10"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18: Specify PDSCH Requirements using the channel TDLA30-10 for propagation.</w:t>
            </w:r>
          </w:p>
          <w:p w14:paraId="37AE7880"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19: Specify PDSCH Requirements assuming 6% EVM at the Base Station side.</w:t>
            </w:r>
          </w:p>
          <w:p w14:paraId="3B51946D"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20: Use the parameters in Table 2.2 2: Test Definition for 2 RX, Table 2.2 2: Test Definition for 2 RX, Table 2.2 3: Test Parameters as reference for the simulation assumptions.</w:t>
            </w:r>
          </w:p>
        </w:tc>
      </w:tr>
    </w:tbl>
    <w:p w14:paraId="3F2ECB0C" w14:textId="77777777" w:rsidR="00F7177C" w:rsidRPr="004334FE" w:rsidRDefault="00F7177C" w:rsidP="00F7177C"/>
    <w:p w14:paraId="01306354" w14:textId="77777777" w:rsidR="00F7177C" w:rsidRPr="004334FE" w:rsidRDefault="00F7177C" w:rsidP="00F7177C">
      <w:pPr>
        <w:pStyle w:val="Heading2"/>
      </w:pPr>
      <w:r w:rsidRPr="004334FE">
        <w:rPr>
          <w:rFonts w:hint="eastAsia"/>
        </w:rPr>
        <w:t>Open issues</w:t>
      </w:r>
      <w:r w:rsidRPr="004334FE">
        <w:t xml:space="preserve"> summary</w:t>
      </w:r>
    </w:p>
    <w:p w14:paraId="4CFF2522" w14:textId="54967C23" w:rsidR="003052C6" w:rsidRPr="004334FE" w:rsidRDefault="003052C6" w:rsidP="00D90911">
      <w:pPr>
        <w:pStyle w:val="3GPPNormalText"/>
        <w:ind w:left="0" w:firstLine="0"/>
      </w:pPr>
      <w:r w:rsidRPr="004334FE">
        <w:rPr>
          <w:lang w:val="en-US"/>
        </w:rPr>
        <w:t xml:space="preserve">A few open issues </w:t>
      </w:r>
      <w:r w:rsidR="00C25380" w:rsidRPr="004334FE">
        <w:rPr>
          <w:lang w:val="en-US"/>
        </w:rPr>
        <w:t xml:space="preserve">impact the final number of </w:t>
      </w:r>
      <w:r w:rsidRPr="004334FE">
        <w:rPr>
          <w:lang w:val="en-US"/>
        </w:rPr>
        <w:t>tests to be defined</w:t>
      </w:r>
      <w:r w:rsidR="00D90911" w:rsidRPr="004334FE">
        <w:rPr>
          <w:lang w:val="en-US"/>
        </w:rPr>
        <w:t>, so it would be good to address those in the 1</w:t>
      </w:r>
      <w:r w:rsidR="00D90911" w:rsidRPr="004334FE">
        <w:rPr>
          <w:vertAlign w:val="superscript"/>
          <w:lang w:val="en-US"/>
        </w:rPr>
        <w:t>st</w:t>
      </w:r>
      <w:r w:rsidR="00D90911" w:rsidRPr="004334FE">
        <w:rPr>
          <w:lang w:val="en-US"/>
        </w:rPr>
        <w:t xml:space="preserve"> round</w:t>
      </w:r>
      <w:r w:rsidR="009727E0" w:rsidRPr="004334FE">
        <w:rPr>
          <w:lang w:val="en-US"/>
        </w:rPr>
        <w:t>, in particular the ones related to optional capabilities.</w:t>
      </w:r>
    </w:p>
    <w:p w14:paraId="246323D2" w14:textId="6BF2644F" w:rsidR="00CA5AEB" w:rsidRPr="004334FE" w:rsidRDefault="003052C6" w:rsidP="00CA5AEB">
      <w:pPr>
        <w:pStyle w:val="Heading3"/>
        <w:rPr>
          <w:sz w:val="24"/>
          <w:szCs w:val="16"/>
        </w:rPr>
      </w:pPr>
      <w:r w:rsidRPr="004334FE">
        <w:rPr>
          <w:sz w:val="24"/>
          <w:szCs w:val="16"/>
        </w:rPr>
        <w:t xml:space="preserve">PDSCH </w:t>
      </w:r>
      <w:r w:rsidR="00CA5AEB" w:rsidRPr="004334FE">
        <w:rPr>
          <w:sz w:val="24"/>
          <w:szCs w:val="16"/>
        </w:rPr>
        <w:t>Test Definition</w:t>
      </w:r>
    </w:p>
    <w:p w14:paraId="0A61FC9E" w14:textId="4EBF88ED"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w:t>
      </w:r>
      <w:r w:rsidR="00352AA8" w:rsidRPr="004334FE">
        <w:rPr>
          <w:b/>
          <w:u w:val="single"/>
          <w:lang w:eastAsia="ko-KR"/>
        </w:rPr>
        <w:t>1</w:t>
      </w:r>
      <w:r w:rsidRPr="004334FE">
        <w:rPr>
          <w:b/>
          <w:u w:val="single"/>
          <w:lang w:eastAsia="ko-KR"/>
        </w:rPr>
        <w:t xml:space="preserve">-1: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6C24FE41"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23B010B"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RAN4 to choose between proposed schemes {Always TRS, No TRS or UE Validation} (Qualcomm);</w:t>
      </w:r>
    </w:p>
    <w:p w14:paraId="0CA3DF89"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5C34AC3"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3017D2F6" w14:textId="77777777" w:rsidR="00CA5AEB" w:rsidRPr="004334FE" w:rsidRDefault="00CA5AEB" w:rsidP="00CA5AEB">
      <w:pPr>
        <w:spacing w:after="120"/>
        <w:rPr>
          <w:szCs w:val="24"/>
          <w:lang w:eastAsia="zh-CN"/>
        </w:rPr>
      </w:pPr>
    </w:p>
    <w:p w14:paraId="1D050315" w14:textId="3F92D3D0" w:rsidR="00CA5AEB" w:rsidRPr="004334FE" w:rsidRDefault="00CA5AEB" w:rsidP="00CA5AEB">
      <w:pPr>
        <w:rPr>
          <w:b/>
          <w:u w:val="single"/>
          <w:lang w:eastAsia="ko-KR"/>
        </w:rPr>
      </w:pPr>
      <w:r w:rsidRPr="004334FE">
        <w:rPr>
          <w:b/>
          <w:u w:val="single"/>
          <w:lang w:eastAsia="ko-KR"/>
        </w:rPr>
        <w:lastRenderedPageBreak/>
        <w:t xml:space="preserve">Issue </w:t>
      </w:r>
      <w:r w:rsidR="00352AA8" w:rsidRPr="004334FE">
        <w:rPr>
          <w:b/>
          <w:u w:val="single"/>
          <w:lang w:eastAsia="ko-KR"/>
        </w:rPr>
        <w:t>3</w:t>
      </w:r>
      <w:r w:rsidRPr="004334FE">
        <w:rPr>
          <w:b/>
          <w:u w:val="single"/>
          <w:lang w:eastAsia="ko-KR"/>
        </w:rPr>
        <w:t>-</w:t>
      </w:r>
      <w:r w:rsidR="00352AA8" w:rsidRPr="004334FE">
        <w:rPr>
          <w:b/>
          <w:u w:val="single"/>
          <w:lang w:eastAsia="ko-KR"/>
        </w:rPr>
        <w:t>1</w:t>
      </w:r>
      <w:r w:rsidRPr="004334FE">
        <w:rPr>
          <w:b/>
          <w:u w:val="single"/>
          <w:lang w:eastAsia="ko-KR"/>
        </w:rPr>
        <w:t>-</w:t>
      </w:r>
      <w:r w:rsidR="00352AA8" w:rsidRPr="004334FE">
        <w:rPr>
          <w:b/>
          <w:u w:val="single"/>
          <w:lang w:eastAsia="ko-KR"/>
        </w:rPr>
        <w:t>2</w:t>
      </w:r>
      <w:r w:rsidRPr="004334FE">
        <w:rPr>
          <w:b/>
          <w:u w:val="single"/>
          <w:lang w:eastAsia="ko-KR"/>
        </w:rPr>
        <w:t xml:space="preserve">: Whether to define a requirement based on the optional capability </w:t>
      </w:r>
      <w:r w:rsidRPr="004334FE">
        <w:rPr>
          <w:b/>
          <w:i/>
          <w:iCs/>
          <w:u w:val="single"/>
          <w:lang w:eastAsia="ko-KR"/>
        </w:rPr>
        <w:t>‘</w:t>
      </w:r>
      <w:proofErr w:type="spellStart"/>
      <w:r w:rsidRPr="004334FE">
        <w:rPr>
          <w:b/>
          <w:i/>
          <w:iCs/>
          <w:u w:val="single"/>
          <w:lang w:eastAsia="ko-KR"/>
        </w:rPr>
        <w:t>csi</w:t>
      </w:r>
      <w:proofErr w:type="spellEnd"/>
      <w:r w:rsidRPr="004334FE">
        <w:rPr>
          <w:b/>
          <w:i/>
          <w:iCs/>
          <w:u w:val="single"/>
          <w:lang w:eastAsia="ko-KR"/>
        </w:rPr>
        <w:t>-RS-</w:t>
      </w:r>
      <w:proofErr w:type="spellStart"/>
      <w:r w:rsidRPr="004334FE">
        <w:rPr>
          <w:b/>
          <w:i/>
          <w:iCs/>
          <w:u w:val="single"/>
          <w:lang w:eastAsia="ko-KR"/>
        </w:rPr>
        <w:t>ValidationWith</w:t>
      </w:r>
      <w:proofErr w:type="spellEnd"/>
      <w:r w:rsidRPr="004334FE">
        <w:rPr>
          <w:b/>
          <w:i/>
          <w:iCs/>
          <w:u w:val="single"/>
          <w:lang w:eastAsia="ko-KR"/>
        </w:rPr>
        <w:t>-DCI’:</w:t>
      </w:r>
    </w:p>
    <w:p w14:paraId="6453FCB1"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511F7C2" w14:textId="0612BCEF"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Yes, if Always TRS or No TRS are chosen </w:t>
      </w:r>
      <w:r w:rsidR="00BE7E9E" w:rsidRPr="004334FE">
        <w:rPr>
          <w:rFonts w:eastAsia="SimSun"/>
          <w:szCs w:val="24"/>
          <w:lang w:eastAsia="zh-CN"/>
        </w:rPr>
        <w:t>the</w:t>
      </w:r>
      <w:r w:rsidRPr="004334FE">
        <w:rPr>
          <w:rFonts w:eastAsia="SimSun"/>
          <w:szCs w:val="24"/>
          <w:lang w:eastAsia="zh-CN"/>
        </w:rPr>
        <w:t xml:space="preserve"> Issue </w:t>
      </w:r>
      <w:r w:rsidR="00610EB6" w:rsidRPr="004334FE">
        <w:rPr>
          <w:rFonts w:eastAsia="SimSun"/>
          <w:szCs w:val="24"/>
          <w:lang w:eastAsia="zh-CN"/>
        </w:rPr>
        <w:t xml:space="preserve">3-1-1 </w:t>
      </w:r>
      <w:r w:rsidRPr="004334FE">
        <w:rPr>
          <w:rFonts w:eastAsia="SimSun"/>
          <w:szCs w:val="24"/>
          <w:lang w:eastAsia="zh-CN"/>
        </w:rPr>
        <w:t>(Qualcomm);</w:t>
      </w:r>
    </w:p>
    <w:p w14:paraId="1D5A7EB5"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3BBA631"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40E387BB" w14:textId="77777777" w:rsidR="00CA5AEB" w:rsidRPr="004334FE" w:rsidRDefault="00CA5AEB" w:rsidP="00CA5AEB">
      <w:pPr>
        <w:pStyle w:val="ListParagraph"/>
        <w:overflowPunct/>
        <w:autoSpaceDE/>
        <w:autoSpaceDN/>
        <w:adjustRightInd/>
        <w:spacing w:after="120"/>
        <w:ind w:left="1656" w:firstLineChars="0" w:firstLine="0"/>
        <w:textAlignment w:val="auto"/>
        <w:rPr>
          <w:rFonts w:eastAsia="SimSun"/>
          <w:szCs w:val="24"/>
          <w:lang w:eastAsia="zh-CN"/>
        </w:rPr>
      </w:pPr>
    </w:p>
    <w:p w14:paraId="73DAFA48" w14:textId="40AC13AC"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3-1</w:t>
      </w:r>
      <w:r w:rsidRPr="004334FE">
        <w:rPr>
          <w:b/>
          <w:u w:val="single"/>
          <w:lang w:eastAsia="ko-KR"/>
        </w:rPr>
        <w:t>-</w:t>
      </w:r>
      <w:r w:rsidR="00352AA8" w:rsidRPr="004334FE">
        <w:rPr>
          <w:b/>
          <w:u w:val="single"/>
          <w:lang w:eastAsia="ko-KR"/>
        </w:rPr>
        <w:t>3</w:t>
      </w:r>
      <w:r w:rsidRPr="004334FE">
        <w:rPr>
          <w:b/>
          <w:u w:val="single"/>
          <w:lang w:eastAsia="ko-KR"/>
        </w:rPr>
        <w:t>: Include PDCCH DCI 2-0 in PDSCH Simulations;</w:t>
      </w:r>
    </w:p>
    <w:p w14:paraId="32C084D5"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EB4AFC8"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No  (MediaTek, Ericsson, Huawei);</w:t>
      </w:r>
    </w:p>
    <w:p w14:paraId="14C83B50" w14:textId="77777777" w:rsidR="00CA5AEB" w:rsidRPr="004334FE" w:rsidRDefault="00CA5AEB" w:rsidP="00CA5AEB">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No, define PDSCH tests with DCI 2-0 with lower priority (Qualcomm);</w:t>
      </w:r>
    </w:p>
    <w:p w14:paraId="6098339E"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Yes (Apple);</w:t>
      </w:r>
    </w:p>
    <w:p w14:paraId="4A012025"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83B0CED"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7C6B9FA2" w14:textId="77777777" w:rsidR="00CA5AEB" w:rsidRPr="004334FE" w:rsidRDefault="00CA5AEB" w:rsidP="00CA5AEB">
      <w:pPr>
        <w:pStyle w:val="ListParagraph"/>
        <w:overflowPunct/>
        <w:autoSpaceDE/>
        <w:autoSpaceDN/>
        <w:adjustRightInd/>
        <w:spacing w:after="120"/>
        <w:ind w:left="1656" w:firstLineChars="0" w:firstLine="0"/>
        <w:textAlignment w:val="auto"/>
        <w:rPr>
          <w:rFonts w:eastAsia="SimSun"/>
          <w:szCs w:val="24"/>
          <w:lang w:eastAsia="zh-CN"/>
        </w:rPr>
      </w:pPr>
    </w:p>
    <w:p w14:paraId="47D80B41" w14:textId="16E6AA6B"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-1-</w:t>
      </w:r>
      <w:r w:rsidR="00352AA8" w:rsidRPr="004334FE">
        <w:rPr>
          <w:b/>
          <w:u w:val="single"/>
          <w:lang w:eastAsia="ko-KR"/>
        </w:rPr>
        <w:t>4</w:t>
      </w:r>
      <w:r w:rsidRPr="004334FE">
        <w:rPr>
          <w:b/>
          <w:u w:val="single"/>
          <w:lang w:eastAsia="ko-KR"/>
        </w:rPr>
        <w:t xml:space="preserve">: Introduce dedicated requirements for </w:t>
      </w:r>
      <w:bookmarkStart w:id="9" w:name="_Hlk62138492"/>
      <w:r w:rsidRPr="004334FE">
        <w:rPr>
          <w:b/>
          <w:u w:val="single"/>
          <w:lang w:eastAsia="ko-KR"/>
        </w:rPr>
        <w:t>typeB-PDSCH-length-r16</w:t>
      </w:r>
      <w:bookmarkEnd w:id="9"/>
      <w:r w:rsidRPr="004334FE">
        <w:rPr>
          <w:b/>
          <w:u w:val="single"/>
          <w:lang w:eastAsia="ko-KR"/>
        </w:rPr>
        <w:t xml:space="preserve"> capability</w:t>
      </w:r>
    </w:p>
    <w:p w14:paraId="46348AC3"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8BC45FC"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with applicability rule (Intel, Huawei, MediaTek?);</w:t>
      </w:r>
    </w:p>
    <w:p w14:paraId="19D5CB03"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9D9EC3C"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784891D6" w14:textId="77777777" w:rsidR="00CA5AEB" w:rsidRPr="004334FE" w:rsidRDefault="00CA5AEB" w:rsidP="00CA5AEB">
      <w:pPr>
        <w:pStyle w:val="ListParagraph"/>
        <w:overflowPunct/>
        <w:autoSpaceDE/>
        <w:autoSpaceDN/>
        <w:adjustRightInd/>
        <w:spacing w:after="120"/>
        <w:ind w:left="1440" w:firstLineChars="0" w:firstLine="0"/>
        <w:textAlignment w:val="auto"/>
        <w:rPr>
          <w:rFonts w:eastAsia="SimSun"/>
          <w:szCs w:val="24"/>
          <w:lang w:eastAsia="zh-CN"/>
        </w:rPr>
      </w:pPr>
    </w:p>
    <w:p w14:paraId="130FA8FE" w14:textId="55CDA578"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-1-5: PDSCH Mapping Type</w:t>
      </w:r>
    </w:p>
    <w:p w14:paraId="5AD2E1A0"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726B0A8"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Type B if UEs has capability, Type A otherwise (MediaTek);</w:t>
      </w:r>
    </w:p>
    <w:p w14:paraId="52540EB2"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Type A Only (Apple, Ericsson, Qualcomm);</w:t>
      </w:r>
    </w:p>
    <w:p w14:paraId="7DC4B18E"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Randomly Type B in the first slot, Type A for the rest if the UE does not support typeB-PDSCH-length-r16. All Type B if the UE supports it (Intel);</w:t>
      </w:r>
    </w:p>
    <w:p w14:paraId="7DDC8E31"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Type B if the UE supports typeB-PDSCH-length-r16, Type A otherwise (Huawei);</w:t>
      </w:r>
    </w:p>
    <w:p w14:paraId="1147E683"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E62FB0C"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0645AB78" w14:textId="77777777" w:rsidR="00CA5AEB" w:rsidRPr="004334FE" w:rsidRDefault="00CA5AEB" w:rsidP="00CA5AEB">
      <w:pPr>
        <w:rPr>
          <w:lang w:val="sv-SE" w:eastAsia="zh-CN"/>
        </w:rPr>
      </w:pPr>
    </w:p>
    <w:p w14:paraId="39CFBF3C" w14:textId="77777777" w:rsidR="00CA5AEB" w:rsidRPr="004334FE" w:rsidRDefault="00CA5AEB" w:rsidP="00CA5AEB">
      <w:pPr>
        <w:pStyle w:val="Heading3"/>
        <w:rPr>
          <w:sz w:val="24"/>
          <w:szCs w:val="16"/>
        </w:rPr>
      </w:pPr>
      <w:r w:rsidRPr="004334FE">
        <w:rPr>
          <w:sz w:val="24"/>
          <w:szCs w:val="16"/>
        </w:rPr>
        <w:t>PDSCH Test Requirements and Simulation Assumptions</w:t>
      </w:r>
    </w:p>
    <w:p w14:paraId="71E833D1" w14:textId="77777777" w:rsidR="00CA5AEB" w:rsidRPr="004334FE" w:rsidRDefault="00CA5AEB" w:rsidP="00CA5AEB">
      <w:pPr>
        <w:rPr>
          <w:lang w:val="sv-SE" w:eastAsia="zh-CN"/>
        </w:rPr>
      </w:pPr>
    </w:p>
    <w:p w14:paraId="7418BCA7" w14:textId="54A0E8B8"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-2-1: PDSCH Requirements, Number of RX;</w:t>
      </w:r>
    </w:p>
    <w:p w14:paraId="740A49E0"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9C11647"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{2,4}, test only the largest number of supported RX only (Qualcomm);</w:t>
      </w:r>
    </w:p>
    <w:p w14:paraId="0F807E08"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F6FC362" w14:textId="597696A1"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-2-</w:t>
      </w:r>
      <w:r w:rsidR="00352AA8" w:rsidRPr="004334FE">
        <w:rPr>
          <w:b/>
          <w:u w:val="single"/>
          <w:lang w:eastAsia="ko-KR"/>
        </w:rPr>
        <w:t>2</w:t>
      </w:r>
      <w:r w:rsidRPr="004334FE">
        <w:rPr>
          <w:b/>
          <w:u w:val="single"/>
          <w:lang w:eastAsia="ko-KR"/>
        </w:rPr>
        <w:t>: PDSCH Requirements, Rank:</w:t>
      </w:r>
    </w:p>
    <w:p w14:paraId="0DA77593"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C563C40"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 (Qualcomm);</w:t>
      </w:r>
    </w:p>
    <w:p w14:paraId="435257C3"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lastRenderedPageBreak/>
        <w:t>Recommended WF</w:t>
      </w:r>
    </w:p>
    <w:p w14:paraId="48FDBF10" w14:textId="453D9827"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-2-</w:t>
      </w:r>
      <w:r w:rsidR="00352AA8" w:rsidRPr="004334FE">
        <w:rPr>
          <w:b/>
          <w:u w:val="single"/>
          <w:lang w:eastAsia="ko-KR"/>
        </w:rPr>
        <w:t>3</w:t>
      </w:r>
      <w:r w:rsidRPr="004334FE">
        <w:rPr>
          <w:b/>
          <w:u w:val="single"/>
          <w:lang w:eastAsia="ko-KR"/>
        </w:rPr>
        <w:t>: PDSCH Requirements, Channel:</w:t>
      </w:r>
    </w:p>
    <w:p w14:paraId="49979FE1"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8DD5720"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TDLA30-10 (Qualcomm);</w:t>
      </w:r>
    </w:p>
    <w:p w14:paraId="3E643F0A"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6D3495D" w14:textId="77777777" w:rsidR="00CA5AEB" w:rsidRPr="004334FE" w:rsidRDefault="00CA5AEB" w:rsidP="00CA5AEB">
      <w:pPr>
        <w:pStyle w:val="ListParagraph"/>
        <w:overflowPunct/>
        <w:autoSpaceDE/>
        <w:autoSpaceDN/>
        <w:adjustRightInd/>
        <w:spacing w:after="120"/>
        <w:ind w:left="720" w:firstLineChars="0" w:firstLine="0"/>
        <w:textAlignment w:val="auto"/>
        <w:rPr>
          <w:rFonts w:eastAsia="SimSun"/>
          <w:szCs w:val="24"/>
          <w:lang w:eastAsia="zh-CN"/>
        </w:rPr>
      </w:pPr>
    </w:p>
    <w:p w14:paraId="12B22963" w14:textId="5591E0FF"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-2-</w:t>
      </w:r>
      <w:r w:rsidR="00352AA8" w:rsidRPr="004334FE">
        <w:rPr>
          <w:b/>
          <w:u w:val="single"/>
          <w:lang w:eastAsia="ko-KR"/>
        </w:rPr>
        <w:t>4</w:t>
      </w:r>
      <w:r w:rsidRPr="004334FE">
        <w:rPr>
          <w:b/>
          <w:u w:val="single"/>
          <w:lang w:eastAsia="ko-KR"/>
        </w:rPr>
        <w:t>: PDSCH Requirements, MCS:</w:t>
      </w:r>
    </w:p>
    <w:p w14:paraId="57EA8212"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A8CD4D7"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13 (Qualcomm);</w:t>
      </w:r>
    </w:p>
    <w:p w14:paraId="67CE0FF3"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6746C0EE" w14:textId="77777777" w:rsidR="00CA5AEB" w:rsidRPr="004334FE" w:rsidRDefault="00CA5AEB" w:rsidP="00CA5AEB">
      <w:pPr>
        <w:spacing w:after="120"/>
        <w:rPr>
          <w:szCs w:val="24"/>
          <w:lang w:eastAsia="zh-CN"/>
        </w:rPr>
      </w:pPr>
    </w:p>
    <w:p w14:paraId="20645AA1" w14:textId="207DD382" w:rsidR="00CA5AEB" w:rsidRPr="004334FE" w:rsidRDefault="00CA5AEB" w:rsidP="00CA5AEB">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-2-</w:t>
      </w:r>
      <w:r w:rsidR="00352AA8" w:rsidRPr="004334FE">
        <w:rPr>
          <w:b/>
          <w:u w:val="single"/>
          <w:lang w:eastAsia="ko-KR"/>
        </w:rPr>
        <w:t>5</w:t>
      </w:r>
      <w:r w:rsidRPr="004334FE">
        <w:rPr>
          <w:b/>
          <w:u w:val="single"/>
          <w:lang w:eastAsia="ko-KR"/>
        </w:rPr>
        <w:t xml:space="preserve">: PDSCH Simulation Assumptions, </w:t>
      </w:r>
      <w:r w:rsidR="00852597" w:rsidRPr="004334FE">
        <w:rPr>
          <w:b/>
          <w:u w:val="single"/>
          <w:lang w:eastAsia="ko-KR"/>
        </w:rPr>
        <w:t xml:space="preserve">TX </w:t>
      </w:r>
      <w:r w:rsidRPr="004334FE">
        <w:rPr>
          <w:b/>
          <w:u w:val="single"/>
          <w:lang w:eastAsia="ko-KR"/>
        </w:rPr>
        <w:t>EVM:</w:t>
      </w:r>
    </w:p>
    <w:p w14:paraId="44F5A91B" w14:textId="77777777"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F6549C0" w14:textId="77777777" w:rsidR="00CA5AEB" w:rsidRPr="004334FE"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6% (Qualcomm);</w:t>
      </w:r>
    </w:p>
    <w:p w14:paraId="0BCB1588" w14:textId="66125AEB" w:rsidR="00CA5AEB" w:rsidRPr="004334FE"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2BB4486" w14:textId="77777777" w:rsidR="00C81FB6" w:rsidRPr="004334FE" w:rsidRDefault="00C81FB6" w:rsidP="00C81FB6">
      <w:pPr>
        <w:rPr>
          <w:b/>
          <w:u w:val="single"/>
          <w:lang w:eastAsia="ko-KR"/>
        </w:rPr>
      </w:pPr>
    </w:p>
    <w:p w14:paraId="09A65094" w14:textId="3143FA4D" w:rsidR="00C81FB6" w:rsidRPr="004334FE" w:rsidRDefault="00C81FB6" w:rsidP="00C81FB6">
      <w:pPr>
        <w:rPr>
          <w:b/>
          <w:u w:val="single"/>
          <w:lang w:eastAsia="ko-KR"/>
        </w:rPr>
      </w:pPr>
      <w:r w:rsidRPr="004334FE">
        <w:rPr>
          <w:b/>
          <w:u w:val="single"/>
          <w:lang w:eastAsia="ko-KR"/>
        </w:rPr>
        <w:t xml:space="preserve">Issue </w:t>
      </w:r>
      <w:r w:rsidR="00352AA8" w:rsidRPr="004334FE">
        <w:rPr>
          <w:b/>
          <w:u w:val="single"/>
          <w:lang w:eastAsia="ko-KR"/>
        </w:rPr>
        <w:t>3</w:t>
      </w:r>
      <w:r w:rsidRPr="004334FE">
        <w:rPr>
          <w:b/>
          <w:u w:val="single"/>
          <w:lang w:eastAsia="ko-KR"/>
        </w:rPr>
        <w:t>-2-</w:t>
      </w:r>
      <w:r w:rsidR="00352AA8" w:rsidRPr="004334FE">
        <w:rPr>
          <w:b/>
          <w:u w:val="single"/>
          <w:lang w:eastAsia="ko-KR"/>
        </w:rPr>
        <w:t>6</w:t>
      </w:r>
      <w:r w:rsidRPr="004334FE">
        <w:rPr>
          <w:b/>
          <w:u w:val="single"/>
          <w:lang w:eastAsia="ko-KR"/>
        </w:rPr>
        <w:t>: Detailed PDSCH Simulation Assumptions:</w:t>
      </w:r>
    </w:p>
    <w:p w14:paraId="4C6DF044" w14:textId="77777777" w:rsidR="00C81FB6" w:rsidRPr="004334FE" w:rsidRDefault="00C81FB6" w:rsidP="00C81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9B183F3" w14:textId="71AFA2F5" w:rsidR="00C81FB6" w:rsidRPr="004334FE" w:rsidRDefault="00C81FB6" w:rsidP="00C81F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Ericsson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060"/>
        <w:gridCol w:w="720"/>
        <w:gridCol w:w="4271"/>
      </w:tblGrid>
      <w:tr w:rsidR="0098168E" w:rsidRPr="004334FE" w14:paraId="7B09449F" w14:textId="77777777" w:rsidTr="00F06DFD">
        <w:tc>
          <w:tcPr>
            <w:tcW w:w="4405" w:type="dxa"/>
            <w:gridSpan w:val="2"/>
            <w:shd w:val="clear" w:color="auto" w:fill="auto"/>
          </w:tcPr>
          <w:p w14:paraId="361352DA"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lastRenderedPageBreak/>
              <w:t>Parameter</w:t>
            </w:r>
          </w:p>
        </w:tc>
        <w:tc>
          <w:tcPr>
            <w:tcW w:w="720" w:type="dxa"/>
            <w:shd w:val="clear" w:color="auto" w:fill="auto"/>
          </w:tcPr>
          <w:p w14:paraId="1E5E4658"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Unit</w:t>
            </w:r>
          </w:p>
        </w:tc>
        <w:tc>
          <w:tcPr>
            <w:tcW w:w="4271" w:type="dxa"/>
            <w:shd w:val="clear" w:color="auto" w:fill="auto"/>
          </w:tcPr>
          <w:p w14:paraId="21BD6CF2"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Value</w:t>
            </w:r>
          </w:p>
        </w:tc>
      </w:tr>
      <w:tr w:rsidR="0098168E" w:rsidRPr="004334FE" w14:paraId="3985FE35" w14:textId="77777777" w:rsidTr="00F06DFD">
        <w:tc>
          <w:tcPr>
            <w:tcW w:w="4405" w:type="dxa"/>
            <w:gridSpan w:val="2"/>
            <w:shd w:val="clear" w:color="auto" w:fill="auto"/>
            <w:vAlign w:val="center"/>
          </w:tcPr>
          <w:p w14:paraId="2D9A7742"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Duplex mode</w:t>
            </w:r>
          </w:p>
        </w:tc>
        <w:tc>
          <w:tcPr>
            <w:tcW w:w="720" w:type="dxa"/>
            <w:shd w:val="clear" w:color="auto" w:fill="auto"/>
            <w:vAlign w:val="center"/>
          </w:tcPr>
          <w:p w14:paraId="19DDDD3F"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F7D6B3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TDD</w:t>
            </w:r>
          </w:p>
        </w:tc>
      </w:tr>
      <w:tr w:rsidR="0098168E" w:rsidRPr="004334FE" w14:paraId="72B73C04" w14:textId="77777777" w:rsidTr="00F06DFD">
        <w:tc>
          <w:tcPr>
            <w:tcW w:w="4405" w:type="dxa"/>
            <w:gridSpan w:val="2"/>
            <w:shd w:val="clear" w:color="auto" w:fill="auto"/>
            <w:vAlign w:val="center"/>
          </w:tcPr>
          <w:p w14:paraId="64761523"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Bandwidth</w:t>
            </w:r>
          </w:p>
        </w:tc>
        <w:tc>
          <w:tcPr>
            <w:tcW w:w="720" w:type="dxa"/>
            <w:shd w:val="clear" w:color="auto" w:fill="auto"/>
            <w:vAlign w:val="center"/>
          </w:tcPr>
          <w:p w14:paraId="2115D069"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MHz</w:t>
            </w:r>
          </w:p>
        </w:tc>
        <w:tc>
          <w:tcPr>
            <w:tcW w:w="4271" w:type="dxa"/>
            <w:shd w:val="clear" w:color="auto" w:fill="auto"/>
            <w:vAlign w:val="center"/>
          </w:tcPr>
          <w:p w14:paraId="5CE906D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20, [40, 60, 80]</w:t>
            </w:r>
          </w:p>
        </w:tc>
      </w:tr>
      <w:tr w:rsidR="0098168E" w:rsidRPr="004334FE" w14:paraId="2E7DBFFC" w14:textId="77777777" w:rsidTr="00F06DFD">
        <w:tc>
          <w:tcPr>
            <w:tcW w:w="4405" w:type="dxa"/>
            <w:gridSpan w:val="2"/>
            <w:shd w:val="clear" w:color="auto" w:fill="auto"/>
            <w:vAlign w:val="center"/>
          </w:tcPr>
          <w:p w14:paraId="7A865937"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SCS</w:t>
            </w:r>
          </w:p>
        </w:tc>
        <w:tc>
          <w:tcPr>
            <w:tcW w:w="720" w:type="dxa"/>
            <w:shd w:val="clear" w:color="auto" w:fill="auto"/>
            <w:vAlign w:val="center"/>
          </w:tcPr>
          <w:p w14:paraId="0F19854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kHz</w:t>
            </w:r>
          </w:p>
        </w:tc>
        <w:tc>
          <w:tcPr>
            <w:tcW w:w="4271" w:type="dxa"/>
            <w:shd w:val="clear" w:color="auto" w:fill="auto"/>
            <w:vAlign w:val="center"/>
          </w:tcPr>
          <w:p w14:paraId="61199BE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30</w:t>
            </w:r>
          </w:p>
        </w:tc>
      </w:tr>
      <w:tr w:rsidR="0098168E" w:rsidRPr="004334FE" w14:paraId="33A63E04" w14:textId="77777777" w:rsidTr="00F06DFD">
        <w:tc>
          <w:tcPr>
            <w:tcW w:w="4405" w:type="dxa"/>
            <w:gridSpan w:val="2"/>
            <w:shd w:val="clear" w:color="auto" w:fill="auto"/>
            <w:vAlign w:val="center"/>
          </w:tcPr>
          <w:p w14:paraId="293AF7B2"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Active DL BWP index</w:t>
            </w:r>
          </w:p>
        </w:tc>
        <w:tc>
          <w:tcPr>
            <w:tcW w:w="720" w:type="dxa"/>
            <w:shd w:val="clear" w:color="auto" w:fill="auto"/>
            <w:vAlign w:val="center"/>
          </w:tcPr>
          <w:p w14:paraId="563D36A3"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565F64B" w14:textId="77777777" w:rsidR="0098168E" w:rsidRPr="004334FE" w:rsidRDefault="0098168E" w:rsidP="00F06DFD">
            <w:pPr>
              <w:keepNext/>
              <w:keepLines/>
              <w:spacing w:after="0"/>
              <w:jc w:val="center"/>
              <w:rPr>
                <w:rFonts w:asciiTheme="minorHAnsi" w:eastAsia="Times New Roman" w:hAnsiTheme="minorHAnsi" w:cstheme="minorHAnsi"/>
                <w:lang w:eastAsia="zh-CN"/>
              </w:rPr>
            </w:pPr>
            <w:r w:rsidRPr="004334FE">
              <w:rPr>
                <w:rFonts w:asciiTheme="minorHAnsi" w:eastAsia="Times New Roman" w:hAnsiTheme="minorHAnsi" w:cstheme="minorHAnsi"/>
              </w:rPr>
              <w:t>1</w:t>
            </w:r>
          </w:p>
        </w:tc>
      </w:tr>
      <w:tr w:rsidR="0098168E" w:rsidRPr="004334FE" w14:paraId="7A4B6785" w14:textId="77777777" w:rsidTr="00F06DFD">
        <w:tc>
          <w:tcPr>
            <w:tcW w:w="4405" w:type="dxa"/>
            <w:gridSpan w:val="2"/>
            <w:shd w:val="clear" w:color="auto" w:fill="auto"/>
            <w:vAlign w:val="center"/>
          </w:tcPr>
          <w:p w14:paraId="0BA5DDB9"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 xml:space="preserve">Slot Pattern </w:t>
            </w:r>
          </w:p>
        </w:tc>
        <w:tc>
          <w:tcPr>
            <w:tcW w:w="720" w:type="dxa"/>
            <w:shd w:val="clear" w:color="auto" w:fill="auto"/>
            <w:vAlign w:val="center"/>
          </w:tcPr>
          <w:p w14:paraId="7537B382"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4EE6FFE"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DDSU, S=10D2G2U</w:t>
            </w:r>
          </w:p>
        </w:tc>
      </w:tr>
      <w:tr w:rsidR="0098168E" w:rsidRPr="004334FE" w14:paraId="40A6C352" w14:textId="77777777" w:rsidTr="00F06DFD">
        <w:tc>
          <w:tcPr>
            <w:tcW w:w="4405" w:type="dxa"/>
            <w:gridSpan w:val="2"/>
            <w:shd w:val="clear" w:color="auto" w:fill="auto"/>
            <w:vAlign w:val="center"/>
          </w:tcPr>
          <w:p w14:paraId="39CF4A16"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LBT failure probability</w:t>
            </w:r>
          </w:p>
        </w:tc>
        <w:tc>
          <w:tcPr>
            <w:tcW w:w="720" w:type="dxa"/>
            <w:shd w:val="clear" w:color="auto" w:fill="auto"/>
            <w:vAlign w:val="center"/>
          </w:tcPr>
          <w:p w14:paraId="6059EFB4"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54DB1B1"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0.5</w:t>
            </w:r>
          </w:p>
        </w:tc>
      </w:tr>
      <w:tr w:rsidR="0098168E" w:rsidRPr="004334FE" w14:paraId="2E26E302" w14:textId="77777777" w:rsidTr="00F06DFD">
        <w:tc>
          <w:tcPr>
            <w:tcW w:w="1345" w:type="dxa"/>
            <w:vMerge w:val="restart"/>
            <w:shd w:val="clear" w:color="auto" w:fill="auto"/>
            <w:vAlign w:val="center"/>
          </w:tcPr>
          <w:p w14:paraId="589FE98B"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Common serving cell parameters</w:t>
            </w:r>
          </w:p>
        </w:tc>
        <w:tc>
          <w:tcPr>
            <w:tcW w:w="3060" w:type="dxa"/>
            <w:shd w:val="clear" w:color="auto" w:fill="auto"/>
            <w:vAlign w:val="center"/>
          </w:tcPr>
          <w:p w14:paraId="09CF61A6"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Physical Cell ID</w:t>
            </w:r>
          </w:p>
        </w:tc>
        <w:tc>
          <w:tcPr>
            <w:tcW w:w="720" w:type="dxa"/>
            <w:shd w:val="clear" w:color="auto" w:fill="auto"/>
            <w:vAlign w:val="center"/>
          </w:tcPr>
          <w:p w14:paraId="73E1E336"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BD67A84"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0</w:t>
            </w:r>
          </w:p>
        </w:tc>
      </w:tr>
      <w:tr w:rsidR="0098168E" w:rsidRPr="004334FE" w14:paraId="17F430E6" w14:textId="77777777" w:rsidTr="00F06DFD">
        <w:tc>
          <w:tcPr>
            <w:tcW w:w="1345" w:type="dxa"/>
            <w:vMerge/>
            <w:shd w:val="clear" w:color="auto" w:fill="auto"/>
            <w:vAlign w:val="center"/>
          </w:tcPr>
          <w:p w14:paraId="24DFA164"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323F2EC1"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SSB position in burst</w:t>
            </w:r>
          </w:p>
        </w:tc>
        <w:tc>
          <w:tcPr>
            <w:tcW w:w="720" w:type="dxa"/>
            <w:shd w:val="clear" w:color="auto" w:fill="auto"/>
            <w:vAlign w:val="center"/>
          </w:tcPr>
          <w:p w14:paraId="3CF16925"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145B91C7"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The first SSB</w:t>
            </w:r>
          </w:p>
        </w:tc>
      </w:tr>
      <w:tr w:rsidR="0098168E" w:rsidRPr="004334FE" w14:paraId="54A118B9" w14:textId="77777777" w:rsidTr="00F06DFD">
        <w:tc>
          <w:tcPr>
            <w:tcW w:w="1345" w:type="dxa"/>
            <w:vMerge/>
            <w:shd w:val="clear" w:color="auto" w:fill="auto"/>
            <w:vAlign w:val="center"/>
          </w:tcPr>
          <w:p w14:paraId="0E04A47A"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63268348"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SSB Q factor</w:t>
            </w:r>
          </w:p>
        </w:tc>
        <w:tc>
          <w:tcPr>
            <w:tcW w:w="720" w:type="dxa"/>
            <w:shd w:val="clear" w:color="auto" w:fill="auto"/>
            <w:vAlign w:val="center"/>
          </w:tcPr>
          <w:p w14:paraId="57874C61"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C89FC4D"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8</w:t>
            </w:r>
          </w:p>
        </w:tc>
      </w:tr>
      <w:tr w:rsidR="0098168E" w:rsidRPr="004334FE" w14:paraId="269242DB" w14:textId="77777777" w:rsidTr="00F06DFD">
        <w:tc>
          <w:tcPr>
            <w:tcW w:w="1345" w:type="dxa"/>
            <w:vMerge w:val="restart"/>
            <w:shd w:val="clear" w:color="auto" w:fill="auto"/>
            <w:vAlign w:val="center"/>
          </w:tcPr>
          <w:p w14:paraId="433E49B3"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PDSCH configuration</w:t>
            </w:r>
          </w:p>
        </w:tc>
        <w:tc>
          <w:tcPr>
            <w:tcW w:w="3060" w:type="dxa"/>
            <w:shd w:val="clear" w:color="auto" w:fill="auto"/>
            <w:vAlign w:val="center"/>
          </w:tcPr>
          <w:p w14:paraId="479E1F5C"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Mapping type</w:t>
            </w:r>
          </w:p>
        </w:tc>
        <w:tc>
          <w:tcPr>
            <w:tcW w:w="720" w:type="dxa"/>
            <w:shd w:val="clear" w:color="auto" w:fill="auto"/>
            <w:vAlign w:val="center"/>
          </w:tcPr>
          <w:p w14:paraId="1825E344"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08C6F3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Type A</w:t>
            </w:r>
          </w:p>
        </w:tc>
      </w:tr>
      <w:tr w:rsidR="0098168E" w:rsidRPr="004334FE" w14:paraId="1A8D050D" w14:textId="77777777" w:rsidTr="00F06DFD">
        <w:tc>
          <w:tcPr>
            <w:tcW w:w="1345" w:type="dxa"/>
            <w:vMerge/>
            <w:shd w:val="clear" w:color="auto" w:fill="auto"/>
            <w:vAlign w:val="center"/>
          </w:tcPr>
          <w:p w14:paraId="541B8ACC"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3FA8A524"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k0</w:t>
            </w:r>
          </w:p>
        </w:tc>
        <w:tc>
          <w:tcPr>
            <w:tcW w:w="720" w:type="dxa"/>
            <w:shd w:val="clear" w:color="auto" w:fill="auto"/>
            <w:vAlign w:val="center"/>
          </w:tcPr>
          <w:p w14:paraId="43D41CF6"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B67DCC3"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0</w:t>
            </w:r>
          </w:p>
        </w:tc>
      </w:tr>
      <w:tr w:rsidR="0098168E" w:rsidRPr="004334FE" w14:paraId="4F23BB23" w14:textId="77777777" w:rsidTr="00F06DFD">
        <w:tc>
          <w:tcPr>
            <w:tcW w:w="1345" w:type="dxa"/>
            <w:vMerge/>
            <w:shd w:val="clear" w:color="auto" w:fill="auto"/>
            <w:vAlign w:val="center"/>
          </w:tcPr>
          <w:p w14:paraId="2F077FE4"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DC22232"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 xml:space="preserve">Starting symbol (S) </w:t>
            </w:r>
          </w:p>
        </w:tc>
        <w:tc>
          <w:tcPr>
            <w:tcW w:w="720" w:type="dxa"/>
            <w:shd w:val="clear" w:color="auto" w:fill="auto"/>
            <w:vAlign w:val="center"/>
          </w:tcPr>
          <w:p w14:paraId="2BA6C63C"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80FBF1E"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2</w:t>
            </w:r>
          </w:p>
        </w:tc>
      </w:tr>
      <w:tr w:rsidR="0098168E" w:rsidRPr="004334FE" w14:paraId="339377BA" w14:textId="77777777" w:rsidTr="00F06DFD">
        <w:tc>
          <w:tcPr>
            <w:tcW w:w="1345" w:type="dxa"/>
            <w:vMerge/>
            <w:shd w:val="clear" w:color="auto" w:fill="auto"/>
            <w:vAlign w:val="center"/>
          </w:tcPr>
          <w:p w14:paraId="28CF145E"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B4D2E25"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Length (L)</w:t>
            </w:r>
          </w:p>
        </w:tc>
        <w:tc>
          <w:tcPr>
            <w:tcW w:w="720" w:type="dxa"/>
            <w:shd w:val="clear" w:color="auto" w:fill="auto"/>
            <w:vAlign w:val="center"/>
          </w:tcPr>
          <w:p w14:paraId="4AF00CAB"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622E40B"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According to DL Transmission Model</w:t>
            </w:r>
          </w:p>
        </w:tc>
      </w:tr>
      <w:tr w:rsidR="0098168E" w:rsidRPr="004334FE" w14:paraId="245E990C" w14:textId="77777777" w:rsidTr="00F06DFD">
        <w:tc>
          <w:tcPr>
            <w:tcW w:w="1345" w:type="dxa"/>
            <w:vMerge/>
            <w:shd w:val="clear" w:color="auto" w:fill="auto"/>
            <w:vAlign w:val="center"/>
          </w:tcPr>
          <w:p w14:paraId="3B64EC9E"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9D63F45"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PDSCH aggregation factor</w:t>
            </w:r>
          </w:p>
        </w:tc>
        <w:tc>
          <w:tcPr>
            <w:tcW w:w="720" w:type="dxa"/>
            <w:shd w:val="clear" w:color="auto" w:fill="auto"/>
            <w:vAlign w:val="center"/>
          </w:tcPr>
          <w:p w14:paraId="1B45F3B0"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5A2749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1</w:t>
            </w:r>
          </w:p>
        </w:tc>
      </w:tr>
      <w:tr w:rsidR="0098168E" w:rsidRPr="004334FE" w14:paraId="3E7FF281" w14:textId="77777777" w:rsidTr="00F06DFD">
        <w:tc>
          <w:tcPr>
            <w:tcW w:w="1345" w:type="dxa"/>
            <w:vMerge/>
            <w:shd w:val="clear" w:color="auto" w:fill="auto"/>
            <w:vAlign w:val="center"/>
          </w:tcPr>
          <w:p w14:paraId="5C2227F1"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5632670"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PRB bundling type</w:t>
            </w:r>
          </w:p>
        </w:tc>
        <w:tc>
          <w:tcPr>
            <w:tcW w:w="720" w:type="dxa"/>
            <w:shd w:val="clear" w:color="auto" w:fill="auto"/>
            <w:vAlign w:val="center"/>
          </w:tcPr>
          <w:p w14:paraId="67C66104"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084B77C"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Static</w:t>
            </w:r>
          </w:p>
        </w:tc>
      </w:tr>
      <w:tr w:rsidR="0098168E" w:rsidRPr="004334FE" w14:paraId="4AC43E66" w14:textId="77777777" w:rsidTr="00F06DFD">
        <w:tc>
          <w:tcPr>
            <w:tcW w:w="1345" w:type="dxa"/>
            <w:vMerge/>
            <w:shd w:val="clear" w:color="auto" w:fill="auto"/>
            <w:vAlign w:val="center"/>
          </w:tcPr>
          <w:p w14:paraId="4D870C44" w14:textId="77777777" w:rsidR="0098168E" w:rsidRPr="004334F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50EE5888"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PRB bundling size</w:t>
            </w:r>
          </w:p>
        </w:tc>
        <w:tc>
          <w:tcPr>
            <w:tcW w:w="720" w:type="dxa"/>
            <w:shd w:val="clear" w:color="auto" w:fill="auto"/>
            <w:vAlign w:val="center"/>
          </w:tcPr>
          <w:p w14:paraId="62C72C5A"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DFD5576"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lang w:eastAsia="zh-CN"/>
              </w:rPr>
              <w:t>2</w:t>
            </w:r>
          </w:p>
        </w:tc>
      </w:tr>
      <w:tr w:rsidR="0098168E" w:rsidRPr="004334FE" w14:paraId="29FB6D64" w14:textId="77777777" w:rsidTr="00F06DFD">
        <w:tc>
          <w:tcPr>
            <w:tcW w:w="1345" w:type="dxa"/>
            <w:vMerge/>
            <w:shd w:val="clear" w:color="auto" w:fill="auto"/>
            <w:vAlign w:val="center"/>
          </w:tcPr>
          <w:p w14:paraId="659AA12D" w14:textId="77777777" w:rsidR="0098168E" w:rsidRPr="004334F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826182E"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Resource allocation type</w:t>
            </w:r>
          </w:p>
        </w:tc>
        <w:tc>
          <w:tcPr>
            <w:tcW w:w="720" w:type="dxa"/>
            <w:shd w:val="clear" w:color="auto" w:fill="auto"/>
            <w:vAlign w:val="center"/>
          </w:tcPr>
          <w:p w14:paraId="687A9EEF"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3302B56"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Type 0</w:t>
            </w:r>
          </w:p>
        </w:tc>
      </w:tr>
      <w:tr w:rsidR="0098168E" w:rsidRPr="004334FE" w14:paraId="123EDFB5" w14:textId="77777777" w:rsidTr="00F06DFD">
        <w:tc>
          <w:tcPr>
            <w:tcW w:w="1345" w:type="dxa"/>
            <w:vMerge/>
            <w:shd w:val="clear" w:color="auto" w:fill="auto"/>
            <w:vAlign w:val="center"/>
          </w:tcPr>
          <w:p w14:paraId="2DA0656E" w14:textId="77777777" w:rsidR="0098168E" w:rsidRPr="004334F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D5FE71A"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RBG size</w:t>
            </w:r>
          </w:p>
        </w:tc>
        <w:tc>
          <w:tcPr>
            <w:tcW w:w="720" w:type="dxa"/>
            <w:shd w:val="clear" w:color="auto" w:fill="auto"/>
            <w:vAlign w:val="center"/>
          </w:tcPr>
          <w:p w14:paraId="6331CED9"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8D94529"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lang w:eastAsia="zh-CN"/>
              </w:rPr>
              <w:t>Config2</w:t>
            </w:r>
          </w:p>
        </w:tc>
      </w:tr>
      <w:tr w:rsidR="0098168E" w:rsidRPr="004334FE" w14:paraId="3706261A" w14:textId="77777777" w:rsidTr="00F06DFD">
        <w:tc>
          <w:tcPr>
            <w:tcW w:w="1345" w:type="dxa"/>
            <w:vMerge/>
            <w:shd w:val="clear" w:color="auto" w:fill="auto"/>
            <w:vAlign w:val="center"/>
          </w:tcPr>
          <w:p w14:paraId="1118E3DF" w14:textId="77777777" w:rsidR="0098168E" w:rsidRPr="004334F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02EA8F92"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lang w:eastAsia="ja-JP"/>
              </w:rPr>
              <w:t>VRB-to-PRB mapping type</w:t>
            </w:r>
          </w:p>
        </w:tc>
        <w:tc>
          <w:tcPr>
            <w:tcW w:w="720" w:type="dxa"/>
            <w:shd w:val="clear" w:color="auto" w:fill="auto"/>
            <w:vAlign w:val="center"/>
          </w:tcPr>
          <w:p w14:paraId="7B92984C"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1E987A9"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Non-interleaved</w:t>
            </w:r>
          </w:p>
        </w:tc>
      </w:tr>
      <w:tr w:rsidR="0098168E" w:rsidRPr="004334FE" w14:paraId="66F8F17A" w14:textId="77777777" w:rsidTr="00F06DFD">
        <w:tc>
          <w:tcPr>
            <w:tcW w:w="1345" w:type="dxa"/>
            <w:vMerge/>
            <w:shd w:val="clear" w:color="auto" w:fill="auto"/>
            <w:vAlign w:val="center"/>
          </w:tcPr>
          <w:p w14:paraId="01F086C5"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36EE672"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lang w:eastAsia="ja-JP"/>
              </w:rPr>
              <w:t>VRB-to-PRB mapping interleave</w:t>
            </w:r>
            <w:r w:rsidRPr="004334FE">
              <w:rPr>
                <w:rFonts w:asciiTheme="minorHAnsi" w:eastAsia="Times New Roman" w:hAnsiTheme="minorHAnsi" w:cstheme="minorHAnsi"/>
                <w:lang w:val="en-US" w:eastAsia="ja-JP"/>
              </w:rPr>
              <w:t>r</w:t>
            </w:r>
            <w:r w:rsidRPr="004334FE">
              <w:rPr>
                <w:rFonts w:asciiTheme="minorHAnsi" w:eastAsia="Times New Roman" w:hAnsiTheme="minorHAnsi" w:cstheme="minorHAnsi"/>
                <w:lang w:eastAsia="ja-JP"/>
              </w:rPr>
              <w:t xml:space="preserve"> bundle size</w:t>
            </w:r>
          </w:p>
        </w:tc>
        <w:tc>
          <w:tcPr>
            <w:tcW w:w="720" w:type="dxa"/>
            <w:shd w:val="clear" w:color="auto" w:fill="auto"/>
            <w:vAlign w:val="center"/>
          </w:tcPr>
          <w:p w14:paraId="508B63B4"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E7CDB62"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N/A</w:t>
            </w:r>
          </w:p>
        </w:tc>
      </w:tr>
      <w:tr w:rsidR="0098168E" w:rsidRPr="004334FE" w14:paraId="4C471429" w14:textId="77777777" w:rsidTr="00F06DFD">
        <w:tc>
          <w:tcPr>
            <w:tcW w:w="1345" w:type="dxa"/>
            <w:vMerge w:val="restart"/>
            <w:shd w:val="clear" w:color="auto" w:fill="auto"/>
            <w:vAlign w:val="center"/>
          </w:tcPr>
          <w:p w14:paraId="7754BBF8"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PDSCH DMRS configuration</w:t>
            </w:r>
          </w:p>
        </w:tc>
        <w:tc>
          <w:tcPr>
            <w:tcW w:w="3060" w:type="dxa"/>
            <w:shd w:val="clear" w:color="auto" w:fill="auto"/>
            <w:vAlign w:val="center"/>
          </w:tcPr>
          <w:p w14:paraId="08BC1375"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DMRS Type</w:t>
            </w:r>
          </w:p>
        </w:tc>
        <w:tc>
          <w:tcPr>
            <w:tcW w:w="720" w:type="dxa"/>
            <w:shd w:val="clear" w:color="auto" w:fill="auto"/>
            <w:vAlign w:val="center"/>
          </w:tcPr>
          <w:p w14:paraId="32431472"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27421F2"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Type 1</w:t>
            </w:r>
          </w:p>
        </w:tc>
      </w:tr>
      <w:tr w:rsidR="0098168E" w:rsidRPr="004334FE" w14:paraId="7FDC75E9" w14:textId="77777777" w:rsidTr="00F06DFD">
        <w:tc>
          <w:tcPr>
            <w:tcW w:w="1345" w:type="dxa"/>
            <w:vMerge/>
            <w:shd w:val="clear" w:color="auto" w:fill="auto"/>
            <w:vAlign w:val="center"/>
          </w:tcPr>
          <w:p w14:paraId="5DDD3B2A"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B33A509"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Number of additional DMRS</w:t>
            </w:r>
          </w:p>
        </w:tc>
        <w:tc>
          <w:tcPr>
            <w:tcW w:w="720" w:type="dxa"/>
            <w:shd w:val="clear" w:color="auto" w:fill="auto"/>
            <w:vAlign w:val="center"/>
          </w:tcPr>
          <w:p w14:paraId="574EF786"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B7AC4CC"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1</w:t>
            </w:r>
          </w:p>
        </w:tc>
      </w:tr>
      <w:tr w:rsidR="0098168E" w:rsidRPr="004334FE" w14:paraId="07702EAA" w14:textId="77777777" w:rsidTr="00F06DFD">
        <w:tc>
          <w:tcPr>
            <w:tcW w:w="1345" w:type="dxa"/>
            <w:vMerge/>
            <w:shd w:val="clear" w:color="auto" w:fill="auto"/>
            <w:vAlign w:val="center"/>
          </w:tcPr>
          <w:p w14:paraId="47A46780" w14:textId="77777777" w:rsidR="0098168E" w:rsidRPr="004334F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9237D15" w14:textId="77777777" w:rsidR="0098168E" w:rsidRPr="004334FE" w:rsidRDefault="0098168E" w:rsidP="00F06DFD">
            <w:pPr>
              <w:keepNext/>
              <w:keepLines/>
              <w:spacing w:after="0"/>
              <w:rPr>
                <w:rFonts w:asciiTheme="minorHAnsi" w:eastAsia="Times New Roman" w:hAnsiTheme="minorHAnsi" w:cstheme="minorHAnsi"/>
              </w:rPr>
            </w:pPr>
            <w:r w:rsidRPr="004334FE">
              <w:rPr>
                <w:rFonts w:asciiTheme="minorHAnsi" w:eastAsia="Times New Roman" w:hAnsiTheme="minorHAnsi" w:cstheme="minorHAnsi"/>
              </w:rPr>
              <w:t>Maximum number of OFDM symbols for DL front loaded DMRS</w:t>
            </w:r>
          </w:p>
        </w:tc>
        <w:tc>
          <w:tcPr>
            <w:tcW w:w="720" w:type="dxa"/>
            <w:shd w:val="clear" w:color="auto" w:fill="auto"/>
            <w:vAlign w:val="center"/>
          </w:tcPr>
          <w:p w14:paraId="31825177"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F7C1CF7"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1</w:t>
            </w:r>
          </w:p>
        </w:tc>
      </w:tr>
      <w:tr w:rsidR="0098168E" w:rsidRPr="004334FE" w14:paraId="4984ACB1"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D7D7" w14:textId="77777777" w:rsidR="0098168E" w:rsidRPr="004334FE" w:rsidRDefault="0098168E" w:rsidP="00F06DFD">
            <w:pPr>
              <w:keepNext/>
              <w:keepLines/>
              <w:spacing w:after="0"/>
              <w:rPr>
                <w:rFonts w:asciiTheme="minorHAnsi" w:eastAsia="Times New Roman" w:hAnsiTheme="minorHAnsi" w:cstheme="minorHAnsi"/>
                <w:lang w:val="en-US"/>
              </w:rPr>
            </w:pPr>
            <w:r w:rsidRPr="004334FE">
              <w:rPr>
                <w:rFonts w:asciiTheme="minorHAnsi" w:eastAsia="Times New Roman" w:hAnsiTheme="minorHAnsi" w:cstheme="minorHAnsi"/>
                <w:lang w:val="en-US"/>
              </w:rPr>
              <w:t>Number of HARQ Processes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F75A21"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7B4963C0"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8</w:t>
            </w:r>
          </w:p>
        </w:tc>
      </w:tr>
      <w:tr w:rsidR="0098168E" w:rsidRPr="004334FE" w14:paraId="6E7AE63C"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EA88" w14:textId="77777777" w:rsidR="0098168E" w:rsidRPr="004334FE" w:rsidRDefault="0098168E" w:rsidP="00F06DFD">
            <w:pPr>
              <w:keepNext/>
              <w:keepLines/>
              <w:spacing w:after="0"/>
              <w:rPr>
                <w:rFonts w:asciiTheme="minorHAnsi" w:eastAsia="Times New Roman" w:hAnsiTheme="minorHAnsi" w:cstheme="minorHAnsi"/>
                <w:lang w:val="en-US"/>
              </w:rPr>
            </w:pPr>
            <w:r w:rsidRPr="004334FE">
              <w:rPr>
                <w:rFonts w:asciiTheme="minorHAnsi" w:eastAsia="Times New Roman" w:hAnsiTheme="minorHAnsi" w:cstheme="minorHAnsi"/>
                <w:lang w:val="en-US"/>
              </w:rPr>
              <w:t>Test metric</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EF09EB" w14:textId="77777777" w:rsidR="0098168E" w:rsidRPr="004334FE" w:rsidRDefault="0098168E"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375C6426" w14:textId="77777777" w:rsidR="0098168E" w:rsidRPr="004334FE" w:rsidRDefault="0098168E" w:rsidP="00F06DFD">
            <w:pPr>
              <w:keepNext/>
              <w:keepLines/>
              <w:spacing w:after="0"/>
              <w:jc w:val="center"/>
              <w:rPr>
                <w:rFonts w:asciiTheme="minorHAnsi" w:eastAsia="Times New Roman" w:hAnsiTheme="minorHAnsi" w:cstheme="minorHAnsi"/>
              </w:rPr>
            </w:pPr>
            <w:r w:rsidRPr="004334FE">
              <w:rPr>
                <w:rFonts w:asciiTheme="minorHAnsi" w:eastAsia="Times New Roman" w:hAnsiTheme="minorHAnsi" w:cstheme="minorHAnsi"/>
              </w:rPr>
              <w:t>70% throughput</w:t>
            </w:r>
          </w:p>
        </w:tc>
      </w:tr>
    </w:tbl>
    <w:p w14:paraId="7A0B7E2C" w14:textId="77777777" w:rsidR="00C81FB6" w:rsidRPr="004334FE" w:rsidRDefault="00C81FB6" w:rsidP="0098168E">
      <w:pPr>
        <w:spacing w:after="120"/>
        <w:rPr>
          <w:szCs w:val="24"/>
          <w:lang w:eastAsia="zh-CN"/>
        </w:rPr>
      </w:pPr>
    </w:p>
    <w:p w14:paraId="30A74AE1" w14:textId="7BDF833B" w:rsidR="00C81FB6" w:rsidRPr="004334FE" w:rsidRDefault="00C81FB6" w:rsidP="00C81F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Qualcomm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66"/>
        <w:gridCol w:w="1118"/>
        <w:gridCol w:w="991"/>
        <w:gridCol w:w="1025"/>
        <w:gridCol w:w="1118"/>
        <w:gridCol w:w="1101"/>
        <w:gridCol w:w="1185"/>
        <w:gridCol w:w="1024"/>
        <w:gridCol w:w="603"/>
      </w:tblGrid>
      <w:tr w:rsidR="003A35A3" w:rsidRPr="004334FE" w14:paraId="77058EA4" w14:textId="77777777" w:rsidTr="00F06DFD">
        <w:trPr>
          <w:trHeight w:val="393"/>
          <w:jc w:val="center"/>
        </w:trPr>
        <w:tc>
          <w:tcPr>
            <w:tcW w:w="323" w:type="pct"/>
            <w:vMerge w:val="restart"/>
            <w:shd w:val="clear" w:color="auto" w:fill="FFFFFF"/>
            <w:vAlign w:val="center"/>
          </w:tcPr>
          <w:p w14:paraId="783A1C56" w14:textId="77777777" w:rsidR="003A35A3" w:rsidRPr="004334FE" w:rsidRDefault="003A35A3" w:rsidP="003A35A3">
            <w:pPr>
              <w:pStyle w:val="ListParagraph"/>
              <w:keepNext/>
              <w:keepLines/>
              <w:numPr>
                <w:ilvl w:val="0"/>
                <w:numId w:val="4"/>
              </w:numPr>
              <w:spacing w:after="0"/>
              <w:ind w:firstLineChars="0"/>
              <w:jc w:val="center"/>
              <w:rPr>
                <w:rFonts w:ascii="Arial" w:hAnsi="Arial"/>
                <w:b/>
                <w:sz w:val="16"/>
                <w:szCs w:val="18"/>
              </w:rPr>
            </w:pPr>
            <w:r w:rsidRPr="004334FE">
              <w:rPr>
                <w:rFonts w:ascii="Arial" w:hAnsi="Arial"/>
                <w:b/>
                <w:sz w:val="16"/>
                <w:szCs w:val="18"/>
              </w:rPr>
              <w:lastRenderedPageBreak/>
              <w:t>Test num.</w:t>
            </w:r>
          </w:p>
        </w:tc>
        <w:tc>
          <w:tcPr>
            <w:tcW w:w="642" w:type="pct"/>
            <w:vMerge w:val="restart"/>
            <w:shd w:val="clear" w:color="auto" w:fill="FFFFFF"/>
            <w:vAlign w:val="center"/>
          </w:tcPr>
          <w:p w14:paraId="685DFFDB"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Reference</w:t>
            </w:r>
            <w:r w:rsidRPr="004334FE">
              <w:rPr>
                <w:rFonts w:ascii="Arial" w:hAnsi="Arial" w:hint="eastAsia"/>
                <w:b/>
                <w:sz w:val="16"/>
                <w:szCs w:val="18"/>
              </w:rPr>
              <w:t xml:space="preserve"> </w:t>
            </w:r>
            <w:r w:rsidRPr="004334FE">
              <w:rPr>
                <w:rFonts w:ascii="Arial" w:hAnsi="Arial"/>
                <w:b/>
                <w:sz w:val="16"/>
                <w:szCs w:val="18"/>
              </w:rPr>
              <w:t>channel</w:t>
            </w:r>
          </w:p>
        </w:tc>
        <w:tc>
          <w:tcPr>
            <w:tcW w:w="567" w:type="pct"/>
            <w:vMerge w:val="restart"/>
            <w:shd w:val="clear" w:color="auto" w:fill="FFFFFF"/>
            <w:vAlign w:val="center"/>
          </w:tcPr>
          <w:p w14:paraId="792D750F"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Bandwidth (MHz) / Subcarrier spacing (kHz)</w:t>
            </w:r>
          </w:p>
        </w:tc>
        <w:tc>
          <w:tcPr>
            <w:tcW w:w="587" w:type="pct"/>
            <w:vMerge w:val="restart"/>
            <w:shd w:val="clear" w:color="auto" w:fill="FFFFFF"/>
            <w:vAlign w:val="center"/>
          </w:tcPr>
          <w:p w14:paraId="5FF0ADFE"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Modulation format and code rate</w:t>
            </w:r>
          </w:p>
        </w:tc>
        <w:tc>
          <w:tcPr>
            <w:tcW w:w="642" w:type="pct"/>
            <w:vMerge w:val="restart"/>
            <w:shd w:val="clear" w:color="auto" w:fill="FFFFFF"/>
            <w:vAlign w:val="center"/>
          </w:tcPr>
          <w:p w14:paraId="2F4FD8B1"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Slot Pattern</w:t>
            </w:r>
          </w:p>
        </w:tc>
        <w:tc>
          <w:tcPr>
            <w:tcW w:w="632" w:type="pct"/>
            <w:vMerge w:val="restart"/>
            <w:shd w:val="clear" w:color="auto" w:fill="FFFFFF"/>
            <w:vAlign w:val="center"/>
          </w:tcPr>
          <w:p w14:paraId="2538DBF7"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Propagation condition</w:t>
            </w:r>
          </w:p>
        </w:tc>
        <w:tc>
          <w:tcPr>
            <w:tcW w:w="682" w:type="pct"/>
            <w:vMerge w:val="restart"/>
            <w:shd w:val="clear" w:color="auto" w:fill="FFFFFF"/>
            <w:vAlign w:val="center"/>
          </w:tcPr>
          <w:p w14:paraId="115B4828"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Correlation matrix and antenna configuration</w:t>
            </w:r>
          </w:p>
        </w:tc>
        <w:tc>
          <w:tcPr>
            <w:tcW w:w="925" w:type="pct"/>
            <w:gridSpan w:val="2"/>
            <w:shd w:val="clear" w:color="auto" w:fill="FFFFFF"/>
            <w:vAlign w:val="center"/>
          </w:tcPr>
          <w:p w14:paraId="75EBED8F"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Reference value</w:t>
            </w:r>
          </w:p>
        </w:tc>
      </w:tr>
      <w:tr w:rsidR="003A35A3" w:rsidRPr="004334FE" w14:paraId="504DE2AB" w14:textId="77777777" w:rsidTr="00F06DFD">
        <w:trPr>
          <w:trHeight w:val="393"/>
          <w:jc w:val="center"/>
        </w:trPr>
        <w:tc>
          <w:tcPr>
            <w:tcW w:w="323" w:type="pct"/>
            <w:vMerge/>
            <w:shd w:val="clear" w:color="auto" w:fill="FFFFFF"/>
            <w:vAlign w:val="center"/>
          </w:tcPr>
          <w:p w14:paraId="2B3E27FC" w14:textId="77777777" w:rsidR="003A35A3" w:rsidRPr="004334FE" w:rsidRDefault="003A35A3" w:rsidP="00F06DFD">
            <w:pPr>
              <w:keepNext/>
              <w:keepLines/>
              <w:spacing w:after="0"/>
              <w:jc w:val="center"/>
              <w:rPr>
                <w:rFonts w:ascii="Arial" w:hAnsi="Arial"/>
                <w:b/>
                <w:sz w:val="16"/>
                <w:szCs w:val="18"/>
              </w:rPr>
            </w:pPr>
          </w:p>
        </w:tc>
        <w:tc>
          <w:tcPr>
            <w:tcW w:w="642" w:type="pct"/>
            <w:vMerge/>
            <w:shd w:val="clear" w:color="auto" w:fill="FFFFFF"/>
            <w:vAlign w:val="center"/>
          </w:tcPr>
          <w:p w14:paraId="0A90B283" w14:textId="77777777" w:rsidR="003A35A3" w:rsidRPr="004334FE" w:rsidRDefault="003A35A3" w:rsidP="00F06DFD">
            <w:pPr>
              <w:keepNext/>
              <w:keepLines/>
              <w:spacing w:after="0"/>
              <w:jc w:val="center"/>
              <w:rPr>
                <w:rFonts w:ascii="Arial" w:hAnsi="Arial"/>
                <w:b/>
                <w:sz w:val="16"/>
                <w:szCs w:val="18"/>
              </w:rPr>
            </w:pPr>
          </w:p>
        </w:tc>
        <w:tc>
          <w:tcPr>
            <w:tcW w:w="567" w:type="pct"/>
            <w:vMerge/>
            <w:shd w:val="clear" w:color="auto" w:fill="FFFFFF"/>
          </w:tcPr>
          <w:p w14:paraId="6C1CF566" w14:textId="77777777" w:rsidR="003A35A3" w:rsidRPr="004334FE" w:rsidRDefault="003A35A3" w:rsidP="00F06DFD">
            <w:pPr>
              <w:keepNext/>
              <w:keepLines/>
              <w:spacing w:after="0"/>
              <w:jc w:val="center"/>
              <w:rPr>
                <w:rFonts w:ascii="Arial" w:hAnsi="Arial"/>
                <w:b/>
                <w:sz w:val="16"/>
                <w:szCs w:val="18"/>
              </w:rPr>
            </w:pPr>
          </w:p>
        </w:tc>
        <w:tc>
          <w:tcPr>
            <w:tcW w:w="587" w:type="pct"/>
            <w:vMerge/>
            <w:shd w:val="clear" w:color="auto" w:fill="FFFFFF"/>
          </w:tcPr>
          <w:p w14:paraId="2DFF3188" w14:textId="77777777" w:rsidR="003A35A3" w:rsidRPr="004334FE" w:rsidRDefault="003A35A3" w:rsidP="00F06DFD">
            <w:pPr>
              <w:keepNext/>
              <w:keepLines/>
              <w:spacing w:after="0"/>
              <w:jc w:val="center"/>
              <w:rPr>
                <w:rFonts w:ascii="Arial" w:hAnsi="Arial"/>
                <w:b/>
                <w:sz w:val="16"/>
                <w:szCs w:val="18"/>
              </w:rPr>
            </w:pPr>
          </w:p>
        </w:tc>
        <w:tc>
          <w:tcPr>
            <w:tcW w:w="642" w:type="pct"/>
            <w:vMerge/>
            <w:shd w:val="clear" w:color="auto" w:fill="FFFFFF"/>
          </w:tcPr>
          <w:p w14:paraId="321C0267" w14:textId="77777777" w:rsidR="003A35A3" w:rsidRPr="004334FE" w:rsidRDefault="003A35A3" w:rsidP="00F06DFD">
            <w:pPr>
              <w:keepNext/>
              <w:keepLines/>
              <w:spacing w:after="0"/>
              <w:jc w:val="center"/>
              <w:rPr>
                <w:rFonts w:ascii="Arial" w:hAnsi="Arial"/>
                <w:b/>
                <w:sz w:val="16"/>
                <w:szCs w:val="18"/>
              </w:rPr>
            </w:pPr>
          </w:p>
        </w:tc>
        <w:tc>
          <w:tcPr>
            <w:tcW w:w="632" w:type="pct"/>
            <w:vMerge/>
            <w:shd w:val="clear" w:color="auto" w:fill="FFFFFF"/>
            <w:vAlign w:val="center"/>
          </w:tcPr>
          <w:p w14:paraId="7794F4A5" w14:textId="77777777" w:rsidR="003A35A3" w:rsidRPr="004334FE" w:rsidRDefault="003A35A3" w:rsidP="00F06DFD">
            <w:pPr>
              <w:keepNext/>
              <w:keepLines/>
              <w:spacing w:after="0"/>
              <w:jc w:val="center"/>
              <w:rPr>
                <w:rFonts w:ascii="Arial" w:hAnsi="Arial"/>
                <w:b/>
                <w:sz w:val="16"/>
                <w:szCs w:val="18"/>
              </w:rPr>
            </w:pPr>
          </w:p>
        </w:tc>
        <w:tc>
          <w:tcPr>
            <w:tcW w:w="682" w:type="pct"/>
            <w:vMerge/>
            <w:shd w:val="clear" w:color="auto" w:fill="FFFFFF"/>
            <w:vAlign w:val="center"/>
          </w:tcPr>
          <w:p w14:paraId="287A45DE" w14:textId="77777777" w:rsidR="003A35A3" w:rsidRPr="004334FE" w:rsidRDefault="003A35A3" w:rsidP="00F06DFD">
            <w:pPr>
              <w:keepNext/>
              <w:keepLines/>
              <w:spacing w:after="0"/>
              <w:jc w:val="center"/>
              <w:rPr>
                <w:rFonts w:ascii="Arial" w:hAnsi="Arial"/>
                <w:b/>
                <w:sz w:val="16"/>
                <w:szCs w:val="18"/>
              </w:rPr>
            </w:pPr>
          </w:p>
        </w:tc>
        <w:tc>
          <w:tcPr>
            <w:tcW w:w="587" w:type="pct"/>
            <w:shd w:val="clear" w:color="auto" w:fill="FFFFFF"/>
            <w:vAlign w:val="center"/>
          </w:tcPr>
          <w:p w14:paraId="75D72D16"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Fraction of maximum throughput (%)</w:t>
            </w:r>
          </w:p>
        </w:tc>
        <w:tc>
          <w:tcPr>
            <w:tcW w:w="338" w:type="pct"/>
            <w:shd w:val="clear" w:color="auto" w:fill="FFFFFF"/>
            <w:vAlign w:val="center"/>
          </w:tcPr>
          <w:p w14:paraId="5AE9A438"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SNR (dB)</w:t>
            </w:r>
          </w:p>
        </w:tc>
      </w:tr>
      <w:tr w:rsidR="003A35A3" w:rsidRPr="004334FE" w14:paraId="0F20CBBF" w14:textId="77777777" w:rsidTr="00F06DFD">
        <w:trPr>
          <w:trHeight w:val="198"/>
          <w:jc w:val="center"/>
        </w:trPr>
        <w:tc>
          <w:tcPr>
            <w:tcW w:w="323" w:type="pct"/>
            <w:shd w:val="clear" w:color="auto" w:fill="FFFFFF"/>
            <w:vAlign w:val="center"/>
          </w:tcPr>
          <w:p w14:paraId="56FD8A4B"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w:t>
            </w:r>
            <w:r w:rsidRPr="004334FE">
              <w:rPr>
                <w:rFonts w:ascii="Arial" w:hAnsi="Arial" w:hint="eastAsia"/>
                <w:sz w:val="16"/>
                <w:szCs w:val="18"/>
              </w:rPr>
              <w:t>-1</w:t>
            </w:r>
          </w:p>
        </w:tc>
        <w:tc>
          <w:tcPr>
            <w:tcW w:w="642" w:type="pct"/>
            <w:shd w:val="clear" w:color="auto" w:fill="FFFFFF"/>
            <w:vAlign w:val="center"/>
          </w:tcPr>
          <w:p w14:paraId="57AF46B9"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NR-U DL Transmission Model [2]</w:t>
            </w:r>
          </w:p>
        </w:tc>
        <w:tc>
          <w:tcPr>
            <w:tcW w:w="567" w:type="pct"/>
            <w:shd w:val="clear" w:color="auto" w:fill="FFFFFF"/>
            <w:vAlign w:val="center"/>
          </w:tcPr>
          <w:p w14:paraId="7A38FB20"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20 / 30</w:t>
            </w:r>
          </w:p>
        </w:tc>
        <w:tc>
          <w:tcPr>
            <w:tcW w:w="587" w:type="pct"/>
            <w:shd w:val="clear" w:color="auto" w:fill="FFFFFF"/>
            <w:vAlign w:val="center"/>
          </w:tcPr>
          <w:p w14:paraId="7706E53F"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16 QAM, 0.48</w:t>
            </w:r>
          </w:p>
        </w:tc>
        <w:tc>
          <w:tcPr>
            <w:tcW w:w="642" w:type="pct"/>
            <w:shd w:val="clear" w:color="auto" w:fill="FFFFFF"/>
            <w:vAlign w:val="center"/>
          </w:tcPr>
          <w:p w14:paraId="5E958E02"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According to NR-U DL Transmission Model [2]</w:t>
            </w:r>
          </w:p>
        </w:tc>
        <w:tc>
          <w:tcPr>
            <w:tcW w:w="632" w:type="pct"/>
            <w:shd w:val="clear" w:color="auto" w:fill="FFFFFF"/>
            <w:vAlign w:val="center"/>
          </w:tcPr>
          <w:p w14:paraId="2A75C0C3"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TDLA30-10</w:t>
            </w:r>
          </w:p>
        </w:tc>
        <w:tc>
          <w:tcPr>
            <w:tcW w:w="682" w:type="pct"/>
            <w:shd w:val="clear" w:color="auto" w:fill="FFFFFF"/>
            <w:vAlign w:val="center"/>
          </w:tcPr>
          <w:p w14:paraId="0270D11C"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2x2, ULA Low</w:t>
            </w:r>
          </w:p>
        </w:tc>
        <w:tc>
          <w:tcPr>
            <w:tcW w:w="587" w:type="pct"/>
            <w:shd w:val="clear" w:color="auto" w:fill="FFFFFF"/>
            <w:vAlign w:val="center"/>
          </w:tcPr>
          <w:p w14:paraId="3D12D199"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70</w:t>
            </w:r>
          </w:p>
        </w:tc>
        <w:tc>
          <w:tcPr>
            <w:tcW w:w="338" w:type="pct"/>
            <w:shd w:val="clear" w:color="auto" w:fill="FFFFFF"/>
            <w:vAlign w:val="center"/>
          </w:tcPr>
          <w:p w14:paraId="15FFBDCB"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lang w:eastAsia="zh-CN"/>
              </w:rPr>
              <w:t>[TBD]</w:t>
            </w:r>
          </w:p>
        </w:tc>
      </w:tr>
      <w:tr w:rsidR="003A35A3" w:rsidRPr="004334FE" w14:paraId="0268DC82" w14:textId="77777777" w:rsidTr="00F06DFD">
        <w:trPr>
          <w:trHeight w:val="198"/>
          <w:jc w:val="center"/>
        </w:trPr>
        <w:tc>
          <w:tcPr>
            <w:tcW w:w="323" w:type="pct"/>
            <w:shd w:val="clear" w:color="auto" w:fill="FFFFFF"/>
            <w:vAlign w:val="center"/>
          </w:tcPr>
          <w:p w14:paraId="78351E4C"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1-2</w:t>
            </w:r>
          </w:p>
        </w:tc>
        <w:tc>
          <w:tcPr>
            <w:tcW w:w="642" w:type="pct"/>
            <w:shd w:val="clear" w:color="auto" w:fill="FFFFFF"/>
            <w:vAlign w:val="center"/>
          </w:tcPr>
          <w:p w14:paraId="28D8477E"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NR-U DL Transmission Model [2]</w:t>
            </w:r>
          </w:p>
        </w:tc>
        <w:tc>
          <w:tcPr>
            <w:tcW w:w="567" w:type="pct"/>
            <w:shd w:val="clear" w:color="auto" w:fill="FFFFFF"/>
            <w:vAlign w:val="center"/>
          </w:tcPr>
          <w:p w14:paraId="0C3B663F"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40 / 30</w:t>
            </w:r>
          </w:p>
        </w:tc>
        <w:tc>
          <w:tcPr>
            <w:tcW w:w="587" w:type="pct"/>
            <w:shd w:val="clear" w:color="auto" w:fill="FFFFFF"/>
            <w:vAlign w:val="center"/>
          </w:tcPr>
          <w:p w14:paraId="5DCE3E93"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16 QAM, 0.48</w:t>
            </w:r>
          </w:p>
        </w:tc>
        <w:tc>
          <w:tcPr>
            <w:tcW w:w="642" w:type="pct"/>
            <w:shd w:val="clear" w:color="auto" w:fill="FFFFFF"/>
            <w:vAlign w:val="center"/>
          </w:tcPr>
          <w:p w14:paraId="4C437660"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According to NR-U DL Transmission Model [2]</w:t>
            </w:r>
          </w:p>
        </w:tc>
        <w:tc>
          <w:tcPr>
            <w:tcW w:w="632" w:type="pct"/>
            <w:shd w:val="clear" w:color="auto" w:fill="FFFFFF"/>
            <w:vAlign w:val="center"/>
          </w:tcPr>
          <w:p w14:paraId="53212D12"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TDLA30-10</w:t>
            </w:r>
          </w:p>
        </w:tc>
        <w:tc>
          <w:tcPr>
            <w:tcW w:w="682" w:type="pct"/>
            <w:shd w:val="clear" w:color="auto" w:fill="FFFFFF"/>
            <w:vAlign w:val="center"/>
          </w:tcPr>
          <w:p w14:paraId="3ACAF078"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2x2, ULA Low</w:t>
            </w:r>
          </w:p>
        </w:tc>
        <w:tc>
          <w:tcPr>
            <w:tcW w:w="587" w:type="pct"/>
            <w:shd w:val="clear" w:color="auto" w:fill="FFFFFF"/>
            <w:vAlign w:val="center"/>
          </w:tcPr>
          <w:p w14:paraId="1677F8C6"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70</w:t>
            </w:r>
          </w:p>
        </w:tc>
        <w:tc>
          <w:tcPr>
            <w:tcW w:w="338" w:type="pct"/>
            <w:shd w:val="clear" w:color="auto" w:fill="FFFFFF"/>
            <w:vAlign w:val="center"/>
          </w:tcPr>
          <w:p w14:paraId="138F7ADB" w14:textId="77777777" w:rsidR="003A35A3" w:rsidRPr="004334FE" w:rsidRDefault="003A35A3" w:rsidP="00F06DFD">
            <w:pPr>
              <w:keepNext/>
              <w:keepLines/>
              <w:spacing w:after="0"/>
              <w:jc w:val="center"/>
              <w:rPr>
                <w:rFonts w:ascii="Arial" w:hAnsi="Arial"/>
                <w:sz w:val="16"/>
                <w:szCs w:val="18"/>
                <w:lang w:eastAsia="zh-CN"/>
              </w:rPr>
            </w:pPr>
            <w:r w:rsidRPr="004334FE">
              <w:rPr>
                <w:rFonts w:ascii="Arial" w:hAnsi="Arial"/>
                <w:sz w:val="16"/>
                <w:szCs w:val="18"/>
                <w:lang w:eastAsia="zh-CN"/>
              </w:rPr>
              <w:t>[TBD]</w:t>
            </w:r>
          </w:p>
        </w:tc>
      </w:tr>
    </w:tbl>
    <w:p w14:paraId="2FB239F6" w14:textId="52E1DDC4" w:rsidR="003A35A3" w:rsidRPr="004334FE" w:rsidRDefault="003A35A3" w:rsidP="003A35A3">
      <w:pPr>
        <w:keepNext/>
        <w:spacing w:before="120" w:after="120"/>
        <w:rPr>
          <w:rFonts w:ascii="Arial" w:eastAsia="MS Mincho"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3"/>
        <w:gridCol w:w="1235"/>
        <w:gridCol w:w="1092"/>
        <w:gridCol w:w="1131"/>
        <w:gridCol w:w="1237"/>
        <w:gridCol w:w="1217"/>
        <w:gridCol w:w="1314"/>
        <w:gridCol w:w="1131"/>
        <w:gridCol w:w="651"/>
      </w:tblGrid>
      <w:tr w:rsidR="003A35A3" w:rsidRPr="004334FE" w14:paraId="67144951" w14:textId="77777777" w:rsidTr="00F06DFD">
        <w:trPr>
          <w:trHeight w:val="393"/>
          <w:jc w:val="center"/>
        </w:trPr>
        <w:tc>
          <w:tcPr>
            <w:tcW w:w="324" w:type="pct"/>
            <w:vMerge w:val="restart"/>
            <w:shd w:val="clear" w:color="auto" w:fill="FFFFFF"/>
            <w:vAlign w:val="center"/>
          </w:tcPr>
          <w:p w14:paraId="63666C92"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Test num.</w:t>
            </w:r>
          </w:p>
        </w:tc>
        <w:tc>
          <w:tcPr>
            <w:tcW w:w="641" w:type="pct"/>
            <w:vMerge w:val="restart"/>
            <w:shd w:val="clear" w:color="auto" w:fill="FFFFFF"/>
            <w:vAlign w:val="center"/>
          </w:tcPr>
          <w:p w14:paraId="6B60024D"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Reference</w:t>
            </w:r>
            <w:r w:rsidRPr="004334FE">
              <w:rPr>
                <w:rFonts w:ascii="Arial" w:hAnsi="Arial" w:hint="eastAsia"/>
                <w:b/>
                <w:sz w:val="16"/>
                <w:szCs w:val="18"/>
              </w:rPr>
              <w:t xml:space="preserve"> </w:t>
            </w:r>
            <w:r w:rsidRPr="004334FE">
              <w:rPr>
                <w:rFonts w:ascii="Arial" w:hAnsi="Arial"/>
                <w:b/>
                <w:sz w:val="16"/>
                <w:szCs w:val="18"/>
              </w:rPr>
              <w:t>channel</w:t>
            </w:r>
          </w:p>
        </w:tc>
        <w:tc>
          <w:tcPr>
            <w:tcW w:w="567" w:type="pct"/>
            <w:vMerge w:val="restart"/>
            <w:shd w:val="clear" w:color="auto" w:fill="FFFFFF"/>
            <w:vAlign w:val="center"/>
          </w:tcPr>
          <w:p w14:paraId="5D4543A6"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Bandwidth (MHz) / Subcarrier spacing (kHz)</w:t>
            </w:r>
          </w:p>
        </w:tc>
        <w:tc>
          <w:tcPr>
            <w:tcW w:w="587" w:type="pct"/>
            <w:vMerge w:val="restart"/>
            <w:shd w:val="clear" w:color="auto" w:fill="FFFFFF"/>
            <w:vAlign w:val="center"/>
          </w:tcPr>
          <w:p w14:paraId="454124ED"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Modulation format and code rate</w:t>
            </w:r>
          </w:p>
        </w:tc>
        <w:tc>
          <w:tcPr>
            <w:tcW w:w="642" w:type="pct"/>
            <w:vMerge w:val="restart"/>
            <w:shd w:val="clear" w:color="auto" w:fill="FFFFFF"/>
            <w:vAlign w:val="center"/>
          </w:tcPr>
          <w:p w14:paraId="6F3267F8"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Slot Pattern</w:t>
            </w:r>
          </w:p>
        </w:tc>
        <w:tc>
          <w:tcPr>
            <w:tcW w:w="632" w:type="pct"/>
            <w:vMerge w:val="restart"/>
            <w:shd w:val="clear" w:color="auto" w:fill="FFFFFF"/>
            <w:vAlign w:val="center"/>
          </w:tcPr>
          <w:p w14:paraId="7BCB870E"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Propagation condition</w:t>
            </w:r>
          </w:p>
        </w:tc>
        <w:tc>
          <w:tcPr>
            <w:tcW w:w="682" w:type="pct"/>
            <w:vMerge w:val="restart"/>
            <w:shd w:val="clear" w:color="auto" w:fill="FFFFFF"/>
            <w:vAlign w:val="center"/>
          </w:tcPr>
          <w:p w14:paraId="4A092EEE"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Correlation matrix and antenna configuration</w:t>
            </w:r>
          </w:p>
        </w:tc>
        <w:tc>
          <w:tcPr>
            <w:tcW w:w="925" w:type="pct"/>
            <w:gridSpan w:val="2"/>
            <w:shd w:val="clear" w:color="auto" w:fill="FFFFFF"/>
            <w:vAlign w:val="center"/>
          </w:tcPr>
          <w:p w14:paraId="5D5A2A44"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Reference value</w:t>
            </w:r>
          </w:p>
        </w:tc>
      </w:tr>
      <w:tr w:rsidR="003A35A3" w:rsidRPr="004334FE" w14:paraId="2286AD96" w14:textId="77777777" w:rsidTr="00F06DFD">
        <w:trPr>
          <w:trHeight w:val="393"/>
          <w:jc w:val="center"/>
        </w:trPr>
        <w:tc>
          <w:tcPr>
            <w:tcW w:w="324" w:type="pct"/>
            <w:vMerge/>
            <w:shd w:val="clear" w:color="auto" w:fill="FFFFFF"/>
            <w:vAlign w:val="center"/>
          </w:tcPr>
          <w:p w14:paraId="104DA7BB" w14:textId="77777777" w:rsidR="003A35A3" w:rsidRPr="004334FE" w:rsidRDefault="003A35A3" w:rsidP="00F06DFD">
            <w:pPr>
              <w:keepNext/>
              <w:keepLines/>
              <w:spacing w:after="0"/>
              <w:jc w:val="center"/>
              <w:rPr>
                <w:rFonts w:ascii="Arial" w:hAnsi="Arial"/>
                <w:b/>
                <w:sz w:val="16"/>
                <w:szCs w:val="18"/>
              </w:rPr>
            </w:pPr>
          </w:p>
        </w:tc>
        <w:tc>
          <w:tcPr>
            <w:tcW w:w="641" w:type="pct"/>
            <w:vMerge/>
            <w:shd w:val="clear" w:color="auto" w:fill="FFFFFF"/>
            <w:vAlign w:val="center"/>
          </w:tcPr>
          <w:p w14:paraId="0E287BB7" w14:textId="77777777" w:rsidR="003A35A3" w:rsidRPr="004334FE" w:rsidRDefault="003A35A3" w:rsidP="00F06DFD">
            <w:pPr>
              <w:keepNext/>
              <w:keepLines/>
              <w:spacing w:after="0"/>
              <w:jc w:val="center"/>
              <w:rPr>
                <w:rFonts w:ascii="Arial" w:hAnsi="Arial"/>
                <w:b/>
                <w:sz w:val="16"/>
                <w:szCs w:val="18"/>
              </w:rPr>
            </w:pPr>
          </w:p>
        </w:tc>
        <w:tc>
          <w:tcPr>
            <w:tcW w:w="567" w:type="pct"/>
            <w:vMerge/>
            <w:shd w:val="clear" w:color="auto" w:fill="FFFFFF"/>
          </w:tcPr>
          <w:p w14:paraId="421ED999" w14:textId="77777777" w:rsidR="003A35A3" w:rsidRPr="004334FE" w:rsidRDefault="003A35A3" w:rsidP="00F06DFD">
            <w:pPr>
              <w:keepNext/>
              <w:keepLines/>
              <w:spacing w:after="0"/>
              <w:jc w:val="center"/>
              <w:rPr>
                <w:rFonts w:ascii="Arial" w:hAnsi="Arial"/>
                <w:b/>
                <w:sz w:val="16"/>
                <w:szCs w:val="18"/>
              </w:rPr>
            </w:pPr>
          </w:p>
        </w:tc>
        <w:tc>
          <w:tcPr>
            <w:tcW w:w="587" w:type="pct"/>
            <w:vMerge/>
            <w:shd w:val="clear" w:color="auto" w:fill="FFFFFF"/>
          </w:tcPr>
          <w:p w14:paraId="348E8C50" w14:textId="77777777" w:rsidR="003A35A3" w:rsidRPr="004334FE" w:rsidRDefault="003A35A3" w:rsidP="00F06DFD">
            <w:pPr>
              <w:keepNext/>
              <w:keepLines/>
              <w:spacing w:after="0"/>
              <w:jc w:val="center"/>
              <w:rPr>
                <w:rFonts w:ascii="Arial" w:hAnsi="Arial"/>
                <w:b/>
                <w:sz w:val="16"/>
                <w:szCs w:val="18"/>
              </w:rPr>
            </w:pPr>
          </w:p>
        </w:tc>
        <w:tc>
          <w:tcPr>
            <w:tcW w:w="642" w:type="pct"/>
            <w:vMerge/>
            <w:shd w:val="clear" w:color="auto" w:fill="FFFFFF"/>
          </w:tcPr>
          <w:p w14:paraId="5BA9A8B6" w14:textId="77777777" w:rsidR="003A35A3" w:rsidRPr="004334FE" w:rsidRDefault="003A35A3" w:rsidP="00F06DFD">
            <w:pPr>
              <w:keepNext/>
              <w:keepLines/>
              <w:spacing w:after="0"/>
              <w:jc w:val="center"/>
              <w:rPr>
                <w:rFonts w:ascii="Arial" w:hAnsi="Arial"/>
                <w:b/>
                <w:sz w:val="16"/>
                <w:szCs w:val="18"/>
              </w:rPr>
            </w:pPr>
          </w:p>
        </w:tc>
        <w:tc>
          <w:tcPr>
            <w:tcW w:w="632" w:type="pct"/>
            <w:vMerge/>
            <w:shd w:val="clear" w:color="auto" w:fill="FFFFFF"/>
            <w:vAlign w:val="center"/>
          </w:tcPr>
          <w:p w14:paraId="16BA2B2E" w14:textId="77777777" w:rsidR="003A35A3" w:rsidRPr="004334FE" w:rsidRDefault="003A35A3" w:rsidP="00F06DFD">
            <w:pPr>
              <w:keepNext/>
              <w:keepLines/>
              <w:spacing w:after="0"/>
              <w:jc w:val="center"/>
              <w:rPr>
                <w:rFonts w:ascii="Arial" w:hAnsi="Arial"/>
                <w:b/>
                <w:sz w:val="16"/>
                <w:szCs w:val="18"/>
              </w:rPr>
            </w:pPr>
          </w:p>
        </w:tc>
        <w:tc>
          <w:tcPr>
            <w:tcW w:w="682" w:type="pct"/>
            <w:vMerge/>
            <w:shd w:val="clear" w:color="auto" w:fill="FFFFFF"/>
            <w:vAlign w:val="center"/>
          </w:tcPr>
          <w:p w14:paraId="7F174E1C" w14:textId="77777777" w:rsidR="003A35A3" w:rsidRPr="004334FE" w:rsidRDefault="003A35A3" w:rsidP="00F06DFD">
            <w:pPr>
              <w:keepNext/>
              <w:keepLines/>
              <w:spacing w:after="0"/>
              <w:jc w:val="center"/>
              <w:rPr>
                <w:rFonts w:ascii="Arial" w:hAnsi="Arial"/>
                <w:b/>
                <w:sz w:val="16"/>
                <w:szCs w:val="18"/>
              </w:rPr>
            </w:pPr>
          </w:p>
        </w:tc>
        <w:tc>
          <w:tcPr>
            <w:tcW w:w="587" w:type="pct"/>
            <w:shd w:val="clear" w:color="auto" w:fill="FFFFFF"/>
            <w:vAlign w:val="center"/>
          </w:tcPr>
          <w:p w14:paraId="3C1C9689"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Fraction of maximum throughput (%)</w:t>
            </w:r>
          </w:p>
        </w:tc>
        <w:tc>
          <w:tcPr>
            <w:tcW w:w="338" w:type="pct"/>
            <w:shd w:val="clear" w:color="auto" w:fill="FFFFFF"/>
            <w:vAlign w:val="center"/>
          </w:tcPr>
          <w:p w14:paraId="2FC7E41B" w14:textId="77777777" w:rsidR="003A35A3" w:rsidRPr="004334FE" w:rsidRDefault="003A35A3" w:rsidP="00F06DFD">
            <w:pPr>
              <w:keepNext/>
              <w:keepLines/>
              <w:spacing w:after="0"/>
              <w:jc w:val="center"/>
              <w:rPr>
                <w:rFonts w:ascii="Arial" w:hAnsi="Arial"/>
                <w:b/>
                <w:sz w:val="16"/>
                <w:szCs w:val="18"/>
              </w:rPr>
            </w:pPr>
            <w:r w:rsidRPr="004334FE">
              <w:rPr>
                <w:rFonts w:ascii="Arial" w:hAnsi="Arial"/>
                <w:b/>
                <w:sz w:val="16"/>
                <w:szCs w:val="18"/>
              </w:rPr>
              <w:t>SNR (dB)</w:t>
            </w:r>
          </w:p>
        </w:tc>
      </w:tr>
      <w:tr w:rsidR="003A35A3" w:rsidRPr="004334FE" w14:paraId="3CD0651E" w14:textId="77777777" w:rsidTr="00F06DFD">
        <w:trPr>
          <w:trHeight w:val="198"/>
          <w:jc w:val="center"/>
        </w:trPr>
        <w:tc>
          <w:tcPr>
            <w:tcW w:w="324" w:type="pct"/>
            <w:shd w:val="clear" w:color="auto" w:fill="FFFFFF"/>
            <w:vAlign w:val="center"/>
          </w:tcPr>
          <w:p w14:paraId="23BE1BCD"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w:t>
            </w:r>
            <w:r w:rsidRPr="004334FE">
              <w:rPr>
                <w:rFonts w:ascii="Arial" w:hAnsi="Arial" w:hint="eastAsia"/>
                <w:sz w:val="16"/>
                <w:szCs w:val="18"/>
              </w:rPr>
              <w:t>-1</w:t>
            </w:r>
          </w:p>
        </w:tc>
        <w:tc>
          <w:tcPr>
            <w:tcW w:w="641" w:type="pct"/>
            <w:shd w:val="clear" w:color="auto" w:fill="FFFFFF"/>
            <w:vAlign w:val="center"/>
          </w:tcPr>
          <w:p w14:paraId="4F3D45D0"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NR-U DL Transmission Model [2]</w:t>
            </w:r>
          </w:p>
        </w:tc>
        <w:tc>
          <w:tcPr>
            <w:tcW w:w="567" w:type="pct"/>
            <w:shd w:val="clear" w:color="auto" w:fill="FFFFFF"/>
            <w:vAlign w:val="center"/>
          </w:tcPr>
          <w:p w14:paraId="7CAC1B32"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20 / 30</w:t>
            </w:r>
          </w:p>
        </w:tc>
        <w:tc>
          <w:tcPr>
            <w:tcW w:w="587" w:type="pct"/>
            <w:shd w:val="clear" w:color="auto" w:fill="FFFFFF"/>
            <w:vAlign w:val="center"/>
          </w:tcPr>
          <w:p w14:paraId="719C36CF"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16 QAM, 0.48</w:t>
            </w:r>
          </w:p>
        </w:tc>
        <w:tc>
          <w:tcPr>
            <w:tcW w:w="642" w:type="pct"/>
            <w:shd w:val="clear" w:color="auto" w:fill="FFFFFF"/>
            <w:vAlign w:val="center"/>
          </w:tcPr>
          <w:p w14:paraId="10EFA7E7"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According to NR-U DL Transmission Model [2]</w:t>
            </w:r>
          </w:p>
        </w:tc>
        <w:tc>
          <w:tcPr>
            <w:tcW w:w="632" w:type="pct"/>
            <w:shd w:val="clear" w:color="auto" w:fill="FFFFFF"/>
            <w:vAlign w:val="center"/>
          </w:tcPr>
          <w:p w14:paraId="5508F067"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TDLA30-10</w:t>
            </w:r>
          </w:p>
        </w:tc>
        <w:tc>
          <w:tcPr>
            <w:tcW w:w="682" w:type="pct"/>
            <w:shd w:val="clear" w:color="auto" w:fill="FFFFFF"/>
            <w:vAlign w:val="center"/>
          </w:tcPr>
          <w:p w14:paraId="52FB950E"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2x4, ULA Low</w:t>
            </w:r>
          </w:p>
        </w:tc>
        <w:tc>
          <w:tcPr>
            <w:tcW w:w="587" w:type="pct"/>
            <w:shd w:val="clear" w:color="auto" w:fill="FFFFFF"/>
            <w:vAlign w:val="center"/>
          </w:tcPr>
          <w:p w14:paraId="18921AAC"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70</w:t>
            </w:r>
          </w:p>
        </w:tc>
        <w:tc>
          <w:tcPr>
            <w:tcW w:w="338" w:type="pct"/>
            <w:shd w:val="clear" w:color="auto" w:fill="FFFFFF"/>
            <w:vAlign w:val="center"/>
          </w:tcPr>
          <w:p w14:paraId="3815F122"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lang w:eastAsia="zh-CN"/>
              </w:rPr>
              <w:t>[TBD]</w:t>
            </w:r>
          </w:p>
        </w:tc>
      </w:tr>
      <w:tr w:rsidR="003A35A3" w:rsidRPr="004334FE" w14:paraId="792DFACB" w14:textId="77777777" w:rsidTr="00F06DFD">
        <w:trPr>
          <w:trHeight w:val="198"/>
          <w:jc w:val="center"/>
        </w:trPr>
        <w:tc>
          <w:tcPr>
            <w:tcW w:w="324" w:type="pct"/>
            <w:shd w:val="clear" w:color="auto" w:fill="FFFFFF"/>
            <w:vAlign w:val="center"/>
          </w:tcPr>
          <w:p w14:paraId="21C3F97B"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1-2</w:t>
            </w:r>
          </w:p>
        </w:tc>
        <w:tc>
          <w:tcPr>
            <w:tcW w:w="641" w:type="pct"/>
            <w:shd w:val="clear" w:color="auto" w:fill="FFFFFF"/>
            <w:vAlign w:val="center"/>
          </w:tcPr>
          <w:p w14:paraId="7646A565"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NR-U DL Transmission Model [2]</w:t>
            </w:r>
          </w:p>
        </w:tc>
        <w:tc>
          <w:tcPr>
            <w:tcW w:w="567" w:type="pct"/>
            <w:shd w:val="clear" w:color="auto" w:fill="FFFFFF"/>
            <w:vAlign w:val="center"/>
          </w:tcPr>
          <w:p w14:paraId="0F43F8FF"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40 / 30</w:t>
            </w:r>
          </w:p>
        </w:tc>
        <w:tc>
          <w:tcPr>
            <w:tcW w:w="587" w:type="pct"/>
            <w:shd w:val="clear" w:color="auto" w:fill="FFFFFF"/>
            <w:vAlign w:val="center"/>
          </w:tcPr>
          <w:p w14:paraId="3DB4184B"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16 QAM, 0.48</w:t>
            </w:r>
          </w:p>
        </w:tc>
        <w:tc>
          <w:tcPr>
            <w:tcW w:w="642" w:type="pct"/>
            <w:shd w:val="clear" w:color="auto" w:fill="FFFFFF"/>
            <w:vAlign w:val="center"/>
          </w:tcPr>
          <w:p w14:paraId="4114BDED"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According to NR-U DL Transmission Model [2]</w:t>
            </w:r>
          </w:p>
        </w:tc>
        <w:tc>
          <w:tcPr>
            <w:tcW w:w="632" w:type="pct"/>
            <w:shd w:val="clear" w:color="auto" w:fill="FFFFFF"/>
            <w:vAlign w:val="center"/>
          </w:tcPr>
          <w:p w14:paraId="53C70E47"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TDLA30-10</w:t>
            </w:r>
          </w:p>
        </w:tc>
        <w:tc>
          <w:tcPr>
            <w:tcW w:w="682" w:type="pct"/>
            <w:shd w:val="clear" w:color="auto" w:fill="FFFFFF"/>
            <w:vAlign w:val="center"/>
          </w:tcPr>
          <w:p w14:paraId="167BAA30"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2x4, ULA Low</w:t>
            </w:r>
          </w:p>
        </w:tc>
        <w:tc>
          <w:tcPr>
            <w:tcW w:w="587" w:type="pct"/>
            <w:shd w:val="clear" w:color="auto" w:fill="FFFFFF"/>
            <w:vAlign w:val="center"/>
          </w:tcPr>
          <w:p w14:paraId="213CB899" w14:textId="77777777" w:rsidR="003A35A3" w:rsidRPr="004334FE" w:rsidRDefault="003A35A3" w:rsidP="00F06DFD">
            <w:pPr>
              <w:keepNext/>
              <w:keepLines/>
              <w:spacing w:after="0"/>
              <w:jc w:val="center"/>
              <w:rPr>
                <w:rFonts w:ascii="Arial" w:hAnsi="Arial"/>
                <w:sz w:val="16"/>
                <w:szCs w:val="18"/>
              </w:rPr>
            </w:pPr>
            <w:r w:rsidRPr="004334FE">
              <w:rPr>
                <w:rFonts w:ascii="Arial" w:hAnsi="Arial"/>
                <w:sz w:val="16"/>
                <w:szCs w:val="18"/>
              </w:rPr>
              <w:t>70</w:t>
            </w:r>
          </w:p>
        </w:tc>
        <w:tc>
          <w:tcPr>
            <w:tcW w:w="338" w:type="pct"/>
            <w:shd w:val="clear" w:color="auto" w:fill="FFFFFF"/>
            <w:vAlign w:val="center"/>
          </w:tcPr>
          <w:p w14:paraId="31829229" w14:textId="77777777" w:rsidR="003A35A3" w:rsidRPr="004334FE" w:rsidRDefault="003A35A3" w:rsidP="00F06DFD">
            <w:pPr>
              <w:keepNext/>
              <w:keepLines/>
              <w:spacing w:after="0"/>
              <w:jc w:val="center"/>
              <w:rPr>
                <w:rFonts w:ascii="Arial" w:hAnsi="Arial"/>
                <w:sz w:val="16"/>
                <w:szCs w:val="18"/>
                <w:lang w:eastAsia="zh-CN"/>
              </w:rPr>
            </w:pPr>
            <w:r w:rsidRPr="004334FE">
              <w:rPr>
                <w:rFonts w:ascii="Arial" w:hAnsi="Arial"/>
                <w:sz w:val="16"/>
                <w:szCs w:val="18"/>
                <w:lang w:eastAsia="zh-CN"/>
              </w:rPr>
              <w:t>[TBD]</w:t>
            </w:r>
          </w:p>
        </w:tc>
      </w:tr>
    </w:tbl>
    <w:p w14:paraId="088744D3" w14:textId="38A0467C" w:rsidR="003A35A3" w:rsidRPr="004334FE" w:rsidRDefault="003A35A3" w:rsidP="003A35A3">
      <w:pPr>
        <w:keepNext/>
        <w:spacing w:before="120" w:after="120"/>
        <w:rPr>
          <w:rFonts w:ascii="Arial" w:eastAsia="MS Mincho"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A35A3" w:rsidRPr="004334FE" w14:paraId="584F5614" w14:textId="77777777" w:rsidTr="00F06DFD">
        <w:tc>
          <w:tcPr>
            <w:tcW w:w="5467" w:type="dxa"/>
            <w:gridSpan w:val="2"/>
            <w:shd w:val="clear" w:color="auto" w:fill="auto"/>
          </w:tcPr>
          <w:p w14:paraId="486801A2" w14:textId="77777777" w:rsidR="003A35A3" w:rsidRPr="004334FE" w:rsidRDefault="003A35A3" w:rsidP="00F06DFD">
            <w:pPr>
              <w:keepNext/>
              <w:keepLines/>
              <w:spacing w:after="0"/>
              <w:jc w:val="center"/>
              <w:rPr>
                <w:rFonts w:ascii="Arial" w:hAnsi="Arial" w:cs="Arial"/>
                <w:b/>
                <w:sz w:val="18"/>
              </w:rPr>
            </w:pPr>
            <w:r w:rsidRPr="004334FE">
              <w:rPr>
                <w:rFonts w:ascii="Arial" w:hAnsi="Arial" w:cs="Arial"/>
                <w:b/>
                <w:sz w:val="18"/>
              </w:rPr>
              <w:t>Parameter</w:t>
            </w:r>
          </w:p>
        </w:tc>
        <w:tc>
          <w:tcPr>
            <w:tcW w:w="802" w:type="dxa"/>
            <w:shd w:val="clear" w:color="auto" w:fill="auto"/>
          </w:tcPr>
          <w:p w14:paraId="5913796B" w14:textId="77777777" w:rsidR="003A35A3" w:rsidRPr="004334FE" w:rsidRDefault="003A35A3" w:rsidP="00F06DFD">
            <w:pPr>
              <w:keepNext/>
              <w:keepLines/>
              <w:spacing w:after="0"/>
              <w:jc w:val="center"/>
              <w:rPr>
                <w:rFonts w:ascii="Arial" w:hAnsi="Arial" w:cs="Arial"/>
                <w:b/>
                <w:sz w:val="18"/>
              </w:rPr>
            </w:pPr>
            <w:r w:rsidRPr="004334FE">
              <w:rPr>
                <w:rFonts w:ascii="Arial" w:hAnsi="Arial" w:cs="Arial"/>
                <w:b/>
                <w:sz w:val="18"/>
              </w:rPr>
              <w:t>Unit</w:t>
            </w:r>
          </w:p>
        </w:tc>
        <w:tc>
          <w:tcPr>
            <w:tcW w:w="3352" w:type="dxa"/>
            <w:shd w:val="clear" w:color="auto" w:fill="auto"/>
          </w:tcPr>
          <w:p w14:paraId="5B25E858" w14:textId="77777777" w:rsidR="003A35A3" w:rsidRPr="004334FE" w:rsidRDefault="003A35A3" w:rsidP="00F06DFD">
            <w:pPr>
              <w:keepNext/>
              <w:keepLines/>
              <w:spacing w:after="0"/>
              <w:jc w:val="center"/>
              <w:rPr>
                <w:rFonts w:ascii="Arial" w:hAnsi="Arial" w:cs="Arial"/>
                <w:b/>
                <w:sz w:val="18"/>
              </w:rPr>
            </w:pPr>
            <w:r w:rsidRPr="004334FE">
              <w:rPr>
                <w:rFonts w:ascii="Arial" w:hAnsi="Arial" w:cs="Arial"/>
                <w:b/>
                <w:sz w:val="18"/>
              </w:rPr>
              <w:t>Value</w:t>
            </w:r>
          </w:p>
        </w:tc>
      </w:tr>
      <w:tr w:rsidR="003A35A3" w:rsidRPr="004334FE" w14:paraId="26361578" w14:textId="77777777" w:rsidTr="00F06DFD">
        <w:tc>
          <w:tcPr>
            <w:tcW w:w="5467" w:type="dxa"/>
            <w:gridSpan w:val="2"/>
            <w:shd w:val="clear" w:color="auto" w:fill="auto"/>
            <w:vAlign w:val="center"/>
          </w:tcPr>
          <w:p w14:paraId="76A61C7F"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Duplex mode</w:t>
            </w:r>
          </w:p>
        </w:tc>
        <w:tc>
          <w:tcPr>
            <w:tcW w:w="802" w:type="dxa"/>
            <w:shd w:val="clear" w:color="auto" w:fill="auto"/>
            <w:vAlign w:val="center"/>
          </w:tcPr>
          <w:p w14:paraId="5DA02F2B"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653E6859"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TDD</w:t>
            </w:r>
          </w:p>
        </w:tc>
      </w:tr>
      <w:tr w:rsidR="003A35A3" w:rsidRPr="004334FE" w14:paraId="64668FE5" w14:textId="77777777" w:rsidTr="00F06DFD">
        <w:tc>
          <w:tcPr>
            <w:tcW w:w="5467" w:type="dxa"/>
            <w:gridSpan w:val="2"/>
            <w:shd w:val="clear" w:color="auto" w:fill="auto"/>
            <w:vAlign w:val="center"/>
          </w:tcPr>
          <w:p w14:paraId="03E26F18"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Active DL BWP index</w:t>
            </w:r>
          </w:p>
        </w:tc>
        <w:tc>
          <w:tcPr>
            <w:tcW w:w="802" w:type="dxa"/>
            <w:shd w:val="clear" w:color="auto" w:fill="auto"/>
            <w:vAlign w:val="center"/>
          </w:tcPr>
          <w:p w14:paraId="20CC9EAC"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64EFF3BD" w14:textId="77777777" w:rsidR="003A35A3" w:rsidRPr="004334FE" w:rsidRDefault="003A35A3" w:rsidP="00F06DFD">
            <w:pPr>
              <w:keepNext/>
              <w:keepLines/>
              <w:spacing w:after="0"/>
              <w:jc w:val="center"/>
              <w:rPr>
                <w:rFonts w:ascii="Arial" w:hAnsi="Arial" w:cs="Arial"/>
                <w:sz w:val="18"/>
                <w:lang w:eastAsia="zh-CN"/>
              </w:rPr>
            </w:pPr>
            <w:r w:rsidRPr="004334FE">
              <w:rPr>
                <w:rFonts w:ascii="Arial" w:hAnsi="Arial" w:cs="Arial"/>
                <w:sz w:val="18"/>
              </w:rPr>
              <w:t>1</w:t>
            </w:r>
          </w:p>
        </w:tc>
      </w:tr>
      <w:tr w:rsidR="003A35A3" w:rsidRPr="004334FE" w14:paraId="3D6BF032" w14:textId="77777777" w:rsidTr="00F06DFD">
        <w:tc>
          <w:tcPr>
            <w:tcW w:w="1812" w:type="dxa"/>
            <w:shd w:val="clear" w:color="auto" w:fill="auto"/>
            <w:vAlign w:val="center"/>
          </w:tcPr>
          <w:p w14:paraId="4DAB3628"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 xml:space="preserve">Slot Pattern </w:t>
            </w:r>
          </w:p>
        </w:tc>
        <w:tc>
          <w:tcPr>
            <w:tcW w:w="3655" w:type="dxa"/>
            <w:shd w:val="clear" w:color="auto" w:fill="auto"/>
            <w:vAlign w:val="center"/>
          </w:tcPr>
          <w:p w14:paraId="3C4980F0" w14:textId="77777777" w:rsidR="003A35A3" w:rsidRPr="004334FE" w:rsidRDefault="003A35A3" w:rsidP="00F06DFD">
            <w:pPr>
              <w:keepNext/>
              <w:keepLines/>
              <w:spacing w:after="0"/>
              <w:rPr>
                <w:rFonts w:ascii="Arial" w:hAnsi="Arial" w:cs="Arial"/>
                <w:sz w:val="18"/>
              </w:rPr>
            </w:pPr>
          </w:p>
        </w:tc>
        <w:tc>
          <w:tcPr>
            <w:tcW w:w="802" w:type="dxa"/>
            <w:shd w:val="clear" w:color="auto" w:fill="auto"/>
            <w:vAlign w:val="center"/>
          </w:tcPr>
          <w:p w14:paraId="6AE439F2"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508FF30C"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 xml:space="preserve">According to the parameter specified in </w:t>
            </w:r>
            <w:r w:rsidRPr="004334FE">
              <w:rPr>
                <w:rFonts w:ascii="Arial" w:hAnsi="Arial" w:cs="Arial"/>
                <w:sz w:val="18"/>
              </w:rPr>
              <w:fldChar w:fldCharType="begin"/>
            </w:r>
            <w:r w:rsidRPr="004334FE">
              <w:rPr>
                <w:rFonts w:ascii="Arial" w:hAnsi="Arial" w:cs="Arial"/>
                <w:sz w:val="18"/>
              </w:rPr>
              <w:instrText xml:space="preserve"> REF _Ref54134809 \h  \* MERGEFORMAT </w:instrText>
            </w:r>
            <w:r w:rsidRPr="004334FE">
              <w:rPr>
                <w:rFonts w:ascii="Arial" w:hAnsi="Arial" w:cs="Arial"/>
                <w:sz w:val="18"/>
              </w:rPr>
            </w:r>
            <w:r w:rsidRPr="004334FE">
              <w:rPr>
                <w:rFonts w:ascii="Arial" w:hAnsi="Arial" w:cs="Arial"/>
                <w:sz w:val="18"/>
              </w:rPr>
              <w:fldChar w:fldCharType="separate"/>
            </w:r>
            <w:r w:rsidRPr="004334FE">
              <w:rPr>
                <w:rFonts w:ascii="Arial" w:hAnsi="Arial" w:cs="Arial"/>
                <w:sz w:val="18"/>
              </w:rPr>
              <w:t>Table 3.3</w:t>
            </w:r>
            <w:r w:rsidRPr="004334FE">
              <w:rPr>
                <w:rFonts w:ascii="Arial" w:hAnsi="Arial" w:cs="Arial"/>
                <w:sz w:val="18"/>
              </w:rPr>
              <w:noBreakHyphen/>
              <w:t>4: DL Transmission Model Parameters</w:t>
            </w:r>
            <w:r w:rsidRPr="004334FE">
              <w:rPr>
                <w:rFonts w:ascii="Arial" w:hAnsi="Arial" w:cs="Arial"/>
                <w:sz w:val="18"/>
              </w:rPr>
              <w:fldChar w:fldCharType="end"/>
            </w:r>
          </w:p>
        </w:tc>
      </w:tr>
      <w:tr w:rsidR="003A35A3" w:rsidRPr="004334FE" w14:paraId="6665BF3D" w14:textId="77777777" w:rsidTr="00F06DFD">
        <w:tc>
          <w:tcPr>
            <w:tcW w:w="1812" w:type="dxa"/>
            <w:vMerge w:val="restart"/>
            <w:shd w:val="clear" w:color="auto" w:fill="auto"/>
            <w:vAlign w:val="center"/>
          </w:tcPr>
          <w:p w14:paraId="70EA8A06"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PDSCH configuration</w:t>
            </w:r>
          </w:p>
        </w:tc>
        <w:tc>
          <w:tcPr>
            <w:tcW w:w="3655" w:type="dxa"/>
            <w:shd w:val="clear" w:color="auto" w:fill="auto"/>
            <w:vAlign w:val="center"/>
          </w:tcPr>
          <w:p w14:paraId="70BDFC8A"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Mapping type</w:t>
            </w:r>
          </w:p>
        </w:tc>
        <w:tc>
          <w:tcPr>
            <w:tcW w:w="802" w:type="dxa"/>
            <w:shd w:val="clear" w:color="auto" w:fill="auto"/>
            <w:vAlign w:val="center"/>
          </w:tcPr>
          <w:p w14:paraId="438E3DC8"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42E5010A"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Type A</w:t>
            </w:r>
          </w:p>
        </w:tc>
      </w:tr>
      <w:tr w:rsidR="003A35A3" w:rsidRPr="004334FE" w14:paraId="31815314" w14:textId="77777777" w:rsidTr="00F06DFD">
        <w:tc>
          <w:tcPr>
            <w:tcW w:w="1812" w:type="dxa"/>
            <w:vMerge/>
            <w:shd w:val="clear" w:color="auto" w:fill="auto"/>
            <w:vAlign w:val="center"/>
          </w:tcPr>
          <w:p w14:paraId="6866627F"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3ADD8C16"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k0</w:t>
            </w:r>
          </w:p>
        </w:tc>
        <w:tc>
          <w:tcPr>
            <w:tcW w:w="802" w:type="dxa"/>
            <w:shd w:val="clear" w:color="auto" w:fill="auto"/>
            <w:vAlign w:val="center"/>
          </w:tcPr>
          <w:p w14:paraId="6053FBAF"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10EB64A9"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0</w:t>
            </w:r>
          </w:p>
        </w:tc>
      </w:tr>
      <w:tr w:rsidR="003A35A3" w:rsidRPr="004334FE" w14:paraId="29DFAB30" w14:textId="77777777" w:rsidTr="00F06DFD">
        <w:tc>
          <w:tcPr>
            <w:tcW w:w="1812" w:type="dxa"/>
            <w:vMerge/>
            <w:shd w:val="clear" w:color="auto" w:fill="auto"/>
            <w:vAlign w:val="center"/>
          </w:tcPr>
          <w:p w14:paraId="495CFC22"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0F418457"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 xml:space="preserve">Starting symbol (S) </w:t>
            </w:r>
          </w:p>
        </w:tc>
        <w:tc>
          <w:tcPr>
            <w:tcW w:w="802" w:type="dxa"/>
            <w:shd w:val="clear" w:color="auto" w:fill="auto"/>
            <w:vAlign w:val="center"/>
          </w:tcPr>
          <w:p w14:paraId="5F7EA4DE"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1887B962"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2</w:t>
            </w:r>
          </w:p>
        </w:tc>
      </w:tr>
      <w:tr w:rsidR="003A35A3" w:rsidRPr="004334FE" w14:paraId="6481F488" w14:textId="77777777" w:rsidTr="00F06DFD">
        <w:tc>
          <w:tcPr>
            <w:tcW w:w="1812" w:type="dxa"/>
            <w:vMerge/>
            <w:shd w:val="clear" w:color="auto" w:fill="auto"/>
            <w:vAlign w:val="center"/>
          </w:tcPr>
          <w:p w14:paraId="04B707F7"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7CB932B1"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Length (L)</w:t>
            </w:r>
          </w:p>
        </w:tc>
        <w:tc>
          <w:tcPr>
            <w:tcW w:w="802" w:type="dxa"/>
            <w:shd w:val="clear" w:color="auto" w:fill="auto"/>
            <w:vAlign w:val="center"/>
          </w:tcPr>
          <w:p w14:paraId="67DAB7B2"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4CC60A32"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According to DL Transmission Model</w:t>
            </w:r>
          </w:p>
        </w:tc>
      </w:tr>
      <w:tr w:rsidR="003A35A3" w:rsidRPr="004334FE" w14:paraId="65CE0FC3" w14:textId="77777777" w:rsidTr="00F06DFD">
        <w:tc>
          <w:tcPr>
            <w:tcW w:w="1812" w:type="dxa"/>
            <w:vMerge/>
            <w:shd w:val="clear" w:color="auto" w:fill="auto"/>
            <w:vAlign w:val="center"/>
          </w:tcPr>
          <w:p w14:paraId="688EF379"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4F1F62A4"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PDSCH aggregation factor</w:t>
            </w:r>
          </w:p>
        </w:tc>
        <w:tc>
          <w:tcPr>
            <w:tcW w:w="802" w:type="dxa"/>
            <w:shd w:val="clear" w:color="auto" w:fill="auto"/>
            <w:vAlign w:val="center"/>
          </w:tcPr>
          <w:p w14:paraId="021806D2"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6ECA6693"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1</w:t>
            </w:r>
          </w:p>
        </w:tc>
      </w:tr>
      <w:tr w:rsidR="003A35A3" w:rsidRPr="004334FE" w14:paraId="631A8CF3" w14:textId="77777777" w:rsidTr="00F06DFD">
        <w:tc>
          <w:tcPr>
            <w:tcW w:w="1812" w:type="dxa"/>
            <w:vMerge/>
            <w:shd w:val="clear" w:color="auto" w:fill="auto"/>
            <w:vAlign w:val="center"/>
          </w:tcPr>
          <w:p w14:paraId="2D3F8E13"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7A3A2765"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PRB bundling type</w:t>
            </w:r>
          </w:p>
        </w:tc>
        <w:tc>
          <w:tcPr>
            <w:tcW w:w="802" w:type="dxa"/>
            <w:shd w:val="clear" w:color="auto" w:fill="auto"/>
            <w:vAlign w:val="center"/>
          </w:tcPr>
          <w:p w14:paraId="24064C3F"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20A7DEC9"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Static</w:t>
            </w:r>
          </w:p>
        </w:tc>
      </w:tr>
      <w:tr w:rsidR="003A35A3" w:rsidRPr="004334FE" w14:paraId="67BA2009" w14:textId="77777777" w:rsidTr="00F06DFD">
        <w:tc>
          <w:tcPr>
            <w:tcW w:w="1812" w:type="dxa"/>
            <w:vMerge/>
            <w:shd w:val="clear" w:color="auto" w:fill="auto"/>
            <w:vAlign w:val="center"/>
          </w:tcPr>
          <w:p w14:paraId="0C9E2E82" w14:textId="77777777" w:rsidR="003A35A3" w:rsidRPr="004334FE" w:rsidRDefault="003A35A3" w:rsidP="00F06DFD">
            <w:pPr>
              <w:keepNext/>
              <w:keepLines/>
              <w:spacing w:after="0"/>
              <w:rPr>
                <w:rFonts w:ascii="Arial" w:hAnsi="Arial" w:cs="Arial"/>
                <w:i/>
                <w:sz w:val="18"/>
              </w:rPr>
            </w:pPr>
          </w:p>
        </w:tc>
        <w:tc>
          <w:tcPr>
            <w:tcW w:w="3655" w:type="dxa"/>
            <w:shd w:val="clear" w:color="auto" w:fill="auto"/>
            <w:vAlign w:val="center"/>
          </w:tcPr>
          <w:p w14:paraId="2B6AD7BE"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PRB bundling size</w:t>
            </w:r>
          </w:p>
        </w:tc>
        <w:tc>
          <w:tcPr>
            <w:tcW w:w="802" w:type="dxa"/>
            <w:shd w:val="clear" w:color="auto" w:fill="auto"/>
            <w:vAlign w:val="center"/>
          </w:tcPr>
          <w:p w14:paraId="3CE35570"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7851731D"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lang w:eastAsia="zh-CN"/>
              </w:rPr>
              <w:t>2</w:t>
            </w:r>
          </w:p>
        </w:tc>
      </w:tr>
      <w:tr w:rsidR="003A35A3" w:rsidRPr="004334FE" w14:paraId="4BAA05F9" w14:textId="77777777" w:rsidTr="00F06DFD">
        <w:tc>
          <w:tcPr>
            <w:tcW w:w="1812" w:type="dxa"/>
            <w:vMerge/>
            <w:shd w:val="clear" w:color="auto" w:fill="auto"/>
            <w:vAlign w:val="center"/>
          </w:tcPr>
          <w:p w14:paraId="6A6BE6E3" w14:textId="77777777" w:rsidR="003A35A3" w:rsidRPr="004334FE" w:rsidRDefault="003A35A3" w:rsidP="00F06DFD">
            <w:pPr>
              <w:keepNext/>
              <w:keepLines/>
              <w:spacing w:after="0"/>
              <w:rPr>
                <w:rFonts w:ascii="Arial" w:hAnsi="Arial" w:cs="Arial"/>
                <w:i/>
                <w:sz w:val="18"/>
              </w:rPr>
            </w:pPr>
          </w:p>
        </w:tc>
        <w:tc>
          <w:tcPr>
            <w:tcW w:w="3655" w:type="dxa"/>
            <w:shd w:val="clear" w:color="auto" w:fill="auto"/>
            <w:vAlign w:val="center"/>
          </w:tcPr>
          <w:p w14:paraId="488588B4"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Resource allocation type</w:t>
            </w:r>
          </w:p>
        </w:tc>
        <w:tc>
          <w:tcPr>
            <w:tcW w:w="802" w:type="dxa"/>
            <w:shd w:val="clear" w:color="auto" w:fill="auto"/>
            <w:vAlign w:val="center"/>
          </w:tcPr>
          <w:p w14:paraId="45DA2CFE"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5DFCF0AD"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Type 0</w:t>
            </w:r>
          </w:p>
        </w:tc>
      </w:tr>
      <w:tr w:rsidR="003A35A3" w:rsidRPr="004334FE" w14:paraId="47FBE6DB" w14:textId="77777777" w:rsidTr="00F06DFD">
        <w:tc>
          <w:tcPr>
            <w:tcW w:w="1812" w:type="dxa"/>
            <w:vMerge/>
            <w:shd w:val="clear" w:color="auto" w:fill="auto"/>
            <w:vAlign w:val="center"/>
          </w:tcPr>
          <w:p w14:paraId="54B3F53A" w14:textId="77777777" w:rsidR="003A35A3" w:rsidRPr="004334FE" w:rsidRDefault="003A35A3" w:rsidP="00F06DFD">
            <w:pPr>
              <w:keepNext/>
              <w:keepLines/>
              <w:spacing w:after="0"/>
              <w:rPr>
                <w:rFonts w:ascii="Arial" w:hAnsi="Arial" w:cs="Arial"/>
                <w:i/>
                <w:sz w:val="18"/>
              </w:rPr>
            </w:pPr>
          </w:p>
        </w:tc>
        <w:tc>
          <w:tcPr>
            <w:tcW w:w="3655" w:type="dxa"/>
            <w:shd w:val="clear" w:color="auto" w:fill="auto"/>
            <w:vAlign w:val="center"/>
          </w:tcPr>
          <w:p w14:paraId="16D38EC2"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RBG size</w:t>
            </w:r>
          </w:p>
        </w:tc>
        <w:tc>
          <w:tcPr>
            <w:tcW w:w="802" w:type="dxa"/>
            <w:shd w:val="clear" w:color="auto" w:fill="auto"/>
            <w:vAlign w:val="center"/>
          </w:tcPr>
          <w:p w14:paraId="4D187667"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3E8323A9"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lang w:eastAsia="zh-CN"/>
              </w:rPr>
              <w:t>Config2</w:t>
            </w:r>
          </w:p>
        </w:tc>
      </w:tr>
      <w:tr w:rsidR="003A35A3" w:rsidRPr="004334FE" w14:paraId="3FED7647" w14:textId="77777777" w:rsidTr="00F06DFD">
        <w:tc>
          <w:tcPr>
            <w:tcW w:w="1812" w:type="dxa"/>
            <w:vMerge/>
            <w:shd w:val="clear" w:color="auto" w:fill="auto"/>
            <w:vAlign w:val="center"/>
          </w:tcPr>
          <w:p w14:paraId="25D43EF2" w14:textId="77777777" w:rsidR="003A35A3" w:rsidRPr="004334FE" w:rsidRDefault="003A35A3" w:rsidP="00F06DFD">
            <w:pPr>
              <w:keepNext/>
              <w:keepLines/>
              <w:spacing w:after="0"/>
              <w:rPr>
                <w:rFonts w:ascii="Arial" w:hAnsi="Arial" w:cs="Arial"/>
                <w:i/>
                <w:sz w:val="18"/>
              </w:rPr>
            </w:pPr>
          </w:p>
        </w:tc>
        <w:tc>
          <w:tcPr>
            <w:tcW w:w="3655" w:type="dxa"/>
            <w:shd w:val="clear" w:color="auto" w:fill="auto"/>
            <w:vAlign w:val="center"/>
          </w:tcPr>
          <w:p w14:paraId="5A7F8628" w14:textId="77777777" w:rsidR="003A35A3" w:rsidRPr="004334FE" w:rsidRDefault="003A35A3" w:rsidP="00F06DFD">
            <w:pPr>
              <w:keepNext/>
              <w:keepLines/>
              <w:spacing w:after="0"/>
              <w:rPr>
                <w:rFonts w:ascii="Arial" w:hAnsi="Arial" w:cs="Arial"/>
                <w:sz w:val="18"/>
              </w:rPr>
            </w:pPr>
            <w:r w:rsidRPr="004334FE">
              <w:rPr>
                <w:rFonts w:ascii="Arial" w:hAnsi="Arial" w:cs="Arial"/>
                <w:sz w:val="18"/>
                <w:lang w:eastAsia="ja-JP"/>
              </w:rPr>
              <w:t>VRB-to-PRB mapping type</w:t>
            </w:r>
          </w:p>
        </w:tc>
        <w:tc>
          <w:tcPr>
            <w:tcW w:w="802" w:type="dxa"/>
            <w:shd w:val="clear" w:color="auto" w:fill="auto"/>
            <w:vAlign w:val="center"/>
          </w:tcPr>
          <w:p w14:paraId="694A87DE"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6B4B3998"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Non-interleaved</w:t>
            </w:r>
          </w:p>
        </w:tc>
      </w:tr>
      <w:tr w:rsidR="003A35A3" w:rsidRPr="004334FE" w14:paraId="46E1BDE7" w14:textId="77777777" w:rsidTr="00F06DFD">
        <w:tc>
          <w:tcPr>
            <w:tcW w:w="1812" w:type="dxa"/>
            <w:vMerge/>
            <w:shd w:val="clear" w:color="auto" w:fill="auto"/>
            <w:vAlign w:val="center"/>
          </w:tcPr>
          <w:p w14:paraId="13DF5797"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7A2FEE81" w14:textId="77777777" w:rsidR="003A35A3" w:rsidRPr="004334FE" w:rsidRDefault="003A35A3" w:rsidP="00F06DFD">
            <w:pPr>
              <w:keepNext/>
              <w:keepLines/>
              <w:spacing w:after="0"/>
              <w:rPr>
                <w:rFonts w:ascii="Arial" w:hAnsi="Arial" w:cs="Arial"/>
                <w:sz w:val="18"/>
              </w:rPr>
            </w:pPr>
            <w:r w:rsidRPr="004334FE">
              <w:rPr>
                <w:rFonts w:ascii="Arial" w:hAnsi="Arial" w:cs="Arial"/>
                <w:sz w:val="18"/>
                <w:lang w:eastAsia="ja-JP"/>
              </w:rPr>
              <w:t xml:space="preserve">VRB-to-PRB mapping </w:t>
            </w:r>
            <w:proofErr w:type="spellStart"/>
            <w:r w:rsidRPr="004334FE">
              <w:rPr>
                <w:rFonts w:ascii="Arial" w:hAnsi="Arial" w:cs="Arial"/>
                <w:sz w:val="18"/>
                <w:lang w:eastAsia="ja-JP"/>
              </w:rPr>
              <w:t>interleaver</w:t>
            </w:r>
            <w:proofErr w:type="spellEnd"/>
            <w:r w:rsidRPr="004334FE">
              <w:rPr>
                <w:rFonts w:ascii="Arial" w:hAnsi="Arial" w:cs="Arial"/>
                <w:sz w:val="18"/>
                <w:lang w:eastAsia="ja-JP"/>
              </w:rPr>
              <w:t xml:space="preserve"> bundle size</w:t>
            </w:r>
          </w:p>
        </w:tc>
        <w:tc>
          <w:tcPr>
            <w:tcW w:w="802" w:type="dxa"/>
            <w:shd w:val="clear" w:color="auto" w:fill="auto"/>
            <w:vAlign w:val="center"/>
          </w:tcPr>
          <w:p w14:paraId="1BDDC2FA"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258DAAE4"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N/A</w:t>
            </w:r>
          </w:p>
        </w:tc>
      </w:tr>
      <w:tr w:rsidR="003A35A3" w:rsidRPr="004334FE" w14:paraId="26C3E143" w14:textId="77777777" w:rsidTr="00F06DFD">
        <w:tc>
          <w:tcPr>
            <w:tcW w:w="1812" w:type="dxa"/>
            <w:vMerge w:val="restart"/>
            <w:shd w:val="clear" w:color="auto" w:fill="auto"/>
            <w:vAlign w:val="center"/>
          </w:tcPr>
          <w:p w14:paraId="5D3F0EEC"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PDSCH DMRS configuration</w:t>
            </w:r>
          </w:p>
        </w:tc>
        <w:tc>
          <w:tcPr>
            <w:tcW w:w="3655" w:type="dxa"/>
            <w:shd w:val="clear" w:color="auto" w:fill="auto"/>
            <w:vAlign w:val="center"/>
          </w:tcPr>
          <w:p w14:paraId="572C62ED" w14:textId="77777777" w:rsidR="003A35A3" w:rsidRPr="004334FE" w:rsidRDefault="003A35A3" w:rsidP="00F06DFD">
            <w:pPr>
              <w:keepNext/>
              <w:keepLines/>
              <w:spacing w:after="0"/>
              <w:rPr>
                <w:rFonts w:ascii="Arial" w:hAnsi="Arial" w:cs="Arial"/>
                <w:sz w:val="18"/>
                <w:szCs w:val="18"/>
              </w:rPr>
            </w:pPr>
            <w:r w:rsidRPr="004334FE">
              <w:rPr>
                <w:rFonts w:ascii="Arial" w:hAnsi="Arial" w:cs="Arial"/>
                <w:sz w:val="18"/>
                <w:szCs w:val="18"/>
              </w:rPr>
              <w:t>DMRS Type</w:t>
            </w:r>
          </w:p>
        </w:tc>
        <w:tc>
          <w:tcPr>
            <w:tcW w:w="802" w:type="dxa"/>
            <w:shd w:val="clear" w:color="auto" w:fill="auto"/>
            <w:vAlign w:val="center"/>
          </w:tcPr>
          <w:p w14:paraId="5CDC0D37"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00F3DF23"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Type 1</w:t>
            </w:r>
          </w:p>
        </w:tc>
      </w:tr>
      <w:tr w:rsidR="003A35A3" w:rsidRPr="004334FE" w14:paraId="7847B652" w14:textId="77777777" w:rsidTr="00F06DFD">
        <w:tc>
          <w:tcPr>
            <w:tcW w:w="1812" w:type="dxa"/>
            <w:vMerge/>
            <w:shd w:val="clear" w:color="auto" w:fill="auto"/>
            <w:vAlign w:val="center"/>
          </w:tcPr>
          <w:p w14:paraId="43A58CE0"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411A41EF"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Number of additional DMRS</w:t>
            </w:r>
          </w:p>
        </w:tc>
        <w:tc>
          <w:tcPr>
            <w:tcW w:w="802" w:type="dxa"/>
            <w:shd w:val="clear" w:color="auto" w:fill="auto"/>
            <w:vAlign w:val="center"/>
          </w:tcPr>
          <w:p w14:paraId="276033CF"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30B058B4"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1</w:t>
            </w:r>
          </w:p>
        </w:tc>
      </w:tr>
      <w:tr w:rsidR="003A35A3" w:rsidRPr="004334FE" w14:paraId="184C3DFA" w14:textId="77777777" w:rsidTr="00F06DFD">
        <w:tc>
          <w:tcPr>
            <w:tcW w:w="1812" w:type="dxa"/>
            <w:vMerge/>
            <w:shd w:val="clear" w:color="auto" w:fill="auto"/>
            <w:vAlign w:val="center"/>
          </w:tcPr>
          <w:p w14:paraId="722A6C2F" w14:textId="77777777" w:rsidR="003A35A3" w:rsidRPr="004334FE" w:rsidRDefault="003A35A3" w:rsidP="00F06DFD">
            <w:pPr>
              <w:keepNext/>
              <w:keepLines/>
              <w:spacing w:after="0"/>
              <w:rPr>
                <w:rFonts w:ascii="Arial" w:hAnsi="Arial" w:cs="Arial"/>
                <w:sz w:val="18"/>
              </w:rPr>
            </w:pPr>
          </w:p>
        </w:tc>
        <w:tc>
          <w:tcPr>
            <w:tcW w:w="3655" w:type="dxa"/>
            <w:shd w:val="clear" w:color="auto" w:fill="auto"/>
            <w:vAlign w:val="center"/>
          </w:tcPr>
          <w:p w14:paraId="608545C7"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Maximum number of OFDM symbols for DL front loaded DMRS</w:t>
            </w:r>
          </w:p>
        </w:tc>
        <w:tc>
          <w:tcPr>
            <w:tcW w:w="802" w:type="dxa"/>
            <w:shd w:val="clear" w:color="auto" w:fill="auto"/>
            <w:vAlign w:val="center"/>
          </w:tcPr>
          <w:p w14:paraId="73D2C320" w14:textId="77777777" w:rsidR="003A35A3" w:rsidRPr="004334FE" w:rsidRDefault="003A35A3" w:rsidP="00F06DFD">
            <w:pPr>
              <w:keepNext/>
              <w:keepLines/>
              <w:spacing w:after="0"/>
              <w:jc w:val="center"/>
              <w:rPr>
                <w:rFonts w:ascii="Arial" w:hAnsi="Arial" w:cs="Arial"/>
                <w:sz w:val="18"/>
              </w:rPr>
            </w:pPr>
          </w:p>
        </w:tc>
        <w:tc>
          <w:tcPr>
            <w:tcW w:w="3352" w:type="dxa"/>
            <w:shd w:val="clear" w:color="auto" w:fill="auto"/>
            <w:vAlign w:val="center"/>
          </w:tcPr>
          <w:p w14:paraId="779488AD"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1</w:t>
            </w:r>
          </w:p>
        </w:tc>
      </w:tr>
      <w:tr w:rsidR="003A35A3" w:rsidRPr="004334FE" w14:paraId="16C72BDE" w14:textId="77777777" w:rsidTr="00F06DFD">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4D4D" w14:textId="77777777" w:rsidR="003A35A3" w:rsidRPr="004334FE" w:rsidRDefault="003A35A3" w:rsidP="00F06DFD">
            <w:pPr>
              <w:keepNext/>
              <w:keepLines/>
              <w:spacing w:after="0"/>
              <w:rPr>
                <w:rFonts w:ascii="Arial" w:hAnsi="Arial" w:cs="Arial"/>
                <w:sz w:val="18"/>
              </w:rPr>
            </w:pPr>
            <w:r w:rsidRPr="004334FE">
              <w:rPr>
                <w:rFonts w:ascii="Arial" w:hAnsi="Arial" w:cs="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66A0" w14:textId="77777777" w:rsidR="003A35A3" w:rsidRPr="004334FE" w:rsidRDefault="003A35A3" w:rsidP="00F06DFD">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49F84C" w14:textId="77777777" w:rsidR="003A35A3" w:rsidRPr="004334FE" w:rsidRDefault="003A35A3" w:rsidP="00F06DFD">
            <w:pPr>
              <w:keepNext/>
              <w:keepLines/>
              <w:spacing w:after="0"/>
              <w:jc w:val="center"/>
              <w:rPr>
                <w:rFonts w:ascii="Arial" w:hAnsi="Arial" w:cs="Arial"/>
                <w:sz w:val="18"/>
              </w:rPr>
            </w:pPr>
            <w:r w:rsidRPr="004334FE">
              <w:rPr>
                <w:rFonts w:ascii="Arial" w:hAnsi="Arial" w:cs="Arial"/>
                <w:sz w:val="18"/>
              </w:rPr>
              <w:t>8</w:t>
            </w:r>
          </w:p>
        </w:tc>
      </w:tr>
    </w:tbl>
    <w:p w14:paraId="48BA5CF4" w14:textId="77777777" w:rsidR="0098168E" w:rsidRPr="004334FE" w:rsidRDefault="0098168E" w:rsidP="0098168E">
      <w:pPr>
        <w:spacing w:after="120"/>
        <w:ind w:left="1080"/>
        <w:rPr>
          <w:szCs w:val="24"/>
          <w:lang w:eastAsia="zh-CN"/>
        </w:rPr>
      </w:pPr>
    </w:p>
    <w:p w14:paraId="1CF05BFA" w14:textId="77777777" w:rsidR="00C81FB6" w:rsidRPr="004334FE" w:rsidRDefault="00C81FB6" w:rsidP="00C81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6936E274" w14:textId="77777777" w:rsidR="00C81FB6" w:rsidRPr="004334FE" w:rsidRDefault="00C81FB6" w:rsidP="00C81FB6">
      <w:pPr>
        <w:spacing w:after="120"/>
        <w:rPr>
          <w:szCs w:val="24"/>
          <w:lang w:eastAsia="zh-CN"/>
        </w:rPr>
      </w:pPr>
    </w:p>
    <w:p w14:paraId="0905C087" w14:textId="77777777" w:rsidR="00CA5AEB" w:rsidRPr="004334FE" w:rsidRDefault="00CA5AEB" w:rsidP="00CA5AEB">
      <w:pPr>
        <w:spacing w:after="120"/>
        <w:rPr>
          <w:szCs w:val="24"/>
          <w:lang w:eastAsia="zh-CN"/>
        </w:rPr>
      </w:pPr>
    </w:p>
    <w:p w14:paraId="749B1381" w14:textId="77777777" w:rsidR="00F7177C" w:rsidRPr="004334FE" w:rsidRDefault="00F7177C" w:rsidP="00F7177C">
      <w:pPr>
        <w:pStyle w:val="Heading2"/>
      </w:pPr>
      <w:r w:rsidRPr="004334FE">
        <w:lastRenderedPageBreak/>
        <w:t>Companies</w:t>
      </w:r>
      <w:r w:rsidRPr="004334FE">
        <w:rPr>
          <w:rFonts w:hint="eastAsia"/>
        </w:rPr>
        <w:t xml:space="preserve"> views</w:t>
      </w:r>
      <w:r w:rsidRPr="004334FE">
        <w:t>’</w:t>
      </w:r>
      <w:r w:rsidRPr="004334FE">
        <w:rPr>
          <w:rFonts w:hint="eastAsia"/>
        </w:rPr>
        <w:t xml:space="preserve"> collection for 1st round </w:t>
      </w:r>
    </w:p>
    <w:p w14:paraId="7C4843B4" w14:textId="77777777" w:rsidR="00F7177C" w:rsidRPr="004334FE" w:rsidRDefault="00F7177C" w:rsidP="00F7177C">
      <w:pPr>
        <w:pStyle w:val="Heading3"/>
        <w:rPr>
          <w:sz w:val="24"/>
          <w:szCs w:val="16"/>
        </w:rPr>
      </w:pPr>
      <w:r w:rsidRPr="004334FE">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7177C" w:rsidRPr="004334FE" w14:paraId="3F37EE73" w14:textId="77777777" w:rsidTr="004D14A4">
        <w:tc>
          <w:tcPr>
            <w:tcW w:w="1236" w:type="dxa"/>
          </w:tcPr>
          <w:p w14:paraId="7B5A5CBA"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54A45404"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F7177C" w:rsidRPr="004334FE" w14:paraId="302A6020" w14:textId="77777777" w:rsidTr="004D14A4">
        <w:tc>
          <w:tcPr>
            <w:tcW w:w="1236" w:type="dxa"/>
          </w:tcPr>
          <w:p w14:paraId="5FC3992D" w14:textId="260948F1" w:rsidR="00F7177C" w:rsidRPr="004334FE" w:rsidRDefault="00692670" w:rsidP="00F06DFD">
            <w:pPr>
              <w:spacing w:after="120"/>
              <w:rPr>
                <w:rFonts w:eastAsiaTheme="minorEastAsia"/>
                <w:lang w:val="en-US" w:eastAsia="zh-CN"/>
              </w:rPr>
            </w:pPr>
            <w:r w:rsidRPr="004334FE">
              <w:rPr>
                <w:rFonts w:eastAsiaTheme="minorEastAsia"/>
                <w:lang w:val="en-US" w:eastAsia="zh-CN"/>
              </w:rPr>
              <w:t>Ericsson</w:t>
            </w:r>
          </w:p>
        </w:tc>
        <w:tc>
          <w:tcPr>
            <w:tcW w:w="8395" w:type="dxa"/>
          </w:tcPr>
          <w:p w14:paraId="2F5D385F" w14:textId="038BD135" w:rsidR="00F7177C" w:rsidRPr="004334FE" w:rsidRDefault="009D4FE8" w:rsidP="00F06DFD">
            <w:pPr>
              <w:spacing w:after="120"/>
              <w:rPr>
                <w:b/>
                <w:u w:val="single"/>
                <w:lang w:eastAsia="ko-KR"/>
              </w:rPr>
            </w:pPr>
            <w:r w:rsidRPr="004334FE">
              <w:rPr>
                <w:b/>
                <w:u w:val="single"/>
                <w:lang w:eastAsia="ko-KR"/>
              </w:rPr>
              <w:t xml:space="preserve">Issue 3-1-1: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1A2CC0AA" w14:textId="77777777" w:rsidR="00781A2A" w:rsidRPr="004334FE" w:rsidRDefault="00781A2A" w:rsidP="00781A2A">
            <w:pPr>
              <w:rPr>
                <w:b/>
                <w:u w:val="single"/>
                <w:lang w:eastAsia="ko-KR"/>
              </w:rPr>
            </w:pPr>
            <w:r w:rsidRPr="004334FE">
              <w:rPr>
                <w:b/>
                <w:u w:val="single"/>
                <w:lang w:eastAsia="ko-KR"/>
              </w:rPr>
              <w:t xml:space="preserve">Issue 3-1-2: Whether to define a requirement based on the optional capability </w:t>
            </w:r>
            <w:r w:rsidRPr="004334FE">
              <w:rPr>
                <w:b/>
                <w:i/>
                <w:iCs/>
                <w:u w:val="single"/>
                <w:lang w:eastAsia="ko-KR"/>
              </w:rPr>
              <w:t>‘</w:t>
            </w:r>
            <w:proofErr w:type="spellStart"/>
            <w:r w:rsidRPr="004334FE">
              <w:rPr>
                <w:b/>
                <w:i/>
                <w:iCs/>
                <w:u w:val="single"/>
                <w:lang w:eastAsia="ko-KR"/>
              </w:rPr>
              <w:t>csi</w:t>
            </w:r>
            <w:proofErr w:type="spellEnd"/>
            <w:r w:rsidRPr="004334FE">
              <w:rPr>
                <w:b/>
                <w:i/>
                <w:iCs/>
                <w:u w:val="single"/>
                <w:lang w:eastAsia="ko-KR"/>
              </w:rPr>
              <w:t>-RS-</w:t>
            </w:r>
            <w:proofErr w:type="spellStart"/>
            <w:r w:rsidRPr="004334FE">
              <w:rPr>
                <w:b/>
                <w:i/>
                <w:iCs/>
                <w:u w:val="single"/>
                <w:lang w:eastAsia="ko-KR"/>
              </w:rPr>
              <w:t>ValidationWith</w:t>
            </w:r>
            <w:proofErr w:type="spellEnd"/>
            <w:r w:rsidRPr="004334FE">
              <w:rPr>
                <w:b/>
                <w:i/>
                <w:iCs/>
                <w:u w:val="single"/>
                <w:lang w:eastAsia="ko-KR"/>
              </w:rPr>
              <w:t>-DCI’:</w:t>
            </w:r>
          </w:p>
          <w:p w14:paraId="25E5A2E4" w14:textId="7928EC9B" w:rsidR="00781A2A" w:rsidRPr="004334FE" w:rsidRDefault="00781A2A" w:rsidP="00F06DFD">
            <w:pPr>
              <w:spacing w:after="120"/>
              <w:rPr>
                <w:rFonts w:eastAsiaTheme="minorEastAsia"/>
                <w:lang w:eastAsia="zh-CN"/>
              </w:rPr>
            </w:pPr>
            <w:r w:rsidRPr="004334FE">
              <w:rPr>
                <w:b/>
                <w:u w:val="single"/>
                <w:lang w:eastAsia="ko-KR"/>
              </w:rPr>
              <w:t>Issue 3-1-3: Include PDCCH DCI 2-0 in PDSCH Simulations</w:t>
            </w:r>
          </w:p>
          <w:p w14:paraId="44621CFF" w14:textId="7C9E63E4" w:rsidR="00692670" w:rsidRPr="004334FE" w:rsidRDefault="009D4FE8" w:rsidP="00F06DFD">
            <w:pPr>
              <w:spacing w:after="120"/>
              <w:rPr>
                <w:rFonts w:eastAsiaTheme="minorEastAsia"/>
                <w:lang w:val="en-US" w:eastAsia="zh-CN"/>
              </w:rPr>
            </w:pPr>
            <w:r w:rsidRPr="004334FE">
              <w:rPr>
                <w:rFonts w:eastAsiaTheme="minorEastAsia"/>
                <w:lang w:val="en-US" w:eastAsia="zh-CN"/>
              </w:rPr>
              <w:t xml:space="preserve">We agree to discussion on this issue. </w:t>
            </w:r>
            <w:r w:rsidR="00391588" w:rsidRPr="004334FE">
              <w:rPr>
                <w:rFonts w:eastAsiaTheme="minorEastAsia"/>
                <w:lang w:val="en-US" w:eastAsia="zh-CN"/>
              </w:rPr>
              <w:t xml:space="preserve">We don’t have strong view on this issue and need some time to check it. </w:t>
            </w:r>
            <w:r w:rsidR="002252AE" w:rsidRPr="004334FE">
              <w:rPr>
                <w:rFonts w:eastAsiaTheme="minorEastAsia"/>
                <w:lang w:val="en-US" w:eastAsia="zh-CN"/>
              </w:rPr>
              <w:t xml:space="preserve">Basically, we think some optional configuration might be “mandatory” for a UE to support NR-U scenarios well. </w:t>
            </w:r>
          </w:p>
          <w:p w14:paraId="508814BF" w14:textId="77777777" w:rsidR="00781A2A" w:rsidRPr="004334FE" w:rsidRDefault="00781A2A" w:rsidP="00781A2A">
            <w:pPr>
              <w:rPr>
                <w:b/>
                <w:u w:val="single"/>
                <w:lang w:eastAsia="ko-KR"/>
              </w:rPr>
            </w:pPr>
            <w:r w:rsidRPr="004334FE">
              <w:rPr>
                <w:b/>
                <w:u w:val="single"/>
                <w:lang w:eastAsia="ko-KR"/>
              </w:rPr>
              <w:t>Issue 3-1-4: Introduce dedicated requirements for typeB-PDSCH-length-r16 capability</w:t>
            </w:r>
          </w:p>
          <w:p w14:paraId="79A207A3" w14:textId="77777777" w:rsidR="005A574B" w:rsidRPr="004334FE" w:rsidRDefault="00781A2A" w:rsidP="00F06DFD">
            <w:pPr>
              <w:spacing w:after="120"/>
              <w:rPr>
                <w:rFonts w:eastAsiaTheme="minorEastAsia"/>
                <w:lang w:eastAsia="zh-CN"/>
              </w:rPr>
            </w:pPr>
            <w:r w:rsidRPr="004334FE">
              <w:rPr>
                <w:rFonts w:eastAsiaTheme="minorEastAsia"/>
                <w:lang w:eastAsia="zh-CN"/>
              </w:rPr>
              <w:t>We think Type B is optional for UE implementation</w:t>
            </w:r>
            <w:r w:rsidR="005A574B" w:rsidRPr="004334FE">
              <w:rPr>
                <w:rFonts w:eastAsiaTheme="minorEastAsia"/>
                <w:lang w:eastAsia="zh-CN"/>
              </w:rPr>
              <w:t xml:space="preserve"> and it has been checked in Rel-15. It is no need to check it again if Type A is checked for NR-U scenarios.</w:t>
            </w:r>
          </w:p>
          <w:p w14:paraId="406A22A4" w14:textId="5A971D09" w:rsidR="005A574B" w:rsidRPr="004334FE" w:rsidRDefault="005A574B" w:rsidP="00F06DFD">
            <w:pPr>
              <w:spacing w:after="120"/>
              <w:rPr>
                <w:rFonts w:eastAsiaTheme="minorEastAsia"/>
                <w:lang w:eastAsia="zh-CN"/>
              </w:rPr>
            </w:pPr>
            <w:r w:rsidRPr="004334FE">
              <w:rPr>
                <w:b/>
                <w:u w:val="single"/>
                <w:lang w:eastAsia="ko-KR"/>
              </w:rPr>
              <w:t>Issue 3-2-1: PDSCH Requirements, Number of RX</w:t>
            </w:r>
            <w:r w:rsidRPr="004334FE">
              <w:rPr>
                <w:rFonts w:eastAsiaTheme="minorEastAsia"/>
                <w:lang w:eastAsia="zh-CN"/>
              </w:rPr>
              <w:t xml:space="preserve"> </w:t>
            </w:r>
          </w:p>
          <w:p w14:paraId="5A3949F7" w14:textId="77777777" w:rsidR="005A574B" w:rsidRPr="004334FE" w:rsidRDefault="005A574B" w:rsidP="00F06DFD">
            <w:pPr>
              <w:spacing w:after="120"/>
              <w:rPr>
                <w:rFonts w:eastAsiaTheme="minorEastAsia"/>
                <w:lang w:eastAsia="zh-CN"/>
              </w:rPr>
            </w:pPr>
            <w:r w:rsidRPr="004334FE">
              <w:rPr>
                <w:rFonts w:eastAsiaTheme="minorEastAsia"/>
                <w:lang w:eastAsia="zh-CN"/>
              </w:rPr>
              <w:t>We can accept Option 1, but prefer start from 2RX cases.</w:t>
            </w:r>
          </w:p>
          <w:p w14:paraId="3D1A3E5E" w14:textId="14A54723" w:rsidR="00781A2A" w:rsidRPr="004334FE" w:rsidRDefault="005A574B" w:rsidP="00F06DFD">
            <w:pPr>
              <w:spacing w:after="120"/>
              <w:rPr>
                <w:rFonts w:eastAsiaTheme="minorEastAsia"/>
                <w:lang w:eastAsia="zh-CN"/>
              </w:rPr>
            </w:pPr>
            <w:r w:rsidRPr="004334FE">
              <w:rPr>
                <w:b/>
                <w:u w:val="single"/>
                <w:lang w:eastAsia="ko-KR"/>
              </w:rPr>
              <w:t>Issue 3-2-2: PDSCH Requirements, Rank</w:t>
            </w:r>
            <w:r w:rsidRPr="004334FE">
              <w:rPr>
                <w:rFonts w:eastAsiaTheme="minorEastAsia"/>
                <w:lang w:eastAsia="zh-CN"/>
              </w:rPr>
              <w:t xml:space="preserve"> </w:t>
            </w:r>
          </w:p>
          <w:p w14:paraId="13F98EEB" w14:textId="440B38D0" w:rsidR="00692670" w:rsidRPr="004334FE" w:rsidRDefault="005A574B" w:rsidP="00F06DFD">
            <w:pPr>
              <w:spacing w:after="120"/>
              <w:rPr>
                <w:rFonts w:eastAsiaTheme="minorEastAsia"/>
                <w:lang w:val="en-US" w:eastAsia="zh-CN"/>
              </w:rPr>
            </w:pPr>
            <w:r w:rsidRPr="004334FE">
              <w:rPr>
                <w:rFonts w:eastAsiaTheme="minorEastAsia"/>
                <w:lang w:val="en-US" w:eastAsia="zh-CN"/>
              </w:rPr>
              <w:t>We can accept Option 1.</w:t>
            </w:r>
          </w:p>
          <w:p w14:paraId="7D8F523C" w14:textId="2F6FB859" w:rsidR="005A574B" w:rsidRPr="004334FE" w:rsidRDefault="005A574B" w:rsidP="00F06DFD">
            <w:pPr>
              <w:spacing w:after="120"/>
              <w:rPr>
                <w:rFonts w:eastAsiaTheme="minorEastAsia"/>
                <w:lang w:val="en-US" w:eastAsia="zh-CN"/>
              </w:rPr>
            </w:pPr>
            <w:r w:rsidRPr="004334FE">
              <w:rPr>
                <w:b/>
                <w:u w:val="single"/>
                <w:lang w:eastAsia="ko-KR"/>
              </w:rPr>
              <w:t>Issue 3-2-3: PDSCH Requirements, Channel</w:t>
            </w:r>
          </w:p>
          <w:p w14:paraId="796532FE" w14:textId="1D1E47EB" w:rsidR="00692670" w:rsidRPr="004334FE" w:rsidRDefault="005A574B" w:rsidP="00F06DFD">
            <w:pPr>
              <w:spacing w:after="120"/>
              <w:rPr>
                <w:rFonts w:eastAsiaTheme="minorEastAsia"/>
                <w:lang w:val="en-US" w:eastAsia="zh-CN"/>
              </w:rPr>
            </w:pPr>
            <w:r w:rsidRPr="004334FE">
              <w:rPr>
                <w:rFonts w:eastAsiaTheme="minorEastAsia"/>
                <w:lang w:val="en-US" w:eastAsia="zh-CN"/>
              </w:rPr>
              <w:t>Agree with Option 1.</w:t>
            </w:r>
          </w:p>
          <w:p w14:paraId="63DD7DEA" w14:textId="3CF3BE3D" w:rsidR="00692670" w:rsidRPr="004334FE" w:rsidRDefault="005A574B" w:rsidP="00F06DFD">
            <w:pPr>
              <w:spacing w:after="120"/>
              <w:rPr>
                <w:b/>
                <w:u w:val="single"/>
                <w:lang w:eastAsia="ko-KR"/>
              </w:rPr>
            </w:pPr>
            <w:r w:rsidRPr="004334FE">
              <w:rPr>
                <w:b/>
                <w:u w:val="single"/>
                <w:lang w:eastAsia="ko-KR"/>
              </w:rPr>
              <w:t>Issue 3-2-4: PDSCH Requirements, MCS</w:t>
            </w:r>
          </w:p>
          <w:p w14:paraId="6DD6105C" w14:textId="7AA8E415" w:rsidR="005A574B" w:rsidRPr="004334FE" w:rsidRDefault="005A574B" w:rsidP="00F06DFD">
            <w:pPr>
              <w:spacing w:after="120"/>
              <w:rPr>
                <w:bCs/>
                <w:u w:val="single"/>
                <w:lang w:eastAsia="ko-KR"/>
              </w:rPr>
            </w:pPr>
            <w:r w:rsidRPr="004334FE">
              <w:rPr>
                <w:bCs/>
                <w:u w:val="single"/>
                <w:lang w:eastAsia="ko-KR"/>
              </w:rPr>
              <w:t>Need check the feasibility by simulation.</w:t>
            </w:r>
          </w:p>
          <w:p w14:paraId="3C42EB72" w14:textId="77777777" w:rsidR="005A574B" w:rsidRPr="004334FE" w:rsidRDefault="005A574B" w:rsidP="00F06DFD">
            <w:pPr>
              <w:spacing w:after="120"/>
              <w:rPr>
                <w:bCs/>
                <w:u w:val="single"/>
                <w:lang w:eastAsia="ko-KR"/>
              </w:rPr>
            </w:pPr>
          </w:p>
          <w:p w14:paraId="2333F0E9" w14:textId="77777777" w:rsidR="005A574B" w:rsidRPr="004334FE" w:rsidRDefault="005A574B" w:rsidP="00F06DFD">
            <w:pPr>
              <w:spacing w:after="120"/>
              <w:rPr>
                <w:rFonts w:eastAsiaTheme="minorEastAsia"/>
                <w:bCs/>
                <w:lang w:val="en-US" w:eastAsia="zh-CN"/>
              </w:rPr>
            </w:pPr>
          </w:p>
          <w:p w14:paraId="3EA3E238" w14:textId="3A623023" w:rsidR="00692670" w:rsidRPr="004334FE" w:rsidRDefault="00692670" w:rsidP="00F06DFD">
            <w:pPr>
              <w:spacing w:after="120"/>
              <w:rPr>
                <w:rFonts w:eastAsiaTheme="minorEastAsia"/>
                <w:lang w:val="en-US" w:eastAsia="zh-CN"/>
              </w:rPr>
            </w:pPr>
          </w:p>
        </w:tc>
      </w:tr>
      <w:tr w:rsidR="004D14A4" w:rsidRPr="004334FE" w14:paraId="0C5FD88E" w14:textId="77777777" w:rsidTr="004D14A4">
        <w:tc>
          <w:tcPr>
            <w:tcW w:w="1236" w:type="dxa"/>
          </w:tcPr>
          <w:p w14:paraId="38EBEFD1"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Apple</w:t>
            </w:r>
          </w:p>
        </w:tc>
        <w:tc>
          <w:tcPr>
            <w:tcW w:w="8395" w:type="dxa"/>
          </w:tcPr>
          <w:p w14:paraId="4E5BF83F" w14:textId="77777777" w:rsidR="004D14A4" w:rsidRPr="004334FE" w:rsidRDefault="004D14A4" w:rsidP="0036553B">
            <w:pPr>
              <w:rPr>
                <w:b/>
                <w:u w:val="single"/>
                <w:lang w:eastAsia="ko-KR"/>
              </w:rPr>
            </w:pPr>
            <w:r w:rsidRPr="004334FE">
              <w:rPr>
                <w:b/>
                <w:u w:val="single"/>
                <w:lang w:eastAsia="ko-KR"/>
              </w:rPr>
              <w:t xml:space="preserve">Issue 3-1-1: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394F6221" w14:textId="77777777" w:rsidR="004D14A4" w:rsidRPr="004334FE" w:rsidRDefault="004D14A4" w:rsidP="0036553B">
            <w:pPr>
              <w:rPr>
                <w:b/>
                <w:u w:val="single"/>
                <w:lang w:eastAsia="ko-KR"/>
              </w:rPr>
            </w:pPr>
            <w:r w:rsidRPr="004334FE">
              <w:rPr>
                <w:b/>
                <w:u w:val="single"/>
                <w:lang w:eastAsia="ko-KR"/>
              </w:rPr>
              <w:t xml:space="preserve">Issue 3-1-2: Whether to define a requirement based on the optional capability </w:t>
            </w:r>
            <w:r w:rsidRPr="004334FE">
              <w:rPr>
                <w:b/>
                <w:i/>
                <w:iCs/>
                <w:u w:val="single"/>
                <w:lang w:eastAsia="ko-KR"/>
              </w:rPr>
              <w:t>‘</w:t>
            </w:r>
            <w:proofErr w:type="spellStart"/>
            <w:r w:rsidRPr="004334FE">
              <w:rPr>
                <w:b/>
                <w:i/>
                <w:iCs/>
                <w:u w:val="single"/>
                <w:lang w:eastAsia="ko-KR"/>
              </w:rPr>
              <w:t>csi</w:t>
            </w:r>
            <w:proofErr w:type="spellEnd"/>
            <w:r w:rsidRPr="004334FE">
              <w:rPr>
                <w:b/>
                <w:i/>
                <w:iCs/>
                <w:u w:val="single"/>
                <w:lang w:eastAsia="ko-KR"/>
              </w:rPr>
              <w:t>-RS-</w:t>
            </w:r>
            <w:proofErr w:type="spellStart"/>
            <w:r w:rsidRPr="004334FE">
              <w:rPr>
                <w:b/>
                <w:i/>
                <w:iCs/>
                <w:u w:val="single"/>
                <w:lang w:eastAsia="ko-KR"/>
              </w:rPr>
              <w:t>ValidationWith</w:t>
            </w:r>
            <w:proofErr w:type="spellEnd"/>
            <w:r w:rsidRPr="004334FE">
              <w:rPr>
                <w:b/>
                <w:i/>
                <w:iCs/>
                <w:u w:val="single"/>
                <w:lang w:eastAsia="ko-KR"/>
              </w:rPr>
              <w:t>-DCI’:</w:t>
            </w:r>
          </w:p>
          <w:p w14:paraId="35744C47"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In our understanding the network will configure DCI 2-0 and/or  </w:t>
            </w:r>
            <w:proofErr w:type="spellStart"/>
            <w:r w:rsidRPr="004334FE">
              <w:rPr>
                <w:rFonts w:eastAsiaTheme="minorEastAsia"/>
                <w:color w:val="0070C0"/>
                <w:lang w:val="en-US" w:eastAsia="zh-CN"/>
              </w:rPr>
              <w:t>csi</w:t>
            </w:r>
            <w:proofErr w:type="spellEnd"/>
            <w:r w:rsidRPr="004334FE">
              <w:rPr>
                <w:rFonts w:eastAsiaTheme="minorEastAsia"/>
                <w:color w:val="0070C0"/>
                <w:lang w:val="en-US" w:eastAsia="zh-CN"/>
              </w:rPr>
              <w:t>-RS-</w:t>
            </w:r>
            <w:proofErr w:type="spellStart"/>
            <w:r w:rsidRPr="004334FE">
              <w:rPr>
                <w:rFonts w:eastAsiaTheme="minorEastAsia"/>
                <w:color w:val="0070C0"/>
                <w:lang w:val="en-US" w:eastAsia="zh-CN"/>
              </w:rPr>
              <w:t>ValidationWith</w:t>
            </w:r>
            <w:proofErr w:type="spellEnd"/>
            <w:r w:rsidRPr="004334FE">
              <w:rPr>
                <w:rFonts w:eastAsiaTheme="minorEastAsia"/>
                <w:color w:val="0070C0"/>
                <w:lang w:val="en-US" w:eastAsia="zh-CN"/>
              </w:rPr>
              <w:t xml:space="preserve">-DCI if supported by the UE. For the case when UE doesn’t support it, we could choose to always transmit TRS. But this doesn’t seem practical. </w:t>
            </w:r>
          </w:p>
          <w:p w14:paraId="499F13CA" w14:textId="77777777" w:rsidR="004D14A4" w:rsidRPr="004334FE" w:rsidRDefault="004D14A4" w:rsidP="0036553B">
            <w:pPr>
              <w:rPr>
                <w:b/>
                <w:u w:val="single"/>
                <w:lang w:eastAsia="ko-KR"/>
              </w:rPr>
            </w:pPr>
            <w:r w:rsidRPr="004334FE">
              <w:rPr>
                <w:b/>
                <w:u w:val="single"/>
                <w:lang w:eastAsia="ko-KR"/>
              </w:rPr>
              <w:t>Issue 3-1-3: Include PDCCH DCI 2-0 in PDSCH Simulations;</w:t>
            </w:r>
          </w:p>
          <w:p w14:paraId="76C6F79C"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We think it is practical to configure DCI 2-0 for NR-U. Would the same requirements apply for UE that supports DCI 2-0 and doesn’t? Or would we In that case we should probably define 2 sets of requirements, to cover UEs that don’t support the feature. </w:t>
            </w:r>
          </w:p>
          <w:p w14:paraId="4A160399" w14:textId="77777777" w:rsidR="004D14A4" w:rsidRPr="004334FE" w:rsidRDefault="004D14A4" w:rsidP="0036553B">
            <w:pPr>
              <w:rPr>
                <w:b/>
                <w:u w:val="single"/>
                <w:lang w:eastAsia="ko-KR"/>
              </w:rPr>
            </w:pPr>
            <w:r w:rsidRPr="004334FE">
              <w:rPr>
                <w:b/>
                <w:u w:val="single"/>
                <w:lang w:eastAsia="ko-KR"/>
              </w:rPr>
              <w:t>Issue 3-1-4: Introduce dedicated requirements for typeB-PDSCH-length-r16 capability</w:t>
            </w:r>
          </w:p>
          <w:p w14:paraId="4994DC06"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We propose not to introduce requirements with mapping Type B because its optional and we already have requirements in Rel-15/ Rel-16 URLLC for different PDSCH symbol durations. We don’t believe any additional benefit or coverage would be derived by introducing requirements for NR-U with typeB-PDSCH-length-r16 capability </w:t>
            </w:r>
          </w:p>
          <w:p w14:paraId="6EC9AB0B" w14:textId="77777777" w:rsidR="004D14A4" w:rsidRPr="004334FE" w:rsidRDefault="004D14A4" w:rsidP="0036553B">
            <w:pPr>
              <w:rPr>
                <w:b/>
                <w:u w:val="single"/>
                <w:lang w:eastAsia="ko-KR"/>
              </w:rPr>
            </w:pPr>
            <w:r w:rsidRPr="004334FE">
              <w:rPr>
                <w:b/>
                <w:u w:val="single"/>
                <w:lang w:eastAsia="ko-KR"/>
              </w:rPr>
              <w:t>Issue 3-1-5: PDSCH Mapping Type</w:t>
            </w:r>
          </w:p>
          <w:p w14:paraId="49B3AF2B"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2: Only Mapping type A</w:t>
            </w:r>
          </w:p>
          <w:p w14:paraId="0D53ED4D" w14:textId="77777777" w:rsidR="004D14A4" w:rsidRPr="004334FE" w:rsidRDefault="004D14A4" w:rsidP="0036553B">
            <w:pPr>
              <w:rPr>
                <w:b/>
                <w:u w:val="single"/>
                <w:lang w:eastAsia="ko-KR"/>
              </w:rPr>
            </w:pPr>
            <w:r w:rsidRPr="004334FE">
              <w:rPr>
                <w:b/>
                <w:u w:val="single"/>
                <w:lang w:eastAsia="ko-KR"/>
              </w:rPr>
              <w:lastRenderedPageBreak/>
              <w:t>Issue 3-2-1: PDSCH Requirements, Number of RX;</w:t>
            </w:r>
          </w:p>
          <w:p w14:paraId="67C34CEE"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1 is reasonable.</w:t>
            </w:r>
          </w:p>
          <w:p w14:paraId="4A6B3BE0" w14:textId="77777777" w:rsidR="004D14A4" w:rsidRPr="004334FE" w:rsidRDefault="004D14A4" w:rsidP="0036553B">
            <w:pPr>
              <w:rPr>
                <w:b/>
                <w:u w:val="single"/>
                <w:lang w:eastAsia="ko-KR"/>
              </w:rPr>
            </w:pPr>
            <w:r w:rsidRPr="004334FE">
              <w:rPr>
                <w:b/>
                <w:u w:val="single"/>
                <w:lang w:eastAsia="ko-KR"/>
              </w:rPr>
              <w:t>Issue 3-2-2: PDSCH Requirements, Rank:</w:t>
            </w:r>
          </w:p>
          <w:p w14:paraId="0EE4CC0E"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1 test case with Rank 1 and one with Rank 2? Depends on how many testcases are agreed.</w:t>
            </w:r>
          </w:p>
          <w:p w14:paraId="7A74FA17" w14:textId="77777777" w:rsidR="004D14A4" w:rsidRPr="004334FE" w:rsidRDefault="004D14A4" w:rsidP="0036553B">
            <w:pPr>
              <w:spacing w:after="120"/>
              <w:rPr>
                <w:b/>
                <w:u w:val="single"/>
                <w:lang w:eastAsia="ko-KR"/>
              </w:rPr>
            </w:pPr>
            <w:r w:rsidRPr="004334FE">
              <w:rPr>
                <w:b/>
                <w:u w:val="single"/>
                <w:lang w:eastAsia="ko-KR"/>
              </w:rPr>
              <w:t>Issue 3-2-3 to Issue 3-2-5</w:t>
            </w:r>
          </w:p>
          <w:p w14:paraId="74AB4FB8" w14:textId="77777777" w:rsidR="004D14A4" w:rsidRPr="004334FE" w:rsidRDefault="004D14A4" w:rsidP="0036553B">
            <w:pPr>
              <w:spacing w:after="120"/>
              <w:rPr>
                <w:color w:val="0070C0"/>
                <w:lang w:eastAsia="zh-CN"/>
              </w:rPr>
            </w:pPr>
            <w:r w:rsidRPr="004334FE">
              <w:rPr>
                <w:color w:val="0070C0"/>
                <w:lang w:eastAsia="zh-CN"/>
              </w:rPr>
              <w:t>The proposed values can be agreed as a baseline</w:t>
            </w:r>
          </w:p>
          <w:p w14:paraId="6B1E4059" w14:textId="77777777" w:rsidR="004D14A4" w:rsidRPr="004334FE" w:rsidRDefault="004D14A4" w:rsidP="0036553B">
            <w:pPr>
              <w:rPr>
                <w:b/>
                <w:u w:val="single"/>
                <w:lang w:eastAsia="ko-KR"/>
              </w:rPr>
            </w:pPr>
            <w:r w:rsidRPr="004334FE">
              <w:rPr>
                <w:b/>
                <w:u w:val="single"/>
                <w:lang w:eastAsia="ko-KR"/>
              </w:rPr>
              <w:t>Issue 3-2-6: Detailed PDSCH Simulation Assumptions:</w:t>
            </w:r>
          </w:p>
          <w:p w14:paraId="029795F0"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To be discussed when other agreements are made. 2 testcases seems reasonable. Suggest to use existing Rel-15 tests as a reference.</w:t>
            </w:r>
          </w:p>
        </w:tc>
      </w:tr>
      <w:tr w:rsidR="00C1605D" w:rsidRPr="004334FE" w14:paraId="10CD8ECC" w14:textId="77777777" w:rsidTr="004D14A4">
        <w:tc>
          <w:tcPr>
            <w:tcW w:w="1236" w:type="dxa"/>
          </w:tcPr>
          <w:p w14:paraId="499A655D" w14:textId="670C486E" w:rsidR="00C1605D" w:rsidRPr="004334FE" w:rsidRDefault="00C1605D" w:rsidP="00C1605D">
            <w:pPr>
              <w:spacing w:after="120"/>
              <w:rPr>
                <w:rFonts w:eastAsiaTheme="minorEastAsia"/>
                <w:lang w:val="en-US" w:eastAsia="zh-CN"/>
              </w:rPr>
            </w:pPr>
            <w:r w:rsidRPr="004334FE">
              <w:rPr>
                <w:rFonts w:eastAsiaTheme="minorEastAsia"/>
                <w:lang w:val="en-US" w:eastAsia="zh-CN"/>
              </w:rPr>
              <w:lastRenderedPageBreak/>
              <w:t>Qualcomm</w:t>
            </w:r>
          </w:p>
        </w:tc>
        <w:tc>
          <w:tcPr>
            <w:tcW w:w="8395" w:type="dxa"/>
          </w:tcPr>
          <w:p w14:paraId="2FBD488F" w14:textId="77777777" w:rsidR="00C1605D" w:rsidRPr="004334FE" w:rsidRDefault="00C1605D" w:rsidP="00C1605D">
            <w:pPr>
              <w:spacing w:after="120"/>
              <w:rPr>
                <w:b/>
                <w:u w:val="single"/>
                <w:lang w:eastAsia="ko-KR"/>
              </w:rPr>
            </w:pPr>
            <w:r w:rsidRPr="004334FE">
              <w:rPr>
                <w:b/>
                <w:u w:val="single"/>
                <w:lang w:eastAsia="ko-KR"/>
              </w:rPr>
              <w:t xml:space="preserve">Issue 3-1-1: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0B955977" w14:textId="77777777" w:rsidR="00C1605D" w:rsidRPr="004334FE" w:rsidRDefault="00C1605D" w:rsidP="00C1605D">
            <w:pPr>
              <w:spacing w:after="120"/>
              <w:rPr>
                <w:b/>
                <w:u w:val="single"/>
                <w:lang w:eastAsia="ko-KR"/>
              </w:rPr>
            </w:pPr>
            <w:r w:rsidRPr="004334FE">
              <w:rPr>
                <w:b/>
                <w:u w:val="single"/>
                <w:lang w:eastAsia="ko-KR"/>
              </w:rPr>
              <w:t>Issue 3-1-2: Whether to define a requirement based on the optional capability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7B95D097" w14:textId="77777777" w:rsidR="00C1605D" w:rsidRPr="004334FE" w:rsidRDefault="00C1605D" w:rsidP="00C1605D">
            <w:pPr>
              <w:spacing w:after="120"/>
              <w:rPr>
                <w:bCs/>
                <w:lang w:eastAsia="ko-KR"/>
              </w:rPr>
            </w:pPr>
            <w:r w:rsidRPr="004334FE">
              <w:rPr>
                <w:bCs/>
                <w:lang w:eastAsia="ko-KR"/>
              </w:rPr>
              <w:t>Discuss it in GTW;</w:t>
            </w:r>
          </w:p>
          <w:p w14:paraId="3D70310F" w14:textId="77777777" w:rsidR="00C1605D" w:rsidRPr="004334FE" w:rsidRDefault="00C1605D" w:rsidP="00C1605D">
            <w:pPr>
              <w:spacing w:after="120"/>
              <w:rPr>
                <w:b/>
                <w:u w:val="single"/>
                <w:lang w:eastAsia="ko-KR"/>
              </w:rPr>
            </w:pPr>
            <w:r w:rsidRPr="004334FE">
              <w:rPr>
                <w:b/>
                <w:u w:val="single"/>
                <w:lang w:eastAsia="ko-KR"/>
              </w:rPr>
              <w:t>Issue 3-1-3: Include PDCCH DCI 2-0 in PDSCH Simulations;</w:t>
            </w:r>
          </w:p>
          <w:p w14:paraId="1416DE33" w14:textId="77777777" w:rsidR="00C1605D" w:rsidRPr="004334FE" w:rsidRDefault="00C1605D" w:rsidP="00C1605D">
            <w:pPr>
              <w:spacing w:after="120"/>
              <w:rPr>
                <w:bCs/>
                <w:lang w:eastAsia="ko-KR"/>
              </w:rPr>
            </w:pPr>
            <w:r w:rsidRPr="004334FE">
              <w:rPr>
                <w:bCs/>
                <w:lang w:eastAsia="ko-KR"/>
              </w:rPr>
              <w:t xml:space="preserve">Option 2: DCI 2-0 is an optional feature and if the only motivation to introduce it is to validate TRS, this can be achieved with the </w:t>
            </w:r>
            <w:proofErr w:type="spellStart"/>
            <w:r w:rsidRPr="004334FE">
              <w:rPr>
                <w:bCs/>
                <w:lang w:eastAsia="ko-KR"/>
              </w:rPr>
              <w:t>csi</w:t>
            </w:r>
            <w:proofErr w:type="spellEnd"/>
            <w:r w:rsidRPr="004334FE">
              <w:rPr>
                <w:bCs/>
                <w:lang w:eastAsia="ko-KR"/>
              </w:rPr>
              <w:t>-RS-</w:t>
            </w:r>
            <w:proofErr w:type="spellStart"/>
            <w:r w:rsidRPr="004334FE">
              <w:rPr>
                <w:bCs/>
                <w:lang w:eastAsia="ko-KR"/>
              </w:rPr>
              <w:t>ValidationWith</w:t>
            </w:r>
            <w:proofErr w:type="spellEnd"/>
            <w:r w:rsidRPr="004334FE">
              <w:rPr>
                <w:bCs/>
                <w:lang w:eastAsia="ko-KR"/>
              </w:rPr>
              <w:t>-DCI capability, also optional but with less requirements for support;</w:t>
            </w:r>
          </w:p>
          <w:p w14:paraId="4C570485" w14:textId="77777777" w:rsidR="00C1605D" w:rsidRPr="004334FE" w:rsidRDefault="00C1605D" w:rsidP="00C1605D">
            <w:pPr>
              <w:spacing w:after="120"/>
              <w:rPr>
                <w:b/>
                <w:u w:val="single"/>
                <w:lang w:eastAsia="ko-KR"/>
              </w:rPr>
            </w:pPr>
            <w:r w:rsidRPr="004334FE">
              <w:rPr>
                <w:b/>
                <w:u w:val="single"/>
                <w:lang w:eastAsia="ko-KR"/>
              </w:rPr>
              <w:t>Issue 3-1-4: Introduce dedicated requirements for typeB-PDSCH-length-r16 capability</w:t>
            </w:r>
          </w:p>
          <w:p w14:paraId="415552C9" w14:textId="77777777" w:rsidR="00C1605D" w:rsidRPr="004334FE" w:rsidRDefault="00C1605D" w:rsidP="00C1605D">
            <w:pPr>
              <w:spacing w:after="120"/>
              <w:rPr>
                <w:bCs/>
                <w:lang w:eastAsia="ko-KR"/>
              </w:rPr>
            </w:pPr>
            <w:r w:rsidRPr="004334FE">
              <w:rPr>
                <w:bCs/>
                <w:lang w:eastAsia="ko-KR"/>
              </w:rPr>
              <w:t>To keep the number of test limited we could not introduce dedicated requirements;</w:t>
            </w:r>
          </w:p>
          <w:p w14:paraId="0155B527" w14:textId="77777777" w:rsidR="00C1605D" w:rsidRPr="004334FE" w:rsidRDefault="00C1605D" w:rsidP="00C1605D">
            <w:pPr>
              <w:spacing w:after="120"/>
              <w:rPr>
                <w:b/>
                <w:u w:val="single"/>
                <w:lang w:eastAsia="ko-KR"/>
              </w:rPr>
            </w:pPr>
            <w:r w:rsidRPr="004334FE">
              <w:rPr>
                <w:b/>
                <w:u w:val="single"/>
                <w:lang w:eastAsia="ko-KR"/>
              </w:rPr>
              <w:t>Issue 3-1-5: PDSCH Mapping Type</w:t>
            </w:r>
          </w:p>
          <w:p w14:paraId="50133B42" w14:textId="77777777" w:rsidR="00C1605D" w:rsidRPr="004334FE" w:rsidRDefault="00C1605D" w:rsidP="00C1605D">
            <w:pPr>
              <w:spacing w:after="120"/>
              <w:rPr>
                <w:bCs/>
                <w:lang w:eastAsia="ko-KR"/>
              </w:rPr>
            </w:pPr>
            <w:r w:rsidRPr="004334FE">
              <w:rPr>
                <w:bCs/>
                <w:lang w:eastAsia="ko-KR"/>
              </w:rPr>
              <w:t>Support Option 2, type A only;</w:t>
            </w:r>
          </w:p>
          <w:p w14:paraId="432F8351" w14:textId="77777777" w:rsidR="00C1605D" w:rsidRPr="004334FE" w:rsidRDefault="00C1605D" w:rsidP="00C1605D">
            <w:pPr>
              <w:spacing w:after="120"/>
              <w:rPr>
                <w:b/>
                <w:u w:val="single"/>
                <w:lang w:eastAsia="ko-KR"/>
              </w:rPr>
            </w:pPr>
          </w:p>
        </w:tc>
      </w:tr>
      <w:tr w:rsidR="00C1605D" w:rsidRPr="004334FE" w14:paraId="23436378" w14:textId="77777777" w:rsidTr="004D14A4">
        <w:tc>
          <w:tcPr>
            <w:tcW w:w="1236" w:type="dxa"/>
          </w:tcPr>
          <w:p w14:paraId="5F522F62" w14:textId="19A95745" w:rsidR="00C1605D" w:rsidRPr="004334FE" w:rsidRDefault="00182663" w:rsidP="00C1605D">
            <w:pPr>
              <w:spacing w:after="120"/>
              <w:rPr>
                <w:rFonts w:eastAsiaTheme="minorEastAsia"/>
                <w:lang w:val="en-US" w:eastAsia="zh-CN"/>
              </w:rPr>
            </w:pPr>
            <w:r w:rsidRPr="004334FE">
              <w:rPr>
                <w:rFonts w:eastAsiaTheme="minorEastAsia"/>
                <w:lang w:val="en-US" w:eastAsia="zh-CN"/>
              </w:rPr>
              <w:t>Intel</w:t>
            </w:r>
          </w:p>
        </w:tc>
        <w:tc>
          <w:tcPr>
            <w:tcW w:w="8395" w:type="dxa"/>
          </w:tcPr>
          <w:p w14:paraId="7E266BD0" w14:textId="77777777" w:rsidR="003F0AFC" w:rsidRPr="004334FE" w:rsidRDefault="003F0AFC" w:rsidP="003F0AFC">
            <w:pPr>
              <w:rPr>
                <w:b/>
                <w:u w:val="single"/>
                <w:lang w:eastAsia="ko-KR"/>
              </w:rPr>
            </w:pPr>
            <w:r w:rsidRPr="004334FE">
              <w:rPr>
                <w:b/>
                <w:u w:val="single"/>
                <w:lang w:eastAsia="ko-KR"/>
              </w:rPr>
              <w:t xml:space="preserve">Issue 3-1-4: Introduce dedicated requirements for typeB-PDSCH-length-r16 capability </w:t>
            </w:r>
          </w:p>
          <w:p w14:paraId="2303152F" w14:textId="186EE4A7" w:rsidR="003F0AFC" w:rsidRPr="004334FE" w:rsidRDefault="00182663" w:rsidP="003F0AFC">
            <w:pPr>
              <w:rPr>
                <w:bCs/>
                <w:lang w:eastAsia="ko-KR"/>
              </w:rPr>
            </w:pPr>
            <w:r w:rsidRPr="004334FE">
              <w:rPr>
                <w:bCs/>
                <w:lang w:eastAsia="ko-KR"/>
              </w:rPr>
              <w:t xml:space="preserve">Prefer </w:t>
            </w:r>
            <w:r w:rsidR="003F0AFC" w:rsidRPr="004334FE">
              <w:rPr>
                <w:bCs/>
                <w:lang w:eastAsia="ko-KR"/>
              </w:rPr>
              <w:t>Option 1.</w:t>
            </w:r>
          </w:p>
          <w:p w14:paraId="4850610C" w14:textId="77777777" w:rsidR="003F0AFC" w:rsidRPr="004334FE" w:rsidRDefault="003F0AFC" w:rsidP="003F0AFC">
            <w:pPr>
              <w:rPr>
                <w:b/>
                <w:u w:val="single"/>
                <w:lang w:eastAsia="ko-KR"/>
              </w:rPr>
            </w:pPr>
            <w:r w:rsidRPr="004334FE">
              <w:rPr>
                <w:b/>
                <w:u w:val="single"/>
                <w:lang w:eastAsia="ko-KR"/>
              </w:rPr>
              <w:t xml:space="preserve">Issue </w:t>
            </w:r>
            <w:r w:rsidRPr="004334FE">
              <w:rPr>
                <w:b/>
                <w:u w:val="single"/>
                <w:lang w:val="en-US" w:eastAsia="ko-KR"/>
              </w:rPr>
              <w:t>3</w:t>
            </w:r>
            <w:r w:rsidRPr="004334FE">
              <w:rPr>
                <w:b/>
                <w:u w:val="single"/>
                <w:lang w:eastAsia="ko-KR"/>
              </w:rPr>
              <w:t>-</w:t>
            </w:r>
            <w:r w:rsidRPr="004334FE">
              <w:rPr>
                <w:b/>
                <w:u w:val="single"/>
                <w:lang w:val="en-US" w:eastAsia="ko-KR"/>
              </w:rPr>
              <w:t>1</w:t>
            </w:r>
            <w:r w:rsidRPr="004334FE">
              <w:rPr>
                <w:b/>
                <w:u w:val="single"/>
                <w:lang w:eastAsia="ko-KR"/>
              </w:rPr>
              <w:t>-</w:t>
            </w:r>
            <w:r w:rsidRPr="004334FE">
              <w:rPr>
                <w:b/>
                <w:u w:val="single"/>
                <w:lang w:val="en-US" w:eastAsia="ko-KR"/>
              </w:rPr>
              <w:t>5:</w:t>
            </w:r>
            <w:r w:rsidRPr="004334FE">
              <w:rPr>
                <w:b/>
                <w:u w:val="single"/>
                <w:lang w:eastAsia="ko-KR"/>
              </w:rPr>
              <w:t xml:space="preserve"> PDSCH Mapping Type </w:t>
            </w:r>
          </w:p>
          <w:p w14:paraId="4EA7F34F" w14:textId="50BBA16F" w:rsidR="003F0AFC" w:rsidRPr="004334FE" w:rsidRDefault="003F0AFC" w:rsidP="003F0AFC">
            <w:pPr>
              <w:rPr>
                <w:bCs/>
                <w:lang w:eastAsia="ko-KR"/>
              </w:rPr>
            </w:pPr>
            <w:r w:rsidRPr="004334FE">
              <w:rPr>
                <w:bCs/>
                <w:lang w:eastAsia="ko-KR"/>
              </w:rPr>
              <w:t xml:space="preserve">Since the </w:t>
            </w:r>
            <w:r w:rsidR="00D57FA0" w:rsidRPr="004334FE">
              <w:rPr>
                <w:bCs/>
                <w:lang w:eastAsia="ko-KR"/>
              </w:rPr>
              <w:t xml:space="preserve">assumption </w:t>
            </w:r>
            <w:r w:rsidR="00211F23" w:rsidRPr="004334FE">
              <w:rPr>
                <w:bCs/>
                <w:lang w:eastAsia="ko-KR"/>
              </w:rPr>
              <w:t xml:space="preserve">for the DL transmission model </w:t>
            </w:r>
            <w:r w:rsidR="00D57FA0" w:rsidRPr="004334FE">
              <w:rPr>
                <w:bCs/>
                <w:lang w:eastAsia="ko-KR"/>
              </w:rPr>
              <w:t xml:space="preserve">is </w:t>
            </w:r>
            <w:r w:rsidRPr="004334FE">
              <w:rPr>
                <w:bCs/>
                <w:lang w:eastAsia="ko-KR"/>
              </w:rPr>
              <w:t xml:space="preserve">that the transmission start time is aligned with the slot boundary (starting symbol </w:t>
            </w:r>
            <w:r w:rsidR="00211F23" w:rsidRPr="004334FE">
              <w:rPr>
                <w:bCs/>
                <w:lang w:eastAsia="ko-KR"/>
              </w:rPr>
              <w:t xml:space="preserve">of the first slot </w:t>
            </w:r>
            <w:r w:rsidRPr="004334FE">
              <w:rPr>
                <w:bCs/>
                <w:lang w:eastAsia="ko-KR"/>
              </w:rPr>
              <w:t xml:space="preserve">is symbol #0) our proposal transforms to proposal from Huawei. </w:t>
            </w:r>
          </w:p>
          <w:p w14:paraId="1C2DF166" w14:textId="6022DAE3" w:rsidR="003F0AFC" w:rsidRPr="004334FE" w:rsidRDefault="003F0AFC" w:rsidP="003F0AFC">
            <w:pPr>
              <w:rPr>
                <w:bCs/>
                <w:lang w:eastAsia="ko-KR"/>
              </w:rPr>
            </w:pPr>
            <w:r w:rsidRPr="004334FE">
              <w:rPr>
                <w:bCs/>
                <w:lang w:eastAsia="ko-KR"/>
              </w:rPr>
              <w:t xml:space="preserve">Prefer </w:t>
            </w:r>
            <w:r w:rsidR="007F2447" w:rsidRPr="004334FE">
              <w:rPr>
                <w:bCs/>
                <w:lang w:eastAsia="ko-KR"/>
              </w:rPr>
              <w:t>O</w:t>
            </w:r>
            <w:r w:rsidRPr="004334FE">
              <w:rPr>
                <w:bCs/>
                <w:lang w:eastAsia="ko-KR"/>
              </w:rPr>
              <w:t>ption 3</w:t>
            </w:r>
          </w:p>
          <w:p w14:paraId="6EF0B457" w14:textId="77777777" w:rsidR="00C1605D" w:rsidRPr="004334FE" w:rsidRDefault="00C1605D" w:rsidP="00C1605D">
            <w:pPr>
              <w:spacing w:after="120"/>
              <w:rPr>
                <w:b/>
                <w:u w:val="single"/>
                <w:lang w:eastAsia="ko-KR"/>
              </w:rPr>
            </w:pPr>
          </w:p>
        </w:tc>
      </w:tr>
      <w:tr w:rsidR="004B28D5" w:rsidRPr="004334FE" w14:paraId="6C387F53" w14:textId="77777777" w:rsidTr="004D14A4">
        <w:tc>
          <w:tcPr>
            <w:tcW w:w="1236" w:type="dxa"/>
          </w:tcPr>
          <w:p w14:paraId="3CB2B609" w14:textId="6999A8AF" w:rsidR="004B28D5" w:rsidRPr="004334FE" w:rsidRDefault="004B28D5" w:rsidP="00C1605D">
            <w:pPr>
              <w:spacing w:after="120"/>
              <w:rPr>
                <w:rFonts w:eastAsiaTheme="minorEastAsia"/>
                <w:lang w:val="en-US" w:eastAsia="zh-CN"/>
              </w:rPr>
            </w:pPr>
            <w:r w:rsidRPr="004334FE">
              <w:rPr>
                <w:rFonts w:eastAsiaTheme="minorEastAsia"/>
                <w:lang w:val="en-US" w:eastAsia="zh-CN"/>
              </w:rPr>
              <w:t>MediaTek</w:t>
            </w:r>
          </w:p>
        </w:tc>
        <w:tc>
          <w:tcPr>
            <w:tcW w:w="8395" w:type="dxa"/>
          </w:tcPr>
          <w:p w14:paraId="3B1B61BC" w14:textId="77777777" w:rsidR="004B28D5" w:rsidRPr="004334FE" w:rsidRDefault="004B28D5" w:rsidP="004B28D5">
            <w:pPr>
              <w:jc w:val="both"/>
              <w:rPr>
                <w:b/>
                <w:u w:val="single"/>
                <w:lang w:eastAsia="ko-KR"/>
              </w:rPr>
            </w:pPr>
            <w:r w:rsidRPr="004334FE">
              <w:rPr>
                <w:b/>
                <w:u w:val="single"/>
                <w:lang w:eastAsia="ko-KR"/>
              </w:rPr>
              <w:t xml:space="preserve">Issue 3-1-1: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2481320E" w14:textId="77777777" w:rsidR="004B28D5" w:rsidRPr="004334FE" w:rsidRDefault="004B28D5" w:rsidP="004B28D5">
            <w:pPr>
              <w:jc w:val="both"/>
              <w:rPr>
                <w:rFonts w:eastAsiaTheme="minorEastAsia"/>
                <w:color w:val="0070C0"/>
                <w:lang w:val="en-US" w:eastAsia="zh-CN"/>
              </w:rPr>
            </w:pPr>
            <w:r w:rsidRPr="004334FE">
              <w:rPr>
                <w:rFonts w:eastAsiaTheme="minorEastAsia"/>
                <w:color w:val="0070C0"/>
                <w:lang w:val="en-US" w:eastAsia="zh-CN"/>
              </w:rPr>
              <w:t>Always TRS: It seems not practical.</w:t>
            </w:r>
          </w:p>
          <w:p w14:paraId="0B6A04E0" w14:textId="77777777" w:rsidR="004B28D5" w:rsidRPr="004334FE" w:rsidRDefault="004B28D5" w:rsidP="004B28D5">
            <w:pPr>
              <w:jc w:val="both"/>
              <w:rPr>
                <w:rFonts w:eastAsiaTheme="minorEastAsia"/>
                <w:color w:val="0070C0"/>
                <w:lang w:val="en-US" w:eastAsia="zh-CN"/>
              </w:rPr>
            </w:pPr>
            <w:r w:rsidRPr="004334FE">
              <w:rPr>
                <w:rFonts w:eastAsiaTheme="minorEastAsia"/>
                <w:color w:val="0070C0"/>
                <w:lang w:val="en-US" w:eastAsia="zh-CN"/>
              </w:rPr>
              <w:t xml:space="preserve">No TRS: May have poor tracking performance, especially for higher order modulation. </w:t>
            </w:r>
          </w:p>
          <w:p w14:paraId="7D49CB48" w14:textId="77777777" w:rsidR="004B28D5" w:rsidRPr="004334FE" w:rsidRDefault="004B28D5" w:rsidP="004B28D5">
            <w:pPr>
              <w:jc w:val="both"/>
              <w:rPr>
                <w:rFonts w:eastAsiaTheme="minorEastAsia"/>
                <w:color w:val="0070C0"/>
                <w:lang w:val="en-US" w:eastAsia="zh-CN"/>
              </w:rPr>
            </w:pPr>
            <w:r w:rsidRPr="004334FE">
              <w:rPr>
                <w:rFonts w:eastAsiaTheme="minorEastAsia"/>
                <w:color w:val="0070C0"/>
                <w:lang w:val="en-US" w:eastAsia="zh-CN"/>
              </w:rPr>
              <w:t>UE validation: According to R1-2006195, UE is not mandated to determine the presence or absence of the P/SP-CSI-RS. Hence, we think this option is not feasible.</w:t>
            </w:r>
          </w:p>
          <w:tbl>
            <w:tblPr>
              <w:tblStyle w:val="TableGrid"/>
              <w:tblW w:w="0" w:type="auto"/>
              <w:tblLook w:val="04A0" w:firstRow="1" w:lastRow="0" w:firstColumn="1" w:lastColumn="0" w:noHBand="0" w:noVBand="1"/>
            </w:tblPr>
            <w:tblGrid>
              <w:gridCol w:w="8169"/>
            </w:tblGrid>
            <w:tr w:rsidR="004B28D5" w:rsidRPr="004334FE" w14:paraId="467F6324" w14:textId="77777777" w:rsidTr="0036553B">
              <w:tc>
                <w:tcPr>
                  <w:tcW w:w="8169" w:type="dxa"/>
                </w:tcPr>
                <w:p w14:paraId="1308750E" w14:textId="77777777" w:rsidR="004B28D5" w:rsidRPr="004334FE" w:rsidRDefault="004B28D5" w:rsidP="004B28D5">
                  <w:pPr>
                    <w:jc w:val="both"/>
                    <w:rPr>
                      <w:rFonts w:eastAsiaTheme="minorEastAsia"/>
                      <w:color w:val="0070C0"/>
                      <w:lang w:val="en-US" w:eastAsia="zh-CN"/>
                    </w:rPr>
                  </w:pPr>
                  <w:r w:rsidRPr="004334FE">
                    <w:rPr>
                      <w:rFonts w:eastAsiaTheme="minorEastAsia"/>
                      <w:color w:val="0070C0"/>
                      <w:lang w:val="en-US" w:eastAsia="zh-CN"/>
                    </w:rPr>
                    <w:t xml:space="preserve">It is RAN1’s common understanding that when none of the RRC parameters CO-DurationPerCell-r16, </w:t>
                  </w:r>
                  <w:proofErr w:type="spellStart"/>
                  <w:r w:rsidRPr="004334FE">
                    <w:rPr>
                      <w:rFonts w:eastAsiaTheme="minorEastAsia"/>
                      <w:color w:val="0070C0"/>
                      <w:lang w:val="en-US" w:eastAsia="zh-CN"/>
                    </w:rPr>
                    <w:t>SlotFormatIndicator</w:t>
                  </w:r>
                  <w:proofErr w:type="spellEnd"/>
                  <w:r w:rsidRPr="004334FE">
                    <w:rPr>
                      <w:rFonts w:eastAsiaTheme="minorEastAsia"/>
                      <w:color w:val="0070C0"/>
                      <w:lang w:val="en-US" w:eastAsia="zh-CN"/>
                    </w:rPr>
                    <w:t xml:space="preserve">, and CSI-RS-ValidationWith-DCI-r16 is configured for a UE, the UE follows the behavior specified in TS38.213 section 11.1 and the </w:t>
                  </w:r>
                  <w:r w:rsidRPr="004334FE">
                    <w:rPr>
                      <w:rFonts w:eastAsiaTheme="minorEastAsia"/>
                      <w:b/>
                      <w:color w:val="0070C0"/>
                      <w:u w:val="single"/>
                      <w:lang w:val="en-US" w:eastAsia="zh-CN"/>
                    </w:rPr>
                    <w:t xml:space="preserve">UE is not mandated to determine the presence or absence of the P/SP-CSI-RS that might be caused by LBT failure on the </w:t>
                  </w:r>
                  <w:proofErr w:type="spellStart"/>
                  <w:r w:rsidRPr="004334FE">
                    <w:rPr>
                      <w:rFonts w:eastAsiaTheme="minorEastAsia"/>
                      <w:b/>
                      <w:color w:val="0070C0"/>
                      <w:u w:val="single"/>
                      <w:lang w:val="en-US" w:eastAsia="zh-CN"/>
                    </w:rPr>
                    <w:t>gNB</w:t>
                  </w:r>
                  <w:proofErr w:type="spellEnd"/>
                  <w:r w:rsidRPr="004334FE">
                    <w:rPr>
                      <w:rFonts w:eastAsiaTheme="minorEastAsia"/>
                      <w:b/>
                      <w:color w:val="0070C0"/>
                      <w:u w:val="single"/>
                      <w:lang w:val="en-US" w:eastAsia="zh-CN"/>
                    </w:rPr>
                    <w:t xml:space="preserve"> side when receiving a P/SP-CSI-RS on a cell with shared spectrum channel access</w:t>
                  </w:r>
                  <w:r w:rsidRPr="004334FE">
                    <w:rPr>
                      <w:rFonts w:eastAsiaTheme="minorEastAsia"/>
                      <w:color w:val="0070C0"/>
                      <w:lang w:val="en-US" w:eastAsia="zh-CN"/>
                    </w:rPr>
                    <w:t>.</w:t>
                  </w:r>
                </w:p>
              </w:tc>
            </w:tr>
          </w:tbl>
          <w:p w14:paraId="200B39BE" w14:textId="77777777" w:rsidR="004B28D5" w:rsidRPr="004334FE" w:rsidRDefault="004B28D5" w:rsidP="004B28D5">
            <w:pPr>
              <w:jc w:val="both"/>
              <w:rPr>
                <w:lang w:eastAsia="ko-KR"/>
              </w:rPr>
            </w:pPr>
          </w:p>
          <w:p w14:paraId="69B2E372" w14:textId="77777777" w:rsidR="004B28D5" w:rsidRPr="004334FE" w:rsidRDefault="004B28D5" w:rsidP="004B28D5">
            <w:pPr>
              <w:jc w:val="both"/>
              <w:rPr>
                <w:b/>
                <w:u w:val="single"/>
                <w:lang w:eastAsia="ko-KR"/>
              </w:rPr>
            </w:pPr>
            <w:r w:rsidRPr="004334FE">
              <w:rPr>
                <w:b/>
                <w:u w:val="single"/>
                <w:lang w:eastAsia="ko-KR"/>
              </w:rPr>
              <w:t xml:space="preserve">Issue 3-1-2: Whether to define a requirement based on the optional capability </w:t>
            </w:r>
            <w:r w:rsidRPr="004334FE">
              <w:rPr>
                <w:b/>
                <w:i/>
                <w:iCs/>
                <w:u w:val="single"/>
                <w:lang w:eastAsia="ko-KR"/>
              </w:rPr>
              <w:t>‘</w:t>
            </w:r>
            <w:proofErr w:type="spellStart"/>
            <w:r w:rsidRPr="004334FE">
              <w:rPr>
                <w:b/>
                <w:i/>
                <w:iCs/>
                <w:u w:val="single"/>
                <w:lang w:eastAsia="ko-KR"/>
              </w:rPr>
              <w:t>csi</w:t>
            </w:r>
            <w:proofErr w:type="spellEnd"/>
            <w:r w:rsidRPr="004334FE">
              <w:rPr>
                <w:b/>
                <w:i/>
                <w:iCs/>
                <w:u w:val="single"/>
                <w:lang w:eastAsia="ko-KR"/>
              </w:rPr>
              <w:t>-RS-</w:t>
            </w:r>
            <w:proofErr w:type="spellStart"/>
            <w:r w:rsidRPr="004334FE">
              <w:rPr>
                <w:b/>
                <w:i/>
                <w:iCs/>
                <w:u w:val="single"/>
                <w:lang w:eastAsia="ko-KR"/>
              </w:rPr>
              <w:t>ValidationWith</w:t>
            </w:r>
            <w:proofErr w:type="spellEnd"/>
            <w:r w:rsidRPr="004334FE">
              <w:rPr>
                <w:b/>
                <w:i/>
                <w:iCs/>
                <w:u w:val="single"/>
                <w:lang w:eastAsia="ko-KR"/>
              </w:rPr>
              <w:t>-DCI’:</w:t>
            </w:r>
          </w:p>
          <w:p w14:paraId="0ECC79D0" w14:textId="77777777" w:rsidR="004B28D5" w:rsidRPr="004334FE" w:rsidRDefault="004B28D5" w:rsidP="004B28D5">
            <w:pPr>
              <w:jc w:val="both"/>
              <w:rPr>
                <w:b/>
                <w:u w:val="single"/>
                <w:lang w:eastAsia="ko-KR"/>
              </w:rPr>
            </w:pPr>
            <w:r w:rsidRPr="004334FE">
              <w:rPr>
                <w:b/>
                <w:u w:val="single"/>
                <w:lang w:eastAsia="ko-KR"/>
              </w:rPr>
              <w:t>Issue 3-1-3: Include PDCCH DCI 2-0 in PDSCH Simulations;</w:t>
            </w:r>
          </w:p>
          <w:p w14:paraId="5569DB88" w14:textId="77777777" w:rsidR="004B28D5" w:rsidRPr="004334FE" w:rsidRDefault="004B28D5" w:rsidP="004B28D5">
            <w:pPr>
              <w:jc w:val="both"/>
              <w:rPr>
                <w:rFonts w:eastAsiaTheme="minorEastAsia"/>
                <w:color w:val="0070C0"/>
                <w:lang w:val="en-US" w:eastAsia="zh-CN"/>
              </w:rPr>
            </w:pPr>
            <w:r w:rsidRPr="004334FE">
              <w:rPr>
                <w:rFonts w:eastAsiaTheme="minorEastAsia"/>
                <w:color w:val="0070C0"/>
                <w:lang w:val="en-US" w:eastAsia="zh-CN"/>
              </w:rPr>
              <w:t xml:space="preserve">For Issues 3-1-1, 3-1-2 and 3-1-3, we can consider to define requirements for UE “without optional capability” and “with optional capability”. </w:t>
            </w:r>
          </w:p>
          <w:p w14:paraId="5917C85F" w14:textId="77777777" w:rsidR="004B28D5" w:rsidRPr="004334FE" w:rsidRDefault="004B28D5" w:rsidP="004B28D5">
            <w:pPr>
              <w:pStyle w:val="ListParagraph"/>
              <w:numPr>
                <w:ilvl w:val="0"/>
                <w:numId w:val="22"/>
              </w:numPr>
              <w:ind w:firstLineChars="0"/>
              <w:jc w:val="both"/>
              <w:rPr>
                <w:rFonts w:eastAsiaTheme="minorEastAsia"/>
                <w:color w:val="0070C0"/>
                <w:lang w:val="en-US" w:eastAsia="zh-CN"/>
              </w:rPr>
            </w:pPr>
            <w:r w:rsidRPr="004334FE">
              <w:rPr>
                <w:rFonts w:eastAsiaTheme="minorEastAsia"/>
                <w:color w:val="0070C0"/>
                <w:lang w:val="en-US" w:eastAsia="zh-CN"/>
              </w:rPr>
              <w:t xml:space="preserve">For UE without optional capability: We could choose “Always TRS” although it seems not practical. </w:t>
            </w:r>
          </w:p>
          <w:p w14:paraId="006EC7CC" w14:textId="77777777" w:rsidR="004B28D5" w:rsidRPr="004334FE" w:rsidRDefault="004B28D5" w:rsidP="004B28D5">
            <w:pPr>
              <w:pStyle w:val="ListParagraph"/>
              <w:numPr>
                <w:ilvl w:val="0"/>
                <w:numId w:val="22"/>
              </w:numPr>
              <w:ind w:firstLineChars="0"/>
              <w:jc w:val="both"/>
              <w:rPr>
                <w:rFonts w:eastAsiaTheme="minorEastAsia"/>
                <w:color w:val="0070C0"/>
                <w:lang w:val="en-US" w:eastAsia="zh-CN"/>
              </w:rPr>
            </w:pPr>
            <w:r w:rsidRPr="004334FE">
              <w:rPr>
                <w:rFonts w:eastAsiaTheme="minorEastAsia"/>
                <w:color w:val="0070C0"/>
                <w:lang w:val="en-US" w:eastAsia="zh-CN"/>
              </w:rPr>
              <w:t>For UE with optional capability</w:t>
            </w:r>
            <w:r w:rsidRPr="004334FE">
              <w:rPr>
                <w:rFonts w:eastAsiaTheme="minorEastAsia" w:hint="eastAsia"/>
                <w:color w:val="0070C0"/>
                <w:lang w:val="en-US" w:eastAsia="zh-CN"/>
              </w:rPr>
              <w:t xml:space="preserve">: </w:t>
            </w:r>
            <w:r w:rsidRPr="004334FE">
              <w:rPr>
                <w:rFonts w:eastAsiaTheme="minorEastAsia"/>
                <w:color w:val="0070C0"/>
                <w:lang w:val="en-US" w:eastAsia="zh-CN"/>
              </w:rPr>
              <w:t>Choose</w:t>
            </w:r>
            <w:r w:rsidRPr="004334FE">
              <w:rPr>
                <w:rFonts w:eastAsiaTheme="minorEastAsia" w:hint="eastAsia"/>
                <w:color w:val="0070C0"/>
                <w:lang w:val="en-US" w:eastAsia="zh-CN"/>
              </w:rPr>
              <w:t xml:space="preserve"> between </w:t>
            </w:r>
            <w:r w:rsidRPr="004334FE">
              <w:rPr>
                <w:rFonts w:eastAsiaTheme="minorEastAsia"/>
                <w:i/>
                <w:color w:val="0070C0"/>
                <w:lang w:val="en-US" w:eastAsia="zh-CN"/>
              </w:rPr>
              <w:t>‘</w:t>
            </w:r>
            <w:proofErr w:type="spellStart"/>
            <w:r w:rsidRPr="004334FE">
              <w:rPr>
                <w:rFonts w:eastAsiaTheme="minorEastAsia"/>
                <w:i/>
                <w:color w:val="0070C0"/>
                <w:lang w:val="en-US" w:eastAsia="zh-CN"/>
              </w:rPr>
              <w:t>csi</w:t>
            </w:r>
            <w:proofErr w:type="spellEnd"/>
            <w:r w:rsidRPr="004334FE">
              <w:rPr>
                <w:rFonts w:eastAsiaTheme="minorEastAsia"/>
                <w:i/>
                <w:color w:val="0070C0"/>
                <w:lang w:val="en-US" w:eastAsia="zh-CN"/>
              </w:rPr>
              <w:t>-RS-</w:t>
            </w:r>
            <w:proofErr w:type="spellStart"/>
            <w:r w:rsidRPr="004334FE">
              <w:rPr>
                <w:rFonts w:eastAsiaTheme="minorEastAsia"/>
                <w:i/>
                <w:color w:val="0070C0"/>
                <w:lang w:val="en-US" w:eastAsia="zh-CN"/>
              </w:rPr>
              <w:t>ValidationWith</w:t>
            </w:r>
            <w:proofErr w:type="spellEnd"/>
            <w:r w:rsidRPr="004334FE">
              <w:rPr>
                <w:rFonts w:eastAsiaTheme="minorEastAsia"/>
                <w:i/>
                <w:color w:val="0070C0"/>
                <w:lang w:val="en-US" w:eastAsia="zh-CN"/>
              </w:rPr>
              <w:t>-DCI’</w:t>
            </w:r>
            <w:r w:rsidRPr="004334FE">
              <w:rPr>
                <w:rFonts w:eastAsiaTheme="minorEastAsia"/>
                <w:color w:val="0070C0"/>
                <w:lang w:val="en-US" w:eastAsia="zh-CN"/>
              </w:rPr>
              <w:t xml:space="preserve"> and DCI 2-0.</w:t>
            </w:r>
          </w:p>
          <w:p w14:paraId="34F38413" w14:textId="77777777" w:rsidR="004B28D5" w:rsidRPr="004334FE" w:rsidRDefault="004B28D5" w:rsidP="004B28D5">
            <w:pPr>
              <w:jc w:val="both"/>
              <w:rPr>
                <w:rFonts w:eastAsiaTheme="minorEastAsia"/>
                <w:color w:val="0070C0"/>
                <w:lang w:val="en-US" w:eastAsia="zh-CN"/>
              </w:rPr>
            </w:pPr>
          </w:p>
          <w:p w14:paraId="7D1E91C2" w14:textId="77777777" w:rsidR="004B28D5" w:rsidRPr="004334FE" w:rsidRDefault="004B28D5" w:rsidP="004B28D5">
            <w:pPr>
              <w:jc w:val="both"/>
              <w:rPr>
                <w:b/>
                <w:u w:val="single"/>
                <w:lang w:eastAsia="ko-KR"/>
              </w:rPr>
            </w:pPr>
            <w:r w:rsidRPr="004334FE">
              <w:rPr>
                <w:b/>
                <w:u w:val="single"/>
                <w:lang w:eastAsia="ko-KR"/>
              </w:rPr>
              <w:t>Issue 3-1-4: Introduce dedicated requirements for typeB-PDSCH-length-r16 capability</w:t>
            </w:r>
          </w:p>
          <w:p w14:paraId="18CAC869" w14:textId="77777777" w:rsidR="004B28D5" w:rsidRPr="004334FE" w:rsidRDefault="004B28D5" w:rsidP="004B28D5">
            <w:pPr>
              <w:jc w:val="both"/>
              <w:rPr>
                <w:b/>
                <w:u w:val="single"/>
                <w:lang w:eastAsia="ko-KR"/>
              </w:rPr>
            </w:pPr>
            <w:r w:rsidRPr="004334FE">
              <w:rPr>
                <w:b/>
                <w:u w:val="single"/>
                <w:lang w:eastAsia="ko-KR"/>
              </w:rPr>
              <w:t>Issue 3-1-5: PDSCH Mapping Type</w:t>
            </w:r>
          </w:p>
          <w:p w14:paraId="2EFE48B8" w14:textId="367728DB" w:rsidR="004B28D5" w:rsidRPr="004334FE" w:rsidRDefault="004B28D5" w:rsidP="004B28D5">
            <w:pPr>
              <w:rPr>
                <w:b/>
                <w:u w:val="single"/>
                <w:lang w:eastAsia="ko-KR"/>
              </w:rPr>
            </w:pPr>
            <w:r w:rsidRPr="004334FE">
              <w:rPr>
                <w:rFonts w:eastAsiaTheme="minorEastAsia"/>
                <w:color w:val="0070C0"/>
                <w:lang w:val="en-US" w:eastAsia="zh-CN"/>
              </w:rPr>
              <w:t>Support Option 1. Our proposed Option 1 is the same as Option 3.</w:t>
            </w:r>
          </w:p>
        </w:tc>
      </w:tr>
      <w:tr w:rsidR="000D0E0F" w:rsidRPr="004334FE" w14:paraId="3E659A15" w14:textId="77777777" w:rsidTr="004D14A4">
        <w:tc>
          <w:tcPr>
            <w:tcW w:w="1236" w:type="dxa"/>
          </w:tcPr>
          <w:p w14:paraId="4F39EF31" w14:textId="164F8881" w:rsidR="000D0E0F" w:rsidRPr="004334FE" w:rsidRDefault="000D0E0F" w:rsidP="000D0E0F">
            <w:pPr>
              <w:spacing w:after="120"/>
              <w:rPr>
                <w:rFonts w:eastAsiaTheme="minorEastAsia"/>
                <w:lang w:val="en-US" w:eastAsia="zh-CN"/>
              </w:rPr>
            </w:pPr>
            <w:r w:rsidRPr="004334FE">
              <w:rPr>
                <w:rFonts w:eastAsiaTheme="minorEastAsia" w:hint="eastAsia"/>
                <w:lang w:val="en-US" w:eastAsia="zh-CN"/>
              </w:rPr>
              <w:lastRenderedPageBreak/>
              <w:t>H</w:t>
            </w:r>
            <w:r w:rsidRPr="004334FE">
              <w:rPr>
                <w:rFonts w:eastAsiaTheme="minorEastAsia"/>
                <w:lang w:val="en-US" w:eastAsia="zh-CN"/>
              </w:rPr>
              <w:t>uawei</w:t>
            </w:r>
          </w:p>
        </w:tc>
        <w:tc>
          <w:tcPr>
            <w:tcW w:w="8395" w:type="dxa"/>
          </w:tcPr>
          <w:p w14:paraId="0434700B" w14:textId="77777777" w:rsidR="000D0E0F" w:rsidRPr="004334FE" w:rsidRDefault="000D0E0F" w:rsidP="000D0E0F">
            <w:pPr>
              <w:jc w:val="both"/>
              <w:rPr>
                <w:b/>
                <w:u w:val="single"/>
                <w:lang w:eastAsia="ko-KR"/>
              </w:rPr>
            </w:pPr>
            <w:r w:rsidRPr="004334FE">
              <w:rPr>
                <w:b/>
                <w:u w:val="single"/>
                <w:lang w:eastAsia="ko-KR"/>
              </w:rPr>
              <w:t xml:space="preserve">Issue 3-1-1: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6ABB0BCB" w14:textId="77777777" w:rsidR="000D0E0F" w:rsidRPr="004334FE" w:rsidRDefault="000D0E0F" w:rsidP="000D0E0F">
            <w:pPr>
              <w:jc w:val="both"/>
              <w:rPr>
                <w:rFonts w:eastAsiaTheme="minorEastAsia"/>
                <w:color w:val="0070C0"/>
                <w:lang w:val="en-US" w:eastAsia="zh-CN"/>
              </w:rPr>
            </w:pPr>
            <w:r w:rsidRPr="004334FE">
              <w:rPr>
                <w:rFonts w:eastAsiaTheme="minorEastAsia"/>
                <w:color w:val="0070C0"/>
                <w:lang w:val="en-US" w:eastAsia="zh-CN"/>
              </w:rPr>
              <w:t>We prefer no tests for UE not supporting optional capabilities related to CSI-RS validation.</w:t>
            </w:r>
          </w:p>
          <w:p w14:paraId="24C0549F" w14:textId="723B8E84" w:rsidR="000D0E0F" w:rsidRPr="004334FE" w:rsidRDefault="000D0E0F" w:rsidP="000D0E0F">
            <w:pPr>
              <w:jc w:val="both"/>
              <w:rPr>
                <w:rFonts w:eastAsiaTheme="minorEastAsia"/>
                <w:color w:val="0070C0"/>
                <w:lang w:val="en-US" w:eastAsia="zh-CN"/>
              </w:rPr>
            </w:pPr>
            <w:r w:rsidRPr="004334FE">
              <w:rPr>
                <w:rFonts w:eastAsiaTheme="minorEastAsia"/>
                <w:color w:val="0070C0"/>
                <w:lang w:val="en-US" w:eastAsia="zh-CN"/>
              </w:rPr>
              <w:t>For always TRS: From our understanding, LBT should be designed that TRS transmission occasion must be within the COT. Therefore, LBT failure probability should be zero</w:t>
            </w:r>
            <w:r w:rsidR="00606502" w:rsidRPr="004334FE">
              <w:rPr>
                <w:rFonts w:eastAsiaTheme="minorEastAsia"/>
                <w:color w:val="0070C0"/>
                <w:lang w:val="en-US" w:eastAsia="zh-CN"/>
              </w:rPr>
              <w:t>, but</w:t>
            </w:r>
            <w:r w:rsidRPr="004334FE">
              <w:rPr>
                <w:rFonts w:eastAsiaTheme="minorEastAsia"/>
                <w:color w:val="0070C0"/>
                <w:lang w:val="en-US" w:eastAsia="zh-CN"/>
              </w:rPr>
              <w:t xml:space="preserve"> it is impractical</w:t>
            </w:r>
            <w:r w:rsidR="00606502" w:rsidRPr="004334FE">
              <w:rPr>
                <w:rFonts w:eastAsiaTheme="minorEastAsia"/>
                <w:color w:val="0070C0"/>
                <w:lang w:val="en-US" w:eastAsia="zh-CN"/>
              </w:rPr>
              <w:t xml:space="preserve"> for NR-U real network</w:t>
            </w:r>
            <w:r w:rsidRPr="004334FE">
              <w:rPr>
                <w:rFonts w:eastAsiaTheme="minorEastAsia"/>
                <w:color w:val="0070C0"/>
                <w:lang w:val="en-US" w:eastAsia="zh-CN"/>
              </w:rPr>
              <w:t>.</w:t>
            </w:r>
          </w:p>
          <w:p w14:paraId="017B247E" w14:textId="77777777" w:rsidR="000D0E0F" w:rsidRPr="004334FE" w:rsidRDefault="000D0E0F" w:rsidP="000D0E0F">
            <w:pPr>
              <w:jc w:val="both"/>
              <w:rPr>
                <w:rFonts w:eastAsiaTheme="minorEastAsia"/>
                <w:color w:val="0070C0"/>
                <w:lang w:val="en-US" w:eastAsia="zh-CN"/>
              </w:rPr>
            </w:pPr>
            <w:r w:rsidRPr="004334FE">
              <w:rPr>
                <w:rFonts w:eastAsiaTheme="minorEastAsia"/>
                <w:color w:val="0070C0"/>
                <w:lang w:val="en-US" w:eastAsia="zh-CN"/>
              </w:rPr>
              <w:t xml:space="preserve">For no TRS: We share the same views with MTK. SSB for tracking will cause poor performance. It is not feasible </w:t>
            </w:r>
          </w:p>
          <w:p w14:paraId="6C33A93F" w14:textId="77777777" w:rsidR="000D0E0F" w:rsidRPr="004334FE" w:rsidRDefault="000D0E0F" w:rsidP="000D0E0F">
            <w:pPr>
              <w:jc w:val="both"/>
              <w:rPr>
                <w:rFonts w:eastAsiaTheme="minorEastAsia"/>
                <w:color w:val="0070C0"/>
                <w:lang w:val="en-US" w:eastAsia="zh-CN"/>
              </w:rPr>
            </w:pPr>
            <w:r w:rsidRPr="004334FE">
              <w:rPr>
                <w:rFonts w:eastAsiaTheme="minorEastAsia"/>
                <w:color w:val="0070C0"/>
                <w:lang w:val="en-US" w:eastAsia="zh-CN"/>
              </w:rPr>
              <w:t>For UE validation: We share the same views with MTK. It is not mandatory for UE to determine the presence or absence of the P/SP-CSI-RS according to agreements of RAN 1.</w:t>
            </w:r>
          </w:p>
          <w:p w14:paraId="14F0CDED" w14:textId="4E89E9DF" w:rsidR="000D0E0F" w:rsidRPr="004334FE" w:rsidRDefault="000D0E0F" w:rsidP="000D0E0F">
            <w:pPr>
              <w:jc w:val="both"/>
              <w:rPr>
                <w:rFonts w:eastAsiaTheme="minorEastAsia"/>
                <w:lang w:val="en-US" w:eastAsia="zh-CN"/>
              </w:rPr>
            </w:pPr>
            <w:r w:rsidRPr="004334FE">
              <w:rPr>
                <w:rFonts w:eastAsiaTheme="minorEastAsia"/>
                <w:lang w:val="en-US" w:eastAsia="zh-CN"/>
              </w:rPr>
              <w:t xml:space="preserve">Our opinion is that it is not feasible to define a corner case not commonly used in </w:t>
            </w:r>
            <w:r w:rsidR="00606502" w:rsidRPr="004334FE">
              <w:rPr>
                <w:rFonts w:eastAsiaTheme="minorEastAsia"/>
                <w:lang w:val="en-US" w:eastAsia="zh-CN"/>
              </w:rPr>
              <w:t>real</w:t>
            </w:r>
            <w:r w:rsidRPr="004334FE">
              <w:rPr>
                <w:rFonts w:eastAsiaTheme="minorEastAsia"/>
                <w:lang w:val="en-US" w:eastAsia="zh-CN"/>
              </w:rPr>
              <w:t xml:space="preserve"> deployment scenario </w:t>
            </w:r>
            <w:r w:rsidR="00606502" w:rsidRPr="004334FE">
              <w:rPr>
                <w:rFonts w:eastAsiaTheme="minorEastAsia"/>
                <w:lang w:val="en-US" w:eastAsia="zh-CN"/>
              </w:rPr>
              <w:t xml:space="preserve">and </w:t>
            </w:r>
            <w:r w:rsidRPr="004334FE">
              <w:rPr>
                <w:rFonts w:eastAsiaTheme="minorEastAsia"/>
                <w:lang w:val="en-US" w:eastAsia="zh-CN"/>
              </w:rPr>
              <w:t xml:space="preserve">just for test. </w:t>
            </w:r>
          </w:p>
          <w:p w14:paraId="7518BBA9" w14:textId="77777777" w:rsidR="000D0E0F" w:rsidRPr="004334FE" w:rsidRDefault="000D0E0F" w:rsidP="000D0E0F">
            <w:pPr>
              <w:jc w:val="both"/>
              <w:rPr>
                <w:b/>
                <w:u w:val="single"/>
                <w:lang w:eastAsia="ko-KR"/>
              </w:rPr>
            </w:pPr>
            <w:r w:rsidRPr="004334FE">
              <w:rPr>
                <w:b/>
                <w:u w:val="single"/>
                <w:lang w:eastAsia="ko-KR"/>
              </w:rPr>
              <w:t xml:space="preserve">Issue 3-1-2: Whether to define a requirement based on the optional capability </w:t>
            </w:r>
            <w:r w:rsidRPr="004334FE">
              <w:rPr>
                <w:b/>
                <w:i/>
                <w:iCs/>
                <w:u w:val="single"/>
                <w:lang w:eastAsia="ko-KR"/>
              </w:rPr>
              <w:t>‘</w:t>
            </w:r>
            <w:proofErr w:type="spellStart"/>
            <w:r w:rsidRPr="004334FE">
              <w:rPr>
                <w:b/>
                <w:i/>
                <w:iCs/>
                <w:u w:val="single"/>
                <w:lang w:eastAsia="ko-KR"/>
              </w:rPr>
              <w:t>csi</w:t>
            </w:r>
            <w:proofErr w:type="spellEnd"/>
            <w:r w:rsidRPr="004334FE">
              <w:rPr>
                <w:b/>
                <w:i/>
                <w:iCs/>
                <w:u w:val="single"/>
                <w:lang w:eastAsia="ko-KR"/>
              </w:rPr>
              <w:t>-RS-</w:t>
            </w:r>
            <w:proofErr w:type="spellStart"/>
            <w:r w:rsidRPr="004334FE">
              <w:rPr>
                <w:b/>
                <w:i/>
                <w:iCs/>
                <w:u w:val="single"/>
                <w:lang w:eastAsia="ko-KR"/>
              </w:rPr>
              <w:t>ValidationWith</w:t>
            </w:r>
            <w:proofErr w:type="spellEnd"/>
            <w:r w:rsidRPr="004334FE">
              <w:rPr>
                <w:b/>
                <w:i/>
                <w:iCs/>
                <w:u w:val="single"/>
                <w:lang w:eastAsia="ko-KR"/>
              </w:rPr>
              <w:t>-DCI’:</w:t>
            </w:r>
          </w:p>
          <w:p w14:paraId="50E435EF" w14:textId="7CA0FCCA" w:rsidR="000D0E0F" w:rsidRPr="004334FE" w:rsidRDefault="000D0E0F" w:rsidP="000D0E0F">
            <w:pPr>
              <w:jc w:val="both"/>
              <w:rPr>
                <w:iCs/>
                <w:lang w:eastAsia="ko-KR"/>
              </w:rPr>
            </w:pPr>
            <w:r w:rsidRPr="004334FE">
              <w:rPr>
                <w:rFonts w:eastAsiaTheme="minorEastAsia" w:hint="eastAsia"/>
                <w:lang w:eastAsia="zh-CN"/>
              </w:rPr>
              <w:t>A</w:t>
            </w:r>
            <w:r w:rsidRPr="004334FE">
              <w:rPr>
                <w:rFonts w:eastAsiaTheme="minorEastAsia"/>
                <w:lang w:eastAsia="zh-CN"/>
              </w:rPr>
              <w:t xml:space="preserve">s we discussed in issue 3-1-1, we prefer to only define tests based on CSI-validation capability. If we use DCI 2_0 instead of </w:t>
            </w:r>
            <w:proofErr w:type="spellStart"/>
            <w:r w:rsidRPr="004334FE">
              <w:rPr>
                <w:i/>
                <w:iCs/>
                <w:u w:val="single"/>
                <w:lang w:eastAsia="ko-KR"/>
              </w:rPr>
              <w:t>csi</w:t>
            </w:r>
            <w:proofErr w:type="spellEnd"/>
            <w:r w:rsidRPr="004334FE">
              <w:rPr>
                <w:i/>
                <w:iCs/>
                <w:u w:val="single"/>
                <w:lang w:eastAsia="ko-KR"/>
              </w:rPr>
              <w:t>-RS-</w:t>
            </w:r>
            <w:proofErr w:type="spellStart"/>
            <w:r w:rsidRPr="004334FE">
              <w:rPr>
                <w:i/>
                <w:iCs/>
                <w:u w:val="single"/>
                <w:lang w:eastAsia="ko-KR"/>
              </w:rPr>
              <w:t>ValidationWith</w:t>
            </w:r>
            <w:proofErr w:type="spellEnd"/>
            <w:r w:rsidRPr="004334FE">
              <w:rPr>
                <w:i/>
                <w:iCs/>
                <w:u w:val="single"/>
                <w:lang w:eastAsia="ko-KR"/>
              </w:rPr>
              <w:t xml:space="preserve">-DCI, </w:t>
            </w:r>
            <w:r w:rsidRPr="004334FE">
              <w:rPr>
                <w:rFonts w:eastAsiaTheme="minorEastAsia"/>
                <w:lang w:eastAsia="zh-CN"/>
              </w:rPr>
              <w:t xml:space="preserve">additional parameters for PDCCH 2_0 should be configured and UE should detect both DCI 2_0 and 1_1 which will increase the test effort. Therefore, high layer signalling </w:t>
            </w:r>
            <w:proofErr w:type="spellStart"/>
            <w:r w:rsidRPr="004334FE">
              <w:rPr>
                <w:i/>
                <w:iCs/>
                <w:u w:val="single"/>
                <w:lang w:eastAsia="ko-KR"/>
              </w:rPr>
              <w:t>csi</w:t>
            </w:r>
            <w:proofErr w:type="spellEnd"/>
            <w:r w:rsidRPr="004334FE">
              <w:rPr>
                <w:i/>
                <w:iCs/>
                <w:u w:val="single"/>
                <w:lang w:eastAsia="ko-KR"/>
              </w:rPr>
              <w:t>-RS-</w:t>
            </w:r>
            <w:proofErr w:type="spellStart"/>
            <w:r w:rsidRPr="004334FE">
              <w:rPr>
                <w:i/>
                <w:iCs/>
                <w:u w:val="single"/>
                <w:lang w:eastAsia="ko-KR"/>
              </w:rPr>
              <w:t>ValidationWith</w:t>
            </w:r>
            <w:proofErr w:type="spellEnd"/>
            <w:r w:rsidRPr="004334FE">
              <w:rPr>
                <w:i/>
                <w:iCs/>
                <w:u w:val="single"/>
                <w:lang w:eastAsia="ko-KR"/>
              </w:rPr>
              <w:t xml:space="preserve">-DCI </w:t>
            </w:r>
            <w:r w:rsidR="000C0B0C" w:rsidRPr="004334FE">
              <w:rPr>
                <w:iCs/>
                <w:lang w:eastAsia="ko-KR"/>
              </w:rPr>
              <w:t>can be used to simplify the</w:t>
            </w:r>
            <w:r w:rsidRPr="004334FE">
              <w:rPr>
                <w:iCs/>
                <w:lang w:eastAsia="ko-KR"/>
              </w:rPr>
              <w:t xml:space="preserve"> test setup.</w:t>
            </w:r>
          </w:p>
          <w:p w14:paraId="5DF5EF42" w14:textId="77777777" w:rsidR="000D0E0F" w:rsidRPr="004334FE" w:rsidRDefault="000D0E0F" w:rsidP="000D0E0F">
            <w:pPr>
              <w:jc w:val="both"/>
              <w:rPr>
                <w:b/>
                <w:u w:val="single"/>
                <w:lang w:eastAsia="ko-KR"/>
              </w:rPr>
            </w:pPr>
            <w:r w:rsidRPr="004334FE">
              <w:rPr>
                <w:b/>
                <w:u w:val="single"/>
                <w:lang w:eastAsia="ko-KR"/>
              </w:rPr>
              <w:t>Issue 3-1-3: Include PDCCH DCI 2-0 in PDSCH Simulations;</w:t>
            </w:r>
          </w:p>
          <w:p w14:paraId="3EE8A439" w14:textId="1D7FE558" w:rsidR="000D0E0F" w:rsidRPr="004334FE" w:rsidRDefault="000D0E0F" w:rsidP="000D0E0F">
            <w:pPr>
              <w:jc w:val="both"/>
              <w:rPr>
                <w:rFonts w:eastAsiaTheme="minorEastAsia"/>
                <w:lang w:eastAsia="zh-CN"/>
              </w:rPr>
            </w:pPr>
            <w:r w:rsidRPr="004334FE">
              <w:rPr>
                <w:rFonts w:eastAsiaTheme="minorEastAsia"/>
                <w:lang w:eastAsia="zh-CN"/>
              </w:rPr>
              <w:t xml:space="preserve">Option </w:t>
            </w:r>
            <w:r w:rsidR="000C0B0C" w:rsidRPr="004334FE">
              <w:rPr>
                <w:rFonts w:eastAsiaTheme="minorEastAsia"/>
                <w:lang w:eastAsia="zh-CN"/>
              </w:rPr>
              <w:t>1</w:t>
            </w:r>
          </w:p>
          <w:p w14:paraId="7DF0F219" w14:textId="131B50F9" w:rsidR="000D0E0F" w:rsidRPr="004334FE" w:rsidRDefault="000D0E0F" w:rsidP="000D0E0F">
            <w:pPr>
              <w:jc w:val="both"/>
              <w:rPr>
                <w:rFonts w:eastAsiaTheme="minorEastAsia"/>
                <w:lang w:eastAsia="zh-CN"/>
              </w:rPr>
            </w:pPr>
            <w:r w:rsidRPr="004334FE">
              <w:rPr>
                <w:rFonts w:eastAsiaTheme="minorEastAsia"/>
                <w:lang w:eastAsia="zh-CN"/>
              </w:rPr>
              <w:t xml:space="preserve">As we discussed in </w:t>
            </w:r>
            <w:r w:rsidR="000C0B0C" w:rsidRPr="004334FE">
              <w:rPr>
                <w:rFonts w:eastAsiaTheme="minorEastAsia"/>
                <w:lang w:eastAsia="zh-CN"/>
              </w:rPr>
              <w:t xml:space="preserve">Issue </w:t>
            </w:r>
            <w:r w:rsidRPr="004334FE">
              <w:rPr>
                <w:rFonts w:eastAsiaTheme="minorEastAsia"/>
                <w:lang w:eastAsia="zh-CN"/>
              </w:rPr>
              <w:t>3-1-2, we propose to not include PDCCH DCI 2_0</w:t>
            </w:r>
            <w:r w:rsidR="000C0B0C" w:rsidRPr="004334FE">
              <w:rPr>
                <w:rFonts w:eastAsiaTheme="minorEastAsia"/>
                <w:lang w:eastAsia="zh-CN"/>
              </w:rPr>
              <w:t xml:space="preserve"> in PDSCH simulations</w:t>
            </w:r>
            <w:r w:rsidRPr="004334FE">
              <w:rPr>
                <w:rFonts w:eastAsiaTheme="minorEastAsia"/>
                <w:lang w:eastAsia="zh-CN"/>
              </w:rPr>
              <w:t>.</w:t>
            </w:r>
          </w:p>
          <w:p w14:paraId="1F84AFA8" w14:textId="77777777" w:rsidR="000D0E0F" w:rsidRPr="004334FE" w:rsidRDefault="000D0E0F" w:rsidP="000D0E0F">
            <w:pPr>
              <w:jc w:val="both"/>
              <w:rPr>
                <w:b/>
                <w:u w:val="single"/>
                <w:lang w:eastAsia="ko-KR"/>
              </w:rPr>
            </w:pPr>
            <w:r w:rsidRPr="004334FE">
              <w:rPr>
                <w:b/>
                <w:u w:val="single"/>
                <w:lang w:eastAsia="ko-KR"/>
              </w:rPr>
              <w:t>Issue 3-1-4: Introduce dedicated requirements for typeB-PDSCH-length-r16 capability</w:t>
            </w:r>
          </w:p>
          <w:p w14:paraId="23873343" w14:textId="77777777" w:rsidR="000D0E0F" w:rsidRPr="004334FE" w:rsidRDefault="000D0E0F" w:rsidP="000D0E0F">
            <w:pPr>
              <w:rPr>
                <w:b/>
                <w:u w:val="single"/>
                <w:lang w:eastAsia="ko-KR"/>
              </w:rPr>
            </w:pPr>
            <w:r w:rsidRPr="004334FE">
              <w:rPr>
                <w:b/>
                <w:u w:val="single"/>
                <w:lang w:eastAsia="ko-KR"/>
              </w:rPr>
              <w:t>Issue 3-1-5: PDSCH Mapping Type</w:t>
            </w:r>
          </w:p>
          <w:p w14:paraId="14C664AA" w14:textId="23B72CCB" w:rsidR="000D0E0F" w:rsidRPr="004334FE" w:rsidRDefault="00FF3ABA" w:rsidP="000D0E0F">
            <w:pPr>
              <w:jc w:val="both"/>
              <w:rPr>
                <w:rFonts w:eastAsia="SimSun"/>
                <w:szCs w:val="24"/>
                <w:lang w:eastAsia="zh-CN"/>
              </w:rPr>
            </w:pPr>
            <w:r w:rsidRPr="004334FE">
              <w:rPr>
                <w:rFonts w:eastAsiaTheme="minorEastAsia"/>
                <w:lang w:eastAsia="zh-CN"/>
              </w:rPr>
              <w:t xml:space="preserve">At least </w:t>
            </w:r>
            <w:r w:rsidR="000D0E0F" w:rsidRPr="004334FE">
              <w:rPr>
                <w:rFonts w:eastAsiaTheme="minorEastAsia"/>
                <w:lang w:eastAsia="zh-CN"/>
              </w:rPr>
              <w:t xml:space="preserve">Type A should be included </w:t>
            </w:r>
            <w:r w:rsidRPr="004334FE">
              <w:rPr>
                <w:rFonts w:eastAsiaTheme="minorEastAsia"/>
                <w:lang w:eastAsia="zh-CN"/>
              </w:rPr>
              <w:t>considering that</w:t>
            </w:r>
            <w:r w:rsidR="000D0E0F" w:rsidRPr="004334FE">
              <w:rPr>
                <w:rFonts w:eastAsiaTheme="minorEastAsia"/>
                <w:lang w:eastAsia="zh-CN"/>
              </w:rPr>
              <w:t xml:space="preserve"> it is mandatory.</w:t>
            </w:r>
            <w:r w:rsidRPr="004334FE">
              <w:rPr>
                <w:rFonts w:eastAsiaTheme="minorEastAsia"/>
                <w:lang w:eastAsia="zh-CN"/>
              </w:rPr>
              <w:t xml:space="preserve"> </w:t>
            </w:r>
            <w:r w:rsidR="00576F32" w:rsidRPr="004334FE">
              <w:rPr>
                <w:rFonts w:eastAsiaTheme="minorEastAsia"/>
                <w:lang w:eastAsia="zh-CN"/>
              </w:rPr>
              <w:t xml:space="preserve">Mapping Type B is mandatory with capability, some UEs may not support it, it is not feasible to mix Type A and Type B in one test cases for those UEs to test. Also update the PDSCH mapping type by higher signalling during the test case will complicate the test. </w:t>
            </w:r>
          </w:p>
          <w:p w14:paraId="2ABD3015" w14:textId="77777777" w:rsidR="00576F32" w:rsidRPr="004334FE" w:rsidRDefault="00576F32" w:rsidP="00576F32">
            <w:pPr>
              <w:rPr>
                <w:b/>
                <w:u w:val="single"/>
                <w:lang w:eastAsia="ko-KR"/>
              </w:rPr>
            </w:pPr>
            <w:r w:rsidRPr="004334FE">
              <w:rPr>
                <w:b/>
                <w:u w:val="single"/>
                <w:lang w:eastAsia="ko-KR"/>
              </w:rPr>
              <w:t>Issue 3-2-5: PDSCH Simulation Assumptions, TX EVM:</w:t>
            </w:r>
          </w:p>
          <w:p w14:paraId="7C9A16B2" w14:textId="47A72395" w:rsidR="00576F32" w:rsidRPr="004334FE" w:rsidRDefault="00576F32" w:rsidP="00576F32">
            <w:pPr>
              <w:jc w:val="both"/>
              <w:rPr>
                <w:lang w:eastAsia="ko-KR"/>
              </w:rPr>
            </w:pPr>
            <w:r w:rsidRPr="004334FE">
              <w:rPr>
                <w:lang w:eastAsia="ko-KR"/>
              </w:rPr>
              <w:lastRenderedPageBreak/>
              <w:t>Can discuss the detailed simulation assumptions later after RAN4 reaches consensus about how to define the tests.</w:t>
            </w:r>
          </w:p>
        </w:tc>
      </w:tr>
    </w:tbl>
    <w:p w14:paraId="64B68709" w14:textId="77777777" w:rsidR="00F7177C" w:rsidRPr="004334FE" w:rsidRDefault="00F7177C" w:rsidP="00F7177C">
      <w:pPr>
        <w:rPr>
          <w:color w:val="0070C0"/>
          <w:lang w:val="en-US" w:eastAsia="zh-CN"/>
        </w:rPr>
      </w:pPr>
      <w:r w:rsidRPr="004334FE">
        <w:rPr>
          <w:rFonts w:hint="eastAsia"/>
          <w:color w:val="0070C0"/>
          <w:lang w:val="en-US" w:eastAsia="zh-CN"/>
        </w:rPr>
        <w:lastRenderedPageBreak/>
        <w:t xml:space="preserve"> </w:t>
      </w:r>
    </w:p>
    <w:p w14:paraId="49675530" w14:textId="77777777" w:rsidR="00F7177C" w:rsidRPr="004334FE" w:rsidRDefault="00F7177C" w:rsidP="00F7177C">
      <w:pPr>
        <w:pStyle w:val="Heading3"/>
        <w:rPr>
          <w:sz w:val="24"/>
          <w:szCs w:val="16"/>
        </w:rPr>
      </w:pPr>
      <w:r w:rsidRPr="004334FE">
        <w:rPr>
          <w:sz w:val="24"/>
          <w:szCs w:val="16"/>
        </w:rPr>
        <w:t>CRs/TPs comments collection</w:t>
      </w:r>
    </w:p>
    <w:p w14:paraId="1C3BE204" w14:textId="77777777" w:rsidR="00F7177C" w:rsidRPr="004334FE" w:rsidRDefault="00F7177C" w:rsidP="00F7177C">
      <w:pPr>
        <w:rPr>
          <w:i/>
          <w:color w:val="0070C0"/>
          <w:lang w:val="en-US" w:eastAsia="zh-CN"/>
        </w:rPr>
      </w:pPr>
      <w:r w:rsidRPr="004334FE">
        <w:rPr>
          <w:rFonts w:hint="eastAsia"/>
          <w:i/>
          <w:color w:val="0070C0"/>
          <w:lang w:val="en-US" w:eastAsia="zh-CN"/>
        </w:rPr>
        <w:t xml:space="preserve">Major close to </w:t>
      </w:r>
      <w:r w:rsidRPr="004334FE">
        <w:rPr>
          <w:i/>
          <w:color w:val="0070C0"/>
          <w:lang w:val="en-US" w:eastAsia="zh-CN"/>
        </w:rPr>
        <w:t>finalize</w:t>
      </w:r>
      <w:r w:rsidRPr="004334FE">
        <w:rPr>
          <w:rFonts w:hint="eastAsia"/>
          <w:i/>
          <w:color w:val="0070C0"/>
          <w:lang w:val="en-US" w:eastAsia="zh-CN"/>
        </w:rPr>
        <w:t xml:space="preserve"> WIs and Rel-15 maintenance, </w:t>
      </w:r>
      <w:r w:rsidRPr="004334FE">
        <w:rPr>
          <w:i/>
          <w:color w:val="0070C0"/>
          <w:lang w:val="en-US" w:eastAsia="zh-CN"/>
        </w:rPr>
        <w:t>comments collections</w:t>
      </w:r>
      <w:r w:rsidRPr="004334FE">
        <w:rPr>
          <w:rFonts w:hint="eastAsia"/>
          <w:i/>
          <w:color w:val="0070C0"/>
          <w:lang w:val="en-US" w:eastAsia="zh-CN"/>
        </w:rPr>
        <w:t xml:space="preserve"> can be arranged for TPs and CRs. For Rel-16 on-going WIs, </w:t>
      </w:r>
      <w:r w:rsidRPr="004334FE">
        <w:rPr>
          <w:i/>
          <w:color w:val="0070C0"/>
          <w:lang w:val="en-US" w:eastAsia="zh-CN"/>
        </w:rPr>
        <w:t>suggest</w:t>
      </w:r>
      <w:r w:rsidRPr="004334FE">
        <w:rPr>
          <w:rFonts w:hint="eastAsia"/>
          <w:i/>
          <w:color w:val="0070C0"/>
          <w:lang w:val="en-US" w:eastAsia="zh-CN"/>
        </w:rPr>
        <w:t xml:space="preserve"> to focus on open issues discussion on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7177C" w:rsidRPr="004334FE" w14:paraId="029E6536" w14:textId="77777777" w:rsidTr="00F06DFD">
        <w:tc>
          <w:tcPr>
            <w:tcW w:w="1242" w:type="dxa"/>
          </w:tcPr>
          <w:p w14:paraId="405A632F"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CR/TP number</w:t>
            </w:r>
          </w:p>
        </w:tc>
        <w:tc>
          <w:tcPr>
            <w:tcW w:w="8615" w:type="dxa"/>
          </w:tcPr>
          <w:p w14:paraId="669BD099"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Comments collection</w:t>
            </w:r>
          </w:p>
        </w:tc>
      </w:tr>
      <w:tr w:rsidR="00F7177C" w:rsidRPr="004334FE" w14:paraId="146F0D06" w14:textId="77777777" w:rsidTr="00F06DFD">
        <w:tc>
          <w:tcPr>
            <w:tcW w:w="1242" w:type="dxa"/>
            <w:vMerge w:val="restart"/>
          </w:tcPr>
          <w:p w14:paraId="119D841D"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62E2088E"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F7177C" w:rsidRPr="004334FE" w14:paraId="7ADB9C76" w14:textId="77777777" w:rsidTr="00F06DFD">
        <w:tc>
          <w:tcPr>
            <w:tcW w:w="1242" w:type="dxa"/>
            <w:vMerge/>
          </w:tcPr>
          <w:p w14:paraId="03536611" w14:textId="77777777" w:rsidR="00F7177C" w:rsidRPr="004334FE" w:rsidRDefault="00F7177C" w:rsidP="00F06DFD">
            <w:pPr>
              <w:spacing w:after="120"/>
              <w:rPr>
                <w:rFonts w:eastAsiaTheme="minorEastAsia"/>
                <w:color w:val="0070C0"/>
                <w:lang w:val="en-US" w:eastAsia="zh-CN"/>
              </w:rPr>
            </w:pPr>
          </w:p>
        </w:tc>
        <w:tc>
          <w:tcPr>
            <w:tcW w:w="8615" w:type="dxa"/>
          </w:tcPr>
          <w:p w14:paraId="317F4735"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F7177C" w:rsidRPr="004334FE" w14:paraId="764F477A" w14:textId="77777777" w:rsidTr="00F06DFD">
        <w:tc>
          <w:tcPr>
            <w:tcW w:w="1242" w:type="dxa"/>
            <w:vMerge/>
          </w:tcPr>
          <w:p w14:paraId="560E5466" w14:textId="77777777" w:rsidR="00F7177C" w:rsidRPr="004334FE" w:rsidRDefault="00F7177C" w:rsidP="00F06DFD">
            <w:pPr>
              <w:spacing w:after="120"/>
              <w:rPr>
                <w:rFonts w:eastAsiaTheme="minorEastAsia"/>
                <w:color w:val="0070C0"/>
                <w:lang w:val="en-US" w:eastAsia="zh-CN"/>
              </w:rPr>
            </w:pPr>
          </w:p>
        </w:tc>
        <w:tc>
          <w:tcPr>
            <w:tcW w:w="8615" w:type="dxa"/>
          </w:tcPr>
          <w:p w14:paraId="7EC8BEDE" w14:textId="77777777" w:rsidR="00F7177C" w:rsidRPr="004334FE" w:rsidRDefault="00F7177C" w:rsidP="00F06DFD">
            <w:pPr>
              <w:spacing w:after="120"/>
              <w:rPr>
                <w:rFonts w:eastAsiaTheme="minorEastAsia"/>
                <w:color w:val="0070C0"/>
                <w:lang w:val="en-US" w:eastAsia="zh-CN"/>
              </w:rPr>
            </w:pPr>
          </w:p>
        </w:tc>
      </w:tr>
      <w:tr w:rsidR="00F7177C" w:rsidRPr="004334FE" w14:paraId="4A079C63" w14:textId="77777777" w:rsidTr="00F06DFD">
        <w:tc>
          <w:tcPr>
            <w:tcW w:w="1242" w:type="dxa"/>
            <w:vMerge w:val="restart"/>
          </w:tcPr>
          <w:p w14:paraId="5A7604D6" w14:textId="77777777" w:rsidR="00F7177C" w:rsidRPr="004334FE" w:rsidRDefault="00F7177C" w:rsidP="00F06DFD">
            <w:pPr>
              <w:spacing w:after="120"/>
              <w:rPr>
                <w:rFonts w:eastAsiaTheme="minorEastAsia"/>
                <w:color w:val="0070C0"/>
                <w:lang w:val="en-US" w:eastAsia="zh-CN"/>
              </w:rPr>
            </w:pPr>
            <w:r w:rsidRPr="004334FE">
              <w:rPr>
                <w:rFonts w:eastAsiaTheme="minorEastAsia"/>
                <w:color w:val="0070C0"/>
                <w:lang w:val="en-US" w:eastAsia="zh-CN"/>
              </w:rPr>
              <w:t>YYY</w:t>
            </w:r>
          </w:p>
        </w:tc>
        <w:tc>
          <w:tcPr>
            <w:tcW w:w="8615" w:type="dxa"/>
          </w:tcPr>
          <w:p w14:paraId="7CA466C5"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F7177C" w:rsidRPr="004334FE" w14:paraId="12F8E18D" w14:textId="77777777" w:rsidTr="00F06DFD">
        <w:tc>
          <w:tcPr>
            <w:tcW w:w="1242" w:type="dxa"/>
            <w:vMerge/>
          </w:tcPr>
          <w:p w14:paraId="21074F85" w14:textId="77777777" w:rsidR="00F7177C" w:rsidRPr="004334FE" w:rsidRDefault="00F7177C" w:rsidP="00F06DFD">
            <w:pPr>
              <w:spacing w:after="120"/>
              <w:rPr>
                <w:rFonts w:eastAsiaTheme="minorEastAsia"/>
                <w:color w:val="0070C0"/>
                <w:lang w:val="en-US" w:eastAsia="zh-CN"/>
              </w:rPr>
            </w:pPr>
          </w:p>
        </w:tc>
        <w:tc>
          <w:tcPr>
            <w:tcW w:w="8615" w:type="dxa"/>
          </w:tcPr>
          <w:p w14:paraId="308254B8"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F7177C" w:rsidRPr="004334FE" w14:paraId="2B185E23" w14:textId="77777777" w:rsidTr="00F06DFD">
        <w:tc>
          <w:tcPr>
            <w:tcW w:w="1242" w:type="dxa"/>
            <w:vMerge/>
          </w:tcPr>
          <w:p w14:paraId="70F1955E" w14:textId="77777777" w:rsidR="00F7177C" w:rsidRPr="004334FE" w:rsidRDefault="00F7177C" w:rsidP="00F06DFD">
            <w:pPr>
              <w:spacing w:after="120"/>
              <w:rPr>
                <w:rFonts w:eastAsiaTheme="minorEastAsia"/>
                <w:color w:val="0070C0"/>
                <w:lang w:val="en-US" w:eastAsia="zh-CN"/>
              </w:rPr>
            </w:pPr>
          </w:p>
        </w:tc>
        <w:tc>
          <w:tcPr>
            <w:tcW w:w="8615" w:type="dxa"/>
          </w:tcPr>
          <w:p w14:paraId="7EFC2B5C" w14:textId="77777777" w:rsidR="00F7177C" w:rsidRPr="004334FE" w:rsidRDefault="00F7177C" w:rsidP="00F06DFD">
            <w:pPr>
              <w:spacing w:after="120"/>
              <w:rPr>
                <w:rFonts w:eastAsiaTheme="minorEastAsia"/>
                <w:color w:val="0070C0"/>
                <w:lang w:val="en-US" w:eastAsia="zh-CN"/>
              </w:rPr>
            </w:pPr>
          </w:p>
        </w:tc>
      </w:tr>
    </w:tbl>
    <w:p w14:paraId="60E025FA" w14:textId="77777777" w:rsidR="00F7177C" w:rsidRPr="004334FE" w:rsidRDefault="00F7177C" w:rsidP="00F7177C">
      <w:pPr>
        <w:rPr>
          <w:color w:val="0070C0"/>
          <w:lang w:val="en-US" w:eastAsia="zh-CN"/>
        </w:rPr>
      </w:pPr>
    </w:p>
    <w:p w14:paraId="121DC9AE" w14:textId="77777777" w:rsidR="00F7177C" w:rsidRPr="004334FE" w:rsidRDefault="00F7177C" w:rsidP="00F7177C">
      <w:pPr>
        <w:pStyle w:val="Heading2"/>
      </w:pPr>
      <w:r w:rsidRPr="004334FE">
        <w:t>Summary</w:t>
      </w:r>
      <w:r w:rsidRPr="004334FE">
        <w:rPr>
          <w:rFonts w:hint="eastAsia"/>
        </w:rPr>
        <w:t xml:space="preserve"> for 1st round </w:t>
      </w:r>
    </w:p>
    <w:p w14:paraId="1BCED43B" w14:textId="77777777" w:rsidR="00F7177C" w:rsidRPr="004334FE" w:rsidRDefault="00F7177C" w:rsidP="00F7177C">
      <w:pPr>
        <w:pStyle w:val="Heading3"/>
        <w:rPr>
          <w:sz w:val="24"/>
          <w:szCs w:val="16"/>
        </w:rPr>
      </w:pPr>
      <w:r w:rsidRPr="004334FE">
        <w:rPr>
          <w:sz w:val="24"/>
          <w:szCs w:val="16"/>
        </w:rPr>
        <w:t xml:space="preserve">Open issues </w:t>
      </w:r>
    </w:p>
    <w:p w14:paraId="68B0A1DD" w14:textId="77777777" w:rsidR="00F7177C" w:rsidRPr="004334FE" w:rsidRDefault="00F7177C" w:rsidP="00F7177C">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 list all the identified open issues and tentative agreements or candidate options and </w:t>
      </w:r>
      <w:r w:rsidRPr="004334FE">
        <w:rPr>
          <w:i/>
          <w:color w:val="0070C0"/>
          <w:lang w:val="en-US" w:eastAsia="zh-CN"/>
        </w:rPr>
        <w:t>suggestion</w:t>
      </w:r>
      <w:r w:rsidRPr="004334FE">
        <w:rPr>
          <w:rFonts w:hint="eastAsia"/>
          <w:i/>
          <w:color w:val="0070C0"/>
          <w:lang w:val="en-US" w:eastAsia="zh-CN"/>
        </w:rPr>
        <w:t xml:space="preserve"> for 2</w:t>
      </w:r>
      <w:r w:rsidRPr="004334FE">
        <w:rPr>
          <w:rFonts w:hint="eastAsia"/>
          <w:i/>
          <w:color w:val="0070C0"/>
          <w:vertAlign w:val="superscript"/>
          <w:lang w:val="en-US" w:eastAsia="zh-CN"/>
        </w:rPr>
        <w:t>nd</w:t>
      </w:r>
      <w:r w:rsidRPr="004334FE">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711"/>
        <w:gridCol w:w="7920"/>
      </w:tblGrid>
      <w:tr w:rsidR="00F7177C" w:rsidRPr="004334FE" w14:paraId="49BC5173" w14:textId="77777777" w:rsidTr="0016392A">
        <w:tc>
          <w:tcPr>
            <w:tcW w:w="1226" w:type="dxa"/>
          </w:tcPr>
          <w:p w14:paraId="5B3E9198" w14:textId="77777777" w:rsidR="00F7177C" w:rsidRPr="004334FE" w:rsidRDefault="00F7177C" w:rsidP="00F06DFD">
            <w:pPr>
              <w:rPr>
                <w:rFonts w:eastAsiaTheme="minorEastAsia"/>
                <w:b/>
                <w:bCs/>
                <w:color w:val="0070C0"/>
                <w:lang w:val="en-US" w:eastAsia="zh-CN"/>
              </w:rPr>
            </w:pPr>
          </w:p>
        </w:tc>
        <w:tc>
          <w:tcPr>
            <w:tcW w:w="8405" w:type="dxa"/>
          </w:tcPr>
          <w:p w14:paraId="0A646D28" w14:textId="77777777" w:rsidR="00F7177C" w:rsidRPr="004334FE" w:rsidRDefault="00F7177C" w:rsidP="00F06DFD">
            <w:pPr>
              <w:rPr>
                <w:rFonts w:eastAsiaTheme="minorEastAsia"/>
                <w:b/>
                <w:bCs/>
                <w:color w:val="0070C0"/>
                <w:lang w:val="en-US" w:eastAsia="zh-CN"/>
              </w:rPr>
            </w:pPr>
            <w:r w:rsidRPr="004334FE">
              <w:rPr>
                <w:rFonts w:eastAsiaTheme="minorEastAsia"/>
                <w:b/>
                <w:bCs/>
                <w:color w:val="0070C0"/>
                <w:lang w:val="en-US" w:eastAsia="zh-CN"/>
              </w:rPr>
              <w:t xml:space="preserve">Status summary </w:t>
            </w:r>
          </w:p>
        </w:tc>
      </w:tr>
      <w:tr w:rsidR="00F7177C" w:rsidRPr="004334FE" w14:paraId="377957D0" w14:textId="77777777" w:rsidTr="0016392A">
        <w:tc>
          <w:tcPr>
            <w:tcW w:w="1226" w:type="dxa"/>
          </w:tcPr>
          <w:p w14:paraId="195330AB" w14:textId="6B3AB371" w:rsidR="001342FD" w:rsidRPr="004334FE" w:rsidRDefault="001342FD" w:rsidP="001342FD">
            <w:pPr>
              <w:pStyle w:val="Heading3"/>
              <w:numPr>
                <w:ilvl w:val="0"/>
                <w:numId w:val="0"/>
              </w:numPr>
              <w:outlineLvl w:val="2"/>
              <w:rPr>
                <w:sz w:val="24"/>
                <w:szCs w:val="16"/>
              </w:rPr>
            </w:pPr>
            <w:r w:rsidRPr="004334FE">
              <w:rPr>
                <w:sz w:val="24"/>
                <w:szCs w:val="16"/>
              </w:rPr>
              <w:lastRenderedPageBreak/>
              <w:t>3.</w:t>
            </w:r>
            <w:r w:rsidR="003936B9" w:rsidRPr="004334FE">
              <w:rPr>
                <w:sz w:val="24"/>
                <w:szCs w:val="16"/>
              </w:rPr>
              <w:t>2</w:t>
            </w:r>
            <w:r w:rsidRPr="004334FE">
              <w:rPr>
                <w:sz w:val="24"/>
                <w:szCs w:val="16"/>
              </w:rPr>
              <w:t xml:space="preserve">.2 </w:t>
            </w:r>
            <w:bookmarkStart w:id="10" w:name="_Hlk63068452"/>
            <w:r w:rsidRPr="004334FE">
              <w:rPr>
                <w:sz w:val="24"/>
                <w:szCs w:val="16"/>
              </w:rPr>
              <w:t>PDSCH Test Definition</w:t>
            </w:r>
          </w:p>
          <w:bookmarkEnd w:id="10"/>
          <w:p w14:paraId="588D9246" w14:textId="09FF119C" w:rsidR="00F7177C" w:rsidRPr="004334FE" w:rsidRDefault="00F7177C" w:rsidP="00F06DFD">
            <w:pPr>
              <w:rPr>
                <w:rFonts w:eastAsiaTheme="minorEastAsia"/>
                <w:color w:val="0070C0"/>
                <w:lang w:val="en-US" w:eastAsia="zh-CN"/>
              </w:rPr>
            </w:pPr>
          </w:p>
        </w:tc>
        <w:tc>
          <w:tcPr>
            <w:tcW w:w="8405" w:type="dxa"/>
          </w:tcPr>
          <w:p w14:paraId="058B352F" w14:textId="77777777" w:rsidR="007747F2" w:rsidRPr="004334FE" w:rsidRDefault="007747F2" w:rsidP="007747F2">
            <w:pPr>
              <w:rPr>
                <w:rFonts w:eastAsiaTheme="minorEastAsia"/>
                <w:i/>
                <w:color w:val="0070C0"/>
                <w:lang w:val="en-US" w:eastAsia="zh-CN"/>
              </w:rPr>
            </w:pPr>
            <w:r w:rsidRPr="004334FE">
              <w:rPr>
                <w:rFonts w:eastAsiaTheme="minorEastAsia"/>
                <w:i/>
                <w:color w:val="0070C0"/>
                <w:lang w:val="en-US" w:eastAsia="zh-CN"/>
              </w:rPr>
              <w:t>A</w:t>
            </w:r>
            <w:r w:rsidRPr="004334FE">
              <w:rPr>
                <w:rFonts w:eastAsiaTheme="minorEastAsia" w:hint="eastAsia"/>
                <w:i/>
                <w:color w:val="0070C0"/>
                <w:lang w:val="en-US" w:eastAsia="zh-CN"/>
              </w:rPr>
              <w:t>greements</w:t>
            </w:r>
            <w:r w:rsidRPr="004334FE">
              <w:rPr>
                <w:rFonts w:eastAsiaTheme="minorEastAsia"/>
                <w:i/>
                <w:color w:val="0070C0"/>
                <w:lang w:val="en-US" w:eastAsia="zh-CN"/>
              </w:rPr>
              <w:t xml:space="preserve"> on Proposed WF</w:t>
            </w:r>
            <w:r w:rsidRPr="004334FE">
              <w:rPr>
                <w:rFonts w:eastAsiaTheme="minorEastAsia" w:hint="eastAsia"/>
                <w:i/>
                <w:color w:val="0070C0"/>
                <w:lang w:val="en-US" w:eastAsia="zh-CN"/>
              </w:rPr>
              <w:t>:</w:t>
            </w:r>
          </w:p>
          <w:p w14:paraId="48841282" w14:textId="6068A53E" w:rsidR="007747F2" w:rsidRPr="004334FE" w:rsidRDefault="007747F2" w:rsidP="007747F2">
            <w:pPr>
              <w:rPr>
                <w:rFonts w:eastAsiaTheme="minorEastAsia"/>
                <w:i/>
                <w:color w:val="0070C0"/>
                <w:lang w:val="en-US" w:eastAsia="zh-CN"/>
              </w:rPr>
            </w:pPr>
            <w:r w:rsidRPr="004334FE">
              <w:rPr>
                <w:rFonts w:eastAsiaTheme="minorEastAsia" w:hint="eastAsia"/>
                <w:i/>
                <w:color w:val="0070C0"/>
                <w:lang w:val="en-US" w:eastAsia="zh-CN"/>
              </w:rPr>
              <w:t>Tentative agreements:</w:t>
            </w:r>
          </w:p>
          <w:p w14:paraId="358D3731" w14:textId="70B8E888" w:rsidR="007747F2" w:rsidRPr="004334FE" w:rsidRDefault="007747F2" w:rsidP="00C3021A">
            <w:pPr>
              <w:spacing w:after="120"/>
              <w:rPr>
                <w:szCs w:val="24"/>
                <w:lang w:eastAsia="zh-CN"/>
              </w:rPr>
            </w:pPr>
            <w:r w:rsidRPr="004334FE">
              <w:rPr>
                <w:rFonts w:eastAsiaTheme="minorEastAsia"/>
                <w:i/>
                <w:color w:val="0070C0"/>
                <w:lang w:val="en-US" w:eastAsia="zh-CN"/>
              </w:rPr>
              <w:t>Recommendations</w:t>
            </w:r>
            <w:r w:rsidRPr="004334FE">
              <w:rPr>
                <w:rFonts w:eastAsiaTheme="minorEastAsia" w:hint="eastAsia"/>
                <w:i/>
                <w:color w:val="0070C0"/>
                <w:lang w:val="en-US" w:eastAsia="zh-CN"/>
              </w:rPr>
              <w:t xml:space="preserve"> for 2</w:t>
            </w:r>
            <w:r w:rsidRPr="004334FE">
              <w:rPr>
                <w:rFonts w:eastAsiaTheme="minorEastAsia" w:hint="eastAsia"/>
                <w:i/>
                <w:color w:val="0070C0"/>
                <w:vertAlign w:val="superscript"/>
                <w:lang w:val="en-US" w:eastAsia="zh-CN"/>
              </w:rPr>
              <w:t>nd</w:t>
            </w:r>
            <w:r w:rsidRPr="004334FE">
              <w:rPr>
                <w:rFonts w:eastAsiaTheme="minorEastAsia" w:hint="eastAsia"/>
                <w:i/>
                <w:color w:val="0070C0"/>
                <w:lang w:val="en-US" w:eastAsia="zh-CN"/>
              </w:rPr>
              <w:t xml:space="preserve"> round:</w:t>
            </w:r>
          </w:p>
          <w:p w14:paraId="3F88CF80" w14:textId="77777777" w:rsidR="00275886" w:rsidRPr="004334FE" w:rsidRDefault="00275886" w:rsidP="00275886">
            <w:pPr>
              <w:rPr>
                <w:b/>
                <w:u w:val="single"/>
                <w:lang w:eastAsia="ko-KR"/>
              </w:rPr>
            </w:pPr>
            <w:r w:rsidRPr="004334FE">
              <w:rPr>
                <w:b/>
                <w:u w:val="single"/>
                <w:lang w:eastAsia="ko-KR"/>
              </w:rPr>
              <w:t xml:space="preserve">Issue 3-1-1: Discuss how to define PDSCH requirements for UEs with no support for optional capabilities related to CSI-RS validation (DCI 2-0, </w:t>
            </w:r>
            <w:proofErr w:type="spellStart"/>
            <w:r w:rsidRPr="004334FE">
              <w:rPr>
                <w:b/>
                <w:u w:val="single"/>
                <w:lang w:eastAsia="ko-KR"/>
              </w:rPr>
              <w:t>csi</w:t>
            </w:r>
            <w:proofErr w:type="spellEnd"/>
            <w:r w:rsidRPr="004334FE">
              <w:rPr>
                <w:b/>
                <w:u w:val="single"/>
                <w:lang w:eastAsia="ko-KR"/>
              </w:rPr>
              <w:t>-RS-</w:t>
            </w:r>
            <w:proofErr w:type="spellStart"/>
            <w:r w:rsidRPr="004334FE">
              <w:rPr>
                <w:b/>
                <w:u w:val="single"/>
                <w:lang w:eastAsia="ko-KR"/>
              </w:rPr>
              <w:t>ValidationWith</w:t>
            </w:r>
            <w:proofErr w:type="spellEnd"/>
            <w:r w:rsidRPr="004334FE">
              <w:rPr>
                <w:b/>
                <w:u w:val="single"/>
                <w:lang w:eastAsia="ko-KR"/>
              </w:rPr>
              <w:t>-DCI);</w:t>
            </w:r>
          </w:p>
          <w:p w14:paraId="0E4FB765" w14:textId="77777777" w:rsidR="00AE54BF" w:rsidRPr="004334FE" w:rsidRDefault="00AE54BF" w:rsidP="00AE54BF">
            <w:pPr>
              <w:rPr>
                <w:b/>
                <w:u w:val="single"/>
                <w:lang w:eastAsia="ko-KR"/>
              </w:rPr>
            </w:pPr>
            <w:r w:rsidRPr="004334FE">
              <w:rPr>
                <w:b/>
                <w:u w:val="single"/>
                <w:lang w:eastAsia="ko-KR"/>
              </w:rPr>
              <w:t xml:space="preserve">Issue 3-1-2: Whether to define a requirement based on the optional capability </w:t>
            </w:r>
            <w:r w:rsidRPr="004334FE">
              <w:rPr>
                <w:b/>
                <w:i/>
                <w:iCs/>
                <w:u w:val="single"/>
                <w:lang w:eastAsia="ko-KR"/>
              </w:rPr>
              <w:t>‘</w:t>
            </w:r>
            <w:proofErr w:type="spellStart"/>
            <w:r w:rsidRPr="004334FE">
              <w:rPr>
                <w:b/>
                <w:i/>
                <w:iCs/>
                <w:u w:val="single"/>
                <w:lang w:eastAsia="ko-KR"/>
              </w:rPr>
              <w:t>csi</w:t>
            </w:r>
            <w:proofErr w:type="spellEnd"/>
            <w:r w:rsidRPr="004334FE">
              <w:rPr>
                <w:b/>
                <w:i/>
                <w:iCs/>
                <w:u w:val="single"/>
                <w:lang w:eastAsia="ko-KR"/>
              </w:rPr>
              <w:t>-RS-</w:t>
            </w:r>
            <w:proofErr w:type="spellStart"/>
            <w:r w:rsidRPr="004334FE">
              <w:rPr>
                <w:b/>
                <w:i/>
                <w:iCs/>
                <w:u w:val="single"/>
                <w:lang w:eastAsia="ko-KR"/>
              </w:rPr>
              <w:t>ValidationWith</w:t>
            </w:r>
            <w:proofErr w:type="spellEnd"/>
            <w:r w:rsidRPr="004334FE">
              <w:rPr>
                <w:b/>
                <w:i/>
                <w:iCs/>
                <w:u w:val="single"/>
                <w:lang w:eastAsia="ko-KR"/>
              </w:rPr>
              <w:t>-DCI’:</w:t>
            </w:r>
          </w:p>
          <w:p w14:paraId="233B6061" w14:textId="77777777" w:rsidR="00AE54BF" w:rsidRPr="004334FE" w:rsidRDefault="00AE54BF" w:rsidP="00AE54BF">
            <w:pPr>
              <w:rPr>
                <w:b/>
                <w:u w:val="single"/>
                <w:lang w:eastAsia="ko-KR"/>
              </w:rPr>
            </w:pPr>
            <w:r w:rsidRPr="004334FE">
              <w:rPr>
                <w:b/>
                <w:u w:val="single"/>
                <w:lang w:eastAsia="ko-KR"/>
              </w:rPr>
              <w:t>Issue 3-1-3: Include PDCCH DCI 2-0 in PDSCH Simulations;</w:t>
            </w:r>
          </w:p>
          <w:p w14:paraId="534B6432" w14:textId="03A84766" w:rsidR="00AE54BF" w:rsidRPr="004334FE" w:rsidRDefault="00AE54BF" w:rsidP="00225EED">
            <w:pPr>
              <w:overflowPunct/>
              <w:autoSpaceDE/>
              <w:autoSpaceDN/>
              <w:adjustRightInd/>
              <w:spacing w:after="120"/>
              <w:textAlignment w:val="auto"/>
              <w:rPr>
                <w:szCs w:val="24"/>
                <w:lang w:eastAsia="zh-CN"/>
              </w:rPr>
            </w:pPr>
            <w:r w:rsidRPr="004334FE">
              <w:rPr>
                <w:szCs w:val="24"/>
                <w:lang w:eastAsia="zh-CN"/>
              </w:rPr>
              <w:t xml:space="preserve">These 3 Issues can be </w:t>
            </w:r>
            <w:r w:rsidR="006F7904" w:rsidRPr="004334FE">
              <w:rPr>
                <w:szCs w:val="24"/>
                <w:lang w:eastAsia="zh-CN"/>
              </w:rPr>
              <w:t>re</w:t>
            </w:r>
            <w:r w:rsidRPr="004334FE">
              <w:rPr>
                <w:szCs w:val="24"/>
                <w:lang w:eastAsia="zh-CN"/>
              </w:rPr>
              <w:t>grouped and discussed</w:t>
            </w:r>
            <w:r w:rsidR="006019F9" w:rsidRPr="004334FE">
              <w:rPr>
                <w:szCs w:val="24"/>
                <w:lang w:eastAsia="zh-CN"/>
              </w:rPr>
              <w:t xml:space="preserve"> starting from the progress done in the GTW. </w:t>
            </w:r>
            <w:r w:rsidR="00E30625" w:rsidRPr="004334FE">
              <w:rPr>
                <w:szCs w:val="24"/>
                <w:lang w:eastAsia="zh-CN"/>
              </w:rPr>
              <w:t>The scope of this discussion is on how to best address in testing UEs that do not support any form of CSI-RS validation within the framework being developed. Until a decision is reached on which requirements to define, the baseline assumption to be maintained for all other issues is that the UE to be tested has at least one form of CSI-RS validation capability.</w:t>
            </w:r>
          </w:p>
          <w:p w14:paraId="3D2584E7" w14:textId="403D60F1" w:rsidR="00225EED" w:rsidRPr="004334FE" w:rsidRDefault="00FC706C" w:rsidP="00225EED">
            <w:pPr>
              <w:spacing w:after="120"/>
              <w:rPr>
                <w:b/>
                <w:bCs/>
                <w:szCs w:val="24"/>
                <w:u w:val="single"/>
                <w:lang w:eastAsia="zh-CN"/>
              </w:rPr>
            </w:pPr>
            <w:r w:rsidRPr="004334FE">
              <w:rPr>
                <w:b/>
                <w:bCs/>
                <w:szCs w:val="24"/>
                <w:u w:val="single"/>
                <w:lang w:eastAsia="zh-CN"/>
              </w:rPr>
              <w:t>Issue 3-1-</w:t>
            </w:r>
            <w:r w:rsidR="006D1076" w:rsidRPr="004334FE">
              <w:rPr>
                <w:b/>
                <w:bCs/>
                <w:szCs w:val="24"/>
                <w:u w:val="single"/>
                <w:lang w:eastAsia="zh-CN"/>
              </w:rPr>
              <w:t>6</w:t>
            </w:r>
            <w:r w:rsidR="00225EED" w:rsidRPr="004334FE">
              <w:rPr>
                <w:b/>
                <w:bCs/>
                <w:szCs w:val="24"/>
                <w:u w:val="single"/>
                <w:lang w:eastAsia="zh-CN"/>
              </w:rPr>
              <w:t>: Whether to have different test set-up/requirements according to UE capability of supporting CSI-validation features?</w:t>
            </w:r>
          </w:p>
          <w:p w14:paraId="636872F3" w14:textId="77777777" w:rsidR="00225EED" w:rsidRPr="004334FE" w:rsidRDefault="00225EED" w:rsidP="00225EED">
            <w:pPr>
              <w:numPr>
                <w:ilvl w:val="0"/>
                <w:numId w:val="25"/>
              </w:numPr>
              <w:spacing w:after="120"/>
              <w:rPr>
                <w:szCs w:val="24"/>
                <w:lang w:val="en-US" w:eastAsia="zh-CN"/>
              </w:rPr>
            </w:pPr>
            <w:r w:rsidRPr="004334FE">
              <w:rPr>
                <w:szCs w:val="24"/>
                <w:lang w:val="en-US" w:eastAsia="zh-CN"/>
              </w:rPr>
              <w:t xml:space="preserve">Option 1: One generic LBT modelling for all test cases </w:t>
            </w:r>
          </w:p>
          <w:p w14:paraId="390EB6BC" w14:textId="77777777" w:rsidR="00225EED" w:rsidRPr="004334FE" w:rsidRDefault="00225EED" w:rsidP="00225EED">
            <w:pPr>
              <w:numPr>
                <w:ilvl w:val="1"/>
                <w:numId w:val="25"/>
              </w:numPr>
              <w:spacing w:after="120"/>
              <w:rPr>
                <w:szCs w:val="24"/>
                <w:lang w:val="en-US" w:eastAsia="zh-CN"/>
              </w:rPr>
            </w:pPr>
            <w:r w:rsidRPr="004334FE">
              <w:rPr>
                <w:szCs w:val="24"/>
                <w:lang w:val="en-US" w:eastAsia="zh-CN"/>
              </w:rPr>
              <w:t>Option 1a , no applicable test cases for UE which not support CSI-validation features</w:t>
            </w:r>
          </w:p>
          <w:p w14:paraId="048517B4" w14:textId="77777777" w:rsidR="00225EED" w:rsidRPr="004334FE" w:rsidRDefault="00225EED" w:rsidP="00225EED">
            <w:pPr>
              <w:numPr>
                <w:ilvl w:val="1"/>
                <w:numId w:val="25"/>
              </w:numPr>
              <w:spacing w:after="120"/>
              <w:rPr>
                <w:szCs w:val="24"/>
                <w:lang w:val="en-US" w:eastAsia="zh-CN"/>
              </w:rPr>
            </w:pPr>
            <w:r w:rsidRPr="004334FE">
              <w:rPr>
                <w:szCs w:val="24"/>
                <w:lang w:val="en-US" w:eastAsia="zh-CN"/>
              </w:rPr>
              <w:t xml:space="preserve">Option 1b: pack SSB and TRS in same discovery burst (check with UE assumption for implementation if any agreements in RAN1 for this case); the same requirements applied for both UE types </w:t>
            </w:r>
          </w:p>
          <w:p w14:paraId="00EAF9DC" w14:textId="77777777" w:rsidR="00225EED" w:rsidRPr="004334FE" w:rsidRDefault="00225EED" w:rsidP="00225EED">
            <w:pPr>
              <w:numPr>
                <w:ilvl w:val="1"/>
                <w:numId w:val="25"/>
              </w:numPr>
              <w:spacing w:after="120"/>
              <w:rPr>
                <w:szCs w:val="24"/>
                <w:lang w:val="en-US" w:eastAsia="zh-CN"/>
              </w:rPr>
            </w:pPr>
            <w:r w:rsidRPr="004334FE">
              <w:rPr>
                <w:szCs w:val="24"/>
                <w:lang w:val="en-US" w:eastAsia="zh-CN"/>
              </w:rPr>
              <w:t xml:space="preserve">Option 1c: for UE which not CSI-validation feature, with LBT failure probability as 0. Separate requirements will be introduced. </w:t>
            </w:r>
          </w:p>
          <w:p w14:paraId="51801981" w14:textId="77777777" w:rsidR="00225EED" w:rsidRPr="004334FE" w:rsidRDefault="00225EED" w:rsidP="00225EED">
            <w:pPr>
              <w:numPr>
                <w:ilvl w:val="0"/>
                <w:numId w:val="25"/>
              </w:numPr>
              <w:spacing w:after="120"/>
              <w:rPr>
                <w:szCs w:val="24"/>
                <w:lang w:val="en-US" w:eastAsia="zh-CN"/>
              </w:rPr>
            </w:pPr>
            <w:r w:rsidRPr="004334FE">
              <w:rPr>
                <w:szCs w:val="24"/>
                <w:lang w:val="en-US" w:eastAsia="zh-CN"/>
              </w:rPr>
              <w:t>Option 2: Different test set-up/[performance requirements] for UE with different UE capability</w:t>
            </w:r>
          </w:p>
          <w:p w14:paraId="3A5F46A0" w14:textId="77777777" w:rsidR="00225EED" w:rsidRPr="004334FE" w:rsidRDefault="00225EED" w:rsidP="00225EED">
            <w:pPr>
              <w:numPr>
                <w:ilvl w:val="1"/>
                <w:numId w:val="25"/>
              </w:numPr>
              <w:spacing w:after="120"/>
              <w:rPr>
                <w:szCs w:val="24"/>
                <w:lang w:val="en-US" w:eastAsia="zh-CN"/>
              </w:rPr>
            </w:pPr>
            <w:r w:rsidRPr="004334FE">
              <w:rPr>
                <w:szCs w:val="24"/>
                <w:lang w:val="en-US" w:eastAsia="zh-CN"/>
              </w:rPr>
              <w:t>Test set1: LBT modelling which applied for UE support CSI validation feature</w:t>
            </w:r>
          </w:p>
          <w:p w14:paraId="7425487B" w14:textId="77777777" w:rsidR="00225EED" w:rsidRPr="004334FE" w:rsidRDefault="00225EED" w:rsidP="00225EED">
            <w:pPr>
              <w:numPr>
                <w:ilvl w:val="1"/>
                <w:numId w:val="25"/>
              </w:numPr>
              <w:spacing w:after="120"/>
              <w:rPr>
                <w:szCs w:val="24"/>
                <w:lang w:val="en-US" w:eastAsia="zh-CN"/>
              </w:rPr>
            </w:pPr>
            <w:r w:rsidRPr="004334FE">
              <w:rPr>
                <w:szCs w:val="24"/>
                <w:lang w:val="en-US" w:eastAsia="zh-CN"/>
              </w:rPr>
              <w:t>Test set2: Test set-up for UE not support CSI-validation feature</w:t>
            </w:r>
          </w:p>
          <w:p w14:paraId="555A8726" w14:textId="77777777" w:rsidR="00225EED" w:rsidRPr="004334FE" w:rsidRDefault="00225EED" w:rsidP="00225EED">
            <w:pPr>
              <w:numPr>
                <w:ilvl w:val="2"/>
                <w:numId w:val="25"/>
              </w:numPr>
              <w:spacing w:after="120"/>
              <w:rPr>
                <w:szCs w:val="24"/>
                <w:lang w:val="en-US" w:eastAsia="zh-CN"/>
              </w:rPr>
            </w:pPr>
            <w:r w:rsidRPr="004334FE">
              <w:rPr>
                <w:szCs w:val="24"/>
                <w:lang w:val="en-US" w:eastAsia="zh-CN"/>
              </w:rPr>
              <w:t>FFS how to enable TRS always on considering LBT failure</w:t>
            </w:r>
          </w:p>
          <w:p w14:paraId="3CCB4F26" w14:textId="77777777" w:rsidR="00255657" w:rsidRPr="004334FE" w:rsidRDefault="00255657" w:rsidP="006F7904">
            <w:pPr>
              <w:overflowPunct/>
              <w:autoSpaceDE/>
              <w:autoSpaceDN/>
              <w:adjustRightInd/>
              <w:spacing w:after="120"/>
              <w:textAlignment w:val="auto"/>
              <w:rPr>
                <w:szCs w:val="24"/>
                <w:lang w:eastAsia="zh-CN"/>
              </w:rPr>
            </w:pPr>
          </w:p>
          <w:p w14:paraId="0A06B77A" w14:textId="543C698C" w:rsidR="006F7904" w:rsidRPr="004334FE" w:rsidRDefault="006F7904" w:rsidP="006F7904">
            <w:pPr>
              <w:overflowPunct/>
              <w:autoSpaceDE/>
              <w:autoSpaceDN/>
              <w:adjustRightInd/>
              <w:spacing w:after="120"/>
              <w:textAlignment w:val="auto"/>
              <w:rPr>
                <w:szCs w:val="24"/>
                <w:lang w:eastAsia="zh-CN"/>
              </w:rPr>
            </w:pPr>
            <w:r w:rsidRPr="004334FE">
              <w:rPr>
                <w:szCs w:val="24"/>
                <w:lang w:eastAsia="zh-CN"/>
              </w:rPr>
              <w:t xml:space="preserve">This second new issue </w:t>
            </w:r>
            <w:r w:rsidR="00255657" w:rsidRPr="004334FE">
              <w:rPr>
                <w:szCs w:val="24"/>
                <w:lang w:eastAsia="zh-CN"/>
              </w:rPr>
              <w:t xml:space="preserve">addresses </w:t>
            </w:r>
            <w:r w:rsidRPr="004334FE">
              <w:rPr>
                <w:szCs w:val="24"/>
                <w:lang w:eastAsia="zh-CN"/>
              </w:rPr>
              <w:t xml:space="preserve">which CSI-RS validation capability to </w:t>
            </w:r>
            <w:r w:rsidR="00255657" w:rsidRPr="004334FE">
              <w:rPr>
                <w:szCs w:val="24"/>
                <w:lang w:eastAsia="zh-CN"/>
              </w:rPr>
              <w:t>base the test requirement on. Companies are invited to list their preference on</w:t>
            </w:r>
            <w:r w:rsidR="008D1ED1" w:rsidRPr="004334FE">
              <w:rPr>
                <w:szCs w:val="24"/>
                <w:lang w:eastAsia="zh-CN"/>
              </w:rPr>
              <w:t>.</w:t>
            </w:r>
          </w:p>
          <w:p w14:paraId="2236A6BD" w14:textId="59937BF1" w:rsidR="006D1076" w:rsidRPr="004334FE" w:rsidRDefault="006D1076" w:rsidP="006D1076">
            <w:pPr>
              <w:spacing w:after="120"/>
              <w:rPr>
                <w:b/>
                <w:bCs/>
                <w:szCs w:val="24"/>
                <w:u w:val="single"/>
                <w:lang w:eastAsia="zh-CN"/>
              </w:rPr>
            </w:pPr>
            <w:r w:rsidRPr="004334FE">
              <w:rPr>
                <w:b/>
                <w:bCs/>
                <w:szCs w:val="24"/>
                <w:u w:val="single"/>
                <w:lang w:eastAsia="zh-CN"/>
              </w:rPr>
              <w:t>Issue 3-1-6: Which optional capability of supporting CSI-validation features to use?</w:t>
            </w:r>
          </w:p>
          <w:p w14:paraId="201AE8AB" w14:textId="77777777" w:rsidR="007B0643" w:rsidRPr="004334FE" w:rsidRDefault="007B0643" w:rsidP="007B0643">
            <w:pPr>
              <w:pStyle w:val="ListParagraph"/>
              <w:numPr>
                <w:ilvl w:val="0"/>
                <w:numId w:val="26"/>
              </w:numPr>
              <w:spacing w:after="120"/>
              <w:ind w:firstLineChars="0"/>
              <w:rPr>
                <w:rFonts w:eastAsia="Yu Mincho"/>
                <w:szCs w:val="24"/>
                <w:lang w:eastAsia="zh-CN"/>
              </w:rPr>
            </w:pPr>
            <w:r w:rsidRPr="004334FE">
              <w:rPr>
                <w:rFonts w:eastAsia="Yu Mincho"/>
                <w:szCs w:val="24"/>
                <w:lang w:eastAsia="zh-CN"/>
              </w:rPr>
              <w:t>Proposals</w:t>
            </w:r>
          </w:p>
          <w:p w14:paraId="40625698" w14:textId="7DF9095A" w:rsidR="007B0643" w:rsidRPr="004334FE" w:rsidRDefault="007B0643" w:rsidP="007B0643">
            <w:pPr>
              <w:pStyle w:val="ListParagraph"/>
              <w:numPr>
                <w:ilvl w:val="1"/>
                <w:numId w:val="26"/>
              </w:numPr>
              <w:spacing w:after="120"/>
              <w:ind w:firstLineChars="0"/>
              <w:rPr>
                <w:rFonts w:eastAsia="Yu Mincho"/>
                <w:szCs w:val="24"/>
                <w:lang w:eastAsia="zh-CN"/>
              </w:rPr>
            </w:pPr>
            <w:r w:rsidRPr="004334FE">
              <w:rPr>
                <w:rFonts w:eastAsia="Yu Mincho"/>
                <w:szCs w:val="24"/>
                <w:lang w:eastAsia="zh-CN"/>
              </w:rPr>
              <w:t xml:space="preserve">Option 1: </w:t>
            </w:r>
            <w:proofErr w:type="spellStart"/>
            <w:r w:rsidRPr="004334FE">
              <w:rPr>
                <w:rFonts w:eastAsia="Yu Mincho"/>
                <w:i/>
                <w:iCs/>
                <w:szCs w:val="24"/>
                <w:lang w:eastAsia="zh-CN"/>
              </w:rPr>
              <w:t>csi</w:t>
            </w:r>
            <w:proofErr w:type="spellEnd"/>
            <w:r w:rsidRPr="004334FE">
              <w:rPr>
                <w:rFonts w:eastAsia="Yu Mincho"/>
                <w:i/>
                <w:iCs/>
                <w:szCs w:val="24"/>
                <w:lang w:eastAsia="zh-CN"/>
              </w:rPr>
              <w:t>-RS-</w:t>
            </w:r>
            <w:proofErr w:type="spellStart"/>
            <w:r w:rsidRPr="004334FE">
              <w:rPr>
                <w:rFonts w:eastAsia="Yu Mincho"/>
                <w:i/>
                <w:iCs/>
                <w:szCs w:val="24"/>
                <w:lang w:eastAsia="zh-CN"/>
              </w:rPr>
              <w:t>ValidationWith</w:t>
            </w:r>
            <w:proofErr w:type="spellEnd"/>
            <w:r w:rsidRPr="004334FE">
              <w:rPr>
                <w:rFonts w:eastAsia="Yu Mincho"/>
                <w:i/>
                <w:iCs/>
                <w:szCs w:val="24"/>
                <w:lang w:eastAsia="zh-CN"/>
              </w:rPr>
              <w:t>-DCI;</w:t>
            </w:r>
          </w:p>
          <w:p w14:paraId="55E8C651" w14:textId="0581F26B" w:rsidR="007B0643" w:rsidRPr="004334FE" w:rsidRDefault="007B0643" w:rsidP="007B0643">
            <w:pPr>
              <w:pStyle w:val="ListParagraph"/>
              <w:numPr>
                <w:ilvl w:val="1"/>
                <w:numId w:val="26"/>
              </w:numPr>
              <w:spacing w:after="120"/>
              <w:ind w:firstLineChars="0"/>
              <w:rPr>
                <w:rFonts w:eastAsia="Yu Mincho"/>
                <w:szCs w:val="24"/>
                <w:lang w:eastAsia="zh-CN"/>
              </w:rPr>
            </w:pPr>
            <w:r w:rsidRPr="004334FE">
              <w:rPr>
                <w:rFonts w:eastAsia="Yu Mincho"/>
                <w:szCs w:val="24"/>
                <w:lang w:eastAsia="zh-CN"/>
              </w:rPr>
              <w:t>Option 2</w:t>
            </w:r>
            <w:r w:rsidR="006F7904" w:rsidRPr="004334FE">
              <w:rPr>
                <w:rFonts w:eastAsia="Yu Mincho"/>
                <w:szCs w:val="24"/>
                <w:lang w:eastAsia="zh-CN"/>
              </w:rPr>
              <w:t>: PDCCH DCI 2-0;</w:t>
            </w:r>
          </w:p>
          <w:p w14:paraId="21EA624B" w14:textId="2C82D5E4" w:rsidR="00275886" w:rsidRPr="004334FE" w:rsidRDefault="00275886" w:rsidP="007747F2">
            <w:pPr>
              <w:overflowPunct/>
              <w:autoSpaceDE/>
              <w:autoSpaceDN/>
              <w:adjustRightInd/>
              <w:spacing w:after="120"/>
              <w:textAlignment w:val="auto"/>
              <w:rPr>
                <w:rFonts w:eastAsia="SimSun"/>
                <w:szCs w:val="24"/>
                <w:lang w:eastAsia="zh-CN"/>
              </w:rPr>
            </w:pPr>
          </w:p>
          <w:p w14:paraId="6B685BCF" w14:textId="77777777" w:rsidR="00B0683B" w:rsidRPr="004334FE" w:rsidRDefault="00B0683B" w:rsidP="00B0683B">
            <w:pPr>
              <w:rPr>
                <w:b/>
                <w:u w:val="single"/>
                <w:lang w:eastAsia="ko-KR"/>
              </w:rPr>
            </w:pPr>
            <w:r w:rsidRPr="004334FE">
              <w:rPr>
                <w:b/>
                <w:u w:val="single"/>
                <w:lang w:eastAsia="ko-KR"/>
              </w:rPr>
              <w:t>Issue 3-1-4: Introduce dedicated requirements for typeB-PDSCH-length-r16 capability</w:t>
            </w:r>
          </w:p>
          <w:p w14:paraId="1D96F53C" w14:textId="77777777" w:rsidR="00B0683B" w:rsidRPr="004334FE" w:rsidRDefault="00B0683B" w:rsidP="00B068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34ABAF7" w14:textId="77777777" w:rsidR="00B0683B" w:rsidRPr="004334FE" w:rsidRDefault="00B0683B" w:rsidP="00B068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with applicability rule (Intel, MediaTek);</w:t>
            </w:r>
          </w:p>
          <w:p w14:paraId="24F36A1A" w14:textId="77777777" w:rsidR="00B0683B" w:rsidRPr="004334FE" w:rsidRDefault="00B0683B" w:rsidP="00B068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No, as there’s no additional coverage (Ericsson, Apple, Qualcomm, Huawei)</w:t>
            </w:r>
          </w:p>
          <w:p w14:paraId="293A2F27" w14:textId="77777777" w:rsidR="00B0683B" w:rsidRPr="004334FE" w:rsidRDefault="00B0683B" w:rsidP="00B068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82FBE7D" w14:textId="77777777" w:rsidR="00B0683B" w:rsidRPr="004334FE" w:rsidRDefault="00B0683B" w:rsidP="00B068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Reach an agreement in the second round;</w:t>
            </w:r>
          </w:p>
          <w:p w14:paraId="325469B7" w14:textId="77777777" w:rsidR="00B0683B" w:rsidRPr="004334FE" w:rsidRDefault="00B0683B" w:rsidP="007747F2">
            <w:pPr>
              <w:overflowPunct/>
              <w:autoSpaceDE/>
              <w:autoSpaceDN/>
              <w:adjustRightInd/>
              <w:spacing w:after="120"/>
              <w:textAlignment w:val="auto"/>
              <w:rPr>
                <w:rFonts w:eastAsia="SimSun"/>
                <w:szCs w:val="24"/>
                <w:lang w:eastAsia="zh-CN"/>
              </w:rPr>
            </w:pPr>
          </w:p>
          <w:p w14:paraId="37C99F41" w14:textId="77777777" w:rsidR="00275886" w:rsidRPr="004334FE" w:rsidRDefault="00275886" w:rsidP="00275886">
            <w:pPr>
              <w:rPr>
                <w:b/>
                <w:u w:val="single"/>
                <w:lang w:eastAsia="ko-KR"/>
              </w:rPr>
            </w:pPr>
            <w:r w:rsidRPr="004334FE">
              <w:rPr>
                <w:b/>
                <w:u w:val="single"/>
                <w:lang w:eastAsia="ko-KR"/>
              </w:rPr>
              <w:lastRenderedPageBreak/>
              <w:t>Issue 3-1-5: PDSCH Mapping Type</w:t>
            </w:r>
          </w:p>
          <w:p w14:paraId="4CEF4971" w14:textId="77777777" w:rsidR="00275886" w:rsidRPr="004334FE" w:rsidRDefault="00275886" w:rsidP="002758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2E1632C" w14:textId="77777777" w:rsidR="00275886" w:rsidRPr="004334FE" w:rsidRDefault="00275886" w:rsidP="00275886">
            <w:pPr>
              <w:pStyle w:val="ListParagraph"/>
              <w:numPr>
                <w:ilvl w:val="1"/>
                <w:numId w:val="4"/>
              </w:numPr>
              <w:overflowPunct/>
              <w:autoSpaceDE/>
              <w:autoSpaceDN/>
              <w:adjustRightInd/>
              <w:spacing w:after="120"/>
              <w:ind w:firstLineChars="0"/>
              <w:textAlignment w:val="auto"/>
              <w:rPr>
                <w:rFonts w:eastAsia="SimSun"/>
                <w:strike/>
                <w:szCs w:val="24"/>
                <w:lang w:eastAsia="zh-CN"/>
              </w:rPr>
            </w:pPr>
            <w:r w:rsidRPr="004334FE">
              <w:rPr>
                <w:rFonts w:eastAsia="SimSun"/>
                <w:strike/>
                <w:szCs w:val="24"/>
                <w:lang w:eastAsia="zh-CN"/>
              </w:rPr>
              <w:t>Option 1: Type B if UEs has capability, Type A otherwise (MediaTek);</w:t>
            </w:r>
          </w:p>
          <w:p w14:paraId="6BA650C5" w14:textId="77777777" w:rsidR="00275886" w:rsidRPr="004334FE" w:rsidRDefault="00275886" w:rsidP="0027588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Type A Only (Apple, Ericsson, Qualcomm);</w:t>
            </w:r>
          </w:p>
          <w:p w14:paraId="667581D6" w14:textId="77777777" w:rsidR="00275886" w:rsidRPr="004334FE" w:rsidRDefault="00275886" w:rsidP="00275886">
            <w:pPr>
              <w:pStyle w:val="ListParagraph"/>
              <w:numPr>
                <w:ilvl w:val="1"/>
                <w:numId w:val="4"/>
              </w:numPr>
              <w:overflowPunct/>
              <w:autoSpaceDE/>
              <w:autoSpaceDN/>
              <w:adjustRightInd/>
              <w:spacing w:after="120"/>
              <w:ind w:firstLineChars="0"/>
              <w:textAlignment w:val="auto"/>
              <w:rPr>
                <w:rFonts w:eastAsia="SimSun"/>
                <w:strike/>
                <w:szCs w:val="24"/>
                <w:lang w:eastAsia="zh-CN"/>
              </w:rPr>
            </w:pPr>
            <w:r w:rsidRPr="004334FE">
              <w:rPr>
                <w:rFonts w:eastAsia="SimSun"/>
                <w:strike/>
                <w:szCs w:val="24"/>
                <w:lang w:eastAsia="zh-CN"/>
              </w:rPr>
              <w:t>Option 3: Randomly Type B in the first slot, Type A for the rest if the UE does not support typeB-PDSCH-length-r16. All Type B if the UE supports it (Intel);</w:t>
            </w:r>
          </w:p>
          <w:p w14:paraId="4502DAB7" w14:textId="1428FA90" w:rsidR="00275886" w:rsidRPr="004334FE" w:rsidRDefault="00275886" w:rsidP="00275886">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Type B if the UE supports typeB-PDSCH-length-r16, Type A otherwise (Huawei</w:t>
            </w:r>
            <w:r w:rsidR="00B963A1" w:rsidRPr="004334FE">
              <w:rPr>
                <w:rFonts w:eastAsia="SimSun"/>
                <w:szCs w:val="24"/>
                <w:lang w:eastAsia="zh-CN"/>
              </w:rPr>
              <w:t>, Intel</w:t>
            </w:r>
            <w:r w:rsidR="00C90BA4" w:rsidRPr="004334FE">
              <w:rPr>
                <w:rFonts w:eastAsia="SimSun"/>
                <w:szCs w:val="24"/>
                <w:lang w:eastAsia="zh-CN"/>
              </w:rPr>
              <w:t>, MediaTek</w:t>
            </w:r>
            <w:r w:rsidRPr="004334FE">
              <w:rPr>
                <w:rFonts w:eastAsia="SimSun"/>
                <w:szCs w:val="24"/>
                <w:lang w:eastAsia="zh-CN"/>
              </w:rPr>
              <w:t>);</w:t>
            </w:r>
          </w:p>
          <w:p w14:paraId="198D6E82" w14:textId="77777777" w:rsidR="00275886" w:rsidRPr="004334FE" w:rsidRDefault="00275886" w:rsidP="002758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8E25F94" w14:textId="3F88F069" w:rsidR="00275886" w:rsidRPr="004334FE" w:rsidRDefault="00C96D40" w:rsidP="002C7144">
            <w:pPr>
              <w:pStyle w:val="ListParagraph"/>
              <w:numPr>
                <w:ilvl w:val="1"/>
                <w:numId w:val="4"/>
              </w:numPr>
              <w:overflowPunct/>
              <w:autoSpaceDE/>
              <w:autoSpaceDN/>
              <w:adjustRightInd/>
              <w:spacing w:after="120"/>
              <w:ind w:firstLineChars="0"/>
              <w:textAlignment w:val="auto"/>
              <w:rPr>
                <w:lang w:val="sv-SE" w:eastAsia="zh-CN"/>
              </w:rPr>
            </w:pPr>
            <w:r w:rsidRPr="004334FE">
              <w:rPr>
                <w:rFonts w:eastAsia="SimSun"/>
                <w:szCs w:val="24"/>
                <w:lang w:eastAsia="zh-CN"/>
              </w:rPr>
              <w:t>Discuss this issue according to the outcome of Issue 3-1-4;</w:t>
            </w:r>
          </w:p>
          <w:p w14:paraId="6083B310" w14:textId="3AD5B099" w:rsidR="00275886" w:rsidRPr="004334FE" w:rsidRDefault="00275886" w:rsidP="001342FD">
            <w:pPr>
              <w:overflowPunct/>
              <w:autoSpaceDE/>
              <w:autoSpaceDN/>
              <w:adjustRightInd/>
              <w:spacing w:after="120"/>
              <w:textAlignment w:val="auto"/>
              <w:rPr>
                <w:rFonts w:eastAsiaTheme="minorEastAsia"/>
                <w:color w:val="0070C0"/>
                <w:lang w:val="en-US" w:eastAsia="zh-CN"/>
              </w:rPr>
            </w:pPr>
          </w:p>
        </w:tc>
      </w:tr>
      <w:tr w:rsidR="001342FD" w:rsidRPr="004334FE" w14:paraId="11E50598" w14:textId="77777777" w:rsidTr="0016392A">
        <w:tc>
          <w:tcPr>
            <w:tcW w:w="1226" w:type="dxa"/>
          </w:tcPr>
          <w:p w14:paraId="30007AB3" w14:textId="4E17A667" w:rsidR="001342FD" w:rsidRPr="004334FE" w:rsidRDefault="003936B9" w:rsidP="003936B9">
            <w:pPr>
              <w:pStyle w:val="Heading3"/>
              <w:numPr>
                <w:ilvl w:val="0"/>
                <w:numId w:val="0"/>
              </w:numPr>
              <w:outlineLvl w:val="2"/>
              <w:rPr>
                <w:sz w:val="24"/>
                <w:szCs w:val="16"/>
              </w:rPr>
            </w:pPr>
            <w:r w:rsidRPr="004334FE">
              <w:rPr>
                <w:sz w:val="24"/>
                <w:szCs w:val="16"/>
              </w:rPr>
              <w:lastRenderedPageBreak/>
              <w:t xml:space="preserve">3.2.2 </w:t>
            </w:r>
            <w:r w:rsidR="001342FD" w:rsidRPr="004334FE">
              <w:rPr>
                <w:sz w:val="24"/>
                <w:szCs w:val="16"/>
              </w:rPr>
              <w:t>PDSCH Test Requirements and Simulation Assumptions</w:t>
            </w:r>
          </w:p>
          <w:p w14:paraId="7D8BCF58" w14:textId="77777777" w:rsidR="001342FD" w:rsidRPr="004334FE" w:rsidRDefault="001342FD" w:rsidP="00F06DFD">
            <w:pPr>
              <w:rPr>
                <w:rFonts w:eastAsiaTheme="minorEastAsia"/>
                <w:b/>
                <w:bCs/>
                <w:color w:val="0070C0"/>
                <w:lang w:val="en-US" w:eastAsia="zh-CN"/>
              </w:rPr>
            </w:pPr>
          </w:p>
        </w:tc>
        <w:tc>
          <w:tcPr>
            <w:tcW w:w="8405" w:type="dxa"/>
          </w:tcPr>
          <w:p w14:paraId="68FC5258" w14:textId="77777777" w:rsidR="001342FD" w:rsidRPr="004334FE" w:rsidRDefault="001342FD" w:rsidP="001342FD">
            <w:pPr>
              <w:rPr>
                <w:lang w:val="sv-SE" w:eastAsia="zh-CN"/>
              </w:rPr>
            </w:pPr>
            <w:r w:rsidRPr="004334FE">
              <w:rPr>
                <w:lang w:val="sv-SE" w:eastAsia="zh-CN"/>
              </w:rPr>
              <w:t>As listed in the test definition comments, all these tentative agreements are under the assumption that the UE has CSI-RS detection capability.</w:t>
            </w:r>
          </w:p>
          <w:p w14:paraId="0AB90B32" w14:textId="77777777" w:rsidR="00A95CB2" w:rsidRPr="004334FE" w:rsidRDefault="00A95CB2" w:rsidP="00A95CB2">
            <w:pPr>
              <w:rPr>
                <w:rFonts w:eastAsiaTheme="minorEastAsia"/>
                <w:i/>
                <w:color w:val="0070C0"/>
                <w:lang w:val="en-US" w:eastAsia="zh-CN"/>
              </w:rPr>
            </w:pPr>
            <w:r w:rsidRPr="004334FE">
              <w:rPr>
                <w:rFonts w:eastAsiaTheme="minorEastAsia"/>
                <w:i/>
                <w:color w:val="0070C0"/>
                <w:lang w:val="en-US" w:eastAsia="zh-CN"/>
              </w:rPr>
              <w:t>A</w:t>
            </w:r>
            <w:r w:rsidRPr="004334FE">
              <w:rPr>
                <w:rFonts w:eastAsiaTheme="minorEastAsia" w:hint="eastAsia"/>
                <w:i/>
                <w:color w:val="0070C0"/>
                <w:lang w:val="en-US" w:eastAsia="zh-CN"/>
              </w:rPr>
              <w:t>greements</w:t>
            </w:r>
            <w:r w:rsidRPr="004334FE">
              <w:rPr>
                <w:rFonts w:eastAsiaTheme="minorEastAsia"/>
                <w:i/>
                <w:color w:val="0070C0"/>
                <w:lang w:val="en-US" w:eastAsia="zh-CN"/>
              </w:rPr>
              <w:t xml:space="preserve"> on Proposed WF</w:t>
            </w:r>
            <w:r w:rsidRPr="004334FE">
              <w:rPr>
                <w:rFonts w:eastAsiaTheme="minorEastAsia" w:hint="eastAsia"/>
                <w:i/>
                <w:color w:val="0070C0"/>
                <w:lang w:val="en-US" w:eastAsia="zh-CN"/>
              </w:rPr>
              <w:t>:</w:t>
            </w:r>
          </w:p>
          <w:p w14:paraId="77EF2E2A" w14:textId="066F4246" w:rsidR="00A95CB2" w:rsidRPr="004334FE" w:rsidRDefault="00A95CB2" w:rsidP="00A95CB2">
            <w:pPr>
              <w:rPr>
                <w:rFonts w:eastAsiaTheme="minorEastAsia"/>
                <w:i/>
                <w:color w:val="0070C0"/>
                <w:lang w:val="en-US" w:eastAsia="zh-CN"/>
              </w:rPr>
            </w:pPr>
            <w:r w:rsidRPr="004334FE">
              <w:rPr>
                <w:rFonts w:eastAsiaTheme="minorEastAsia" w:hint="eastAsia"/>
                <w:i/>
                <w:color w:val="0070C0"/>
                <w:lang w:val="en-US" w:eastAsia="zh-CN"/>
              </w:rPr>
              <w:t>Tentative agreements:</w:t>
            </w:r>
          </w:p>
          <w:p w14:paraId="54F8BF1F" w14:textId="77777777" w:rsidR="00BC482E" w:rsidRPr="004334FE" w:rsidRDefault="00BC482E" w:rsidP="00BC482E">
            <w:pPr>
              <w:spacing w:after="120"/>
              <w:rPr>
                <w:szCs w:val="24"/>
                <w:lang w:eastAsia="zh-CN"/>
              </w:rPr>
            </w:pPr>
            <w:r w:rsidRPr="004334FE">
              <w:rPr>
                <w:rFonts w:eastAsiaTheme="minorEastAsia"/>
                <w:i/>
                <w:color w:val="0070C0"/>
                <w:lang w:val="en-US" w:eastAsia="zh-CN"/>
              </w:rPr>
              <w:t>Recommendations</w:t>
            </w:r>
            <w:r w:rsidRPr="004334FE">
              <w:rPr>
                <w:rFonts w:eastAsiaTheme="minorEastAsia" w:hint="eastAsia"/>
                <w:i/>
                <w:color w:val="0070C0"/>
                <w:lang w:val="en-US" w:eastAsia="zh-CN"/>
              </w:rPr>
              <w:t xml:space="preserve"> for 2</w:t>
            </w:r>
            <w:r w:rsidRPr="004334FE">
              <w:rPr>
                <w:rFonts w:eastAsiaTheme="minorEastAsia" w:hint="eastAsia"/>
                <w:i/>
                <w:color w:val="0070C0"/>
                <w:vertAlign w:val="superscript"/>
                <w:lang w:val="en-US" w:eastAsia="zh-CN"/>
              </w:rPr>
              <w:t>nd</w:t>
            </w:r>
            <w:r w:rsidRPr="004334FE">
              <w:rPr>
                <w:rFonts w:eastAsiaTheme="minorEastAsia" w:hint="eastAsia"/>
                <w:i/>
                <w:color w:val="0070C0"/>
                <w:lang w:val="en-US" w:eastAsia="zh-CN"/>
              </w:rPr>
              <w:t xml:space="preserve"> round:</w:t>
            </w:r>
          </w:p>
          <w:p w14:paraId="06E4CA91" w14:textId="77777777" w:rsidR="005C110E" w:rsidRPr="004334FE" w:rsidRDefault="005C110E" w:rsidP="005C110E">
            <w:pPr>
              <w:rPr>
                <w:b/>
                <w:u w:val="single"/>
                <w:lang w:eastAsia="ko-KR"/>
              </w:rPr>
            </w:pPr>
            <w:r w:rsidRPr="004334FE">
              <w:rPr>
                <w:b/>
                <w:u w:val="single"/>
                <w:lang w:eastAsia="ko-KR"/>
              </w:rPr>
              <w:t>Issue 3-2-1: PDSCH Requirements, Number of RX;</w:t>
            </w:r>
          </w:p>
          <w:p w14:paraId="123BDFBD"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E031EF1"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{2,4}, test only the largest number of supported RX only (Qualcomm, Apple);</w:t>
            </w:r>
          </w:p>
          <w:p w14:paraId="78C6CFC0" w14:textId="77777777" w:rsidR="005C110E" w:rsidRPr="004334FE" w:rsidRDefault="005C110E" w:rsidP="005C110E">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Start from 2 RX (Ericsson)</w:t>
            </w:r>
          </w:p>
          <w:p w14:paraId="7E1CEE89"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6F7EC4A" w14:textId="2EB0FC95"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Is there any different view to Option 1/1a? If not, </w:t>
            </w:r>
            <w:r w:rsidR="00AB1125" w:rsidRPr="004334FE">
              <w:rPr>
                <w:rFonts w:eastAsia="SimSun"/>
                <w:b/>
                <w:bCs/>
                <w:szCs w:val="24"/>
                <w:lang w:eastAsia="zh-CN"/>
              </w:rPr>
              <w:t>try to a</w:t>
            </w:r>
            <w:r w:rsidRPr="004334FE">
              <w:rPr>
                <w:rFonts w:eastAsia="SimSun"/>
                <w:b/>
                <w:bCs/>
                <w:szCs w:val="24"/>
                <w:lang w:eastAsia="zh-CN"/>
              </w:rPr>
              <w:t>gree to use {2,4} RX for preliminary simulation assumptions;</w:t>
            </w:r>
          </w:p>
          <w:p w14:paraId="6030A9B9" w14:textId="77777777" w:rsidR="005C110E" w:rsidRPr="004334FE" w:rsidRDefault="005C110E" w:rsidP="005C110E">
            <w:pPr>
              <w:rPr>
                <w:b/>
                <w:u w:val="single"/>
                <w:lang w:eastAsia="ko-KR"/>
              </w:rPr>
            </w:pPr>
            <w:r w:rsidRPr="004334FE">
              <w:rPr>
                <w:b/>
                <w:u w:val="single"/>
                <w:lang w:eastAsia="ko-KR"/>
              </w:rPr>
              <w:t>Issue 3-2-2: PDSCH Requirements, Rank:</w:t>
            </w:r>
          </w:p>
          <w:p w14:paraId="45EC0C0D"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B973381"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 (Qualcomm, Ericsson);</w:t>
            </w:r>
          </w:p>
          <w:p w14:paraId="429F9B1A"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Rank {1, 2} for different tests (Apple);</w:t>
            </w:r>
          </w:p>
          <w:p w14:paraId="000E19FA"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8074404"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Try to reach an agreement in the second round;</w:t>
            </w:r>
          </w:p>
          <w:p w14:paraId="09C93024" w14:textId="77777777" w:rsidR="005C110E" w:rsidRPr="004334FE" w:rsidRDefault="005C110E" w:rsidP="005C110E">
            <w:pPr>
              <w:rPr>
                <w:b/>
                <w:u w:val="single"/>
                <w:lang w:eastAsia="ko-KR"/>
              </w:rPr>
            </w:pPr>
            <w:r w:rsidRPr="004334FE">
              <w:rPr>
                <w:b/>
                <w:u w:val="single"/>
                <w:lang w:eastAsia="ko-KR"/>
              </w:rPr>
              <w:t>Issue 3-2-3: PDSCH Requirements, Channel:</w:t>
            </w:r>
          </w:p>
          <w:p w14:paraId="0648784C"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53BBD53"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TDLA30-10 (Qualcomm, Ericsson, Apple as baseline);</w:t>
            </w:r>
          </w:p>
          <w:p w14:paraId="7FDAD817"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9A0DA60"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companies agree to use TDLA30-10 for preliminary simulation assumptions?</w:t>
            </w:r>
          </w:p>
          <w:p w14:paraId="7AE65DA1" w14:textId="77777777" w:rsidR="005C110E" w:rsidRPr="004334FE" w:rsidRDefault="005C110E" w:rsidP="005C110E">
            <w:pPr>
              <w:pStyle w:val="ListParagraph"/>
              <w:overflowPunct/>
              <w:autoSpaceDE/>
              <w:autoSpaceDN/>
              <w:adjustRightInd/>
              <w:spacing w:after="120"/>
              <w:ind w:left="720" w:firstLineChars="0" w:firstLine="0"/>
              <w:textAlignment w:val="auto"/>
              <w:rPr>
                <w:rFonts w:eastAsia="SimSun"/>
                <w:szCs w:val="24"/>
                <w:lang w:eastAsia="zh-CN"/>
              </w:rPr>
            </w:pPr>
          </w:p>
          <w:p w14:paraId="72A2D1A3" w14:textId="77777777" w:rsidR="005C110E" w:rsidRPr="004334FE" w:rsidRDefault="005C110E" w:rsidP="005C110E">
            <w:pPr>
              <w:rPr>
                <w:b/>
                <w:u w:val="single"/>
                <w:lang w:eastAsia="ko-KR"/>
              </w:rPr>
            </w:pPr>
            <w:r w:rsidRPr="004334FE">
              <w:rPr>
                <w:b/>
                <w:u w:val="single"/>
                <w:lang w:eastAsia="ko-KR"/>
              </w:rPr>
              <w:t>Issue 3-2-4: PDSCH Requirements, MCS:</w:t>
            </w:r>
          </w:p>
          <w:p w14:paraId="6B5146A2"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80FAEC3"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13 (Qualcomm, Apple as baseline);</w:t>
            </w:r>
          </w:p>
          <w:p w14:paraId="7CB036B1"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F2F2BED"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companies agree to use MCS 13 for preliminary simulation assumptions?</w:t>
            </w:r>
          </w:p>
          <w:p w14:paraId="1FB4CDE2" w14:textId="77777777" w:rsidR="005C110E" w:rsidRPr="004334FE" w:rsidRDefault="005C110E" w:rsidP="005C110E">
            <w:pPr>
              <w:spacing w:after="120"/>
              <w:rPr>
                <w:szCs w:val="24"/>
                <w:lang w:eastAsia="zh-CN"/>
              </w:rPr>
            </w:pPr>
          </w:p>
          <w:p w14:paraId="764B2613" w14:textId="77777777" w:rsidR="005C110E" w:rsidRPr="004334FE" w:rsidRDefault="005C110E" w:rsidP="005C110E">
            <w:pPr>
              <w:rPr>
                <w:b/>
                <w:u w:val="single"/>
                <w:lang w:eastAsia="ko-KR"/>
              </w:rPr>
            </w:pPr>
            <w:r w:rsidRPr="004334FE">
              <w:rPr>
                <w:b/>
                <w:u w:val="single"/>
                <w:lang w:eastAsia="ko-KR"/>
              </w:rPr>
              <w:t>Issue 3-2-5: PDSCH Simulation Assumptions, TX EVM:</w:t>
            </w:r>
          </w:p>
          <w:p w14:paraId="3C0091FA"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7CECED06"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6% (Qualcomm, Apple as baseline);</w:t>
            </w:r>
          </w:p>
          <w:p w14:paraId="284DEAC7" w14:textId="77777777" w:rsidR="005C110E" w:rsidRPr="004334F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034A7D6" w14:textId="77777777" w:rsidR="005C110E" w:rsidRPr="004334FE"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companies agree to use TX EVM 6% for preliminary simulation assumptions?</w:t>
            </w:r>
          </w:p>
          <w:p w14:paraId="39016DF9" w14:textId="77777777" w:rsidR="005C110E" w:rsidRPr="004334FE" w:rsidRDefault="005C110E" w:rsidP="00A95CB2">
            <w:pPr>
              <w:rPr>
                <w:rFonts w:eastAsiaTheme="minorEastAsia"/>
                <w:i/>
                <w:color w:val="0070C0"/>
                <w:lang w:val="en-US" w:eastAsia="zh-CN"/>
              </w:rPr>
            </w:pPr>
          </w:p>
          <w:p w14:paraId="263166E1" w14:textId="77777777" w:rsidR="001342FD" w:rsidRPr="004334FE" w:rsidRDefault="001342FD" w:rsidP="001342FD">
            <w:pPr>
              <w:rPr>
                <w:b/>
                <w:u w:val="single"/>
                <w:lang w:eastAsia="ko-KR"/>
              </w:rPr>
            </w:pPr>
            <w:r w:rsidRPr="004334FE">
              <w:rPr>
                <w:b/>
                <w:u w:val="single"/>
                <w:lang w:eastAsia="ko-KR"/>
              </w:rPr>
              <w:lastRenderedPageBreak/>
              <w:t>Issue 3-2-6: Detailed PDSCH Simulation Assumptions:</w:t>
            </w:r>
          </w:p>
          <w:p w14:paraId="50447C83" w14:textId="77777777" w:rsidR="001342FD" w:rsidRPr="004334FE" w:rsidRDefault="001342FD" w:rsidP="001342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6E697EF6" w14:textId="77777777" w:rsidR="001342FD" w:rsidRPr="004334FE" w:rsidRDefault="001342FD" w:rsidP="001342FD">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Review at the end of the meeting, following agreements;</w:t>
            </w:r>
          </w:p>
          <w:p w14:paraId="779E6065" w14:textId="77777777" w:rsidR="001342FD" w:rsidRPr="004334FE" w:rsidRDefault="001342FD" w:rsidP="001342FD">
            <w:pPr>
              <w:pStyle w:val="Heading3"/>
              <w:numPr>
                <w:ilvl w:val="0"/>
                <w:numId w:val="0"/>
              </w:numPr>
              <w:ind w:left="720" w:hanging="720"/>
              <w:outlineLvl w:val="2"/>
              <w:rPr>
                <w:sz w:val="24"/>
                <w:szCs w:val="16"/>
              </w:rPr>
            </w:pPr>
          </w:p>
        </w:tc>
      </w:tr>
    </w:tbl>
    <w:p w14:paraId="452A88B9" w14:textId="77777777" w:rsidR="00F7177C" w:rsidRPr="004334FE" w:rsidRDefault="00F7177C" w:rsidP="00F7177C">
      <w:pPr>
        <w:rPr>
          <w:i/>
          <w:color w:val="0070C0"/>
          <w:lang w:val="en-US" w:eastAsia="zh-CN"/>
        </w:rPr>
      </w:pPr>
    </w:p>
    <w:p w14:paraId="0BCC09F6" w14:textId="77777777" w:rsidR="00F7177C" w:rsidRPr="004334FE" w:rsidRDefault="00F7177C" w:rsidP="00F7177C">
      <w:pPr>
        <w:rPr>
          <w:i/>
          <w:color w:val="0070C0"/>
          <w:lang w:val="en-US" w:eastAsia="zh-CN"/>
        </w:rPr>
      </w:pPr>
      <w:r w:rsidRPr="004334FE">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7177C" w:rsidRPr="004334FE" w14:paraId="0B391172" w14:textId="77777777" w:rsidTr="00F06DFD">
        <w:trPr>
          <w:trHeight w:val="744"/>
        </w:trPr>
        <w:tc>
          <w:tcPr>
            <w:tcW w:w="1395" w:type="dxa"/>
          </w:tcPr>
          <w:p w14:paraId="2DA6D34C" w14:textId="77777777" w:rsidR="00F7177C" w:rsidRPr="004334FE" w:rsidRDefault="00F7177C" w:rsidP="00F06DFD">
            <w:pPr>
              <w:rPr>
                <w:rFonts w:eastAsiaTheme="minorEastAsia"/>
                <w:b/>
                <w:bCs/>
                <w:color w:val="0070C0"/>
                <w:lang w:val="en-US" w:eastAsia="zh-CN"/>
              </w:rPr>
            </w:pPr>
          </w:p>
        </w:tc>
        <w:tc>
          <w:tcPr>
            <w:tcW w:w="4554" w:type="dxa"/>
          </w:tcPr>
          <w:p w14:paraId="7404D589" w14:textId="77777777" w:rsidR="00F7177C" w:rsidRPr="004334FE" w:rsidRDefault="00F7177C" w:rsidP="00F06DFD">
            <w:pPr>
              <w:rPr>
                <w:rFonts w:eastAsiaTheme="minorEastAsia"/>
                <w:b/>
                <w:bCs/>
                <w:color w:val="0070C0"/>
                <w:lang w:val="en-US" w:eastAsia="zh-CN"/>
              </w:rPr>
            </w:pPr>
            <w:r w:rsidRPr="004334FE">
              <w:rPr>
                <w:rFonts w:eastAsiaTheme="minorEastAsia" w:hint="eastAsia"/>
                <w:b/>
                <w:bCs/>
                <w:color w:val="0070C0"/>
                <w:lang w:val="en-US" w:eastAsia="zh-CN"/>
              </w:rPr>
              <w:t xml:space="preserve">WF/LS t-doc Title </w:t>
            </w:r>
          </w:p>
        </w:tc>
        <w:tc>
          <w:tcPr>
            <w:tcW w:w="2932" w:type="dxa"/>
          </w:tcPr>
          <w:p w14:paraId="7880DB2F" w14:textId="77777777" w:rsidR="00F7177C" w:rsidRPr="004334FE" w:rsidRDefault="00F7177C" w:rsidP="00F06DFD">
            <w:pPr>
              <w:rPr>
                <w:rFonts w:eastAsiaTheme="minorEastAsia"/>
                <w:b/>
                <w:bCs/>
                <w:color w:val="0070C0"/>
                <w:lang w:val="en-US" w:eastAsia="zh-CN"/>
              </w:rPr>
            </w:pPr>
            <w:r w:rsidRPr="004334FE">
              <w:rPr>
                <w:rFonts w:eastAsiaTheme="minorEastAsia" w:hint="eastAsia"/>
                <w:b/>
                <w:bCs/>
                <w:color w:val="0070C0"/>
                <w:lang w:val="en-US" w:eastAsia="zh-CN"/>
              </w:rPr>
              <w:t>Assigned Company,</w:t>
            </w:r>
          </w:p>
          <w:p w14:paraId="02658201" w14:textId="77777777" w:rsidR="00F7177C" w:rsidRPr="004334FE" w:rsidRDefault="00F7177C" w:rsidP="00F06DFD">
            <w:pPr>
              <w:rPr>
                <w:rFonts w:eastAsiaTheme="minorEastAsia"/>
                <w:b/>
                <w:bCs/>
                <w:color w:val="0070C0"/>
                <w:lang w:val="en-US" w:eastAsia="zh-CN"/>
              </w:rPr>
            </w:pPr>
            <w:r w:rsidRPr="004334FE">
              <w:rPr>
                <w:rFonts w:eastAsiaTheme="minorEastAsia" w:hint="eastAsia"/>
                <w:b/>
                <w:bCs/>
                <w:color w:val="0070C0"/>
                <w:lang w:val="en-US" w:eastAsia="zh-CN"/>
              </w:rPr>
              <w:t>WF or LS lead</w:t>
            </w:r>
          </w:p>
        </w:tc>
      </w:tr>
      <w:tr w:rsidR="00F7177C" w:rsidRPr="004334FE" w14:paraId="48D094D5" w14:textId="77777777" w:rsidTr="00F06DFD">
        <w:trPr>
          <w:trHeight w:val="358"/>
        </w:trPr>
        <w:tc>
          <w:tcPr>
            <w:tcW w:w="1395" w:type="dxa"/>
          </w:tcPr>
          <w:p w14:paraId="275EF4EB" w14:textId="77777777" w:rsidR="00F7177C" w:rsidRPr="004334FE" w:rsidRDefault="00F7177C" w:rsidP="00F06DFD">
            <w:pPr>
              <w:rPr>
                <w:rFonts w:eastAsiaTheme="minorEastAsia"/>
                <w:color w:val="0070C0"/>
                <w:lang w:val="en-US" w:eastAsia="zh-CN"/>
              </w:rPr>
            </w:pPr>
            <w:r w:rsidRPr="004334FE">
              <w:rPr>
                <w:rFonts w:eastAsiaTheme="minorEastAsia" w:hint="eastAsia"/>
                <w:color w:val="0070C0"/>
                <w:lang w:val="en-US" w:eastAsia="zh-CN"/>
              </w:rPr>
              <w:t>#1</w:t>
            </w:r>
          </w:p>
        </w:tc>
        <w:tc>
          <w:tcPr>
            <w:tcW w:w="4554" w:type="dxa"/>
          </w:tcPr>
          <w:p w14:paraId="00E6B62E" w14:textId="77777777" w:rsidR="00F7177C" w:rsidRPr="004334FE" w:rsidRDefault="00F7177C" w:rsidP="00F06DFD">
            <w:pPr>
              <w:rPr>
                <w:rFonts w:eastAsiaTheme="minorEastAsia"/>
                <w:color w:val="0070C0"/>
                <w:lang w:val="en-US" w:eastAsia="zh-CN"/>
              </w:rPr>
            </w:pPr>
          </w:p>
        </w:tc>
        <w:tc>
          <w:tcPr>
            <w:tcW w:w="2932" w:type="dxa"/>
          </w:tcPr>
          <w:p w14:paraId="2DE7ACA2" w14:textId="77777777" w:rsidR="00F7177C" w:rsidRPr="004334FE" w:rsidRDefault="00F7177C" w:rsidP="00F06DFD">
            <w:pPr>
              <w:spacing w:after="0"/>
              <w:rPr>
                <w:rFonts w:eastAsiaTheme="minorEastAsia"/>
                <w:color w:val="0070C0"/>
                <w:lang w:val="en-US" w:eastAsia="zh-CN"/>
              </w:rPr>
            </w:pPr>
          </w:p>
          <w:p w14:paraId="2BD6A19A" w14:textId="77777777" w:rsidR="00F7177C" w:rsidRPr="004334FE" w:rsidRDefault="00F7177C" w:rsidP="00F06DFD">
            <w:pPr>
              <w:spacing w:after="0"/>
              <w:rPr>
                <w:rFonts w:eastAsiaTheme="minorEastAsia"/>
                <w:color w:val="0070C0"/>
                <w:lang w:val="en-US" w:eastAsia="zh-CN"/>
              </w:rPr>
            </w:pPr>
          </w:p>
          <w:p w14:paraId="64025700" w14:textId="77777777" w:rsidR="00F7177C" w:rsidRPr="004334FE" w:rsidRDefault="00F7177C" w:rsidP="00F06DFD">
            <w:pPr>
              <w:rPr>
                <w:rFonts w:eastAsiaTheme="minorEastAsia"/>
                <w:color w:val="0070C0"/>
                <w:lang w:val="en-US" w:eastAsia="zh-CN"/>
              </w:rPr>
            </w:pPr>
          </w:p>
        </w:tc>
      </w:tr>
    </w:tbl>
    <w:p w14:paraId="04EA968F" w14:textId="77777777" w:rsidR="00F7177C" w:rsidRPr="004334FE" w:rsidRDefault="00F7177C" w:rsidP="00F7177C">
      <w:pPr>
        <w:rPr>
          <w:i/>
          <w:color w:val="0070C0"/>
          <w:lang w:val="en-US" w:eastAsia="zh-CN"/>
        </w:rPr>
      </w:pPr>
    </w:p>
    <w:p w14:paraId="369EA3FF" w14:textId="77777777" w:rsidR="00F7177C" w:rsidRPr="004334FE" w:rsidRDefault="00F7177C" w:rsidP="00F7177C">
      <w:pPr>
        <w:pStyle w:val="Heading3"/>
        <w:rPr>
          <w:sz w:val="24"/>
          <w:szCs w:val="16"/>
        </w:rPr>
      </w:pPr>
      <w:r w:rsidRPr="004334FE">
        <w:rPr>
          <w:sz w:val="24"/>
          <w:szCs w:val="16"/>
        </w:rPr>
        <w:t>CRs/TPs</w:t>
      </w:r>
    </w:p>
    <w:p w14:paraId="7F064261" w14:textId="77777777" w:rsidR="00F7177C" w:rsidRPr="004334FE" w:rsidRDefault="00F7177C" w:rsidP="00F7177C">
      <w:pPr>
        <w:rPr>
          <w:i/>
          <w:color w:val="0070C0"/>
          <w:lang w:val="en-US"/>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r w:rsidRPr="004334F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7177C" w:rsidRPr="004334FE" w14:paraId="7A7262EF" w14:textId="77777777" w:rsidTr="00F06DFD">
        <w:tc>
          <w:tcPr>
            <w:tcW w:w="1242" w:type="dxa"/>
          </w:tcPr>
          <w:p w14:paraId="2E2D6DCA" w14:textId="77777777" w:rsidR="00F7177C" w:rsidRPr="004334FE" w:rsidRDefault="00F7177C" w:rsidP="00F06DFD">
            <w:pPr>
              <w:rPr>
                <w:rFonts w:eastAsiaTheme="minorEastAsia"/>
                <w:b/>
                <w:bCs/>
                <w:color w:val="0070C0"/>
                <w:lang w:val="en-US" w:eastAsia="zh-CN"/>
              </w:rPr>
            </w:pPr>
            <w:r w:rsidRPr="004334FE">
              <w:rPr>
                <w:rFonts w:eastAsiaTheme="minorEastAsia"/>
                <w:b/>
                <w:bCs/>
                <w:color w:val="0070C0"/>
                <w:lang w:val="en-US" w:eastAsia="zh-CN"/>
              </w:rPr>
              <w:t>CR/TP number</w:t>
            </w:r>
          </w:p>
        </w:tc>
        <w:tc>
          <w:tcPr>
            <w:tcW w:w="8615" w:type="dxa"/>
          </w:tcPr>
          <w:p w14:paraId="1FD99D40" w14:textId="77777777" w:rsidR="00F7177C" w:rsidRPr="004334FE" w:rsidRDefault="00F7177C" w:rsidP="00F06DFD">
            <w:pPr>
              <w:rPr>
                <w:rFonts w:eastAsia="MS Mincho"/>
                <w:b/>
                <w:bCs/>
                <w:color w:val="0070C0"/>
                <w:lang w:val="en-US" w:eastAsia="zh-CN"/>
              </w:rPr>
            </w:pPr>
            <w:r w:rsidRPr="004334FE">
              <w:rPr>
                <w:b/>
                <w:bCs/>
                <w:color w:val="0070C0"/>
                <w:lang w:val="en-US" w:eastAsia="zh-CN"/>
              </w:rPr>
              <w:t xml:space="preserve">CRs/TPs </w:t>
            </w:r>
            <w:r w:rsidRPr="004334FE">
              <w:rPr>
                <w:rFonts w:eastAsiaTheme="minorEastAsia"/>
                <w:b/>
                <w:bCs/>
                <w:color w:val="0070C0"/>
                <w:lang w:val="en-US" w:eastAsia="zh-CN"/>
              </w:rPr>
              <w:t xml:space="preserve">Status update </w:t>
            </w:r>
            <w:r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F7177C" w:rsidRPr="004334FE" w14:paraId="63A6A743" w14:textId="77777777" w:rsidTr="00F06DFD">
        <w:tc>
          <w:tcPr>
            <w:tcW w:w="1242" w:type="dxa"/>
          </w:tcPr>
          <w:p w14:paraId="114A5DFE" w14:textId="77777777" w:rsidR="00F7177C" w:rsidRPr="004334FE" w:rsidRDefault="00F7177C" w:rsidP="00F06DFD">
            <w:pPr>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6D0493CA" w14:textId="77777777" w:rsidR="00F7177C" w:rsidRPr="004334FE" w:rsidRDefault="00F7177C" w:rsidP="00F06DFD">
            <w:pPr>
              <w:rPr>
                <w:rFonts w:eastAsiaTheme="minorEastAsia"/>
                <w:color w:val="0070C0"/>
                <w:lang w:val="en-US" w:eastAsia="zh-CN"/>
              </w:rPr>
            </w:pPr>
            <w:r w:rsidRPr="004334FE">
              <w:rPr>
                <w:rFonts w:eastAsiaTheme="minorEastAsia" w:hint="eastAsia"/>
                <w:i/>
                <w:color w:val="0070C0"/>
                <w:lang w:val="en-US" w:eastAsia="zh-CN"/>
              </w:rPr>
              <w:t>Based on 1</w:t>
            </w:r>
            <w:r w:rsidRPr="004334FE">
              <w:rPr>
                <w:rFonts w:eastAsiaTheme="minorEastAsia" w:hint="eastAsia"/>
                <w:i/>
                <w:color w:val="0070C0"/>
                <w:vertAlign w:val="superscript"/>
                <w:lang w:val="en-US" w:eastAsia="zh-CN"/>
              </w:rPr>
              <w:t>st</w:t>
            </w:r>
            <w:r w:rsidRPr="004334FE">
              <w:rPr>
                <w:rFonts w:eastAsiaTheme="minorEastAsia" w:hint="eastAsia"/>
                <w:i/>
                <w:color w:val="0070C0"/>
                <w:lang w:val="en-US" w:eastAsia="zh-CN"/>
              </w:rPr>
              <w:t xml:space="preserve"> </w:t>
            </w:r>
            <w:r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Pr="004334FE">
              <w:rPr>
                <w:rFonts w:eastAsiaTheme="minorEastAsia"/>
                <w:i/>
                <w:color w:val="0070C0"/>
                <w:lang w:val="en-US" w:eastAsia="zh-CN"/>
              </w:rPr>
              <w:t>can recommend the next steps such as “agreeable”, “to be revised”</w:t>
            </w:r>
          </w:p>
        </w:tc>
      </w:tr>
    </w:tbl>
    <w:p w14:paraId="0B6BB15A" w14:textId="77777777" w:rsidR="00F7177C" w:rsidRPr="004334FE" w:rsidRDefault="00F7177C" w:rsidP="00F7177C">
      <w:pPr>
        <w:rPr>
          <w:color w:val="0070C0"/>
          <w:lang w:val="en-US" w:eastAsia="zh-CN"/>
        </w:rPr>
      </w:pPr>
    </w:p>
    <w:p w14:paraId="3D7F6E69" w14:textId="3AD050C8" w:rsidR="00F7177C" w:rsidRPr="004334FE" w:rsidRDefault="00F7177C" w:rsidP="00F7177C">
      <w:pPr>
        <w:pStyle w:val="Heading2"/>
      </w:pPr>
      <w:r w:rsidRPr="004334FE">
        <w:rPr>
          <w:rFonts w:hint="eastAsia"/>
        </w:rPr>
        <w:t>Discussion on 2nd round</w:t>
      </w:r>
      <w:r w:rsidRPr="004334FE">
        <w:t xml:space="preserve"> (if applicable)</w:t>
      </w:r>
    </w:p>
    <w:p w14:paraId="64B7E9FC" w14:textId="0D6477B7" w:rsidR="00625C52" w:rsidRPr="004334FE" w:rsidRDefault="00625C52" w:rsidP="00625C52">
      <w:pPr>
        <w:pStyle w:val="Heading3"/>
        <w:rPr>
          <w:sz w:val="24"/>
          <w:szCs w:val="16"/>
        </w:rPr>
      </w:pPr>
      <w:r w:rsidRPr="004334FE">
        <w:rPr>
          <w:sz w:val="24"/>
          <w:szCs w:val="16"/>
        </w:rPr>
        <w:t>PDSCH Test Definition</w:t>
      </w:r>
    </w:p>
    <w:p w14:paraId="0D766FED" w14:textId="77777777" w:rsidR="009E517E" w:rsidRPr="004334FE" w:rsidRDefault="009E517E" w:rsidP="009E517E">
      <w:pPr>
        <w:spacing w:after="120"/>
        <w:rPr>
          <w:b/>
          <w:bCs/>
          <w:szCs w:val="24"/>
          <w:u w:val="single"/>
          <w:lang w:eastAsia="zh-CN"/>
        </w:rPr>
      </w:pPr>
      <w:r w:rsidRPr="004334FE">
        <w:rPr>
          <w:b/>
          <w:bCs/>
          <w:szCs w:val="24"/>
          <w:u w:val="single"/>
          <w:lang w:eastAsia="zh-CN"/>
        </w:rPr>
        <w:t>Issue 3-1-6: Whether to have different test set-up/requirements according to UE capability of supporting CSI-validation features?</w:t>
      </w:r>
    </w:p>
    <w:p w14:paraId="13B08615" w14:textId="77777777" w:rsidR="009E517E" w:rsidRPr="004334FE" w:rsidRDefault="009E517E" w:rsidP="009E517E">
      <w:pPr>
        <w:numPr>
          <w:ilvl w:val="0"/>
          <w:numId w:val="25"/>
        </w:numPr>
        <w:spacing w:after="120"/>
        <w:rPr>
          <w:szCs w:val="24"/>
          <w:lang w:val="en-US" w:eastAsia="zh-CN"/>
        </w:rPr>
      </w:pPr>
      <w:r w:rsidRPr="004334FE">
        <w:rPr>
          <w:szCs w:val="24"/>
          <w:lang w:val="en-US" w:eastAsia="zh-CN"/>
        </w:rPr>
        <w:t xml:space="preserve">Option 1: One generic LBT modelling for all test cases </w:t>
      </w:r>
    </w:p>
    <w:p w14:paraId="761482D5" w14:textId="77777777" w:rsidR="009E517E" w:rsidRPr="004334FE" w:rsidRDefault="009E517E" w:rsidP="009E517E">
      <w:pPr>
        <w:numPr>
          <w:ilvl w:val="1"/>
          <w:numId w:val="25"/>
        </w:numPr>
        <w:spacing w:after="120"/>
        <w:rPr>
          <w:szCs w:val="24"/>
          <w:lang w:val="en-US" w:eastAsia="zh-CN"/>
        </w:rPr>
      </w:pPr>
      <w:r w:rsidRPr="004334FE">
        <w:rPr>
          <w:szCs w:val="24"/>
          <w:lang w:val="en-US" w:eastAsia="zh-CN"/>
        </w:rPr>
        <w:t>Option 1a , no applicable test cases for UE which not support CSI-validation features</w:t>
      </w:r>
    </w:p>
    <w:p w14:paraId="0BEC0FDB" w14:textId="77777777" w:rsidR="009E517E" w:rsidRPr="004334FE" w:rsidRDefault="009E517E" w:rsidP="009E517E">
      <w:pPr>
        <w:numPr>
          <w:ilvl w:val="1"/>
          <w:numId w:val="25"/>
        </w:numPr>
        <w:spacing w:after="120"/>
        <w:rPr>
          <w:szCs w:val="24"/>
          <w:lang w:val="en-US" w:eastAsia="zh-CN"/>
        </w:rPr>
      </w:pPr>
      <w:r w:rsidRPr="004334FE">
        <w:rPr>
          <w:szCs w:val="24"/>
          <w:lang w:val="en-US" w:eastAsia="zh-CN"/>
        </w:rPr>
        <w:t xml:space="preserve">Option 1b: pack SSB and TRS in same discovery burst (check with UE assumption for implementation if any agreements in RAN1 for this case); the same requirements applied for both UE types </w:t>
      </w:r>
    </w:p>
    <w:p w14:paraId="7A28FC60" w14:textId="77777777" w:rsidR="009E517E" w:rsidRPr="004334FE" w:rsidRDefault="009E517E" w:rsidP="009E517E">
      <w:pPr>
        <w:numPr>
          <w:ilvl w:val="1"/>
          <w:numId w:val="25"/>
        </w:numPr>
        <w:spacing w:after="120"/>
        <w:rPr>
          <w:szCs w:val="24"/>
          <w:lang w:val="en-US" w:eastAsia="zh-CN"/>
        </w:rPr>
      </w:pPr>
      <w:r w:rsidRPr="004334FE">
        <w:rPr>
          <w:szCs w:val="24"/>
          <w:lang w:val="en-US" w:eastAsia="zh-CN"/>
        </w:rPr>
        <w:t xml:space="preserve">Option 1c: for UE which not CSI-validation feature, with LBT failure probability as 0. Separate requirements will be introduced. </w:t>
      </w:r>
    </w:p>
    <w:p w14:paraId="1166FB72" w14:textId="77777777" w:rsidR="009E517E" w:rsidRPr="004334FE" w:rsidRDefault="009E517E" w:rsidP="009E517E">
      <w:pPr>
        <w:numPr>
          <w:ilvl w:val="0"/>
          <w:numId w:val="25"/>
        </w:numPr>
        <w:spacing w:after="120"/>
        <w:rPr>
          <w:szCs w:val="24"/>
          <w:lang w:val="en-US" w:eastAsia="zh-CN"/>
        </w:rPr>
      </w:pPr>
      <w:r w:rsidRPr="004334FE">
        <w:rPr>
          <w:szCs w:val="24"/>
          <w:lang w:val="en-US" w:eastAsia="zh-CN"/>
        </w:rPr>
        <w:t>Option 2: Different test set-up/[performance requirements] for UE with different UE capability</w:t>
      </w:r>
    </w:p>
    <w:p w14:paraId="36C8EE99" w14:textId="77777777" w:rsidR="009E517E" w:rsidRPr="002E6904" w:rsidRDefault="009E517E" w:rsidP="002E6904">
      <w:pPr>
        <w:numPr>
          <w:ilvl w:val="2"/>
          <w:numId w:val="25"/>
        </w:numPr>
        <w:spacing w:after="120"/>
        <w:rPr>
          <w:szCs w:val="24"/>
          <w:lang w:val="en-US" w:eastAsia="zh-CN"/>
        </w:rPr>
      </w:pPr>
      <w:r w:rsidRPr="002E6904">
        <w:rPr>
          <w:szCs w:val="24"/>
          <w:lang w:val="en-US" w:eastAsia="zh-CN"/>
        </w:rPr>
        <w:t>Test set1: LBT modelling which applied for UE support CSI validation feature</w:t>
      </w:r>
    </w:p>
    <w:p w14:paraId="55764789" w14:textId="77777777" w:rsidR="009E517E" w:rsidRPr="002E6904" w:rsidRDefault="009E517E" w:rsidP="002E6904">
      <w:pPr>
        <w:numPr>
          <w:ilvl w:val="2"/>
          <w:numId w:val="25"/>
        </w:numPr>
        <w:spacing w:after="120"/>
        <w:rPr>
          <w:szCs w:val="24"/>
          <w:lang w:val="en-US" w:eastAsia="zh-CN"/>
        </w:rPr>
      </w:pPr>
      <w:r w:rsidRPr="002E6904">
        <w:rPr>
          <w:szCs w:val="24"/>
          <w:lang w:val="en-US" w:eastAsia="zh-CN"/>
        </w:rPr>
        <w:t>Test set2: Test set-up for UE not support CSI-validation feature</w:t>
      </w:r>
    </w:p>
    <w:p w14:paraId="35A33873" w14:textId="77777777" w:rsidR="009E517E" w:rsidRPr="002E6904" w:rsidRDefault="009E517E" w:rsidP="002E6904">
      <w:pPr>
        <w:numPr>
          <w:ilvl w:val="3"/>
          <w:numId w:val="25"/>
        </w:numPr>
        <w:spacing w:after="120"/>
        <w:rPr>
          <w:szCs w:val="24"/>
          <w:lang w:val="en-US" w:eastAsia="zh-CN"/>
        </w:rPr>
      </w:pPr>
      <w:r w:rsidRPr="002E6904">
        <w:rPr>
          <w:szCs w:val="24"/>
          <w:lang w:val="en-US" w:eastAsia="zh-CN"/>
        </w:rPr>
        <w:t>FFS how to enable TRS always on considering LBT failure</w:t>
      </w:r>
    </w:p>
    <w:p w14:paraId="76319935" w14:textId="67CF75F8" w:rsidR="00FB4C07" w:rsidRDefault="00FB4C07" w:rsidP="00FB4C07">
      <w:pPr>
        <w:pStyle w:val="ListParagraph"/>
        <w:numPr>
          <w:ilvl w:val="0"/>
          <w:numId w:val="25"/>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1CEDA4B4" w14:textId="011F8C3B" w:rsidR="00FB4C07" w:rsidRPr="00FB4C07" w:rsidRDefault="00FB4C07" w:rsidP="00FB4C07">
      <w:pPr>
        <w:pStyle w:val="ListParagraph"/>
        <w:numPr>
          <w:ilvl w:val="1"/>
          <w:numId w:val="25"/>
        </w:numPr>
        <w:overflowPunct/>
        <w:autoSpaceDE/>
        <w:autoSpaceDN/>
        <w:adjustRightInd/>
        <w:spacing w:after="120"/>
        <w:ind w:firstLineChars="0"/>
        <w:textAlignment w:val="auto"/>
        <w:rPr>
          <w:rFonts w:eastAsia="SimSun"/>
          <w:b/>
          <w:bCs/>
          <w:szCs w:val="24"/>
          <w:lang w:eastAsia="zh-CN"/>
        </w:rPr>
      </w:pPr>
      <w:r w:rsidRPr="00FB4C07">
        <w:rPr>
          <w:rFonts w:eastAsia="SimSun"/>
          <w:b/>
          <w:bCs/>
          <w:szCs w:val="24"/>
          <w:lang w:eastAsia="zh-CN"/>
        </w:rPr>
        <w:t>Companies are encouraged to support one of the options provided above</w:t>
      </w:r>
      <w:r>
        <w:rPr>
          <w:rFonts w:eastAsia="SimSun"/>
          <w:b/>
          <w:bCs/>
          <w:szCs w:val="24"/>
          <w:lang w:eastAsia="zh-CN"/>
        </w:rPr>
        <w:t>;</w:t>
      </w:r>
    </w:p>
    <w:p w14:paraId="51B959E9" w14:textId="66A5FCC4" w:rsidR="009E517E" w:rsidRPr="00617EB6" w:rsidRDefault="009E517E" w:rsidP="00FB4C07">
      <w:pPr>
        <w:spacing w:after="120"/>
        <w:rPr>
          <w:i/>
          <w:iCs/>
          <w:szCs w:val="24"/>
          <w:lang w:eastAsia="zh-CN"/>
        </w:rPr>
      </w:pPr>
    </w:p>
    <w:tbl>
      <w:tblPr>
        <w:tblStyle w:val="TableGrid"/>
        <w:tblW w:w="0" w:type="auto"/>
        <w:tblLook w:val="04A0" w:firstRow="1" w:lastRow="0" w:firstColumn="1" w:lastColumn="0" w:noHBand="0" w:noVBand="1"/>
      </w:tblPr>
      <w:tblGrid>
        <w:gridCol w:w="1238"/>
        <w:gridCol w:w="8393"/>
      </w:tblGrid>
      <w:tr w:rsidR="009C0F96" w:rsidRPr="004334FE" w14:paraId="4EBDD155" w14:textId="77777777" w:rsidTr="00B70B9B">
        <w:tc>
          <w:tcPr>
            <w:tcW w:w="1238" w:type="dxa"/>
          </w:tcPr>
          <w:p w14:paraId="6822872C"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0FA88332"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9C0F96" w:rsidRPr="004334FE" w14:paraId="32629E53" w14:textId="77777777" w:rsidTr="00B70B9B">
        <w:tc>
          <w:tcPr>
            <w:tcW w:w="1238" w:type="dxa"/>
          </w:tcPr>
          <w:p w14:paraId="63147E3F" w14:textId="26D49939" w:rsidR="009C0F96" w:rsidRPr="004334FE" w:rsidRDefault="0063698D" w:rsidP="002C714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3" w:type="dxa"/>
          </w:tcPr>
          <w:p w14:paraId="212D683D" w14:textId="77777777" w:rsidR="00FB72AA" w:rsidRDefault="0063698D" w:rsidP="002C7144">
            <w:pPr>
              <w:spacing w:after="120"/>
              <w:rPr>
                <w:rFonts w:eastAsiaTheme="minorEastAsia"/>
                <w:color w:val="0070C0"/>
                <w:lang w:val="en-US" w:eastAsia="zh-CN"/>
              </w:rPr>
            </w:pPr>
            <w:r>
              <w:rPr>
                <w:rFonts w:eastAsiaTheme="minorEastAsia"/>
                <w:color w:val="0070C0"/>
                <w:lang w:val="en-US" w:eastAsia="zh-CN"/>
              </w:rPr>
              <w:t xml:space="preserve">Our company’s view is that the best </w:t>
            </w:r>
            <w:r w:rsidR="00CA2627">
              <w:rPr>
                <w:rFonts w:eastAsiaTheme="minorEastAsia"/>
                <w:color w:val="0070C0"/>
                <w:lang w:val="en-US" w:eastAsia="zh-CN"/>
              </w:rPr>
              <w:t xml:space="preserve">course of action would be to assume some </w:t>
            </w:r>
            <w:r w:rsidR="00F23A0C">
              <w:rPr>
                <w:rFonts w:eastAsiaTheme="minorEastAsia"/>
                <w:color w:val="0070C0"/>
                <w:lang w:val="en-US" w:eastAsia="zh-CN"/>
              </w:rPr>
              <w:t xml:space="preserve">form of UE validation </w:t>
            </w:r>
            <w:r w:rsidR="0049149F">
              <w:rPr>
                <w:rFonts w:eastAsiaTheme="minorEastAsia"/>
                <w:color w:val="0070C0"/>
                <w:lang w:val="en-US" w:eastAsia="zh-CN"/>
              </w:rPr>
              <w:t xml:space="preserve">for UEs that do not support </w:t>
            </w:r>
            <w:r w:rsidR="00FB72AA">
              <w:rPr>
                <w:rFonts w:eastAsiaTheme="minorEastAsia"/>
                <w:color w:val="0070C0"/>
                <w:lang w:val="en-US" w:eastAsia="zh-CN"/>
              </w:rPr>
              <w:t xml:space="preserve">any validation flags, which would </w:t>
            </w:r>
            <w:r w:rsidR="00F23A0C">
              <w:rPr>
                <w:rFonts w:eastAsiaTheme="minorEastAsia"/>
                <w:color w:val="0070C0"/>
                <w:lang w:val="en-US" w:eastAsia="zh-CN"/>
              </w:rPr>
              <w:t>allow</w:t>
            </w:r>
            <w:r w:rsidR="00FB72AA">
              <w:rPr>
                <w:rFonts w:eastAsiaTheme="minorEastAsia"/>
                <w:color w:val="0070C0"/>
                <w:lang w:val="en-US" w:eastAsia="zh-CN"/>
              </w:rPr>
              <w:t xml:space="preserve"> </w:t>
            </w:r>
            <w:r w:rsidR="00F23A0C">
              <w:rPr>
                <w:rFonts w:eastAsiaTheme="minorEastAsia"/>
                <w:color w:val="0070C0"/>
                <w:lang w:val="en-US" w:eastAsia="zh-CN"/>
              </w:rPr>
              <w:t xml:space="preserve">it to have </w:t>
            </w:r>
            <w:r w:rsidR="0049149F">
              <w:rPr>
                <w:rFonts w:eastAsiaTheme="minorEastAsia"/>
                <w:color w:val="0070C0"/>
                <w:lang w:val="en-US" w:eastAsia="zh-CN"/>
              </w:rPr>
              <w:t xml:space="preserve">satisfactory </w:t>
            </w:r>
            <w:r w:rsidR="00F23A0C">
              <w:rPr>
                <w:rFonts w:eastAsiaTheme="minorEastAsia"/>
                <w:color w:val="0070C0"/>
                <w:lang w:val="en-US" w:eastAsia="zh-CN"/>
              </w:rPr>
              <w:t xml:space="preserve">performance </w:t>
            </w:r>
            <w:r w:rsidR="0049149F">
              <w:rPr>
                <w:rFonts w:eastAsiaTheme="minorEastAsia"/>
                <w:color w:val="0070C0"/>
                <w:lang w:val="en-US" w:eastAsia="zh-CN"/>
              </w:rPr>
              <w:t xml:space="preserve">in a real world scenario. </w:t>
            </w:r>
          </w:p>
          <w:p w14:paraId="243C24F5" w14:textId="70816E63" w:rsidR="009C0F96" w:rsidRPr="004334FE" w:rsidRDefault="0049149F" w:rsidP="002C7144">
            <w:pPr>
              <w:spacing w:after="120"/>
              <w:rPr>
                <w:rFonts w:eastAsiaTheme="minorEastAsia"/>
                <w:color w:val="0070C0"/>
                <w:lang w:val="en-US" w:eastAsia="zh-CN"/>
              </w:rPr>
            </w:pPr>
            <w:r>
              <w:rPr>
                <w:rFonts w:eastAsiaTheme="minorEastAsia"/>
                <w:color w:val="0070C0"/>
                <w:lang w:val="en-US" w:eastAsia="zh-CN"/>
              </w:rPr>
              <w:t>However, since this is in contra</w:t>
            </w:r>
            <w:r w:rsidR="00FB72AA">
              <w:rPr>
                <w:rFonts w:eastAsiaTheme="minorEastAsia"/>
                <w:color w:val="0070C0"/>
                <w:lang w:val="en-US" w:eastAsia="zh-CN"/>
              </w:rPr>
              <w:t xml:space="preserve">st with the understanding from RAN1 </w:t>
            </w:r>
            <w:r w:rsidR="0013406D">
              <w:rPr>
                <w:rFonts w:eastAsiaTheme="minorEastAsia"/>
                <w:color w:val="0070C0"/>
                <w:lang w:val="en-US" w:eastAsia="zh-CN"/>
              </w:rPr>
              <w:t>we see Option 1c as the least concerning alternative.</w:t>
            </w:r>
          </w:p>
        </w:tc>
      </w:tr>
      <w:tr w:rsidR="00B70B9B" w:rsidRPr="004334FE" w14:paraId="7B4E0B54" w14:textId="77777777" w:rsidTr="00B70B9B">
        <w:tc>
          <w:tcPr>
            <w:tcW w:w="1238" w:type="dxa"/>
          </w:tcPr>
          <w:p w14:paraId="28374DD6" w14:textId="4B7402EB" w:rsidR="00B70B9B" w:rsidRPr="009627FB" w:rsidRDefault="00B70B9B" w:rsidP="00B70B9B">
            <w:pPr>
              <w:spacing w:after="120"/>
              <w:rPr>
                <w:rFonts w:eastAsiaTheme="minorEastAsia"/>
                <w:lang w:val="en-US" w:eastAsia="zh-CN"/>
              </w:rPr>
            </w:pPr>
            <w:r w:rsidRPr="009627FB">
              <w:rPr>
                <w:rFonts w:eastAsiaTheme="minorEastAsia"/>
                <w:lang w:val="en-US" w:eastAsia="zh-CN"/>
              </w:rPr>
              <w:t>Ericsson</w:t>
            </w:r>
          </w:p>
        </w:tc>
        <w:tc>
          <w:tcPr>
            <w:tcW w:w="8393" w:type="dxa"/>
          </w:tcPr>
          <w:p w14:paraId="6CB1C7E2" w14:textId="3CA0D46D" w:rsidR="00B70B9B" w:rsidRPr="009627FB" w:rsidRDefault="00B70B9B" w:rsidP="00B70B9B">
            <w:pPr>
              <w:spacing w:after="120"/>
              <w:rPr>
                <w:rFonts w:eastAsiaTheme="minorEastAsia"/>
                <w:lang w:val="en-US" w:eastAsia="zh-CN"/>
              </w:rPr>
            </w:pPr>
            <w:r w:rsidRPr="009627FB">
              <w:rPr>
                <w:rFonts w:eastAsiaTheme="minorEastAsia"/>
                <w:lang w:val="en-US" w:eastAsia="zh-CN"/>
              </w:rPr>
              <w:t>Similar comments as Issue 2-1-3. We should only define LBT failure model for UE supports corresponding enhanced capability. UEs without capability are not expected to work in complex NR-U scenario, thus Rel-15 requirements should enough. In that case, one LBT model should be enough to cover both Scenarios. The LBT failure probability could be further discussed.</w:t>
            </w:r>
          </w:p>
        </w:tc>
      </w:tr>
      <w:tr w:rsidR="00153679" w:rsidRPr="004334FE" w14:paraId="0944A04C" w14:textId="77777777" w:rsidTr="00B70B9B">
        <w:tc>
          <w:tcPr>
            <w:tcW w:w="1238" w:type="dxa"/>
          </w:tcPr>
          <w:p w14:paraId="28CC3753" w14:textId="1D9D18B2"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D733EFF" w14:textId="2EC92E65"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S</w:t>
            </w:r>
            <w:r>
              <w:rPr>
                <w:rFonts w:eastAsiaTheme="minorEastAsia"/>
                <w:color w:val="0070C0"/>
                <w:lang w:val="en-US" w:eastAsia="zh-CN"/>
              </w:rPr>
              <w:t>upport option 1a, it seems not impractical to set LBT failure probability to 0.</w:t>
            </w:r>
            <w:r w:rsidRPr="004334FE">
              <w:rPr>
                <w:rFonts w:eastAsiaTheme="minorEastAsia"/>
                <w:lang w:val="en-US" w:eastAsia="zh-CN"/>
              </w:rPr>
              <w:t xml:space="preserve"> Our opinion is that it is not feasible to define a corner case not commonly used in real deployment scenario and </w:t>
            </w:r>
            <w:r>
              <w:rPr>
                <w:rFonts w:eastAsiaTheme="minorEastAsia"/>
                <w:lang w:val="en-US" w:eastAsia="zh-CN"/>
              </w:rPr>
              <w:t xml:space="preserve">just for test. </w:t>
            </w:r>
          </w:p>
        </w:tc>
      </w:tr>
      <w:tr w:rsidR="00131D50" w:rsidRPr="004334FE" w14:paraId="3932EE61" w14:textId="77777777" w:rsidTr="00B70B9B">
        <w:tc>
          <w:tcPr>
            <w:tcW w:w="1238" w:type="dxa"/>
          </w:tcPr>
          <w:p w14:paraId="6A603844" w14:textId="3B82FD2D" w:rsidR="00131D50" w:rsidRDefault="00131D50" w:rsidP="00153679">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85B7F65" w14:textId="6EF6B271" w:rsidR="00131D50" w:rsidRDefault="00B80E0D" w:rsidP="00153679">
            <w:pPr>
              <w:spacing w:after="120"/>
              <w:rPr>
                <w:rFonts w:eastAsiaTheme="minorEastAsia"/>
                <w:color w:val="0070C0"/>
                <w:lang w:val="en-US" w:eastAsia="zh-CN"/>
              </w:rPr>
            </w:pPr>
            <w:r>
              <w:rPr>
                <w:rFonts w:eastAsiaTheme="minorEastAsia"/>
                <w:color w:val="0070C0"/>
                <w:lang w:val="en-US" w:eastAsia="zh-CN"/>
              </w:rPr>
              <w:t>We support option 1 and further support option 1a. We don’t think option 1c is practical. The overall TP would be higher with no LBT failure than  what we have with LBT failure modeled and might suggest that UEs not supporting validation have better performance.</w:t>
            </w:r>
          </w:p>
        </w:tc>
      </w:tr>
    </w:tbl>
    <w:p w14:paraId="08DED874" w14:textId="77777777" w:rsidR="009C0F96" w:rsidRPr="004334FE" w:rsidRDefault="009C0F96" w:rsidP="009E517E">
      <w:pPr>
        <w:spacing w:after="120"/>
        <w:rPr>
          <w:szCs w:val="24"/>
          <w:lang w:eastAsia="zh-CN"/>
        </w:rPr>
      </w:pPr>
    </w:p>
    <w:p w14:paraId="7AE47AAE" w14:textId="11DB9EC1" w:rsidR="009E517E" w:rsidRPr="004334FE" w:rsidRDefault="009E517E" w:rsidP="009E517E">
      <w:pPr>
        <w:spacing w:after="120"/>
        <w:rPr>
          <w:b/>
          <w:bCs/>
          <w:szCs w:val="24"/>
          <w:u w:val="single"/>
          <w:lang w:eastAsia="zh-CN"/>
        </w:rPr>
      </w:pPr>
      <w:r w:rsidRPr="004334FE">
        <w:rPr>
          <w:b/>
          <w:bCs/>
          <w:szCs w:val="24"/>
          <w:u w:val="single"/>
          <w:lang w:eastAsia="zh-CN"/>
        </w:rPr>
        <w:t>Issue 3-1-</w:t>
      </w:r>
      <w:r w:rsidR="00BD0882" w:rsidRPr="004334FE">
        <w:rPr>
          <w:b/>
          <w:bCs/>
          <w:szCs w:val="24"/>
          <w:u w:val="single"/>
          <w:lang w:eastAsia="zh-CN"/>
        </w:rPr>
        <w:t>7</w:t>
      </w:r>
      <w:r w:rsidRPr="004334FE">
        <w:rPr>
          <w:b/>
          <w:bCs/>
          <w:szCs w:val="24"/>
          <w:u w:val="single"/>
          <w:lang w:eastAsia="zh-CN"/>
        </w:rPr>
        <w:t>: Which optional capability of supporting CSI-validation features to use?</w:t>
      </w:r>
    </w:p>
    <w:p w14:paraId="2A436A5C" w14:textId="77777777" w:rsidR="009E517E" w:rsidRPr="004334FE" w:rsidRDefault="009E517E" w:rsidP="009E517E">
      <w:pPr>
        <w:pStyle w:val="ListParagraph"/>
        <w:numPr>
          <w:ilvl w:val="0"/>
          <w:numId w:val="26"/>
        </w:numPr>
        <w:spacing w:after="120"/>
        <w:ind w:firstLineChars="0"/>
        <w:rPr>
          <w:rFonts w:eastAsia="Yu Mincho"/>
          <w:szCs w:val="24"/>
          <w:lang w:eastAsia="zh-CN"/>
        </w:rPr>
      </w:pPr>
      <w:r w:rsidRPr="004334FE">
        <w:rPr>
          <w:rFonts w:eastAsia="Yu Mincho"/>
          <w:szCs w:val="24"/>
          <w:lang w:eastAsia="zh-CN"/>
        </w:rPr>
        <w:t>Proposals</w:t>
      </w:r>
    </w:p>
    <w:p w14:paraId="77541CB7" w14:textId="77777777" w:rsidR="009E517E" w:rsidRPr="004334FE" w:rsidRDefault="009E517E" w:rsidP="009E517E">
      <w:pPr>
        <w:pStyle w:val="ListParagraph"/>
        <w:numPr>
          <w:ilvl w:val="1"/>
          <w:numId w:val="26"/>
        </w:numPr>
        <w:spacing w:after="120"/>
        <w:ind w:firstLineChars="0"/>
        <w:rPr>
          <w:rFonts w:eastAsia="Yu Mincho"/>
          <w:szCs w:val="24"/>
          <w:lang w:eastAsia="zh-CN"/>
        </w:rPr>
      </w:pPr>
      <w:r w:rsidRPr="004334FE">
        <w:rPr>
          <w:rFonts w:eastAsia="Yu Mincho"/>
          <w:szCs w:val="24"/>
          <w:lang w:eastAsia="zh-CN"/>
        </w:rPr>
        <w:t xml:space="preserve">Option 1: </w:t>
      </w:r>
      <w:proofErr w:type="spellStart"/>
      <w:r w:rsidRPr="004334FE">
        <w:rPr>
          <w:rFonts w:eastAsia="Yu Mincho"/>
          <w:i/>
          <w:iCs/>
          <w:szCs w:val="24"/>
          <w:lang w:eastAsia="zh-CN"/>
        </w:rPr>
        <w:t>csi</w:t>
      </w:r>
      <w:proofErr w:type="spellEnd"/>
      <w:r w:rsidRPr="004334FE">
        <w:rPr>
          <w:rFonts w:eastAsia="Yu Mincho"/>
          <w:i/>
          <w:iCs/>
          <w:szCs w:val="24"/>
          <w:lang w:eastAsia="zh-CN"/>
        </w:rPr>
        <w:t>-RS-</w:t>
      </w:r>
      <w:proofErr w:type="spellStart"/>
      <w:r w:rsidRPr="004334FE">
        <w:rPr>
          <w:rFonts w:eastAsia="Yu Mincho"/>
          <w:i/>
          <w:iCs/>
          <w:szCs w:val="24"/>
          <w:lang w:eastAsia="zh-CN"/>
        </w:rPr>
        <w:t>ValidationWith</w:t>
      </w:r>
      <w:proofErr w:type="spellEnd"/>
      <w:r w:rsidRPr="004334FE">
        <w:rPr>
          <w:rFonts w:eastAsia="Yu Mincho"/>
          <w:i/>
          <w:iCs/>
          <w:szCs w:val="24"/>
          <w:lang w:eastAsia="zh-CN"/>
        </w:rPr>
        <w:t>-DCI;</w:t>
      </w:r>
    </w:p>
    <w:p w14:paraId="70DE9BC1" w14:textId="37228192" w:rsidR="009E517E" w:rsidRDefault="009E517E" w:rsidP="009E517E">
      <w:pPr>
        <w:pStyle w:val="ListParagraph"/>
        <w:numPr>
          <w:ilvl w:val="1"/>
          <w:numId w:val="26"/>
        </w:numPr>
        <w:spacing w:after="120"/>
        <w:ind w:firstLineChars="0"/>
        <w:rPr>
          <w:rFonts w:eastAsia="Yu Mincho"/>
          <w:szCs w:val="24"/>
          <w:lang w:eastAsia="zh-CN"/>
        </w:rPr>
      </w:pPr>
      <w:r w:rsidRPr="004334FE">
        <w:rPr>
          <w:rFonts w:eastAsia="Yu Mincho"/>
          <w:szCs w:val="24"/>
          <w:lang w:eastAsia="zh-CN"/>
        </w:rPr>
        <w:t>Option 2: PDCCH DCI 2-0;</w:t>
      </w:r>
    </w:p>
    <w:p w14:paraId="2E35BC9A" w14:textId="77777777" w:rsidR="00FB4C07" w:rsidRDefault="00FB4C07" w:rsidP="00FB4C07">
      <w:pPr>
        <w:pStyle w:val="ListParagraph"/>
        <w:numPr>
          <w:ilvl w:val="0"/>
          <w:numId w:val="26"/>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Recommended WF</w:t>
      </w:r>
    </w:p>
    <w:p w14:paraId="5E911930" w14:textId="77777777" w:rsidR="00FB4C07" w:rsidRPr="00FB4C07" w:rsidRDefault="00FB4C07" w:rsidP="00FB4C07">
      <w:pPr>
        <w:pStyle w:val="ListParagraph"/>
        <w:numPr>
          <w:ilvl w:val="1"/>
          <w:numId w:val="26"/>
        </w:numPr>
        <w:overflowPunct/>
        <w:autoSpaceDE/>
        <w:autoSpaceDN/>
        <w:adjustRightInd/>
        <w:spacing w:after="120"/>
        <w:ind w:firstLineChars="0"/>
        <w:textAlignment w:val="auto"/>
        <w:rPr>
          <w:rFonts w:eastAsia="SimSun"/>
          <w:b/>
          <w:bCs/>
          <w:szCs w:val="24"/>
          <w:lang w:eastAsia="zh-CN"/>
        </w:rPr>
      </w:pPr>
      <w:r w:rsidRPr="00FB4C07">
        <w:rPr>
          <w:rFonts w:eastAsia="SimSun"/>
          <w:b/>
          <w:bCs/>
          <w:szCs w:val="24"/>
          <w:lang w:eastAsia="zh-CN"/>
        </w:rPr>
        <w:t>Companies are encouraged to support one of the options provided above</w:t>
      </w:r>
      <w:r>
        <w:rPr>
          <w:rFonts w:eastAsia="SimSun"/>
          <w:b/>
          <w:bCs/>
          <w:szCs w:val="24"/>
          <w:lang w:eastAsia="zh-CN"/>
        </w:rPr>
        <w:t>;</w:t>
      </w:r>
    </w:p>
    <w:p w14:paraId="41D1928F" w14:textId="77777777" w:rsidR="00FB4C07" w:rsidRPr="00FB4C07" w:rsidRDefault="00FB4C07" w:rsidP="00FB4C07">
      <w:pPr>
        <w:spacing w:after="120"/>
        <w:rPr>
          <w:rFonts w:eastAsia="Yu Mincho"/>
          <w:szCs w:val="24"/>
          <w:lang w:eastAsia="zh-CN"/>
        </w:rPr>
      </w:pPr>
    </w:p>
    <w:tbl>
      <w:tblPr>
        <w:tblStyle w:val="TableGrid"/>
        <w:tblW w:w="0" w:type="auto"/>
        <w:tblLook w:val="04A0" w:firstRow="1" w:lastRow="0" w:firstColumn="1" w:lastColumn="0" w:noHBand="0" w:noVBand="1"/>
      </w:tblPr>
      <w:tblGrid>
        <w:gridCol w:w="1238"/>
        <w:gridCol w:w="8393"/>
      </w:tblGrid>
      <w:tr w:rsidR="009C0F96" w:rsidRPr="004334FE" w14:paraId="41FBF22E" w14:textId="77777777" w:rsidTr="009532BB">
        <w:tc>
          <w:tcPr>
            <w:tcW w:w="1238" w:type="dxa"/>
          </w:tcPr>
          <w:p w14:paraId="0C60AF65"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743575FA"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9C0F96" w:rsidRPr="004334FE" w14:paraId="1BD5BDCB" w14:textId="77777777" w:rsidTr="009532BB">
        <w:tc>
          <w:tcPr>
            <w:tcW w:w="1238" w:type="dxa"/>
          </w:tcPr>
          <w:p w14:paraId="79869A03" w14:textId="04A1330F" w:rsidR="009C0F96" w:rsidRPr="004334FE" w:rsidRDefault="0097014E"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BCF53FC" w14:textId="535C00A6" w:rsidR="009C0F96" w:rsidRPr="004334FE" w:rsidRDefault="0097014E" w:rsidP="002C7144">
            <w:pPr>
              <w:spacing w:after="120"/>
              <w:rPr>
                <w:rFonts w:eastAsiaTheme="minorEastAsia"/>
                <w:color w:val="0070C0"/>
                <w:lang w:val="en-US" w:eastAsia="zh-CN"/>
              </w:rPr>
            </w:pPr>
            <w:r>
              <w:rPr>
                <w:rFonts w:eastAsiaTheme="minorEastAsia"/>
                <w:color w:val="0070C0"/>
                <w:lang w:val="en-US" w:eastAsia="zh-CN"/>
              </w:rPr>
              <w:t xml:space="preserve">Support Option 1. This capability involves less feature support with respect to DCI 2-0, and we can expect UEs supporting DCI 2-0 to support it as well, </w:t>
            </w:r>
            <w:r w:rsidR="007B66C1">
              <w:rPr>
                <w:rFonts w:eastAsiaTheme="minorEastAsia"/>
                <w:color w:val="0070C0"/>
                <w:lang w:val="en-US" w:eastAsia="zh-CN"/>
              </w:rPr>
              <w:t xml:space="preserve">which results in this choice to guarantee </w:t>
            </w:r>
            <w:r w:rsidR="00585B6F">
              <w:rPr>
                <w:rFonts w:eastAsiaTheme="minorEastAsia"/>
                <w:color w:val="0070C0"/>
                <w:lang w:val="en-US" w:eastAsia="zh-CN"/>
              </w:rPr>
              <w:t xml:space="preserve">a </w:t>
            </w:r>
            <w:r w:rsidR="007B66C1">
              <w:rPr>
                <w:rFonts w:eastAsiaTheme="minorEastAsia"/>
                <w:color w:val="0070C0"/>
                <w:lang w:val="en-US" w:eastAsia="zh-CN"/>
              </w:rPr>
              <w:t>large</w:t>
            </w:r>
            <w:r w:rsidR="00585B6F">
              <w:rPr>
                <w:rFonts w:eastAsiaTheme="minorEastAsia"/>
                <w:color w:val="0070C0"/>
                <w:lang w:val="en-US" w:eastAsia="zh-CN"/>
              </w:rPr>
              <w:t>r</w:t>
            </w:r>
            <w:r w:rsidR="007B66C1">
              <w:rPr>
                <w:rFonts w:eastAsiaTheme="minorEastAsia"/>
                <w:color w:val="0070C0"/>
                <w:lang w:val="en-US" w:eastAsia="zh-CN"/>
              </w:rPr>
              <w:t xml:space="preserve"> coverage.</w:t>
            </w:r>
          </w:p>
        </w:tc>
      </w:tr>
      <w:tr w:rsidR="009532BB" w:rsidRPr="004334FE" w14:paraId="6F1B3060" w14:textId="77777777" w:rsidTr="009532BB">
        <w:tc>
          <w:tcPr>
            <w:tcW w:w="1238" w:type="dxa"/>
          </w:tcPr>
          <w:p w14:paraId="431B83D8" w14:textId="02B13846" w:rsidR="009532BB" w:rsidRPr="009627FB" w:rsidRDefault="009532BB" w:rsidP="009532BB">
            <w:pPr>
              <w:spacing w:after="120"/>
              <w:rPr>
                <w:rFonts w:eastAsiaTheme="minorEastAsia"/>
                <w:lang w:val="en-US" w:eastAsia="zh-CN"/>
              </w:rPr>
            </w:pPr>
            <w:r w:rsidRPr="009627FB">
              <w:rPr>
                <w:rFonts w:eastAsiaTheme="minorEastAsia"/>
                <w:lang w:val="en-US" w:eastAsia="zh-CN"/>
              </w:rPr>
              <w:t>Ericsson</w:t>
            </w:r>
          </w:p>
        </w:tc>
        <w:tc>
          <w:tcPr>
            <w:tcW w:w="8393" w:type="dxa"/>
          </w:tcPr>
          <w:p w14:paraId="119DD5AE" w14:textId="63C875CC" w:rsidR="009532BB" w:rsidRPr="009627FB" w:rsidRDefault="009532BB" w:rsidP="009532BB">
            <w:pPr>
              <w:spacing w:after="120"/>
              <w:rPr>
                <w:rFonts w:eastAsiaTheme="minorEastAsia"/>
                <w:lang w:val="en-US" w:eastAsia="zh-CN"/>
              </w:rPr>
            </w:pPr>
            <w:r w:rsidRPr="009627FB">
              <w:rPr>
                <w:rFonts w:eastAsiaTheme="minorEastAsia"/>
                <w:lang w:val="en-US" w:eastAsia="zh-CN"/>
              </w:rPr>
              <w:t>We tend to Option 1 since we don’t see the necessary of using DCI 2-0 for demodulation.</w:t>
            </w:r>
          </w:p>
        </w:tc>
      </w:tr>
      <w:tr w:rsidR="00153679" w:rsidRPr="004334FE" w14:paraId="6AABDCD3" w14:textId="77777777" w:rsidTr="009532BB">
        <w:tc>
          <w:tcPr>
            <w:tcW w:w="1238" w:type="dxa"/>
          </w:tcPr>
          <w:p w14:paraId="79895CCC" w14:textId="14F73A33"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3" w:type="dxa"/>
          </w:tcPr>
          <w:p w14:paraId="25B9F9AB" w14:textId="6B80620F"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P</w:t>
            </w:r>
            <w:r>
              <w:rPr>
                <w:rFonts w:eastAsiaTheme="minorEastAsia"/>
                <w:color w:val="0070C0"/>
                <w:lang w:val="en-US" w:eastAsia="zh-CN"/>
              </w:rPr>
              <w:t>refer option 1.</w:t>
            </w:r>
            <w:r w:rsidRPr="004334FE">
              <w:rPr>
                <w:rFonts w:eastAsiaTheme="minorEastAsia"/>
                <w:lang w:eastAsia="zh-CN"/>
              </w:rPr>
              <w:t xml:space="preserve"> If we use DCI 2_0 instead of </w:t>
            </w:r>
            <w:proofErr w:type="spellStart"/>
            <w:r w:rsidRPr="004334FE">
              <w:rPr>
                <w:i/>
                <w:iCs/>
                <w:u w:val="single"/>
                <w:lang w:eastAsia="ko-KR"/>
              </w:rPr>
              <w:t>csi</w:t>
            </w:r>
            <w:proofErr w:type="spellEnd"/>
            <w:r w:rsidRPr="004334FE">
              <w:rPr>
                <w:i/>
                <w:iCs/>
                <w:u w:val="single"/>
                <w:lang w:eastAsia="ko-KR"/>
              </w:rPr>
              <w:t>-RS-</w:t>
            </w:r>
            <w:proofErr w:type="spellStart"/>
            <w:r w:rsidRPr="004334FE">
              <w:rPr>
                <w:i/>
                <w:iCs/>
                <w:u w:val="single"/>
                <w:lang w:eastAsia="ko-KR"/>
              </w:rPr>
              <w:t>ValidationWith</w:t>
            </w:r>
            <w:proofErr w:type="spellEnd"/>
            <w:r w:rsidRPr="004334FE">
              <w:rPr>
                <w:i/>
                <w:iCs/>
                <w:u w:val="single"/>
                <w:lang w:eastAsia="ko-KR"/>
              </w:rPr>
              <w:t xml:space="preserve">-DCI, </w:t>
            </w:r>
            <w:r w:rsidRPr="004334FE">
              <w:rPr>
                <w:rFonts w:eastAsiaTheme="minorEastAsia"/>
                <w:lang w:eastAsia="zh-CN"/>
              </w:rPr>
              <w:t xml:space="preserve">additional parameters for PDCCH 2_0 should be configured and UE should detect both DCI 2_0 and 1_1 which will increase the test effort. Therefore, high layer signalling </w:t>
            </w:r>
            <w:proofErr w:type="spellStart"/>
            <w:r w:rsidRPr="004334FE">
              <w:rPr>
                <w:i/>
                <w:iCs/>
                <w:u w:val="single"/>
                <w:lang w:eastAsia="ko-KR"/>
              </w:rPr>
              <w:t>csi</w:t>
            </w:r>
            <w:proofErr w:type="spellEnd"/>
            <w:r w:rsidRPr="004334FE">
              <w:rPr>
                <w:i/>
                <w:iCs/>
                <w:u w:val="single"/>
                <w:lang w:eastAsia="ko-KR"/>
              </w:rPr>
              <w:t>-RS-</w:t>
            </w:r>
            <w:proofErr w:type="spellStart"/>
            <w:r w:rsidRPr="004334FE">
              <w:rPr>
                <w:i/>
                <w:iCs/>
                <w:u w:val="single"/>
                <w:lang w:eastAsia="ko-KR"/>
              </w:rPr>
              <w:t>ValidationWith</w:t>
            </w:r>
            <w:proofErr w:type="spellEnd"/>
            <w:r w:rsidRPr="004334FE">
              <w:rPr>
                <w:i/>
                <w:iCs/>
                <w:u w:val="single"/>
                <w:lang w:eastAsia="ko-KR"/>
              </w:rPr>
              <w:t xml:space="preserve">-DCI </w:t>
            </w:r>
            <w:r w:rsidRPr="004334FE">
              <w:rPr>
                <w:iCs/>
                <w:lang w:eastAsia="ko-KR"/>
              </w:rPr>
              <w:t>can be used to simplify the test setup.</w:t>
            </w:r>
          </w:p>
        </w:tc>
      </w:tr>
      <w:tr w:rsidR="00D8491F" w:rsidRPr="004334FE" w14:paraId="2DA87892" w14:textId="77777777" w:rsidTr="009532BB">
        <w:tc>
          <w:tcPr>
            <w:tcW w:w="1238" w:type="dxa"/>
          </w:tcPr>
          <w:p w14:paraId="343F866D" w14:textId="77AC8EDA" w:rsidR="00D8491F" w:rsidRDefault="00D8491F" w:rsidP="00153679">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414D127" w14:textId="2A132456" w:rsidR="00D8491F" w:rsidRPr="00113B47" w:rsidRDefault="00113B47" w:rsidP="00153679">
            <w:pPr>
              <w:spacing w:after="120"/>
              <w:rPr>
                <w:rFonts w:eastAsiaTheme="minorEastAsia"/>
                <w:color w:val="0070C0"/>
                <w:lang w:val="en-US" w:eastAsia="zh-CN"/>
              </w:rPr>
            </w:pPr>
            <w:r>
              <w:rPr>
                <w:rFonts w:eastAsiaTheme="minorEastAsia"/>
                <w:color w:val="0070C0"/>
                <w:lang w:val="en-US" w:eastAsia="zh-CN"/>
              </w:rPr>
              <w:t xml:space="preserve">We are fine with configuring </w:t>
            </w:r>
            <w:proofErr w:type="spellStart"/>
            <w:r w:rsidRPr="004334FE">
              <w:rPr>
                <w:i/>
                <w:iCs/>
                <w:u w:val="single"/>
                <w:lang w:eastAsia="ko-KR"/>
              </w:rPr>
              <w:t>csi</w:t>
            </w:r>
            <w:proofErr w:type="spellEnd"/>
            <w:r w:rsidRPr="004334FE">
              <w:rPr>
                <w:i/>
                <w:iCs/>
                <w:u w:val="single"/>
                <w:lang w:eastAsia="ko-KR"/>
              </w:rPr>
              <w:t>-RS-</w:t>
            </w:r>
            <w:proofErr w:type="spellStart"/>
            <w:r w:rsidRPr="004334FE">
              <w:rPr>
                <w:i/>
                <w:iCs/>
                <w:u w:val="single"/>
                <w:lang w:eastAsia="ko-KR"/>
              </w:rPr>
              <w:t>ValidationWith</w:t>
            </w:r>
            <w:proofErr w:type="spellEnd"/>
            <w:r w:rsidRPr="004334FE">
              <w:rPr>
                <w:i/>
                <w:iCs/>
                <w:u w:val="single"/>
                <w:lang w:eastAsia="ko-KR"/>
              </w:rPr>
              <w:t>-DCI</w:t>
            </w:r>
            <w:r>
              <w:rPr>
                <w:i/>
                <w:iCs/>
                <w:u w:val="single"/>
                <w:lang w:eastAsia="ko-KR"/>
              </w:rPr>
              <w:t xml:space="preserve"> </w:t>
            </w:r>
            <w:r w:rsidRPr="009627FB">
              <w:rPr>
                <w:u w:val="single"/>
                <w:lang w:eastAsia="ko-KR"/>
              </w:rPr>
              <w:t>for CSI validation.</w:t>
            </w:r>
          </w:p>
        </w:tc>
      </w:tr>
    </w:tbl>
    <w:p w14:paraId="270A1DF2" w14:textId="77777777" w:rsidR="009E517E" w:rsidRPr="004334FE" w:rsidRDefault="009E517E" w:rsidP="009E517E">
      <w:pPr>
        <w:spacing w:after="120"/>
        <w:rPr>
          <w:szCs w:val="24"/>
          <w:lang w:eastAsia="zh-CN"/>
        </w:rPr>
      </w:pPr>
    </w:p>
    <w:p w14:paraId="4A2B96DE" w14:textId="77777777" w:rsidR="009E517E" w:rsidRPr="004334FE" w:rsidRDefault="009E517E" w:rsidP="009E517E">
      <w:pPr>
        <w:rPr>
          <w:b/>
          <w:u w:val="single"/>
          <w:lang w:eastAsia="ko-KR"/>
        </w:rPr>
      </w:pPr>
      <w:r w:rsidRPr="004334FE">
        <w:rPr>
          <w:b/>
          <w:u w:val="single"/>
          <w:lang w:eastAsia="ko-KR"/>
        </w:rPr>
        <w:t>Issue 3-1-4: Introduce dedicated requirements for typeB-PDSCH-length-r16 capability</w:t>
      </w:r>
    </w:p>
    <w:p w14:paraId="0547A735" w14:textId="77777777" w:rsidR="009E517E" w:rsidRPr="004334FE" w:rsidRDefault="009E517E" w:rsidP="009E51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8E64697" w14:textId="77777777" w:rsidR="009E517E" w:rsidRPr="004334FE" w:rsidRDefault="009E517E" w:rsidP="009E517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with applicability rule (Intel, MediaTek);</w:t>
      </w:r>
    </w:p>
    <w:p w14:paraId="252EDA63" w14:textId="77777777" w:rsidR="009E517E" w:rsidRPr="004334FE" w:rsidRDefault="009E517E" w:rsidP="009E517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No, as there’s no additional coverage (Ericsson, Apple, Qualcomm, Huawei)</w:t>
      </w:r>
    </w:p>
    <w:p w14:paraId="117CBF0A" w14:textId="77777777" w:rsidR="009E517E" w:rsidRPr="004334FE" w:rsidRDefault="009E517E" w:rsidP="009E51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9B9A983" w14:textId="641108CC" w:rsidR="009E517E" w:rsidRPr="004334FE" w:rsidRDefault="009E517E" w:rsidP="009E517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 xml:space="preserve">Can Intel and MediaTek agree not to add dedicated </w:t>
      </w:r>
      <w:proofErr w:type="spellStart"/>
      <w:r w:rsidRPr="004334FE">
        <w:rPr>
          <w:rFonts w:eastAsia="SimSun"/>
          <w:b/>
          <w:bCs/>
          <w:szCs w:val="24"/>
          <w:lang w:eastAsia="zh-CN"/>
        </w:rPr>
        <w:t>typeB</w:t>
      </w:r>
      <w:proofErr w:type="spellEnd"/>
      <w:r w:rsidRPr="004334FE">
        <w:rPr>
          <w:rFonts w:eastAsia="SimSun"/>
          <w:b/>
          <w:bCs/>
          <w:szCs w:val="24"/>
          <w:lang w:eastAsia="zh-CN"/>
        </w:rPr>
        <w:t xml:space="preserve"> requirements?</w:t>
      </w:r>
    </w:p>
    <w:tbl>
      <w:tblPr>
        <w:tblStyle w:val="TableGrid"/>
        <w:tblW w:w="0" w:type="auto"/>
        <w:tblLook w:val="04A0" w:firstRow="1" w:lastRow="0" w:firstColumn="1" w:lastColumn="0" w:noHBand="0" w:noVBand="1"/>
      </w:tblPr>
      <w:tblGrid>
        <w:gridCol w:w="1236"/>
        <w:gridCol w:w="8395"/>
      </w:tblGrid>
      <w:tr w:rsidR="009C0F96" w:rsidRPr="004334FE" w14:paraId="4224D7C4" w14:textId="77777777" w:rsidTr="009532BB">
        <w:tc>
          <w:tcPr>
            <w:tcW w:w="1236" w:type="dxa"/>
          </w:tcPr>
          <w:p w14:paraId="71DEE704"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0F516F3B"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9532BB" w:rsidRPr="004334FE" w14:paraId="32DCE886" w14:textId="77777777" w:rsidTr="009532BB">
        <w:tc>
          <w:tcPr>
            <w:tcW w:w="1236" w:type="dxa"/>
          </w:tcPr>
          <w:p w14:paraId="1A764FEC" w14:textId="7C26A01E" w:rsidR="009532BB" w:rsidRPr="009627FB" w:rsidRDefault="009532BB" w:rsidP="009532BB">
            <w:pPr>
              <w:spacing w:after="120"/>
              <w:rPr>
                <w:rFonts w:eastAsiaTheme="minorEastAsia"/>
                <w:lang w:val="en-US" w:eastAsia="zh-CN"/>
              </w:rPr>
            </w:pPr>
            <w:r w:rsidRPr="009627FB">
              <w:rPr>
                <w:rFonts w:eastAsiaTheme="minorEastAsia"/>
                <w:lang w:val="en-US" w:eastAsia="zh-CN"/>
              </w:rPr>
              <w:t>Ericsson</w:t>
            </w:r>
          </w:p>
        </w:tc>
        <w:tc>
          <w:tcPr>
            <w:tcW w:w="8395" w:type="dxa"/>
          </w:tcPr>
          <w:p w14:paraId="47E4E2C8" w14:textId="70D9955B" w:rsidR="009532BB" w:rsidRPr="009627FB" w:rsidRDefault="009532BB" w:rsidP="009532BB">
            <w:pPr>
              <w:spacing w:after="120"/>
              <w:rPr>
                <w:rFonts w:eastAsiaTheme="minorEastAsia"/>
                <w:lang w:val="en-US" w:eastAsia="zh-CN"/>
              </w:rPr>
            </w:pPr>
            <w:r w:rsidRPr="009627FB">
              <w:rPr>
                <w:rFonts w:eastAsiaTheme="minorEastAsia"/>
                <w:lang w:val="en-US" w:eastAsia="zh-CN"/>
              </w:rPr>
              <w:t xml:space="preserve">We don’t see the necessary to define requirements for additional symbol length. </w:t>
            </w:r>
          </w:p>
        </w:tc>
      </w:tr>
      <w:tr w:rsidR="00153679" w:rsidRPr="004334FE" w14:paraId="0C2F31B2" w14:textId="77777777" w:rsidTr="009532BB">
        <w:tc>
          <w:tcPr>
            <w:tcW w:w="1236" w:type="dxa"/>
          </w:tcPr>
          <w:p w14:paraId="50C48115" w14:textId="75F80A8A"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98DBA6" w14:textId="47B95804"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ption 2 is fine to us.</w:t>
            </w:r>
          </w:p>
        </w:tc>
      </w:tr>
      <w:tr w:rsidR="00D8491F" w:rsidRPr="004334FE" w14:paraId="620488F2" w14:textId="77777777" w:rsidTr="009532BB">
        <w:tc>
          <w:tcPr>
            <w:tcW w:w="1236" w:type="dxa"/>
          </w:tcPr>
          <w:p w14:paraId="78E2C78F" w14:textId="4C43595D" w:rsidR="00D8491F" w:rsidRDefault="00D8491F" w:rsidP="001536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0EB362" w14:textId="2A8625FD" w:rsidR="00D8491F" w:rsidRDefault="00D8491F" w:rsidP="00153679">
            <w:pPr>
              <w:spacing w:after="120"/>
              <w:rPr>
                <w:rFonts w:eastAsiaTheme="minorEastAsia"/>
                <w:color w:val="0070C0"/>
                <w:lang w:val="en-US" w:eastAsia="zh-CN"/>
              </w:rPr>
            </w:pPr>
            <w:r>
              <w:rPr>
                <w:rFonts w:eastAsiaTheme="minorEastAsia"/>
                <w:color w:val="0070C0"/>
                <w:lang w:val="en-US" w:eastAsia="zh-CN"/>
              </w:rPr>
              <w:t>We support option 2.</w:t>
            </w:r>
          </w:p>
        </w:tc>
      </w:tr>
      <w:tr w:rsidR="00B241E3" w:rsidRPr="004334FE" w14:paraId="6E5CE96A" w14:textId="77777777" w:rsidTr="009532BB">
        <w:tc>
          <w:tcPr>
            <w:tcW w:w="1236" w:type="dxa"/>
          </w:tcPr>
          <w:p w14:paraId="4645B398" w14:textId="0945C859" w:rsidR="00B241E3" w:rsidRDefault="00B241E3" w:rsidP="00B241E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B079E9D" w14:textId="5523A2E5" w:rsidR="00B241E3" w:rsidRDefault="00B241E3" w:rsidP="00B241E3">
            <w:pPr>
              <w:spacing w:after="120"/>
              <w:rPr>
                <w:rFonts w:eastAsiaTheme="minorEastAsia"/>
                <w:color w:val="0070C0"/>
                <w:lang w:val="en-US" w:eastAsia="zh-CN"/>
              </w:rPr>
            </w:pPr>
            <w:r>
              <w:rPr>
                <w:rFonts w:eastAsiaTheme="minorEastAsia"/>
                <w:color w:val="0070C0"/>
                <w:lang w:val="en-US" w:eastAsia="zh-CN"/>
              </w:rPr>
              <w:t>We are ok with Option 2</w:t>
            </w:r>
          </w:p>
        </w:tc>
      </w:tr>
    </w:tbl>
    <w:p w14:paraId="62A90059" w14:textId="77777777" w:rsidR="009E517E" w:rsidRPr="004334FE" w:rsidRDefault="009E517E" w:rsidP="009E517E">
      <w:pPr>
        <w:spacing w:after="120"/>
        <w:rPr>
          <w:szCs w:val="24"/>
          <w:lang w:eastAsia="zh-CN"/>
        </w:rPr>
      </w:pPr>
    </w:p>
    <w:p w14:paraId="087F369E" w14:textId="77777777" w:rsidR="009E517E" w:rsidRPr="004334FE" w:rsidRDefault="009E517E" w:rsidP="009E517E">
      <w:pPr>
        <w:rPr>
          <w:b/>
          <w:u w:val="single"/>
          <w:lang w:eastAsia="ko-KR"/>
        </w:rPr>
      </w:pPr>
      <w:r w:rsidRPr="004334FE">
        <w:rPr>
          <w:b/>
          <w:u w:val="single"/>
          <w:lang w:eastAsia="ko-KR"/>
        </w:rPr>
        <w:lastRenderedPageBreak/>
        <w:t>Issue 3-1-5: PDSCH Mapping Type</w:t>
      </w:r>
    </w:p>
    <w:p w14:paraId="135F0E8A" w14:textId="77777777" w:rsidR="009E517E" w:rsidRPr="004334FE" w:rsidRDefault="009E517E" w:rsidP="009E51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E327DE6" w14:textId="77777777" w:rsidR="009E517E" w:rsidRPr="004334FE" w:rsidRDefault="009E517E" w:rsidP="009E517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Type A Only (Apple, Ericsson, Qualcomm);</w:t>
      </w:r>
    </w:p>
    <w:p w14:paraId="5EBE57B1" w14:textId="77777777" w:rsidR="009E517E" w:rsidRPr="004334FE" w:rsidRDefault="009E517E" w:rsidP="009E517E">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Type B if the UE supports typeB-PDSCH-length-r16, Type A otherwise (Huawei, Intel, MediaTek);</w:t>
      </w:r>
    </w:p>
    <w:p w14:paraId="473709D3" w14:textId="77777777" w:rsidR="009E517E" w:rsidRPr="004334FE" w:rsidRDefault="009E517E" w:rsidP="009E517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580CC67" w14:textId="5FD13CA9" w:rsidR="009E517E" w:rsidRPr="004334FE" w:rsidRDefault="000E653B" w:rsidP="009E517E">
      <w:pPr>
        <w:pStyle w:val="ListParagraph"/>
        <w:numPr>
          <w:ilvl w:val="1"/>
          <w:numId w:val="4"/>
        </w:numPr>
        <w:overflowPunct/>
        <w:autoSpaceDE/>
        <w:autoSpaceDN/>
        <w:adjustRightInd/>
        <w:spacing w:after="120"/>
        <w:ind w:firstLineChars="0"/>
        <w:textAlignment w:val="auto"/>
        <w:rPr>
          <w:b/>
          <w:bCs/>
          <w:lang w:val="sv-SE" w:eastAsia="zh-CN"/>
        </w:rPr>
      </w:pPr>
      <w:r w:rsidRPr="004334FE">
        <w:rPr>
          <w:rFonts w:eastAsia="SimSun"/>
          <w:b/>
          <w:bCs/>
          <w:szCs w:val="24"/>
          <w:lang w:eastAsia="zh-CN"/>
        </w:rPr>
        <w:t>A</w:t>
      </w:r>
      <w:r w:rsidR="009E517E" w:rsidRPr="004334FE">
        <w:rPr>
          <w:rFonts w:eastAsia="SimSun"/>
          <w:b/>
          <w:bCs/>
          <w:szCs w:val="24"/>
          <w:lang w:eastAsia="zh-CN"/>
        </w:rPr>
        <w:t>gree on Option 2</w:t>
      </w:r>
      <w:r w:rsidRPr="004334FE">
        <w:rPr>
          <w:rFonts w:eastAsia="SimSun"/>
          <w:b/>
          <w:bCs/>
          <w:szCs w:val="24"/>
          <w:lang w:eastAsia="zh-CN"/>
        </w:rPr>
        <w:t xml:space="preserve"> if agreed on option 2 in Issue 3-1-4 (no </w:t>
      </w:r>
      <w:proofErr w:type="spellStart"/>
      <w:r w:rsidRPr="004334FE">
        <w:rPr>
          <w:rFonts w:eastAsia="SimSun"/>
          <w:b/>
          <w:bCs/>
          <w:szCs w:val="24"/>
          <w:lang w:eastAsia="zh-CN"/>
        </w:rPr>
        <w:t>TypeB</w:t>
      </w:r>
      <w:proofErr w:type="spellEnd"/>
      <w:r w:rsidRPr="004334FE">
        <w:rPr>
          <w:rFonts w:eastAsia="SimSun"/>
          <w:b/>
          <w:bCs/>
          <w:szCs w:val="24"/>
          <w:lang w:eastAsia="zh-CN"/>
        </w:rPr>
        <w:t xml:space="preserve"> requirements);</w:t>
      </w:r>
    </w:p>
    <w:tbl>
      <w:tblPr>
        <w:tblStyle w:val="TableGrid"/>
        <w:tblW w:w="0" w:type="auto"/>
        <w:tblLook w:val="04A0" w:firstRow="1" w:lastRow="0" w:firstColumn="1" w:lastColumn="0" w:noHBand="0" w:noVBand="1"/>
      </w:tblPr>
      <w:tblGrid>
        <w:gridCol w:w="1236"/>
        <w:gridCol w:w="8395"/>
      </w:tblGrid>
      <w:tr w:rsidR="009C0F96" w:rsidRPr="004334FE" w14:paraId="7F982AC0" w14:textId="77777777" w:rsidTr="00EA70B6">
        <w:tc>
          <w:tcPr>
            <w:tcW w:w="1236" w:type="dxa"/>
          </w:tcPr>
          <w:p w14:paraId="6712EC61"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5C032465"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EA70B6" w:rsidRPr="004334FE" w14:paraId="237D753A" w14:textId="77777777" w:rsidTr="00EA70B6">
        <w:tc>
          <w:tcPr>
            <w:tcW w:w="1236" w:type="dxa"/>
          </w:tcPr>
          <w:p w14:paraId="0BAD15D1" w14:textId="2A7C7B62" w:rsidR="00EA70B6" w:rsidRPr="004334FE" w:rsidRDefault="00EA70B6" w:rsidP="00EA70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2AB564" w14:textId="04961DC5" w:rsidR="00EA70B6" w:rsidRPr="004334FE" w:rsidRDefault="00EA70B6" w:rsidP="00EA70B6">
            <w:pPr>
              <w:spacing w:after="120"/>
              <w:rPr>
                <w:rFonts w:eastAsiaTheme="minorEastAsia"/>
                <w:color w:val="0070C0"/>
                <w:lang w:val="en-US" w:eastAsia="zh-CN"/>
              </w:rPr>
            </w:pPr>
            <w:r>
              <w:rPr>
                <w:rFonts w:eastAsiaTheme="minorEastAsia"/>
                <w:color w:val="0070C0"/>
                <w:lang w:val="en-US" w:eastAsia="zh-CN"/>
              </w:rPr>
              <w:t>Agree with recommended WF;</w:t>
            </w:r>
          </w:p>
        </w:tc>
      </w:tr>
      <w:tr w:rsidR="00153679" w:rsidRPr="004334FE" w14:paraId="4D7A26ED" w14:textId="77777777" w:rsidTr="00EA70B6">
        <w:tc>
          <w:tcPr>
            <w:tcW w:w="1236" w:type="dxa"/>
          </w:tcPr>
          <w:p w14:paraId="043815A0" w14:textId="37AA61A4"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ype A </w:t>
            </w:r>
          </w:p>
        </w:tc>
        <w:tc>
          <w:tcPr>
            <w:tcW w:w="8395" w:type="dxa"/>
          </w:tcPr>
          <w:p w14:paraId="1E7095AA" w14:textId="77777777"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76A25A96" w14:textId="602A605D"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type A is mandatory for UE, we propose to only test type A to reduce test number.</w:t>
            </w:r>
          </w:p>
        </w:tc>
      </w:tr>
      <w:tr w:rsidR="00DA1D8A" w:rsidRPr="004334FE" w14:paraId="257322CA" w14:textId="77777777" w:rsidTr="00585C1A">
        <w:tc>
          <w:tcPr>
            <w:tcW w:w="1236" w:type="dxa"/>
          </w:tcPr>
          <w:p w14:paraId="5B09360A" w14:textId="77777777" w:rsidR="00DA1D8A" w:rsidRDefault="00DA1D8A" w:rsidP="00585C1A">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6B10E0" w14:textId="77777777" w:rsidR="00DA1D8A" w:rsidRDefault="00DA1D8A" w:rsidP="00585C1A">
            <w:pPr>
              <w:spacing w:after="120"/>
              <w:rPr>
                <w:rFonts w:eastAsiaTheme="minorEastAsia"/>
                <w:color w:val="0070C0"/>
                <w:lang w:val="en-US" w:eastAsia="zh-CN"/>
              </w:rPr>
            </w:pPr>
            <w:r>
              <w:rPr>
                <w:rFonts w:eastAsiaTheme="minorEastAsia"/>
                <w:color w:val="0070C0"/>
                <w:lang w:val="en-US" w:eastAsia="zh-CN"/>
              </w:rPr>
              <w:t>We support option 2.</w:t>
            </w:r>
          </w:p>
        </w:tc>
      </w:tr>
      <w:tr w:rsidR="00452139" w:rsidRPr="004334FE" w14:paraId="3354E606" w14:textId="77777777" w:rsidTr="00EA70B6">
        <w:tc>
          <w:tcPr>
            <w:tcW w:w="1236" w:type="dxa"/>
          </w:tcPr>
          <w:p w14:paraId="638AFDC0" w14:textId="3205C37A" w:rsidR="00452139" w:rsidRDefault="00452139" w:rsidP="0045213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635A702" w14:textId="2228E561" w:rsidR="00452139" w:rsidRDefault="00452139" w:rsidP="00452139">
            <w:pPr>
              <w:spacing w:after="120"/>
              <w:rPr>
                <w:rFonts w:eastAsiaTheme="minorEastAsia"/>
                <w:color w:val="0070C0"/>
                <w:lang w:val="en-US" w:eastAsia="zh-CN"/>
              </w:rPr>
            </w:pPr>
            <w:r>
              <w:rPr>
                <w:rFonts w:eastAsiaTheme="minorEastAsia"/>
                <w:color w:val="0070C0"/>
                <w:lang w:val="en-US" w:eastAsia="zh-CN"/>
              </w:rPr>
              <w:t>Ok with recommended WF</w:t>
            </w:r>
          </w:p>
        </w:tc>
      </w:tr>
    </w:tbl>
    <w:p w14:paraId="79111361" w14:textId="77777777" w:rsidR="009C0F96" w:rsidRPr="004334FE" w:rsidRDefault="009C0F96" w:rsidP="009C0F96">
      <w:pPr>
        <w:spacing w:after="120"/>
        <w:rPr>
          <w:b/>
          <w:bCs/>
          <w:lang w:val="sv-SE" w:eastAsia="zh-CN"/>
        </w:rPr>
      </w:pPr>
    </w:p>
    <w:p w14:paraId="1DAE7E10" w14:textId="77777777" w:rsidR="00F67FF3" w:rsidRPr="004334FE" w:rsidRDefault="00F67FF3" w:rsidP="00F67FF3">
      <w:pPr>
        <w:pStyle w:val="Heading3"/>
        <w:rPr>
          <w:sz w:val="24"/>
          <w:szCs w:val="16"/>
        </w:rPr>
      </w:pPr>
      <w:r w:rsidRPr="004334FE">
        <w:rPr>
          <w:sz w:val="24"/>
          <w:szCs w:val="16"/>
        </w:rPr>
        <w:t>PDSCH Test Requirements and Simulation Assumptions</w:t>
      </w:r>
    </w:p>
    <w:p w14:paraId="31245F5D" w14:textId="77777777" w:rsidR="00F67FF3" w:rsidRPr="004334FE" w:rsidRDefault="00F67FF3" w:rsidP="00F67FF3">
      <w:pPr>
        <w:rPr>
          <w:b/>
          <w:u w:val="single"/>
          <w:lang w:eastAsia="ko-KR"/>
        </w:rPr>
      </w:pPr>
      <w:r w:rsidRPr="004334FE">
        <w:rPr>
          <w:b/>
          <w:u w:val="single"/>
          <w:lang w:eastAsia="ko-KR"/>
        </w:rPr>
        <w:t>Issue 3-2-1: PDSCH Requirements, Number of RX;</w:t>
      </w:r>
    </w:p>
    <w:p w14:paraId="5B6B30C0"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A3A17E8"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{2,4}, test only the largest number of supported RX only (Qualcomm, Apple);</w:t>
      </w:r>
    </w:p>
    <w:p w14:paraId="61B3F72C" w14:textId="77777777" w:rsidR="00F67FF3" w:rsidRPr="004334FE" w:rsidRDefault="00F67FF3" w:rsidP="00F67FF3">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1a: Start from 2 RX (Ericsson)</w:t>
      </w:r>
    </w:p>
    <w:p w14:paraId="501E2F4C"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3109480F" w14:textId="1F06F8E1"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Is there any different view to Option 1/1a? If not, try to agree to use {2,4} RX for preliminary simulation assumptions;</w:t>
      </w:r>
    </w:p>
    <w:tbl>
      <w:tblPr>
        <w:tblStyle w:val="TableGrid"/>
        <w:tblW w:w="0" w:type="auto"/>
        <w:tblLook w:val="04A0" w:firstRow="1" w:lastRow="0" w:firstColumn="1" w:lastColumn="0" w:noHBand="0" w:noVBand="1"/>
      </w:tblPr>
      <w:tblGrid>
        <w:gridCol w:w="1236"/>
        <w:gridCol w:w="8395"/>
      </w:tblGrid>
      <w:tr w:rsidR="009C0F96" w:rsidRPr="004334FE" w14:paraId="7254A0C1" w14:textId="77777777" w:rsidTr="00EA70B6">
        <w:tc>
          <w:tcPr>
            <w:tcW w:w="1236" w:type="dxa"/>
          </w:tcPr>
          <w:p w14:paraId="64BC27F5"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2155C433"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EA70B6" w:rsidRPr="004334FE" w14:paraId="219D67A9" w14:textId="77777777" w:rsidTr="00EA70B6">
        <w:tc>
          <w:tcPr>
            <w:tcW w:w="1236" w:type="dxa"/>
          </w:tcPr>
          <w:p w14:paraId="33A81037" w14:textId="11303AEB" w:rsidR="00EA70B6" w:rsidRPr="004334FE" w:rsidRDefault="00EA70B6" w:rsidP="00EA70B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82CA72" w14:textId="0250FFB3" w:rsidR="00EA70B6" w:rsidRPr="004334FE" w:rsidRDefault="00EA70B6" w:rsidP="00EA70B6">
            <w:pPr>
              <w:spacing w:after="120"/>
              <w:rPr>
                <w:rFonts w:eastAsiaTheme="minorEastAsia"/>
                <w:color w:val="0070C0"/>
                <w:lang w:val="en-US" w:eastAsia="zh-CN"/>
              </w:rPr>
            </w:pPr>
            <w:r>
              <w:rPr>
                <w:rFonts w:eastAsiaTheme="minorEastAsia"/>
                <w:color w:val="0070C0"/>
                <w:lang w:val="en-US" w:eastAsia="zh-CN"/>
              </w:rPr>
              <w:t>Agree with recommended WF;</w:t>
            </w:r>
          </w:p>
        </w:tc>
      </w:tr>
      <w:tr w:rsidR="009532BB" w:rsidRPr="004334FE" w14:paraId="6E2250C6" w14:textId="77777777" w:rsidTr="00EA70B6">
        <w:tc>
          <w:tcPr>
            <w:tcW w:w="1236" w:type="dxa"/>
          </w:tcPr>
          <w:p w14:paraId="377AB28C" w14:textId="2045314A" w:rsidR="009532BB" w:rsidRPr="009627FB" w:rsidRDefault="009532BB" w:rsidP="009532BB">
            <w:pPr>
              <w:spacing w:after="120"/>
              <w:rPr>
                <w:rFonts w:eastAsiaTheme="minorEastAsia"/>
                <w:lang w:val="en-US" w:eastAsia="zh-CN"/>
              </w:rPr>
            </w:pPr>
            <w:r w:rsidRPr="009627FB">
              <w:rPr>
                <w:rFonts w:eastAsiaTheme="minorEastAsia"/>
                <w:lang w:val="en-US" w:eastAsia="zh-CN"/>
              </w:rPr>
              <w:t>Ericsson</w:t>
            </w:r>
          </w:p>
        </w:tc>
        <w:tc>
          <w:tcPr>
            <w:tcW w:w="8395" w:type="dxa"/>
          </w:tcPr>
          <w:p w14:paraId="79207B2C" w14:textId="2B645DDE" w:rsidR="009532BB" w:rsidRPr="009627FB" w:rsidRDefault="009532BB" w:rsidP="009532BB">
            <w:pPr>
              <w:spacing w:after="120"/>
              <w:rPr>
                <w:rFonts w:eastAsiaTheme="minorEastAsia"/>
                <w:lang w:val="en-US" w:eastAsia="zh-CN"/>
              </w:rPr>
            </w:pPr>
            <w:r w:rsidRPr="009627FB">
              <w:rPr>
                <w:rFonts w:eastAsiaTheme="minorEastAsia"/>
                <w:lang w:val="en-US" w:eastAsia="zh-CN"/>
              </w:rPr>
              <w:t>We can accept Option 1.</w:t>
            </w:r>
          </w:p>
        </w:tc>
      </w:tr>
      <w:tr w:rsidR="00DA1D8A" w:rsidRPr="004334FE" w14:paraId="395DD1FB" w14:textId="77777777" w:rsidTr="00EA70B6">
        <w:tc>
          <w:tcPr>
            <w:tcW w:w="1236" w:type="dxa"/>
          </w:tcPr>
          <w:p w14:paraId="05AA6767" w14:textId="276D7091" w:rsidR="00DA1D8A" w:rsidRPr="00DA1D8A" w:rsidRDefault="00DA1D8A" w:rsidP="009532BB">
            <w:pPr>
              <w:spacing w:after="120"/>
              <w:rPr>
                <w:rFonts w:eastAsiaTheme="minorEastAsia"/>
                <w:lang w:val="en-US" w:eastAsia="zh-CN"/>
              </w:rPr>
            </w:pPr>
            <w:r>
              <w:rPr>
                <w:rFonts w:eastAsiaTheme="minorEastAsia"/>
                <w:lang w:val="en-US" w:eastAsia="zh-CN"/>
              </w:rPr>
              <w:t>Apple</w:t>
            </w:r>
          </w:p>
        </w:tc>
        <w:tc>
          <w:tcPr>
            <w:tcW w:w="8395" w:type="dxa"/>
          </w:tcPr>
          <w:p w14:paraId="754D8114" w14:textId="77777777" w:rsidR="00DA1D8A" w:rsidRPr="00DA1D8A" w:rsidRDefault="00DA1D8A" w:rsidP="009532BB">
            <w:pPr>
              <w:spacing w:after="120"/>
              <w:rPr>
                <w:rFonts w:eastAsiaTheme="minorEastAsia"/>
                <w:lang w:val="en-US" w:eastAsia="zh-CN"/>
              </w:rPr>
            </w:pPr>
          </w:p>
        </w:tc>
      </w:tr>
    </w:tbl>
    <w:p w14:paraId="69869C2A" w14:textId="77777777" w:rsidR="009C0F96" w:rsidRPr="004334FE" w:rsidRDefault="009C0F96" w:rsidP="009C0F96">
      <w:pPr>
        <w:spacing w:after="120"/>
        <w:rPr>
          <w:b/>
          <w:bCs/>
          <w:szCs w:val="24"/>
          <w:lang w:eastAsia="zh-CN"/>
        </w:rPr>
      </w:pPr>
    </w:p>
    <w:p w14:paraId="4C1E2BEF" w14:textId="77777777" w:rsidR="00F67FF3" w:rsidRPr="004334FE" w:rsidRDefault="00F67FF3" w:rsidP="00F67FF3">
      <w:pPr>
        <w:rPr>
          <w:b/>
          <w:u w:val="single"/>
          <w:lang w:eastAsia="ko-KR"/>
        </w:rPr>
      </w:pPr>
      <w:r w:rsidRPr="004334FE">
        <w:rPr>
          <w:b/>
          <w:u w:val="single"/>
          <w:lang w:eastAsia="ko-KR"/>
        </w:rPr>
        <w:t>Issue 3-2-2: PDSCH Requirements, Rank:</w:t>
      </w:r>
    </w:p>
    <w:p w14:paraId="3C884A6A"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39B8F23"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2 (Qualcomm, Ericsson);</w:t>
      </w:r>
    </w:p>
    <w:p w14:paraId="11CF0843"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Rank {1, 2} for different tests (Apple);</w:t>
      </w:r>
    </w:p>
    <w:p w14:paraId="4E7C9DF3"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1DC4422E" w14:textId="2E9E759E"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Try to reach an agreement in the second round;</w:t>
      </w:r>
    </w:p>
    <w:tbl>
      <w:tblPr>
        <w:tblStyle w:val="TableGrid"/>
        <w:tblW w:w="0" w:type="auto"/>
        <w:tblLook w:val="04A0" w:firstRow="1" w:lastRow="0" w:firstColumn="1" w:lastColumn="0" w:noHBand="0" w:noVBand="1"/>
      </w:tblPr>
      <w:tblGrid>
        <w:gridCol w:w="1238"/>
        <w:gridCol w:w="8393"/>
      </w:tblGrid>
      <w:tr w:rsidR="009C0F96" w:rsidRPr="004334FE" w14:paraId="7F7C1DB3" w14:textId="77777777" w:rsidTr="009532BB">
        <w:tc>
          <w:tcPr>
            <w:tcW w:w="1238" w:type="dxa"/>
          </w:tcPr>
          <w:p w14:paraId="4FE985BE"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3" w:type="dxa"/>
          </w:tcPr>
          <w:p w14:paraId="4CBCBBC4"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9C0F96" w:rsidRPr="004334FE" w14:paraId="10D05FD6" w14:textId="77777777" w:rsidTr="009532BB">
        <w:tc>
          <w:tcPr>
            <w:tcW w:w="1238" w:type="dxa"/>
          </w:tcPr>
          <w:p w14:paraId="578C5184" w14:textId="78341953" w:rsidR="009C0F96" w:rsidRPr="004334FE" w:rsidRDefault="001066E5" w:rsidP="002C7144">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14:paraId="3D200799" w14:textId="01440487" w:rsidR="009C0F96" w:rsidRPr="004334FE" w:rsidRDefault="001066E5" w:rsidP="002C7144">
            <w:pPr>
              <w:spacing w:after="120"/>
              <w:rPr>
                <w:rFonts w:eastAsiaTheme="minorEastAsia"/>
                <w:color w:val="0070C0"/>
                <w:lang w:val="en-US" w:eastAsia="zh-CN"/>
              </w:rPr>
            </w:pPr>
            <w:r>
              <w:rPr>
                <w:rFonts w:eastAsiaTheme="minorEastAsia"/>
                <w:color w:val="0070C0"/>
                <w:lang w:val="en-US" w:eastAsia="zh-CN"/>
              </w:rPr>
              <w:t>Aligning simulation results and requirement for a single Rank might be more efficient, so support Option 1.</w:t>
            </w:r>
          </w:p>
        </w:tc>
      </w:tr>
      <w:tr w:rsidR="009532BB" w:rsidRPr="004334FE" w14:paraId="5E5562F2" w14:textId="77777777" w:rsidTr="009532BB">
        <w:tc>
          <w:tcPr>
            <w:tcW w:w="1238" w:type="dxa"/>
          </w:tcPr>
          <w:p w14:paraId="2C910DBE" w14:textId="2F7AA065" w:rsidR="009532BB" w:rsidRPr="009627FB" w:rsidRDefault="009532BB" w:rsidP="009532BB">
            <w:pPr>
              <w:spacing w:after="120"/>
              <w:rPr>
                <w:rFonts w:eastAsiaTheme="minorEastAsia"/>
                <w:lang w:val="en-US" w:eastAsia="zh-CN"/>
              </w:rPr>
            </w:pPr>
            <w:r w:rsidRPr="009627FB">
              <w:rPr>
                <w:rFonts w:eastAsiaTheme="minorEastAsia"/>
                <w:lang w:val="en-US" w:eastAsia="zh-CN"/>
              </w:rPr>
              <w:t>Ericsson</w:t>
            </w:r>
          </w:p>
        </w:tc>
        <w:tc>
          <w:tcPr>
            <w:tcW w:w="8393" w:type="dxa"/>
          </w:tcPr>
          <w:p w14:paraId="53C8EDBE" w14:textId="0E680169" w:rsidR="009532BB" w:rsidRPr="009627FB" w:rsidRDefault="009532BB" w:rsidP="009532BB">
            <w:pPr>
              <w:spacing w:after="120"/>
              <w:rPr>
                <w:rFonts w:eastAsiaTheme="minorEastAsia"/>
                <w:lang w:val="en-US" w:eastAsia="zh-CN"/>
              </w:rPr>
            </w:pPr>
            <w:r w:rsidRPr="009627FB">
              <w:rPr>
                <w:rFonts w:eastAsiaTheme="minorEastAsia"/>
                <w:lang w:val="en-US" w:eastAsia="zh-CN"/>
              </w:rPr>
              <w:t xml:space="preserve">Maybe only rank 2 is enough. </w:t>
            </w:r>
          </w:p>
        </w:tc>
      </w:tr>
    </w:tbl>
    <w:p w14:paraId="10130338" w14:textId="77777777" w:rsidR="009C0F96" w:rsidRPr="004334FE" w:rsidRDefault="009C0F96" w:rsidP="009C0F96">
      <w:pPr>
        <w:spacing w:after="120"/>
        <w:rPr>
          <w:b/>
          <w:bCs/>
          <w:szCs w:val="24"/>
          <w:lang w:eastAsia="zh-CN"/>
        </w:rPr>
      </w:pPr>
    </w:p>
    <w:p w14:paraId="0D2B9C75" w14:textId="77777777" w:rsidR="00F67FF3" w:rsidRPr="004334FE" w:rsidRDefault="00F67FF3" w:rsidP="00F67FF3">
      <w:pPr>
        <w:rPr>
          <w:b/>
          <w:u w:val="single"/>
          <w:lang w:eastAsia="ko-KR"/>
        </w:rPr>
      </w:pPr>
      <w:r w:rsidRPr="004334FE">
        <w:rPr>
          <w:b/>
          <w:u w:val="single"/>
          <w:lang w:eastAsia="ko-KR"/>
        </w:rPr>
        <w:t>Issue 3-2-3: PDSCH Requirements, Channel:</w:t>
      </w:r>
    </w:p>
    <w:p w14:paraId="5D1DDB64"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D766F95"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Option 1: TDLA30-10 (Qualcomm, Ericsson, Apple as baseline);</w:t>
      </w:r>
    </w:p>
    <w:p w14:paraId="23A38252"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2CB3970"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companies agree to use TDLA30-10 for preliminary simulation assumptions?</w:t>
      </w:r>
    </w:p>
    <w:tbl>
      <w:tblPr>
        <w:tblStyle w:val="TableGrid"/>
        <w:tblW w:w="0" w:type="auto"/>
        <w:tblLook w:val="04A0" w:firstRow="1" w:lastRow="0" w:firstColumn="1" w:lastColumn="0" w:noHBand="0" w:noVBand="1"/>
      </w:tblPr>
      <w:tblGrid>
        <w:gridCol w:w="1236"/>
        <w:gridCol w:w="8395"/>
      </w:tblGrid>
      <w:tr w:rsidR="009C0F96" w:rsidRPr="004334FE" w14:paraId="7963B1EA" w14:textId="77777777" w:rsidTr="00807867">
        <w:tc>
          <w:tcPr>
            <w:tcW w:w="1236" w:type="dxa"/>
          </w:tcPr>
          <w:p w14:paraId="04C13085"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026F0D73"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807867" w:rsidRPr="004334FE" w14:paraId="296C848D" w14:textId="77777777" w:rsidTr="00807867">
        <w:tc>
          <w:tcPr>
            <w:tcW w:w="1236" w:type="dxa"/>
          </w:tcPr>
          <w:p w14:paraId="44F2045A" w14:textId="4325EE16" w:rsidR="00807867" w:rsidRPr="004334FE" w:rsidRDefault="00807867" w:rsidP="00807867">
            <w:pPr>
              <w:spacing w:after="120"/>
              <w:rPr>
                <w:rFonts w:eastAsiaTheme="minorEastAsia"/>
                <w:b/>
                <w:bCs/>
                <w:color w:val="0070C0"/>
                <w:lang w:val="en-US" w:eastAsia="zh-CN"/>
              </w:rPr>
            </w:pPr>
            <w:r>
              <w:rPr>
                <w:rFonts w:eastAsiaTheme="minorEastAsia"/>
                <w:color w:val="0070C0"/>
                <w:lang w:val="en-US" w:eastAsia="zh-CN"/>
              </w:rPr>
              <w:t>Qualcomm</w:t>
            </w:r>
          </w:p>
        </w:tc>
        <w:tc>
          <w:tcPr>
            <w:tcW w:w="8395" w:type="dxa"/>
          </w:tcPr>
          <w:p w14:paraId="139DD7CD" w14:textId="212BAC2B" w:rsidR="00807867" w:rsidRPr="004334FE" w:rsidRDefault="00807867" w:rsidP="00807867">
            <w:pPr>
              <w:spacing w:after="120"/>
              <w:rPr>
                <w:rFonts w:eastAsiaTheme="minorEastAsia"/>
                <w:b/>
                <w:bCs/>
                <w:color w:val="0070C0"/>
                <w:lang w:val="en-US" w:eastAsia="zh-CN"/>
              </w:rPr>
            </w:pPr>
            <w:r>
              <w:rPr>
                <w:rFonts w:eastAsiaTheme="minorEastAsia"/>
                <w:color w:val="0070C0"/>
                <w:lang w:val="en-US" w:eastAsia="zh-CN"/>
              </w:rPr>
              <w:t>Agree with recommended WF;</w:t>
            </w:r>
          </w:p>
        </w:tc>
      </w:tr>
      <w:tr w:rsidR="002C7144" w:rsidRPr="004334FE" w14:paraId="40069ECD" w14:textId="77777777" w:rsidTr="00807867">
        <w:tc>
          <w:tcPr>
            <w:tcW w:w="1236" w:type="dxa"/>
          </w:tcPr>
          <w:p w14:paraId="4950FAF7" w14:textId="3BAA93F9" w:rsidR="002C7144" w:rsidRPr="009627FB" w:rsidRDefault="002C7144" w:rsidP="002C7144">
            <w:pPr>
              <w:spacing w:after="120"/>
              <w:rPr>
                <w:rFonts w:eastAsiaTheme="minorEastAsia"/>
                <w:lang w:val="en-US" w:eastAsia="zh-CN"/>
              </w:rPr>
            </w:pPr>
            <w:r w:rsidRPr="009627FB">
              <w:rPr>
                <w:rFonts w:eastAsiaTheme="minorEastAsia"/>
                <w:lang w:val="en-US" w:eastAsia="zh-CN"/>
              </w:rPr>
              <w:t>Ericsson</w:t>
            </w:r>
          </w:p>
        </w:tc>
        <w:tc>
          <w:tcPr>
            <w:tcW w:w="8395" w:type="dxa"/>
          </w:tcPr>
          <w:p w14:paraId="42B8A109" w14:textId="19FB88E8" w:rsidR="002C7144" w:rsidRPr="009627FB" w:rsidRDefault="002C7144" w:rsidP="002C7144">
            <w:pPr>
              <w:spacing w:after="120"/>
              <w:rPr>
                <w:rFonts w:eastAsiaTheme="minorEastAsia"/>
                <w:lang w:val="en-US" w:eastAsia="zh-CN"/>
              </w:rPr>
            </w:pPr>
            <w:r w:rsidRPr="009627FB">
              <w:rPr>
                <w:rFonts w:eastAsiaTheme="minorEastAsia"/>
                <w:lang w:val="en-US" w:eastAsia="zh-CN"/>
              </w:rPr>
              <w:t>We agree with WF.</w:t>
            </w:r>
          </w:p>
        </w:tc>
      </w:tr>
    </w:tbl>
    <w:p w14:paraId="596759A0" w14:textId="77777777" w:rsidR="00F67FF3" w:rsidRPr="004334FE" w:rsidRDefault="00F67FF3" w:rsidP="009C0F96">
      <w:pPr>
        <w:spacing w:after="120"/>
        <w:rPr>
          <w:szCs w:val="24"/>
          <w:lang w:eastAsia="zh-CN"/>
        </w:rPr>
      </w:pPr>
    </w:p>
    <w:p w14:paraId="6CE62417" w14:textId="77777777" w:rsidR="00F67FF3" w:rsidRPr="004334FE" w:rsidRDefault="00F67FF3" w:rsidP="00F67FF3">
      <w:pPr>
        <w:rPr>
          <w:b/>
          <w:u w:val="single"/>
          <w:lang w:eastAsia="ko-KR"/>
        </w:rPr>
      </w:pPr>
      <w:r w:rsidRPr="004334FE">
        <w:rPr>
          <w:b/>
          <w:u w:val="single"/>
          <w:lang w:eastAsia="ko-KR"/>
        </w:rPr>
        <w:t>Issue 3-2-4: PDSCH Requirements, MCS:</w:t>
      </w:r>
    </w:p>
    <w:p w14:paraId="540385CF"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6312EFE"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13 (Qualcomm, Apple as baseline);</w:t>
      </w:r>
    </w:p>
    <w:p w14:paraId="47E4831D"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486DC42"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companies agree to use MCS 13 for preliminary simulation assumptions?</w:t>
      </w:r>
    </w:p>
    <w:tbl>
      <w:tblPr>
        <w:tblStyle w:val="TableGrid"/>
        <w:tblW w:w="0" w:type="auto"/>
        <w:tblLook w:val="04A0" w:firstRow="1" w:lastRow="0" w:firstColumn="1" w:lastColumn="0" w:noHBand="0" w:noVBand="1"/>
      </w:tblPr>
      <w:tblGrid>
        <w:gridCol w:w="1236"/>
        <w:gridCol w:w="8395"/>
      </w:tblGrid>
      <w:tr w:rsidR="009C0F96" w:rsidRPr="004334FE" w14:paraId="4C9C2ED2" w14:textId="77777777" w:rsidTr="00807867">
        <w:tc>
          <w:tcPr>
            <w:tcW w:w="1236" w:type="dxa"/>
          </w:tcPr>
          <w:p w14:paraId="2980614D"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3D21969F"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807867" w:rsidRPr="004334FE" w14:paraId="0D09DE55" w14:textId="77777777" w:rsidTr="00807867">
        <w:tc>
          <w:tcPr>
            <w:tcW w:w="1236" w:type="dxa"/>
          </w:tcPr>
          <w:p w14:paraId="1EBD1F0F" w14:textId="5F88CDC2" w:rsidR="00807867" w:rsidRPr="004334FE" w:rsidRDefault="00807867" w:rsidP="0080786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85D4416" w14:textId="1E4A8071" w:rsidR="00807867" w:rsidRPr="004334FE" w:rsidRDefault="00807867" w:rsidP="00807867">
            <w:pPr>
              <w:spacing w:after="120"/>
              <w:rPr>
                <w:rFonts w:eastAsiaTheme="minorEastAsia"/>
                <w:color w:val="0070C0"/>
                <w:lang w:val="en-US" w:eastAsia="zh-CN"/>
              </w:rPr>
            </w:pPr>
            <w:r>
              <w:rPr>
                <w:rFonts w:eastAsiaTheme="minorEastAsia"/>
                <w:color w:val="0070C0"/>
                <w:lang w:val="en-US" w:eastAsia="zh-CN"/>
              </w:rPr>
              <w:t>Agree with recommended WF;</w:t>
            </w:r>
          </w:p>
        </w:tc>
      </w:tr>
      <w:tr w:rsidR="002C7144" w:rsidRPr="004334FE" w14:paraId="594BD920" w14:textId="77777777" w:rsidTr="00807867">
        <w:tc>
          <w:tcPr>
            <w:tcW w:w="1236" w:type="dxa"/>
          </w:tcPr>
          <w:p w14:paraId="0474E796" w14:textId="2F53F18A" w:rsidR="002C7144" w:rsidRDefault="002C7144" w:rsidP="002C7144">
            <w:pPr>
              <w:spacing w:after="120"/>
              <w:rPr>
                <w:rFonts w:eastAsiaTheme="minorEastAsia"/>
                <w:color w:val="0070C0"/>
                <w:lang w:val="en-US" w:eastAsia="zh-CN"/>
              </w:rPr>
            </w:pPr>
            <w:r w:rsidRPr="00703EFE">
              <w:rPr>
                <w:rFonts w:eastAsiaTheme="minorEastAsia"/>
                <w:lang w:val="en-US" w:eastAsia="zh-CN"/>
              </w:rPr>
              <w:t>Ericsson</w:t>
            </w:r>
          </w:p>
        </w:tc>
        <w:tc>
          <w:tcPr>
            <w:tcW w:w="8395" w:type="dxa"/>
          </w:tcPr>
          <w:p w14:paraId="13E52868" w14:textId="42661652" w:rsidR="002C7144" w:rsidRDefault="002C7144" w:rsidP="002C7144">
            <w:pPr>
              <w:spacing w:after="120"/>
              <w:rPr>
                <w:rFonts w:eastAsiaTheme="minorEastAsia"/>
                <w:color w:val="0070C0"/>
                <w:lang w:val="en-US" w:eastAsia="zh-CN"/>
              </w:rPr>
            </w:pPr>
            <w:r w:rsidRPr="00703EFE">
              <w:rPr>
                <w:rFonts w:eastAsiaTheme="minorEastAsia"/>
                <w:lang w:val="en-US" w:eastAsia="zh-CN"/>
              </w:rPr>
              <w:t>We agree with WF.</w:t>
            </w:r>
          </w:p>
        </w:tc>
      </w:tr>
    </w:tbl>
    <w:p w14:paraId="64BC98F4" w14:textId="77777777" w:rsidR="00F67FF3" w:rsidRPr="004334FE" w:rsidRDefault="00F67FF3" w:rsidP="00F67FF3">
      <w:pPr>
        <w:spacing w:after="120"/>
        <w:rPr>
          <w:szCs w:val="24"/>
          <w:lang w:eastAsia="zh-CN"/>
        </w:rPr>
      </w:pPr>
    </w:p>
    <w:p w14:paraId="3244C5B2" w14:textId="77777777" w:rsidR="00F67FF3" w:rsidRPr="004334FE" w:rsidRDefault="00F67FF3" w:rsidP="00F67FF3">
      <w:pPr>
        <w:rPr>
          <w:b/>
          <w:u w:val="single"/>
          <w:lang w:eastAsia="ko-KR"/>
        </w:rPr>
      </w:pPr>
      <w:r w:rsidRPr="004334FE">
        <w:rPr>
          <w:b/>
          <w:u w:val="single"/>
          <w:lang w:eastAsia="ko-KR"/>
        </w:rPr>
        <w:t>Issue 3-2-5: PDSCH Simulation Assumptions, TX EVM:</w:t>
      </w:r>
    </w:p>
    <w:p w14:paraId="13611D93"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FB85710"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6% (Qualcomm, Apple as baseline);</w:t>
      </w:r>
    </w:p>
    <w:p w14:paraId="2DF0BF4E"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7E7D98C"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4334FE">
        <w:rPr>
          <w:rFonts w:eastAsia="SimSun"/>
          <w:b/>
          <w:bCs/>
          <w:szCs w:val="24"/>
          <w:lang w:eastAsia="zh-CN"/>
        </w:rPr>
        <w:t>Can companies agree to use TX EVM 6% for preliminary simulation assumptions?</w:t>
      </w:r>
    </w:p>
    <w:tbl>
      <w:tblPr>
        <w:tblStyle w:val="TableGrid"/>
        <w:tblW w:w="0" w:type="auto"/>
        <w:tblLook w:val="04A0" w:firstRow="1" w:lastRow="0" w:firstColumn="1" w:lastColumn="0" w:noHBand="0" w:noVBand="1"/>
      </w:tblPr>
      <w:tblGrid>
        <w:gridCol w:w="1236"/>
        <w:gridCol w:w="8395"/>
      </w:tblGrid>
      <w:tr w:rsidR="009C0F96" w:rsidRPr="004334FE" w14:paraId="15FEB0EE" w14:textId="77777777" w:rsidTr="00807867">
        <w:tc>
          <w:tcPr>
            <w:tcW w:w="1236" w:type="dxa"/>
          </w:tcPr>
          <w:p w14:paraId="4EA30A4A"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5FCEA78D"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807867" w:rsidRPr="004334FE" w14:paraId="334C6751" w14:textId="77777777" w:rsidTr="00807867">
        <w:tc>
          <w:tcPr>
            <w:tcW w:w="1236" w:type="dxa"/>
          </w:tcPr>
          <w:p w14:paraId="66D652BB" w14:textId="2DA87234" w:rsidR="00807867" w:rsidRPr="004334FE" w:rsidRDefault="00807867" w:rsidP="0080786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30B995" w14:textId="32320CC8" w:rsidR="00807867" w:rsidRPr="004334FE" w:rsidRDefault="00807867" w:rsidP="00807867">
            <w:pPr>
              <w:spacing w:after="120"/>
              <w:rPr>
                <w:rFonts w:eastAsiaTheme="minorEastAsia"/>
                <w:color w:val="0070C0"/>
                <w:lang w:val="en-US" w:eastAsia="zh-CN"/>
              </w:rPr>
            </w:pPr>
            <w:r>
              <w:rPr>
                <w:rFonts w:eastAsiaTheme="minorEastAsia"/>
                <w:color w:val="0070C0"/>
                <w:lang w:val="en-US" w:eastAsia="zh-CN"/>
              </w:rPr>
              <w:t>Agree with recommended WF;</w:t>
            </w:r>
          </w:p>
        </w:tc>
      </w:tr>
      <w:tr w:rsidR="002C7144" w:rsidRPr="004334FE" w14:paraId="3C3C20A2" w14:textId="77777777" w:rsidTr="00807867">
        <w:tc>
          <w:tcPr>
            <w:tcW w:w="1236" w:type="dxa"/>
          </w:tcPr>
          <w:p w14:paraId="7F0A77FA" w14:textId="5EB2EFD7" w:rsidR="002C7144" w:rsidRDefault="002C7144" w:rsidP="002C7144">
            <w:pPr>
              <w:spacing w:after="120"/>
              <w:rPr>
                <w:rFonts w:eastAsiaTheme="minorEastAsia"/>
                <w:color w:val="0070C0"/>
                <w:lang w:val="en-US" w:eastAsia="zh-CN"/>
              </w:rPr>
            </w:pPr>
            <w:r w:rsidRPr="00703EFE">
              <w:rPr>
                <w:rFonts w:eastAsiaTheme="minorEastAsia"/>
                <w:lang w:val="en-US" w:eastAsia="zh-CN"/>
              </w:rPr>
              <w:t>Ericsson</w:t>
            </w:r>
          </w:p>
        </w:tc>
        <w:tc>
          <w:tcPr>
            <w:tcW w:w="8395" w:type="dxa"/>
          </w:tcPr>
          <w:p w14:paraId="4FA9B2C5" w14:textId="11A7E758" w:rsidR="002C7144" w:rsidRDefault="002C7144" w:rsidP="002C7144">
            <w:pPr>
              <w:spacing w:after="120"/>
              <w:rPr>
                <w:rFonts w:eastAsiaTheme="minorEastAsia"/>
                <w:color w:val="0070C0"/>
                <w:lang w:val="en-US" w:eastAsia="zh-CN"/>
              </w:rPr>
            </w:pPr>
            <w:r w:rsidRPr="00703EFE">
              <w:rPr>
                <w:rFonts w:eastAsiaTheme="minorEastAsia"/>
                <w:lang w:val="en-US" w:eastAsia="zh-CN"/>
              </w:rPr>
              <w:t>We agree with WF.</w:t>
            </w:r>
          </w:p>
        </w:tc>
      </w:tr>
    </w:tbl>
    <w:p w14:paraId="64918AE7" w14:textId="77777777" w:rsidR="00F67FF3" w:rsidRPr="004334FE" w:rsidRDefault="00F67FF3" w:rsidP="00F67FF3">
      <w:pPr>
        <w:rPr>
          <w:rFonts w:eastAsiaTheme="minorEastAsia"/>
          <w:i/>
          <w:color w:val="0070C0"/>
          <w:lang w:val="en-US" w:eastAsia="zh-CN"/>
        </w:rPr>
      </w:pPr>
    </w:p>
    <w:p w14:paraId="3E8A9EDA" w14:textId="77777777" w:rsidR="00F67FF3" w:rsidRPr="004334FE" w:rsidRDefault="00F67FF3" w:rsidP="00F67FF3">
      <w:pPr>
        <w:rPr>
          <w:b/>
          <w:u w:val="single"/>
          <w:lang w:eastAsia="ko-KR"/>
        </w:rPr>
      </w:pPr>
      <w:r w:rsidRPr="004334FE">
        <w:rPr>
          <w:b/>
          <w:u w:val="single"/>
          <w:lang w:eastAsia="ko-KR"/>
        </w:rPr>
        <w:t>Issue 3-2-6: Detailed PDSCH Simulation Assumptions:</w:t>
      </w:r>
    </w:p>
    <w:p w14:paraId="66FCF05A" w14:textId="77777777" w:rsidR="00F67FF3" w:rsidRPr="004334FE" w:rsidRDefault="00F67FF3" w:rsidP="00F67FF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109DA0C3" w14:textId="77777777" w:rsidR="00F67FF3" w:rsidRPr="004334FE" w:rsidRDefault="00F67FF3" w:rsidP="00F67FF3">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Review at the end of the meeting, following agreements;</w:t>
      </w:r>
    </w:p>
    <w:tbl>
      <w:tblPr>
        <w:tblStyle w:val="TableGrid"/>
        <w:tblW w:w="0" w:type="auto"/>
        <w:tblLook w:val="04A0" w:firstRow="1" w:lastRow="0" w:firstColumn="1" w:lastColumn="0" w:noHBand="0" w:noVBand="1"/>
      </w:tblPr>
      <w:tblGrid>
        <w:gridCol w:w="1236"/>
        <w:gridCol w:w="8395"/>
      </w:tblGrid>
      <w:tr w:rsidR="009C0F96" w:rsidRPr="004334FE" w14:paraId="75AF1634" w14:textId="77777777" w:rsidTr="00807867">
        <w:tc>
          <w:tcPr>
            <w:tcW w:w="1236" w:type="dxa"/>
          </w:tcPr>
          <w:p w14:paraId="15244E45"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2CDB5741" w14:textId="77777777" w:rsidR="009C0F96" w:rsidRPr="004334FE" w:rsidRDefault="009C0F96"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807867" w:rsidRPr="004334FE" w14:paraId="2C409B4C" w14:textId="77777777" w:rsidTr="00807867">
        <w:tc>
          <w:tcPr>
            <w:tcW w:w="1236" w:type="dxa"/>
          </w:tcPr>
          <w:p w14:paraId="58F3AE91" w14:textId="56E25FBC" w:rsidR="00807867" w:rsidRPr="004334FE" w:rsidRDefault="00807867" w:rsidP="0080786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7CDD40" w14:textId="457F90A1" w:rsidR="00807867" w:rsidRPr="004334FE" w:rsidRDefault="00807867" w:rsidP="00807867">
            <w:pPr>
              <w:spacing w:after="120"/>
              <w:rPr>
                <w:rFonts w:eastAsiaTheme="minorEastAsia"/>
                <w:color w:val="0070C0"/>
                <w:lang w:val="en-US" w:eastAsia="zh-CN"/>
              </w:rPr>
            </w:pPr>
            <w:r>
              <w:rPr>
                <w:rFonts w:eastAsiaTheme="minorEastAsia"/>
                <w:color w:val="0070C0"/>
                <w:lang w:val="en-US" w:eastAsia="zh-CN"/>
              </w:rPr>
              <w:t>Agree with recommended WF;</w:t>
            </w:r>
          </w:p>
        </w:tc>
      </w:tr>
      <w:tr w:rsidR="00807867" w:rsidRPr="004334FE" w14:paraId="3DDFC10D" w14:textId="77777777" w:rsidTr="00807867">
        <w:tc>
          <w:tcPr>
            <w:tcW w:w="1236" w:type="dxa"/>
          </w:tcPr>
          <w:p w14:paraId="4A76958F" w14:textId="5F6FBFAB" w:rsidR="00807867" w:rsidRDefault="00DA1D8A" w:rsidP="0080786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2547A2C" w14:textId="1F2890C1" w:rsidR="00807867" w:rsidRDefault="00DA1D8A" w:rsidP="00807867">
            <w:pPr>
              <w:spacing w:after="120"/>
              <w:rPr>
                <w:rFonts w:eastAsiaTheme="minorEastAsia"/>
                <w:color w:val="0070C0"/>
                <w:lang w:val="en-US" w:eastAsia="zh-CN"/>
              </w:rPr>
            </w:pPr>
            <w:r>
              <w:rPr>
                <w:rFonts w:eastAsiaTheme="minorEastAsia"/>
                <w:color w:val="0070C0"/>
                <w:lang w:val="en-US" w:eastAsia="zh-CN"/>
              </w:rPr>
              <w:t>We support the recommended WF.</w:t>
            </w:r>
          </w:p>
        </w:tc>
      </w:tr>
    </w:tbl>
    <w:p w14:paraId="1DF950E9" w14:textId="77777777" w:rsidR="009E517E" w:rsidRPr="004334FE" w:rsidRDefault="009E517E" w:rsidP="00F7177C">
      <w:pPr>
        <w:rPr>
          <w:lang w:val="sv-SE" w:eastAsia="zh-CN"/>
        </w:rPr>
      </w:pPr>
    </w:p>
    <w:p w14:paraId="21FBD3F6" w14:textId="77777777" w:rsidR="00F7177C" w:rsidRPr="004334FE" w:rsidRDefault="00F7177C" w:rsidP="00F7177C">
      <w:pPr>
        <w:pStyle w:val="Heading2"/>
      </w:pPr>
      <w:r w:rsidRPr="004334FE">
        <w:rPr>
          <w:rFonts w:hint="eastAsia"/>
        </w:rPr>
        <w:t>Summary on 2nd round</w:t>
      </w:r>
      <w:r w:rsidRPr="004334FE">
        <w:t xml:space="preserve"> (if applicable)</w:t>
      </w:r>
    </w:p>
    <w:p w14:paraId="54FF5583" w14:textId="77777777" w:rsidR="00F7177C" w:rsidRPr="004334FE" w:rsidRDefault="00F7177C" w:rsidP="00F7177C">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2</w:t>
      </w:r>
      <w:r w:rsidRPr="004334FE">
        <w:rPr>
          <w:i/>
          <w:color w:val="0070C0"/>
          <w:vertAlign w:val="superscript"/>
          <w:lang w:val="en-US" w:eastAsia="zh-CN"/>
        </w:rPr>
        <w:t>nd</w:t>
      </w:r>
      <w:r w:rsidRPr="004334FE">
        <w:rPr>
          <w:rFonts w:hint="eastAsia"/>
          <w:i/>
          <w:color w:val="0070C0"/>
          <w:lang w:val="en-US" w:eastAsia="zh-CN"/>
        </w:rPr>
        <w:t xml:space="preserve"> round</w:t>
      </w:r>
      <w:r w:rsidRPr="004334FE">
        <w:rPr>
          <w:i/>
          <w:color w:val="0070C0"/>
          <w:lang w:val="en-US" w:eastAsia="zh-CN"/>
        </w:rPr>
        <w:t xml:space="preserve"> and provided recommendation on CRs/TPs</w:t>
      </w:r>
      <w:r w:rsidRPr="004334FE">
        <w:rPr>
          <w:rFonts w:hint="eastAsia"/>
          <w:i/>
          <w:color w:val="0070C0"/>
          <w:lang w:val="en-US" w:eastAsia="zh-CN"/>
        </w:rPr>
        <w:t>/WFs/LSs</w:t>
      </w:r>
      <w:r w:rsidRPr="004334FE">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7177C" w:rsidRPr="004334FE" w14:paraId="23DE231E" w14:textId="77777777" w:rsidTr="00F06DFD">
        <w:tc>
          <w:tcPr>
            <w:tcW w:w="1242" w:type="dxa"/>
          </w:tcPr>
          <w:p w14:paraId="628077ED" w14:textId="77777777" w:rsidR="00F7177C" w:rsidRPr="004334FE" w:rsidRDefault="00F7177C" w:rsidP="00F06DFD">
            <w:pPr>
              <w:rPr>
                <w:rFonts w:eastAsiaTheme="minorEastAsia"/>
                <w:b/>
                <w:bCs/>
                <w:color w:val="0070C0"/>
                <w:lang w:val="en-US" w:eastAsia="zh-CN"/>
              </w:rPr>
            </w:pPr>
            <w:r w:rsidRPr="004334FE">
              <w:rPr>
                <w:rFonts w:eastAsiaTheme="minorEastAsia"/>
                <w:b/>
                <w:bCs/>
                <w:color w:val="0070C0"/>
                <w:lang w:val="en-US" w:eastAsia="zh-CN"/>
              </w:rPr>
              <w:t>CR/TP</w:t>
            </w:r>
            <w:r w:rsidRPr="004334FE">
              <w:rPr>
                <w:rFonts w:eastAsiaTheme="minorEastAsia" w:hint="eastAsia"/>
                <w:b/>
                <w:bCs/>
                <w:color w:val="0070C0"/>
                <w:lang w:val="en-US" w:eastAsia="zh-CN"/>
              </w:rPr>
              <w:t xml:space="preserve">/LS/WF </w:t>
            </w:r>
            <w:r w:rsidRPr="004334FE">
              <w:rPr>
                <w:rFonts w:eastAsiaTheme="minorEastAsia"/>
                <w:b/>
                <w:bCs/>
                <w:color w:val="0070C0"/>
                <w:lang w:val="en-US" w:eastAsia="zh-CN"/>
              </w:rPr>
              <w:t>number</w:t>
            </w:r>
          </w:p>
        </w:tc>
        <w:tc>
          <w:tcPr>
            <w:tcW w:w="8615" w:type="dxa"/>
          </w:tcPr>
          <w:p w14:paraId="7585AA2B" w14:textId="77777777" w:rsidR="00F7177C" w:rsidRPr="004334FE" w:rsidRDefault="00F7177C" w:rsidP="00F06DFD">
            <w:pPr>
              <w:rPr>
                <w:rFonts w:eastAsia="MS Mincho"/>
                <w:b/>
                <w:bCs/>
                <w:color w:val="0070C0"/>
                <w:lang w:val="en-US" w:eastAsia="zh-CN"/>
              </w:rPr>
            </w:pPr>
            <w:r w:rsidRPr="004334FE">
              <w:rPr>
                <w:rFonts w:eastAsiaTheme="minorEastAsia" w:hint="eastAsia"/>
                <w:b/>
                <w:bCs/>
                <w:color w:val="0070C0"/>
                <w:lang w:val="en-US" w:eastAsia="zh-CN"/>
              </w:rPr>
              <w:t xml:space="preserve">T-doc </w:t>
            </w:r>
            <w:r w:rsidRPr="004334FE">
              <w:rPr>
                <w:b/>
                <w:bCs/>
                <w:color w:val="0070C0"/>
                <w:lang w:val="en-US" w:eastAsia="zh-CN"/>
              </w:rPr>
              <w:t xml:space="preserve"> </w:t>
            </w:r>
            <w:r w:rsidRPr="004334FE">
              <w:rPr>
                <w:rFonts w:eastAsiaTheme="minorEastAsia"/>
                <w:b/>
                <w:bCs/>
                <w:color w:val="0070C0"/>
                <w:lang w:val="en-US" w:eastAsia="zh-CN"/>
              </w:rPr>
              <w:t xml:space="preserve">Status update </w:t>
            </w:r>
            <w:r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F7177C" w:rsidRPr="004334FE" w14:paraId="5D703981" w14:textId="77777777" w:rsidTr="00F06DFD">
        <w:tc>
          <w:tcPr>
            <w:tcW w:w="1242" w:type="dxa"/>
          </w:tcPr>
          <w:p w14:paraId="1BF5F42B" w14:textId="77777777" w:rsidR="00F7177C" w:rsidRPr="004334FE" w:rsidRDefault="00F7177C" w:rsidP="00F06DFD">
            <w:pPr>
              <w:rPr>
                <w:rFonts w:eastAsiaTheme="minorEastAsia"/>
                <w:color w:val="0070C0"/>
                <w:lang w:val="en-US" w:eastAsia="zh-CN"/>
              </w:rPr>
            </w:pPr>
            <w:r w:rsidRPr="004334FE">
              <w:rPr>
                <w:rFonts w:eastAsiaTheme="minorEastAsia" w:hint="eastAsia"/>
                <w:color w:val="0070C0"/>
                <w:lang w:val="en-US" w:eastAsia="zh-CN"/>
              </w:rPr>
              <w:lastRenderedPageBreak/>
              <w:t>XXX</w:t>
            </w:r>
          </w:p>
        </w:tc>
        <w:tc>
          <w:tcPr>
            <w:tcW w:w="8615" w:type="dxa"/>
          </w:tcPr>
          <w:p w14:paraId="45A4C6ED" w14:textId="77777777" w:rsidR="00F7177C" w:rsidRPr="004334FE" w:rsidRDefault="00F7177C" w:rsidP="00F06DFD">
            <w:pPr>
              <w:rPr>
                <w:rFonts w:eastAsiaTheme="minorEastAsia"/>
                <w:color w:val="0070C0"/>
                <w:lang w:val="en-US" w:eastAsia="zh-CN"/>
              </w:rPr>
            </w:pPr>
            <w:r w:rsidRPr="004334FE">
              <w:rPr>
                <w:rFonts w:eastAsiaTheme="minorEastAsia" w:hint="eastAsia"/>
                <w:i/>
                <w:color w:val="0070C0"/>
                <w:lang w:val="en-US" w:eastAsia="zh-CN"/>
              </w:rPr>
              <w:t xml:space="preserve">Based on </w:t>
            </w:r>
            <w:r w:rsidRPr="004334FE">
              <w:rPr>
                <w:rFonts w:eastAsiaTheme="minorEastAsia"/>
                <w:i/>
                <w:color w:val="0070C0"/>
                <w:lang w:val="en-US" w:eastAsia="zh-CN"/>
              </w:rPr>
              <w:t>2nd</w:t>
            </w:r>
            <w:r w:rsidRPr="004334FE">
              <w:rPr>
                <w:rFonts w:eastAsiaTheme="minorEastAsia" w:hint="eastAsia"/>
                <w:i/>
                <w:color w:val="0070C0"/>
                <w:lang w:val="en-US" w:eastAsia="zh-CN"/>
              </w:rPr>
              <w:t xml:space="preserve"> </w:t>
            </w:r>
            <w:r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Pr="004334FE">
              <w:rPr>
                <w:rFonts w:eastAsiaTheme="minorEastAsia"/>
                <w:i/>
                <w:color w:val="0070C0"/>
                <w:lang w:val="en-US" w:eastAsia="zh-CN"/>
              </w:rPr>
              <w:t>can recommend the next steps such as “agreeable”, “to be revised”</w:t>
            </w:r>
          </w:p>
        </w:tc>
      </w:tr>
    </w:tbl>
    <w:p w14:paraId="355AE7AD" w14:textId="77777777" w:rsidR="00F7177C" w:rsidRPr="004334FE" w:rsidRDefault="00F7177C" w:rsidP="00F7177C">
      <w:pPr>
        <w:rPr>
          <w:i/>
          <w:color w:val="0070C0"/>
          <w:lang w:val="en-US"/>
        </w:rPr>
      </w:pPr>
    </w:p>
    <w:p w14:paraId="7B769B34" w14:textId="77777777" w:rsidR="00F7177C" w:rsidRPr="004334FE" w:rsidRDefault="00F7177C" w:rsidP="00F7177C">
      <w:pPr>
        <w:rPr>
          <w:lang w:val="en-US" w:eastAsia="zh-CN"/>
        </w:rPr>
      </w:pPr>
    </w:p>
    <w:p w14:paraId="102D2569" w14:textId="77777777" w:rsidR="00F7177C" w:rsidRPr="004334FE" w:rsidRDefault="00F7177C" w:rsidP="00F7177C">
      <w:pPr>
        <w:rPr>
          <w:lang w:val="sv-SE" w:eastAsia="zh-CN"/>
        </w:rPr>
      </w:pPr>
    </w:p>
    <w:p w14:paraId="2F00E903" w14:textId="77777777" w:rsidR="00F7177C" w:rsidRPr="004334FE" w:rsidRDefault="00F7177C" w:rsidP="00F7177C">
      <w:pPr>
        <w:rPr>
          <w:rFonts w:ascii="Arial" w:hAnsi="Arial"/>
          <w:lang w:val="sv-SE" w:eastAsia="zh-CN"/>
        </w:rPr>
      </w:pPr>
    </w:p>
    <w:p w14:paraId="50F7F6F3" w14:textId="67834E87" w:rsidR="00F7177C" w:rsidRPr="004334FE" w:rsidRDefault="00F7177C" w:rsidP="00F7177C">
      <w:pPr>
        <w:pStyle w:val="Heading1"/>
        <w:rPr>
          <w:lang w:eastAsia="ja-JP"/>
        </w:rPr>
      </w:pPr>
      <w:r w:rsidRPr="004334FE">
        <w:rPr>
          <w:lang w:eastAsia="ja-JP"/>
        </w:rPr>
        <w:t>Topic #</w:t>
      </w:r>
      <w:r w:rsidR="00381083" w:rsidRPr="004334FE">
        <w:rPr>
          <w:lang w:eastAsia="ja-JP"/>
        </w:rPr>
        <w:t>4</w:t>
      </w:r>
      <w:r w:rsidRPr="004334FE">
        <w:rPr>
          <w:lang w:eastAsia="ja-JP"/>
        </w:rPr>
        <w:t xml:space="preserve">: </w:t>
      </w:r>
      <w:r w:rsidR="00381083" w:rsidRPr="004334FE">
        <w:rPr>
          <w:lang w:eastAsia="ja-JP"/>
        </w:rPr>
        <w:t>CSI Requirements</w:t>
      </w:r>
    </w:p>
    <w:p w14:paraId="53C9A078" w14:textId="77777777" w:rsidR="00F7177C" w:rsidRPr="004334FE" w:rsidRDefault="00F7177C" w:rsidP="00F7177C">
      <w:pPr>
        <w:rPr>
          <w:i/>
          <w:color w:val="0070C0"/>
          <w:lang w:eastAsia="zh-CN"/>
        </w:rPr>
      </w:pPr>
      <w:r w:rsidRPr="004334FE">
        <w:rPr>
          <w:i/>
          <w:color w:val="0070C0"/>
          <w:lang w:eastAsia="zh-CN"/>
        </w:rPr>
        <w:t xml:space="preserve">Main technical topic overview. The structure can be done based on sub-agenda basis. </w:t>
      </w:r>
    </w:p>
    <w:p w14:paraId="791DED6A" w14:textId="77777777" w:rsidR="00F7177C" w:rsidRPr="004334FE" w:rsidRDefault="00F7177C" w:rsidP="00F7177C">
      <w:pPr>
        <w:pStyle w:val="Heading2"/>
      </w:pPr>
      <w:r w:rsidRPr="004334FE">
        <w:rPr>
          <w:rFonts w:hint="eastAsia"/>
        </w:rPr>
        <w:t>Companies</w:t>
      </w:r>
      <w:r w:rsidRPr="004334FE">
        <w:t>’ contributions summary</w:t>
      </w:r>
    </w:p>
    <w:tbl>
      <w:tblPr>
        <w:tblStyle w:val="TableGrid"/>
        <w:tblW w:w="0" w:type="auto"/>
        <w:tblLook w:val="04A0" w:firstRow="1" w:lastRow="0" w:firstColumn="1" w:lastColumn="0" w:noHBand="0" w:noVBand="1"/>
      </w:tblPr>
      <w:tblGrid>
        <w:gridCol w:w="1598"/>
        <w:gridCol w:w="1414"/>
        <w:gridCol w:w="6619"/>
      </w:tblGrid>
      <w:tr w:rsidR="00F7177C" w:rsidRPr="004334FE" w14:paraId="05F5BCBB" w14:textId="77777777" w:rsidTr="00F06DFD">
        <w:trPr>
          <w:trHeight w:val="468"/>
        </w:trPr>
        <w:tc>
          <w:tcPr>
            <w:tcW w:w="1598" w:type="dxa"/>
            <w:vAlign w:val="center"/>
          </w:tcPr>
          <w:p w14:paraId="0C29E2D6"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T-doc number</w:t>
            </w:r>
          </w:p>
        </w:tc>
        <w:tc>
          <w:tcPr>
            <w:tcW w:w="1414" w:type="dxa"/>
            <w:vAlign w:val="center"/>
          </w:tcPr>
          <w:p w14:paraId="3DEFF1CD"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Company</w:t>
            </w:r>
          </w:p>
        </w:tc>
        <w:tc>
          <w:tcPr>
            <w:tcW w:w="6619" w:type="dxa"/>
            <w:vAlign w:val="center"/>
          </w:tcPr>
          <w:p w14:paraId="391C18F2"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Proposals / Observations</w:t>
            </w:r>
          </w:p>
        </w:tc>
      </w:tr>
      <w:tr w:rsidR="00F7177C" w:rsidRPr="004334FE" w14:paraId="20470C89" w14:textId="77777777" w:rsidTr="00F06DFD">
        <w:trPr>
          <w:trHeight w:val="468"/>
        </w:trPr>
        <w:tc>
          <w:tcPr>
            <w:tcW w:w="1598" w:type="dxa"/>
          </w:tcPr>
          <w:p w14:paraId="126B344E"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R4-2100997</w:t>
            </w:r>
          </w:p>
        </w:tc>
        <w:tc>
          <w:tcPr>
            <w:tcW w:w="1414" w:type="dxa"/>
          </w:tcPr>
          <w:p w14:paraId="35C24FE8"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Ericsson</w:t>
            </w:r>
          </w:p>
        </w:tc>
        <w:tc>
          <w:tcPr>
            <w:tcW w:w="6619" w:type="dxa"/>
          </w:tcPr>
          <w:p w14:paraId="7A803A4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Observation 1: UE will follow Rel-15 behaviour if RRC parameters CO-DurationPerCell-r16, </w:t>
            </w:r>
            <w:proofErr w:type="spellStart"/>
            <w:r w:rsidRPr="004334FE">
              <w:rPr>
                <w:rFonts w:asciiTheme="minorHAnsi" w:hAnsiTheme="minorHAnsi" w:cstheme="minorHAnsi"/>
              </w:rPr>
              <w:t>SlotFormatIndicator</w:t>
            </w:r>
            <w:proofErr w:type="spellEnd"/>
            <w:r w:rsidRPr="004334FE">
              <w:rPr>
                <w:rFonts w:asciiTheme="minorHAnsi" w:hAnsiTheme="minorHAnsi" w:cstheme="minorHAnsi"/>
              </w:rPr>
              <w:t xml:space="preserve"> or CSI-RS-ValidationWith-DCI-r16 are not signalled.</w:t>
            </w:r>
          </w:p>
          <w:p w14:paraId="24482B61"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Observation 2: For periodic CSI resource configuration for unlicensed carrier, UE measurement could be predicted by </w:t>
            </w:r>
            <w:proofErr w:type="spellStart"/>
            <w:r w:rsidRPr="004334FE">
              <w:rPr>
                <w:rFonts w:asciiTheme="minorHAnsi" w:hAnsiTheme="minorHAnsi" w:cstheme="minorHAnsi"/>
              </w:rPr>
              <w:t>gNB</w:t>
            </w:r>
            <w:proofErr w:type="spellEnd"/>
            <w:r w:rsidRPr="004334FE">
              <w:rPr>
                <w:rFonts w:asciiTheme="minorHAnsi" w:hAnsiTheme="minorHAnsi" w:cstheme="minorHAnsi"/>
              </w:rPr>
              <w:t xml:space="preserve"> when higher layer parameters are configured. It makes sense to verify the CQI definition test with burst transmission and DL LBT applied only for CSI-RS measurement.</w:t>
            </w:r>
          </w:p>
          <w:p w14:paraId="7FB4F8A2"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Observation 3: For aperiodic CSI-RS resource configuration for unlicensed carrier, the same UE behaviour as periodic CSI configuration (higher parameters are configured) is expected. </w:t>
            </w:r>
          </w:p>
          <w:p w14:paraId="5CB35B3B"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Proposal 1: Define CQI definition test with DL burst transmission and LBT failure for CSI-RS measurement. The corresponding minimum requirement could be: </w:t>
            </w:r>
          </w:p>
          <w:p w14:paraId="67BFD45A"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a)</w:t>
            </w:r>
            <w:r w:rsidRPr="004334FE">
              <w:rPr>
                <w:rFonts w:asciiTheme="minorHAnsi" w:hAnsiTheme="minorHAnsi" w:cstheme="minorHAnsi"/>
              </w:rPr>
              <w:tab/>
              <w:t>The reported CQI value according to the reference channel shall be in the range of ±1 of the reported median more than 90% of the time. CSI-RS is transmitted during burst transmission with LBT failure.</w:t>
            </w:r>
          </w:p>
          <w:p w14:paraId="45426C71"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b)</w:t>
            </w:r>
            <w:r w:rsidRPr="004334FE">
              <w:rPr>
                <w:rFonts w:asciiTheme="minorHAnsi" w:hAnsiTheme="minorHAnsi" w:cstheme="minorHAnsi"/>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p>
        </w:tc>
      </w:tr>
      <w:tr w:rsidR="00F7177C" w:rsidRPr="004334FE" w14:paraId="38B1DAD2" w14:textId="77777777" w:rsidTr="00F06DFD">
        <w:trPr>
          <w:trHeight w:val="468"/>
        </w:trPr>
        <w:tc>
          <w:tcPr>
            <w:tcW w:w="1598" w:type="dxa"/>
          </w:tcPr>
          <w:p w14:paraId="60B8A34F"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R4-2101345</w:t>
            </w:r>
          </w:p>
        </w:tc>
        <w:tc>
          <w:tcPr>
            <w:tcW w:w="1414" w:type="dxa"/>
          </w:tcPr>
          <w:p w14:paraId="265DE8BD"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Huawei</w:t>
            </w:r>
          </w:p>
        </w:tc>
        <w:tc>
          <w:tcPr>
            <w:tcW w:w="6619" w:type="dxa"/>
          </w:tcPr>
          <w:p w14:paraId="7BB668BB" w14:textId="77777777" w:rsidR="00F7177C" w:rsidRPr="004334FE" w:rsidRDefault="00F7177C" w:rsidP="00F06DFD">
            <w:pPr>
              <w:spacing w:after="0"/>
              <w:rPr>
                <w:rFonts w:asciiTheme="minorHAnsi" w:hAnsiTheme="minorHAnsi" w:cstheme="minorHAnsi"/>
                <w:i/>
                <w:lang w:eastAsia="zh-CN"/>
              </w:rPr>
            </w:pPr>
            <w:r w:rsidRPr="004334FE">
              <w:rPr>
                <w:rFonts w:asciiTheme="minorHAnsi" w:hAnsiTheme="minorHAnsi" w:cstheme="minorHAnsi"/>
                <w:i/>
                <w:lang w:val="en-US" w:eastAsia="zh-CN"/>
              </w:rPr>
              <w:t xml:space="preserve">Proposal 1: The purpose of CQI test is to verify the following UE </w:t>
            </w:r>
            <w:r w:rsidRPr="004334FE">
              <w:rPr>
                <w:rFonts w:asciiTheme="minorHAnsi" w:hAnsiTheme="minorHAnsi" w:cstheme="minorHAnsi"/>
                <w:i/>
                <w:lang w:eastAsia="zh-CN"/>
              </w:rPr>
              <w:t>behaviours:</w:t>
            </w:r>
          </w:p>
          <w:p w14:paraId="1FDCD87A" w14:textId="77777777" w:rsidR="00F7177C" w:rsidRPr="004334FE" w:rsidRDefault="00F7177C" w:rsidP="00F06DFD">
            <w:pPr>
              <w:numPr>
                <w:ilvl w:val="0"/>
                <w:numId w:val="19"/>
              </w:numPr>
              <w:spacing w:after="0"/>
              <w:rPr>
                <w:rFonts w:asciiTheme="minorHAnsi" w:hAnsiTheme="minorHAnsi" w:cstheme="minorHAnsi"/>
                <w:i/>
                <w:lang w:val="en-US" w:eastAsia="zh-CN"/>
              </w:rPr>
            </w:pPr>
            <w:r w:rsidRPr="004334FE">
              <w:rPr>
                <w:rFonts w:asciiTheme="minorHAnsi" w:hAnsiTheme="minorHAnsi" w:cstheme="minorHAnsi"/>
                <w:i/>
                <w:lang w:eastAsia="zh-CN"/>
              </w:rPr>
              <w:t xml:space="preserve">UE </w:t>
            </w:r>
            <w:r w:rsidRPr="004334FE">
              <w:rPr>
                <w:rFonts w:asciiTheme="minorHAnsi" w:hAnsiTheme="minorHAnsi" w:cstheme="minorHAnsi"/>
                <w:i/>
                <w:lang w:val="en-US" w:eastAsia="zh-CN"/>
              </w:rPr>
              <w:t xml:space="preserve">does not average the channel measurement across the different transmission bursts </w:t>
            </w:r>
          </w:p>
          <w:p w14:paraId="7669949D" w14:textId="77777777" w:rsidR="00F7177C" w:rsidRPr="004334FE" w:rsidRDefault="00F7177C" w:rsidP="00F06DFD">
            <w:pPr>
              <w:numPr>
                <w:ilvl w:val="0"/>
                <w:numId w:val="19"/>
              </w:numPr>
              <w:rPr>
                <w:rFonts w:asciiTheme="minorHAnsi" w:hAnsiTheme="minorHAnsi" w:cstheme="minorHAnsi"/>
                <w:i/>
                <w:lang w:val="en-US" w:eastAsia="zh-CN"/>
              </w:rPr>
            </w:pPr>
            <w:r w:rsidRPr="004334FE">
              <w:rPr>
                <w:rFonts w:asciiTheme="minorHAnsi" w:hAnsiTheme="minorHAnsi" w:cstheme="minorHAnsi"/>
                <w:i/>
                <w:lang w:val="en-US" w:eastAsia="zh-CN"/>
              </w:rPr>
              <w:t>UE should perform correct CQI measure on each transmission burst.</w:t>
            </w:r>
          </w:p>
          <w:p w14:paraId="4B773223" w14:textId="77777777" w:rsidR="00F7177C" w:rsidRPr="004334FE" w:rsidRDefault="00F7177C" w:rsidP="00F06DFD">
            <w:pPr>
              <w:spacing w:afterLines="50" w:after="120"/>
              <w:rPr>
                <w:rFonts w:asciiTheme="minorHAnsi" w:hAnsiTheme="minorHAnsi" w:cstheme="minorHAnsi"/>
                <w:i/>
                <w:lang w:val="en-US" w:eastAsia="zh-CN"/>
              </w:rPr>
            </w:pPr>
            <w:r w:rsidRPr="004334FE">
              <w:rPr>
                <w:rFonts w:asciiTheme="minorHAnsi" w:hAnsiTheme="minorHAnsi" w:cstheme="minorHAnsi"/>
                <w:i/>
                <w:lang w:val="en-US" w:eastAsia="zh-CN"/>
              </w:rPr>
              <w:t>Proposal 2: Set feasible period and offset of CSI-RS and set probability of LBT failure to 0 to make all CSI-RS transmission occasions in COT duration to avoid unless CQI reporting.</w:t>
            </w:r>
          </w:p>
          <w:p w14:paraId="36CB4028" w14:textId="77777777" w:rsidR="00F7177C" w:rsidRPr="004334FE" w:rsidRDefault="00F7177C" w:rsidP="00F06DFD">
            <w:pPr>
              <w:spacing w:after="0"/>
              <w:jc w:val="both"/>
              <w:rPr>
                <w:rFonts w:asciiTheme="minorHAnsi" w:hAnsiTheme="minorHAnsi" w:cstheme="minorHAnsi"/>
                <w:i/>
                <w:lang w:eastAsia="zh-CN"/>
              </w:rPr>
            </w:pPr>
            <w:r w:rsidRPr="004334FE">
              <w:rPr>
                <w:rFonts w:asciiTheme="minorHAnsi" w:hAnsiTheme="minorHAnsi" w:cstheme="minorHAnsi"/>
                <w:i/>
                <w:lang w:eastAsia="zh-CN"/>
              </w:rPr>
              <w:lastRenderedPageBreak/>
              <w:t>Proposal 3: Set two sets of burst transmissions, each with distinct transmission power level and keeping the interference level constant during the test. The SNR is quite different.</w:t>
            </w:r>
          </w:p>
          <w:p w14:paraId="2E691766" w14:textId="77777777" w:rsidR="00F7177C" w:rsidRPr="004334FE" w:rsidRDefault="00F7177C" w:rsidP="00F06DFD">
            <w:pPr>
              <w:widowControl w:val="0"/>
              <w:numPr>
                <w:ilvl w:val="0"/>
                <w:numId w:val="20"/>
              </w:numPr>
              <w:spacing w:after="0"/>
              <w:contextualSpacing/>
              <w:jc w:val="both"/>
              <w:rPr>
                <w:rFonts w:asciiTheme="minorHAnsi" w:eastAsia="Times New Roman" w:hAnsiTheme="minorHAnsi" w:cstheme="minorHAnsi"/>
                <w:i/>
                <w:lang w:val="en-US" w:eastAsia="zh-CN"/>
              </w:rPr>
            </w:pPr>
            <w:r w:rsidRPr="004334FE">
              <w:rPr>
                <w:rFonts w:asciiTheme="minorHAnsi" w:eastAsia="Times New Roman" w:hAnsiTheme="minorHAnsi" w:cstheme="minorHAnsi"/>
                <w:i/>
                <w:lang w:val="en-US" w:eastAsia="zh-CN"/>
              </w:rPr>
              <w:t>Use aperiodic CSI reporting</w:t>
            </w:r>
          </w:p>
          <w:p w14:paraId="10B367DE" w14:textId="77777777" w:rsidR="00F7177C" w:rsidRPr="004334FE" w:rsidRDefault="00F7177C" w:rsidP="00F06DFD">
            <w:pPr>
              <w:widowControl w:val="0"/>
              <w:numPr>
                <w:ilvl w:val="0"/>
                <w:numId w:val="20"/>
              </w:numPr>
              <w:spacing w:after="0"/>
              <w:contextualSpacing/>
              <w:jc w:val="both"/>
              <w:rPr>
                <w:rFonts w:asciiTheme="minorHAnsi" w:eastAsia="Times New Roman" w:hAnsiTheme="minorHAnsi" w:cstheme="minorHAnsi"/>
                <w:i/>
                <w:lang w:val="en-US" w:eastAsia="zh-CN"/>
              </w:rPr>
            </w:pPr>
            <w:r w:rsidRPr="004334FE">
              <w:rPr>
                <w:rFonts w:asciiTheme="minorHAnsi" w:eastAsia="Times New Roman" w:hAnsiTheme="minorHAnsi" w:cstheme="minorHAnsi"/>
                <w:i/>
                <w:lang w:val="en-US" w:eastAsia="zh-CN"/>
              </w:rPr>
              <w:t>CA scenario can be used as baseline. PCell (license band) is used for HARQ ACK/NACK feedback and aperiodic CSI triggering/reporting.</w:t>
            </w:r>
          </w:p>
          <w:p w14:paraId="4DA471E2" w14:textId="77777777" w:rsidR="00F7177C" w:rsidRPr="004334FE" w:rsidRDefault="00F7177C" w:rsidP="00F06DFD">
            <w:pPr>
              <w:widowControl w:val="0"/>
              <w:numPr>
                <w:ilvl w:val="0"/>
                <w:numId w:val="20"/>
              </w:numPr>
              <w:spacing w:after="0"/>
              <w:contextualSpacing/>
              <w:jc w:val="both"/>
              <w:rPr>
                <w:rFonts w:asciiTheme="minorHAnsi" w:eastAsia="Times New Roman" w:hAnsiTheme="minorHAnsi" w:cstheme="minorHAnsi"/>
                <w:i/>
                <w:lang w:val="en-US" w:eastAsia="zh-CN"/>
              </w:rPr>
            </w:pPr>
            <w:r w:rsidRPr="004334FE">
              <w:rPr>
                <w:rFonts w:asciiTheme="minorHAnsi" w:eastAsia="Times New Roman" w:hAnsiTheme="minorHAnsi" w:cstheme="minorHAnsi"/>
                <w:i/>
                <w:lang w:val="en-US" w:eastAsia="zh-CN"/>
              </w:rPr>
              <w:t xml:space="preserve">CQI distribute criterion and BLER criterion can be used as test metric </w:t>
            </w:r>
          </w:p>
        </w:tc>
      </w:tr>
      <w:tr w:rsidR="00F7177C" w:rsidRPr="004334FE" w14:paraId="661340E1" w14:textId="77777777" w:rsidTr="00F06DFD">
        <w:trPr>
          <w:trHeight w:val="468"/>
        </w:trPr>
        <w:tc>
          <w:tcPr>
            <w:tcW w:w="1598" w:type="dxa"/>
          </w:tcPr>
          <w:p w14:paraId="1A247D76"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lastRenderedPageBreak/>
              <w:t>R4-2102586</w:t>
            </w:r>
          </w:p>
        </w:tc>
        <w:tc>
          <w:tcPr>
            <w:tcW w:w="1414" w:type="dxa"/>
          </w:tcPr>
          <w:p w14:paraId="04EDE32D"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Qualcomm</w:t>
            </w:r>
          </w:p>
        </w:tc>
        <w:tc>
          <w:tcPr>
            <w:tcW w:w="6619" w:type="dxa"/>
          </w:tcPr>
          <w:p w14:paraId="3530D784"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 xml:space="preserve">Proposal 1: Discuss tests definition for CQI Performances based on the expected UE behaviour and capabilities related to CSI-RS validation in case of LBT failure, in parallel with the discussion of the same issue for PDSCH Performances. </w:t>
            </w:r>
          </w:p>
          <w:p w14:paraId="2DC8B633"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2: For NR-U CQI Performance Testing, TE is expected to disregard a UE reporting which comes following a scheduled CSI-RS transmission that did not happen due to LBT failure, and it is expected to continue scheduling according to the last valid reporting.</w:t>
            </w:r>
          </w:p>
          <w:p w14:paraId="080294CD" w14:textId="77777777" w:rsidR="00F7177C" w:rsidRPr="004334FE" w:rsidRDefault="00F7177C" w:rsidP="00F06DFD">
            <w:pPr>
              <w:spacing w:before="120" w:after="120"/>
              <w:rPr>
                <w:rFonts w:asciiTheme="minorHAnsi" w:hAnsiTheme="minorHAnsi" w:cstheme="minorHAnsi"/>
              </w:rPr>
            </w:pPr>
            <w:r w:rsidRPr="004334FE">
              <w:rPr>
                <w:rFonts w:asciiTheme="minorHAnsi" w:hAnsiTheme="minorHAnsi" w:cstheme="minorHAnsi"/>
              </w:rPr>
              <w:t>Proposal 3: For NR-U CQI Performance Testing, CQIs reported by the UE following a CSI-RS occasion that was not transmitted due to LBT failure will be ignored for the purposes of computing test pass/fail statistics.</w:t>
            </w:r>
          </w:p>
        </w:tc>
      </w:tr>
    </w:tbl>
    <w:p w14:paraId="0BACF1BA" w14:textId="77777777" w:rsidR="00F7177C" w:rsidRPr="004334FE" w:rsidRDefault="00F7177C" w:rsidP="00F7177C"/>
    <w:p w14:paraId="04C214F6" w14:textId="77777777" w:rsidR="00F7177C" w:rsidRPr="004334FE" w:rsidRDefault="00F7177C" w:rsidP="00F7177C">
      <w:pPr>
        <w:pStyle w:val="Heading2"/>
      </w:pPr>
      <w:r w:rsidRPr="004334FE">
        <w:rPr>
          <w:rFonts w:hint="eastAsia"/>
        </w:rPr>
        <w:t>Open issues</w:t>
      </w:r>
      <w:r w:rsidRPr="004334FE">
        <w:t xml:space="preserve"> summary</w:t>
      </w:r>
    </w:p>
    <w:p w14:paraId="0B62967B" w14:textId="740C09BC" w:rsidR="001D23B8" w:rsidRPr="004334FE" w:rsidRDefault="001D23B8" w:rsidP="001D23B8">
      <w:pPr>
        <w:pStyle w:val="Heading3"/>
        <w:rPr>
          <w:sz w:val="24"/>
          <w:szCs w:val="16"/>
        </w:rPr>
      </w:pPr>
      <w:r w:rsidRPr="004334FE">
        <w:rPr>
          <w:sz w:val="24"/>
          <w:szCs w:val="16"/>
        </w:rPr>
        <w:t>CQI Performance Tests</w:t>
      </w:r>
    </w:p>
    <w:p w14:paraId="6033A660" w14:textId="49934F49" w:rsidR="001D23B8" w:rsidRPr="004334FE" w:rsidRDefault="001D23B8" w:rsidP="001D23B8">
      <w:pPr>
        <w:rPr>
          <w:b/>
          <w:u w:val="single"/>
          <w:lang w:eastAsia="ko-KR"/>
        </w:rPr>
      </w:pPr>
      <w:r w:rsidRPr="004334FE">
        <w:rPr>
          <w:b/>
          <w:u w:val="single"/>
          <w:lang w:eastAsia="ko-KR"/>
        </w:rPr>
        <w:t>Issue 4-</w:t>
      </w:r>
      <w:r w:rsidR="00524C0B" w:rsidRPr="004334FE">
        <w:rPr>
          <w:b/>
          <w:u w:val="single"/>
          <w:lang w:eastAsia="ko-KR"/>
        </w:rPr>
        <w:t>1</w:t>
      </w:r>
      <w:r w:rsidRPr="004334FE">
        <w:rPr>
          <w:b/>
          <w:u w:val="single"/>
          <w:lang w:eastAsia="ko-KR"/>
        </w:rPr>
        <w:t>-1: Whether to define CQI Tests</w:t>
      </w:r>
    </w:p>
    <w:p w14:paraId="3882ABD5"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806E6FE"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with LBT failure for CSI-RS measurements; (Ericsson);</w:t>
      </w:r>
    </w:p>
    <w:p w14:paraId="0BD8653C"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2: Yes, to test whether the UE does not average channel measurements across different transmission </w:t>
      </w:r>
      <w:proofErr w:type="spellStart"/>
      <w:r w:rsidRPr="004334FE">
        <w:rPr>
          <w:rFonts w:eastAsia="SimSun"/>
          <w:szCs w:val="24"/>
          <w:lang w:eastAsia="zh-CN"/>
        </w:rPr>
        <w:t>butsts</w:t>
      </w:r>
      <w:proofErr w:type="spellEnd"/>
      <w:r w:rsidRPr="004334FE">
        <w:rPr>
          <w:rFonts w:eastAsia="SimSun"/>
          <w:szCs w:val="24"/>
          <w:lang w:eastAsia="zh-CN"/>
        </w:rPr>
        <w:t xml:space="preserve"> and performs correct CQI measurements, with probability of LBT failure set to 0 (Huawei);</w:t>
      </w:r>
    </w:p>
    <w:p w14:paraId="07B062CD"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Discuss introduction of CQI requirements, based on UE capabilities related to CSI-RS Validation (Qualcomm);</w:t>
      </w:r>
    </w:p>
    <w:p w14:paraId="14CB0833"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C064912" w14:textId="6823E155"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438877AF" w14:textId="77777777" w:rsidR="00254FE9" w:rsidRPr="004334FE" w:rsidRDefault="00254FE9" w:rsidP="00FC1CE3">
      <w:pPr>
        <w:pStyle w:val="ListParagraph"/>
        <w:overflowPunct/>
        <w:autoSpaceDE/>
        <w:autoSpaceDN/>
        <w:adjustRightInd/>
        <w:spacing w:after="120"/>
        <w:ind w:left="1440" w:firstLineChars="0" w:firstLine="0"/>
        <w:textAlignment w:val="auto"/>
        <w:rPr>
          <w:rFonts w:eastAsia="SimSun"/>
          <w:szCs w:val="24"/>
          <w:lang w:eastAsia="zh-CN"/>
        </w:rPr>
      </w:pPr>
    </w:p>
    <w:p w14:paraId="07739481" w14:textId="3E476B50" w:rsidR="00254FE9" w:rsidRPr="004334FE" w:rsidRDefault="00254FE9" w:rsidP="00254FE9">
      <w:pPr>
        <w:rPr>
          <w:b/>
          <w:u w:val="single"/>
          <w:lang w:eastAsia="ko-KR"/>
        </w:rPr>
      </w:pPr>
      <w:r w:rsidRPr="004334FE">
        <w:rPr>
          <w:b/>
          <w:u w:val="single"/>
          <w:lang w:eastAsia="ko-KR"/>
        </w:rPr>
        <w:t xml:space="preserve">Issue </w:t>
      </w:r>
      <w:r w:rsidR="00524C0B" w:rsidRPr="004334FE">
        <w:rPr>
          <w:b/>
          <w:u w:val="single"/>
          <w:lang w:eastAsia="ko-KR"/>
        </w:rPr>
        <w:t>4</w:t>
      </w:r>
      <w:r w:rsidRPr="004334FE">
        <w:rPr>
          <w:b/>
          <w:u w:val="single"/>
          <w:lang w:eastAsia="ko-KR"/>
        </w:rPr>
        <w:t>-</w:t>
      </w:r>
      <w:r w:rsidR="00524C0B" w:rsidRPr="004334FE">
        <w:rPr>
          <w:b/>
          <w:u w:val="single"/>
          <w:lang w:eastAsia="ko-KR"/>
        </w:rPr>
        <w:t>1</w:t>
      </w:r>
      <w:r w:rsidRPr="004334FE">
        <w:rPr>
          <w:b/>
          <w:u w:val="single"/>
          <w:lang w:eastAsia="ko-KR"/>
        </w:rPr>
        <w:t>-</w:t>
      </w:r>
      <w:r w:rsidR="00524C0B" w:rsidRPr="004334FE">
        <w:rPr>
          <w:b/>
          <w:u w:val="single"/>
          <w:lang w:eastAsia="ko-KR"/>
        </w:rPr>
        <w:t>2</w:t>
      </w:r>
      <w:r w:rsidRPr="004334FE">
        <w:rPr>
          <w:b/>
          <w:u w:val="single"/>
          <w:lang w:eastAsia="ko-KR"/>
        </w:rPr>
        <w:t>: Include PDCCH DCI 2-0 in CQI Simulations;</w:t>
      </w:r>
    </w:p>
    <w:p w14:paraId="7814C092" w14:textId="77777777" w:rsidR="00254FE9" w:rsidRPr="004334FE" w:rsidRDefault="00254FE9" w:rsidP="00254F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F2CAB95" w14:textId="77777777" w:rsidR="00254FE9" w:rsidRPr="004334FE" w:rsidRDefault="00254FE9" w:rsidP="00254F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(MediaTek);</w:t>
      </w:r>
    </w:p>
    <w:p w14:paraId="7FBF476B" w14:textId="77777777" w:rsidR="00254FE9" w:rsidRPr="004334FE" w:rsidRDefault="00254FE9" w:rsidP="00254F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85BF830" w14:textId="77777777" w:rsidR="00254FE9" w:rsidRPr="004334FE" w:rsidRDefault="00254FE9" w:rsidP="00254FE9">
      <w:pPr>
        <w:spacing w:after="120"/>
        <w:rPr>
          <w:szCs w:val="24"/>
          <w:lang w:eastAsia="zh-CN"/>
        </w:rPr>
      </w:pPr>
    </w:p>
    <w:p w14:paraId="282E0863" w14:textId="76EEEBB0" w:rsidR="001D23B8" w:rsidRPr="004334FE" w:rsidRDefault="001D23B8" w:rsidP="001D23B8">
      <w:pPr>
        <w:rPr>
          <w:b/>
          <w:u w:val="single"/>
          <w:lang w:eastAsia="ko-KR"/>
        </w:rPr>
      </w:pPr>
      <w:r w:rsidRPr="004334FE">
        <w:rPr>
          <w:b/>
          <w:u w:val="single"/>
          <w:lang w:eastAsia="ko-KR"/>
        </w:rPr>
        <w:t xml:space="preserve">Issue </w:t>
      </w:r>
      <w:r w:rsidR="00524C0B" w:rsidRPr="004334FE">
        <w:rPr>
          <w:b/>
          <w:u w:val="single"/>
          <w:lang w:eastAsia="ko-KR"/>
        </w:rPr>
        <w:t>4</w:t>
      </w:r>
      <w:r w:rsidRPr="004334FE">
        <w:rPr>
          <w:b/>
          <w:u w:val="single"/>
          <w:lang w:eastAsia="ko-KR"/>
        </w:rPr>
        <w:t>-</w:t>
      </w:r>
      <w:r w:rsidR="00524C0B" w:rsidRPr="004334FE">
        <w:rPr>
          <w:b/>
          <w:u w:val="single"/>
          <w:lang w:eastAsia="ko-KR"/>
        </w:rPr>
        <w:t>1</w:t>
      </w:r>
      <w:r w:rsidRPr="004334FE">
        <w:rPr>
          <w:b/>
          <w:u w:val="single"/>
          <w:lang w:eastAsia="ko-KR"/>
        </w:rPr>
        <w:t>-</w:t>
      </w:r>
      <w:r w:rsidR="00524C0B" w:rsidRPr="004334FE">
        <w:rPr>
          <w:b/>
          <w:u w:val="single"/>
          <w:lang w:eastAsia="ko-KR"/>
        </w:rPr>
        <w:t>3</w:t>
      </w:r>
      <w:r w:rsidRPr="004334FE">
        <w:rPr>
          <w:b/>
          <w:u w:val="single"/>
          <w:lang w:eastAsia="ko-KR"/>
        </w:rPr>
        <w:t>: Test Equipment Behaviour with respect to UE reporting, following a scheduled CSI-RS transmission was cancelled due LBT failure CQI Tests</w:t>
      </w:r>
    </w:p>
    <w:p w14:paraId="0904976F"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10322C28"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TE is expected to disregard the reporting and continue scheduling according to the last valid reporting; This reporting is ignored for test pass/fail statistics. (Qualcomm)</w:t>
      </w:r>
    </w:p>
    <w:p w14:paraId="6FD4C229"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029919C"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TBA</w:t>
      </w:r>
    </w:p>
    <w:p w14:paraId="65C3EB1B" w14:textId="77777777" w:rsidR="001D23B8" w:rsidRPr="004334FE" w:rsidRDefault="001D23B8" w:rsidP="001D23B8">
      <w:pPr>
        <w:spacing w:after="120"/>
        <w:rPr>
          <w:szCs w:val="24"/>
          <w:lang w:eastAsia="zh-CN"/>
        </w:rPr>
      </w:pPr>
    </w:p>
    <w:p w14:paraId="281F580E" w14:textId="15426294" w:rsidR="001D23B8" w:rsidRPr="004334FE" w:rsidRDefault="001D23B8" w:rsidP="001D23B8">
      <w:pPr>
        <w:rPr>
          <w:b/>
          <w:u w:val="single"/>
          <w:lang w:eastAsia="ko-KR"/>
        </w:rPr>
      </w:pPr>
      <w:r w:rsidRPr="004334FE">
        <w:rPr>
          <w:b/>
          <w:u w:val="single"/>
          <w:lang w:eastAsia="ko-KR"/>
        </w:rPr>
        <w:t xml:space="preserve">Issue </w:t>
      </w:r>
      <w:r w:rsidR="00524C0B" w:rsidRPr="004334FE">
        <w:rPr>
          <w:b/>
          <w:u w:val="single"/>
          <w:lang w:eastAsia="ko-KR"/>
        </w:rPr>
        <w:t>4</w:t>
      </w:r>
      <w:r w:rsidRPr="004334FE">
        <w:rPr>
          <w:b/>
          <w:u w:val="single"/>
          <w:lang w:eastAsia="ko-KR"/>
        </w:rPr>
        <w:t>-</w:t>
      </w:r>
      <w:r w:rsidR="00524C0B" w:rsidRPr="004334FE">
        <w:rPr>
          <w:b/>
          <w:u w:val="single"/>
          <w:lang w:eastAsia="ko-KR"/>
        </w:rPr>
        <w:t>1</w:t>
      </w:r>
      <w:r w:rsidRPr="004334FE">
        <w:rPr>
          <w:b/>
          <w:u w:val="single"/>
          <w:lang w:eastAsia="ko-KR"/>
        </w:rPr>
        <w:t>-</w:t>
      </w:r>
      <w:r w:rsidR="00524C0B" w:rsidRPr="004334FE">
        <w:rPr>
          <w:b/>
          <w:u w:val="single"/>
          <w:lang w:eastAsia="ko-KR"/>
        </w:rPr>
        <w:t>4</w:t>
      </w:r>
      <w:r w:rsidRPr="004334FE">
        <w:rPr>
          <w:b/>
          <w:u w:val="single"/>
          <w:lang w:eastAsia="ko-KR"/>
        </w:rPr>
        <w:t>: CQI Test Se</w:t>
      </w:r>
      <w:r w:rsidR="009E01DD" w:rsidRPr="004334FE">
        <w:rPr>
          <w:b/>
          <w:u w:val="single"/>
          <w:lang w:eastAsia="ko-KR"/>
        </w:rPr>
        <w:t>t</w:t>
      </w:r>
      <w:r w:rsidRPr="004334FE">
        <w:rPr>
          <w:b/>
          <w:u w:val="single"/>
          <w:lang w:eastAsia="ko-KR"/>
        </w:rPr>
        <w:t>up</w:t>
      </w:r>
      <w:r w:rsidR="00103B5C" w:rsidRPr="004334FE">
        <w:rPr>
          <w:b/>
          <w:u w:val="single"/>
          <w:lang w:eastAsia="ko-KR"/>
        </w:rPr>
        <w:t xml:space="preserve"> Detail</w:t>
      </w:r>
      <w:r w:rsidR="006D3A50" w:rsidRPr="004334FE">
        <w:rPr>
          <w:b/>
          <w:u w:val="single"/>
          <w:lang w:eastAsia="ko-KR"/>
        </w:rPr>
        <w:t>s</w:t>
      </w:r>
    </w:p>
    <w:p w14:paraId="5581E47B"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732722E4"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(Huawei)</w:t>
      </w:r>
    </w:p>
    <w:p w14:paraId="3F72675C" w14:textId="77777777" w:rsidR="001D23B8" w:rsidRPr="004334FE" w:rsidRDefault="001D23B8" w:rsidP="001D23B8">
      <w:pPr>
        <w:pStyle w:val="ListParagraph"/>
        <w:numPr>
          <w:ilvl w:val="2"/>
          <w:numId w:val="4"/>
        </w:numPr>
        <w:spacing w:after="120"/>
        <w:ind w:firstLineChars="0"/>
        <w:rPr>
          <w:rFonts w:eastAsia="SimSun"/>
          <w:szCs w:val="24"/>
          <w:lang w:eastAsia="zh-CN"/>
        </w:rPr>
      </w:pPr>
      <w:r w:rsidRPr="004334FE">
        <w:rPr>
          <w:rFonts w:eastAsia="SimSun"/>
          <w:szCs w:val="24"/>
          <w:lang w:eastAsia="zh-CN"/>
        </w:rPr>
        <w:t xml:space="preserve">Set two sets of burst transmissions, each with distinct transmission power level and keeping the interference level constant during the test. The SNR is quite different. </w:t>
      </w:r>
    </w:p>
    <w:p w14:paraId="22F408DE"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704FB54"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652A6E59" w14:textId="77777777" w:rsidR="001D23B8" w:rsidRPr="004334FE" w:rsidRDefault="001D23B8" w:rsidP="001D23B8">
      <w:pPr>
        <w:spacing w:after="120"/>
        <w:rPr>
          <w:szCs w:val="24"/>
          <w:lang w:eastAsia="zh-CN"/>
        </w:rPr>
      </w:pPr>
    </w:p>
    <w:p w14:paraId="27D84C50" w14:textId="3CBA2EB0" w:rsidR="001D23B8" w:rsidRPr="004334FE" w:rsidRDefault="001D23B8" w:rsidP="001D23B8">
      <w:pPr>
        <w:rPr>
          <w:b/>
          <w:u w:val="single"/>
          <w:lang w:eastAsia="ko-KR"/>
        </w:rPr>
      </w:pPr>
      <w:r w:rsidRPr="004334FE">
        <w:rPr>
          <w:b/>
          <w:u w:val="single"/>
          <w:lang w:eastAsia="ko-KR"/>
        </w:rPr>
        <w:t xml:space="preserve">Issue </w:t>
      </w:r>
      <w:r w:rsidR="00524C0B" w:rsidRPr="004334FE">
        <w:rPr>
          <w:b/>
          <w:u w:val="single"/>
          <w:lang w:eastAsia="ko-KR"/>
        </w:rPr>
        <w:t>4</w:t>
      </w:r>
      <w:r w:rsidRPr="004334FE">
        <w:rPr>
          <w:b/>
          <w:u w:val="single"/>
          <w:lang w:eastAsia="ko-KR"/>
        </w:rPr>
        <w:t>-</w:t>
      </w:r>
      <w:r w:rsidR="00524C0B" w:rsidRPr="004334FE">
        <w:rPr>
          <w:b/>
          <w:u w:val="single"/>
          <w:lang w:eastAsia="ko-KR"/>
        </w:rPr>
        <w:t>1</w:t>
      </w:r>
      <w:r w:rsidRPr="004334FE">
        <w:rPr>
          <w:b/>
          <w:u w:val="single"/>
          <w:lang w:eastAsia="ko-KR"/>
        </w:rPr>
        <w:t>-</w:t>
      </w:r>
      <w:r w:rsidR="00524C0B" w:rsidRPr="004334FE">
        <w:rPr>
          <w:b/>
          <w:u w:val="single"/>
          <w:lang w:eastAsia="ko-KR"/>
        </w:rPr>
        <w:t>5</w:t>
      </w:r>
      <w:r w:rsidRPr="004334FE">
        <w:rPr>
          <w:b/>
          <w:u w:val="single"/>
          <w:lang w:eastAsia="ko-KR"/>
        </w:rPr>
        <w:t>: Whether to use aperiodic CSI reporting as baseline</w:t>
      </w:r>
    </w:p>
    <w:p w14:paraId="2FF455D5"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B8D8BC5"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(Huawei);</w:t>
      </w:r>
    </w:p>
    <w:p w14:paraId="1037D1AC" w14:textId="77777777" w:rsidR="001D23B8" w:rsidRPr="004334FE" w:rsidRDefault="001D23B8" w:rsidP="001D23B8">
      <w:pPr>
        <w:pStyle w:val="ListParagraph"/>
        <w:numPr>
          <w:ilvl w:val="2"/>
          <w:numId w:val="4"/>
        </w:numPr>
        <w:spacing w:after="120"/>
        <w:ind w:firstLineChars="0"/>
        <w:rPr>
          <w:rFonts w:eastAsia="SimSun"/>
          <w:szCs w:val="24"/>
          <w:lang w:eastAsia="zh-CN"/>
        </w:rPr>
      </w:pPr>
      <w:r w:rsidRPr="004334FE">
        <w:rPr>
          <w:rFonts w:eastAsia="SimSun"/>
          <w:szCs w:val="24"/>
          <w:lang w:eastAsia="zh-CN"/>
        </w:rPr>
        <w:t>PCell (license band) is used for HARQ ACK/NACK feedback and aperiodic CSI triggering/reporting.</w:t>
      </w:r>
    </w:p>
    <w:p w14:paraId="48736370"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DBAA31F"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4C109129" w14:textId="5C670095" w:rsidR="001D23B8" w:rsidRPr="004334FE" w:rsidRDefault="001D23B8" w:rsidP="001D23B8">
      <w:pPr>
        <w:spacing w:after="120"/>
        <w:rPr>
          <w:i/>
          <w:iCs/>
          <w:color w:val="FF0000"/>
          <w:szCs w:val="24"/>
          <w:u w:val="single"/>
          <w:lang w:eastAsia="zh-CN"/>
        </w:rPr>
      </w:pPr>
      <w:r w:rsidRPr="004334FE">
        <w:rPr>
          <w:i/>
          <w:iCs/>
          <w:color w:val="FF0000"/>
          <w:szCs w:val="24"/>
          <w:u w:val="single"/>
          <w:lang w:eastAsia="zh-CN"/>
        </w:rPr>
        <w:t xml:space="preserve">Moderator comment: </w:t>
      </w:r>
      <w:r w:rsidR="004808FD" w:rsidRPr="004334FE">
        <w:rPr>
          <w:i/>
          <w:iCs/>
          <w:color w:val="FF0000"/>
          <w:szCs w:val="24"/>
          <w:u w:val="single"/>
          <w:lang w:eastAsia="zh-CN"/>
        </w:rPr>
        <w:t>The proposal</w:t>
      </w:r>
      <w:r w:rsidRPr="004334FE">
        <w:rPr>
          <w:i/>
          <w:iCs/>
          <w:color w:val="FF0000"/>
          <w:szCs w:val="24"/>
          <w:u w:val="single"/>
          <w:lang w:eastAsia="zh-CN"/>
        </w:rPr>
        <w:t xml:space="preserve"> above </w:t>
      </w:r>
      <w:r w:rsidR="004808FD" w:rsidRPr="004334FE">
        <w:rPr>
          <w:i/>
          <w:iCs/>
          <w:color w:val="FF0000"/>
          <w:szCs w:val="24"/>
          <w:u w:val="single"/>
          <w:lang w:eastAsia="zh-CN"/>
        </w:rPr>
        <w:t>does not seem to be applicable to</w:t>
      </w:r>
      <w:r w:rsidRPr="004334FE">
        <w:rPr>
          <w:i/>
          <w:iCs/>
          <w:color w:val="FF0000"/>
          <w:szCs w:val="24"/>
          <w:u w:val="single"/>
          <w:lang w:eastAsia="zh-CN"/>
        </w:rPr>
        <w:t xml:space="preserve"> scenario C (standalone NR-U Cell)</w:t>
      </w:r>
    </w:p>
    <w:p w14:paraId="329DB4E0" w14:textId="77777777" w:rsidR="001D23B8" w:rsidRPr="004334FE" w:rsidRDefault="001D23B8" w:rsidP="001D23B8">
      <w:pPr>
        <w:spacing w:after="120"/>
        <w:rPr>
          <w:szCs w:val="24"/>
          <w:lang w:eastAsia="zh-CN"/>
        </w:rPr>
      </w:pPr>
    </w:p>
    <w:p w14:paraId="6730CD30" w14:textId="06FDE2F3" w:rsidR="001D23B8" w:rsidRPr="004334FE" w:rsidRDefault="001D23B8" w:rsidP="001D23B8">
      <w:pPr>
        <w:rPr>
          <w:b/>
          <w:u w:val="single"/>
          <w:lang w:eastAsia="ko-KR"/>
        </w:rPr>
      </w:pPr>
      <w:r w:rsidRPr="004334FE">
        <w:rPr>
          <w:b/>
          <w:u w:val="single"/>
          <w:lang w:eastAsia="ko-KR"/>
        </w:rPr>
        <w:t xml:space="preserve">Issue </w:t>
      </w:r>
      <w:r w:rsidR="00524C0B" w:rsidRPr="004334FE">
        <w:rPr>
          <w:b/>
          <w:u w:val="single"/>
          <w:lang w:eastAsia="ko-KR"/>
        </w:rPr>
        <w:t>4</w:t>
      </w:r>
      <w:r w:rsidRPr="004334FE">
        <w:rPr>
          <w:b/>
          <w:u w:val="single"/>
          <w:lang w:eastAsia="ko-KR"/>
        </w:rPr>
        <w:t>-</w:t>
      </w:r>
      <w:r w:rsidR="00524C0B" w:rsidRPr="004334FE">
        <w:rPr>
          <w:b/>
          <w:u w:val="single"/>
          <w:lang w:eastAsia="ko-KR"/>
        </w:rPr>
        <w:t>1</w:t>
      </w:r>
      <w:r w:rsidRPr="004334FE">
        <w:rPr>
          <w:b/>
          <w:u w:val="single"/>
          <w:lang w:eastAsia="ko-KR"/>
        </w:rPr>
        <w:t>-</w:t>
      </w:r>
      <w:r w:rsidR="00524C0B" w:rsidRPr="004334FE">
        <w:rPr>
          <w:b/>
          <w:u w:val="single"/>
          <w:lang w:eastAsia="ko-KR"/>
        </w:rPr>
        <w:t>6</w:t>
      </w:r>
      <w:r w:rsidRPr="004334FE">
        <w:rPr>
          <w:b/>
          <w:u w:val="single"/>
          <w:lang w:eastAsia="ko-KR"/>
        </w:rPr>
        <w:t>: CQI Test Metrics</w:t>
      </w:r>
    </w:p>
    <w:p w14:paraId="563CA625"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FBEAF02"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(Ericsson):</w:t>
      </w:r>
    </w:p>
    <w:p w14:paraId="014CCA34" w14:textId="77777777" w:rsidR="001D23B8" w:rsidRPr="004334FE" w:rsidRDefault="001D23B8" w:rsidP="001D23B8">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The reported CQI value according to the reference channel shall be in the range of ±1 of the reported median more than 90% of the time.</w:t>
      </w:r>
      <w:r w:rsidRPr="004334FE">
        <w:t xml:space="preserve"> </w:t>
      </w:r>
      <w:r w:rsidRPr="004334FE">
        <w:rPr>
          <w:rFonts w:eastAsia="SimSun"/>
          <w:szCs w:val="24"/>
          <w:lang w:eastAsia="zh-CN"/>
        </w:rPr>
        <w:t>CSI-RS is transmitted during burst transmission with LBT failure.</w:t>
      </w:r>
    </w:p>
    <w:p w14:paraId="79F5E4B6" w14:textId="77777777" w:rsidR="001D23B8" w:rsidRPr="004334FE" w:rsidRDefault="001D23B8" w:rsidP="001D23B8">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p>
    <w:p w14:paraId="69540051"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CQI Distribution criterion and BLER criterion (Huawei):</w:t>
      </w:r>
    </w:p>
    <w:p w14:paraId="569D25E0" w14:textId="77777777" w:rsidR="001D23B8" w:rsidRPr="004334FE" w:rsidRDefault="001D23B8" w:rsidP="00D053A0">
      <w:pPr>
        <w:spacing w:after="120"/>
        <w:rPr>
          <w:szCs w:val="24"/>
          <w:lang w:eastAsia="zh-CN"/>
        </w:rPr>
      </w:pPr>
    </w:p>
    <w:p w14:paraId="65C2E547" w14:textId="77777777" w:rsidR="001D23B8" w:rsidRPr="004334FE"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0E2CC02" w14:textId="77777777" w:rsidR="001D23B8" w:rsidRPr="004334FE"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TBA</w:t>
      </w:r>
    </w:p>
    <w:p w14:paraId="2E176D22" w14:textId="77777777" w:rsidR="00F7177C" w:rsidRPr="004334FE" w:rsidRDefault="00F7177C" w:rsidP="00F7177C">
      <w:pPr>
        <w:rPr>
          <w:color w:val="0070C0"/>
          <w:lang w:val="en-US" w:eastAsia="zh-CN"/>
        </w:rPr>
      </w:pPr>
    </w:p>
    <w:p w14:paraId="53C27B28" w14:textId="77777777" w:rsidR="00F7177C" w:rsidRPr="004334FE" w:rsidRDefault="00F7177C" w:rsidP="00F7177C">
      <w:pPr>
        <w:pStyle w:val="Heading2"/>
      </w:pPr>
      <w:r w:rsidRPr="004334FE">
        <w:t>Companies</w:t>
      </w:r>
      <w:r w:rsidRPr="004334FE">
        <w:rPr>
          <w:rFonts w:hint="eastAsia"/>
        </w:rPr>
        <w:t xml:space="preserve"> views</w:t>
      </w:r>
      <w:r w:rsidRPr="004334FE">
        <w:t>’</w:t>
      </w:r>
      <w:r w:rsidRPr="004334FE">
        <w:rPr>
          <w:rFonts w:hint="eastAsia"/>
        </w:rPr>
        <w:t xml:space="preserve"> collection for 1st round </w:t>
      </w:r>
    </w:p>
    <w:p w14:paraId="66FB8425" w14:textId="77777777" w:rsidR="00F7177C" w:rsidRPr="004334FE" w:rsidRDefault="00F7177C" w:rsidP="00F7177C">
      <w:pPr>
        <w:pStyle w:val="Heading3"/>
        <w:rPr>
          <w:sz w:val="24"/>
          <w:szCs w:val="16"/>
        </w:rPr>
      </w:pPr>
      <w:r w:rsidRPr="004334FE">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7177C" w:rsidRPr="004334FE" w14:paraId="54549FBC" w14:textId="77777777" w:rsidTr="004D14A4">
        <w:tc>
          <w:tcPr>
            <w:tcW w:w="1236" w:type="dxa"/>
          </w:tcPr>
          <w:p w14:paraId="5A097EBE"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3950302A"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F7177C" w:rsidRPr="004334FE" w14:paraId="48BC5D7E" w14:textId="77777777" w:rsidTr="004D14A4">
        <w:tc>
          <w:tcPr>
            <w:tcW w:w="1236" w:type="dxa"/>
          </w:tcPr>
          <w:p w14:paraId="4D80DF64"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XXX</w:t>
            </w:r>
          </w:p>
        </w:tc>
        <w:tc>
          <w:tcPr>
            <w:tcW w:w="8395" w:type="dxa"/>
          </w:tcPr>
          <w:p w14:paraId="6406CEFA"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 xml:space="preserve">Sub topic </w:t>
            </w:r>
            <w:r w:rsidRPr="004334FE">
              <w:rPr>
                <w:rFonts w:eastAsiaTheme="minorEastAsia"/>
                <w:color w:val="0070C0"/>
                <w:lang w:val="en-US" w:eastAsia="zh-CN"/>
              </w:rPr>
              <w:t>2-</w:t>
            </w:r>
            <w:r w:rsidRPr="004334FE">
              <w:rPr>
                <w:rFonts w:eastAsiaTheme="minorEastAsia" w:hint="eastAsia"/>
                <w:color w:val="0070C0"/>
                <w:lang w:val="en-US" w:eastAsia="zh-CN"/>
              </w:rPr>
              <w:t xml:space="preserve">1: </w:t>
            </w:r>
          </w:p>
          <w:p w14:paraId="743F29E1"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 xml:space="preserve">Sub topic </w:t>
            </w:r>
            <w:r w:rsidRPr="004334FE">
              <w:rPr>
                <w:rFonts w:eastAsiaTheme="minorEastAsia"/>
                <w:color w:val="0070C0"/>
                <w:lang w:val="en-US" w:eastAsia="zh-CN"/>
              </w:rPr>
              <w:t>2-</w:t>
            </w:r>
            <w:r w:rsidRPr="004334FE">
              <w:rPr>
                <w:rFonts w:eastAsiaTheme="minorEastAsia" w:hint="eastAsia"/>
                <w:color w:val="0070C0"/>
                <w:lang w:val="en-US" w:eastAsia="zh-CN"/>
              </w:rPr>
              <w:t>2:</w:t>
            </w:r>
          </w:p>
          <w:p w14:paraId="36368D82" w14:textId="77777777" w:rsidR="00F7177C" w:rsidRPr="004334FE" w:rsidRDefault="00F7177C" w:rsidP="00F06DFD">
            <w:pPr>
              <w:spacing w:after="120"/>
              <w:rPr>
                <w:rFonts w:eastAsiaTheme="minorEastAsia"/>
                <w:color w:val="0070C0"/>
                <w:lang w:val="en-US" w:eastAsia="zh-CN"/>
              </w:rPr>
            </w:pPr>
            <w:r w:rsidRPr="004334FE">
              <w:rPr>
                <w:rFonts w:eastAsiaTheme="minorEastAsia"/>
                <w:color w:val="0070C0"/>
                <w:lang w:val="en-US" w:eastAsia="zh-CN"/>
              </w:rPr>
              <w:lastRenderedPageBreak/>
              <w:t>…</w:t>
            </w:r>
            <w:r w:rsidRPr="004334FE">
              <w:rPr>
                <w:rFonts w:eastAsiaTheme="minorEastAsia" w:hint="eastAsia"/>
                <w:color w:val="0070C0"/>
                <w:lang w:val="en-US" w:eastAsia="zh-CN"/>
              </w:rPr>
              <w:t>.</w:t>
            </w:r>
          </w:p>
          <w:p w14:paraId="65DF75F0"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Others:</w:t>
            </w:r>
          </w:p>
        </w:tc>
      </w:tr>
      <w:tr w:rsidR="008477F0" w:rsidRPr="004334FE" w14:paraId="5AC6038D" w14:textId="77777777" w:rsidTr="004D14A4">
        <w:tc>
          <w:tcPr>
            <w:tcW w:w="1236" w:type="dxa"/>
          </w:tcPr>
          <w:p w14:paraId="4399B1F1" w14:textId="25E16376" w:rsidR="008477F0" w:rsidRPr="004334FE" w:rsidRDefault="008477F0" w:rsidP="00F06DFD">
            <w:pPr>
              <w:spacing w:after="120"/>
              <w:rPr>
                <w:rFonts w:eastAsiaTheme="minorEastAsia"/>
                <w:lang w:val="en-US" w:eastAsia="zh-CN"/>
              </w:rPr>
            </w:pPr>
            <w:r w:rsidRPr="004334FE">
              <w:rPr>
                <w:rFonts w:eastAsiaTheme="minorEastAsia"/>
                <w:lang w:val="en-US" w:eastAsia="zh-CN"/>
              </w:rPr>
              <w:lastRenderedPageBreak/>
              <w:t>Ericsson</w:t>
            </w:r>
          </w:p>
        </w:tc>
        <w:tc>
          <w:tcPr>
            <w:tcW w:w="8395" w:type="dxa"/>
          </w:tcPr>
          <w:p w14:paraId="7A4FC488" w14:textId="65C2235E" w:rsidR="008477F0" w:rsidRPr="004334FE" w:rsidRDefault="008477F0" w:rsidP="00F06DFD">
            <w:pPr>
              <w:spacing w:after="120"/>
              <w:rPr>
                <w:rFonts w:eastAsiaTheme="minorEastAsia"/>
                <w:lang w:val="en-US" w:eastAsia="zh-CN"/>
              </w:rPr>
            </w:pPr>
            <w:r w:rsidRPr="004334FE">
              <w:rPr>
                <w:b/>
                <w:u w:val="single"/>
                <w:lang w:eastAsia="ko-KR"/>
              </w:rPr>
              <w:t>Issue 4-1-1: Whether to define CQI Tests</w:t>
            </w:r>
          </w:p>
          <w:p w14:paraId="07615CB0" w14:textId="44983036" w:rsidR="00EE11D0" w:rsidRPr="004334FE" w:rsidRDefault="008477F0" w:rsidP="00F06DFD">
            <w:pPr>
              <w:spacing w:after="120"/>
              <w:rPr>
                <w:rFonts w:eastAsiaTheme="minorEastAsia"/>
                <w:lang w:val="en-US" w:eastAsia="zh-CN"/>
              </w:rPr>
            </w:pPr>
            <w:r w:rsidRPr="004334FE">
              <w:rPr>
                <w:rFonts w:eastAsiaTheme="minorEastAsia"/>
                <w:lang w:val="en-US" w:eastAsia="zh-CN"/>
              </w:rPr>
              <w:t xml:space="preserve">We </w:t>
            </w:r>
            <w:r w:rsidR="00EE11D0" w:rsidRPr="004334FE">
              <w:rPr>
                <w:rFonts w:eastAsiaTheme="minorEastAsia"/>
                <w:lang w:val="en-US" w:eastAsia="zh-CN"/>
              </w:rPr>
              <w:t xml:space="preserve">prefer </w:t>
            </w:r>
            <w:r w:rsidRPr="004334FE">
              <w:rPr>
                <w:rFonts w:eastAsiaTheme="minorEastAsia"/>
                <w:lang w:val="en-US" w:eastAsia="zh-CN"/>
              </w:rPr>
              <w:t xml:space="preserve">to define requirements for CQI definition test, and also considering </w:t>
            </w:r>
            <w:r w:rsidR="00EE11D0" w:rsidRPr="004334FE">
              <w:rPr>
                <w:rFonts w:eastAsiaTheme="minorEastAsia"/>
                <w:lang w:val="en-US" w:eastAsia="zh-CN"/>
              </w:rPr>
              <w:t>no LBT failure for UL report and PDSCH measurements. But the test setup need further discussion.</w:t>
            </w:r>
          </w:p>
          <w:p w14:paraId="12B496C9" w14:textId="78B9007F" w:rsidR="008477F0" w:rsidRPr="004334FE" w:rsidRDefault="00EE11D0" w:rsidP="00F06DFD">
            <w:pPr>
              <w:spacing w:after="120"/>
              <w:rPr>
                <w:rFonts w:eastAsiaTheme="minorEastAsia"/>
                <w:lang w:val="en-US" w:eastAsia="zh-CN"/>
              </w:rPr>
            </w:pPr>
            <w:r w:rsidRPr="004334FE">
              <w:rPr>
                <w:rFonts w:eastAsiaTheme="minorEastAsia"/>
                <w:lang w:val="en-US" w:eastAsia="zh-CN"/>
              </w:rPr>
              <w:t xml:space="preserve"> </w:t>
            </w:r>
          </w:p>
          <w:p w14:paraId="0D156002" w14:textId="2115D494" w:rsidR="00FD24FA" w:rsidRPr="004334FE" w:rsidRDefault="0036553B" w:rsidP="00F06DFD">
            <w:pPr>
              <w:spacing w:after="120"/>
              <w:rPr>
                <w:rFonts w:eastAsiaTheme="minorEastAsia"/>
                <w:lang w:val="en-US" w:eastAsia="zh-CN"/>
              </w:rPr>
            </w:pPr>
            <w:r w:rsidRPr="004334FE">
              <w:rPr>
                <w:rFonts w:eastAsiaTheme="minorEastAsia"/>
                <w:lang w:val="en-US" w:eastAsia="zh-CN"/>
              </w:rPr>
              <w:t xml:space="preserve">@Apple, Qualcomm, MTK: We think it is worthy to check the CQI measurement under burst transmission model with LBT failure. The </w:t>
            </w:r>
            <w:proofErr w:type="spellStart"/>
            <w:r w:rsidRPr="004334FE">
              <w:rPr>
                <w:rFonts w:eastAsiaTheme="minorEastAsia"/>
                <w:lang w:val="en-US" w:eastAsia="zh-CN"/>
              </w:rPr>
              <w:t>gNB</w:t>
            </w:r>
            <w:proofErr w:type="spellEnd"/>
            <w:r w:rsidRPr="004334FE">
              <w:rPr>
                <w:rFonts w:eastAsiaTheme="minorEastAsia"/>
                <w:lang w:val="en-US" w:eastAsia="zh-CN"/>
              </w:rPr>
              <w:t xml:space="preserve"> will transmit CSI-RS for unlicensed cell only when LBT is successful, but UE may not be aware of it </w:t>
            </w:r>
            <w:r w:rsidR="00720896" w:rsidRPr="004334FE">
              <w:rPr>
                <w:rFonts w:eastAsiaTheme="minorEastAsia"/>
                <w:lang w:val="en-US" w:eastAsia="zh-CN"/>
              </w:rPr>
              <w:t xml:space="preserve">and just do the measurement and report, then </w:t>
            </w:r>
            <w:proofErr w:type="spellStart"/>
            <w:r w:rsidR="00720896" w:rsidRPr="004334FE">
              <w:rPr>
                <w:rFonts w:eastAsiaTheme="minorEastAsia"/>
                <w:lang w:val="en-US" w:eastAsia="zh-CN"/>
              </w:rPr>
              <w:t>gNB</w:t>
            </w:r>
            <w:proofErr w:type="spellEnd"/>
            <w:r w:rsidR="00720896" w:rsidRPr="004334FE">
              <w:rPr>
                <w:rFonts w:eastAsiaTheme="minorEastAsia"/>
                <w:lang w:val="en-US" w:eastAsia="zh-CN"/>
              </w:rPr>
              <w:t xml:space="preserve"> only take those report</w:t>
            </w:r>
            <w:r w:rsidR="00654DB1" w:rsidRPr="004334FE">
              <w:rPr>
                <w:rFonts w:eastAsiaTheme="minorEastAsia"/>
                <w:lang w:val="en-US" w:eastAsia="zh-CN"/>
              </w:rPr>
              <w:t>s</w:t>
            </w:r>
            <w:r w:rsidR="00720896" w:rsidRPr="004334FE">
              <w:rPr>
                <w:rFonts w:eastAsiaTheme="minorEastAsia"/>
                <w:lang w:val="en-US" w:eastAsia="zh-CN"/>
              </w:rPr>
              <w:t xml:space="preserve"> for update when CSI-RS </w:t>
            </w:r>
            <w:r w:rsidR="00654DB1" w:rsidRPr="004334FE">
              <w:rPr>
                <w:rFonts w:eastAsiaTheme="minorEastAsia"/>
                <w:lang w:val="en-US" w:eastAsia="zh-CN"/>
              </w:rPr>
              <w:t>was</w:t>
            </w:r>
            <w:r w:rsidR="00720896" w:rsidRPr="004334FE">
              <w:rPr>
                <w:rFonts w:eastAsiaTheme="minorEastAsia"/>
                <w:lang w:val="en-US" w:eastAsia="zh-CN"/>
              </w:rPr>
              <w:t xml:space="preserve"> scheduled</w:t>
            </w:r>
            <w:r w:rsidR="00654DB1" w:rsidRPr="004334FE">
              <w:rPr>
                <w:rFonts w:eastAsiaTheme="minorEastAsia"/>
                <w:lang w:val="en-US" w:eastAsia="zh-CN"/>
              </w:rPr>
              <w:t xml:space="preserve"> in those bursts</w:t>
            </w:r>
            <w:r w:rsidR="00720896" w:rsidRPr="004334FE">
              <w:rPr>
                <w:rFonts w:eastAsiaTheme="minorEastAsia"/>
                <w:lang w:val="en-US" w:eastAsia="zh-CN"/>
              </w:rPr>
              <w:t>.</w:t>
            </w:r>
            <w:r w:rsidR="00654DB1" w:rsidRPr="004334FE">
              <w:rPr>
                <w:rFonts w:eastAsiaTheme="minorEastAsia"/>
                <w:lang w:val="en-US" w:eastAsia="zh-CN"/>
              </w:rPr>
              <w:t xml:space="preserve"> </w:t>
            </w:r>
            <w:r w:rsidR="00FD24FA" w:rsidRPr="004334FE">
              <w:rPr>
                <w:rFonts w:eastAsiaTheme="minorEastAsia"/>
                <w:lang w:val="en-US" w:eastAsia="zh-CN"/>
              </w:rPr>
              <w:t>Anyway, PDSCH BLER measure should not impacted by LBT result, otherwise it can’t show the CQI measurement performance itself and the LBT impact will be doubled. Furthermore, the CQI measurement and the PDSCH BLER measurement are separated in CQI definition test.</w:t>
            </w:r>
          </w:p>
          <w:p w14:paraId="412B4C44" w14:textId="7A26AA9D" w:rsidR="008477F0" w:rsidRPr="004334FE" w:rsidRDefault="00FD24FA" w:rsidP="00F06DFD">
            <w:pPr>
              <w:spacing w:after="120"/>
              <w:rPr>
                <w:rFonts w:eastAsiaTheme="minorEastAsia"/>
                <w:lang w:val="en-US" w:eastAsia="zh-CN"/>
              </w:rPr>
            </w:pPr>
            <w:r w:rsidRPr="004334FE">
              <w:rPr>
                <w:rFonts w:eastAsiaTheme="minorEastAsia"/>
                <w:lang w:val="en-US" w:eastAsia="zh-CN"/>
              </w:rPr>
              <w:t>This intention might</w:t>
            </w:r>
            <w:r w:rsidR="00654DB1" w:rsidRPr="004334FE">
              <w:rPr>
                <w:rFonts w:eastAsiaTheme="minorEastAsia"/>
                <w:lang w:val="en-US" w:eastAsia="zh-CN"/>
              </w:rPr>
              <w:t xml:space="preserve"> depend on </w:t>
            </w:r>
            <w:proofErr w:type="spellStart"/>
            <w:r w:rsidR="00654DB1" w:rsidRPr="004334FE">
              <w:rPr>
                <w:rFonts w:eastAsiaTheme="minorEastAsia"/>
                <w:lang w:val="en-US" w:eastAsia="zh-CN"/>
              </w:rPr>
              <w:t>gNB</w:t>
            </w:r>
            <w:proofErr w:type="spellEnd"/>
            <w:r w:rsidR="00654DB1" w:rsidRPr="004334FE">
              <w:rPr>
                <w:rFonts w:eastAsiaTheme="minorEastAsia"/>
                <w:lang w:val="en-US" w:eastAsia="zh-CN"/>
              </w:rPr>
              <w:t xml:space="preserve"> implementation. So for the test setup, UE could only measure CSI-RS when LBT is successful and feedback the report. </w:t>
            </w:r>
            <w:r w:rsidRPr="004334FE">
              <w:rPr>
                <w:rFonts w:eastAsiaTheme="minorEastAsia"/>
                <w:lang w:val="en-US" w:eastAsia="zh-CN"/>
              </w:rPr>
              <w:t xml:space="preserve">Not sure if we can also pack CSI-RS with discovery burst. </w:t>
            </w:r>
          </w:p>
          <w:p w14:paraId="7A4C437D" w14:textId="35094F13" w:rsidR="008477F0" w:rsidRPr="004334FE" w:rsidRDefault="008477F0" w:rsidP="00F06DFD">
            <w:pPr>
              <w:spacing w:after="120"/>
              <w:rPr>
                <w:rFonts w:eastAsiaTheme="minorEastAsia"/>
                <w:lang w:val="en-US" w:eastAsia="zh-CN"/>
              </w:rPr>
            </w:pPr>
          </w:p>
        </w:tc>
      </w:tr>
      <w:tr w:rsidR="004D14A4" w:rsidRPr="004334FE" w14:paraId="358C7D0E" w14:textId="77777777" w:rsidTr="0036553B">
        <w:tc>
          <w:tcPr>
            <w:tcW w:w="1236" w:type="dxa"/>
          </w:tcPr>
          <w:p w14:paraId="00C501FC"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Apple</w:t>
            </w:r>
          </w:p>
        </w:tc>
        <w:tc>
          <w:tcPr>
            <w:tcW w:w="8395" w:type="dxa"/>
          </w:tcPr>
          <w:p w14:paraId="20E9C50A" w14:textId="77777777" w:rsidR="004D14A4" w:rsidRPr="004334FE" w:rsidRDefault="004D14A4" w:rsidP="0036553B">
            <w:pPr>
              <w:rPr>
                <w:b/>
                <w:u w:val="single"/>
                <w:lang w:eastAsia="ko-KR"/>
              </w:rPr>
            </w:pPr>
            <w:r w:rsidRPr="004334FE">
              <w:rPr>
                <w:b/>
                <w:u w:val="single"/>
                <w:lang w:eastAsia="ko-KR"/>
              </w:rPr>
              <w:t>Issue 4-1-1: Whether to define CQI Tests</w:t>
            </w:r>
          </w:p>
          <w:p w14:paraId="4338D5B8"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Option 3. We should define CQI reporting requirements with the required capabilities for CSI-RS validation.</w:t>
            </w:r>
          </w:p>
          <w:p w14:paraId="766BC4F3"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In general we should also allow for the same agreements on general simulation </w:t>
            </w:r>
            <w:proofErr w:type="spellStart"/>
            <w:r w:rsidRPr="004334FE">
              <w:rPr>
                <w:rFonts w:eastAsiaTheme="minorEastAsia"/>
                <w:color w:val="0070C0"/>
                <w:lang w:val="en-US" w:eastAsia="zh-CN"/>
              </w:rPr>
              <w:t>assumptiosn</w:t>
            </w:r>
            <w:proofErr w:type="spellEnd"/>
            <w:r w:rsidRPr="004334FE">
              <w:rPr>
                <w:rFonts w:eastAsiaTheme="minorEastAsia"/>
                <w:color w:val="0070C0"/>
                <w:lang w:val="en-US" w:eastAsia="zh-CN"/>
              </w:rPr>
              <w:t xml:space="preserve"> for PDSCH tests to be applicable to CQI reporting requirements – like DL burst transmission model, requirements agnostic to channel access type, applicable to Scenario A and C </w:t>
            </w:r>
          </w:p>
          <w:p w14:paraId="1F6FA35A" w14:textId="77777777" w:rsidR="004D14A4" w:rsidRPr="004334FE" w:rsidRDefault="004D14A4" w:rsidP="0036553B">
            <w:pPr>
              <w:rPr>
                <w:b/>
                <w:u w:val="single"/>
                <w:lang w:eastAsia="ko-KR"/>
              </w:rPr>
            </w:pPr>
            <w:r w:rsidRPr="004334FE">
              <w:rPr>
                <w:b/>
                <w:u w:val="single"/>
                <w:lang w:eastAsia="ko-KR"/>
              </w:rPr>
              <w:t>Issue 4-1-2: Include PDCCH DCI 2-0 in CQI Simulations;</w:t>
            </w:r>
          </w:p>
          <w:p w14:paraId="18DA7DF4"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We should configure PDCCH DCI 2-0 for CQI reporting test as well.</w:t>
            </w:r>
          </w:p>
          <w:p w14:paraId="111EAD58" w14:textId="77777777" w:rsidR="004D14A4" w:rsidRPr="004334FE" w:rsidRDefault="004D14A4" w:rsidP="0036553B">
            <w:pPr>
              <w:rPr>
                <w:b/>
                <w:u w:val="single"/>
                <w:lang w:eastAsia="ko-KR"/>
              </w:rPr>
            </w:pPr>
            <w:r w:rsidRPr="004334FE">
              <w:rPr>
                <w:b/>
                <w:u w:val="single"/>
                <w:lang w:eastAsia="ko-KR"/>
              </w:rPr>
              <w:t>Issue 4-1-3: Test Equipment Behaviour with respect to UE reporting, following a scheduled CSI-RS transmission was cancelled due LBT failure CQI Tests</w:t>
            </w:r>
          </w:p>
          <w:p w14:paraId="60ECC92E"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Ideally if CSI-RS validation via DCI or DCI format 2-0 is configured, UE should not report in a period cancelled due to LBT failure in our understanding. Option 1 seems reasonable.</w:t>
            </w:r>
          </w:p>
          <w:p w14:paraId="76EEDD19" w14:textId="77777777" w:rsidR="004D14A4" w:rsidRPr="004334FE" w:rsidRDefault="004D14A4" w:rsidP="0036553B">
            <w:pPr>
              <w:rPr>
                <w:b/>
                <w:u w:val="single"/>
                <w:lang w:eastAsia="ko-KR"/>
              </w:rPr>
            </w:pPr>
            <w:r w:rsidRPr="004334FE">
              <w:rPr>
                <w:b/>
                <w:u w:val="single"/>
                <w:lang w:eastAsia="ko-KR"/>
              </w:rPr>
              <w:t>Issue 4-1-4: CQI Test Setup Details</w:t>
            </w:r>
          </w:p>
          <w:p w14:paraId="44A4FDCB"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Is option 1 for Scenario A alone? </w:t>
            </w:r>
          </w:p>
          <w:p w14:paraId="08A93C60"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 xml:space="preserve">In general we would need to define CA CQI requirements for Scenario A and single CC CQI reporting requirements for Scenario C. </w:t>
            </w:r>
          </w:p>
          <w:p w14:paraId="5F7DEA5E" w14:textId="77777777" w:rsidR="004D14A4" w:rsidRPr="004334FE" w:rsidRDefault="004D14A4" w:rsidP="0036553B">
            <w:pPr>
              <w:rPr>
                <w:b/>
                <w:u w:val="single"/>
                <w:lang w:eastAsia="ko-KR"/>
              </w:rPr>
            </w:pPr>
            <w:r w:rsidRPr="004334FE">
              <w:rPr>
                <w:rFonts w:eastAsiaTheme="minorEastAsia"/>
                <w:color w:val="0070C0"/>
                <w:lang w:val="en-US" w:eastAsia="zh-CN"/>
              </w:rPr>
              <w:t xml:space="preserve"> </w:t>
            </w:r>
            <w:r w:rsidRPr="004334FE">
              <w:rPr>
                <w:b/>
                <w:u w:val="single"/>
                <w:lang w:eastAsia="ko-KR"/>
              </w:rPr>
              <w:t>Issue 4-1-6: CQI Test Metrics</w:t>
            </w:r>
          </w:p>
          <w:p w14:paraId="7C94FA87" w14:textId="77777777" w:rsidR="004D14A4" w:rsidRPr="004334FE" w:rsidRDefault="004D14A4" w:rsidP="0036553B">
            <w:pPr>
              <w:spacing w:after="120"/>
              <w:rPr>
                <w:rFonts w:eastAsiaTheme="minorEastAsia"/>
                <w:color w:val="0070C0"/>
                <w:lang w:val="en-US" w:eastAsia="zh-CN"/>
              </w:rPr>
            </w:pPr>
            <w:r w:rsidRPr="004334FE">
              <w:rPr>
                <w:rFonts w:eastAsiaTheme="minorEastAsia"/>
                <w:color w:val="0070C0"/>
                <w:lang w:val="en-US" w:eastAsia="zh-CN"/>
              </w:rPr>
              <w:t>To Ericsson – clarification on option 1, only Med CQI measurement is with LBT failure, but not the PDSCH BLER at Med CQO/ Med CQI ±1?</w:t>
            </w:r>
          </w:p>
          <w:p w14:paraId="7A5BF9D6" w14:textId="04DB16DA" w:rsidR="0036553B" w:rsidRPr="004334FE" w:rsidRDefault="0036553B">
            <w:pPr>
              <w:spacing w:after="120"/>
              <w:rPr>
                <w:rFonts w:eastAsiaTheme="minorEastAsia"/>
                <w:color w:val="0070C0"/>
                <w:lang w:val="en-US" w:eastAsia="zh-CN"/>
              </w:rPr>
            </w:pPr>
          </w:p>
        </w:tc>
      </w:tr>
      <w:tr w:rsidR="004D14A4" w:rsidRPr="004334FE" w14:paraId="47A0D981" w14:textId="77777777" w:rsidTr="004D14A4">
        <w:tc>
          <w:tcPr>
            <w:tcW w:w="1236" w:type="dxa"/>
          </w:tcPr>
          <w:p w14:paraId="22E39511" w14:textId="0F213199" w:rsidR="004D14A4" w:rsidRPr="004334FE" w:rsidRDefault="00F56D3E" w:rsidP="00F06DFD">
            <w:pPr>
              <w:spacing w:after="120"/>
              <w:rPr>
                <w:rFonts w:eastAsiaTheme="minorEastAsia"/>
                <w:lang w:val="en-US" w:eastAsia="zh-CN"/>
              </w:rPr>
            </w:pPr>
            <w:r w:rsidRPr="004334FE">
              <w:rPr>
                <w:rFonts w:eastAsiaTheme="minorEastAsia"/>
                <w:lang w:val="en-US" w:eastAsia="zh-CN"/>
              </w:rPr>
              <w:t>Qualcomm</w:t>
            </w:r>
          </w:p>
        </w:tc>
        <w:tc>
          <w:tcPr>
            <w:tcW w:w="8395" w:type="dxa"/>
          </w:tcPr>
          <w:p w14:paraId="5D09E281" w14:textId="77777777" w:rsidR="00394B9B" w:rsidRPr="004334FE" w:rsidRDefault="00394B9B" w:rsidP="00394B9B">
            <w:pPr>
              <w:spacing w:after="120"/>
              <w:rPr>
                <w:b/>
                <w:u w:val="single"/>
                <w:lang w:eastAsia="ko-KR"/>
              </w:rPr>
            </w:pPr>
            <w:r w:rsidRPr="004334FE">
              <w:rPr>
                <w:b/>
                <w:u w:val="single"/>
                <w:lang w:eastAsia="ko-KR"/>
              </w:rPr>
              <w:t>Issue 4-1-1: Whether to define CQI Tests</w:t>
            </w:r>
          </w:p>
          <w:p w14:paraId="5F43604E" w14:textId="77777777" w:rsidR="00394B9B" w:rsidRPr="004334FE" w:rsidRDefault="00394B9B" w:rsidP="00394B9B">
            <w:pPr>
              <w:spacing w:after="120"/>
              <w:rPr>
                <w:bCs/>
                <w:lang w:eastAsia="ko-KR"/>
              </w:rPr>
            </w:pPr>
            <w:r w:rsidRPr="004334FE">
              <w:rPr>
                <w:bCs/>
                <w:lang w:eastAsia="ko-KR"/>
              </w:rPr>
              <w:t>Option 3, and agree with Apple that the we should have, where possible, the same simulations assumptions to be applicable to both CQI and PDSCH requirements.</w:t>
            </w:r>
          </w:p>
          <w:p w14:paraId="36D26A53" w14:textId="77777777" w:rsidR="00394B9B" w:rsidRPr="004334FE" w:rsidRDefault="00394B9B" w:rsidP="00394B9B">
            <w:pPr>
              <w:spacing w:after="120"/>
              <w:rPr>
                <w:b/>
                <w:u w:val="single"/>
                <w:lang w:eastAsia="ko-KR"/>
              </w:rPr>
            </w:pPr>
            <w:r w:rsidRPr="004334FE">
              <w:rPr>
                <w:b/>
                <w:u w:val="single"/>
                <w:lang w:eastAsia="ko-KR"/>
              </w:rPr>
              <w:t>Issue 4-1-2: Include PDCCH DCI 2-0 in CQI Simulations;</w:t>
            </w:r>
          </w:p>
          <w:p w14:paraId="4145D1C3" w14:textId="77777777" w:rsidR="00394B9B" w:rsidRPr="004334FE" w:rsidRDefault="00394B9B" w:rsidP="00394B9B">
            <w:pPr>
              <w:spacing w:after="120"/>
              <w:rPr>
                <w:bCs/>
                <w:lang w:eastAsia="ko-KR"/>
              </w:rPr>
            </w:pPr>
            <w:r w:rsidRPr="004334FE">
              <w:rPr>
                <w:bCs/>
                <w:lang w:eastAsia="ko-KR"/>
              </w:rPr>
              <w:t xml:space="preserve">This is related to the ongoing discussion in issue 4-1-1, and 3-1-1. If we agree to use </w:t>
            </w:r>
            <w:proofErr w:type="spellStart"/>
            <w:r w:rsidRPr="004334FE">
              <w:rPr>
                <w:bCs/>
                <w:lang w:eastAsia="ko-KR"/>
              </w:rPr>
              <w:t>csi</w:t>
            </w:r>
            <w:proofErr w:type="spellEnd"/>
            <w:r w:rsidRPr="004334FE">
              <w:rPr>
                <w:bCs/>
                <w:lang w:eastAsia="ko-KR"/>
              </w:rPr>
              <w:t>-RS-</w:t>
            </w:r>
            <w:proofErr w:type="spellStart"/>
            <w:r w:rsidRPr="004334FE">
              <w:rPr>
                <w:bCs/>
                <w:lang w:eastAsia="ko-KR"/>
              </w:rPr>
              <w:t>ValidationWith</w:t>
            </w:r>
            <w:proofErr w:type="spellEnd"/>
            <w:r w:rsidRPr="004334FE">
              <w:rPr>
                <w:bCs/>
                <w:lang w:eastAsia="ko-KR"/>
              </w:rPr>
              <w:t>-DCI, we propose to define a CQI Requirement including PDCCH DCI 2-0 only with lower priority.</w:t>
            </w:r>
          </w:p>
          <w:p w14:paraId="2E8CF6FD" w14:textId="77777777" w:rsidR="00394B9B" w:rsidRPr="004334FE" w:rsidRDefault="00394B9B" w:rsidP="00394B9B">
            <w:pPr>
              <w:spacing w:after="120"/>
              <w:rPr>
                <w:b/>
                <w:u w:val="single"/>
                <w:lang w:eastAsia="ko-KR"/>
              </w:rPr>
            </w:pPr>
            <w:r w:rsidRPr="004334FE">
              <w:rPr>
                <w:b/>
                <w:u w:val="single"/>
                <w:lang w:eastAsia="ko-KR"/>
              </w:rPr>
              <w:t>Issue 4-1-4: CQI Test Setup Details</w:t>
            </w:r>
          </w:p>
          <w:p w14:paraId="70EC16E2" w14:textId="77777777" w:rsidR="00394B9B" w:rsidRPr="004334FE" w:rsidRDefault="00394B9B" w:rsidP="00394B9B">
            <w:pPr>
              <w:spacing w:after="120"/>
              <w:rPr>
                <w:bCs/>
                <w:lang w:eastAsia="ko-KR"/>
              </w:rPr>
            </w:pPr>
            <w:r w:rsidRPr="004334FE">
              <w:rPr>
                <w:bCs/>
                <w:lang w:eastAsia="ko-KR"/>
              </w:rPr>
              <w:t xml:space="preserve">Option 1 was the approach used in LAA, but our view is that it cannot be used in this case due to the possible LBT failure on CSI-RS and the fact that the TE would reuse the previous CQI reported. If </w:t>
            </w:r>
            <w:r w:rsidRPr="004334FE">
              <w:rPr>
                <w:bCs/>
                <w:lang w:eastAsia="ko-KR"/>
              </w:rPr>
              <w:lastRenderedPageBreak/>
              <w:t>the transmission power level changes during the test, the UE performances will be affected and the test is not meaningful. In this case, two different runs with different SNR values will have to be executed.</w:t>
            </w:r>
          </w:p>
          <w:p w14:paraId="2C36C72D" w14:textId="77777777" w:rsidR="00394B9B" w:rsidRPr="004334FE" w:rsidRDefault="00394B9B" w:rsidP="00394B9B">
            <w:pPr>
              <w:spacing w:after="120"/>
              <w:rPr>
                <w:b/>
                <w:u w:val="single"/>
                <w:lang w:eastAsia="ko-KR"/>
              </w:rPr>
            </w:pPr>
            <w:r w:rsidRPr="004334FE">
              <w:rPr>
                <w:b/>
                <w:u w:val="single"/>
                <w:lang w:eastAsia="ko-KR"/>
              </w:rPr>
              <w:t>Issue 4-1-5: Whether to use aperiodic CSI reporting as baseline</w:t>
            </w:r>
          </w:p>
          <w:p w14:paraId="4C83D28D" w14:textId="77777777" w:rsidR="00394B9B" w:rsidRPr="004334FE" w:rsidRDefault="00394B9B" w:rsidP="00394B9B">
            <w:pPr>
              <w:spacing w:after="120"/>
              <w:rPr>
                <w:bCs/>
                <w:lang w:eastAsia="ko-KR"/>
              </w:rPr>
            </w:pPr>
            <w:r w:rsidRPr="004334FE">
              <w:rPr>
                <w:bCs/>
                <w:lang w:eastAsia="ko-KR"/>
              </w:rPr>
              <w:t>@Huawei: How does this apply to scenario C?</w:t>
            </w:r>
          </w:p>
          <w:p w14:paraId="783156D1" w14:textId="77777777" w:rsidR="00394B9B" w:rsidRPr="004334FE" w:rsidRDefault="00394B9B" w:rsidP="00394B9B">
            <w:pPr>
              <w:spacing w:after="120"/>
              <w:rPr>
                <w:b/>
                <w:u w:val="single"/>
                <w:lang w:eastAsia="ko-KR"/>
              </w:rPr>
            </w:pPr>
            <w:r w:rsidRPr="004334FE">
              <w:rPr>
                <w:b/>
                <w:u w:val="single"/>
                <w:lang w:eastAsia="ko-KR"/>
              </w:rPr>
              <w:t>Issue 4-1-6: CQI Test Metrics</w:t>
            </w:r>
          </w:p>
          <w:p w14:paraId="0887582B" w14:textId="2DFB660F" w:rsidR="00903724" w:rsidRPr="004334FE" w:rsidRDefault="00903724" w:rsidP="00394B9B">
            <w:pPr>
              <w:spacing w:after="120"/>
              <w:rPr>
                <w:bCs/>
                <w:lang w:eastAsia="ko-KR"/>
              </w:rPr>
            </w:pPr>
            <w:r w:rsidRPr="004334FE">
              <w:rPr>
                <w:bCs/>
                <w:lang w:eastAsia="ko-KR"/>
              </w:rPr>
              <w:t>Starting from the CQI requirements already used in the spec is a reasonable approach,</w:t>
            </w:r>
          </w:p>
          <w:p w14:paraId="0FDA5FFB" w14:textId="1F89E79E" w:rsidR="004D14A4" w:rsidRPr="004334FE" w:rsidRDefault="00394B9B" w:rsidP="00394B9B">
            <w:pPr>
              <w:spacing w:after="120"/>
              <w:rPr>
                <w:bCs/>
                <w:lang w:eastAsia="ko-KR"/>
              </w:rPr>
            </w:pPr>
            <w:r w:rsidRPr="004334FE">
              <w:rPr>
                <w:bCs/>
                <w:lang w:eastAsia="ko-KR"/>
              </w:rPr>
              <w:t>@Ericsson: Can you please clarify how to implement this dedicated handling of LBT failure between CQI measurements and PDSCH? This seems to have a certain complexity from the point of view of simulations;</w:t>
            </w:r>
          </w:p>
        </w:tc>
      </w:tr>
      <w:tr w:rsidR="00F56D3E" w:rsidRPr="004334FE" w14:paraId="0A5832EB" w14:textId="77777777" w:rsidTr="004D14A4">
        <w:tc>
          <w:tcPr>
            <w:tcW w:w="1236" w:type="dxa"/>
          </w:tcPr>
          <w:p w14:paraId="30785712" w14:textId="16E5B536" w:rsidR="00F56D3E" w:rsidRPr="004334FE" w:rsidRDefault="00346804" w:rsidP="00F06DFD">
            <w:pPr>
              <w:spacing w:after="120"/>
              <w:rPr>
                <w:rFonts w:eastAsiaTheme="minorEastAsia"/>
                <w:lang w:val="en-US" w:eastAsia="zh-CN"/>
              </w:rPr>
            </w:pPr>
            <w:r w:rsidRPr="004334FE">
              <w:rPr>
                <w:rFonts w:eastAsiaTheme="minorEastAsia" w:hint="eastAsia"/>
                <w:lang w:val="en-US" w:eastAsia="zh-CN"/>
              </w:rPr>
              <w:lastRenderedPageBreak/>
              <w:t>Me</w:t>
            </w:r>
            <w:r w:rsidRPr="004334FE">
              <w:rPr>
                <w:rFonts w:eastAsiaTheme="minorEastAsia"/>
                <w:lang w:val="en-US" w:eastAsia="zh-CN"/>
              </w:rPr>
              <w:t>diaTek</w:t>
            </w:r>
          </w:p>
        </w:tc>
        <w:tc>
          <w:tcPr>
            <w:tcW w:w="8395" w:type="dxa"/>
          </w:tcPr>
          <w:p w14:paraId="0C885D7E" w14:textId="77777777" w:rsidR="00346804" w:rsidRPr="004334FE" w:rsidRDefault="00346804" w:rsidP="00346804">
            <w:pPr>
              <w:jc w:val="both"/>
              <w:rPr>
                <w:b/>
                <w:u w:val="single"/>
                <w:lang w:eastAsia="ko-KR"/>
              </w:rPr>
            </w:pPr>
            <w:r w:rsidRPr="004334FE">
              <w:rPr>
                <w:b/>
                <w:u w:val="single"/>
                <w:lang w:eastAsia="ko-KR"/>
              </w:rPr>
              <w:t>Issue 4-1-1: Whether to define CQI Tests</w:t>
            </w:r>
          </w:p>
          <w:p w14:paraId="66776C69" w14:textId="77777777" w:rsidR="00346804" w:rsidRPr="004334FE" w:rsidRDefault="00346804" w:rsidP="00346804">
            <w:pPr>
              <w:jc w:val="both"/>
              <w:rPr>
                <w:b/>
                <w:u w:val="single"/>
                <w:lang w:eastAsia="ko-KR"/>
              </w:rPr>
            </w:pPr>
            <w:r w:rsidRPr="004334FE">
              <w:rPr>
                <w:b/>
                <w:u w:val="single"/>
                <w:lang w:eastAsia="ko-KR"/>
              </w:rPr>
              <w:t>Issue 4-1-2: Include PDCCH DCI 2-0 in CQI Simulations;</w:t>
            </w:r>
          </w:p>
          <w:p w14:paraId="0E86D67C" w14:textId="77777777" w:rsidR="00346804" w:rsidRPr="004334FE" w:rsidRDefault="00346804" w:rsidP="00346804">
            <w:pPr>
              <w:jc w:val="both"/>
              <w:rPr>
                <w:rFonts w:eastAsiaTheme="minorEastAsia"/>
                <w:color w:val="0070C0"/>
                <w:lang w:val="en-US" w:eastAsia="zh-CN"/>
              </w:rPr>
            </w:pPr>
            <w:r w:rsidRPr="004334FE">
              <w:rPr>
                <w:rFonts w:eastAsiaTheme="minorEastAsia"/>
                <w:color w:val="0070C0"/>
                <w:lang w:val="en-US" w:eastAsia="zh-CN"/>
              </w:rPr>
              <w:t xml:space="preserve">For Issues 4-1-1 and 4-1-2, we have similar proposal as PDSCH testing. We can consider to define requirements for UE “without optional capability” and “with optional capability”. </w:t>
            </w:r>
          </w:p>
          <w:p w14:paraId="65DEFA75" w14:textId="77777777" w:rsidR="00346804" w:rsidRPr="004334FE" w:rsidRDefault="00346804" w:rsidP="00346804">
            <w:pPr>
              <w:pStyle w:val="ListParagraph"/>
              <w:numPr>
                <w:ilvl w:val="0"/>
                <w:numId w:val="22"/>
              </w:numPr>
              <w:ind w:firstLineChars="0"/>
              <w:jc w:val="both"/>
              <w:rPr>
                <w:rFonts w:eastAsiaTheme="minorEastAsia"/>
                <w:color w:val="0070C0"/>
                <w:lang w:val="en-US" w:eastAsia="zh-CN"/>
              </w:rPr>
            </w:pPr>
            <w:r w:rsidRPr="004334FE">
              <w:rPr>
                <w:rFonts w:eastAsiaTheme="minorEastAsia"/>
                <w:color w:val="0070C0"/>
                <w:lang w:val="en-US" w:eastAsia="zh-CN"/>
              </w:rPr>
              <w:t xml:space="preserve">For UE without optional capability: We could choose “Always TRS” although it seems not practical. </w:t>
            </w:r>
          </w:p>
          <w:p w14:paraId="363B492D" w14:textId="77777777" w:rsidR="00346804" w:rsidRPr="004334FE" w:rsidRDefault="00346804" w:rsidP="00346804">
            <w:pPr>
              <w:pStyle w:val="ListParagraph"/>
              <w:numPr>
                <w:ilvl w:val="0"/>
                <w:numId w:val="22"/>
              </w:numPr>
              <w:ind w:firstLineChars="0"/>
              <w:jc w:val="both"/>
              <w:rPr>
                <w:rFonts w:eastAsiaTheme="minorEastAsia"/>
                <w:color w:val="0070C0"/>
                <w:lang w:val="en-US" w:eastAsia="zh-CN"/>
              </w:rPr>
            </w:pPr>
            <w:r w:rsidRPr="004334FE">
              <w:rPr>
                <w:rFonts w:eastAsiaTheme="minorEastAsia"/>
                <w:color w:val="0070C0"/>
                <w:lang w:val="en-US" w:eastAsia="zh-CN"/>
              </w:rPr>
              <w:t>For UE with optional capability</w:t>
            </w:r>
            <w:r w:rsidRPr="004334FE">
              <w:rPr>
                <w:rFonts w:eastAsiaTheme="minorEastAsia" w:hint="eastAsia"/>
                <w:color w:val="0070C0"/>
                <w:lang w:val="en-US" w:eastAsia="zh-CN"/>
              </w:rPr>
              <w:t xml:space="preserve">: </w:t>
            </w:r>
            <w:r w:rsidRPr="004334FE">
              <w:rPr>
                <w:rFonts w:eastAsiaTheme="minorEastAsia"/>
                <w:color w:val="0070C0"/>
                <w:lang w:val="en-US" w:eastAsia="zh-CN"/>
              </w:rPr>
              <w:t>Choose</w:t>
            </w:r>
            <w:r w:rsidRPr="004334FE">
              <w:rPr>
                <w:rFonts w:eastAsiaTheme="minorEastAsia" w:hint="eastAsia"/>
                <w:color w:val="0070C0"/>
                <w:lang w:val="en-US" w:eastAsia="zh-CN"/>
              </w:rPr>
              <w:t xml:space="preserve"> between </w:t>
            </w:r>
            <w:r w:rsidRPr="004334FE">
              <w:rPr>
                <w:rFonts w:eastAsiaTheme="minorEastAsia"/>
                <w:i/>
                <w:color w:val="0070C0"/>
                <w:lang w:val="en-US" w:eastAsia="zh-CN"/>
              </w:rPr>
              <w:t>‘</w:t>
            </w:r>
            <w:proofErr w:type="spellStart"/>
            <w:r w:rsidRPr="004334FE">
              <w:rPr>
                <w:rFonts w:eastAsiaTheme="minorEastAsia"/>
                <w:i/>
                <w:color w:val="0070C0"/>
                <w:lang w:val="en-US" w:eastAsia="zh-CN"/>
              </w:rPr>
              <w:t>csi</w:t>
            </w:r>
            <w:proofErr w:type="spellEnd"/>
            <w:r w:rsidRPr="004334FE">
              <w:rPr>
                <w:rFonts w:eastAsiaTheme="minorEastAsia"/>
                <w:i/>
                <w:color w:val="0070C0"/>
                <w:lang w:val="en-US" w:eastAsia="zh-CN"/>
              </w:rPr>
              <w:t>-RS-</w:t>
            </w:r>
            <w:proofErr w:type="spellStart"/>
            <w:r w:rsidRPr="004334FE">
              <w:rPr>
                <w:rFonts w:eastAsiaTheme="minorEastAsia"/>
                <w:i/>
                <w:color w:val="0070C0"/>
                <w:lang w:val="en-US" w:eastAsia="zh-CN"/>
              </w:rPr>
              <w:t>ValidationWith</w:t>
            </w:r>
            <w:proofErr w:type="spellEnd"/>
            <w:r w:rsidRPr="004334FE">
              <w:rPr>
                <w:rFonts w:eastAsiaTheme="minorEastAsia"/>
                <w:i/>
                <w:color w:val="0070C0"/>
                <w:lang w:val="en-US" w:eastAsia="zh-CN"/>
              </w:rPr>
              <w:t>-DCI’</w:t>
            </w:r>
            <w:r w:rsidRPr="004334FE">
              <w:rPr>
                <w:rFonts w:eastAsiaTheme="minorEastAsia"/>
                <w:color w:val="0070C0"/>
                <w:lang w:val="en-US" w:eastAsia="zh-CN"/>
              </w:rPr>
              <w:t xml:space="preserve"> and DCI 2-0.</w:t>
            </w:r>
          </w:p>
          <w:p w14:paraId="1B7301B1" w14:textId="77777777" w:rsidR="00346804" w:rsidRPr="004334FE" w:rsidRDefault="00346804" w:rsidP="00346804">
            <w:pPr>
              <w:pStyle w:val="ListParagraph"/>
              <w:ind w:left="720" w:firstLineChars="0" w:firstLine="0"/>
              <w:jc w:val="both"/>
              <w:rPr>
                <w:rFonts w:eastAsiaTheme="minorEastAsia"/>
                <w:color w:val="0070C0"/>
                <w:lang w:val="en-US" w:eastAsia="zh-CN"/>
              </w:rPr>
            </w:pPr>
          </w:p>
          <w:p w14:paraId="26149B93" w14:textId="77777777" w:rsidR="00346804" w:rsidRPr="004334FE" w:rsidRDefault="00346804" w:rsidP="00346804">
            <w:pPr>
              <w:jc w:val="both"/>
              <w:rPr>
                <w:b/>
                <w:u w:val="single"/>
                <w:lang w:eastAsia="ko-KR"/>
              </w:rPr>
            </w:pPr>
            <w:r w:rsidRPr="004334FE">
              <w:rPr>
                <w:b/>
                <w:u w:val="single"/>
                <w:lang w:eastAsia="ko-KR"/>
              </w:rPr>
              <w:t>Issue 4-1-6: CQI Test Metrics</w:t>
            </w:r>
          </w:p>
          <w:p w14:paraId="7FA119AF" w14:textId="77777777" w:rsidR="00346804" w:rsidRPr="004334FE" w:rsidRDefault="00346804" w:rsidP="00346804">
            <w:pPr>
              <w:spacing w:after="120"/>
              <w:jc w:val="both"/>
              <w:rPr>
                <w:rFonts w:eastAsiaTheme="minorEastAsia"/>
                <w:color w:val="0070C0"/>
                <w:lang w:val="en-US" w:eastAsia="zh-CN"/>
              </w:rPr>
            </w:pPr>
            <w:r w:rsidRPr="004334FE">
              <w:rPr>
                <w:rFonts w:eastAsiaTheme="minorEastAsia" w:hint="eastAsia"/>
                <w:color w:val="0070C0"/>
                <w:lang w:val="en-US" w:eastAsia="zh-CN"/>
              </w:rPr>
              <w:t>@</w:t>
            </w:r>
            <w:r w:rsidRPr="004334FE">
              <w:rPr>
                <w:rFonts w:eastAsiaTheme="minorEastAsia"/>
                <w:color w:val="0070C0"/>
                <w:lang w:val="en-US" w:eastAsia="zh-CN"/>
              </w:rPr>
              <w:t xml:space="preserve">Ericsson: Could you please explain more about “CSI-RS is transmitted during burst transmission with LBT failure”. Does it mean that CSI-RS is always transmit even if LBT failure? </w:t>
            </w:r>
          </w:p>
          <w:p w14:paraId="13B10D4E" w14:textId="77777777" w:rsidR="00F56D3E" w:rsidRPr="004334FE" w:rsidRDefault="00F56D3E" w:rsidP="00F06DFD">
            <w:pPr>
              <w:spacing w:after="120"/>
              <w:rPr>
                <w:b/>
                <w:u w:val="single"/>
                <w:lang w:val="en-US" w:eastAsia="ko-KR"/>
              </w:rPr>
            </w:pPr>
          </w:p>
        </w:tc>
      </w:tr>
      <w:tr w:rsidR="00A31C70" w:rsidRPr="004334FE" w14:paraId="678DC09A" w14:textId="77777777" w:rsidTr="004D14A4">
        <w:tc>
          <w:tcPr>
            <w:tcW w:w="1236" w:type="dxa"/>
          </w:tcPr>
          <w:p w14:paraId="19C6CCD9" w14:textId="6F4255FE" w:rsidR="00A31C70" w:rsidRPr="004334FE" w:rsidRDefault="00A31C70" w:rsidP="00A31C70">
            <w:pPr>
              <w:spacing w:after="120"/>
              <w:rPr>
                <w:rFonts w:eastAsiaTheme="minorEastAsia"/>
                <w:lang w:val="en-US" w:eastAsia="zh-CN"/>
              </w:rPr>
            </w:pPr>
            <w:r w:rsidRPr="004334FE">
              <w:rPr>
                <w:rFonts w:eastAsiaTheme="minorEastAsia" w:hint="eastAsia"/>
                <w:lang w:val="en-US" w:eastAsia="zh-CN"/>
              </w:rPr>
              <w:t>H</w:t>
            </w:r>
            <w:r w:rsidRPr="004334FE">
              <w:rPr>
                <w:rFonts w:eastAsiaTheme="minorEastAsia"/>
                <w:lang w:val="en-US" w:eastAsia="zh-CN"/>
              </w:rPr>
              <w:t xml:space="preserve">uawei </w:t>
            </w:r>
          </w:p>
        </w:tc>
        <w:tc>
          <w:tcPr>
            <w:tcW w:w="8395" w:type="dxa"/>
          </w:tcPr>
          <w:p w14:paraId="5EE9EE08" w14:textId="532D4FC8" w:rsidR="00A31C70" w:rsidRPr="004334FE" w:rsidRDefault="00A31C70" w:rsidP="00A31C70">
            <w:pPr>
              <w:tabs>
                <w:tab w:val="center" w:pos="4089"/>
              </w:tabs>
              <w:jc w:val="both"/>
              <w:rPr>
                <w:b/>
                <w:u w:val="single"/>
                <w:lang w:eastAsia="ko-KR"/>
              </w:rPr>
            </w:pPr>
            <w:r w:rsidRPr="004334FE">
              <w:rPr>
                <w:b/>
                <w:u w:val="single"/>
                <w:lang w:eastAsia="ko-KR"/>
              </w:rPr>
              <w:t>Issue 4-1-1: Whether to define CQI Tests</w:t>
            </w:r>
          </w:p>
          <w:p w14:paraId="4F5D83F2" w14:textId="5045131A" w:rsidR="00A31C70" w:rsidRPr="004334FE" w:rsidRDefault="00A31C70" w:rsidP="00A31C70">
            <w:pPr>
              <w:tabs>
                <w:tab w:val="center" w:pos="4089"/>
              </w:tabs>
              <w:jc w:val="both"/>
              <w:rPr>
                <w:rFonts w:eastAsia="SimSun"/>
                <w:szCs w:val="24"/>
                <w:lang w:eastAsia="zh-CN"/>
              </w:rPr>
            </w:pPr>
            <w:r w:rsidRPr="004334FE">
              <w:rPr>
                <w:rFonts w:eastAsia="SimSun" w:hint="eastAsia"/>
                <w:szCs w:val="24"/>
                <w:lang w:eastAsia="zh-CN"/>
              </w:rPr>
              <w:t>W</w:t>
            </w:r>
            <w:r w:rsidRPr="004334FE">
              <w:rPr>
                <w:rFonts w:eastAsia="SimSun"/>
                <w:szCs w:val="24"/>
                <w:lang w:eastAsia="zh-CN"/>
              </w:rPr>
              <w:t>e support option 2. According to the description of TS.38 324, we think the purpose of NR-U CQI test is to verify whether the UE does not average channel measurements across different transmission bursts.</w:t>
            </w:r>
          </w:p>
          <w:tbl>
            <w:tblPr>
              <w:tblStyle w:val="TableGrid"/>
              <w:tblW w:w="0" w:type="auto"/>
              <w:tblLook w:val="04A0" w:firstRow="1" w:lastRow="0" w:firstColumn="1" w:lastColumn="0" w:noHBand="0" w:noVBand="1"/>
            </w:tblPr>
            <w:tblGrid>
              <w:gridCol w:w="8169"/>
            </w:tblGrid>
            <w:tr w:rsidR="00A31C70" w:rsidRPr="004334FE" w14:paraId="5D580493" w14:textId="77777777" w:rsidTr="002C7144">
              <w:tc>
                <w:tcPr>
                  <w:tcW w:w="8169" w:type="dxa"/>
                </w:tcPr>
                <w:p w14:paraId="519BA8FD" w14:textId="77777777" w:rsidR="00A31C70" w:rsidRPr="004334FE" w:rsidRDefault="00A31C70" w:rsidP="00A31C70">
                  <w:r w:rsidRPr="004334FE">
                    <w:t xml:space="preserve">For operation with shared spectrum channel access, </w:t>
                  </w:r>
                  <w:r w:rsidRPr="004334FE">
                    <w:rPr>
                      <w:color w:val="000000"/>
                      <w:lang w:val="en-US"/>
                    </w:rPr>
                    <w:t xml:space="preserve">if the </w:t>
                  </w:r>
                  <w:r w:rsidRPr="004334FE">
                    <w:rPr>
                      <w:rFonts w:eastAsia="MS Mincho"/>
                      <w:color w:val="000000"/>
                    </w:rPr>
                    <w:t xml:space="preserve">UE is configured with a </w:t>
                  </w:r>
                  <w:r w:rsidRPr="004334FE">
                    <w:rPr>
                      <w:rFonts w:eastAsia="MS Mincho"/>
                      <w:i/>
                      <w:color w:val="000000"/>
                    </w:rPr>
                    <w:t>CSI-</w:t>
                  </w:r>
                  <w:proofErr w:type="spellStart"/>
                  <w:r w:rsidRPr="004334FE">
                    <w:rPr>
                      <w:rFonts w:eastAsia="MS Mincho"/>
                      <w:i/>
                      <w:color w:val="000000"/>
                    </w:rPr>
                    <w:t>ReportConfig</w:t>
                  </w:r>
                  <w:proofErr w:type="spellEnd"/>
                  <w:r w:rsidRPr="004334FE">
                    <w:t xml:space="preserve"> with higher layer parameter </w:t>
                  </w:r>
                  <w:proofErr w:type="spellStart"/>
                  <w:r w:rsidRPr="004334FE">
                    <w:rPr>
                      <w:i/>
                      <w:iCs/>
                    </w:rPr>
                    <w:t>reportQuantity</w:t>
                  </w:r>
                  <w:proofErr w:type="spellEnd"/>
                  <w:r w:rsidRPr="004334FE">
                    <w:t xml:space="preserve"> set to 'cri-RI-PMI-CQI ', 'cri-RI-i1', 'cri-RI-i1-CQI', 'cri-RI-CQI' or 'cri-RI-LI-PMI-CQI', the UE shall derive:</w:t>
                  </w:r>
                </w:p>
                <w:p w14:paraId="5BAED617" w14:textId="77777777" w:rsidR="00A31C70" w:rsidRPr="004334FE" w:rsidRDefault="00A31C70" w:rsidP="00A31C70">
                  <w:pPr>
                    <w:pStyle w:val="B1"/>
                  </w:pPr>
                  <w:r w:rsidRPr="004334FE">
                    <w:t>-</w:t>
                  </w:r>
                  <w:r w:rsidRPr="004334FE">
                    <w:tab/>
                    <w:t xml:space="preserve">the CSI parameters without averaging instances of any </w:t>
                  </w:r>
                  <w:proofErr w:type="spellStart"/>
                  <w:r w:rsidRPr="004334FE">
                    <w:rPr>
                      <w:i/>
                      <w:iCs/>
                    </w:rPr>
                    <w:t>nzp</w:t>
                  </w:r>
                  <w:proofErr w:type="spellEnd"/>
                  <w:r w:rsidRPr="004334FE">
                    <w:rPr>
                      <w:i/>
                      <w:iCs/>
                    </w:rPr>
                    <w:t>-CSI-</w:t>
                  </w:r>
                  <w:proofErr w:type="spellStart"/>
                  <w:r w:rsidRPr="004334FE">
                    <w:rPr>
                      <w:i/>
                      <w:iCs/>
                    </w:rPr>
                    <w:t>RSResource</w:t>
                  </w:r>
                  <w:proofErr w:type="spellEnd"/>
                  <w:r w:rsidRPr="004334FE">
                    <w:t xml:space="preserve"> in the corresponding </w:t>
                  </w:r>
                  <w:proofErr w:type="spellStart"/>
                  <w:r w:rsidRPr="004334FE">
                    <w:rPr>
                      <w:i/>
                      <w:iCs/>
                    </w:rPr>
                    <w:t>nzp</w:t>
                  </w:r>
                  <w:proofErr w:type="spellEnd"/>
                  <w:r w:rsidRPr="004334FE">
                    <w:rPr>
                      <w:i/>
                      <w:iCs/>
                    </w:rPr>
                    <w:t>-CSI-RS-</w:t>
                  </w:r>
                  <w:proofErr w:type="spellStart"/>
                  <w:r w:rsidRPr="004334FE">
                    <w:rPr>
                      <w:i/>
                      <w:iCs/>
                    </w:rPr>
                    <w:t>ResourceSet</w:t>
                  </w:r>
                  <w:proofErr w:type="spellEnd"/>
                  <w:r w:rsidRPr="004334FE">
                    <w:t xml:space="preserve"> for channel measurement located in different DL transmission bursts (defined in [16, TS 37.213]).</w:t>
                  </w:r>
                </w:p>
              </w:tc>
            </w:tr>
          </w:tbl>
          <w:p w14:paraId="14B45B8A" w14:textId="77777777" w:rsidR="00A31C70" w:rsidRPr="004334FE" w:rsidRDefault="00A31C70" w:rsidP="00A31C70">
            <w:pPr>
              <w:tabs>
                <w:tab w:val="center" w:pos="4089"/>
              </w:tabs>
              <w:jc w:val="both"/>
              <w:rPr>
                <w:rFonts w:eastAsiaTheme="minorEastAsia"/>
                <w:b/>
                <w:u w:val="single"/>
                <w:lang w:eastAsia="zh-CN"/>
              </w:rPr>
            </w:pPr>
          </w:p>
          <w:p w14:paraId="66287254" w14:textId="77777777" w:rsidR="00A31C70" w:rsidRPr="004334FE" w:rsidRDefault="00A31C70" w:rsidP="00A31C70">
            <w:pPr>
              <w:tabs>
                <w:tab w:val="center" w:pos="4089"/>
              </w:tabs>
              <w:jc w:val="both"/>
              <w:rPr>
                <w:rFonts w:eastAsiaTheme="minorEastAsia"/>
                <w:lang w:eastAsia="zh-CN"/>
              </w:rPr>
            </w:pPr>
            <w:r w:rsidRPr="004334FE">
              <w:rPr>
                <w:rFonts w:eastAsiaTheme="minorEastAsia"/>
                <w:lang w:eastAsia="zh-CN"/>
              </w:rPr>
              <w:t>Meanwhile,</w:t>
            </w:r>
            <w:r w:rsidRPr="004334FE">
              <w:rPr>
                <w:rFonts w:eastAsiaTheme="minorEastAsia"/>
                <w:b/>
                <w:u w:val="single"/>
                <w:lang w:eastAsia="zh-CN"/>
              </w:rPr>
              <w:t xml:space="preserve"> </w:t>
            </w:r>
            <w:r w:rsidRPr="004334FE">
              <w:rPr>
                <w:rFonts w:eastAsiaTheme="minorEastAsia"/>
                <w:lang w:eastAsia="zh-CN"/>
              </w:rPr>
              <w:t>Similar PDSCH requirement, we propose to only introduce the CQI test for UE supporting “</w:t>
            </w:r>
            <w:proofErr w:type="spellStart"/>
            <w:r w:rsidRPr="004334FE">
              <w:rPr>
                <w:rFonts w:eastAsiaTheme="minorEastAsia"/>
                <w:i/>
                <w:color w:val="0070C0"/>
                <w:lang w:val="en-US" w:eastAsia="zh-CN"/>
              </w:rPr>
              <w:t>csi</w:t>
            </w:r>
            <w:proofErr w:type="spellEnd"/>
            <w:r w:rsidRPr="004334FE">
              <w:rPr>
                <w:rFonts w:eastAsiaTheme="minorEastAsia"/>
                <w:i/>
                <w:color w:val="0070C0"/>
                <w:lang w:val="en-US" w:eastAsia="zh-CN"/>
              </w:rPr>
              <w:t>-RS-</w:t>
            </w:r>
            <w:proofErr w:type="spellStart"/>
            <w:r w:rsidRPr="004334FE">
              <w:rPr>
                <w:rFonts w:eastAsiaTheme="minorEastAsia"/>
                <w:i/>
                <w:color w:val="0070C0"/>
                <w:lang w:val="en-US" w:eastAsia="zh-CN"/>
              </w:rPr>
              <w:t>ValidationWith</w:t>
            </w:r>
            <w:proofErr w:type="spellEnd"/>
            <w:r w:rsidRPr="004334FE">
              <w:rPr>
                <w:rFonts w:eastAsiaTheme="minorEastAsia"/>
                <w:i/>
                <w:color w:val="0070C0"/>
                <w:lang w:val="en-US" w:eastAsia="zh-CN"/>
              </w:rPr>
              <w:t>-DCI”</w:t>
            </w:r>
          </w:p>
          <w:p w14:paraId="38B6FF5F" w14:textId="77777777" w:rsidR="00A31C70" w:rsidRPr="004334FE" w:rsidRDefault="00A31C70" w:rsidP="00A31C70">
            <w:pPr>
              <w:jc w:val="both"/>
              <w:rPr>
                <w:b/>
                <w:u w:val="single"/>
                <w:lang w:eastAsia="ko-KR"/>
              </w:rPr>
            </w:pPr>
            <w:r w:rsidRPr="004334FE">
              <w:rPr>
                <w:b/>
                <w:u w:val="single"/>
                <w:lang w:eastAsia="ko-KR"/>
              </w:rPr>
              <w:t>Issue 4-1-2: Include PDCCH DCI 2-0 in CQI Simulations;</w:t>
            </w:r>
          </w:p>
          <w:p w14:paraId="5F6FA6D8" w14:textId="77777777" w:rsidR="00A31C70" w:rsidRPr="004334FE" w:rsidRDefault="00A31C70" w:rsidP="00A31C70">
            <w:pPr>
              <w:tabs>
                <w:tab w:val="center" w:pos="4089"/>
              </w:tabs>
              <w:jc w:val="both"/>
              <w:rPr>
                <w:rFonts w:eastAsiaTheme="minorEastAsia"/>
                <w:lang w:eastAsia="zh-CN"/>
              </w:rPr>
            </w:pPr>
            <w:r w:rsidRPr="004334FE">
              <w:rPr>
                <w:rFonts w:eastAsiaTheme="minorEastAsia"/>
                <w:lang w:eastAsia="zh-CN"/>
              </w:rPr>
              <w:t xml:space="preserve">Similar PDSCH requirement, we propose to consider </w:t>
            </w:r>
            <w:proofErr w:type="spellStart"/>
            <w:r w:rsidRPr="004334FE">
              <w:rPr>
                <w:rFonts w:eastAsiaTheme="minorEastAsia"/>
                <w:i/>
                <w:color w:val="0070C0"/>
                <w:lang w:val="en-US" w:eastAsia="zh-CN"/>
              </w:rPr>
              <w:t>csi</w:t>
            </w:r>
            <w:proofErr w:type="spellEnd"/>
            <w:r w:rsidRPr="004334FE">
              <w:rPr>
                <w:rFonts w:eastAsiaTheme="minorEastAsia"/>
                <w:i/>
                <w:color w:val="0070C0"/>
                <w:lang w:val="en-US" w:eastAsia="zh-CN"/>
              </w:rPr>
              <w:t>-RS-</w:t>
            </w:r>
            <w:proofErr w:type="spellStart"/>
            <w:r w:rsidRPr="004334FE">
              <w:rPr>
                <w:rFonts w:eastAsiaTheme="minorEastAsia"/>
                <w:i/>
                <w:color w:val="0070C0"/>
                <w:lang w:val="en-US" w:eastAsia="zh-CN"/>
              </w:rPr>
              <w:t>ValidationWith</w:t>
            </w:r>
            <w:proofErr w:type="spellEnd"/>
            <w:r w:rsidRPr="004334FE">
              <w:rPr>
                <w:rFonts w:eastAsiaTheme="minorEastAsia"/>
                <w:i/>
                <w:color w:val="0070C0"/>
                <w:lang w:val="en-US" w:eastAsia="zh-CN"/>
              </w:rPr>
              <w:t>-DCI”</w:t>
            </w:r>
            <w:r w:rsidRPr="004334FE">
              <w:rPr>
                <w:rFonts w:eastAsiaTheme="minorEastAsia"/>
                <w:lang w:eastAsia="zh-CN"/>
              </w:rPr>
              <w:t>instead of PDCCH DCI 2</w:t>
            </w:r>
            <w:r w:rsidRPr="004334FE">
              <w:rPr>
                <w:rFonts w:eastAsiaTheme="minorEastAsia" w:hint="eastAsia"/>
                <w:lang w:eastAsia="zh-CN"/>
              </w:rPr>
              <w:t>_</w:t>
            </w:r>
            <w:r w:rsidRPr="004334FE">
              <w:rPr>
                <w:rFonts w:eastAsiaTheme="minorEastAsia"/>
                <w:lang w:eastAsia="zh-CN"/>
              </w:rPr>
              <w:t>0 in CQI simulations.</w:t>
            </w:r>
          </w:p>
          <w:p w14:paraId="5960834F" w14:textId="77777777" w:rsidR="00A31C70" w:rsidRPr="004334FE" w:rsidRDefault="00A31C70" w:rsidP="00A31C70">
            <w:pPr>
              <w:rPr>
                <w:b/>
                <w:u w:val="single"/>
                <w:lang w:eastAsia="ko-KR"/>
              </w:rPr>
            </w:pPr>
            <w:r w:rsidRPr="004334FE">
              <w:rPr>
                <w:b/>
                <w:u w:val="single"/>
                <w:lang w:eastAsia="ko-KR"/>
              </w:rPr>
              <w:t>Issue 4-1-4: CQI Test Setup Details</w:t>
            </w:r>
          </w:p>
          <w:p w14:paraId="669A5B8B" w14:textId="77777777" w:rsidR="00A31C70" w:rsidRPr="004334FE" w:rsidRDefault="00A31C70" w:rsidP="00A31C70">
            <w:pPr>
              <w:rPr>
                <w:rFonts w:eastAsiaTheme="minorEastAsia"/>
                <w:lang w:eastAsia="zh-CN"/>
              </w:rPr>
            </w:pPr>
            <w:r w:rsidRPr="004334FE">
              <w:rPr>
                <w:rFonts w:eastAsiaTheme="minorEastAsia"/>
                <w:lang w:eastAsia="zh-CN"/>
              </w:rPr>
              <w:t>Support option 1 to follow LAA CQI test.</w:t>
            </w:r>
          </w:p>
          <w:p w14:paraId="4AB6C846" w14:textId="77777777" w:rsidR="00A31C70" w:rsidRPr="004334FE" w:rsidRDefault="00A31C70" w:rsidP="00A31C70">
            <w:pPr>
              <w:rPr>
                <w:b/>
                <w:u w:val="single"/>
                <w:lang w:eastAsia="ko-KR"/>
              </w:rPr>
            </w:pPr>
            <w:r w:rsidRPr="004334FE">
              <w:rPr>
                <w:b/>
                <w:u w:val="single"/>
                <w:lang w:eastAsia="ko-KR"/>
              </w:rPr>
              <w:t>Issue 4-1-5: Whether to use aperiodic CSI reporting as baseline</w:t>
            </w:r>
          </w:p>
          <w:p w14:paraId="612E0B08" w14:textId="0AE9416C" w:rsidR="00A31C70" w:rsidRPr="004334FE" w:rsidRDefault="00A31C70" w:rsidP="00A31C70">
            <w:pPr>
              <w:rPr>
                <w:rFonts w:eastAsiaTheme="minorEastAsia"/>
                <w:lang w:eastAsia="zh-CN"/>
              </w:rPr>
            </w:pPr>
            <w:r w:rsidRPr="004334FE">
              <w:rPr>
                <w:rFonts w:eastAsiaTheme="minorEastAsia"/>
                <w:lang w:eastAsia="zh-CN"/>
              </w:rPr>
              <w:lastRenderedPageBreak/>
              <w:t>Support option 1 for scenario A. For scenario C, it depends on transmission burst model and need further discussion.</w:t>
            </w:r>
          </w:p>
          <w:p w14:paraId="3E6A176F" w14:textId="77777777" w:rsidR="00A31C70" w:rsidRPr="004334FE" w:rsidRDefault="00A31C70" w:rsidP="00A31C70">
            <w:pPr>
              <w:rPr>
                <w:b/>
                <w:u w:val="single"/>
                <w:lang w:eastAsia="ko-KR"/>
              </w:rPr>
            </w:pPr>
            <w:r w:rsidRPr="004334FE">
              <w:rPr>
                <w:b/>
                <w:u w:val="single"/>
                <w:lang w:eastAsia="ko-KR"/>
              </w:rPr>
              <w:t>Issue 4-1-6: CQI Test Metrics</w:t>
            </w:r>
          </w:p>
          <w:p w14:paraId="7AAD5B1F" w14:textId="06051BC1" w:rsidR="00A31C70" w:rsidRPr="004334FE" w:rsidRDefault="00A31C70" w:rsidP="00F2489A">
            <w:pPr>
              <w:tabs>
                <w:tab w:val="center" w:pos="4089"/>
              </w:tabs>
              <w:jc w:val="both"/>
              <w:rPr>
                <w:b/>
                <w:u w:val="single"/>
                <w:lang w:eastAsia="ko-KR"/>
              </w:rPr>
            </w:pPr>
            <w:r w:rsidRPr="004334FE">
              <w:rPr>
                <w:rFonts w:eastAsiaTheme="minorEastAsia" w:hint="eastAsia"/>
                <w:lang w:eastAsia="zh-CN"/>
              </w:rPr>
              <w:t>S</w:t>
            </w:r>
            <w:r w:rsidRPr="004334FE">
              <w:rPr>
                <w:rFonts w:eastAsiaTheme="minorEastAsia"/>
                <w:lang w:eastAsia="zh-CN"/>
              </w:rPr>
              <w:t>upport to follow LAA CQI test.</w:t>
            </w:r>
          </w:p>
        </w:tc>
      </w:tr>
    </w:tbl>
    <w:p w14:paraId="7D5B746D" w14:textId="77777777" w:rsidR="00F7177C" w:rsidRPr="004334FE" w:rsidRDefault="00F7177C" w:rsidP="00F7177C">
      <w:pPr>
        <w:rPr>
          <w:color w:val="0070C0"/>
          <w:lang w:val="en-US" w:eastAsia="zh-CN"/>
        </w:rPr>
      </w:pPr>
      <w:r w:rsidRPr="004334FE">
        <w:rPr>
          <w:rFonts w:hint="eastAsia"/>
          <w:color w:val="0070C0"/>
          <w:lang w:val="en-US" w:eastAsia="zh-CN"/>
        </w:rPr>
        <w:lastRenderedPageBreak/>
        <w:t xml:space="preserve"> </w:t>
      </w:r>
    </w:p>
    <w:p w14:paraId="388E68A4" w14:textId="77777777" w:rsidR="00F7177C" w:rsidRPr="004334FE" w:rsidRDefault="00F7177C" w:rsidP="00F7177C">
      <w:pPr>
        <w:pStyle w:val="Heading3"/>
        <w:rPr>
          <w:sz w:val="24"/>
          <w:szCs w:val="16"/>
        </w:rPr>
      </w:pPr>
      <w:r w:rsidRPr="004334FE">
        <w:rPr>
          <w:sz w:val="24"/>
          <w:szCs w:val="16"/>
        </w:rPr>
        <w:t>CRs/TPs comments collection</w:t>
      </w:r>
    </w:p>
    <w:p w14:paraId="4A513CE9" w14:textId="77777777" w:rsidR="00F7177C" w:rsidRPr="004334FE" w:rsidRDefault="00F7177C" w:rsidP="00F7177C">
      <w:pPr>
        <w:rPr>
          <w:i/>
          <w:color w:val="0070C0"/>
          <w:lang w:val="en-US" w:eastAsia="zh-CN"/>
        </w:rPr>
      </w:pPr>
      <w:r w:rsidRPr="004334FE">
        <w:rPr>
          <w:rFonts w:hint="eastAsia"/>
          <w:i/>
          <w:color w:val="0070C0"/>
          <w:lang w:val="en-US" w:eastAsia="zh-CN"/>
        </w:rPr>
        <w:t xml:space="preserve">Major close to </w:t>
      </w:r>
      <w:r w:rsidRPr="004334FE">
        <w:rPr>
          <w:i/>
          <w:color w:val="0070C0"/>
          <w:lang w:val="en-US" w:eastAsia="zh-CN"/>
        </w:rPr>
        <w:t>finalize</w:t>
      </w:r>
      <w:r w:rsidRPr="004334FE">
        <w:rPr>
          <w:rFonts w:hint="eastAsia"/>
          <w:i/>
          <w:color w:val="0070C0"/>
          <w:lang w:val="en-US" w:eastAsia="zh-CN"/>
        </w:rPr>
        <w:t xml:space="preserve"> WIs and Rel-15 maintenance, </w:t>
      </w:r>
      <w:r w:rsidRPr="004334FE">
        <w:rPr>
          <w:i/>
          <w:color w:val="0070C0"/>
          <w:lang w:val="en-US" w:eastAsia="zh-CN"/>
        </w:rPr>
        <w:t>comments collections</w:t>
      </w:r>
      <w:r w:rsidRPr="004334FE">
        <w:rPr>
          <w:rFonts w:hint="eastAsia"/>
          <w:i/>
          <w:color w:val="0070C0"/>
          <w:lang w:val="en-US" w:eastAsia="zh-CN"/>
        </w:rPr>
        <w:t xml:space="preserve"> can be arranged for TPs and CRs. For Rel-16 on-going WIs, </w:t>
      </w:r>
      <w:r w:rsidRPr="004334FE">
        <w:rPr>
          <w:i/>
          <w:color w:val="0070C0"/>
          <w:lang w:val="en-US" w:eastAsia="zh-CN"/>
        </w:rPr>
        <w:t>suggest</w:t>
      </w:r>
      <w:r w:rsidRPr="004334FE">
        <w:rPr>
          <w:rFonts w:hint="eastAsia"/>
          <w:i/>
          <w:color w:val="0070C0"/>
          <w:lang w:val="en-US" w:eastAsia="zh-CN"/>
        </w:rPr>
        <w:t xml:space="preserve"> to focus on open issues discussion on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7177C" w:rsidRPr="004334FE" w14:paraId="107F32F8" w14:textId="77777777" w:rsidTr="00F06DFD">
        <w:tc>
          <w:tcPr>
            <w:tcW w:w="1242" w:type="dxa"/>
          </w:tcPr>
          <w:p w14:paraId="299A8E9D"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CR/TP number</w:t>
            </w:r>
          </w:p>
        </w:tc>
        <w:tc>
          <w:tcPr>
            <w:tcW w:w="8615" w:type="dxa"/>
          </w:tcPr>
          <w:p w14:paraId="295DD9F4" w14:textId="77777777" w:rsidR="00F7177C" w:rsidRPr="004334FE" w:rsidRDefault="00F7177C" w:rsidP="00F06DFD">
            <w:pPr>
              <w:spacing w:after="120"/>
              <w:rPr>
                <w:rFonts w:eastAsiaTheme="minorEastAsia"/>
                <w:b/>
                <w:bCs/>
                <w:color w:val="0070C0"/>
                <w:lang w:val="en-US" w:eastAsia="zh-CN"/>
              </w:rPr>
            </w:pPr>
            <w:r w:rsidRPr="004334FE">
              <w:rPr>
                <w:rFonts w:eastAsiaTheme="minorEastAsia"/>
                <w:b/>
                <w:bCs/>
                <w:color w:val="0070C0"/>
                <w:lang w:val="en-US" w:eastAsia="zh-CN"/>
              </w:rPr>
              <w:t>Comments collection</w:t>
            </w:r>
          </w:p>
        </w:tc>
      </w:tr>
      <w:tr w:rsidR="00F7177C" w:rsidRPr="004334FE" w14:paraId="01DA3F4B" w14:textId="77777777" w:rsidTr="00F06DFD">
        <w:tc>
          <w:tcPr>
            <w:tcW w:w="1242" w:type="dxa"/>
            <w:vMerge w:val="restart"/>
          </w:tcPr>
          <w:p w14:paraId="7AD318F3"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0F711FB6"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F7177C" w:rsidRPr="004334FE" w14:paraId="66CA88DF" w14:textId="77777777" w:rsidTr="00F06DFD">
        <w:tc>
          <w:tcPr>
            <w:tcW w:w="1242" w:type="dxa"/>
            <w:vMerge/>
          </w:tcPr>
          <w:p w14:paraId="2CBAE03D" w14:textId="77777777" w:rsidR="00F7177C" w:rsidRPr="004334FE" w:rsidRDefault="00F7177C" w:rsidP="00F06DFD">
            <w:pPr>
              <w:spacing w:after="120"/>
              <w:rPr>
                <w:rFonts w:eastAsiaTheme="minorEastAsia"/>
                <w:color w:val="0070C0"/>
                <w:lang w:val="en-US" w:eastAsia="zh-CN"/>
              </w:rPr>
            </w:pPr>
          </w:p>
        </w:tc>
        <w:tc>
          <w:tcPr>
            <w:tcW w:w="8615" w:type="dxa"/>
          </w:tcPr>
          <w:p w14:paraId="18393C49"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F7177C" w:rsidRPr="004334FE" w14:paraId="09C5A6E8" w14:textId="77777777" w:rsidTr="00F06DFD">
        <w:tc>
          <w:tcPr>
            <w:tcW w:w="1242" w:type="dxa"/>
            <w:vMerge/>
          </w:tcPr>
          <w:p w14:paraId="02F1B060" w14:textId="77777777" w:rsidR="00F7177C" w:rsidRPr="004334FE" w:rsidRDefault="00F7177C" w:rsidP="00F06DFD">
            <w:pPr>
              <w:spacing w:after="120"/>
              <w:rPr>
                <w:rFonts w:eastAsiaTheme="minorEastAsia"/>
                <w:color w:val="0070C0"/>
                <w:lang w:val="en-US" w:eastAsia="zh-CN"/>
              </w:rPr>
            </w:pPr>
          </w:p>
        </w:tc>
        <w:tc>
          <w:tcPr>
            <w:tcW w:w="8615" w:type="dxa"/>
          </w:tcPr>
          <w:p w14:paraId="0D0812CB" w14:textId="77777777" w:rsidR="00F7177C" w:rsidRPr="004334FE" w:rsidRDefault="00F7177C" w:rsidP="00F06DFD">
            <w:pPr>
              <w:spacing w:after="120"/>
              <w:rPr>
                <w:rFonts w:eastAsiaTheme="minorEastAsia"/>
                <w:color w:val="0070C0"/>
                <w:lang w:val="en-US" w:eastAsia="zh-CN"/>
              </w:rPr>
            </w:pPr>
          </w:p>
        </w:tc>
      </w:tr>
      <w:tr w:rsidR="00F7177C" w:rsidRPr="004334FE" w14:paraId="63A38AA2" w14:textId="77777777" w:rsidTr="00F06DFD">
        <w:tc>
          <w:tcPr>
            <w:tcW w:w="1242" w:type="dxa"/>
            <w:vMerge w:val="restart"/>
          </w:tcPr>
          <w:p w14:paraId="7EA0BC61" w14:textId="77777777" w:rsidR="00F7177C" w:rsidRPr="004334FE" w:rsidRDefault="00F7177C" w:rsidP="00F06DFD">
            <w:pPr>
              <w:spacing w:after="120"/>
              <w:rPr>
                <w:rFonts w:eastAsiaTheme="minorEastAsia"/>
                <w:color w:val="0070C0"/>
                <w:lang w:val="en-US" w:eastAsia="zh-CN"/>
              </w:rPr>
            </w:pPr>
            <w:r w:rsidRPr="004334FE">
              <w:rPr>
                <w:rFonts w:eastAsiaTheme="minorEastAsia"/>
                <w:color w:val="0070C0"/>
                <w:lang w:val="en-US" w:eastAsia="zh-CN"/>
              </w:rPr>
              <w:t>YYY</w:t>
            </w:r>
          </w:p>
        </w:tc>
        <w:tc>
          <w:tcPr>
            <w:tcW w:w="8615" w:type="dxa"/>
          </w:tcPr>
          <w:p w14:paraId="7767C954"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 A</w:t>
            </w:r>
          </w:p>
        </w:tc>
      </w:tr>
      <w:tr w:rsidR="00F7177C" w:rsidRPr="004334FE" w14:paraId="10FE01DB" w14:textId="77777777" w:rsidTr="00F06DFD">
        <w:tc>
          <w:tcPr>
            <w:tcW w:w="1242" w:type="dxa"/>
            <w:vMerge/>
          </w:tcPr>
          <w:p w14:paraId="140A5114" w14:textId="77777777" w:rsidR="00F7177C" w:rsidRPr="004334FE" w:rsidRDefault="00F7177C" w:rsidP="00F06DFD">
            <w:pPr>
              <w:spacing w:after="120"/>
              <w:rPr>
                <w:rFonts w:eastAsiaTheme="minorEastAsia"/>
                <w:color w:val="0070C0"/>
                <w:lang w:val="en-US" w:eastAsia="zh-CN"/>
              </w:rPr>
            </w:pPr>
          </w:p>
        </w:tc>
        <w:tc>
          <w:tcPr>
            <w:tcW w:w="8615" w:type="dxa"/>
          </w:tcPr>
          <w:p w14:paraId="6AD53924" w14:textId="77777777" w:rsidR="00F7177C" w:rsidRPr="004334FE" w:rsidRDefault="00F7177C" w:rsidP="00F06DFD">
            <w:pPr>
              <w:spacing w:after="120"/>
              <w:rPr>
                <w:rFonts w:eastAsiaTheme="minorEastAsia"/>
                <w:color w:val="0070C0"/>
                <w:lang w:val="en-US" w:eastAsia="zh-CN"/>
              </w:rPr>
            </w:pPr>
            <w:r w:rsidRPr="004334FE">
              <w:rPr>
                <w:rFonts w:eastAsiaTheme="minorEastAsia" w:hint="eastAsia"/>
                <w:color w:val="0070C0"/>
                <w:lang w:val="en-US" w:eastAsia="zh-CN"/>
              </w:rPr>
              <w:t>Company</w:t>
            </w:r>
            <w:r w:rsidRPr="004334FE">
              <w:rPr>
                <w:rFonts w:eastAsiaTheme="minorEastAsia"/>
                <w:color w:val="0070C0"/>
                <w:lang w:val="en-US" w:eastAsia="zh-CN"/>
              </w:rPr>
              <w:t xml:space="preserve"> B</w:t>
            </w:r>
          </w:p>
        </w:tc>
      </w:tr>
      <w:tr w:rsidR="00F7177C" w:rsidRPr="004334FE" w14:paraId="741C46CB" w14:textId="77777777" w:rsidTr="00F06DFD">
        <w:tc>
          <w:tcPr>
            <w:tcW w:w="1242" w:type="dxa"/>
            <w:vMerge/>
          </w:tcPr>
          <w:p w14:paraId="7B99F80F" w14:textId="77777777" w:rsidR="00F7177C" w:rsidRPr="004334FE" w:rsidRDefault="00F7177C" w:rsidP="00F06DFD">
            <w:pPr>
              <w:spacing w:after="120"/>
              <w:rPr>
                <w:rFonts w:eastAsiaTheme="minorEastAsia"/>
                <w:color w:val="0070C0"/>
                <w:lang w:val="en-US" w:eastAsia="zh-CN"/>
              </w:rPr>
            </w:pPr>
          </w:p>
        </w:tc>
        <w:tc>
          <w:tcPr>
            <w:tcW w:w="8615" w:type="dxa"/>
          </w:tcPr>
          <w:p w14:paraId="5CCE5EEB" w14:textId="77777777" w:rsidR="00F7177C" w:rsidRPr="004334FE" w:rsidRDefault="00F7177C" w:rsidP="00F06DFD">
            <w:pPr>
              <w:spacing w:after="120"/>
              <w:rPr>
                <w:rFonts w:eastAsiaTheme="minorEastAsia"/>
                <w:color w:val="0070C0"/>
                <w:lang w:val="en-US" w:eastAsia="zh-CN"/>
              </w:rPr>
            </w:pPr>
          </w:p>
        </w:tc>
      </w:tr>
    </w:tbl>
    <w:p w14:paraId="7BD4C963" w14:textId="77777777" w:rsidR="00F7177C" w:rsidRPr="004334FE" w:rsidRDefault="00F7177C" w:rsidP="00F7177C">
      <w:pPr>
        <w:rPr>
          <w:color w:val="0070C0"/>
          <w:lang w:val="en-US" w:eastAsia="zh-CN"/>
        </w:rPr>
      </w:pPr>
    </w:p>
    <w:p w14:paraId="2D3ECDAE" w14:textId="77777777" w:rsidR="00F7177C" w:rsidRPr="004334FE" w:rsidRDefault="00F7177C" w:rsidP="00F7177C">
      <w:pPr>
        <w:pStyle w:val="Heading2"/>
      </w:pPr>
      <w:r w:rsidRPr="004334FE">
        <w:t>Summary</w:t>
      </w:r>
      <w:r w:rsidRPr="004334FE">
        <w:rPr>
          <w:rFonts w:hint="eastAsia"/>
        </w:rPr>
        <w:t xml:space="preserve"> for 1st round </w:t>
      </w:r>
    </w:p>
    <w:p w14:paraId="5D6569A5" w14:textId="77777777" w:rsidR="00F7177C" w:rsidRPr="004334FE" w:rsidRDefault="00F7177C" w:rsidP="00F7177C">
      <w:pPr>
        <w:pStyle w:val="Heading3"/>
        <w:rPr>
          <w:sz w:val="24"/>
          <w:szCs w:val="16"/>
        </w:rPr>
      </w:pPr>
      <w:r w:rsidRPr="004334FE">
        <w:rPr>
          <w:sz w:val="24"/>
          <w:szCs w:val="16"/>
        </w:rPr>
        <w:t xml:space="preserve">Open issues </w:t>
      </w:r>
    </w:p>
    <w:p w14:paraId="1692CC31" w14:textId="77777777" w:rsidR="00F7177C" w:rsidRPr="004334FE" w:rsidRDefault="00F7177C" w:rsidP="00F7177C">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 list all the identified open issues and tentative agreements or candidate options and </w:t>
      </w:r>
      <w:r w:rsidRPr="004334FE">
        <w:rPr>
          <w:i/>
          <w:color w:val="0070C0"/>
          <w:lang w:val="en-US" w:eastAsia="zh-CN"/>
        </w:rPr>
        <w:t>suggestion</w:t>
      </w:r>
      <w:r w:rsidRPr="004334FE">
        <w:rPr>
          <w:rFonts w:hint="eastAsia"/>
          <w:i/>
          <w:color w:val="0070C0"/>
          <w:lang w:val="en-US" w:eastAsia="zh-CN"/>
        </w:rPr>
        <w:t xml:space="preserve"> for 2</w:t>
      </w:r>
      <w:r w:rsidRPr="004334FE">
        <w:rPr>
          <w:rFonts w:hint="eastAsia"/>
          <w:i/>
          <w:color w:val="0070C0"/>
          <w:vertAlign w:val="superscript"/>
          <w:lang w:val="en-US" w:eastAsia="zh-CN"/>
        </w:rPr>
        <w:t>nd</w:t>
      </w:r>
      <w:r w:rsidRPr="004334FE">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F7177C" w:rsidRPr="004334FE" w14:paraId="6A743C05" w14:textId="77777777" w:rsidTr="00F06DFD">
        <w:tc>
          <w:tcPr>
            <w:tcW w:w="1242" w:type="dxa"/>
          </w:tcPr>
          <w:p w14:paraId="18B020D6" w14:textId="77777777" w:rsidR="00F7177C" w:rsidRPr="004334FE" w:rsidRDefault="00F7177C" w:rsidP="00F06DFD">
            <w:pPr>
              <w:rPr>
                <w:rFonts w:eastAsiaTheme="minorEastAsia"/>
                <w:b/>
                <w:bCs/>
                <w:color w:val="0070C0"/>
                <w:lang w:val="en-US" w:eastAsia="zh-CN"/>
              </w:rPr>
            </w:pPr>
          </w:p>
        </w:tc>
        <w:tc>
          <w:tcPr>
            <w:tcW w:w="8615" w:type="dxa"/>
          </w:tcPr>
          <w:p w14:paraId="37E86B96" w14:textId="77777777" w:rsidR="00F7177C" w:rsidRPr="004334FE" w:rsidRDefault="00F7177C" w:rsidP="00F06DFD">
            <w:pPr>
              <w:rPr>
                <w:rFonts w:eastAsiaTheme="minorEastAsia"/>
                <w:b/>
                <w:bCs/>
                <w:color w:val="0070C0"/>
                <w:lang w:val="en-US" w:eastAsia="zh-CN"/>
              </w:rPr>
            </w:pPr>
            <w:r w:rsidRPr="004334FE">
              <w:rPr>
                <w:rFonts w:eastAsiaTheme="minorEastAsia"/>
                <w:b/>
                <w:bCs/>
                <w:color w:val="0070C0"/>
                <w:lang w:val="en-US" w:eastAsia="zh-CN"/>
              </w:rPr>
              <w:t xml:space="preserve">Status summary </w:t>
            </w:r>
          </w:p>
        </w:tc>
      </w:tr>
      <w:tr w:rsidR="00F7177C" w:rsidRPr="004334FE" w14:paraId="07BE37EC" w14:textId="77777777" w:rsidTr="00F06DFD">
        <w:tc>
          <w:tcPr>
            <w:tcW w:w="1242" w:type="dxa"/>
          </w:tcPr>
          <w:p w14:paraId="082F868D" w14:textId="77777777" w:rsidR="00F7177C" w:rsidRPr="004334FE" w:rsidRDefault="00F7177C" w:rsidP="00F06DFD">
            <w:pPr>
              <w:rPr>
                <w:rFonts w:eastAsiaTheme="minorEastAsia"/>
                <w:color w:val="0070C0"/>
                <w:lang w:val="en-US" w:eastAsia="zh-CN"/>
              </w:rPr>
            </w:pPr>
            <w:r w:rsidRPr="004334FE">
              <w:rPr>
                <w:rFonts w:eastAsiaTheme="minorEastAsia" w:hint="eastAsia"/>
                <w:b/>
                <w:bCs/>
                <w:color w:val="0070C0"/>
                <w:lang w:val="en-US" w:eastAsia="zh-CN"/>
              </w:rPr>
              <w:t>Sub-topic#1</w:t>
            </w:r>
          </w:p>
        </w:tc>
        <w:tc>
          <w:tcPr>
            <w:tcW w:w="8615" w:type="dxa"/>
          </w:tcPr>
          <w:p w14:paraId="5AB234BB" w14:textId="77777777" w:rsidR="009B2CE1" w:rsidRPr="004334FE" w:rsidRDefault="009B2CE1" w:rsidP="009B2CE1">
            <w:pPr>
              <w:rPr>
                <w:rFonts w:eastAsiaTheme="minorEastAsia"/>
                <w:i/>
                <w:color w:val="0070C0"/>
                <w:lang w:val="en-US" w:eastAsia="zh-CN"/>
              </w:rPr>
            </w:pPr>
            <w:r w:rsidRPr="004334FE">
              <w:rPr>
                <w:rFonts w:eastAsiaTheme="minorEastAsia"/>
                <w:i/>
                <w:color w:val="0070C0"/>
                <w:lang w:val="en-US" w:eastAsia="zh-CN"/>
              </w:rPr>
              <w:t>A</w:t>
            </w:r>
            <w:r w:rsidRPr="004334FE">
              <w:rPr>
                <w:rFonts w:eastAsiaTheme="minorEastAsia" w:hint="eastAsia"/>
                <w:i/>
                <w:color w:val="0070C0"/>
                <w:lang w:val="en-US" w:eastAsia="zh-CN"/>
              </w:rPr>
              <w:t>greements</w:t>
            </w:r>
            <w:r w:rsidRPr="004334FE">
              <w:rPr>
                <w:rFonts w:eastAsiaTheme="minorEastAsia"/>
                <w:i/>
                <w:color w:val="0070C0"/>
                <w:lang w:val="en-US" w:eastAsia="zh-CN"/>
              </w:rPr>
              <w:t xml:space="preserve"> on Proposed WF</w:t>
            </w:r>
            <w:r w:rsidRPr="004334FE">
              <w:rPr>
                <w:rFonts w:eastAsiaTheme="minorEastAsia" w:hint="eastAsia"/>
                <w:i/>
                <w:color w:val="0070C0"/>
                <w:lang w:val="en-US" w:eastAsia="zh-CN"/>
              </w:rPr>
              <w:t>:</w:t>
            </w:r>
          </w:p>
          <w:p w14:paraId="245AA9D3" w14:textId="11624E7E" w:rsidR="009B2CE1" w:rsidRPr="004334FE" w:rsidRDefault="009B2CE1" w:rsidP="00902078">
            <w:pPr>
              <w:rPr>
                <w:rFonts w:eastAsiaTheme="minorEastAsia"/>
                <w:i/>
                <w:color w:val="0070C0"/>
                <w:lang w:val="en-US" w:eastAsia="zh-CN"/>
              </w:rPr>
            </w:pPr>
            <w:r w:rsidRPr="004334FE">
              <w:rPr>
                <w:rFonts w:eastAsiaTheme="minorEastAsia" w:hint="eastAsia"/>
                <w:i/>
                <w:color w:val="0070C0"/>
                <w:lang w:val="en-US" w:eastAsia="zh-CN"/>
              </w:rPr>
              <w:t>Tentative agreements:</w:t>
            </w:r>
          </w:p>
          <w:p w14:paraId="71C098BA" w14:textId="77777777" w:rsidR="00535BEF" w:rsidRPr="004334FE" w:rsidRDefault="00535BEF" w:rsidP="00535BEF">
            <w:pPr>
              <w:spacing w:after="120"/>
              <w:rPr>
                <w:szCs w:val="24"/>
                <w:lang w:eastAsia="zh-CN"/>
              </w:rPr>
            </w:pPr>
            <w:r w:rsidRPr="004334FE">
              <w:rPr>
                <w:rFonts w:eastAsiaTheme="minorEastAsia"/>
                <w:i/>
                <w:color w:val="0070C0"/>
                <w:lang w:val="en-US" w:eastAsia="zh-CN"/>
              </w:rPr>
              <w:t>Recommendations</w:t>
            </w:r>
            <w:r w:rsidRPr="004334FE">
              <w:rPr>
                <w:rFonts w:eastAsiaTheme="minorEastAsia" w:hint="eastAsia"/>
                <w:i/>
                <w:color w:val="0070C0"/>
                <w:lang w:val="en-US" w:eastAsia="zh-CN"/>
              </w:rPr>
              <w:t xml:space="preserve"> for 2</w:t>
            </w:r>
            <w:r w:rsidRPr="004334FE">
              <w:rPr>
                <w:rFonts w:eastAsiaTheme="minorEastAsia" w:hint="eastAsia"/>
                <w:i/>
                <w:color w:val="0070C0"/>
                <w:vertAlign w:val="superscript"/>
                <w:lang w:val="en-US" w:eastAsia="zh-CN"/>
              </w:rPr>
              <w:t>nd</w:t>
            </w:r>
            <w:r w:rsidRPr="004334FE">
              <w:rPr>
                <w:rFonts w:eastAsiaTheme="minorEastAsia" w:hint="eastAsia"/>
                <w:i/>
                <w:color w:val="0070C0"/>
                <w:lang w:val="en-US" w:eastAsia="zh-CN"/>
              </w:rPr>
              <w:t xml:space="preserve"> round:</w:t>
            </w:r>
          </w:p>
          <w:p w14:paraId="036A033B" w14:textId="77777777" w:rsidR="00902078" w:rsidRPr="004334FE" w:rsidRDefault="00902078" w:rsidP="00902078">
            <w:pPr>
              <w:rPr>
                <w:b/>
                <w:u w:val="single"/>
                <w:lang w:eastAsia="ko-KR"/>
              </w:rPr>
            </w:pPr>
            <w:r w:rsidRPr="004334FE">
              <w:rPr>
                <w:b/>
                <w:u w:val="single"/>
                <w:lang w:eastAsia="ko-KR"/>
              </w:rPr>
              <w:t>Issue 4-1-1: Whether to define CQI Tests</w:t>
            </w:r>
          </w:p>
          <w:p w14:paraId="150A9E8A" w14:textId="77777777" w:rsidR="00902078" w:rsidRPr="004334FE" w:rsidRDefault="00902078" w:rsidP="009020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370DF23" w14:textId="77777777" w:rsidR="00902078" w:rsidRPr="004334FE" w:rsidRDefault="00902078" w:rsidP="009020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with LBT failure for CSI-RS measurements; (Ericsson);</w:t>
            </w:r>
          </w:p>
          <w:p w14:paraId="2C2D14BD" w14:textId="77777777" w:rsidR="00902078" w:rsidRPr="004334FE" w:rsidRDefault="00902078" w:rsidP="009020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Yes, to test whether the UE does not average channel measurements across different transmission bursts and performs correct CQI measurements, with probability of LBT failure set to 0 (Huawei);</w:t>
            </w:r>
          </w:p>
          <w:p w14:paraId="58815406" w14:textId="77777777" w:rsidR="00902078" w:rsidRPr="004334FE" w:rsidRDefault="00902078" w:rsidP="009020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Discuss introduction of CQI requirements, based on UE capabilities related to CSI-RS Validation (Qualcomm, Apple);</w:t>
            </w:r>
          </w:p>
          <w:p w14:paraId="74816150" w14:textId="77777777" w:rsidR="00902078" w:rsidRPr="004334FE" w:rsidRDefault="00902078" w:rsidP="009020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227F32ED" w14:textId="77777777" w:rsidR="00902078" w:rsidRPr="004334FE" w:rsidRDefault="00902078" w:rsidP="00902078">
            <w:pPr>
              <w:overflowPunct/>
              <w:autoSpaceDE/>
              <w:autoSpaceDN/>
              <w:adjustRightInd/>
              <w:spacing w:after="120"/>
              <w:textAlignment w:val="auto"/>
              <w:rPr>
                <w:rFonts w:eastAsia="SimSun"/>
                <w:szCs w:val="24"/>
                <w:lang w:eastAsia="zh-CN"/>
              </w:rPr>
            </w:pPr>
            <w:r w:rsidRPr="004334FE">
              <w:rPr>
                <w:rFonts w:eastAsia="SimSun"/>
                <w:szCs w:val="24"/>
                <w:lang w:eastAsia="zh-CN"/>
              </w:rPr>
              <w:t xml:space="preserve">Under the assumptions that the UE has the capability to validate CSI-RS transmission, most companies have expressed interest in introducing CQI tests. </w:t>
            </w:r>
          </w:p>
          <w:p w14:paraId="04D16121" w14:textId="77777777" w:rsidR="00902078" w:rsidRPr="004334FE" w:rsidRDefault="00902078" w:rsidP="00902078">
            <w:pPr>
              <w:overflowPunct/>
              <w:autoSpaceDE/>
              <w:autoSpaceDN/>
              <w:adjustRightInd/>
              <w:spacing w:after="120"/>
              <w:textAlignment w:val="auto"/>
              <w:rPr>
                <w:rFonts w:eastAsia="SimSun"/>
                <w:b/>
                <w:bCs/>
                <w:szCs w:val="24"/>
                <w:lang w:eastAsia="zh-CN"/>
              </w:rPr>
            </w:pPr>
            <w:r w:rsidRPr="004334FE">
              <w:rPr>
                <w:rFonts w:eastAsia="SimSun"/>
                <w:b/>
                <w:bCs/>
                <w:szCs w:val="24"/>
                <w:lang w:eastAsia="zh-CN"/>
              </w:rPr>
              <w:t>Can we agree to introduce CQI tests, at least for UEs supporting CSI-RS validation?</w:t>
            </w:r>
          </w:p>
          <w:p w14:paraId="23F46482" w14:textId="77777777" w:rsidR="00535BEF" w:rsidRPr="004334FE" w:rsidRDefault="00535BEF" w:rsidP="009B2CE1">
            <w:pPr>
              <w:overflowPunct/>
              <w:autoSpaceDE/>
              <w:autoSpaceDN/>
              <w:adjustRightInd/>
              <w:spacing w:after="120"/>
              <w:textAlignment w:val="auto"/>
              <w:rPr>
                <w:rFonts w:eastAsia="SimSun"/>
                <w:szCs w:val="24"/>
                <w:lang w:eastAsia="zh-CN"/>
              </w:rPr>
            </w:pPr>
          </w:p>
          <w:p w14:paraId="4531D64C" w14:textId="77777777" w:rsidR="009B2CE1" w:rsidRPr="004334FE" w:rsidRDefault="009B2CE1" w:rsidP="009B2CE1">
            <w:pPr>
              <w:rPr>
                <w:b/>
                <w:u w:val="single"/>
                <w:lang w:eastAsia="ko-KR"/>
              </w:rPr>
            </w:pPr>
            <w:r w:rsidRPr="004334FE">
              <w:rPr>
                <w:b/>
                <w:u w:val="single"/>
                <w:lang w:eastAsia="ko-KR"/>
              </w:rPr>
              <w:lastRenderedPageBreak/>
              <w:t>Issue 4-1-2: Include PDCCH DCI 2-0 in CQI Simulations;</w:t>
            </w:r>
          </w:p>
          <w:p w14:paraId="23F708DD" w14:textId="77777777" w:rsidR="009B2CE1" w:rsidRPr="004334FE"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71BC54C" w14:textId="77777777" w:rsidR="009B2CE1" w:rsidRPr="004334FE" w:rsidRDefault="009B2CE1" w:rsidP="009B2CE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(MediaTek, Apple);</w:t>
            </w:r>
          </w:p>
          <w:p w14:paraId="5F6CEB98" w14:textId="77777777" w:rsidR="009B2CE1" w:rsidRPr="004334FE" w:rsidRDefault="009B2CE1" w:rsidP="009B2CE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With lower priority (Qualcomm);</w:t>
            </w:r>
          </w:p>
          <w:p w14:paraId="70971124" w14:textId="77777777" w:rsidR="009B2CE1" w:rsidRPr="004334FE"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6E7973A2" w14:textId="77777777" w:rsidR="009B2CE1" w:rsidRPr="004334FE" w:rsidRDefault="009B2CE1" w:rsidP="009B2CE1">
            <w:pPr>
              <w:spacing w:after="120"/>
              <w:rPr>
                <w:szCs w:val="24"/>
                <w:lang w:eastAsia="zh-CN"/>
              </w:rPr>
            </w:pPr>
            <w:r w:rsidRPr="004334FE">
              <w:rPr>
                <w:szCs w:val="24"/>
                <w:lang w:eastAsia="zh-CN"/>
              </w:rPr>
              <w:t>This issue, and the related discussion on the necessity of dedicated test for UEs that do not support is a duplicate of the one for PDSCH test setup. A tentative agreement can be as follows:</w:t>
            </w:r>
          </w:p>
          <w:p w14:paraId="4455FADF" w14:textId="77777777" w:rsidR="009B2CE1" w:rsidRPr="004334FE" w:rsidRDefault="009B2CE1" w:rsidP="009B2CE1">
            <w:pPr>
              <w:spacing w:after="120"/>
              <w:rPr>
                <w:b/>
                <w:bCs/>
                <w:szCs w:val="24"/>
                <w:lang w:eastAsia="zh-CN"/>
              </w:rPr>
            </w:pPr>
            <w:r w:rsidRPr="004334FE">
              <w:rPr>
                <w:b/>
                <w:bCs/>
                <w:szCs w:val="24"/>
                <w:lang w:eastAsia="zh-CN"/>
              </w:rPr>
              <w:t>On the topic of CSI-RS validation and test setup for UEs that do not have capabilities related to validation for CQI requirements, follow the approach to be discussed on the same topic in PDSCH.</w:t>
            </w:r>
          </w:p>
          <w:p w14:paraId="318621F1" w14:textId="77777777" w:rsidR="009B2CE1" w:rsidRPr="004334FE" w:rsidRDefault="009B2CE1" w:rsidP="009B2CE1">
            <w:pPr>
              <w:spacing w:after="120"/>
              <w:rPr>
                <w:szCs w:val="24"/>
                <w:lang w:eastAsia="zh-CN"/>
              </w:rPr>
            </w:pPr>
          </w:p>
          <w:p w14:paraId="01D0E7BB" w14:textId="77777777" w:rsidR="009B2CE1" w:rsidRPr="004334FE" w:rsidRDefault="009B2CE1" w:rsidP="009B2CE1">
            <w:pPr>
              <w:rPr>
                <w:b/>
                <w:u w:val="single"/>
                <w:lang w:eastAsia="ko-KR"/>
              </w:rPr>
            </w:pPr>
            <w:r w:rsidRPr="004334FE">
              <w:rPr>
                <w:b/>
                <w:u w:val="single"/>
                <w:lang w:eastAsia="ko-KR"/>
              </w:rPr>
              <w:t>Issue 4-1-3: Test Equipment Behaviour with respect to UE reporting, following a scheduled CSI-RS transmission was cancelled due LBT failure CQI Tests</w:t>
            </w:r>
          </w:p>
          <w:p w14:paraId="4656A7DB" w14:textId="77777777" w:rsidR="009B2CE1" w:rsidRPr="004334FE"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05725BE0" w14:textId="77777777" w:rsidR="009B2CE1" w:rsidRPr="004334FE" w:rsidRDefault="009B2CE1" w:rsidP="009B2CE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TE is expected to disregard the reporting and continue scheduling according to the last valid reporting; This reporting is ignored for test pass/fail statistics. (Qualcomm, Apple)</w:t>
            </w:r>
          </w:p>
          <w:p w14:paraId="0F3B464B" w14:textId="77777777" w:rsidR="009B2CE1" w:rsidRPr="004334FE"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8B50839" w14:textId="7D1FDF50" w:rsidR="00263FE6" w:rsidRPr="004334FE" w:rsidRDefault="00535BEF" w:rsidP="00535BEF">
            <w:pPr>
              <w:pStyle w:val="ListParagraph"/>
              <w:numPr>
                <w:ilvl w:val="0"/>
                <w:numId w:val="4"/>
              </w:numPr>
              <w:ind w:firstLineChars="0"/>
              <w:rPr>
                <w:rFonts w:eastAsia="Yu Mincho"/>
                <w:lang w:eastAsia="ko-KR"/>
              </w:rPr>
            </w:pPr>
            <w:r w:rsidRPr="004334FE">
              <w:rPr>
                <w:rFonts w:eastAsia="Yu Mincho"/>
                <w:lang w:eastAsia="ko-KR"/>
              </w:rPr>
              <w:t>Keep discussing in the second round;</w:t>
            </w:r>
          </w:p>
          <w:p w14:paraId="10285898" w14:textId="77777777" w:rsidR="00710225" w:rsidRPr="004334FE" w:rsidRDefault="00710225" w:rsidP="00710225">
            <w:pPr>
              <w:rPr>
                <w:b/>
                <w:u w:val="single"/>
                <w:lang w:eastAsia="ko-KR"/>
              </w:rPr>
            </w:pPr>
            <w:r w:rsidRPr="004334FE">
              <w:rPr>
                <w:b/>
                <w:u w:val="single"/>
                <w:lang w:eastAsia="ko-KR"/>
              </w:rPr>
              <w:t>Issue 4-1-4: CQI Test Setup Details</w:t>
            </w:r>
          </w:p>
          <w:p w14:paraId="76DB7623" w14:textId="77777777" w:rsidR="00710225" w:rsidRPr="004334FE"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C502263" w14:textId="264DF7A6" w:rsidR="00710225" w:rsidRPr="004334FE"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w:t>
            </w:r>
            <w:r w:rsidR="00ED0325" w:rsidRPr="004334FE">
              <w:rPr>
                <w:rFonts w:eastAsia="SimSun"/>
                <w:szCs w:val="24"/>
                <w:lang w:eastAsia="zh-CN"/>
              </w:rPr>
              <w:t>:</w:t>
            </w:r>
            <w:r w:rsidRPr="004334FE">
              <w:rPr>
                <w:rFonts w:eastAsia="SimSun"/>
                <w:szCs w:val="24"/>
                <w:lang w:eastAsia="zh-CN"/>
              </w:rPr>
              <w:t xml:space="preserve"> (Huawei)</w:t>
            </w:r>
          </w:p>
          <w:p w14:paraId="09440B9B" w14:textId="3A33EAB6" w:rsidR="00710225" w:rsidRPr="004334FE" w:rsidRDefault="00710225" w:rsidP="00710225">
            <w:pPr>
              <w:pStyle w:val="ListParagraph"/>
              <w:numPr>
                <w:ilvl w:val="2"/>
                <w:numId w:val="4"/>
              </w:numPr>
              <w:spacing w:after="120"/>
              <w:ind w:firstLineChars="0"/>
              <w:rPr>
                <w:rFonts w:eastAsia="SimSun"/>
                <w:szCs w:val="24"/>
                <w:lang w:eastAsia="zh-CN"/>
              </w:rPr>
            </w:pPr>
            <w:r w:rsidRPr="004334FE">
              <w:rPr>
                <w:rFonts w:eastAsia="SimSun"/>
                <w:szCs w:val="24"/>
                <w:lang w:eastAsia="zh-CN"/>
              </w:rPr>
              <w:t xml:space="preserve">Set two sets of burst transmissions, each with distinct transmission power level and keeping the interference level constant during the test. The SNR is quite different. </w:t>
            </w:r>
          </w:p>
          <w:p w14:paraId="74C00F39" w14:textId="174DB088" w:rsidR="00ED0325" w:rsidRPr="004334FE" w:rsidRDefault="00ED0325" w:rsidP="00ED0325">
            <w:pPr>
              <w:pStyle w:val="ListParagraph"/>
              <w:numPr>
                <w:ilvl w:val="1"/>
                <w:numId w:val="4"/>
              </w:numPr>
              <w:spacing w:after="120"/>
              <w:ind w:firstLineChars="0"/>
              <w:rPr>
                <w:rFonts w:eastAsia="SimSun"/>
                <w:szCs w:val="24"/>
                <w:lang w:eastAsia="zh-CN"/>
              </w:rPr>
            </w:pPr>
            <w:r w:rsidRPr="004334FE">
              <w:rPr>
                <w:rFonts w:eastAsia="SimSun"/>
                <w:szCs w:val="24"/>
                <w:lang w:eastAsia="zh-CN"/>
              </w:rPr>
              <w:t xml:space="preserve">Option 2: </w:t>
            </w:r>
            <w:r w:rsidR="002E06D1" w:rsidRPr="004334FE">
              <w:rPr>
                <w:rFonts w:eastAsia="SimSun"/>
                <w:szCs w:val="24"/>
                <w:lang w:eastAsia="zh-CN"/>
              </w:rPr>
              <w:t xml:space="preserve">Two different runs with different SNR values, since </w:t>
            </w:r>
            <w:r w:rsidR="00996167" w:rsidRPr="004334FE">
              <w:rPr>
                <w:rFonts w:eastAsia="SimSun"/>
                <w:szCs w:val="24"/>
                <w:lang w:eastAsia="zh-CN"/>
              </w:rPr>
              <w:t>reusing previous CQI due to LBT</w:t>
            </w:r>
            <w:r w:rsidR="002E06D1" w:rsidRPr="004334FE">
              <w:rPr>
                <w:rFonts w:eastAsia="SimSun"/>
                <w:szCs w:val="24"/>
                <w:lang w:eastAsia="zh-CN"/>
              </w:rPr>
              <w:t xml:space="preserve"> </w:t>
            </w:r>
            <w:r w:rsidR="00996167" w:rsidRPr="004334FE">
              <w:rPr>
                <w:rFonts w:eastAsia="SimSun"/>
                <w:szCs w:val="24"/>
                <w:lang w:eastAsia="zh-CN"/>
              </w:rPr>
              <w:t xml:space="preserve">failure might impact performance results </w:t>
            </w:r>
            <w:r w:rsidRPr="004334FE">
              <w:rPr>
                <w:rFonts w:eastAsia="SimSun"/>
                <w:szCs w:val="24"/>
                <w:lang w:eastAsia="zh-CN"/>
              </w:rPr>
              <w:t>(Qualcomm);</w:t>
            </w:r>
          </w:p>
          <w:p w14:paraId="127DF268" w14:textId="77777777" w:rsidR="00710225" w:rsidRPr="004334FE"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4C942FF" w14:textId="712849D7" w:rsidR="00710225" w:rsidRPr="004334FE" w:rsidRDefault="00996167"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Keep discussing in the second round</w:t>
            </w:r>
          </w:p>
          <w:p w14:paraId="381BE17E" w14:textId="77777777" w:rsidR="00710225" w:rsidRPr="004334FE" w:rsidRDefault="00710225" w:rsidP="00710225">
            <w:pPr>
              <w:spacing w:after="120"/>
              <w:rPr>
                <w:szCs w:val="24"/>
                <w:lang w:eastAsia="zh-CN"/>
              </w:rPr>
            </w:pPr>
          </w:p>
          <w:p w14:paraId="20A662BC" w14:textId="77777777" w:rsidR="00710225" w:rsidRPr="004334FE" w:rsidRDefault="00710225" w:rsidP="00710225">
            <w:pPr>
              <w:rPr>
                <w:b/>
                <w:u w:val="single"/>
                <w:lang w:eastAsia="ko-KR"/>
              </w:rPr>
            </w:pPr>
            <w:r w:rsidRPr="004334FE">
              <w:rPr>
                <w:b/>
                <w:u w:val="single"/>
                <w:lang w:eastAsia="ko-KR"/>
              </w:rPr>
              <w:t>Issue 4-1-5: Whether to use aperiodic CSI reporting as baseline</w:t>
            </w:r>
          </w:p>
          <w:p w14:paraId="2A269679" w14:textId="77777777" w:rsidR="00710225" w:rsidRPr="004334FE"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25676112" w14:textId="446ACB5C" w:rsidR="00710225" w:rsidRPr="004334FE"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Option 1: Yes </w:t>
            </w:r>
            <w:r w:rsidR="00813331" w:rsidRPr="004334FE">
              <w:rPr>
                <w:rFonts w:eastAsia="SimSun"/>
                <w:szCs w:val="24"/>
                <w:lang w:eastAsia="zh-CN"/>
              </w:rPr>
              <w:t>for scenario A</w:t>
            </w:r>
            <w:r w:rsidRPr="004334FE">
              <w:rPr>
                <w:rFonts w:eastAsia="SimSun"/>
                <w:szCs w:val="24"/>
                <w:lang w:eastAsia="zh-CN"/>
              </w:rPr>
              <w:t>(Huawei);</w:t>
            </w:r>
          </w:p>
          <w:p w14:paraId="0A03C376" w14:textId="77777777" w:rsidR="00710225" w:rsidRPr="004334FE" w:rsidRDefault="00710225" w:rsidP="00710225">
            <w:pPr>
              <w:pStyle w:val="ListParagraph"/>
              <w:numPr>
                <w:ilvl w:val="2"/>
                <w:numId w:val="4"/>
              </w:numPr>
              <w:spacing w:after="120"/>
              <w:ind w:firstLineChars="0"/>
              <w:rPr>
                <w:rFonts w:eastAsia="SimSun"/>
                <w:szCs w:val="24"/>
                <w:lang w:eastAsia="zh-CN"/>
              </w:rPr>
            </w:pPr>
            <w:r w:rsidRPr="004334FE">
              <w:rPr>
                <w:rFonts w:eastAsia="SimSun"/>
                <w:szCs w:val="24"/>
                <w:lang w:eastAsia="zh-CN"/>
              </w:rPr>
              <w:t>PCell (license band) is used for HARQ ACK/NACK feedback and aperiodic CSI triggering/reporting.</w:t>
            </w:r>
          </w:p>
          <w:p w14:paraId="4D6E4A20" w14:textId="77777777" w:rsidR="00710225" w:rsidRPr="004334FE"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1B1E99AD" w14:textId="51D01916" w:rsidR="00710225" w:rsidRPr="004334FE" w:rsidRDefault="00813331"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Keep discussing on its application to scenario C;</w:t>
            </w:r>
          </w:p>
          <w:p w14:paraId="7FFA3279" w14:textId="77777777" w:rsidR="00710225" w:rsidRPr="004334FE" w:rsidRDefault="00710225" w:rsidP="00710225">
            <w:pPr>
              <w:spacing w:after="120"/>
              <w:rPr>
                <w:i/>
                <w:iCs/>
                <w:color w:val="FF0000"/>
                <w:szCs w:val="24"/>
                <w:u w:val="single"/>
                <w:lang w:eastAsia="zh-CN"/>
              </w:rPr>
            </w:pPr>
            <w:r w:rsidRPr="004334FE">
              <w:rPr>
                <w:i/>
                <w:iCs/>
                <w:color w:val="FF0000"/>
                <w:szCs w:val="24"/>
                <w:u w:val="single"/>
                <w:lang w:eastAsia="zh-CN"/>
              </w:rPr>
              <w:t>Moderator comment: The proposal above does not seem to be applicable to scenario C (standalone NR-U Cell)</w:t>
            </w:r>
          </w:p>
          <w:p w14:paraId="3C6F47BD" w14:textId="77777777" w:rsidR="00710225" w:rsidRPr="004334FE" w:rsidRDefault="00710225" w:rsidP="00710225">
            <w:pPr>
              <w:spacing w:after="120"/>
              <w:rPr>
                <w:szCs w:val="24"/>
                <w:lang w:eastAsia="zh-CN"/>
              </w:rPr>
            </w:pPr>
          </w:p>
          <w:p w14:paraId="141FFA33" w14:textId="77777777" w:rsidR="00710225" w:rsidRPr="004334FE" w:rsidRDefault="00710225" w:rsidP="00710225">
            <w:pPr>
              <w:rPr>
                <w:b/>
                <w:u w:val="single"/>
                <w:lang w:eastAsia="ko-KR"/>
              </w:rPr>
            </w:pPr>
            <w:r w:rsidRPr="004334FE">
              <w:rPr>
                <w:b/>
                <w:u w:val="single"/>
                <w:lang w:eastAsia="ko-KR"/>
              </w:rPr>
              <w:t>Issue 4-1-6: CQI Test Metrics</w:t>
            </w:r>
          </w:p>
          <w:p w14:paraId="29CE3685" w14:textId="77777777" w:rsidR="00710225" w:rsidRPr="004334FE"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70E4470" w14:textId="77777777" w:rsidR="00710225" w:rsidRPr="004334FE"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(Ericsson):</w:t>
            </w:r>
          </w:p>
          <w:p w14:paraId="29645867" w14:textId="77777777" w:rsidR="00710225" w:rsidRPr="004334FE" w:rsidRDefault="00710225" w:rsidP="007102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The reported CQI value according to the reference channel shall be in the range of ±1 of the reported median more than 90% of the time.</w:t>
            </w:r>
            <w:r w:rsidRPr="004334FE">
              <w:t xml:space="preserve"> </w:t>
            </w:r>
            <w:r w:rsidRPr="004334FE">
              <w:rPr>
                <w:rFonts w:eastAsia="SimSun"/>
                <w:szCs w:val="24"/>
                <w:lang w:eastAsia="zh-CN"/>
              </w:rPr>
              <w:t>CSI-RS is transmitted during burst transmission with LBT failure.</w:t>
            </w:r>
          </w:p>
          <w:p w14:paraId="09A0277C" w14:textId="77777777" w:rsidR="00710225" w:rsidRPr="004334FE" w:rsidRDefault="00710225" w:rsidP="007102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p>
          <w:p w14:paraId="60177F23" w14:textId="77777777" w:rsidR="00710225" w:rsidRPr="004334FE"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CQI Distribution criterion and BLER criterion (Huawei):</w:t>
            </w:r>
          </w:p>
          <w:p w14:paraId="0075394F" w14:textId="77777777" w:rsidR="00710225" w:rsidRPr="004334FE" w:rsidRDefault="00710225" w:rsidP="00710225">
            <w:pPr>
              <w:spacing w:after="120"/>
              <w:rPr>
                <w:szCs w:val="24"/>
                <w:lang w:eastAsia="zh-CN"/>
              </w:rPr>
            </w:pPr>
          </w:p>
          <w:p w14:paraId="2C244C24" w14:textId="77777777" w:rsidR="00710225" w:rsidRPr="004334FE"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7DB00E5" w14:textId="13DE2D7B" w:rsidR="00F7177C" w:rsidRPr="004334FE" w:rsidRDefault="0050523B" w:rsidP="000A5562">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 xml:space="preserve">Keep discussing in the second round. Ericsson is invited to add detail on their proposal as </w:t>
            </w:r>
            <w:r w:rsidR="00CA7E35" w:rsidRPr="004334FE">
              <w:rPr>
                <w:rFonts w:eastAsia="SimSun"/>
                <w:szCs w:val="24"/>
                <w:lang w:eastAsia="zh-CN"/>
              </w:rPr>
              <w:t>asked</w:t>
            </w:r>
            <w:r w:rsidRPr="004334FE">
              <w:rPr>
                <w:rFonts w:eastAsia="SimSun"/>
                <w:szCs w:val="24"/>
                <w:lang w:eastAsia="zh-CN"/>
              </w:rPr>
              <w:t xml:space="preserve"> by </w:t>
            </w:r>
            <w:r w:rsidR="00CA7E35" w:rsidRPr="004334FE">
              <w:rPr>
                <w:rFonts w:eastAsia="SimSun"/>
                <w:szCs w:val="24"/>
                <w:lang w:eastAsia="zh-CN"/>
              </w:rPr>
              <w:t xml:space="preserve">the </w:t>
            </w:r>
            <w:r w:rsidRPr="004334FE">
              <w:rPr>
                <w:rFonts w:eastAsia="SimSun"/>
                <w:szCs w:val="24"/>
                <w:lang w:eastAsia="zh-CN"/>
              </w:rPr>
              <w:t>other companies during the first round.</w:t>
            </w:r>
          </w:p>
        </w:tc>
      </w:tr>
    </w:tbl>
    <w:p w14:paraId="27740D56" w14:textId="77777777" w:rsidR="00F7177C" w:rsidRPr="004334FE" w:rsidRDefault="00F7177C" w:rsidP="00F7177C">
      <w:pPr>
        <w:rPr>
          <w:i/>
          <w:color w:val="0070C0"/>
          <w:lang w:val="en-US" w:eastAsia="zh-CN"/>
        </w:rPr>
      </w:pPr>
    </w:p>
    <w:p w14:paraId="2A30635A" w14:textId="77777777" w:rsidR="00F7177C" w:rsidRPr="004334FE" w:rsidRDefault="00F7177C" w:rsidP="00F7177C">
      <w:pPr>
        <w:rPr>
          <w:i/>
          <w:color w:val="0070C0"/>
          <w:lang w:val="en-US" w:eastAsia="zh-CN"/>
        </w:rPr>
      </w:pPr>
      <w:r w:rsidRPr="004334FE">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7177C" w:rsidRPr="004334FE" w14:paraId="66595BD5" w14:textId="77777777" w:rsidTr="00F06DFD">
        <w:trPr>
          <w:trHeight w:val="744"/>
        </w:trPr>
        <w:tc>
          <w:tcPr>
            <w:tcW w:w="1395" w:type="dxa"/>
          </w:tcPr>
          <w:p w14:paraId="1D6035A2" w14:textId="77777777" w:rsidR="00F7177C" w:rsidRPr="004334FE" w:rsidRDefault="00F7177C" w:rsidP="00F06DFD">
            <w:pPr>
              <w:rPr>
                <w:rFonts w:eastAsiaTheme="minorEastAsia"/>
                <w:b/>
                <w:bCs/>
                <w:color w:val="0070C0"/>
                <w:lang w:val="en-US" w:eastAsia="zh-CN"/>
              </w:rPr>
            </w:pPr>
          </w:p>
        </w:tc>
        <w:tc>
          <w:tcPr>
            <w:tcW w:w="4554" w:type="dxa"/>
          </w:tcPr>
          <w:p w14:paraId="0EF65BB3" w14:textId="77777777" w:rsidR="00F7177C" w:rsidRPr="004334FE" w:rsidRDefault="00F7177C" w:rsidP="00F06DFD">
            <w:pPr>
              <w:rPr>
                <w:rFonts w:eastAsiaTheme="minorEastAsia"/>
                <w:b/>
                <w:bCs/>
                <w:color w:val="0070C0"/>
                <w:lang w:val="en-US" w:eastAsia="zh-CN"/>
              </w:rPr>
            </w:pPr>
            <w:r w:rsidRPr="004334FE">
              <w:rPr>
                <w:rFonts w:eastAsiaTheme="minorEastAsia" w:hint="eastAsia"/>
                <w:b/>
                <w:bCs/>
                <w:color w:val="0070C0"/>
                <w:lang w:val="en-US" w:eastAsia="zh-CN"/>
              </w:rPr>
              <w:t xml:space="preserve">WF/LS t-doc Title </w:t>
            </w:r>
          </w:p>
        </w:tc>
        <w:tc>
          <w:tcPr>
            <w:tcW w:w="2932" w:type="dxa"/>
          </w:tcPr>
          <w:p w14:paraId="1C289F52" w14:textId="77777777" w:rsidR="00F7177C" w:rsidRPr="004334FE" w:rsidRDefault="00F7177C" w:rsidP="00F06DFD">
            <w:pPr>
              <w:rPr>
                <w:rFonts w:eastAsiaTheme="minorEastAsia"/>
                <w:b/>
                <w:bCs/>
                <w:color w:val="0070C0"/>
                <w:lang w:val="en-US" w:eastAsia="zh-CN"/>
              </w:rPr>
            </w:pPr>
            <w:r w:rsidRPr="004334FE">
              <w:rPr>
                <w:rFonts w:eastAsiaTheme="minorEastAsia" w:hint="eastAsia"/>
                <w:b/>
                <w:bCs/>
                <w:color w:val="0070C0"/>
                <w:lang w:val="en-US" w:eastAsia="zh-CN"/>
              </w:rPr>
              <w:t>Assigned Company,</w:t>
            </w:r>
          </w:p>
          <w:p w14:paraId="5D74D698" w14:textId="77777777" w:rsidR="00F7177C" w:rsidRPr="004334FE" w:rsidRDefault="00F7177C" w:rsidP="00F06DFD">
            <w:pPr>
              <w:rPr>
                <w:rFonts w:eastAsiaTheme="minorEastAsia"/>
                <w:b/>
                <w:bCs/>
                <w:color w:val="0070C0"/>
                <w:lang w:val="en-US" w:eastAsia="zh-CN"/>
              </w:rPr>
            </w:pPr>
            <w:r w:rsidRPr="004334FE">
              <w:rPr>
                <w:rFonts w:eastAsiaTheme="minorEastAsia" w:hint="eastAsia"/>
                <w:b/>
                <w:bCs/>
                <w:color w:val="0070C0"/>
                <w:lang w:val="en-US" w:eastAsia="zh-CN"/>
              </w:rPr>
              <w:t>WF or LS lead</w:t>
            </w:r>
          </w:p>
        </w:tc>
      </w:tr>
      <w:tr w:rsidR="00F7177C" w:rsidRPr="004334FE" w14:paraId="72183A11" w14:textId="77777777" w:rsidTr="00F06DFD">
        <w:trPr>
          <w:trHeight w:val="358"/>
        </w:trPr>
        <w:tc>
          <w:tcPr>
            <w:tcW w:w="1395" w:type="dxa"/>
          </w:tcPr>
          <w:p w14:paraId="0D24F9AF" w14:textId="77777777" w:rsidR="00F7177C" w:rsidRPr="004334FE" w:rsidRDefault="00F7177C" w:rsidP="00F06DFD">
            <w:pPr>
              <w:rPr>
                <w:rFonts w:eastAsiaTheme="minorEastAsia"/>
                <w:color w:val="0070C0"/>
                <w:lang w:val="en-US" w:eastAsia="zh-CN"/>
              </w:rPr>
            </w:pPr>
            <w:r w:rsidRPr="004334FE">
              <w:rPr>
                <w:rFonts w:eastAsiaTheme="minorEastAsia" w:hint="eastAsia"/>
                <w:color w:val="0070C0"/>
                <w:lang w:val="en-US" w:eastAsia="zh-CN"/>
              </w:rPr>
              <w:t>#1</w:t>
            </w:r>
          </w:p>
        </w:tc>
        <w:tc>
          <w:tcPr>
            <w:tcW w:w="4554" w:type="dxa"/>
          </w:tcPr>
          <w:p w14:paraId="5E8B795A" w14:textId="77777777" w:rsidR="00F7177C" w:rsidRPr="004334FE" w:rsidRDefault="00F7177C" w:rsidP="00F06DFD">
            <w:pPr>
              <w:rPr>
                <w:rFonts w:eastAsiaTheme="minorEastAsia"/>
                <w:color w:val="0070C0"/>
                <w:lang w:val="en-US" w:eastAsia="zh-CN"/>
              </w:rPr>
            </w:pPr>
          </w:p>
        </w:tc>
        <w:tc>
          <w:tcPr>
            <w:tcW w:w="2932" w:type="dxa"/>
          </w:tcPr>
          <w:p w14:paraId="27BB562D" w14:textId="77777777" w:rsidR="00F7177C" w:rsidRPr="004334FE" w:rsidRDefault="00F7177C" w:rsidP="00F06DFD">
            <w:pPr>
              <w:spacing w:after="0"/>
              <w:rPr>
                <w:rFonts w:eastAsiaTheme="minorEastAsia"/>
                <w:color w:val="0070C0"/>
                <w:lang w:val="en-US" w:eastAsia="zh-CN"/>
              </w:rPr>
            </w:pPr>
          </w:p>
          <w:p w14:paraId="58E5C613" w14:textId="77777777" w:rsidR="00F7177C" w:rsidRPr="004334FE" w:rsidRDefault="00F7177C" w:rsidP="00F06DFD">
            <w:pPr>
              <w:spacing w:after="0"/>
              <w:rPr>
                <w:rFonts w:eastAsiaTheme="minorEastAsia"/>
                <w:color w:val="0070C0"/>
                <w:lang w:val="en-US" w:eastAsia="zh-CN"/>
              </w:rPr>
            </w:pPr>
          </w:p>
          <w:p w14:paraId="01ECBCEB" w14:textId="77777777" w:rsidR="00F7177C" w:rsidRPr="004334FE" w:rsidRDefault="00F7177C" w:rsidP="00F06DFD">
            <w:pPr>
              <w:rPr>
                <w:rFonts w:eastAsiaTheme="minorEastAsia"/>
                <w:color w:val="0070C0"/>
                <w:lang w:val="en-US" w:eastAsia="zh-CN"/>
              </w:rPr>
            </w:pPr>
          </w:p>
        </w:tc>
      </w:tr>
    </w:tbl>
    <w:p w14:paraId="26788EF2" w14:textId="77777777" w:rsidR="00F7177C" w:rsidRPr="004334FE" w:rsidRDefault="00F7177C" w:rsidP="00F7177C">
      <w:pPr>
        <w:rPr>
          <w:i/>
          <w:color w:val="0070C0"/>
          <w:lang w:val="en-US" w:eastAsia="zh-CN"/>
        </w:rPr>
      </w:pPr>
    </w:p>
    <w:p w14:paraId="7A10B28D" w14:textId="77777777" w:rsidR="00F7177C" w:rsidRPr="004334FE" w:rsidRDefault="00F7177C" w:rsidP="00F7177C">
      <w:pPr>
        <w:pStyle w:val="Heading3"/>
        <w:rPr>
          <w:sz w:val="24"/>
          <w:szCs w:val="16"/>
        </w:rPr>
      </w:pPr>
      <w:r w:rsidRPr="004334FE">
        <w:rPr>
          <w:sz w:val="24"/>
          <w:szCs w:val="16"/>
        </w:rPr>
        <w:t>CRs/TPs</w:t>
      </w:r>
    </w:p>
    <w:p w14:paraId="6D9EC6DA" w14:textId="77777777" w:rsidR="00F7177C" w:rsidRPr="004334FE" w:rsidRDefault="00F7177C" w:rsidP="00F7177C">
      <w:pPr>
        <w:rPr>
          <w:i/>
          <w:color w:val="0070C0"/>
          <w:lang w:val="en-US"/>
        </w:rPr>
      </w:pPr>
      <w:r w:rsidRPr="004334FE">
        <w:rPr>
          <w:i/>
          <w:color w:val="0070C0"/>
          <w:lang w:val="en-US" w:eastAsia="zh-CN"/>
        </w:rPr>
        <w:t>Moderator tries</w:t>
      </w:r>
      <w:r w:rsidRPr="004334FE">
        <w:rPr>
          <w:rFonts w:hint="eastAsia"/>
          <w:i/>
          <w:color w:val="0070C0"/>
          <w:lang w:val="en-US" w:eastAsia="zh-CN"/>
        </w:rPr>
        <w:t xml:space="preserve"> to summarize discussion status for 1</w:t>
      </w:r>
      <w:r w:rsidRPr="004334FE">
        <w:rPr>
          <w:rFonts w:hint="eastAsia"/>
          <w:i/>
          <w:color w:val="0070C0"/>
          <w:vertAlign w:val="superscript"/>
          <w:lang w:val="en-US" w:eastAsia="zh-CN"/>
        </w:rPr>
        <w:t>st</w:t>
      </w:r>
      <w:r w:rsidRPr="004334FE">
        <w:rPr>
          <w:rFonts w:hint="eastAsia"/>
          <w:i/>
          <w:color w:val="0070C0"/>
          <w:lang w:val="en-US" w:eastAsia="zh-CN"/>
        </w:rPr>
        <w:t xml:space="preserve"> round</w:t>
      </w:r>
      <w:r w:rsidRPr="004334FE">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F7177C" w:rsidRPr="004334FE" w14:paraId="636BF416" w14:textId="77777777" w:rsidTr="00F06DFD">
        <w:tc>
          <w:tcPr>
            <w:tcW w:w="1242" w:type="dxa"/>
          </w:tcPr>
          <w:p w14:paraId="7F3F8E4E" w14:textId="77777777" w:rsidR="00F7177C" w:rsidRPr="004334FE" w:rsidRDefault="00F7177C" w:rsidP="00F06DFD">
            <w:pPr>
              <w:rPr>
                <w:rFonts w:eastAsiaTheme="minorEastAsia"/>
                <w:b/>
                <w:bCs/>
                <w:color w:val="0070C0"/>
                <w:lang w:val="en-US" w:eastAsia="zh-CN"/>
              </w:rPr>
            </w:pPr>
            <w:r w:rsidRPr="004334FE">
              <w:rPr>
                <w:rFonts w:eastAsiaTheme="minorEastAsia"/>
                <w:b/>
                <w:bCs/>
                <w:color w:val="0070C0"/>
                <w:lang w:val="en-US" w:eastAsia="zh-CN"/>
              </w:rPr>
              <w:t>CR/TP number</w:t>
            </w:r>
          </w:p>
        </w:tc>
        <w:tc>
          <w:tcPr>
            <w:tcW w:w="8615" w:type="dxa"/>
          </w:tcPr>
          <w:p w14:paraId="444342F1" w14:textId="77777777" w:rsidR="00F7177C" w:rsidRPr="004334FE" w:rsidRDefault="00F7177C" w:rsidP="00F06DFD">
            <w:pPr>
              <w:rPr>
                <w:rFonts w:eastAsia="MS Mincho"/>
                <w:b/>
                <w:bCs/>
                <w:color w:val="0070C0"/>
                <w:lang w:val="en-US" w:eastAsia="zh-CN"/>
              </w:rPr>
            </w:pPr>
            <w:r w:rsidRPr="004334FE">
              <w:rPr>
                <w:b/>
                <w:bCs/>
                <w:color w:val="0070C0"/>
                <w:lang w:val="en-US" w:eastAsia="zh-CN"/>
              </w:rPr>
              <w:t xml:space="preserve">CRs/TPs </w:t>
            </w:r>
            <w:r w:rsidRPr="004334FE">
              <w:rPr>
                <w:rFonts w:eastAsiaTheme="minorEastAsia"/>
                <w:b/>
                <w:bCs/>
                <w:color w:val="0070C0"/>
                <w:lang w:val="en-US" w:eastAsia="zh-CN"/>
              </w:rPr>
              <w:t xml:space="preserve">Status update </w:t>
            </w:r>
            <w:r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F7177C" w:rsidRPr="004334FE" w14:paraId="380659DB" w14:textId="77777777" w:rsidTr="00F06DFD">
        <w:tc>
          <w:tcPr>
            <w:tcW w:w="1242" w:type="dxa"/>
          </w:tcPr>
          <w:p w14:paraId="3F7FD658" w14:textId="77777777" w:rsidR="00F7177C" w:rsidRPr="004334FE" w:rsidRDefault="00F7177C" w:rsidP="00F06DFD">
            <w:pPr>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264ECC75" w14:textId="77777777" w:rsidR="00F7177C" w:rsidRPr="004334FE" w:rsidRDefault="00F7177C" w:rsidP="00F06DFD">
            <w:pPr>
              <w:rPr>
                <w:rFonts w:eastAsiaTheme="minorEastAsia"/>
                <w:color w:val="0070C0"/>
                <w:lang w:val="en-US" w:eastAsia="zh-CN"/>
              </w:rPr>
            </w:pPr>
            <w:r w:rsidRPr="004334FE">
              <w:rPr>
                <w:rFonts w:eastAsiaTheme="minorEastAsia" w:hint="eastAsia"/>
                <w:i/>
                <w:color w:val="0070C0"/>
                <w:lang w:val="en-US" w:eastAsia="zh-CN"/>
              </w:rPr>
              <w:t>Based on 1</w:t>
            </w:r>
            <w:r w:rsidRPr="004334FE">
              <w:rPr>
                <w:rFonts w:eastAsiaTheme="minorEastAsia" w:hint="eastAsia"/>
                <w:i/>
                <w:color w:val="0070C0"/>
                <w:vertAlign w:val="superscript"/>
                <w:lang w:val="en-US" w:eastAsia="zh-CN"/>
              </w:rPr>
              <w:t>st</w:t>
            </w:r>
            <w:r w:rsidRPr="004334FE">
              <w:rPr>
                <w:rFonts w:eastAsiaTheme="minorEastAsia" w:hint="eastAsia"/>
                <w:i/>
                <w:color w:val="0070C0"/>
                <w:lang w:val="en-US" w:eastAsia="zh-CN"/>
              </w:rPr>
              <w:t xml:space="preserve"> </w:t>
            </w:r>
            <w:r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Pr="004334FE">
              <w:rPr>
                <w:rFonts w:eastAsiaTheme="minorEastAsia"/>
                <w:i/>
                <w:color w:val="0070C0"/>
                <w:lang w:val="en-US" w:eastAsia="zh-CN"/>
              </w:rPr>
              <w:t>can recommend the next steps such as “agreeable”, “to be revised”</w:t>
            </w:r>
          </w:p>
        </w:tc>
      </w:tr>
    </w:tbl>
    <w:p w14:paraId="66B1E69F" w14:textId="77777777" w:rsidR="00F7177C" w:rsidRPr="004334FE" w:rsidRDefault="00F7177C" w:rsidP="00F7177C">
      <w:pPr>
        <w:rPr>
          <w:color w:val="0070C0"/>
          <w:lang w:val="en-US" w:eastAsia="zh-CN"/>
        </w:rPr>
      </w:pPr>
    </w:p>
    <w:p w14:paraId="51E94737" w14:textId="77777777" w:rsidR="00F7177C" w:rsidRPr="004334FE" w:rsidRDefault="00F7177C" w:rsidP="00F7177C">
      <w:pPr>
        <w:pStyle w:val="Heading2"/>
      </w:pPr>
      <w:r w:rsidRPr="004334FE">
        <w:rPr>
          <w:rFonts w:hint="eastAsia"/>
        </w:rPr>
        <w:t>Discussion on 2nd round</w:t>
      </w:r>
      <w:r w:rsidRPr="004334FE">
        <w:t xml:space="preserve"> (if applicable)</w:t>
      </w:r>
    </w:p>
    <w:p w14:paraId="1688441D" w14:textId="77777777" w:rsidR="00421E31" w:rsidRPr="004334FE" w:rsidRDefault="00421E31" w:rsidP="00421E31">
      <w:pPr>
        <w:pStyle w:val="Heading3"/>
        <w:rPr>
          <w:sz w:val="24"/>
          <w:szCs w:val="16"/>
        </w:rPr>
      </w:pPr>
      <w:r w:rsidRPr="004334FE">
        <w:rPr>
          <w:sz w:val="24"/>
          <w:szCs w:val="16"/>
        </w:rPr>
        <w:t>CQI Performance Tests</w:t>
      </w:r>
    </w:p>
    <w:p w14:paraId="3BDBBAF7" w14:textId="0274BB76" w:rsidR="00421E31" w:rsidRPr="004334FE" w:rsidRDefault="00421E31" w:rsidP="00421E31">
      <w:pPr>
        <w:rPr>
          <w:b/>
          <w:u w:val="single"/>
          <w:lang w:eastAsia="ko-KR"/>
        </w:rPr>
      </w:pPr>
      <w:r w:rsidRPr="004334FE">
        <w:rPr>
          <w:b/>
          <w:u w:val="single"/>
          <w:lang w:eastAsia="ko-KR"/>
        </w:rPr>
        <w:t>Issue 4-1-1: Whether to define CQI Tests</w:t>
      </w:r>
    </w:p>
    <w:p w14:paraId="77A06779"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FAE93AD"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with LBT failure for CSI-RS measurements; (Ericsson);</w:t>
      </w:r>
    </w:p>
    <w:p w14:paraId="47644477"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Yes, to test whether the UE does not average channel measurements across different transmission bursts and performs correct CQI measurements, with probability of LBT failure set to 0 (Huawei);</w:t>
      </w:r>
    </w:p>
    <w:p w14:paraId="6CA3634B"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3: Discuss introduction of CQI requirements, based on UE capabilities related to CSI-RS Validation (Qualcomm, Apple);</w:t>
      </w:r>
    </w:p>
    <w:p w14:paraId="53251AD2"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5182DDC1" w14:textId="77777777" w:rsidR="00421E31" w:rsidRPr="004334FE" w:rsidRDefault="00421E31" w:rsidP="00421E31">
      <w:pPr>
        <w:spacing w:after="120"/>
        <w:rPr>
          <w:szCs w:val="24"/>
          <w:lang w:eastAsia="zh-CN"/>
        </w:rPr>
      </w:pPr>
      <w:r w:rsidRPr="004334FE">
        <w:rPr>
          <w:szCs w:val="24"/>
          <w:lang w:eastAsia="zh-CN"/>
        </w:rPr>
        <w:lastRenderedPageBreak/>
        <w:t xml:space="preserve">Under the assumptions that the UE has the capability to validate CSI-RS transmission, most companies have expressed interest in introducing CQI tests. </w:t>
      </w:r>
    </w:p>
    <w:p w14:paraId="24820B6F" w14:textId="77777777" w:rsidR="00421E31" w:rsidRPr="004334FE" w:rsidRDefault="00421E31" w:rsidP="00421E31">
      <w:pPr>
        <w:spacing w:after="120"/>
        <w:rPr>
          <w:b/>
          <w:bCs/>
          <w:szCs w:val="24"/>
          <w:lang w:eastAsia="zh-CN"/>
        </w:rPr>
      </w:pPr>
      <w:r w:rsidRPr="004334FE">
        <w:rPr>
          <w:b/>
          <w:bCs/>
          <w:szCs w:val="24"/>
          <w:lang w:eastAsia="zh-CN"/>
        </w:rPr>
        <w:t>Can we agree to introduce CQI tests, at least for UEs supporting CSI-RS validation?</w:t>
      </w:r>
    </w:p>
    <w:p w14:paraId="31367788" w14:textId="77777777" w:rsidR="00421E31" w:rsidRPr="004334FE" w:rsidRDefault="00421E31" w:rsidP="00421E31">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421E31" w:rsidRPr="004334FE" w14:paraId="56644DC5" w14:textId="77777777" w:rsidTr="00321427">
        <w:tc>
          <w:tcPr>
            <w:tcW w:w="1236" w:type="dxa"/>
          </w:tcPr>
          <w:p w14:paraId="11946C5C"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060DB1A2"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321427" w:rsidRPr="004334FE" w14:paraId="33BB31AE" w14:textId="77777777" w:rsidTr="00321427">
        <w:tc>
          <w:tcPr>
            <w:tcW w:w="1236" w:type="dxa"/>
          </w:tcPr>
          <w:p w14:paraId="61086810" w14:textId="60DBBFE7"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A8D246D" w14:textId="695DDDFA"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Agree with recommended WF;</w:t>
            </w:r>
          </w:p>
        </w:tc>
      </w:tr>
      <w:tr w:rsidR="005132E0" w:rsidRPr="004334FE" w14:paraId="70EF2F95" w14:textId="77777777" w:rsidTr="00321427">
        <w:tc>
          <w:tcPr>
            <w:tcW w:w="1236" w:type="dxa"/>
          </w:tcPr>
          <w:p w14:paraId="2BA18A1C" w14:textId="439B2C6C" w:rsidR="005132E0" w:rsidRPr="009627FB" w:rsidRDefault="005132E0" w:rsidP="005132E0">
            <w:pPr>
              <w:spacing w:after="120"/>
              <w:rPr>
                <w:rFonts w:eastAsiaTheme="minorEastAsia"/>
                <w:lang w:val="en-US" w:eastAsia="zh-CN"/>
              </w:rPr>
            </w:pPr>
            <w:r w:rsidRPr="009627FB">
              <w:rPr>
                <w:rFonts w:eastAsiaTheme="minorEastAsia"/>
                <w:lang w:val="en-US" w:eastAsia="zh-CN"/>
              </w:rPr>
              <w:t>Ericsson</w:t>
            </w:r>
          </w:p>
        </w:tc>
        <w:tc>
          <w:tcPr>
            <w:tcW w:w="8395" w:type="dxa"/>
          </w:tcPr>
          <w:p w14:paraId="3303F976" w14:textId="77777777" w:rsidR="005132E0" w:rsidRPr="009627FB" w:rsidRDefault="005132E0" w:rsidP="005132E0">
            <w:pPr>
              <w:spacing w:after="120"/>
              <w:rPr>
                <w:rFonts w:eastAsiaTheme="minorEastAsia"/>
                <w:lang w:val="en-US" w:eastAsia="zh-CN"/>
              </w:rPr>
            </w:pPr>
            <w:r w:rsidRPr="009627FB">
              <w:rPr>
                <w:rFonts w:eastAsiaTheme="minorEastAsia"/>
                <w:lang w:val="en-US" w:eastAsia="zh-CN"/>
              </w:rPr>
              <w:t xml:space="preserve">We agree only define test for UE supporting CSI-RS validation. We also agree with Huawei that UE behavior of CQI measurement during bursts should be checked. Furthermore, we think PDSCH measurement should be done irrespective to DL LBT failure since the purpose of PDSCH measurement is to check the reported CQI is good or not, otherwise the final result will include LBT impact twice. </w:t>
            </w:r>
          </w:p>
          <w:p w14:paraId="6F3C21F2" w14:textId="3A85EF9F" w:rsidR="005132E0" w:rsidRPr="009627FB" w:rsidRDefault="005132E0" w:rsidP="005132E0">
            <w:pPr>
              <w:spacing w:after="120"/>
              <w:rPr>
                <w:rFonts w:eastAsiaTheme="minorEastAsia"/>
                <w:lang w:val="en-US" w:eastAsia="zh-CN"/>
              </w:rPr>
            </w:pPr>
            <w:r w:rsidRPr="009627FB">
              <w:rPr>
                <w:rFonts w:eastAsiaTheme="minorEastAsia"/>
                <w:lang w:val="en-US" w:eastAsia="zh-CN"/>
              </w:rPr>
              <w:t xml:space="preserve">We just think CQI measurement and PDSCH measurement are separate. That means PDSCH measurement will be applied once </w:t>
            </w:r>
            <w:proofErr w:type="spellStart"/>
            <w:r w:rsidRPr="009627FB">
              <w:rPr>
                <w:rFonts w:eastAsiaTheme="minorEastAsia"/>
                <w:lang w:val="en-US" w:eastAsia="zh-CN"/>
              </w:rPr>
              <w:t>gNB</w:t>
            </w:r>
            <w:proofErr w:type="spellEnd"/>
            <w:r w:rsidRPr="009627FB">
              <w:rPr>
                <w:rFonts w:eastAsiaTheme="minorEastAsia"/>
                <w:lang w:val="en-US" w:eastAsia="zh-CN"/>
              </w:rPr>
              <w:t xml:space="preserve"> update the MCS according the CQI report independent of DL LLBT result in coming burst occasion.   </w:t>
            </w:r>
          </w:p>
        </w:tc>
      </w:tr>
      <w:tr w:rsidR="00153679" w:rsidRPr="004334FE" w14:paraId="4F6DB1E9" w14:textId="77777777" w:rsidTr="00321427">
        <w:tc>
          <w:tcPr>
            <w:tcW w:w="1236" w:type="dxa"/>
          </w:tcPr>
          <w:p w14:paraId="2DB773D8" w14:textId="3631B622"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395" w:type="dxa"/>
          </w:tcPr>
          <w:p w14:paraId="2C250733" w14:textId="77777777"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recommended WF. </w:t>
            </w:r>
          </w:p>
          <w:p w14:paraId="239208FE" w14:textId="77777777" w:rsidR="00153679" w:rsidRPr="004860B6" w:rsidRDefault="00153679" w:rsidP="00153679">
            <w:pPr>
              <w:spacing w:after="120"/>
              <w:rPr>
                <w:rFonts w:eastAsiaTheme="minorEastAsia"/>
                <w:color w:val="0070C0"/>
                <w:lang w:val="en-US" w:eastAsia="zh-CN"/>
              </w:rPr>
            </w:pPr>
            <w:r>
              <w:rPr>
                <w:rFonts w:eastAsiaTheme="minorEastAsia"/>
                <w:color w:val="0070C0"/>
                <w:lang w:val="en-US" w:eastAsia="zh-CN"/>
              </w:rPr>
              <w:t xml:space="preserve">For the purpose of CQI tests, </w:t>
            </w:r>
            <w:r>
              <w:rPr>
                <w:rFonts w:eastAsia="SimSun"/>
                <w:szCs w:val="24"/>
                <w:lang w:eastAsia="zh-CN"/>
              </w:rPr>
              <w:t>a</w:t>
            </w:r>
            <w:r w:rsidRPr="004334FE">
              <w:rPr>
                <w:rFonts w:eastAsia="SimSun"/>
                <w:szCs w:val="24"/>
                <w:lang w:eastAsia="zh-CN"/>
              </w:rPr>
              <w:t>ccording to the description of TS.38 324, we think the purpose of NR-U CQI test is to verify whether the UE does not average channel measurements across different transmission bursts.</w:t>
            </w:r>
          </w:p>
          <w:tbl>
            <w:tblPr>
              <w:tblStyle w:val="TableGrid"/>
              <w:tblW w:w="0" w:type="auto"/>
              <w:tblLook w:val="04A0" w:firstRow="1" w:lastRow="0" w:firstColumn="1" w:lastColumn="0" w:noHBand="0" w:noVBand="1"/>
            </w:tblPr>
            <w:tblGrid>
              <w:gridCol w:w="8169"/>
            </w:tblGrid>
            <w:tr w:rsidR="00153679" w:rsidRPr="004334FE" w14:paraId="2F55496C" w14:textId="77777777" w:rsidTr="000626C9">
              <w:tc>
                <w:tcPr>
                  <w:tcW w:w="8169" w:type="dxa"/>
                </w:tcPr>
                <w:p w14:paraId="346FCD78" w14:textId="77777777" w:rsidR="00153679" w:rsidRPr="004334FE" w:rsidRDefault="00153679" w:rsidP="00153679">
                  <w:r w:rsidRPr="004334FE">
                    <w:t xml:space="preserve">For operation with shared spectrum channel access, </w:t>
                  </w:r>
                  <w:r w:rsidRPr="004334FE">
                    <w:rPr>
                      <w:color w:val="000000"/>
                      <w:lang w:val="en-US"/>
                    </w:rPr>
                    <w:t xml:space="preserve">if the </w:t>
                  </w:r>
                  <w:r w:rsidRPr="004334FE">
                    <w:rPr>
                      <w:rFonts w:eastAsia="MS Mincho"/>
                      <w:color w:val="000000"/>
                    </w:rPr>
                    <w:t xml:space="preserve">UE is configured with a </w:t>
                  </w:r>
                  <w:r w:rsidRPr="004334FE">
                    <w:rPr>
                      <w:rFonts w:eastAsia="MS Mincho"/>
                      <w:i/>
                      <w:color w:val="000000"/>
                    </w:rPr>
                    <w:t>CSI-</w:t>
                  </w:r>
                  <w:proofErr w:type="spellStart"/>
                  <w:r w:rsidRPr="004334FE">
                    <w:rPr>
                      <w:rFonts w:eastAsia="MS Mincho"/>
                      <w:i/>
                      <w:color w:val="000000"/>
                    </w:rPr>
                    <w:t>ReportConfig</w:t>
                  </w:r>
                  <w:proofErr w:type="spellEnd"/>
                  <w:r w:rsidRPr="004334FE">
                    <w:t xml:space="preserve"> with higher layer parameter </w:t>
                  </w:r>
                  <w:proofErr w:type="spellStart"/>
                  <w:r w:rsidRPr="004334FE">
                    <w:rPr>
                      <w:i/>
                      <w:iCs/>
                    </w:rPr>
                    <w:t>reportQuantity</w:t>
                  </w:r>
                  <w:proofErr w:type="spellEnd"/>
                  <w:r w:rsidRPr="004334FE">
                    <w:t xml:space="preserve"> set to 'cri-RI-PMI-CQI ', 'cri-RI-i1', 'cri-RI-i1-CQI', 'cri-RI-CQI' or 'cri-RI-LI-PMI-CQI', the UE shall derive:</w:t>
                  </w:r>
                </w:p>
                <w:p w14:paraId="402A3C3A" w14:textId="77777777" w:rsidR="00153679" w:rsidRPr="004334FE" w:rsidRDefault="00153679" w:rsidP="00153679">
                  <w:pPr>
                    <w:pStyle w:val="B1"/>
                  </w:pPr>
                  <w:r w:rsidRPr="004334FE">
                    <w:t>-</w:t>
                  </w:r>
                  <w:r w:rsidRPr="004334FE">
                    <w:tab/>
                    <w:t xml:space="preserve">the CSI parameters without averaging instances of any </w:t>
                  </w:r>
                  <w:proofErr w:type="spellStart"/>
                  <w:r w:rsidRPr="004334FE">
                    <w:rPr>
                      <w:i/>
                      <w:iCs/>
                    </w:rPr>
                    <w:t>nzp</w:t>
                  </w:r>
                  <w:proofErr w:type="spellEnd"/>
                  <w:r w:rsidRPr="004334FE">
                    <w:rPr>
                      <w:i/>
                      <w:iCs/>
                    </w:rPr>
                    <w:t>-CSI-</w:t>
                  </w:r>
                  <w:proofErr w:type="spellStart"/>
                  <w:r w:rsidRPr="004334FE">
                    <w:rPr>
                      <w:i/>
                      <w:iCs/>
                    </w:rPr>
                    <w:t>RSResource</w:t>
                  </w:r>
                  <w:proofErr w:type="spellEnd"/>
                  <w:r w:rsidRPr="004334FE">
                    <w:t xml:space="preserve"> in the corresponding </w:t>
                  </w:r>
                  <w:proofErr w:type="spellStart"/>
                  <w:r w:rsidRPr="004334FE">
                    <w:rPr>
                      <w:i/>
                      <w:iCs/>
                    </w:rPr>
                    <w:t>nzp</w:t>
                  </w:r>
                  <w:proofErr w:type="spellEnd"/>
                  <w:r w:rsidRPr="004334FE">
                    <w:rPr>
                      <w:i/>
                      <w:iCs/>
                    </w:rPr>
                    <w:t>-CSI-RS-</w:t>
                  </w:r>
                  <w:proofErr w:type="spellStart"/>
                  <w:r w:rsidRPr="004334FE">
                    <w:rPr>
                      <w:i/>
                      <w:iCs/>
                    </w:rPr>
                    <w:t>ResourceSet</w:t>
                  </w:r>
                  <w:proofErr w:type="spellEnd"/>
                  <w:r w:rsidRPr="004334FE">
                    <w:t xml:space="preserve"> for channel measurement located in different DL transmission bursts (defined in [16, TS 37.213]).</w:t>
                  </w:r>
                </w:p>
              </w:tc>
            </w:tr>
          </w:tbl>
          <w:p w14:paraId="75EE9198" w14:textId="77777777" w:rsidR="00153679" w:rsidRPr="004334FE" w:rsidRDefault="00153679" w:rsidP="00153679">
            <w:pPr>
              <w:tabs>
                <w:tab w:val="center" w:pos="4089"/>
              </w:tabs>
              <w:jc w:val="both"/>
              <w:rPr>
                <w:rFonts w:eastAsiaTheme="minorEastAsia"/>
                <w:b/>
                <w:u w:val="single"/>
                <w:lang w:eastAsia="zh-CN"/>
              </w:rPr>
            </w:pPr>
          </w:p>
          <w:p w14:paraId="71E3E8FA" w14:textId="5C545A7F" w:rsidR="00153679" w:rsidRPr="00153679" w:rsidRDefault="00153679" w:rsidP="00153679">
            <w:pPr>
              <w:spacing w:after="120"/>
              <w:rPr>
                <w:rFonts w:eastAsiaTheme="minorEastAsia"/>
                <w:lang w:val="en-US" w:eastAsia="zh-CN"/>
              </w:rPr>
            </w:pPr>
            <w:r w:rsidRPr="004334FE">
              <w:rPr>
                <w:rFonts w:eastAsiaTheme="minorEastAsia"/>
                <w:lang w:eastAsia="zh-CN"/>
              </w:rPr>
              <w:t>Meanwhile,</w:t>
            </w:r>
            <w:r w:rsidRPr="004334FE">
              <w:rPr>
                <w:rFonts w:eastAsiaTheme="minorEastAsia"/>
                <w:b/>
                <w:u w:val="single"/>
                <w:lang w:eastAsia="zh-CN"/>
              </w:rPr>
              <w:t xml:space="preserve"> </w:t>
            </w:r>
            <w:r w:rsidRPr="004334FE">
              <w:rPr>
                <w:rFonts w:eastAsiaTheme="minorEastAsia"/>
                <w:lang w:eastAsia="zh-CN"/>
              </w:rPr>
              <w:t>Similar PDSCH requirement, we propose to only introduce the CQI test for UE supporting “</w:t>
            </w:r>
            <w:proofErr w:type="spellStart"/>
            <w:r w:rsidRPr="004334FE">
              <w:rPr>
                <w:rFonts w:eastAsiaTheme="minorEastAsia"/>
                <w:i/>
                <w:color w:val="0070C0"/>
                <w:lang w:val="en-US" w:eastAsia="zh-CN"/>
              </w:rPr>
              <w:t>csi</w:t>
            </w:r>
            <w:proofErr w:type="spellEnd"/>
            <w:r w:rsidRPr="004334FE">
              <w:rPr>
                <w:rFonts w:eastAsiaTheme="minorEastAsia"/>
                <w:i/>
                <w:color w:val="0070C0"/>
                <w:lang w:val="en-US" w:eastAsia="zh-CN"/>
              </w:rPr>
              <w:t>-RS-</w:t>
            </w:r>
            <w:proofErr w:type="spellStart"/>
            <w:r w:rsidRPr="004334FE">
              <w:rPr>
                <w:rFonts w:eastAsiaTheme="minorEastAsia"/>
                <w:i/>
                <w:color w:val="0070C0"/>
                <w:lang w:val="en-US" w:eastAsia="zh-CN"/>
              </w:rPr>
              <w:t>ValidationWith</w:t>
            </w:r>
            <w:proofErr w:type="spellEnd"/>
            <w:r w:rsidRPr="004334FE">
              <w:rPr>
                <w:rFonts w:eastAsiaTheme="minorEastAsia"/>
                <w:i/>
                <w:color w:val="0070C0"/>
                <w:lang w:val="en-US" w:eastAsia="zh-CN"/>
              </w:rPr>
              <w:t>-DCI”</w:t>
            </w:r>
          </w:p>
        </w:tc>
      </w:tr>
      <w:tr w:rsidR="00113B47" w:rsidRPr="004334FE" w14:paraId="73DA36C5" w14:textId="77777777" w:rsidTr="00321427">
        <w:tc>
          <w:tcPr>
            <w:tcW w:w="1236" w:type="dxa"/>
          </w:tcPr>
          <w:p w14:paraId="1F8CCEA5" w14:textId="71CC153D" w:rsidR="00113B47" w:rsidRDefault="00113B47" w:rsidP="001536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A1D4CD" w14:textId="77777777" w:rsidR="00113B47" w:rsidRDefault="00113B47" w:rsidP="00153679">
            <w:pPr>
              <w:spacing w:after="120"/>
              <w:rPr>
                <w:rFonts w:eastAsiaTheme="minorEastAsia"/>
                <w:color w:val="0070C0"/>
                <w:lang w:val="en-US" w:eastAsia="zh-CN"/>
              </w:rPr>
            </w:pPr>
            <w:r>
              <w:rPr>
                <w:rFonts w:eastAsiaTheme="minorEastAsia"/>
                <w:color w:val="0070C0"/>
                <w:lang w:val="en-US" w:eastAsia="zh-CN"/>
              </w:rPr>
              <w:t xml:space="preserve">We support the recommended WF. </w:t>
            </w:r>
          </w:p>
          <w:p w14:paraId="523CF24F" w14:textId="3DF3B854" w:rsidR="00113B47" w:rsidRDefault="00113B47" w:rsidP="00153679">
            <w:pPr>
              <w:spacing w:after="120"/>
              <w:rPr>
                <w:rFonts w:eastAsiaTheme="minorEastAsia"/>
                <w:color w:val="0070C0"/>
                <w:lang w:val="en-US" w:eastAsia="zh-CN"/>
              </w:rPr>
            </w:pPr>
            <w:r>
              <w:rPr>
                <w:rFonts w:eastAsiaTheme="minorEastAsia"/>
                <w:color w:val="0070C0"/>
                <w:lang w:val="en-US" w:eastAsia="zh-CN"/>
              </w:rPr>
              <w:t xml:space="preserve">Question to HW: how do we verify that UE is not averaging measurements? We should not define additional requirement for this. </w:t>
            </w:r>
          </w:p>
          <w:p w14:paraId="77E052ED" w14:textId="47C1007F" w:rsidR="00113B47" w:rsidRDefault="00113B47" w:rsidP="00153679">
            <w:pPr>
              <w:spacing w:after="120"/>
              <w:rPr>
                <w:rFonts w:eastAsiaTheme="minorEastAsia"/>
                <w:color w:val="0070C0"/>
                <w:lang w:val="en-US" w:eastAsia="zh-CN"/>
              </w:rPr>
            </w:pPr>
          </w:p>
        </w:tc>
      </w:tr>
    </w:tbl>
    <w:p w14:paraId="2BFD5E64" w14:textId="77777777" w:rsidR="00421E31" w:rsidRPr="004334FE" w:rsidRDefault="00421E31" w:rsidP="00421E31">
      <w:pPr>
        <w:spacing w:after="120"/>
        <w:rPr>
          <w:szCs w:val="24"/>
          <w:lang w:eastAsia="zh-CN"/>
        </w:rPr>
      </w:pPr>
    </w:p>
    <w:p w14:paraId="321AFD98" w14:textId="77777777" w:rsidR="00421E31" w:rsidRPr="004334FE" w:rsidRDefault="00421E31" w:rsidP="00421E31">
      <w:pPr>
        <w:rPr>
          <w:b/>
          <w:u w:val="single"/>
          <w:lang w:eastAsia="ko-KR"/>
        </w:rPr>
      </w:pPr>
      <w:r w:rsidRPr="004334FE">
        <w:rPr>
          <w:b/>
          <w:u w:val="single"/>
          <w:lang w:eastAsia="ko-KR"/>
        </w:rPr>
        <w:t>Issue 4-1-2: Include PDCCH DCI 2-0 in CQI Simulations;</w:t>
      </w:r>
    </w:p>
    <w:p w14:paraId="507F6CD6"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437F258F"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Yes  (MediaTek, Apple);</w:t>
      </w:r>
    </w:p>
    <w:p w14:paraId="7FD0B44A"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With lower priority (Qualcomm);</w:t>
      </w:r>
    </w:p>
    <w:p w14:paraId="04A176D1"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4157F430" w14:textId="77777777" w:rsidR="00421E31" w:rsidRPr="004334FE" w:rsidRDefault="00421E31" w:rsidP="00421E31">
      <w:pPr>
        <w:spacing w:after="120"/>
        <w:rPr>
          <w:szCs w:val="24"/>
          <w:lang w:eastAsia="zh-CN"/>
        </w:rPr>
      </w:pPr>
      <w:r w:rsidRPr="004334FE">
        <w:rPr>
          <w:szCs w:val="24"/>
          <w:lang w:eastAsia="zh-CN"/>
        </w:rPr>
        <w:t>This issue, and the related discussion on the necessity of dedicated test for UEs that do not support is a duplicate of the one for PDSCH test setup. A tentative agreement can be as follows:</w:t>
      </w:r>
    </w:p>
    <w:p w14:paraId="663F9B1E" w14:textId="77777777" w:rsidR="00421E31" w:rsidRPr="004334FE" w:rsidRDefault="00421E31" w:rsidP="00421E31">
      <w:pPr>
        <w:spacing w:after="120"/>
        <w:rPr>
          <w:b/>
          <w:bCs/>
          <w:szCs w:val="24"/>
          <w:lang w:eastAsia="zh-CN"/>
        </w:rPr>
      </w:pPr>
      <w:r w:rsidRPr="004334FE">
        <w:rPr>
          <w:b/>
          <w:bCs/>
          <w:szCs w:val="24"/>
          <w:lang w:eastAsia="zh-CN"/>
        </w:rPr>
        <w:t>On the topic of CSI-RS validation and test setup for UEs that do not have capabilities related to validation for CQI requirements, follow the approach to be discussed on the same topic in PDSCH.</w:t>
      </w:r>
    </w:p>
    <w:p w14:paraId="2F6DB003" w14:textId="77777777" w:rsidR="00421E31" w:rsidRPr="004334FE" w:rsidRDefault="00421E31" w:rsidP="00421E31">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421E31" w:rsidRPr="004334FE" w14:paraId="37710AAF" w14:textId="77777777" w:rsidTr="00321427">
        <w:tc>
          <w:tcPr>
            <w:tcW w:w="1236" w:type="dxa"/>
          </w:tcPr>
          <w:p w14:paraId="1E0627BA"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6D2ECCBB"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321427" w:rsidRPr="004334FE" w14:paraId="69260299" w14:textId="77777777" w:rsidTr="00321427">
        <w:tc>
          <w:tcPr>
            <w:tcW w:w="1236" w:type="dxa"/>
          </w:tcPr>
          <w:p w14:paraId="06B3B305" w14:textId="06B1EAFE"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6E77952" w14:textId="7290C599"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Agree with recommended WF;</w:t>
            </w:r>
          </w:p>
        </w:tc>
      </w:tr>
      <w:tr w:rsidR="00153679" w:rsidRPr="004334FE" w14:paraId="564F81F1" w14:textId="77777777" w:rsidTr="00321427">
        <w:tc>
          <w:tcPr>
            <w:tcW w:w="1236" w:type="dxa"/>
          </w:tcPr>
          <w:p w14:paraId="242677F2" w14:textId="67A159C2"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D451B5" w14:textId="33FD4AAF" w:rsidR="00153679" w:rsidRDefault="00153679" w:rsidP="00153679">
            <w:pPr>
              <w:spacing w:after="120"/>
              <w:rPr>
                <w:rFonts w:eastAsiaTheme="minorEastAsia"/>
                <w:color w:val="0070C0"/>
                <w:lang w:val="en-US" w:eastAsia="zh-CN"/>
              </w:rPr>
            </w:pPr>
            <w:r>
              <w:rPr>
                <w:rFonts w:eastAsiaTheme="minorEastAsia"/>
                <w:color w:val="0070C0"/>
                <w:lang w:val="en-US" w:eastAsia="zh-CN"/>
              </w:rPr>
              <w:t xml:space="preserve">As discussed in issue 3-1-7, we support option 2. </w:t>
            </w:r>
          </w:p>
        </w:tc>
      </w:tr>
      <w:tr w:rsidR="00113B47" w:rsidRPr="004334FE" w14:paraId="55041E39" w14:textId="77777777" w:rsidTr="00321427">
        <w:tc>
          <w:tcPr>
            <w:tcW w:w="1236" w:type="dxa"/>
          </w:tcPr>
          <w:p w14:paraId="6EADBB0D" w14:textId="3103DDB5" w:rsidR="00113B47" w:rsidRDefault="00113B47" w:rsidP="00153679">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9EDDB55" w14:textId="4C72939B" w:rsidR="00113B47" w:rsidRDefault="00C84263" w:rsidP="00153679">
            <w:pPr>
              <w:spacing w:after="120"/>
              <w:rPr>
                <w:rFonts w:eastAsiaTheme="minorEastAsia"/>
                <w:color w:val="0070C0"/>
                <w:lang w:val="en-US" w:eastAsia="zh-CN"/>
              </w:rPr>
            </w:pPr>
            <w:r>
              <w:rPr>
                <w:rFonts w:eastAsiaTheme="minorEastAsia"/>
                <w:color w:val="0070C0"/>
                <w:lang w:val="en-US" w:eastAsia="zh-CN"/>
              </w:rPr>
              <w:t xml:space="preserve">CQI reporting requirements should only be for UEs supporting CSI-validation. The agreement is to use same set-up and capability as PDSCH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so we don’t need </w:t>
            </w:r>
          </w:p>
        </w:tc>
      </w:tr>
      <w:tr w:rsidR="00746651" w:rsidRPr="004334FE" w14:paraId="032E8FFE" w14:textId="77777777" w:rsidTr="00321427">
        <w:tc>
          <w:tcPr>
            <w:tcW w:w="1236" w:type="dxa"/>
          </w:tcPr>
          <w:p w14:paraId="2EF84771" w14:textId="663E80CF" w:rsidR="00746651" w:rsidRDefault="00746651" w:rsidP="0074665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5D97A1E" w14:textId="06E07BD1" w:rsidR="00746651" w:rsidRDefault="00746651" w:rsidP="00746651">
            <w:pPr>
              <w:spacing w:after="120"/>
              <w:rPr>
                <w:rFonts w:eastAsiaTheme="minorEastAsia"/>
                <w:color w:val="0070C0"/>
                <w:lang w:val="en-US" w:eastAsia="zh-CN"/>
              </w:rPr>
            </w:pPr>
            <w:r>
              <w:rPr>
                <w:rFonts w:eastAsiaTheme="minorEastAsia"/>
                <w:color w:val="0070C0"/>
                <w:lang w:val="en-US" w:eastAsia="zh-CN"/>
              </w:rPr>
              <w:t>We agree with recommended WF and prefer only define requirements for UE supporting CSI-RS-validation.</w:t>
            </w:r>
          </w:p>
        </w:tc>
      </w:tr>
    </w:tbl>
    <w:p w14:paraId="312ECB41" w14:textId="77777777" w:rsidR="00421E31" w:rsidRPr="004334FE" w:rsidRDefault="00421E31" w:rsidP="00421E31">
      <w:pPr>
        <w:spacing w:after="120"/>
        <w:rPr>
          <w:szCs w:val="24"/>
          <w:lang w:eastAsia="zh-CN"/>
        </w:rPr>
      </w:pPr>
    </w:p>
    <w:p w14:paraId="6B385207" w14:textId="77777777" w:rsidR="00421E31" w:rsidRPr="004334FE" w:rsidRDefault="00421E31" w:rsidP="00421E31">
      <w:pPr>
        <w:rPr>
          <w:b/>
          <w:u w:val="single"/>
          <w:lang w:eastAsia="ko-KR"/>
        </w:rPr>
      </w:pPr>
      <w:r w:rsidRPr="004334FE">
        <w:rPr>
          <w:b/>
          <w:u w:val="single"/>
          <w:lang w:eastAsia="ko-KR"/>
        </w:rPr>
        <w:t>Issue 4-1-3: Test Equipment Behaviour with respect to UE reporting, following a scheduled CSI-RS transmission was cancelled due LBT failure CQI Tests</w:t>
      </w:r>
    </w:p>
    <w:p w14:paraId="6AAFD971"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7735AA7A"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TE is expected to disregard the reporting and continue scheduling according to the last valid reporting; This reporting is ignored for test pass/fail statistics. (Qualcomm, Apple)</w:t>
      </w:r>
    </w:p>
    <w:p w14:paraId="60D9EFC6"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23E902E" w14:textId="0E068C5F" w:rsidR="00421E31" w:rsidRPr="00A83915" w:rsidRDefault="00421E31" w:rsidP="00A83915">
      <w:pPr>
        <w:pStyle w:val="ListParagraph"/>
        <w:numPr>
          <w:ilvl w:val="0"/>
          <w:numId w:val="4"/>
        </w:numPr>
        <w:ind w:firstLineChars="0"/>
        <w:rPr>
          <w:rFonts w:eastAsia="Yu Mincho"/>
          <w:b/>
          <w:bCs/>
          <w:lang w:eastAsia="ko-KR"/>
        </w:rPr>
      </w:pPr>
      <w:r w:rsidRPr="004334FE">
        <w:rPr>
          <w:rFonts w:eastAsia="Yu Mincho"/>
          <w:b/>
          <w:bCs/>
          <w:lang w:eastAsia="ko-KR"/>
        </w:rPr>
        <w:t>If no other view is provided, agree on Option 1</w:t>
      </w:r>
    </w:p>
    <w:tbl>
      <w:tblPr>
        <w:tblStyle w:val="TableGrid"/>
        <w:tblW w:w="0" w:type="auto"/>
        <w:tblLook w:val="04A0" w:firstRow="1" w:lastRow="0" w:firstColumn="1" w:lastColumn="0" w:noHBand="0" w:noVBand="1"/>
      </w:tblPr>
      <w:tblGrid>
        <w:gridCol w:w="1236"/>
        <w:gridCol w:w="8395"/>
      </w:tblGrid>
      <w:tr w:rsidR="00421E31" w:rsidRPr="004334FE" w14:paraId="2C42BA87" w14:textId="77777777" w:rsidTr="00321427">
        <w:tc>
          <w:tcPr>
            <w:tcW w:w="1236" w:type="dxa"/>
          </w:tcPr>
          <w:p w14:paraId="652E246D"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36386335"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321427" w:rsidRPr="004334FE" w14:paraId="27CA2197" w14:textId="77777777" w:rsidTr="00321427">
        <w:tc>
          <w:tcPr>
            <w:tcW w:w="1236" w:type="dxa"/>
          </w:tcPr>
          <w:p w14:paraId="16FA9175" w14:textId="7E315D66"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AAE2C3" w14:textId="46D915DA"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Agree with recommended WF;</w:t>
            </w:r>
          </w:p>
        </w:tc>
      </w:tr>
      <w:tr w:rsidR="00321427" w:rsidRPr="004334FE" w14:paraId="2263B6FD" w14:textId="77777777" w:rsidTr="00321427">
        <w:tc>
          <w:tcPr>
            <w:tcW w:w="1236" w:type="dxa"/>
          </w:tcPr>
          <w:p w14:paraId="7FA99A82" w14:textId="4ABA26B6" w:rsidR="00321427" w:rsidRDefault="00C84263" w:rsidP="0032142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06927B" w14:textId="77777777" w:rsidR="00321427" w:rsidRDefault="00C84263" w:rsidP="00321427">
            <w:pPr>
              <w:spacing w:after="120"/>
              <w:rPr>
                <w:rFonts w:eastAsiaTheme="minorEastAsia"/>
                <w:color w:val="0070C0"/>
                <w:lang w:val="en-US" w:eastAsia="zh-CN"/>
              </w:rPr>
            </w:pPr>
            <w:r>
              <w:rPr>
                <w:rFonts w:eastAsiaTheme="minorEastAsia"/>
                <w:color w:val="0070C0"/>
                <w:lang w:val="en-US" w:eastAsia="zh-CN"/>
              </w:rPr>
              <w:t xml:space="preserve">For CQI reporting we don’t run in </w:t>
            </w:r>
            <w:proofErr w:type="spellStart"/>
            <w:r>
              <w:rPr>
                <w:rFonts w:eastAsiaTheme="minorEastAsia"/>
                <w:color w:val="0070C0"/>
                <w:lang w:val="en-US" w:eastAsia="zh-CN"/>
              </w:rPr>
              <w:t>followCQI</w:t>
            </w:r>
            <w:proofErr w:type="spellEnd"/>
            <w:r>
              <w:rPr>
                <w:rFonts w:eastAsiaTheme="minorEastAsia"/>
                <w:color w:val="0070C0"/>
                <w:lang w:val="en-US" w:eastAsia="zh-CN"/>
              </w:rPr>
              <w:t xml:space="preserve"> mode and tests are more independently configured. </w:t>
            </w:r>
          </w:p>
          <w:p w14:paraId="2899767F" w14:textId="68475774" w:rsidR="00C84263" w:rsidRDefault="00C84263" w:rsidP="00321427">
            <w:pPr>
              <w:spacing w:after="120"/>
              <w:rPr>
                <w:rFonts w:eastAsiaTheme="minorEastAsia"/>
                <w:color w:val="0070C0"/>
                <w:lang w:val="en-US" w:eastAsia="zh-CN"/>
              </w:rPr>
            </w:pPr>
            <w:r>
              <w:rPr>
                <w:rFonts w:eastAsiaTheme="minorEastAsia"/>
                <w:color w:val="0070C0"/>
                <w:lang w:val="en-US" w:eastAsia="zh-CN"/>
              </w:rPr>
              <w:t>We agree that CQI reporting statistics should only be counted in valid slots and not counted in slots subject to LBT failure.</w:t>
            </w:r>
          </w:p>
        </w:tc>
      </w:tr>
      <w:tr w:rsidR="009B091F" w:rsidRPr="004334FE" w14:paraId="7BDF6034" w14:textId="77777777" w:rsidTr="00321427">
        <w:tc>
          <w:tcPr>
            <w:tcW w:w="1236" w:type="dxa"/>
          </w:tcPr>
          <w:p w14:paraId="42AEAADF" w14:textId="72F4FA0C" w:rsidR="009B091F" w:rsidRDefault="009B091F" w:rsidP="009B091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DDFA7D" w14:textId="3B298EFA" w:rsidR="009B091F" w:rsidRDefault="009B091F" w:rsidP="009B091F">
            <w:pPr>
              <w:spacing w:after="120"/>
              <w:rPr>
                <w:rFonts w:eastAsiaTheme="minorEastAsia"/>
                <w:color w:val="0070C0"/>
                <w:lang w:val="en-US" w:eastAsia="zh-CN"/>
              </w:rPr>
            </w:pPr>
            <w:r>
              <w:rPr>
                <w:rFonts w:eastAsiaTheme="minorEastAsia"/>
                <w:color w:val="0070C0"/>
                <w:lang w:val="en-US" w:eastAsia="zh-CN"/>
              </w:rPr>
              <w:t>Agree only take CQI reporting subject to LBT successful slot.</w:t>
            </w:r>
          </w:p>
        </w:tc>
      </w:tr>
    </w:tbl>
    <w:p w14:paraId="3710AF41" w14:textId="6C28E8E1" w:rsidR="00421E31" w:rsidRPr="004334FE" w:rsidRDefault="00421E31" w:rsidP="00421E31">
      <w:pPr>
        <w:rPr>
          <w:rFonts w:eastAsia="Yu Mincho"/>
          <w:lang w:eastAsia="ko-KR"/>
        </w:rPr>
      </w:pPr>
    </w:p>
    <w:p w14:paraId="0A99D2DD" w14:textId="77777777" w:rsidR="00421E31" w:rsidRPr="004334FE" w:rsidRDefault="00421E31" w:rsidP="00421E31">
      <w:pPr>
        <w:rPr>
          <w:b/>
          <w:u w:val="single"/>
          <w:lang w:eastAsia="ko-KR"/>
        </w:rPr>
      </w:pPr>
      <w:r w:rsidRPr="004334FE">
        <w:rPr>
          <w:b/>
          <w:u w:val="single"/>
          <w:lang w:eastAsia="ko-KR"/>
        </w:rPr>
        <w:t>Issue 4-1-4: CQI Test Setup Details</w:t>
      </w:r>
    </w:p>
    <w:p w14:paraId="4A3B1B9C"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589F19C5"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(Huawei)</w:t>
      </w:r>
    </w:p>
    <w:p w14:paraId="6AAC7C32" w14:textId="77777777" w:rsidR="00421E31" w:rsidRPr="004334FE" w:rsidRDefault="00421E31" w:rsidP="00421E31">
      <w:pPr>
        <w:pStyle w:val="ListParagraph"/>
        <w:numPr>
          <w:ilvl w:val="2"/>
          <w:numId w:val="4"/>
        </w:numPr>
        <w:spacing w:after="120"/>
        <w:ind w:firstLineChars="0"/>
        <w:rPr>
          <w:rFonts w:eastAsia="SimSun"/>
          <w:szCs w:val="24"/>
          <w:lang w:eastAsia="zh-CN"/>
        </w:rPr>
      </w:pPr>
      <w:r w:rsidRPr="004334FE">
        <w:rPr>
          <w:rFonts w:eastAsia="SimSun"/>
          <w:szCs w:val="24"/>
          <w:lang w:eastAsia="zh-CN"/>
        </w:rPr>
        <w:t xml:space="preserve">Set two sets of burst transmissions, each with distinct transmission power level and keeping the interference level constant during the test. The SNR is quite different. </w:t>
      </w:r>
    </w:p>
    <w:p w14:paraId="76257E00" w14:textId="77777777" w:rsidR="00421E31" w:rsidRPr="004334FE" w:rsidRDefault="00421E31" w:rsidP="00421E31">
      <w:pPr>
        <w:pStyle w:val="ListParagraph"/>
        <w:numPr>
          <w:ilvl w:val="1"/>
          <w:numId w:val="4"/>
        </w:numPr>
        <w:spacing w:after="120"/>
        <w:ind w:firstLineChars="0"/>
        <w:rPr>
          <w:rFonts w:eastAsia="SimSun"/>
          <w:szCs w:val="24"/>
          <w:lang w:eastAsia="zh-CN"/>
        </w:rPr>
      </w:pPr>
      <w:r w:rsidRPr="004334FE">
        <w:rPr>
          <w:rFonts w:eastAsia="SimSun"/>
          <w:szCs w:val="24"/>
          <w:lang w:eastAsia="zh-CN"/>
        </w:rPr>
        <w:t>Option 2: Two different runs with different SNR values, since reusing previous CQI due to LBT failure might impact performance results (Qualcomm);</w:t>
      </w:r>
    </w:p>
    <w:p w14:paraId="175FBF29"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0945AE62" w14:textId="4D6FAE15"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Keep discussing in the second round</w:t>
      </w:r>
    </w:p>
    <w:tbl>
      <w:tblPr>
        <w:tblStyle w:val="TableGrid"/>
        <w:tblW w:w="0" w:type="auto"/>
        <w:tblLook w:val="04A0" w:firstRow="1" w:lastRow="0" w:firstColumn="1" w:lastColumn="0" w:noHBand="0" w:noVBand="1"/>
      </w:tblPr>
      <w:tblGrid>
        <w:gridCol w:w="1236"/>
        <w:gridCol w:w="8395"/>
      </w:tblGrid>
      <w:tr w:rsidR="00421E31" w:rsidRPr="004334FE" w14:paraId="17453F47" w14:textId="77777777" w:rsidTr="00321427">
        <w:tc>
          <w:tcPr>
            <w:tcW w:w="1236" w:type="dxa"/>
          </w:tcPr>
          <w:p w14:paraId="513F910F"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0EACD3C7"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321427" w:rsidRPr="004334FE" w14:paraId="26816588" w14:textId="77777777" w:rsidTr="00321427">
        <w:tc>
          <w:tcPr>
            <w:tcW w:w="1236" w:type="dxa"/>
          </w:tcPr>
          <w:p w14:paraId="5699534B" w14:textId="39BE39C8"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31D4F8B" w14:textId="7A09F5AB"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Support Option 1, which reflects the test setup used in Rel-15 for CQI tests.</w:t>
            </w:r>
          </w:p>
        </w:tc>
      </w:tr>
      <w:tr w:rsidR="00153679" w:rsidRPr="004334FE" w14:paraId="7476BB70" w14:textId="77777777" w:rsidTr="00321427">
        <w:tc>
          <w:tcPr>
            <w:tcW w:w="1236" w:type="dxa"/>
          </w:tcPr>
          <w:p w14:paraId="72CF9F87" w14:textId="504E7324"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CA40D55" w14:textId="77777777"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p w14:paraId="222805E4" w14:textId="6CA06D3D" w:rsidR="00153679" w:rsidRDefault="00153679" w:rsidP="00153679">
            <w:pPr>
              <w:spacing w:after="120"/>
              <w:rPr>
                <w:rFonts w:eastAsiaTheme="minorEastAsia"/>
                <w:color w:val="0070C0"/>
                <w:lang w:val="en-US" w:eastAsia="zh-CN"/>
              </w:rPr>
            </w:pPr>
            <w:r>
              <w:rPr>
                <w:rFonts w:eastAsiaTheme="minorEastAsia"/>
                <w:color w:val="0070C0"/>
                <w:lang w:val="en-US" w:eastAsia="zh-CN"/>
              </w:rPr>
              <w:t xml:space="preserve">For option 2, the test setup proposed by us is conditioned that UE has </w:t>
            </w:r>
            <w:r w:rsidRPr="008374A4">
              <w:rPr>
                <w:rFonts w:eastAsiaTheme="minorEastAsia"/>
                <w:color w:val="0070C0"/>
                <w:lang w:val="en-US" w:eastAsia="zh-CN"/>
              </w:rPr>
              <w:t>CSI-RS validation</w:t>
            </w:r>
            <w:r>
              <w:rPr>
                <w:rFonts w:eastAsiaTheme="minorEastAsia"/>
                <w:color w:val="0070C0"/>
                <w:lang w:val="en-US" w:eastAsia="zh-CN"/>
              </w:rPr>
              <w:t xml:space="preserve">. Therefore UE with CSI-RS validation will not do CQI measure due to LBT failure and will not report unless CQI. What’s more, two different runs with different SNR values will not verify the behavior that UE doesn’t average the CQI between two transmission bursts. </w:t>
            </w:r>
          </w:p>
        </w:tc>
      </w:tr>
      <w:tr w:rsidR="00C84263" w:rsidRPr="004334FE" w14:paraId="1B68282E" w14:textId="77777777" w:rsidTr="00321427">
        <w:tc>
          <w:tcPr>
            <w:tcW w:w="1236" w:type="dxa"/>
          </w:tcPr>
          <w:p w14:paraId="7CCF2A6E" w14:textId="7884F712" w:rsidR="00C84263" w:rsidRDefault="00C84263" w:rsidP="001536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06C580C" w14:textId="77777777" w:rsidR="00C84263" w:rsidRDefault="00C84263" w:rsidP="00153679">
            <w:pPr>
              <w:spacing w:after="120"/>
              <w:rPr>
                <w:rFonts w:eastAsiaTheme="minorEastAsia"/>
                <w:color w:val="0070C0"/>
                <w:lang w:val="en-US" w:eastAsia="zh-CN"/>
              </w:rPr>
            </w:pPr>
            <w:r>
              <w:rPr>
                <w:rFonts w:eastAsiaTheme="minorEastAsia"/>
                <w:color w:val="0070C0"/>
                <w:lang w:val="en-US" w:eastAsia="zh-CN"/>
              </w:rPr>
              <w:t>We don’t see the necessity to test if UE is no averaging measurements.</w:t>
            </w:r>
          </w:p>
          <w:p w14:paraId="329BBB2B" w14:textId="58F5805B" w:rsidR="00C84263" w:rsidRDefault="00C84263" w:rsidP="00153679">
            <w:pPr>
              <w:spacing w:after="120"/>
              <w:rPr>
                <w:rFonts w:eastAsiaTheme="minorEastAsia"/>
                <w:color w:val="0070C0"/>
                <w:lang w:val="en-US" w:eastAsia="zh-CN"/>
              </w:rPr>
            </w:pPr>
            <w:r>
              <w:rPr>
                <w:rFonts w:eastAsiaTheme="minorEastAsia"/>
                <w:color w:val="0070C0"/>
                <w:lang w:val="en-US" w:eastAsia="zh-CN"/>
              </w:rPr>
              <w:t xml:space="preserve">We can define requirements </w:t>
            </w:r>
            <w:r w:rsidR="007D1F9E">
              <w:rPr>
                <w:rFonts w:eastAsiaTheme="minorEastAsia"/>
                <w:color w:val="0070C0"/>
                <w:lang w:val="en-US" w:eastAsia="zh-CN"/>
              </w:rPr>
              <w:t>based on</w:t>
            </w:r>
            <w:r>
              <w:rPr>
                <w:rFonts w:eastAsiaTheme="minorEastAsia"/>
                <w:color w:val="0070C0"/>
                <w:lang w:val="en-US" w:eastAsia="zh-CN"/>
              </w:rPr>
              <w:t xml:space="preserve"> single CC</w:t>
            </w:r>
            <w:r w:rsidR="007D1F9E">
              <w:rPr>
                <w:rFonts w:eastAsiaTheme="minorEastAsia"/>
                <w:color w:val="0070C0"/>
                <w:lang w:val="en-US" w:eastAsia="zh-CN"/>
              </w:rPr>
              <w:t xml:space="preserve"> Rel-15</w:t>
            </w:r>
            <w:r>
              <w:rPr>
                <w:rFonts w:eastAsiaTheme="minorEastAsia"/>
                <w:color w:val="0070C0"/>
                <w:lang w:val="en-US" w:eastAsia="zh-CN"/>
              </w:rPr>
              <w:t xml:space="preserve"> CQI reporting for scenario </w:t>
            </w:r>
            <w:r w:rsidR="007D1F9E">
              <w:rPr>
                <w:rFonts w:eastAsiaTheme="minorEastAsia"/>
                <w:color w:val="0070C0"/>
                <w:lang w:val="en-US" w:eastAsia="zh-CN"/>
              </w:rPr>
              <w:t xml:space="preserve">C and Rel-16 CA CQI for Scenario B. </w:t>
            </w:r>
            <w:r>
              <w:rPr>
                <w:rFonts w:eastAsiaTheme="minorEastAsia"/>
                <w:color w:val="0070C0"/>
                <w:lang w:val="en-US" w:eastAsia="zh-CN"/>
              </w:rPr>
              <w:t xml:space="preserve"> </w:t>
            </w:r>
          </w:p>
        </w:tc>
      </w:tr>
      <w:tr w:rsidR="00653F45" w:rsidRPr="004334FE" w14:paraId="14DC4A8F" w14:textId="77777777" w:rsidTr="00321427">
        <w:tc>
          <w:tcPr>
            <w:tcW w:w="1236" w:type="dxa"/>
          </w:tcPr>
          <w:p w14:paraId="2DDA4CF0" w14:textId="6B3E609B" w:rsidR="00653F45" w:rsidRDefault="00653F45" w:rsidP="00653F4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C64F48" w14:textId="530D1D82" w:rsidR="00653F45" w:rsidRDefault="00653F45" w:rsidP="00653F45">
            <w:pPr>
              <w:spacing w:after="120"/>
              <w:rPr>
                <w:rFonts w:eastAsiaTheme="minorEastAsia"/>
                <w:color w:val="0070C0"/>
                <w:lang w:val="en-US" w:eastAsia="zh-CN"/>
              </w:rPr>
            </w:pPr>
            <w:r>
              <w:rPr>
                <w:rFonts w:eastAsiaTheme="minorEastAsia"/>
                <w:color w:val="0070C0"/>
                <w:lang w:val="en-US" w:eastAsia="zh-CN"/>
              </w:rPr>
              <w:t xml:space="preserve">Agree with Option 1 to check UE measurement behavior. </w:t>
            </w:r>
          </w:p>
        </w:tc>
      </w:tr>
    </w:tbl>
    <w:p w14:paraId="4C4F8DDA" w14:textId="5F7BD2A1" w:rsidR="00421E31" w:rsidRPr="004334FE" w:rsidRDefault="00421E31" w:rsidP="00421E31">
      <w:pPr>
        <w:spacing w:after="120"/>
        <w:rPr>
          <w:szCs w:val="24"/>
          <w:lang w:eastAsia="zh-CN"/>
        </w:rPr>
      </w:pPr>
    </w:p>
    <w:p w14:paraId="2C4C6705" w14:textId="77777777" w:rsidR="00421E31" w:rsidRPr="004334FE" w:rsidRDefault="00421E31" w:rsidP="00421E31">
      <w:pPr>
        <w:spacing w:after="120"/>
        <w:rPr>
          <w:szCs w:val="24"/>
          <w:lang w:eastAsia="zh-CN"/>
        </w:rPr>
      </w:pPr>
    </w:p>
    <w:p w14:paraId="2301B173" w14:textId="77777777" w:rsidR="00421E31" w:rsidRPr="004334FE" w:rsidRDefault="00421E31" w:rsidP="00421E31">
      <w:pPr>
        <w:rPr>
          <w:b/>
          <w:u w:val="single"/>
          <w:lang w:eastAsia="ko-KR"/>
        </w:rPr>
      </w:pPr>
      <w:r w:rsidRPr="004334FE">
        <w:rPr>
          <w:b/>
          <w:u w:val="single"/>
          <w:lang w:eastAsia="ko-KR"/>
        </w:rPr>
        <w:t>Issue 4-1-5: Whether to use aperiodic CSI reporting as baseline</w:t>
      </w:r>
    </w:p>
    <w:p w14:paraId="130146AC"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3300E94F"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lastRenderedPageBreak/>
        <w:t>Option 1: Yes for scenario A(Huawei);</w:t>
      </w:r>
    </w:p>
    <w:p w14:paraId="450357B6" w14:textId="2D0356EA" w:rsidR="00421E31" w:rsidRDefault="00421E31" w:rsidP="00421E31">
      <w:pPr>
        <w:pStyle w:val="ListParagraph"/>
        <w:numPr>
          <w:ilvl w:val="2"/>
          <w:numId w:val="4"/>
        </w:numPr>
        <w:spacing w:after="120"/>
        <w:ind w:firstLineChars="0"/>
        <w:rPr>
          <w:rFonts w:eastAsia="SimSun"/>
          <w:szCs w:val="24"/>
          <w:lang w:eastAsia="zh-CN"/>
        </w:rPr>
      </w:pPr>
      <w:r w:rsidRPr="004334FE">
        <w:rPr>
          <w:rFonts w:eastAsia="SimSun"/>
          <w:szCs w:val="24"/>
          <w:lang w:eastAsia="zh-CN"/>
        </w:rPr>
        <w:t>PCell (license band) is used for HARQ ACK/NACK feedback and aperiodic CSI triggering/reporting.</w:t>
      </w:r>
    </w:p>
    <w:p w14:paraId="742A21A7" w14:textId="4BF8916A" w:rsidR="00026B6F" w:rsidRPr="004334FE" w:rsidRDefault="00026B6F" w:rsidP="009627FB">
      <w:pPr>
        <w:pStyle w:val="ListParagraph"/>
        <w:numPr>
          <w:ilvl w:val="1"/>
          <w:numId w:val="4"/>
        </w:numPr>
        <w:spacing w:after="120"/>
        <w:ind w:firstLineChars="0"/>
        <w:rPr>
          <w:rFonts w:eastAsia="SimSun"/>
          <w:szCs w:val="24"/>
          <w:lang w:eastAsia="zh-CN"/>
        </w:rPr>
      </w:pPr>
      <w:r>
        <w:rPr>
          <w:rFonts w:eastAsia="SimSun"/>
          <w:szCs w:val="24"/>
          <w:lang w:eastAsia="zh-CN"/>
        </w:rPr>
        <w:t>Option 2: No, use periodic CSI and CSI-RS Validation flag (Qualcomm)</w:t>
      </w:r>
    </w:p>
    <w:p w14:paraId="2C48BD0E"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D89970D"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Keep discussing on its application to scenario C;</w:t>
      </w:r>
    </w:p>
    <w:p w14:paraId="2274CD2E" w14:textId="77777777" w:rsidR="00421E31" w:rsidRPr="004334FE" w:rsidRDefault="00421E31" w:rsidP="00421E31">
      <w:pPr>
        <w:spacing w:after="120"/>
        <w:rPr>
          <w:i/>
          <w:iCs/>
          <w:color w:val="FF0000"/>
          <w:szCs w:val="24"/>
          <w:u w:val="single"/>
          <w:lang w:eastAsia="zh-CN"/>
        </w:rPr>
      </w:pPr>
      <w:r w:rsidRPr="004334FE">
        <w:rPr>
          <w:i/>
          <w:iCs/>
          <w:color w:val="FF0000"/>
          <w:szCs w:val="24"/>
          <w:u w:val="single"/>
          <w:lang w:eastAsia="zh-CN"/>
        </w:rPr>
        <w:t>Moderator comment: The proposal above does not seem to be applicable to scenario C (standalone NR-U Cell)</w:t>
      </w:r>
    </w:p>
    <w:p w14:paraId="50763252" w14:textId="77777777" w:rsidR="00421E31" w:rsidRPr="004334FE" w:rsidRDefault="00421E31" w:rsidP="00421E31">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421E31" w:rsidRPr="004334FE" w14:paraId="69A4DE6D" w14:textId="77777777" w:rsidTr="00321427">
        <w:tc>
          <w:tcPr>
            <w:tcW w:w="1236" w:type="dxa"/>
          </w:tcPr>
          <w:p w14:paraId="617553B2"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6D18C0AF"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321427" w:rsidRPr="004334FE" w14:paraId="254D0E69" w14:textId="77777777" w:rsidTr="00321427">
        <w:tc>
          <w:tcPr>
            <w:tcW w:w="1236" w:type="dxa"/>
          </w:tcPr>
          <w:p w14:paraId="74F5E851" w14:textId="18152A89" w:rsidR="00321427" w:rsidRPr="004334FE" w:rsidRDefault="00321427" w:rsidP="00321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DE5AC6" w14:textId="51B00FF6" w:rsidR="00321427" w:rsidRPr="004334FE" w:rsidRDefault="00026B6F" w:rsidP="00321427">
            <w:pPr>
              <w:spacing w:after="120"/>
              <w:rPr>
                <w:rFonts w:eastAsiaTheme="minorEastAsia"/>
                <w:color w:val="0070C0"/>
                <w:lang w:val="en-US" w:eastAsia="zh-CN"/>
              </w:rPr>
            </w:pPr>
            <w:r>
              <w:rPr>
                <w:rFonts w:eastAsiaTheme="minorEastAsia"/>
                <w:color w:val="0070C0"/>
                <w:lang w:val="en-US" w:eastAsia="zh-CN"/>
              </w:rPr>
              <w:t xml:space="preserve">No, use </w:t>
            </w:r>
            <w:r w:rsidR="00321427">
              <w:rPr>
                <w:rFonts w:eastAsiaTheme="minorEastAsia"/>
                <w:color w:val="0070C0"/>
                <w:lang w:val="en-US" w:eastAsia="zh-CN"/>
              </w:rPr>
              <w:t>periodic CSI</w:t>
            </w:r>
            <w:r>
              <w:rPr>
                <w:rFonts w:eastAsiaTheme="minorEastAsia"/>
                <w:color w:val="0070C0"/>
                <w:lang w:val="en-US" w:eastAsia="zh-CN"/>
              </w:rPr>
              <w:t xml:space="preserve"> and validation based on UE capabilities</w:t>
            </w:r>
            <w:r w:rsidR="00136121">
              <w:rPr>
                <w:rFonts w:eastAsiaTheme="minorEastAsia"/>
                <w:color w:val="0070C0"/>
                <w:lang w:val="en-US" w:eastAsia="zh-CN"/>
              </w:rPr>
              <w:t xml:space="preserve"> (Option 2)</w:t>
            </w:r>
          </w:p>
        </w:tc>
      </w:tr>
      <w:tr w:rsidR="00153679" w:rsidRPr="004334FE" w14:paraId="39270B1F" w14:textId="77777777" w:rsidTr="00321427">
        <w:tc>
          <w:tcPr>
            <w:tcW w:w="1236" w:type="dxa"/>
          </w:tcPr>
          <w:p w14:paraId="52287241" w14:textId="1467F989"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4B404BF" w14:textId="73DCB6D6" w:rsidR="00153679" w:rsidRDefault="00153679" w:rsidP="0015367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depends on determination of LBT model. </w:t>
            </w:r>
          </w:p>
        </w:tc>
      </w:tr>
      <w:tr w:rsidR="007D1F9E" w:rsidRPr="004334FE" w14:paraId="7EFE6152" w14:textId="77777777" w:rsidTr="00321427">
        <w:tc>
          <w:tcPr>
            <w:tcW w:w="1236" w:type="dxa"/>
          </w:tcPr>
          <w:p w14:paraId="64E9E0E4" w14:textId="31CA3299" w:rsidR="007D1F9E" w:rsidRDefault="007D1F9E" w:rsidP="001536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B6579CB" w14:textId="4081B4C4" w:rsidR="007D1F9E" w:rsidRDefault="007D1F9E" w:rsidP="00153679">
            <w:pPr>
              <w:spacing w:after="120"/>
              <w:rPr>
                <w:rFonts w:eastAsiaTheme="minorEastAsia"/>
                <w:color w:val="0070C0"/>
                <w:lang w:val="en-US" w:eastAsia="zh-CN"/>
              </w:rPr>
            </w:pPr>
            <w:r>
              <w:rPr>
                <w:rFonts w:eastAsiaTheme="minorEastAsia"/>
                <w:color w:val="0070C0"/>
                <w:lang w:val="en-US" w:eastAsia="zh-CN"/>
              </w:rPr>
              <w:t>Option 2</w:t>
            </w:r>
          </w:p>
        </w:tc>
      </w:tr>
      <w:tr w:rsidR="00D00752" w:rsidRPr="004334FE" w14:paraId="1F8D0AE9" w14:textId="77777777" w:rsidTr="00321427">
        <w:tc>
          <w:tcPr>
            <w:tcW w:w="1236" w:type="dxa"/>
          </w:tcPr>
          <w:p w14:paraId="19DC141A" w14:textId="25A78160" w:rsidR="00D00752" w:rsidRDefault="00D00752" w:rsidP="00D00752">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FBF905" w14:textId="712163E5" w:rsidR="00D00752" w:rsidRDefault="00D00752" w:rsidP="00D00752">
            <w:pPr>
              <w:spacing w:after="120"/>
              <w:rPr>
                <w:rFonts w:eastAsiaTheme="minorEastAsia"/>
                <w:color w:val="0070C0"/>
                <w:lang w:val="en-US" w:eastAsia="zh-CN"/>
              </w:rPr>
            </w:pPr>
            <w:r>
              <w:rPr>
                <w:rFonts w:eastAsiaTheme="minorEastAsia"/>
                <w:color w:val="0070C0"/>
                <w:lang w:val="en-US" w:eastAsia="zh-CN"/>
              </w:rPr>
              <w:t xml:space="preserve">Agree with Option 2. </w:t>
            </w:r>
          </w:p>
        </w:tc>
      </w:tr>
    </w:tbl>
    <w:p w14:paraId="75F01022" w14:textId="77777777" w:rsidR="00421E31" w:rsidRPr="004334FE" w:rsidRDefault="00421E31" w:rsidP="00421E31">
      <w:pPr>
        <w:spacing w:after="120"/>
        <w:rPr>
          <w:szCs w:val="24"/>
          <w:lang w:eastAsia="zh-CN"/>
        </w:rPr>
      </w:pPr>
    </w:p>
    <w:p w14:paraId="15A7F1EC" w14:textId="77777777" w:rsidR="00421E31" w:rsidRPr="004334FE" w:rsidRDefault="00421E31" w:rsidP="00421E31">
      <w:pPr>
        <w:rPr>
          <w:b/>
          <w:u w:val="single"/>
          <w:lang w:eastAsia="ko-KR"/>
        </w:rPr>
      </w:pPr>
      <w:r w:rsidRPr="004334FE">
        <w:rPr>
          <w:b/>
          <w:u w:val="single"/>
          <w:lang w:eastAsia="ko-KR"/>
        </w:rPr>
        <w:t>Issue 4-1-6: CQI Test Metrics</w:t>
      </w:r>
    </w:p>
    <w:p w14:paraId="66F8B117"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Proposals</w:t>
      </w:r>
    </w:p>
    <w:p w14:paraId="6DAEAEB2"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1 (Ericsson):</w:t>
      </w:r>
    </w:p>
    <w:p w14:paraId="6170DFB8" w14:textId="77777777" w:rsidR="00421E31" w:rsidRPr="004334FE" w:rsidRDefault="00421E31" w:rsidP="00421E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The reported CQI value according to the reference channel shall be in the range of ±1 of the reported median more than 90% of the time.</w:t>
      </w:r>
      <w:r w:rsidRPr="004334FE">
        <w:t xml:space="preserve"> </w:t>
      </w:r>
      <w:r w:rsidRPr="004334FE">
        <w:rPr>
          <w:rFonts w:eastAsia="SimSun"/>
          <w:szCs w:val="24"/>
          <w:lang w:eastAsia="zh-CN"/>
        </w:rPr>
        <w:t>CSI-RS is transmitted during burst transmission with LBT failure.</w:t>
      </w:r>
    </w:p>
    <w:p w14:paraId="424375D4" w14:textId="77777777" w:rsidR="00421E31" w:rsidRPr="004334FE" w:rsidRDefault="00421E31" w:rsidP="00421E31">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p>
    <w:p w14:paraId="310C13A4" w14:textId="77777777" w:rsidR="00421E31" w:rsidRPr="004334FE" w:rsidRDefault="00421E31" w:rsidP="00421E3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334FE">
        <w:rPr>
          <w:rFonts w:eastAsia="SimSun"/>
          <w:szCs w:val="24"/>
          <w:lang w:eastAsia="zh-CN"/>
        </w:rPr>
        <w:t>Option 2: CQI Distribution criterion and BLER criterion (Huawei):</w:t>
      </w:r>
    </w:p>
    <w:p w14:paraId="375A5B50" w14:textId="77777777" w:rsidR="00421E31" w:rsidRPr="004334FE" w:rsidRDefault="00421E31" w:rsidP="00421E31">
      <w:pPr>
        <w:spacing w:after="120"/>
        <w:rPr>
          <w:szCs w:val="24"/>
          <w:lang w:eastAsia="zh-CN"/>
        </w:rPr>
      </w:pPr>
    </w:p>
    <w:p w14:paraId="206DD2A6" w14:textId="77777777" w:rsidR="00421E31" w:rsidRPr="004334FE" w:rsidRDefault="00421E31" w:rsidP="00421E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334FE">
        <w:rPr>
          <w:rFonts w:eastAsia="SimSun"/>
          <w:szCs w:val="24"/>
          <w:lang w:eastAsia="zh-CN"/>
        </w:rPr>
        <w:t>Recommended WF</w:t>
      </w:r>
    </w:p>
    <w:p w14:paraId="7D5DE091" w14:textId="182E99A1" w:rsidR="00F7177C" w:rsidRPr="004334FE" w:rsidRDefault="00421E31" w:rsidP="00421E31">
      <w:pPr>
        <w:rPr>
          <w:szCs w:val="24"/>
          <w:lang w:eastAsia="zh-CN"/>
        </w:rPr>
      </w:pPr>
      <w:r w:rsidRPr="004334FE">
        <w:rPr>
          <w:szCs w:val="24"/>
          <w:lang w:eastAsia="zh-CN"/>
        </w:rPr>
        <w:t>Keep discussing in the second round. Ericsson is invited to add detail on their proposal as asked by the other companies during the first round.</w:t>
      </w:r>
    </w:p>
    <w:p w14:paraId="7B134A84" w14:textId="77777777" w:rsidR="00421E31" w:rsidRPr="004334FE" w:rsidRDefault="00421E31" w:rsidP="00421E31">
      <w:pPr>
        <w:spacing w:after="120"/>
        <w:rPr>
          <w:szCs w:val="24"/>
          <w:lang w:eastAsia="zh-CN"/>
        </w:rPr>
      </w:pPr>
    </w:p>
    <w:tbl>
      <w:tblPr>
        <w:tblStyle w:val="TableGrid"/>
        <w:tblW w:w="0" w:type="auto"/>
        <w:tblLook w:val="04A0" w:firstRow="1" w:lastRow="0" w:firstColumn="1" w:lastColumn="0" w:noHBand="0" w:noVBand="1"/>
      </w:tblPr>
      <w:tblGrid>
        <w:gridCol w:w="1236"/>
        <w:gridCol w:w="8395"/>
      </w:tblGrid>
      <w:tr w:rsidR="00421E31" w:rsidRPr="004334FE" w14:paraId="1E4B1519" w14:textId="77777777" w:rsidTr="00026B6F">
        <w:tc>
          <w:tcPr>
            <w:tcW w:w="1236" w:type="dxa"/>
          </w:tcPr>
          <w:p w14:paraId="2E1EB5D8"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Company</w:t>
            </w:r>
          </w:p>
        </w:tc>
        <w:tc>
          <w:tcPr>
            <w:tcW w:w="8395" w:type="dxa"/>
          </w:tcPr>
          <w:p w14:paraId="6B32FE1A" w14:textId="77777777" w:rsidR="00421E31" w:rsidRPr="004334FE" w:rsidRDefault="00421E31" w:rsidP="002C7144">
            <w:pPr>
              <w:spacing w:after="120"/>
              <w:rPr>
                <w:rFonts w:eastAsiaTheme="minorEastAsia"/>
                <w:b/>
                <w:bCs/>
                <w:color w:val="0070C0"/>
                <w:lang w:val="en-US" w:eastAsia="zh-CN"/>
              </w:rPr>
            </w:pPr>
            <w:r w:rsidRPr="004334FE">
              <w:rPr>
                <w:rFonts w:eastAsiaTheme="minorEastAsia"/>
                <w:b/>
                <w:bCs/>
                <w:color w:val="0070C0"/>
                <w:lang w:val="en-US" w:eastAsia="zh-CN"/>
              </w:rPr>
              <w:t>Comments</w:t>
            </w:r>
          </w:p>
        </w:tc>
      </w:tr>
      <w:tr w:rsidR="00026B6F" w:rsidRPr="004334FE" w14:paraId="65634C97" w14:textId="77777777" w:rsidTr="00026B6F">
        <w:tc>
          <w:tcPr>
            <w:tcW w:w="1236" w:type="dxa"/>
          </w:tcPr>
          <w:p w14:paraId="4175180E" w14:textId="3FA5B6E6" w:rsidR="00026B6F" w:rsidRPr="004334FE" w:rsidRDefault="00026B6F" w:rsidP="00026B6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96FD16" w14:textId="77777777" w:rsidR="00026B6F" w:rsidRDefault="00C1789D" w:rsidP="00026B6F">
            <w:pPr>
              <w:spacing w:after="120"/>
              <w:rPr>
                <w:rFonts w:eastAsiaTheme="minorEastAsia"/>
                <w:color w:val="0070C0"/>
                <w:lang w:val="en-US" w:eastAsia="zh-CN"/>
              </w:rPr>
            </w:pPr>
            <w:r>
              <w:rPr>
                <w:rFonts w:eastAsiaTheme="minorEastAsia"/>
                <w:color w:val="0070C0"/>
                <w:lang w:val="en-US" w:eastAsia="zh-CN"/>
              </w:rPr>
              <w:t>If the test is based on CSI-RS validation capabilities, and missing instances are ignored for test computations, the legacy CQI test metrics can be reused.</w:t>
            </w:r>
          </w:p>
          <w:p w14:paraId="44289EDD" w14:textId="13A5E94F" w:rsidR="006437D5" w:rsidRPr="004334FE" w:rsidRDefault="006437D5" w:rsidP="00026B6F">
            <w:pPr>
              <w:spacing w:after="120"/>
              <w:rPr>
                <w:rFonts w:eastAsiaTheme="minorEastAsia"/>
                <w:color w:val="0070C0"/>
                <w:lang w:val="en-US" w:eastAsia="zh-CN"/>
              </w:rPr>
            </w:pPr>
            <w:r>
              <w:rPr>
                <w:rFonts w:eastAsiaTheme="minorEastAsia"/>
                <w:color w:val="0070C0"/>
                <w:lang w:val="en-US" w:eastAsia="zh-CN"/>
              </w:rPr>
              <w:t>Support Option 2.</w:t>
            </w:r>
          </w:p>
        </w:tc>
      </w:tr>
      <w:tr w:rsidR="005132E0" w:rsidRPr="004334FE" w14:paraId="489A2A06" w14:textId="77777777" w:rsidTr="00026B6F">
        <w:tc>
          <w:tcPr>
            <w:tcW w:w="1236" w:type="dxa"/>
          </w:tcPr>
          <w:p w14:paraId="124C60CC" w14:textId="576F7AA8" w:rsidR="005132E0" w:rsidRPr="009627FB" w:rsidRDefault="005132E0" w:rsidP="005132E0">
            <w:pPr>
              <w:spacing w:after="120"/>
              <w:rPr>
                <w:rFonts w:eastAsiaTheme="minorEastAsia"/>
                <w:lang w:val="en-US" w:eastAsia="zh-CN"/>
              </w:rPr>
            </w:pPr>
            <w:r w:rsidRPr="009627FB">
              <w:rPr>
                <w:rFonts w:eastAsiaTheme="minorEastAsia"/>
                <w:lang w:val="en-US" w:eastAsia="zh-CN"/>
              </w:rPr>
              <w:t>Ericsson</w:t>
            </w:r>
          </w:p>
        </w:tc>
        <w:tc>
          <w:tcPr>
            <w:tcW w:w="8395" w:type="dxa"/>
          </w:tcPr>
          <w:p w14:paraId="6AC16BC0" w14:textId="77777777" w:rsidR="005132E0" w:rsidRPr="009627FB" w:rsidRDefault="005132E0" w:rsidP="005132E0">
            <w:pPr>
              <w:spacing w:after="120"/>
              <w:rPr>
                <w:rFonts w:eastAsiaTheme="minorEastAsia"/>
                <w:lang w:val="en-US" w:eastAsia="zh-CN"/>
              </w:rPr>
            </w:pPr>
            <w:r w:rsidRPr="009627FB">
              <w:rPr>
                <w:rFonts w:eastAsiaTheme="minorEastAsia"/>
                <w:lang w:val="en-US" w:eastAsia="zh-CN"/>
              </w:rPr>
              <w:t xml:space="preserve">Similar comment in Issue 4-1-1. </w:t>
            </w:r>
          </w:p>
          <w:p w14:paraId="172A30AD" w14:textId="77777777" w:rsidR="005132E0" w:rsidRPr="009627FB" w:rsidRDefault="005132E0" w:rsidP="005132E0">
            <w:pPr>
              <w:spacing w:after="120"/>
              <w:rPr>
                <w:rFonts w:eastAsiaTheme="minorEastAsia"/>
                <w:lang w:val="en-US" w:eastAsia="zh-CN"/>
              </w:rPr>
            </w:pPr>
          </w:p>
        </w:tc>
      </w:tr>
      <w:tr w:rsidR="00153679" w:rsidRPr="004334FE" w14:paraId="7479463E" w14:textId="77777777" w:rsidTr="00026B6F">
        <w:tc>
          <w:tcPr>
            <w:tcW w:w="1236" w:type="dxa"/>
          </w:tcPr>
          <w:p w14:paraId="5F3A6074" w14:textId="11C41024"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933C33" w14:textId="29ABF465" w:rsidR="00153679" w:rsidRPr="00153679" w:rsidRDefault="00153679" w:rsidP="00153679">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7D1F9E" w:rsidRPr="004334FE" w14:paraId="78338C79" w14:textId="77777777" w:rsidTr="00026B6F">
        <w:tc>
          <w:tcPr>
            <w:tcW w:w="1236" w:type="dxa"/>
          </w:tcPr>
          <w:p w14:paraId="2257993C" w14:textId="63CE991F" w:rsidR="007D1F9E" w:rsidRDefault="007D1F9E" w:rsidP="0015367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7F33A43" w14:textId="77777777" w:rsidR="007D1F9E" w:rsidRDefault="007D1F9E" w:rsidP="00153679">
            <w:pPr>
              <w:spacing w:after="120"/>
              <w:rPr>
                <w:rFonts w:eastAsiaTheme="minorEastAsia"/>
                <w:color w:val="0070C0"/>
                <w:lang w:val="en-US" w:eastAsia="zh-CN"/>
              </w:rPr>
            </w:pPr>
            <w:r>
              <w:rPr>
                <w:rFonts w:eastAsiaTheme="minorEastAsia"/>
                <w:color w:val="0070C0"/>
                <w:lang w:val="en-US" w:eastAsia="zh-CN"/>
              </w:rPr>
              <w:t xml:space="preserve">CQI reporting tests are run independently without </w:t>
            </w:r>
            <w:proofErr w:type="spellStart"/>
            <w:r>
              <w:rPr>
                <w:rFonts w:eastAsiaTheme="minorEastAsia"/>
                <w:color w:val="0070C0"/>
                <w:lang w:val="en-US" w:eastAsia="zh-CN"/>
              </w:rPr>
              <w:t>followCQI</w:t>
            </w:r>
            <w:proofErr w:type="spellEnd"/>
            <w:r>
              <w:rPr>
                <w:rFonts w:eastAsiaTheme="minorEastAsia"/>
                <w:color w:val="0070C0"/>
                <w:lang w:val="en-US" w:eastAsia="zh-CN"/>
              </w:rPr>
              <w:t xml:space="preserve"> mode. We determine Med CQI and measure BLER at Med CQI, Med CQI±1 to determine pass/fail. </w:t>
            </w:r>
          </w:p>
          <w:p w14:paraId="159E6273" w14:textId="111212F9" w:rsidR="007D1F9E" w:rsidRDefault="007D1F9E" w:rsidP="00153679">
            <w:pPr>
              <w:spacing w:after="120"/>
              <w:rPr>
                <w:rFonts w:eastAsiaTheme="minorEastAsia"/>
                <w:color w:val="0070C0"/>
                <w:lang w:val="en-US" w:eastAsia="zh-CN"/>
              </w:rPr>
            </w:pPr>
            <w:r>
              <w:rPr>
                <w:rFonts w:eastAsiaTheme="minorEastAsia"/>
                <w:color w:val="0070C0"/>
                <w:lang w:val="en-US" w:eastAsia="zh-CN"/>
              </w:rPr>
              <w:t xml:space="preserve">Could Ericsson confirm if their proposal is to use </w:t>
            </w:r>
            <w:proofErr w:type="spellStart"/>
            <w:r>
              <w:rPr>
                <w:rFonts w:eastAsiaTheme="minorEastAsia"/>
                <w:color w:val="0070C0"/>
                <w:lang w:val="en-US" w:eastAsia="zh-CN"/>
              </w:rPr>
              <w:t>use</w:t>
            </w:r>
            <w:proofErr w:type="spellEnd"/>
            <w:r>
              <w:rPr>
                <w:rFonts w:eastAsiaTheme="minorEastAsia"/>
                <w:color w:val="0070C0"/>
                <w:lang w:val="en-US" w:eastAsia="zh-CN"/>
              </w:rPr>
              <w:t xml:space="preserve"> valid DL slots for CQI median </w:t>
            </w:r>
            <w:r w:rsidR="00850047">
              <w:rPr>
                <w:rFonts w:eastAsiaTheme="minorEastAsia"/>
                <w:color w:val="0070C0"/>
                <w:lang w:val="en-US" w:eastAsia="zh-CN"/>
              </w:rPr>
              <w:t xml:space="preserve">(with LBT modeled) </w:t>
            </w:r>
            <w:r>
              <w:rPr>
                <w:rFonts w:eastAsiaTheme="minorEastAsia"/>
                <w:color w:val="0070C0"/>
                <w:lang w:val="en-US" w:eastAsia="zh-CN"/>
              </w:rPr>
              <w:t xml:space="preserve">and regular PDSCH transmission not subject to LBT failure / random COT for BLER </w:t>
            </w:r>
            <w:r>
              <w:rPr>
                <w:rFonts w:eastAsiaTheme="minorEastAsia"/>
                <w:color w:val="0070C0"/>
                <w:lang w:val="en-US" w:eastAsia="zh-CN"/>
              </w:rPr>
              <w:lastRenderedPageBreak/>
              <w:t xml:space="preserve">determination? </w:t>
            </w:r>
            <w:r w:rsidR="00850047">
              <w:rPr>
                <w:rFonts w:eastAsiaTheme="minorEastAsia"/>
                <w:color w:val="0070C0"/>
                <w:lang w:val="en-US" w:eastAsia="zh-CN"/>
              </w:rPr>
              <w:t xml:space="preserve">We think that’s feasible. Determining PDSCH BLER with LBT failure doesn’t serve the test purpose in any way.  </w:t>
            </w:r>
          </w:p>
        </w:tc>
      </w:tr>
      <w:tr w:rsidR="00D00752" w:rsidRPr="004334FE" w14:paraId="66C9440C" w14:textId="77777777" w:rsidTr="00026B6F">
        <w:tc>
          <w:tcPr>
            <w:tcW w:w="1236" w:type="dxa"/>
          </w:tcPr>
          <w:p w14:paraId="676FF797" w14:textId="37F74738" w:rsidR="00D00752" w:rsidRDefault="00D00752" w:rsidP="00D00752">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247409C9" w14:textId="77777777" w:rsidR="00D00752" w:rsidRDefault="00D00752" w:rsidP="00D00752">
            <w:pPr>
              <w:spacing w:after="120"/>
              <w:rPr>
                <w:rFonts w:eastAsiaTheme="minorEastAsia"/>
                <w:color w:val="0070C0"/>
                <w:lang w:val="en-US" w:eastAsia="zh-CN"/>
              </w:rPr>
            </w:pPr>
            <w:r>
              <w:rPr>
                <w:rFonts w:eastAsiaTheme="minorEastAsia"/>
                <w:color w:val="0070C0"/>
                <w:lang w:val="en-US" w:eastAsia="zh-CN"/>
              </w:rPr>
              <w:t xml:space="preserve">@Apple, yes, that is our purpose. </w:t>
            </w:r>
          </w:p>
          <w:p w14:paraId="4D7A4581" w14:textId="12A820B7" w:rsidR="00D00752" w:rsidRDefault="00D00752" w:rsidP="00D00752">
            <w:pPr>
              <w:spacing w:after="120"/>
              <w:rPr>
                <w:rFonts w:eastAsiaTheme="minorEastAsia"/>
                <w:color w:val="0070C0"/>
                <w:lang w:val="en-US" w:eastAsia="zh-CN"/>
              </w:rPr>
            </w:pPr>
            <w:r>
              <w:rPr>
                <w:rFonts w:eastAsiaTheme="minorEastAsia"/>
                <w:color w:val="0070C0"/>
                <w:lang w:val="en-US" w:eastAsia="zh-CN"/>
              </w:rPr>
              <w:t xml:space="preserve">We can support Option 2 if only UE supporting CSI-RS-validation is considered. </w:t>
            </w:r>
          </w:p>
        </w:tc>
      </w:tr>
    </w:tbl>
    <w:p w14:paraId="4EC873E7" w14:textId="77777777" w:rsidR="00421E31" w:rsidRPr="004334FE" w:rsidRDefault="00421E31" w:rsidP="00421E31">
      <w:pPr>
        <w:rPr>
          <w:lang w:val="sv-SE" w:eastAsia="zh-CN"/>
        </w:rPr>
      </w:pPr>
    </w:p>
    <w:p w14:paraId="157D27D8" w14:textId="77777777" w:rsidR="00F7177C" w:rsidRPr="004334FE" w:rsidRDefault="00F7177C" w:rsidP="00F7177C">
      <w:pPr>
        <w:pStyle w:val="Heading2"/>
      </w:pPr>
      <w:r w:rsidRPr="004334FE">
        <w:rPr>
          <w:rFonts w:hint="eastAsia"/>
        </w:rPr>
        <w:t>Summary on 2nd round</w:t>
      </w:r>
      <w:r w:rsidRPr="004334FE">
        <w:t xml:space="preserve"> (if applicable)</w:t>
      </w:r>
    </w:p>
    <w:p w14:paraId="7D6E4509" w14:textId="77777777" w:rsidR="00F7177C" w:rsidRPr="004334FE" w:rsidRDefault="00F7177C" w:rsidP="00F7177C">
      <w:pPr>
        <w:rPr>
          <w:i/>
          <w:color w:val="0070C0"/>
          <w:lang w:val="en-US" w:eastAsia="zh-CN"/>
        </w:rPr>
      </w:pPr>
      <w:r w:rsidRPr="004334FE">
        <w:rPr>
          <w:i/>
          <w:color w:val="0070C0"/>
          <w:lang w:val="en-US" w:eastAsia="zh-CN"/>
        </w:rPr>
        <w:t>Moderator tries</w:t>
      </w:r>
      <w:r w:rsidRPr="004334FE">
        <w:rPr>
          <w:rFonts w:hint="eastAsia"/>
          <w:i/>
          <w:color w:val="0070C0"/>
          <w:lang w:val="en-US" w:eastAsia="zh-CN"/>
        </w:rPr>
        <w:t xml:space="preserve"> to summarize discussion status for 2</w:t>
      </w:r>
      <w:r w:rsidRPr="004334FE">
        <w:rPr>
          <w:i/>
          <w:color w:val="0070C0"/>
          <w:vertAlign w:val="superscript"/>
          <w:lang w:val="en-US" w:eastAsia="zh-CN"/>
        </w:rPr>
        <w:t>nd</w:t>
      </w:r>
      <w:r w:rsidRPr="004334FE">
        <w:rPr>
          <w:rFonts w:hint="eastAsia"/>
          <w:i/>
          <w:color w:val="0070C0"/>
          <w:lang w:val="en-US" w:eastAsia="zh-CN"/>
        </w:rPr>
        <w:t xml:space="preserve"> round</w:t>
      </w:r>
      <w:r w:rsidRPr="004334FE">
        <w:rPr>
          <w:i/>
          <w:color w:val="0070C0"/>
          <w:lang w:val="en-US" w:eastAsia="zh-CN"/>
        </w:rPr>
        <w:t xml:space="preserve"> and provided recommendation on CRs/TPs</w:t>
      </w:r>
      <w:r w:rsidRPr="004334FE">
        <w:rPr>
          <w:rFonts w:hint="eastAsia"/>
          <w:i/>
          <w:color w:val="0070C0"/>
          <w:lang w:val="en-US" w:eastAsia="zh-CN"/>
        </w:rPr>
        <w:t>/WFs/LSs</w:t>
      </w:r>
      <w:r w:rsidRPr="004334FE">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7177C" w:rsidRPr="004334FE" w14:paraId="609F11F7" w14:textId="77777777" w:rsidTr="00F06DFD">
        <w:tc>
          <w:tcPr>
            <w:tcW w:w="1242" w:type="dxa"/>
          </w:tcPr>
          <w:p w14:paraId="0A5B539F" w14:textId="77777777" w:rsidR="00F7177C" w:rsidRPr="004334FE" w:rsidRDefault="00F7177C" w:rsidP="00F06DFD">
            <w:pPr>
              <w:rPr>
                <w:rFonts w:eastAsiaTheme="minorEastAsia"/>
                <w:b/>
                <w:bCs/>
                <w:color w:val="0070C0"/>
                <w:lang w:val="en-US" w:eastAsia="zh-CN"/>
              </w:rPr>
            </w:pPr>
            <w:r w:rsidRPr="004334FE">
              <w:rPr>
                <w:rFonts w:eastAsiaTheme="minorEastAsia"/>
                <w:b/>
                <w:bCs/>
                <w:color w:val="0070C0"/>
                <w:lang w:val="en-US" w:eastAsia="zh-CN"/>
              </w:rPr>
              <w:t>CR/TP</w:t>
            </w:r>
            <w:r w:rsidRPr="004334FE">
              <w:rPr>
                <w:rFonts w:eastAsiaTheme="minorEastAsia" w:hint="eastAsia"/>
                <w:b/>
                <w:bCs/>
                <w:color w:val="0070C0"/>
                <w:lang w:val="en-US" w:eastAsia="zh-CN"/>
              </w:rPr>
              <w:t xml:space="preserve">/LS/WF </w:t>
            </w:r>
            <w:r w:rsidRPr="004334FE">
              <w:rPr>
                <w:rFonts w:eastAsiaTheme="minorEastAsia"/>
                <w:b/>
                <w:bCs/>
                <w:color w:val="0070C0"/>
                <w:lang w:val="en-US" w:eastAsia="zh-CN"/>
              </w:rPr>
              <w:t>number</w:t>
            </w:r>
          </w:p>
        </w:tc>
        <w:tc>
          <w:tcPr>
            <w:tcW w:w="8615" w:type="dxa"/>
          </w:tcPr>
          <w:p w14:paraId="6CA3BD39" w14:textId="77777777" w:rsidR="00F7177C" w:rsidRPr="004334FE" w:rsidRDefault="00F7177C" w:rsidP="00F06DFD">
            <w:pPr>
              <w:rPr>
                <w:rFonts w:eastAsia="MS Mincho"/>
                <w:b/>
                <w:bCs/>
                <w:color w:val="0070C0"/>
                <w:lang w:val="en-US" w:eastAsia="zh-CN"/>
              </w:rPr>
            </w:pPr>
            <w:r w:rsidRPr="004334FE">
              <w:rPr>
                <w:rFonts w:eastAsiaTheme="minorEastAsia" w:hint="eastAsia"/>
                <w:b/>
                <w:bCs/>
                <w:color w:val="0070C0"/>
                <w:lang w:val="en-US" w:eastAsia="zh-CN"/>
              </w:rPr>
              <w:t xml:space="preserve">T-doc </w:t>
            </w:r>
            <w:r w:rsidRPr="004334FE">
              <w:rPr>
                <w:b/>
                <w:bCs/>
                <w:color w:val="0070C0"/>
                <w:lang w:val="en-US" w:eastAsia="zh-CN"/>
              </w:rPr>
              <w:t xml:space="preserve"> </w:t>
            </w:r>
            <w:r w:rsidRPr="004334FE">
              <w:rPr>
                <w:rFonts w:eastAsiaTheme="minorEastAsia"/>
                <w:b/>
                <w:bCs/>
                <w:color w:val="0070C0"/>
                <w:lang w:val="en-US" w:eastAsia="zh-CN"/>
              </w:rPr>
              <w:t xml:space="preserve">Status update </w:t>
            </w:r>
            <w:r w:rsidRPr="004334FE">
              <w:rPr>
                <w:rFonts w:eastAsiaTheme="minorEastAsia" w:hint="eastAsia"/>
                <w:b/>
                <w:bCs/>
                <w:color w:val="0070C0"/>
                <w:lang w:val="en-US" w:eastAsia="zh-CN"/>
              </w:rPr>
              <w:t>recommendation</w:t>
            </w:r>
            <w:r w:rsidRPr="004334FE">
              <w:rPr>
                <w:rFonts w:eastAsiaTheme="minorEastAsia"/>
                <w:b/>
                <w:bCs/>
                <w:color w:val="0070C0"/>
                <w:lang w:val="en-US" w:eastAsia="zh-CN"/>
              </w:rPr>
              <w:t xml:space="preserve">  </w:t>
            </w:r>
          </w:p>
        </w:tc>
      </w:tr>
      <w:tr w:rsidR="00F7177C" w14:paraId="55652F14" w14:textId="77777777" w:rsidTr="00F06DFD">
        <w:tc>
          <w:tcPr>
            <w:tcW w:w="1242" w:type="dxa"/>
          </w:tcPr>
          <w:p w14:paraId="51811E0D" w14:textId="77777777" w:rsidR="00F7177C" w:rsidRPr="004334FE" w:rsidRDefault="00F7177C" w:rsidP="00F06DFD">
            <w:pPr>
              <w:rPr>
                <w:rFonts w:eastAsiaTheme="minorEastAsia"/>
                <w:color w:val="0070C0"/>
                <w:lang w:val="en-US" w:eastAsia="zh-CN"/>
              </w:rPr>
            </w:pPr>
            <w:r w:rsidRPr="004334FE">
              <w:rPr>
                <w:rFonts w:eastAsiaTheme="minorEastAsia" w:hint="eastAsia"/>
                <w:color w:val="0070C0"/>
                <w:lang w:val="en-US" w:eastAsia="zh-CN"/>
              </w:rPr>
              <w:t>XXX</w:t>
            </w:r>
          </w:p>
        </w:tc>
        <w:tc>
          <w:tcPr>
            <w:tcW w:w="8615" w:type="dxa"/>
          </w:tcPr>
          <w:p w14:paraId="616AB316" w14:textId="77777777" w:rsidR="00F7177C" w:rsidRPr="003418CB" w:rsidRDefault="00F7177C" w:rsidP="00F06DFD">
            <w:pPr>
              <w:rPr>
                <w:rFonts w:eastAsiaTheme="minorEastAsia"/>
                <w:color w:val="0070C0"/>
                <w:lang w:val="en-US" w:eastAsia="zh-CN"/>
              </w:rPr>
            </w:pPr>
            <w:r w:rsidRPr="004334FE">
              <w:rPr>
                <w:rFonts w:eastAsiaTheme="minorEastAsia" w:hint="eastAsia"/>
                <w:i/>
                <w:color w:val="0070C0"/>
                <w:lang w:val="en-US" w:eastAsia="zh-CN"/>
              </w:rPr>
              <w:t xml:space="preserve">Based on </w:t>
            </w:r>
            <w:r w:rsidRPr="004334FE">
              <w:rPr>
                <w:rFonts w:eastAsiaTheme="minorEastAsia"/>
                <w:i/>
                <w:color w:val="0070C0"/>
                <w:lang w:val="en-US" w:eastAsia="zh-CN"/>
              </w:rPr>
              <w:t>2nd</w:t>
            </w:r>
            <w:r w:rsidRPr="004334FE">
              <w:rPr>
                <w:rFonts w:eastAsiaTheme="minorEastAsia" w:hint="eastAsia"/>
                <w:i/>
                <w:color w:val="0070C0"/>
                <w:lang w:val="en-US" w:eastAsia="zh-CN"/>
              </w:rPr>
              <w:t xml:space="preserve"> </w:t>
            </w:r>
            <w:r w:rsidRPr="004334FE">
              <w:rPr>
                <w:rFonts w:eastAsiaTheme="minorEastAsia"/>
                <w:i/>
                <w:color w:val="0070C0"/>
                <w:lang w:val="en-US" w:eastAsia="zh-CN"/>
              </w:rPr>
              <w:t xml:space="preserve">round of </w:t>
            </w:r>
            <w:r w:rsidRPr="004334FE">
              <w:rPr>
                <w:rFonts w:eastAsiaTheme="minorEastAsia" w:hint="eastAsia"/>
                <w:i/>
                <w:color w:val="0070C0"/>
                <w:lang w:val="en-US" w:eastAsia="zh-CN"/>
              </w:rPr>
              <w:t xml:space="preserve">comments collection, moderator </w:t>
            </w:r>
            <w:r w:rsidRPr="004334FE">
              <w:rPr>
                <w:rFonts w:eastAsiaTheme="minorEastAsia"/>
                <w:i/>
                <w:color w:val="0070C0"/>
                <w:lang w:val="en-US" w:eastAsia="zh-CN"/>
              </w:rPr>
              <w:t>can recommend the next steps such as “agreeable”, “to be revised”</w:t>
            </w:r>
          </w:p>
        </w:tc>
      </w:tr>
    </w:tbl>
    <w:p w14:paraId="25CBF52C" w14:textId="77777777" w:rsidR="00F7177C" w:rsidRPr="00045592" w:rsidRDefault="00F7177C" w:rsidP="00F7177C">
      <w:pPr>
        <w:rPr>
          <w:i/>
          <w:color w:val="0070C0"/>
          <w:lang w:val="en-US"/>
        </w:rPr>
      </w:pPr>
    </w:p>
    <w:p w14:paraId="1C8969D6" w14:textId="77777777" w:rsidR="00F7177C" w:rsidRPr="00805BE8" w:rsidRDefault="00F7177C" w:rsidP="00F7177C">
      <w:pPr>
        <w:rPr>
          <w:lang w:val="en-US" w:eastAsia="zh-CN"/>
        </w:rPr>
      </w:pPr>
    </w:p>
    <w:p w14:paraId="5EADE9D7" w14:textId="77777777" w:rsidR="00F7177C" w:rsidRDefault="00F7177C" w:rsidP="00F7177C">
      <w:pPr>
        <w:rPr>
          <w:lang w:val="sv-SE" w:eastAsia="zh-CN"/>
        </w:rPr>
      </w:pPr>
    </w:p>
    <w:p w14:paraId="50F0D8A9" w14:textId="77777777" w:rsidR="00F7177C" w:rsidRPr="00805BE8" w:rsidRDefault="00F7177C" w:rsidP="00F7177C">
      <w:pPr>
        <w:rPr>
          <w:rFonts w:ascii="Arial" w:hAnsi="Arial"/>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98C75" w14:textId="77777777" w:rsidR="005B7E73" w:rsidRDefault="005B7E73">
      <w:r>
        <w:separator/>
      </w:r>
    </w:p>
  </w:endnote>
  <w:endnote w:type="continuationSeparator" w:id="0">
    <w:p w14:paraId="61C5E604" w14:textId="77777777" w:rsidR="005B7E73" w:rsidRDefault="005B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8"/>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29633" w14:textId="77777777" w:rsidR="005B7E73" w:rsidRDefault="005B7E73">
      <w:r>
        <w:separator/>
      </w:r>
    </w:p>
  </w:footnote>
  <w:footnote w:type="continuationSeparator" w:id="0">
    <w:p w14:paraId="2E7E7C19" w14:textId="77777777" w:rsidR="005B7E73" w:rsidRDefault="005B7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32817"/>
    <w:multiLevelType w:val="hybridMultilevel"/>
    <w:tmpl w:val="5D54D0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A52573"/>
    <w:multiLevelType w:val="hybridMultilevel"/>
    <w:tmpl w:val="E6C468D2"/>
    <w:lvl w:ilvl="0" w:tplc="04090003">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6E4992"/>
    <w:multiLevelType w:val="hybridMultilevel"/>
    <w:tmpl w:val="64EAC332"/>
    <w:lvl w:ilvl="0" w:tplc="04090003">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F56032F"/>
    <w:multiLevelType w:val="hybridMultilevel"/>
    <w:tmpl w:val="B7EE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11183"/>
    <w:multiLevelType w:val="hybridMultilevel"/>
    <w:tmpl w:val="8BE65BC8"/>
    <w:lvl w:ilvl="0" w:tplc="B91C1BD2">
      <w:start w:val="1"/>
      <w:numFmt w:val="lowerLetter"/>
      <w:lvlText w:val="%1)"/>
      <w:lvlJc w:val="left"/>
      <w:pPr>
        <w:ind w:left="555" w:hanging="360"/>
      </w:pPr>
    </w:lvl>
    <w:lvl w:ilvl="1" w:tplc="04090019">
      <w:start w:val="1"/>
      <w:numFmt w:val="lowerLetter"/>
      <w:lvlText w:val="%2)"/>
      <w:lvlJc w:val="left"/>
      <w:pPr>
        <w:ind w:left="1035" w:hanging="420"/>
      </w:pPr>
    </w:lvl>
    <w:lvl w:ilvl="2" w:tplc="0409001B">
      <w:start w:val="1"/>
      <w:numFmt w:val="lowerRoman"/>
      <w:lvlText w:val="%3."/>
      <w:lvlJc w:val="right"/>
      <w:pPr>
        <w:ind w:left="1455" w:hanging="420"/>
      </w:pPr>
    </w:lvl>
    <w:lvl w:ilvl="3" w:tplc="0409000F">
      <w:start w:val="1"/>
      <w:numFmt w:val="decimal"/>
      <w:lvlText w:val="%4."/>
      <w:lvlJc w:val="left"/>
      <w:pPr>
        <w:ind w:left="1875" w:hanging="420"/>
      </w:pPr>
    </w:lvl>
    <w:lvl w:ilvl="4" w:tplc="04090019">
      <w:start w:val="1"/>
      <w:numFmt w:val="lowerLetter"/>
      <w:lvlText w:val="%5)"/>
      <w:lvlJc w:val="left"/>
      <w:pPr>
        <w:ind w:left="2295" w:hanging="420"/>
      </w:pPr>
    </w:lvl>
    <w:lvl w:ilvl="5" w:tplc="0409001B">
      <w:start w:val="1"/>
      <w:numFmt w:val="lowerRoman"/>
      <w:lvlText w:val="%6."/>
      <w:lvlJc w:val="right"/>
      <w:pPr>
        <w:ind w:left="2715" w:hanging="420"/>
      </w:pPr>
    </w:lvl>
    <w:lvl w:ilvl="6" w:tplc="0409000F">
      <w:start w:val="1"/>
      <w:numFmt w:val="decimal"/>
      <w:lvlText w:val="%7."/>
      <w:lvlJc w:val="left"/>
      <w:pPr>
        <w:ind w:left="3135" w:hanging="420"/>
      </w:pPr>
    </w:lvl>
    <w:lvl w:ilvl="7" w:tplc="04090019">
      <w:start w:val="1"/>
      <w:numFmt w:val="lowerLetter"/>
      <w:lvlText w:val="%8)"/>
      <w:lvlJc w:val="left"/>
      <w:pPr>
        <w:ind w:left="3555" w:hanging="420"/>
      </w:pPr>
    </w:lvl>
    <w:lvl w:ilvl="8" w:tplc="0409001B">
      <w:start w:val="1"/>
      <w:numFmt w:val="lowerRoman"/>
      <w:lvlText w:val="%9."/>
      <w:lvlJc w:val="right"/>
      <w:pPr>
        <w:ind w:left="3975" w:hanging="420"/>
      </w:pPr>
    </w:lvl>
  </w:abstractNum>
  <w:abstractNum w:abstractNumId="6" w15:restartNumberingAfterBreak="0">
    <w:nsid w:val="16200CC2"/>
    <w:multiLevelType w:val="hybridMultilevel"/>
    <w:tmpl w:val="23CA7952"/>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EC4A5C"/>
    <w:multiLevelType w:val="hybridMultilevel"/>
    <w:tmpl w:val="D33AE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53E5940"/>
    <w:multiLevelType w:val="hybridMultilevel"/>
    <w:tmpl w:val="3C66794C"/>
    <w:lvl w:ilvl="0" w:tplc="A7BA056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B6F3D"/>
    <w:multiLevelType w:val="hybridMultilevel"/>
    <w:tmpl w:val="8BE65BC8"/>
    <w:lvl w:ilvl="0" w:tplc="B91C1BD2">
      <w:start w:val="1"/>
      <w:numFmt w:val="lowerLetter"/>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3682524E"/>
    <w:multiLevelType w:val="hybridMultilevel"/>
    <w:tmpl w:val="87BCAA6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015F96"/>
    <w:multiLevelType w:val="hybridMultilevel"/>
    <w:tmpl w:val="E68AD6AE"/>
    <w:lvl w:ilvl="0" w:tplc="C946F9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165DE6"/>
    <w:multiLevelType w:val="hybridMultilevel"/>
    <w:tmpl w:val="023E40A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B73482"/>
    <w:multiLevelType w:val="hybridMultilevel"/>
    <w:tmpl w:val="1BCCDB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F43D9A"/>
    <w:multiLevelType w:val="hybridMultilevel"/>
    <w:tmpl w:val="B98CE82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5DF84EAB"/>
    <w:multiLevelType w:val="hybridMultilevel"/>
    <w:tmpl w:val="9558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45284E"/>
    <w:multiLevelType w:val="hybridMultilevel"/>
    <w:tmpl w:val="C3787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855172"/>
    <w:multiLevelType w:val="hybridMultilevel"/>
    <w:tmpl w:val="B164F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3" w15:restartNumberingAfterBreak="0">
    <w:nsid w:val="7F1465DF"/>
    <w:multiLevelType w:val="hybridMultilevel"/>
    <w:tmpl w:val="CF42CB3E"/>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2"/>
  </w:num>
  <w:num w:numId="2">
    <w:abstractNumId w:val="9"/>
  </w:num>
  <w:num w:numId="3">
    <w:abstractNumId w:val="22"/>
  </w:num>
  <w:num w:numId="4">
    <w:abstractNumId w:val="17"/>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8"/>
  </w:num>
  <w:num w:numId="18">
    <w:abstractNumId w:val="7"/>
  </w:num>
  <w:num w:numId="19">
    <w:abstractNumId w:val="12"/>
  </w:num>
  <w:num w:numId="20">
    <w:abstractNumId w:val="16"/>
  </w:num>
  <w:num w:numId="21">
    <w:abstractNumId w:val="14"/>
  </w:num>
  <w:num w:numId="22">
    <w:abstractNumId w:val="19"/>
  </w:num>
  <w:num w:numId="23">
    <w:abstractNumId w:val="15"/>
  </w:num>
  <w:num w:numId="24">
    <w:abstractNumId w:val="11"/>
  </w:num>
  <w:num w:numId="25">
    <w:abstractNumId w:val="0"/>
  </w:num>
  <w:num w:numId="26">
    <w:abstractNumId w:val="20"/>
  </w:num>
  <w:num w:numId="27">
    <w:abstractNumId w:val="4"/>
  </w:num>
  <w:num w:numId="28">
    <w:abstractNumId w:val="21"/>
  </w:num>
  <w:num w:numId="29">
    <w:abstractNumId w:val="8"/>
  </w:num>
  <w:num w:numId="30">
    <w:abstractNumId w:val="23"/>
  </w:num>
  <w:num w:numId="31">
    <w:abstractNumId w:val="6"/>
  </w:num>
  <w:num w:numId="32">
    <w:abstractNumId w:val="1"/>
  </w:num>
  <w:num w:numId="33">
    <w:abstractNumId w:val="3"/>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43B"/>
    <w:rsid w:val="00013842"/>
    <w:rsid w:val="00020C56"/>
    <w:rsid w:val="0002346C"/>
    <w:rsid w:val="000247FC"/>
    <w:rsid w:val="00026ACC"/>
    <w:rsid w:val="00026B6F"/>
    <w:rsid w:val="0003171D"/>
    <w:rsid w:val="00031C1D"/>
    <w:rsid w:val="00032243"/>
    <w:rsid w:val="00033447"/>
    <w:rsid w:val="00034B4B"/>
    <w:rsid w:val="00035C50"/>
    <w:rsid w:val="000457A1"/>
    <w:rsid w:val="00050001"/>
    <w:rsid w:val="00050F28"/>
    <w:rsid w:val="00052041"/>
    <w:rsid w:val="0005326A"/>
    <w:rsid w:val="00056BCC"/>
    <w:rsid w:val="00057C3A"/>
    <w:rsid w:val="000604AC"/>
    <w:rsid w:val="0006266D"/>
    <w:rsid w:val="000626C9"/>
    <w:rsid w:val="000636CE"/>
    <w:rsid w:val="00065506"/>
    <w:rsid w:val="00065830"/>
    <w:rsid w:val="0007382E"/>
    <w:rsid w:val="00074D83"/>
    <w:rsid w:val="000766E1"/>
    <w:rsid w:val="00076D23"/>
    <w:rsid w:val="00077FF6"/>
    <w:rsid w:val="00080D82"/>
    <w:rsid w:val="00080D86"/>
    <w:rsid w:val="00081692"/>
    <w:rsid w:val="00082C46"/>
    <w:rsid w:val="00082CA6"/>
    <w:rsid w:val="000830BD"/>
    <w:rsid w:val="00085A0E"/>
    <w:rsid w:val="00087548"/>
    <w:rsid w:val="000902C5"/>
    <w:rsid w:val="00091209"/>
    <w:rsid w:val="0009278B"/>
    <w:rsid w:val="00093E7E"/>
    <w:rsid w:val="000970CD"/>
    <w:rsid w:val="000975D9"/>
    <w:rsid w:val="000A1830"/>
    <w:rsid w:val="000A4121"/>
    <w:rsid w:val="000A4AA3"/>
    <w:rsid w:val="000A502F"/>
    <w:rsid w:val="000A550E"/>
    <w:rsid w:val="000A5562"/>
    <w:rsid w:val="000B0138"/>
    <w:rsid w:val="000B1A55"/>
    <w:rsid w:val="000B20BB"/>
    <w:rsid w:val="000B2186"/>
    <w:rsid w:val="000B2EF6"/>
    <w:rsid w:val="000B2FA6"/>
    <w:rsid w:val="000B3CFA"/>
    <w:rsid w:val="000B4AA0"/>
    <w:rsid w:val="000B4BA0"/>
    <w:rsid w:val="000B64F8"/>
    <w:rsid w:val="000C0697"/>
    <w:rsid w:val="000C0959"/>
    <w:rsid w:val="000C0B0C"/>
    <w:rsid w:val="000C2553"/>
    <w:rsid w:val="000C38C3"/>
    <w:rsid w:val="000C5347"/>
    <w:rsid w:val="000C66AC"/>
    <w:rsid w:val="000D09FD"/>
    <w:rsid w:val="000D0E0F"/>
    <w:rsid w:val="000D1E34"/>
    <w:rsid w:val="000D29B8"/>
    <w:rsid w:val="000D44FB"/>
    <w:rsid w:val="000D574B"/>
    <w:rsid w:val="000D6CFC"/>
    <w:rsid w:val="000D75AF"/>
    <w:rsid w:val="000E0CF2"/>
    <w:rsid w:val="000E0ED7"/>
    <w:rsid w:val="000E211C"/>
    <w:rsid w:val="000E4A7C"/>
    <w:rsid w:val="000E537B"/>
    <w:rsid w:val="000E57D0"/>
    <w:rsid w:val="000E5B1C"/>
    <w:rsid w:val="000E653B"/>
    <w:rsid w:val="000E7691"/>
    <w:rsid w:val="000E7858"/>
    <w:rsid w:val="000F1D46"/>
    <w:rsid w:val="000F294D"/>
    <w:rsid w:val="000F39CA"/>
    <w:rsid w:val="000F4C90"/>
    <w:rsid w:val="000F6A6C"/>
    <w:rsid w:val="00100690"/>
    <w:rsid w:val="00103B05"/>
    <w:rsid w:val="00103B40"/>
    <w:rsid w:val="00103B5C"/>
    <w:rsid w:val="00104FD1"/>
    <w:rsid w:val="00105205"/>
    <w:rsid w:val="00105A7C"/>
    <w:rsid w:val="001066E5"/>
    <w:rsid w:val="00107927"/>
    <w:rsid w:val="00107C49"/>
    <w:rsid w:val="00110E26"/>
    <w:rsid w:val="00111321"/>
    <w:rsid w:val="00113B47"/>
    <w:rsid w:val="00114921"/>
    <w:rsid w:val="00117BD6"/>
    <w:rsid w:val="00117E78"/>
    <w:rsid w:val="001206C2"/>
    <w:rsid w:val="00121978"/>
    <w:rsid w:val="00123422"/>
    <w:rsid w:val="00124083"/>
    <w:rsid w:val="00124B6A"/>
    <w:rsid w:val="0013128F"/>
    <w:rsid w:val="00131D50"/>
    <w:rsid w:val="001326D1"/>
    <w:rsid w:val="0013406D"/>
    <w:rsid w:val="001342FD"/>
    <w:rsid w:val="00134B74"/>
    <w:rsid w:val="00134FEE"/>
    <w:rsid w:val="001354A7"/>
    <w:rsid w:val="00136121"/>
    <w:rsid w:val="00136D4C"/>
    <w:rsid w:val="00140F79"/>
    <w:rsid w:val="00142BB9"/>
    <w:rsid w:val="001439FB"/>
    <w:rsid w:val="00144F96"/>
    <w:rsid w:val="0014609E"/>
    <w:rsid w:val="00151EAC"/>
    <w:rsid w:val="00153528"/>
    <w:rsid w:val="00153679"/>
    <w:rsid w:val="00154E68"/>
    <w:rsid w:val="00160463"/>
    <w:rsid w:val="00161B11"/>
    <w:rsid w:val="00162548"/>
    <w:rsid w:val="00162B61"/>
    <w:rsid w:val="0016392A"/>
    <w:rsid w:val="00164332"/>
    <w:rsid w:val="00172183"/>
    <w:rsid w:val="00174636"/>
    <w:rsid w:val="00174EC5"/>
    <w:rsid w:val="001751AB"/>
    <w:rsid w:val="00175A3F"/>
    <w:rsid w:val="00175FAB"/>
    <w:rsid w:val="00176C6D"/>
    <w:rsid w:val="001775AB"/>
    <w:rsid w:val="0017790C"/>
    <w:rsid w:val="00180330"/>
    <w:rsid w:val="00180E09"/>
    <w:rsid w:val="00182663"/>
    <w:rsid w:val="00182FE0"/>
    <w:rsid w:val="00183D4C"/>
    <w:rsid w:val="00183F6D"/>
    <w:rsid w:val="0018427B"/>
    <w:rsid w:val="0018479C"/>
    <w:rsid w:val="0018513D"/>
    <w:rsid w:val="0018670E"/>
    <w:rsid w:val="00187002"/>
    <w:rsid w:val="00190620"/>
    <w:rsid w:val="0019219A"/>
    <w:rsid w:val="00192ACE"/>
    <w:rsid w:val="00192DA0"/>
    <w:rsid w:val="00195077"/>
    <w:rsid w:val="001952F6"/>
    <w:rsid w:val="00195ABB"/>
    <w:rsid w:val="00196A6A"/>
    <w:rsid w:val="001A033F"/>
    <w:rsid w:val="001A08AA"/>
    <w:rsid w:val="001A51EE"/>
    <w:rsid w:val="001A59CB"/>
    <w:rsid w:val="001B0E32"/>
    <w:rsid w:val="001B25ED"/>
    <w:rsid w:val="001B2A1A"/>
    <w:rsid w:val="001B61B4"/>
    <w:rsid w:val="001B6AB4"/>
    <w:rsid w:val="001C0EE1"/>
    <w:rsid w:val="001C1409"/>
    <w:rsid w:val="001C2AE6"/>
    <w:rsid w:val="001C36DE"/>
    <w:rsid w:val="001C4A89"/>
    <w:rsid w:val="001C6177"/>
    <w:rsid w:val="001C6CA6"/>
    <w:rsid w:val="001D0363"/>
    <w:rsid w:val="001D1BA0"/>
    <w:rsid w:val="001D23B8"/>
    <w:rsid w:val="001D3E8B"/>
    <w:rsid w:val="001D4B59"/>
    <w:rsid w:val="001D6276"/>
    <w:rsid w:val="001D7D94"/>
    <w:rsid w:val="001D7DED"/>
    <w:rsid w:val="001E0A28"/>
    <w:rsid w:val="001E10A6"/>
    <w:rsid w:val="001E3654"/>
    <w:rsid w:val="001E4218"/>
    <w:rsid w:val="001E453B"/>
    <w:rsid w:val="001E62FB"/>
    <w:rsid w:val="001F0B20"/>
    <w:rsid w:val="001F0BAE"/>
    <w:rsid w:val="002008AA"/>
    <w:rsid w:val="00200A62"/>
    <w:rsid w:val="00200AD8"/>
    <w:rsid w:val="00203740"/>
    <w:rsid w:val="00203C49"/>
    <w:rsid w:val="00211F23"/>
    <w:rsid w:val="002138EA"/>
    <w:rsid w:val="00213F84"/>
    <w:rsid w:val="00214FBD"/>
    <w:rsid w:val="00217F64"/>
    <w:rsid w:val="00222897"/>
    <w:rsid w:val="00222B0C"/>
    <w:rsid w:val="00222C3A"/>
    <w:rsid w:val="00223FFC"/>
    <w:rsid w:val="002252AE"/>
    <w:rsid w:val="00225EED"/>
    <w:rsid w:val="002273BE"/>
    <w:rsid w:val="00230321"/>
    <w:rsid w:val="00235394"/>
    <w:rsid w:val="00235577"/>
    <w:rsid w:val="0023696B"/>
    <w:rsid w:val="002418E2"/>
    <w:rsid w:val="002433F8"/>
    <w:rsid w:val="002435CA"/>
    <w:rsid w:val="0024469F"/>
    <w:rsid w:val="002446F9"/>
    <w:rsid w:val="00246E1B"/>
    <w:rsid w:val="002527E9"/>
    <w:rsid w:val="00252DB8"/>
    <w:rsid w:val="002537BC"/>
    <w:rsid w:val="002546B9"/>
    <w:rsid w:val="00254BEA"/>
    <w:rsid w:val="00254FE9"/>
    <w:rsid w:val="00255657"/>
    <w:rsid w:val="00255C58"/>
    <w:rsid w:val="00260EC7"/>
    <w:rsid w:val="00261539"/>
    <w:rsid w:val="0026179F"/>
    <w:rsid w:val="00263FE6"/>
    <w:rsid w:val="0026485B"/>
    <w:rsid w:val="002666AE"/>
    <w:rsid w:val="00272DB1"/>
    <w:rsid w:val="00274E1A"/>
    <w:rsid w:val="00275886"/>
    <w:rsid w:val="00276199"/>
    <w:rsid w:val="002775B1"/>
    <w:rsid w:val="002775B9"/>
    <w:rsid w:val="00280CF3"/>
    <w:rsid w:val="002811C4"/>
    <w:rsid w:val="00282213"/>
    <w:rsid w:val="002822F2"/>
    <w:rsid w:val="00284016"/>
    <w:rsid w:val="00284F97"/>
    <w:rsid w:val="002858BF"/>
    <w:rsid w:val="00286867"/>
    <w:rsid w:val="002869FF"/>
    <w:rsid w:val="0028798C"/>
    <w:rsid w:val="00287BB9"/>
    <w:rsid w:val="002938F9"/>
    <w:rsid w:val="002939AF"/>
    <w:rsid w:val="00294491"/>
    <w:rsid w:val="00294BDE"/>
    <w:rsid w:val="00296553"/>
    <w:rsid w:val="002A0CED"/>
    <w:rsid w:val="002A1BB1"/>
    <w:rsid w:val="002A27A8"/>
    <w:rsid w:val="002A33E9"/>
    <w:rsid w:val="002A39D0"/>
    <w:rsid w:val="002A3CF5"/>
    <w:rsid w:val="002A3F6D"/>
    <w:rsid w:val="002A4395"/>
    <w:rsid w:val="002A4CD0"/>
    <w:rsid w:val="002A52DC"/>
    <w:rsid w:val="002A595C"/>
    <w:rsid w:val="002A644A"/>
    <w:rsid w:val="002A6F12"/>
    <w:rsid w:val="002A7DA6"/>
    <w:rsid w:val="002B0DF4"/>
    <w:rsid w:val="002B1F64"/>
    <w:rsid w:val="002B205F"/>
    <w:rsid w:val="002B31DC"/>
    <w:rsid w:val="002B408F"/>
    <w:rsid w:val="002B516C"/>
    <w:rsid w:val="002B5E1D"/>
    <w:rsid w:val="002B60C1"/>
    <w:rsid w:val="002B61DC"/>
    <w:rsid w:val="002B6234"/>
    <w:rsid w:val="002B79A7"/>
    <w:rsid w:val="002B7B34"/>
    <w:rsid w:val="002B7FCA"/>
    <w:rsid w:val="002C3881"/>
    <w:rsid w:val="002C4B52"/>
    <w:rsid w:val="002C51F2"/>
    <w:rsid w:val="002C5411"/>
    <w:rsid w:val="002C7142"/>
    <w:rsid w:val="002C7144"/>
    <w:rsid w:val="002D03E5"/>
    <w:rsid w:val="002D2C1C"/>
    <w:rsid w:val="002D2F9E"/>
    <w:rsid w:val="002D36EB"/>
    <w:rsid w:val="002D4BCA"/>
    <w:rsid w:val="002D56F9"/>
    <w:rsid w:val="002D6BDF"/>
    <w:rsid w:val="002E06D1"/>
    <w:rsid w:val="002E2451"/>
    <w:rsid w:val="002E2CE9"/>
    <w:rsid w:val="002E3BF7"/>
    <w:rsid w:val="002E403E"/>
    <w:rsid w:val="002E5A3C"/>
    <w:rsid w:val="002E6833"/>
    <w:rsid w:val="002E6904"/>
    <w:rsid w:val="002F158C"/>
    <w:rsid w:val="002F4093"/>
    <w:rsid w:val="002F5636"/>
    <w:rsid w:val="002F71B3"/>
    <w:rsid w:val="002F73F3"/>
    <w:rsid w:val="00300A51"/>
    <w:rsid w:val="003022A5"/>
    <w:rsid w:val="00302341"/>
    <w:rsid w:val="003052C6"/>
    <w:rsid w:val="003053AA"/>
    <w:rsid w:val="00305C15"/>
    <w:rsid w:val="00307E51"/>
    <w:rsid w:val="00310CF2"/>
    <w:rsid w:val="00311363"/>
    <w:rsid w:val="00315573"/>
    <w:rsid w:val="00315867"/>
    <w:rsid w:val="00317D25"/>
    <w:rsid w:val="0032045A"/>
    <w:rsid w:val="00321150"/>
    <w:rsid w:val="00321427"/>
    <w:rsid w:val="00321BDF"/>
    <w:rsid w:val="00321F8D"/>
    <w:rsid w:val="00325A85"/>
    <w:rsid w:val="003260D7"/>
    <w:rsid w:val="00332340"/>
    <w:rsid w:val="00336697"/>
    <w:rsid w:val="003418CB"/>
    <w:rsid w:val="00344991"/>
    <w:rsid w:val="00346804"/>
    <w:rsid w:val="003474F2"/>
    <w:rsid w:val="00350E65"/>
    <w:rsid w:val="00352AA8"/>
    <w:rsid w:val="0035304E"/>
    <w:rsid w:val="00355873"/>
    <w:rsid w:val="0035660F"/>
    <w:rsid w:val="00356A9F"/>
    <w:rsid w:val="00360A00"/>
    <w:rsid w:val="003618BF"/>
    <w:rsid w:val="00361D7E"/>
    <w:rsid w:val="003628B9"/>
    <w:rsid w:val="00362D8F"/>
    <w:rsid w:val="0036553B"/>
    <w:rsid w:val="00366133"/>
    <w:rsid w:val="00367724"/>
    <w:rsid w:val="00373C8C"/>
    <w:rsid w:val="003746A4"/>
    <w:rsid w:val="00375966"/>
    <w:rsid w:val="003770F6"/>
    <w:rsid w:val="00377C30"/>
    <w:rsid w:val="00381083"/>
    <w:rsid w:val="003830A5"/>
    <w:rsid w:val="00383E37"/>
    <w:rsid w:val="00385C44"/>
    <w:rsid w:val="00391588"/>
    <w:rsid w:val="00392BA4"/>
    <w:rsid w:val="00393042"/>
    <w:rsid w:val="003936B9"/>
    <w:rsid w:val="00394AD5"/>
    <w:rsid w:val="00394B9B"/>
    <w:rsid w:val="003952E0"/>
    <w:rsid w:val="0039642D"/>
    <w:rsid w:val="00396A50"/>
    <w:rsid w:val="003A2D3E"/>
    <w:rsid w:val="003A2E40"/>
    <w:rsid w:val="003A35A3"/>
    <w:rsid w:val="003A45E0"/>
    <w:rsid w:val="003A5AD5"/>
    <w:rsid w:val="003B0158"/>
    <w:rsid w:val="003B3479"/>
    <w:rsid w:val="003B40B6"/>
    <w:rsid w:val="003B56DB"/>
    <w:rsid w:val="003B755E"/>
    <w:rsid w:val="003C1C43"/>
    <w:rsid w:val="003C228E"/>
    <w:rsid w:val="003C4188"/>
    <w:rsid w:val="003C51E7"/>
    <w:rsid w:val="003C56D0"/>
    <w:rsid w:val="003C6893"/>
    <w:rsid w:val="003C6DE2"/>
    <w:rsid w:val="003C7E2F"/>
    <w:rsid w:val="003D05F0"/>
    <w:rsid w:val="003D1EFD"/>
    <w:rsid w:val="003D27E0"/>
    <w:rsid w:val="003D28BF"/>
    <w:rsid w:val="003D4215"/>
    <w:rsid w:val="003D4C47"/>
    <w:rsid w:val="003D7719"/>
    <w:rsid w:val="003E40EE"/>
    <w:rsid w:val="003F0AFC"/>
    <w:rsid w:val="003F1C1B"/>
    <w:rsid w:val="003F5D98"/>
    <w:rsid w:val="00401144"/>
    <w:rsid w:val="00403571"/>
    <w:rsid w:val="00404831"/>
    <w:rsid w:val="00404BAB"/>
    <w:rsid w:val="0040506D"/>
    <w:rsid w:val="00405B3A"/>
    <w:rsid w:val="00407661"/>
    <w:rsid w:val="004077E9"/>
    <w:rsid w:val="00410314"/>
    <w:rsid w:val="004103DF"/>
    <w:rsid w:val="004117F5"/>
    <w:rsid w:val="00412063"/>
    <w:rsid w:val="00412EB1"/>
    <w:rsid w:val="00413DDE"/>
    <w:rsid w:val="00414118"/>
    <w:rsid w:val="00416084"/>
    <w:rsid w:val="004215A5"/>
    <w:rsid w:val="00421D6B"/>
    <w:rsid w:val="00421E31"/>
    <w:rsid w:val="00422AE2"/>
    <w:rsid w:val="00424800"/>
    <w:rsid w:val="00424F8C"/>
    <w:rsid w:val="00427019"/>
    <w:rsid w:val="004271BA"/>
    <w:rsid w:val="0043024F"/>
    <w:rsid w:val="00430497"/>
    <w:rsid w:val="00430934"/>
    <w:rsid w:val="00431CF7"/>
    <w:rsid w:val="004334FE"/>
    <w:rsid w:val="0043376E"/>
    <w:rsid w:val="004343D5"/>
    <w:rsid w:val="00434DC1"/>
    <w:rsid w:val="004350F4"/>
    <w:rsid w:val="00435765"/>
    <w:rsid w:val="0043615C"/>
    <w:rsid w:val="004400C4"/>
    <w:rsid w:val="00440381"/>
    <w:rsid w:val="004412A0"/>
    <w:rsid w:val="00442C4A"/>
    <w:rsid w:val="004447C9"/>
    <w:rsid w:val="00446408"/>
    <w:rsid w:val="00450F27"/>
    <w:rsid w:val="004510E5"/>
    <w:rsid w:val="004514E1"/>
    <w:rsid w:val="004516D9"/>
    <w:rsid w:val="00452139"/>
    <w:rsid w:val="0045264D"/>
    <w:rsid w:val="00456A75"/>
    <w:rsid w:val="00461E39"/>
    <w:rsid w:val="00462A48"/>
    <w:rsid w:val="00462D3A"/>
    <w:rsid w:val="00463521"/>
    <w:rsid w:val="0046729F"/>
    <w:rsid w:val="00471125"/>
    <w:rsid w:val="00472986"/>
    <w:rsid w:val="0047437A"/>
    <w:rsid w:val="004756E7"/>
    <w:rsid w:val="00476408"/>
    <w:rsid w:val="00476D0A"/>
    <w:rsid w:val="004808FD"/>
    <w:rsid w:val="00480E42"/>
    <w:rsid w:val="00481875"/>
    <w:rsid w:val="00484C5D"/>
    <w:rsid w:val="0048543E"/>
    <w:rsid w:val="00485558"/>
    <w:rsid w:val="004868C1"/>
    <w:rsid w:val="0048750F"/>
    <w:rsid w:val="0049149F"/>
    <w:rsid w:val="004944F4"/>
    <w:rsid w:val="00495D86"/>
    <w:rsid w:val="00496D0B"/>
    <w:rsid w:val="004A495F"/>
    <w:rsid w:val="004A5B6A"/>
    <w:rsid w:val="004A7544"/>
    <w:rsid w:val="004A78E9"/>
    <w:rsid w:val="004B28D5"/>
    <w:rsid w:val="004B3557"/>
    <w:rsid w:val="004B61B5"/>
    <w:rsid w:val="004B6B0F"/>
    <w:rsid w:val="004B71A3"/>
    <w:rsid w:val="004C0412"/>
    <w:rsid w:val="004C0F21"/>
    <w:rsid w:val="004C3CAB"/>
    <w:rsid w:val="004C5079"/>
    <w:rsid w:val="004C53EB"/>
    <w:rsid w:val="004C7DC8"/>
    <w:rsid w:val="004D04C2"/>
    <w:rsid w:val="004D14A4"/>
    <w:rsid w:val="004D16A6"/>
    <w:rsid w:val="004D737D"/>
    <w:rsid w:val="004D7BCF"/>
    <w:rsid w:val="004E2571"/>
    <w:rsid w:val="004E2659"/>
    <w:rsid w:val="004E39EE"/>
    <w:rsid w:val="004E475C"/>
    <w:rsid w:val="004E56E0"/>
    <w:rsid w:val="004E7329"/>
    <w:rsid w:val="004F21A0"/>
    <w:rsid w:val="004F2CB0"/>
    <w:rsid w:val="004F417C"/>
    <w:rsid w:val="005017F7"/>
    <w:rsid w:val="00501FA7"/>
    <w:rsid w:val="005034DC"/>
    <w:rsid w:val="0050523B"/>
    <w:rsid w:val="00505BFA"/>
    <w:rsid w:val="005071B4"/>
    <w:rsid w:val="00507687"/>
    <w:rsid w:val="005117A9"/>
    <w:rsid w:val="00511F57"/>
    <w:rsid w:val="005132E0"/>
    <w:rsid w:val="0051342F"/>
    <w:rsid w:val="005145E4"/>
    <w:rsid w:val="00515CBE"/>
    <w:rsid w:val="00515E2B"/>
    <w:rsid w:val="005169C5"/>
    <w:rsid w:val="00522A7E"/>
    <w:rsid w:val="00522F20"/>
    <w:rsid w:val="00524C0B"/>
    <w:rsid w:val="005308DB"/>
    <w:rsid w:val="00530A2E"/>
    <w:rsid w:val="00530FBE"/>
    <w:rsid w:val="0053158D"/>
    <w:rsid w:val="00533159"/>
    <w:rsid w:val="005339DB"/>
    <w:rsid w:val="00534C89"/>
    <w:rsid w:val="00535BEF"/>
    <w:rsid w:val="0054130A"/>
    <w:rsid w:val="00541573"/>
    <w:rsid w:val="0054348A"/>
    <w:rsid w:val="0054519D"/>
    <w:rsid w:val="0054632E"/>
    <w:rsid w:val="00546F66"/>
    <w:rsid w:val="00553173"/>
    <w:rsid w:val="00554C07"/>
    <w:rsid w:val="0055560D"/>
    <w:rsid w:val="00565591"/>
    <w:rsid w:val="00565B67"/>
    <w:rsid w:val="00565BC3"/>
    <w:rsid w:val="005669A7"/>
    <w:rsid w:val="00571777"/>
    <w:rsid w:val="00576F32"/>
    <w:rsid w:val="00580278"/>
    <w:rsid w:val="00580FF5"/>
    <w:rsid w:val="0058519C"/>
    <w:rsid w:val="00585B6F"/>
    <w:rsid w:val="00585C1A"/>
    <w:rsid w:val="00586436"/>
    <w:rsid w:val="00590BCF"/>
    <w:rsid w:val="0059149A"/>
    <w:rsid w:val="00591925"/>
    <w:rsid w:val="005956EE"/>
    <w:rsid w:val="00596797"/>
    <w:rsid w:val="005971BD"/>
    <w:rsid w:val="00597321"/>
    <w:rsid w:val="00597776"/>
    <w:rsid w:val="005A083E"/>
    <w:rsid w:val="005A34E1"/>
    <w:rsid w:val="005A3861"/>
    <w:rsid w:val="005A574B"/>
    <w:rsid w:val="005B0AD0"/>
    <w:rsid w:val="005B18BA"/>
    <w:rsid w:val="005B352E"/>
    <w:rsid w:val="005B4802"/>
    <w:rsid w:val="005B651E"/>
    <w:rsid w:val="005B7E73"/>
    <w:rsid w:val="005C0350"/>
    <w:rsid w:val="005C0508"/>
    <w:rsid w:val="005C110E"/>
    <w:rsid w:val="005C1E1F"/>
    <w:rsid w:val="005C1EA6"/>
    <w:rsid w:val="005C1FE5"/>
    <w:rsid w:val="005C6CE2"/>
    <w:rsid w:val="005D0B99"/>
    <w:rsid w:val="005D0C0F"/>
    <w:rsid w:val="005D19FD"/>
    <w:rsid w:val="005D249D"/>
    <w:rsid w:val="005D308E"/>
    <w:rsid w:val="005D3A48"/>
    <w:rsid w:val="005D7AF8"/>
    <w:rsid w:val="005E1EB6"/>
    <w:rsid w:val="005E366A"/>
    <w:rsid w:val="005F2145"/>
    <w:rsid w:val="005F3133"/>
    <w:rsid w:val="005F4E2B"/>
    <w:rsid w:val="005F61FF"/>
    <w:rsid w:val="006002F3"/>
    <w:rsid w:val="00600F56"/>
    <w:rsid w:val="006011E3"/>
    <w:rsid w:val="006016E1"/>
    <w:rsid w:val="006019F9"/>
    <w:rsid w:val="00602511"/>
    <w:rsid w:val="00602D27"/>
    <w:rsid w:val="006046DF"/>
    <w:rsid w:val="0060521E"/>
    <w:rsid w:val="00605EC5"/>
    <w:rsid w:val="00606502"/>
    <w:rsid w:val="00610BA1"/>
    <w:rsid w:val="00610EB6"/>
    <w:rsid w:val="00612C36"/>
    <w:rsid w:val="006144A1"/>
    <w:rsid w:val="0061576D"/>
    <w:rsid w:val="00615EBB"/>
    <w:rsid w:val="00616096"/>
    <w:rsid w:val="006160A2"/>
    <w:rsid w:val="00616D0A"/>
    <w:rsid w:val="0061751E"/>
    <w:rsid w:val="00617EB6"/>
    <w:rsid w:val="0062205E"/>
    <w:rsid w:val="00625528"/>
    <w:rsid w:val="00625C52"/>
    <w:rsid w:val="006266F1"/>
    <w:rsid w:val="006302AA"/>
    <w:rsid w:val="00630AD6"/>
    <w:rsid w:val="00632644"/>
    <w:rsid w:val="0063637F"/>
    <w:rsid w:val="006363BD"/>
    <w:rsid w:val="0063698D"/>
    <w:rsid w:val="00637AF3"/>
    <w:rsid w:val="006412DC"/>
    <w:rsid w:val="00641725"/>
    <w:rsid w:val="0064173F"/>
    <w:rsid w:val="00642631"/>
    <w:rsid w:val="00642BC6"/>
    <w:rsid w:val="006437D5"/>
    <w:rsid w:val="00644790"/>
    <w:rsid w:val="00645CDB"/>
    <w:rsid w:val="00646EF9"/>
    <w:rsid w:val="006501AF"/>
    <w:rsid w:val="00650DDE"/>
    <w:rsid w:val="00653F45"/>
    <w:rsid w:val="00654DB1"/>
    <w:rsid w:val="0065505B"/>
    <w:rsid w:val="006670AC"/>
    <w:rsid w:val="00672307"/>
    <w:rsid w:val="0067402B"/>
    <w:rsid w:val="006803DA"/>
    <w:rsid w:val="006808C6"/>
    <w:rsid w:val="00682668"/>
    <w:rsid w:val="00685CC6"/>
    <w:rsid w:val="00686270"/>
    <w:rsid w:val="00692670"/>
    <w:rsid w:val="00692A68"/>
    <w:rsid w:val="006949DF"/>
    <w:rsid w:val="00695D85"/>
    <w:rsid w:val="006A30A2"/>
    <w:rsid w:val="006A33E0"/>
    <w:rsid w:val="006A6CA9"/>
    <w:rsid w:val="006A6D23"/>
    <w:rsid w:val="006B1399"/>
    <w:rsid w:val="006B25DE"/>
    <w:rsid w:val="006B2863"/>
    <w:rsid w:val="006C1C3B"/>
    <w:rsid w:val="006C3265"/>
    <w:rsid w:val="006C3AD3"/>
    <w:rsid w:val="006C4E43"/>
    <w:rsid w:val="006C62AF"/>
    <w:rsid w:val="006C643E"/>
    <w:rsid w:val="006D0C3B"/>
    <w:rsid w:val="006D1076"/>
    <w:rsid w:val="006D155A"/>
    <w:rsid w:val="006D2932"/>
    <w:rsid w:val="006D3671"/>
    <w:rsid w:val="006D3A50"/>
    <w:rsid w:val="006D5013"/>
    <w:rsid w:val="006D5EE3"/>
    <w:rsid w:val="006E0076"/>
    <w:rsid w:val="006E0A73"/>
    <w:rsid w:val="006E0FEE"/>
    <w:rsid w:val="006E6C11"/>
    <w:rsid w:val="006F153A"/>
    <w:rsid w:val="006F5644"/>
    <w:rsid w:val="006F7904"/>
    <w:rsid w:val="006F7C0C"/>
    <w:rsid w:val="00700755"/>
    <w:rsid w:val="007030B2"/>
    <w:rsid w:val="00703FA7"/>
    <w:rsid w:val="00705D4C"/>
    <w:rsid w:val="0070646B"/>
    <w:rsid w:val="00706FB9"/>
    <w:rsid w:val="00710225"/>
    <w:rsid w:val="00710AB1"/>
    <w:rsid w:val="00712866"/>
    <w:rsid w:val="007130A2"/>
    <w:rsid w:val="00715463"/>
    <w:rsid w:val="00716FD5"/>
    <w:rsid w:val="00717227"/>
    <w:rsid w:val="00720896"/>
    <w:rsid w:val="00721FE8"/>
    <w:rsid w:val="00725CD8"/>
    <w:rsid w:val="00730655"/>
    <w:rsid w:val="00731D77"/>
    <w:rsid w:val="00732360"/>
    <w:rsid w:val="0073358D"/>
    <w:rsid w:val="0073390A"/>
    <w:rsid w:val="00734E64"/>
    <w:rsid w:val="0073614D"/>
    <w:rsid w:val="00736B37"/>
    <w:rsid w:val="00737564"/>
    <w:rsid w:val="00740A35"/>
    <w:rsid w:val="00746651"/>
    <w:rsid w:val="007520B4"/>
    <w:rsid w:val="00756229"/>
    <w:rsid w:val="00763F60"/>
    <w:rsid w:val="007655D5"/>
    <w:rsid w:val="00766227"/>
    <w:rsid w:val="007747F2"/>
    <w:rsid w:val="00774ACE"/>
    <w:rsid w:val="007750BE"/>
    <w:rsid w:val="007763C1"/>
    <w:rsid w:val="00776B37"/>
    <w:rsid w:val="00777764"/>
    <w:rsid w:val="00777E82"/>
    <w:rsid w:val="00781359"/>
    <w:rsid w:val="00781A2A"/>
    <w:rsid w:val="007849DB"/>
    <w:rsid w:val="00786921"/>
    <w:rsid w:val="00787010"/>
    <w:rsid w:val="007976A0"/>
    <w:rsid w:val="00797CA8"/>
    <w:rsid w:val="007A1EAA"/>
    <w:rsid w:val="007A567E"/>
    <w:rsid w:val="007A5858"/>
    <w:rsid w:val="007A649D"/>
    <w:rsid w:val="007A79FD"/>
    <w:rsid w:val="007B0643"/>
    <w:rsid w:val="007B0B9D"/>
    <w:rsid w:val="007B5857"/>
    <w:rsid w:val="007B5A43"/>
    <w:rsid w:val="007B66C1"/>
    <w:rsid w:val="007B709B"/>
    <w:rsid w:val="007C1343"/>
    <w:rsid w:val="007C323A"/>
    <w:rsid w:val="007C3E1E"/>
    <w:rsid w:val="007C5EF1"/>
    <w:rsid w:val="007C66B0"/>
    <w:rsid w:val="007C6A13"/>
    <w:rsid w:val="007C7BF5"/>
    <w:rsid w:val="007D19B7"/>
    <w:rsid w:val="007D1F9E"/>
    <w:rsid w:val="007D2D52"/>
    <w:rsid w:val="007D430B"/>
    <w:rsid w:val="007D5A76"/>
    <w:rsid w:val="007D75E5"/>
    <w:rsid w:val="007D773E"/>
    <w:rsid w:val="007E066E"/>
    <w:rsid w:val="007E1356"/>
    <w:rsid w:val="007E20AA"/>
    <w:rsid w:val="007E20FC"/>
    <w:rsid w:val="007E6A25"/>
    <w:rsid w:val="007E7062"/>
    <w:rsid w:val="007F0E1E"/>
    <w:rsid w:val="007F1D3A"/>
    <w:rsid w:val="007F2447"/>
    <w:rsid w:val="007F2647"/>
    <w:rsid w:val="007F29A7"/>
    <w:rsid w:val="007F401F"/>
    <w:rsid w:val="007F4B7B"/>
    <w:rsid w:val="007F531E"/>
    <w:rsid w:val="008025BE"/>
    <w:rsid w:val="00803F14"/>
    <w:rsid w:val="00805A24"/>
    <w:rsid w:val="00805BE8"/>
    <w:rsid w:val="00806168"/>
    <w:rsid w:val="00807867"/>
    <w:rsid w:val="00810587"/>
    <w:rsid w:val="00813331"/>
    <w:rsid w:val="00815ECB"/>
    <w:rsid w:val="0081606E"/>
    <w:rsid w:val="00816078"/>
    <w:rsid w:val="008161F0"/>
    <w:rsid w:val="008177E3"/>
    <w:rsid w:val="0082181D"/>
    <w:rsid w:val="00822096"/>
    <w:rsid w:val="00823AA9"/>
    <w:rsid w:val="0082483A"/>
    <w:rsid w:val="00824952"/>
    <w:rsid w:val="008255B9"/>
    <w:rsid w:val="00825CD8"/>
    <w:rsid w:val="00827324"/>
    <w:rsid w:val="00834BD3"/>
    <w:rsid w:val="00835466"/>
    <w:rsid w:val="0083644F"/>
    <w:rsid w:val="00837458"/>
    <w:rsid w:val="00837AAE"/>
    <w:rsid w:val="00837FAA"/>
    <w:rsid w:val="008429AD"/>
    <w:rsid w:val="008429DB"/>
    <w:rsid w:val="008468AD"/>
    <w:rsid w:val="00846B39"/>
    <w:rsid w:val="008477F0"/>
    <w:rsid w:val="00850047"/>
    <w:rsid w:val="008507A7"/>
    <w:rsid w:val="00850C75"/>
    <w:rsid w:val="00850C79"/>
    <w:rsid w:val="00850E39"/>
    <w:rsid w:val="00852597"/>
    <w:rsid w:val="008541BE"/>
    <w:rsid w:val="0085477A"/>
    <w:rsid w:val="00854C3F"/>
    <w:rsid w:val="00855107"/>
    <w:rsid w:val="00855173"/>
    <w:rsid w:val="008557D9"/>
    <w:rsid w:val="00855BF7"/>
    <w:rsid w:val="00855F7D"/>
    <w:rsid w:val="00856214"/>
    <w:rsid w:val="0086083D"/>
    <w:rsid w:val="0086150F"/>
    <w:rsid w:val="00862089"/>
    <w:rsid w:val="00863249"/>
    <w:rsid w:val="00865CB0"/>
    <w:rsid w:val="00866D5B"/>
    <w:rsid w:val="00866FF5"/>
    <w:rsid w:val="008708F4"/>
    <w:rsid w:val="00873E1F"/>
    <w:rsid w:val="0087461D"/>
    <w:rsid w:val="00874C16"/>
    <w:rsid w:val="008819D4"/>
    <w:rsid w:val="008833EF"/>
    <w:rsid w:val="00886D1F"/>
    <w:rsid w:val="00886E65"/>
    <w:rsid w:val="008871D1"/>
    <w:rsid w:val="0089188D"/>
    <w:rsid w:val="00891EE1"/>
    <w:rsid w:val="00891F39"/>
    <w:rsid w:val="00892A0C"/>
    <w:rsid w:val="00892A41"/>
    <w:rsid w:val="00893987"/>
    <w:rsid w:val="00894C69"/>
    <w:rsid w:val="00895B45"/>
    <w:rsid w:val="00896370"/>
    <w:rsid w:val="008963EF"/>
    <w:rsid w:val="0089688E"/>
    <w:rsid w:val="00897F78"/>
    <w:rsid w:val="008A0677"/>
    <w:rsid w:val="008A1FBE"/>
    <w:rsid w:val="008A3BDA"/>
    <w:rsid w:val="008A513D"/>
    <w:rsid w:val="008B1932"/>
    <w:rsid w:val="008B3194"/>
    <w:rsid w:val="008B5AE7"/>
    <w:rsid w:val="008C026B"/>
    <w:rsid w:val="008C1C06"/>
    <w:rsid w:val="008C2287"/>
    <w:rsid w:val="008C2B35"/>
    <w:rsid w:val="008C60E9"/>
    <w:rsid w:val="008C76E2"/>
    <w:rsid w:val="008C7FCE"/>
    <w:rsid w:val="008D1B7C"/>
    <w:rsid w:val="008D1CEA"/>
    <w:rsid w:val="008D1ED1"/>
    <w:rsid w:val="008D515D"/>
    <w:rsid w:val="008D6657"/>
    <w:rsid w:val="008E1F60"/>
    <w:rsid w:val="008E22EC"/>
    <w:rsid w:val="008E307E"/>
    <w:rsid w:val="008F4D03"/>
    <w:rsid w:val="008F4DD1"/>
    <w:rsid w:val="008F55C7"/>
    <w:rsid w:val="008F6056"/>
    <w:rsid w:val="00902078"/>
    <w:rsid w:val="00902C07"/>
    <w:rsid w:val="00903724"/>
    <w:rsid w:val="00905804"/>
    <w:rsid w:val="009101E2"/>
    <w:rsid w:val="009147AC"/>
    <w:rsid w:val="00915D73"/>
    <w:rsid w:val="00916077"/>
    <w:rsid w:val="00916615"/>
    <w:rsid w:val="00916ACF"/>
    <w:rsid w:val="009170A2"/>
    <w:rsid w:val="009173C3"/>
    <w:rsid w:val="009208A6"/>
    <w:rsid w:val="00924514"/>
    <w:rsid w:val="00925CFB"/>
    <w:rsid w:val="009269A2"/>
    <w:rsid w:val="00927316"/>
    <w:rsid w:val="00930202"/>
    <w:rsid w:val="00930770"/>
    <w:rsid w:val="00931CB1"/>
    <w:rsid w:val="0093276D"/>
    <w:rsid w:val="00933D12"/>
    <w:rsid w:val="00935CAF"/>
    <w:rsid w:val="00937065"/>
    <w:rsid w:val="0093784E"/>
    <w:rsid w:val="00940285"/>
    <w:rsid w:val="009415B0"/>
    <w:rsid w:val="009421F6"/>
    <w:rsid w:val="00947E7E"/>
    <w:rsid w:val="00950B8F"/>
    <w:rsid w:val="0095139A"/>
    <w:rsid w:val="00951C1F"/>
    <w:rsid w:val="00951F7C"/>
    <w:rsid w:val="009532BB"/>
    <w:rsid w:val="00953E16"/>
    <w:rsid w:val="009542AC"/>
    <w:rsid w:val="00956157"/>
    <w:rsid w:val="00956526"/>
    <w:rsid w:val="00960F28"/>
    <w:rsid w:val="00961BB2"/>
    <w:rsid w:val="00962108"/>
    <w:rsid w:val="009627FB"/>
    <w:rsid w:val="009638D6"/>
    <w:rsid w:val="00963B2C"/>
    <w:rsid w:val="009661F8"/>
    <w:rsid w:val="00966A0C"/>
    <w:rsid w:val="0097014E"/>
    <w:rsid w:val="009727E0"/>
    <w:rsid w:val="0097408E"/>
    <w:rsid w:val="00974BB2"/>
    <w:rsid w:val="00974FA7"/>
    <w:rsid w:val="009756E5"/>
    <w:rsid w:val="00977A8C"/>
    <w:rsid w:val="00980F07"/>
    <w:rsid w:val="0098168E"/>
    <w:rsid w:val="009816EF"/>
    <w:rsid w:val="00983910"/>
    <w:rsid w:val="00985DF2"/>
    <w:rsid w:val="009904FB"/>
    <w:rsid w:val="00991F49"/>
    <w:rsid w:val="009932AC"/>
    <w:rsid w:val="00993447"/>
    <w:rsid w:val="00994351"/>
    <w:rsid w:val="00996167"/>
    <w:rsid w:val="00996A8F"/>
    <w:rsid w:val="009A1DBF"/>
    <w:rsid w:val="009A3B04"/>
    <w:rsid w:val="009A61C0"/>
    <w:rsid w:val="009A68E6"/>
    <w:rsid w:val="009A7598"/>
    <w:rsid w:val="009A7FDE"/>
    <w:rsid w:val="009B091F"/>
    <w:rsid w:val="009B1196"/>
    <w:rsid w:val="009B1DF8"/>
    <w:rsid w:val="009B2CE1"/>
    <w:rsid w:val="009B3D20"/>
    <w:rsid w:val="009B505A"/>
    <w:rsid w:val="009B5263"/>
    <w:rsid w:val="009B5418"/>
    <w:rsid w:val="009C021C"/>
    <w:rsid w:val="009C0727"/>
    <w:rsid w:val="009C0F96"/>
    <w:rsid w:val="009C4490"/>
    <w:rsid w:val="009C47BE"/>
    <w:rsid w:val="009C492F"/>
    <w:rsid w:val="009C4B26"/>
    <w:rsid w:val="009C6528"/>
    <w:rsid w:val="009D241E"/>
    <w:rsid w:val="009D2FF2"/>
    <w:rsid w:val="009D3226"/>
    <w:rsid w:val="009D3385"/>
    <w:rsid w:val="009D4FE8"/>
    <w:rsid w:val="009D61FE"/>
    <w:rsid w:val="009D682A"/>
    <w:rsid w:val="009D793C"/>
    <w:rsid w:val="009E01DD"/>
    <w:rsid w:val="009E16A9"/>
    <w:rsid w:val="009E2174"/>
    <w:rsid w:val="009E375F"/>
    <w:rsid w:val="009E39C6"/>
    <w:rsid w:val="009E39D4"/>
    <w:rsid w:val="009E517E"/>
    <w:rsid w:val="009E5401"/>
    <w:rsid w:val="009E5A9B"/>
    <w:rsid w:val="00A017E9"/>
    <w:rsid w:val="00A037E4"/>
    <w:rsid w:val="00A0758F"/>
    <w:rsid w:val="00A07885"/>
    <w:rsid w:val="00A107FA"/>
    <w:rsid w:val="00A1570A"/>
    <w:rsid w:val="00A16A3C"/>
    <w:rsid w:val="00A171C9"/>
    <w:rsid w:val="00A20F05"/>
    <w:rsid w:val="00A211B4"/>
    <w:rsid w:val="00A2222E"/>
    <w:rsid w:val="00A238A6"/>
    <w:rsid w:val="00A2486B"/>
    <w:rsid w:val="00A25D81"/>
    <w:rsid w:val="00A26A25"/>
    <w:rsid w:val="00A3050F"/>
    <w:rsid w:val="00A31C70"/>
    <w:rsid w:val="00A330DB"/>
    <w:rsid w:val="00A33DDF"/>
    <w:rsid w:val="00A34172"/>
    <w:rsid w:val="00A34547"/>
    <w:rsid w:val="00A34626"/>
    <w:rsid w:val="00A36860"/>
    <w:rsid w:val="00A376B7"/>
    <w:rsid w:val="00A37FF5"/>
    <w:rsid w:val="00A41602"/>
    <w:rsid w:val="00A41BF5"/>
    <w:rsid w:val="00A436C5"/>
    <w:rsid w:val="00A44778"/>
    <w:rsid w:val="00A469E7"/>
    <w:rsid w:val="00A53780"/>
    <w:rsid w:val="00A60335"/>
    <w:rsid w:val="00A604A4"/>
    <w:rsid w:val="00A61B7D"/>
    <w:rsid w:val="00A632D5"/>
    <w:rsid w:val="00A6605B"/>
    <w:rsid w:val="00A6666E"/>
    <w:rsid w:val="00A66ADC"/>
    <w:rsid w:val="00A7147D"/>
    <w:rsid w:val="00A72BAE"/>
    <w:rsid w:val="00A74D67"/>
    <w:rsid w:val="00A75BFD"/>
    <w:rsid w:val="00A807DA"/>
    <w:rsid w:val="00A81B15"/>
    <w:rsid w:val="00A837FF"/>
    <w:rsid w:val="00A83915"/>
    <w:rsid w:val="00A83DA2"/>
    <w:rsid w:val="00A84DC8"/>
    <w:rsid w:val="00A85DBC"/>
    <w:rsid w:val="00A87FEB"/>
    <w:rsid w:val="00A93869"/>
    <w:rsid w:val="00A93F9F"/>
    <w:rsid w:val="00A9420E"/>
    <w:rsid w:val="00A94FA8"/>
    <w:rsid w:val="00A95CB2"/>
    <w:rsid w:val="00A963EB"/>
    <w:rsid w:val="00A97648"/>
    <w:rsid w:val="00A97BD0"/>
    <w:rsid w:val="00AA1CFD"/>
    <w:rsid w:val="00AA2239"/>
    <w:rsid w:val="00AA2B98"/>
    <w:rsid w:val="00AA33D2"/>
    <w:rsid w:val="00AA3D77"/>
    <w:rsid w:val="00AA7167"/>
    <w:rsid w:val="00AA7510"/>
    <w:rsid w:val="00AB0C57"/>
    <w:rsid w:val="00AB1125"/>
    <w:rsid w:val="00AB1195"/>
    <w:rsid w:val="00AB2B1D"/>
    <w:rsid w:val="00AB3BFB"/>
    <w:rsid w:val="00AB4182"/>
    <w:rsid w:val="00AB5C87"/>
    <w:rsid w:val="00AB67A1"/>
    <w:rsid w:val="00AC14D6"/>
    <w:rsid w:val="00AC27DB"/>
    <w:rsid w:val="00AC6D6B"/>
    <w:rsid w:val="00AC7FA3"/>
    <w:rsid w:val="00AD4964"/>
    <w:rsid w:val="00AD7736"/>
    <w:rsid w:val="00AE0451"/>
    <w:rsid w:val="00AE10CE"/>
    <w:rsid w:val="00AE1210"/>
    <w:rsid w:val="00AE1D4D"/>
    <w:rsid w:val="00AE4500"/>
    <w:rsid w:val="00AE54BF"/>
    <w:rsid w:val="00AE598D"/>
    <w:rsid w:val="00AE6EF0"/>
    <w:rsid w:val="00AE70D4"/>
    <w:rsid w:val="00AE7868"/>
    <w:rsid w:val="00AF0407"/>
    <w:rsid w:val="00AF1D4E"/>
    <w:rsid w:val="00AF3813"/>
    <w:rsid w:val="00AF3C37"/>
    <w:rsid w:val="00AF4D8B"/>
    <w:rsid w:val="00AF51C0"/>
    <w:rsid w:val="00B022A7"/>
    <w:rsid w:val="00B0492C"/>
    <w:rsid w:val="00B0539A"/>
    <w:rsid w:val="00B05A04"/>
    <w:rsid w:val="00B067CA"/>
    <w:rsid w:val="00B0683B"/>
    <w:rsid w:val="00B12B26"/>
    <w:rsid w:val="00B12B2E"/>
    <w:rsid w:val="00B13FC3"/>
    <w:rsid w:val="00B1427A"/>
    <w:rsid w:val="00B16205"/>
    <w:rsid w:val="00B163F8"/>
    <w:rsid w:val="00B2085E"/>
    <w:rsid w:val="00B241E3"/>
    <w:rsid w:val="00B24233"/>
    <w:rsid w:val="00B2472D"/>
    <w:rsid w:val="00B24CA0"/>
    <w:rsid w:val="00B2549F"/>
    <w:rsid w:val="00B2724C"/>
    <w:rsid w:val="00B338DF"/>
    <w:rsid w:val="00B400C3"/>
    <w:rsid w:val="00B4108D"/>
    <w:rsid w:val="00B4276E"/>
    <w:rsid w:val="00B45529"/>
    <w:rsid w:val="00B45926"/>
    <w:rsid w:val="00B50116"/>
    <w:rsid w:val="00B510EE"/>
    <w:rsid w:val="00B52F8D"/>
    <w:rsid w:val="00B57265"/>
    <w:rsid w:val="00B603D9"/>
    <w:rsid w:val="00B614A3"/>
    <w:rsid w:val="00B633AE"/>
    <w:rsid w:val="00B6532B"/>
    <w:rsid w:val="00B665D2"/>
    <w:rsid w:val="00B6737C"/>
    <w:rsid w:val="00B70B9B"/>
    <w:rsid w:val="00B7214D"/>
    <w:rsid w:val="00B73F94"/>
    <w:rsid w:val="00B74372"/>
    <w:rsid w:val="00B75525"/>
    <w:rsid w:val="00B80283"/>
    <w:rsid w:val="00B8095F"/>
    <w:rsid w:val="00B80ABB"/>
    <w:rsid w:val="00B80B0C"/>
    <w:rsid w:val="00B80B11"/>
    <w:rsid w:val="00B80E0D"/>
    <w:rsid w:val="00B831AE"/>
    <w:rsid w:val="00B8334F"/>
    <w:rsid w:val="00B8446C"/>
    <w:rsid w:val="00B84C31"/>
    <w:rsid w:val="00B8515A"/>
    <w:rsid w:val="00B87725"/>
    <w:rsid w:val="00B939BF"/>
    <w:rsid w:val="00B95382"/>
    <w:rsid w:val="00B963A1"/>
    <w:rsid w:val="00B9756C"/>
    <w:rsid w:val="00BA259A"/>
    <w:rsid w:val="00BA259C"/>
    <w:rsid w:val="00BA29D3"/>
    <w:rsid w:val="00BA307F"/>
    <w:rsid w:val="00BA3924"/>
    <w:rsid w:val="00BA39B3"/>
    <w:rsid w:val="00BA3B47"/>
    <w:rsid w:val="00BA5280"/>
    <w:rsid w:val="00BA60FA"/>
    <w:rsid w:val="00BA6F50"/>
    <w:rsid w:val="00BB14F1"/>
    <w:rsid w:val="00BB324A"/>
    <w:rsid w:val="00BB4816"/>
    <w:rsid w:val="00BB572E"/>
    <w:rsid w:val="00BB636F"/>
    <w:rsid w:val="00BB74FD"/>
    <w:rsid w:val="00BC4504"/>
    <w:rsid w:val="00BC482E"/>
    <w:rsid w:val="00BC4CBC"/>
    <w:rsid w:val="00BC5982"/>
    <w:rsid w:val="00BC60BF"/>
    <w:rsid w:val="00BC77F7"/>
    <w:rsid w:val="00BD00BA"/>
    <w:rsid w:val="00BD03B3"/>
    <w:rsid w:val="00BD0882"/>
    <w:rsid w:val="00BD28BF"/>
    <w:rsid w:val="00BD31B4"/>
    <w:rsid w:val="00BD3556"/>
    <w:rsid w:val="00BD6269"/>
    <w:rsid w:val="00BD6404"/>
    <w:rsid w:val="00BD6C67"/>
    <w:rsid w:val="00BE33AE"/>
    <w:rsid w:val="00BE7E9E"/>
    <w:rsid w:val="00BF046F"/>
    <w:rsid w:val="00BF2637"/>
    <w:rsid w:val="00C004A4"/>
    <w:rsid w:val="00C0120B"/>
    <w:rsid w:val="00C01D50"/>
    <w:rsid w:val="00C056DC"/>
    <w:rsid w:val="00C10CAD"/>
    <w:rsid w:val="00C12C18"/>
    <w:rsid w:val="00C1329B"/>
    <w:rsid w:val="00C13AC5"/>
    <w:rsid w:val="00C1605D"/>
    <w:rsid w:val="00C1650F"/>
    <w:rsid w:val="00C1789D"/>
    <w:rsid w:val="00C24C05"/>
    <w:rsid w:val="00C24D2F"/>
    <w:rsid w:val="00C25380"/>
    <w:rsid w:val="00C26222"/>
    <w:rsid w:val="00C2715D"/>
    <w:rsid w:val="00C279CB"/>
    <w:rsid w:val="00C3021A"/>
    <w:rsid w:val="00C31283"/>
    <w:rsid w:val="00C331A4"/>
    <w:rsid w:val="00C33C48"/>
    <w:rsid w:val="00C340E5"/>
    <w:rsid w:val="00C35AA7"/>
    <w:rsid w:val="00C373B1"/>
    <w:rsid w:val="00C410A5"/>
    <w:rsid w:val="00C421A0"/>
    <w:rsid w:val="00C43BA1"/>
    <w:rsid w:val="00C43DAB"/>
    <w:rsid w:val="00C445DA"/>
    <w:rsid w:val="00C47BDE"/>
    <w:rsid w:val="00C47F08"/>
    <w:rsid w:val="00C514A6"/>
    <w:rsid w:val="00C5340E"/>
    <w:rsid w:val="00C54036"/>
    <w:rsid w:val="00C54DEF"/>
    <w:rsid w:val="00C55DC8"/>
    <w:rsid w:val="00C57364"/>
    <w:rsid w:val="00C5739F"/>
    <w:rsid w:val="00C57CF0"/>
    <w:rsid w:val="00C61E7E"/>
    <w:rsid w:val="00C649BD"/>
    <w:rsid w:val="00C65891"/>
    <w:rsid w:val="00C66AC9"/>
    <w:rsid w:val="00C724D3"/>
    <w:rsid w:val="00C777B9"/>
    <w:rsid w:val="00C77DD9"/>
    <w:rsid w:val="00C81D64"/>
    <w:rsid w:val="00C81FB6"/>
    <w:rsid w:val="00C83A17"/>
    <w:rsid w:val="00C83BE6"/>
    <w:rsid w:val="00C84263"/>
    <w:rsid w:val="00C8498A"/>
    <w:rsid w:val="00C84E0F"/>
    <w:rsid w:val="00C85354"/>
    <w:rsid w:val="00C85556"/>
    <w:rsid w:val="00C86680"/>
    <w:rsid w:val="00C86ABA"/>
    <w:rsid w:val="00C90BA4"/>
    <w:rsid w:val="00C93F7E"/>
    <w:rsid w:val="00C943F3"/>
    <w:rsid w:val="00C95AB8"/>
    <w:rsid w:val="00C96488"/>
    <w:rsid w:val="00C96B8F"/>
    <w:rsid w:val="00C96D40"/>
    <w:rsid w:val="00CA08C6"/>
    <w:rsid w:val="00CA0A77"/>
    <w:rsid w:val="00CA16C4"/>
    <w:rsid w:val="00CA2627"/>
    <w:rsid w:val="00CA2729"/>
    <w:rsid w:val="00CA3057"/>
    <w:rsid w:val="00CA45F8"/>
    <w:rsid w:val="00CA5AEB"/>
    <w:rsid w:val="00CA7E35"/>
    <w:rsid w:val="00CB0305"/>
    <w:rsid w:val="00CB1B1B"/>
    <w:rsid w:val="00CB31DF"/>
    <w:rsid w:val="00CB33C7"/>
    <w:rsid w:val="00CB395E"/>
    <w:rsid w:val="00CB5398"/>
    <w:rsid w:val="00CB58B4"/>
    <w:rsid w:val="00CB5BCC"/>
    <w:rsid w:val="00CB6DA7"/>
    <w:rsid w:val="00CB73BE"/>
    <w:rsid w:val="00CB7E32"/>
    <w:rsid w:val="00CB7E4C"/>
    <w:rsid w:val="00CC0C34"/>
    <w:rsid w:val="00CC25B4"/>
    <w:rsid w:val="00CC5F88"/>
    <w:rsid w:val="00CC69C8"/>
    <w:rsid w:val="00CC77A2"/>
    <w:rsid w:val="00CD307E"/>
    <w:rsid w:val="00CD3DB2"/>
    <w:rsid w:val="00CD3E8B"/>
    <w:rsid w:val="00CD6A1B"/>
    <w:rsid w:val="00CD71EA"/>
    <w:rsid w:val="00CE0539"/>
    <w:rsid w:val="00CE0A7F"/>
    <w:rsid w:val="00CE1718"/>
    <w:rsid w:val="00CF1C71"/>
    <w:rsid w:val="00CF4156"/>
    <w:rsid w:val="00CF588D"/>
    <w:rsid w:val="00CF5BCF"/>
    <w:rsid w:val="00CF6D56"/>
    <w:rsid w:val="00D00752"/>
    <w:rsid w:val="00D03D00"/>
    <w:rsid w:val="00D053A0"/>
    <w:rsid w:val="00D05C30"/>
    <w:rsid w:val="00D104F5"/>
    <w:rsid w:val="00D11359"/>
    <w:rsid w:val="00D1232B"/>
    <w:rsid w:val="00D12D3D"/>
    <w:rsid w:val="00D14864"/>
    <w:rsid w:val="00D16E03"/>
    <w:rsid w:val="00D203CC"/>
    <w:rsid w:val="00D24BA3"/>
    <w:rsid w:val="00D26997"/>
    <w:rsid w:val="00D3188C"/>
    <w:rsid w:val="00D31B54"/>
    <w:rsid w:val="00D3231B"/>
    <w:rsid w:val="00D33738"/>
    <w:rsid w:val="00D35F9B"/>
    <w:rsid w:val="00D36B69"/>
    <w:rsid w:val="00D37F8B"/>
    <w:rsid w:val="00D408DD"/>
    <w:rsid w:val="00D41B93"/>
    <w:rsid w:val="00D43832"/>
    <w:rsid w:val="00D45D1A"/>
    <w:rsid w:val="00D45D72"/>
    <w:rsid w:val="00D46BF9"/>
    <w:rsid w:val="00D520E4"/>
    <w:rsid w:val="00D53A38"/>
    <w:rsid w:val="00D5540A"/>
    <w:rsid w:val="00D561E8"/>
    <w:rsid w:val="00D575DD"/>
    <w:rsid w:val="00D57DFA"/>
    <w:rsid w:val="00D57FA0"/>
    <w:rsid w:val="00D60E6E"/>
    <w:rsid w:val="00D626C4"/>
    <w:rsid w:val="00D63A8F"/>
    <w:rsid w:val="00D67FCF"/>
    <w:rsid w:val="00D709CE"/>
    <w:rsid w:val="00D71F73"/>
    <w:rsid w:val="00D72D90"/>
    <w:rsid w:val="00D744CD"/>
    <w:rsid w:val="00D80786"/>
    <w:rsid w:val="00D81C54"/>
    <w:rsid w:val="00D81CAB"/>
    <w:rsid w:val="00D83036"/>
    <w:rsid w:val="00D8491F"/>
    <w:rsid w:val="00D84B88"/>
    <w:rsid w:val="00D8576F"/>
    <w:rsid w:val="00D8677F"/>
    <w:rsid w:val="00D90911"/>
    <w:rsid w:val="00D90EC9"/>
    <w:rsid w:val="00D92CB8"/>
    <w:rsid w:val="00D93934"/>
    <w:rsid w:val="00D97CF1"/>
    <w:rsid w:val="00D97F0C"/>
    <w:rsid w:val="00DA0C24"/>
    <w:rsid w:val="00DA1D8A"/>
    <w:rsid w:val="00DA3A86"/>
    <w:rsid w:val="00DA5190"/>
    <w:rsid w:val="00DA535B"/>
    <w:rsid w:val="00DA6A56"/>
    <w:rsid w:val="00DB0CDC"/>
    <w:rsid w:val="00DB17E8"/>
    <w:rsid w:val="00DB2D6E"/>
    <w:rsid w:val="00DB3C8A"/>
    <w:rsid w:val="00DB44AA"/>
    <w:rsid w:val="00DC2500"/>
    <w:rsid w:val="00DC77DC"/>
    <w:rsid w:val="00DD0453"/>
    <w:rsid w:val="00DD07B5"/>
    <w:rsid w:val="00DD0C2C"/>
    <w:rsid w:val="00DD19DE"/>
    <w:rsid w:val="00DD1FEE"/>
    <w:rsid w:val="00DD28BC"/>
    <w:rsid w:val="00DD366B"/>
    <w:rsid w:val="00DD38A1"/>
    <w:rsid w:val="00DD3E46"/>
    <w:rsid w:val="00DD4BA4"/>
    <w:rsid w:val="00DD68E9"/>
    <w:rsid w:val="00DE048F"/>
    <w:rsid w:val="00DE2C37"/>
    <w:rsid w:val="00DE31F0"/>
    <w:rsid w:val="00DE3D1C"/>
    <w:rsid w:val="00DE5800"/>
    <w:rsid w:val="00DF0990"/>
    <w:rsid w:val="00DF11F8"/>
    <w:rsid w:val="00DF5C17"/>
    <w:rsid w:val="00DF6638"/>
    <w:rsid w:val="00E000CF"/>
    <w:rsid w:val="00E0047D"/>
    <w:rsid w:val="00E0227D"/>
    <w:rsid w:val="00E03956"/>
    <w:rsid w:val="00E04B84"/>
    <w:rsid w:val="00E062B1"/>
    <w:rsid w:val="00E06466"/>
    <w:rsid w:val="00E06FDA"/>
    <w:rsid w:val="00E11BFD"/>
    <w:rsid w:val="00E160A5"/>
    <w:rsid w:val="00E16212"/>
    <w:rsid w:val="00E1713D"/>
    <w:rsid w:val="00E172F0"/>
    <w:rsid w:val="00E20A43"/>
    <w:rsid w:val="00E20D4B"/>
    <w:rsid w:val="00E21C10"/>
    <w:rsid w:val="00E22459"/>
    <w:rsid w:val="00E2323B"/>
    <w:rsid w:val="00E23898"/>
    <w:rsid w:val="00E30625"/>
    <w:rsid w:val="00E319F1"/>
    <w:rsid w:val="00E3341B"/>
    <w:rsid w:val="00E33CD2"/>
    <w:rsid w:val="00E40E90"/>
    <w:rsid w:val="00E41FAB"/>
    <w:rsid w:val="00E45C7E"/>
    <w:rsid w:val="00E46711"/>
    <w:rsid w:val="00E4798F"/>
    <w:rsid w:val="00E531EB"/>
    <w:rsid w:val="00E54874"/>
    <w:rsid w:val="00E54B6F"/>
    <w:rsid w:val="00E54F35"/>
    <w:rsid w:val="00E55716"/>
    <w:rsid w:val="00E55ACA"/>
    <w:rsid w:val="00E5750B"/>
    <w:rsid w:val="00E57B74"/>
    <w:rsid w:val="00E64D52"/>
    <w:rsid w:val="00E65BC6"/>
    <w:rsid w:val="00E65F8D"/>
    <w:rsid w:val="00E661FF"/>
    <w:rsid w:val="00E702C3"/>
    <w:rsid w:val="00E724B4"/>
    <w:rsid w:val="00E726EB"/>
    <w:rsid w:val="00E76405"/>
    <w:rsid w:val="00E80B52"/>
    <w:rsid w:val="00E81B03"/>
    <w:rsid w:val="00E824C3"/>
    <w:rsid w:val="00E8311A"/>
    <w:rsid w:val="00E840B3"/>
    <w:rsid w:val="00E8489E"/>
    <w:rsid w:val="00E84D10"/>
    <w:rsid w:val="00E8629F"/>
    <w:rsid w:val="00E87FE0"/>
    <w:rsid w:val="00E91008"/>
    <w:rsid w:val="00E9374E"/>
    <w:rsid w:val="00E94F54"/>
    <w:rsid w:val="00E95DB7"/>
    <w:rsid w:val="00E9637A"/>
    <w:rsid w:val="00E97AD5"/>
    <w:rsid w:val="00EA1111"/>
    <w:rsid w:val="00EA3B4F"/>
    <w:rsid w:val="00EA3C24"/>
    <w:rsid w:val="00EA5B24"/>
    <w:rsid w:val="00EA70B6"/>
    <w:rsid w:val="00EA71F2"/>
    <w:rsid w:val="00EA73DF"/>
    <w:rsid w:val="00EB1FDA"/>
    <w:rsid w:val="00EB3201"/>
    <w:rsid w:val="00EB3B55"/>
    <w:rsid w:val="00EB3CF3"/>
    <w:rsid w:val="00EB61AE"/>
    <w:rsid w:val="00EB6B22"/>
    <w:rsid w:val="00EB7171"/>
    <w:rsid w:val="00EC0377"/>
    <w:rsid w:val="00EC2063"/>
    <w:rsid w:val="00EC266A"/>
    <w:rsid w:val="00EC322D"/>
    <w:rsid w:val="00EC4FAA"/>
    <w:rsid w:val="00EC6399"/>
    <w:rsid w:val="00ED0325"/>
    <w:rsid w:val="00ED383A"/>
    <w:rsid w:val="00ED4AF2"/>
    <w:rsid w:val="00ED6389"/>
    <w:rsid w:val="00EE11D0"/>
    <w:rsid w:val="00EE1284"/>
    <w:rsid w:val="00EE64FA"/>
    <w:rsid w:val="00EF1EC5"/>
    <w:rsid w:val="00EF4C88"/>
    <w:rsid w:val="00EF55EB"/>
    <w:rsid w:val="00EF5D5A"/>
    <w:rsid w:val="00EF66F6"/>
    <w:rsid w:val="00EF6F08"/>
    <w:rsid w:val="00F00DCC"/>
    <w:rsid w:val="00F0156F"/>
    <w:rsid w:val="00F0276D"/>
    <w:rsid w:val="00F05AC8"/>
    <w:rsid w:val="00F06DFD"/>
    <w:rsid w:val="00F07167"/>
    <w:rsid w:val="00F072D8"/>
    <w:rsid w:val="00F07369"/>
    <w:rsid w:val="00F07CE0"/>
    <w:rsid w:val="00F13D05"/>
    <w:rsid w:val="00F14136"/>
    <w:rsid w:val="00F16595"/>
    <w:rsid w:val="00F1679D"/>
    <w:rsid w:val="00F1682C"/>
    <w:rsid w:val="00F20B91"/>
    <w:rsid w:val="00F2190A"/>
    <w:rsid w:val="00F23A0C"/>
    <w:rsid w:val="00F2489A"/>
    <w:rsid w:val="00F24B8B"/>
    <w:rsid w:val="00F24BCF"/>
    <w:rsid w:val="00F30D2E"/>
    <w:rsid w:val="00F31065"/>
    <w:rsid w:val="00F35516"/>
    <w:rsid w:val="00F35790"/>
    <w:rsid w:val="00F3647C"/>
    <w:rsid w:val="00F4136D"/>
    <w:rsid w:val="00F4212E"/>
    <w:rsid w:val="00F42C20"/>
    <w:rsid w:val="00F43E34"/>
    <w:rsid w:val="00F44FE3"/>
    <w:rsid w:val="00F5148D"/>
    <w:rsid w:val="00F53053"/>
    <w:rsid w:val="00F53FE2"/>
    <w:rsid w:val="00F56D3E"/>
    <w:rsid w:val="00F575FF"/>
    <w:rsid w:val="00F618EF"/>
    <w:rsid w:val="00F632E0"/>
    <w:rsid w:val="00F65582"/>
    <w:rsid w:val="00F66E75"/>
    <w:rsid w:val="00F67FF3"/>
    <w:rsid w:val="00F7177C"/>
    <w:rsid w:val="00F72BBD"/>
    <w:rsid w:val="00F76A0D"/>
    <w:rsid w:val="00F76D90"/>
    <w:rsid w:val="00F77EB0"/>
    <w:rsid w:val="00F807F1"/>
    <w:rsid w:val="00F80FA3"/>
    <w:rsid w:val="00F816A7"/>
    <w:rsid w:val="00F83388"/>
    <w:rsid w:val="00F83397"/>
    <w:rsid w:val="00F8422F"/>
    <w:rsid w:val="00F87CDD"/>
    <w:rsid w:val="00F93133"/>
    <w:rsid w:val="00F933F0"/>
    <w:rsid w:val="00F937A3"/>
    <w:rsid w:val="00F94715"/>
    <w:rsid w:val="00F9508F"/>
    <w:rsid w:val="00F96A3D"/>
    <w:rsid w:val="00FA02D9"/>
    <w:rsid w:val="00FA173A"/>
    <w:rsid w:val="00FA4718"/>
    <w:rsid w:val="00FA4F21"/>
    <w:rsid w:val="00FA5848"/>
    <w:rsid w:val="00FA7154"/>
    <w:rsid w:val="00FA7F3D"/>
    <w:rsid w:val="00FB3060"/>
    <w:rsid w:val="00FB38D8"/>
    <w:rsid w:val="00FB3D2A"/>
    <w:rsid w:val="00FB4C07"/>
    <w:rsid w:val="00FB72AA"/>
    <w:rsid w:val="00FC051F"/>
    <w:rsid w:val="00FC06FF"/>
    <w:rsid w:val="00FC1CE3"/>
    <w:rsid w:val="00FC1D2E"/>
    <w:rsid w:val="00FC3452"/>
    <w:rsid w:val="00FC4BCD"/>
    <w:rsid w:val="00FC69B4"/>
    <w:rsid w:val="00FC706C"/>
    <w:rsid w:val="00FD0694"/>
    <w:rsid w:val="00FD1DF5"/>
    <w:rsid w:val="00FD24FA"/>
    <w:rsid w:val="00FD25BE"/>
    <w:rsid w:val="00FD2E70"/>
    <w:rsid w:val="00FD538E"/>
    <w:rsid w:val="00FD7AA7"/>
    <w:rsid w:val="00FE2AD9"/>
    <w:rsid w:val="00FE3BE6"/>
    <w:rsid w:val="00FE512B"/>
    <w:rsid w:val="00FE6816"/>
    <w:rsid w:val="00FE76D9"/>
    <w:rsid w:val="00FE78FD"/>
    <w:rsid w:val="00FF045E"/>
    <w:rsid w:val="00FF1FCB"/>
    <w:rsid w:val="00FF2925"/>
    <w:rsid w:val="00FF3ABA"/>
    <w:rsid w:val="00FF44DF"/>
    <w:rsid w:val="00FF52D4"/>
    <w:rsid w:val="00FF586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F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60617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9578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472745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93FA3-BEEE-4ED3-BC6A-F852EB9DC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65</Pages>
  <Words>19678</Words>
  <Characters>100406</Characters>
  <Application>Microsoft Office Word</Application>
  <DocSecurity>0</DocSecurity>
  <Lines>836</Lines>
  <Paragraphs>239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26</cp:revision>
  <cp:lastPrinted>2019-04-25T01:09:00Z</cp:lastPrinted>
  <dcterms:created xsi:type="dcterms:W3CDTF">2021-02-03T07:02:00Z</dcterms:created>
  <dcterms:modified xsi:type="dcterms:W3CDTF">2021-02-03T21:28:00Z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(2)7Zyv1G/RIRftGmkOlblFddGqcSK2DcdKYGb2p6Fafv9aXsoa7Q6/5SxInzyfZyFeeOaZF1zF
W0ZB1qUsYGUIfcaTJJLsJIfxu3cv8H5EcUcXeyLikdnJnNvkaBMTIW/IRYAGKzw7gwrmiZ17
RK+TI1OwDFXAcvPz35brgB4+NZW89WcpJ1b8xgTZOqNMUvIJVTti/KydT8uyS2YQNCrtlXRa
q5BRCOmWG+thyiGDUn</vt:lpwstr>
  </property>
  <property fmtid="{D5CDD505-2E9C-101B-9397-08002B2CF9AE}" pid="10" name="_2015_ms_pID_7253431">
    <vt:lpwstr>yChKkHUFw8p3eZiXt5m8w2wZJDlf1dDKggHgyCbC+5kiPjuS1jOYMv
3TvRLVSJSJ4Lz9bdkTYZILy3oErkT82izRRQNBO6PZRF7Rq9OaSn6cZqZaNc54unD4b0Mh9j
77NU7ktWpz2sN9B+7OW7lQ2bnvSU6HQlqMZ4EjrW+0yRX7zAK6i4/7LVDAgW/2VBM/d7iWpx
cikJ2bUGSYuK4vDS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1612171570</vt:lpwstr>
  </property>
</Properties>
</file>