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7291C" w14:textId="7777777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6090A">
        <w:rPr>
          <w:b/>
          <w:noProof/>
          <w:sz w:val="24"/>
        </w:rPr>
        <w:t>5</w:t>
      </w:r>
      <w:r w:rsidR="002A147A">
        <w:rPr>
          <w:b/>
          <w:noProof/>
          <w:sz w:val="24"/>
        </w:rPr>
        <w:t>-e</w:t>
      </w:r>
      <w:r>
        <w:rPr>
          <w:b/>
          <w:i/>
          <w:noProof/>
          <w:sz w:val="28"/>
        </w:rPr>
        <w:tab/>
      </w:r>
      <w:r w:rsidR="00281F4A">
        <w:rPr>
          <w:b/>
          <w:i/>
          <w:noProof/>
          <w:sz w:val="28"/>
        </w:rPr>
        <w:t>R4-</w:t>
      </w:r>
      <w:r w:rsidR="007B60BE">
        <w:rPr>
          <w:b/>
          <w:i/>
          <w:noProof/>
          <w:sz w:val="28"/>
        </w:rPr>
        <w:t>200</w:t>
      </w:r>
      <w:r w:rsidR="00F771C6">
        <w:rPr>
          <w:b/>
          <w:i/>
          <w:noProof/>
          <w:sz w:val="28"/>
        </w:rPr>
        <w:t>6369</w:t>
      </w:r>
    </w:p>
    <w:p w14:paraId="5450F14F" w14:textId="77777777"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Pr>
          <w:b/>
          <w:noProof/>
          <w:sz w:val="24"/>
        </w:rPr>
        <w:t>2</w:t>
      </w:r>
      <w:r w:rsidR="00B6090A">
        <w:rPr>
          <w:b/>
          <w:noProof/>
          <w:sz w:val="24"/>
        </w:rPr>
        <w:t>5</w:t>
      </w:r>
      <w:r w:rsidR="00281F4A" w:rsidRPr="00281F4A">
        <w:rPr>
          <w:b/>
          <w:noProof/>
          <w:sz w:val="24"/>
          <w:vertAlign w:val="superscript"/>
        </w:rPr>
        <w:t>th</w:t>
      </w:r>
      <w:r>
        <w:rPr>
          <w:b/>
          <w:noProof/>
          <w:sz w:val="24"/>
          <w:vertAlign w:val="superscript"/>
        </w:rPr>
        <w:t xml:space="preserve"> </w:t>
      </w:r>
      <w:r w:rsidR="00B6090A">
        <w:rPr>
          <w:b/>
          <w:noProof/>
          <w:sz w:val="24"/>
        </w:rPr>
        <w:t>May -</w:t>
      </w:r>
      <w:r w:rsidR="00547111">
        <w:rPr>
          <w:b/>
          <w:noProof/>
          <w:sz w:val="24"/>
        </w:rPr>
        <w:t xml:space="preserve"> </w:t>
      </w:r>
      <w:r w:rsidR="00B6090A">
        <w:rPr>
          <w:b/>
          <w:noProof/>
          <w:sz w:val="24"/>
        </w:rPr>
        <w:t>5</w:t>
      </w:r>
      <w:r w:rsidR="00A42823">
        <w:rPr>
          <w:b/>
          <w:noProof/>
          <w:sz w:val="24"/>
          <w:vertAlign w:val="superscript"/>
        </w:rPr>
        <w:t>th</w:t>
      </w:r>
      <w:r w:rsidR="00BA4D25">
        <w:rPr>
          <w:b/>
          <w:noProof/>
          <w:sz w:val="24"/>
        </w:rPr>
        <w:t xml:space="preserve"> </w:t>
      </w:r>
      <w:r w:rsidR="00B6090A">
        <w:rPr>
          <w:b/>
          <w:noProof/>
          <w:sz w:val="24"/>
        </w:rPr>
        <w:t>June</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7A6CA" w14:textId="77777777" w:rsidTr="00547111">
        <w:tc>
          <w:tcPr>
            <w:tcW w:w="9641" w:type="dxa"/>
            <w:gridSpan w:val="9"/>
            <w:tcBorders>
              <w:top w:val="single" w:sz="4" w:space="0" w:color="auto"/>
              <w:left w:val="single" w:sz="4" w:space="0" w:color="auto"/>
              <w:right w:val="single" w:sz="4" w:space="0" w:color="auto"/>
            </w:tcBorders>
          </w:tcPr>
          <w:p w14:paraId="404651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C4A4A0" w14:textId="77777777" w:rsidTr="00547111">
        <w:tc>
          <w:tcPr>
            <w:tcW w:w="9641" w:type="dxa"/>
            <w:gridSpan w:val="9"/>
            <w:tcBorders>
              <w:left w:val="single" w:sz="4" w:space="0" w:color="auto"/>
              <w:right w:val="single" w:sz="4" w:space="0" w:color="auto"/>
            </w:tcBorders>
          </w:tcPr>
          <w:p w14:paraId="0EB68979" w14:textId="77777777" w:rsidR="001E41F3" w:rsidRDefault="001E41F3">
            <w:pPr>
              <w:pStyle w:val="CRCoverPage"/>
              <w:spacing w:after="0"/>
              <w:jc w:val="center"/>
              <w:rPr>
                <w:noProof/>
              </w:rPr>
            </w:pPr>
            <w:r>
              <w:rPr>
                <w:b/>
                <w:noProof/>
                <w:sz w:val="32"/>
              </w:rPr>
              <w:t>CHANGE REQUEST</w:t>
            </w:r>
          </w:p>
        </w:tc>
      </w:tr>
      <w:tr w:rsidR="001E41F3" w14:paraId="326F0228" w14:textId="77777777" w:rsidTr="00547111">
        <w:tc>
          <w:tcPr>
            <w:tcW w:w="9641" w:type="dxa"/>
            <w:gridSpan w:val="9"/>
            <w:tcBorders>
              <w:left w:val="single" w:sz="4" w:space="0" w:color="auto"/>
              <w:right w:val="single" w:sz="4" w:space="0" w:color="auto"/>
            </w:tcBorders>
          </w:tcPr>
          <w:p w14:paraId="11EC5469" w14:textId="77777777" w:rsidR="001E41F3" w:rsidRDefault="001E41F3">
            <w:pPr>
              <w:pStyle w:val="CRCoverPage"/>
              <w:spacing w:after="0"/>
              <w:rPr>
                <w:noProof/>
                <w:sz w:val="8"/>
                <w:szCs w:val="8"/>
              </w:rPr>
            </w:pPr>
          </w:p>
        </w:tc>
      </w:tr>
      <w:tr w:rsidR="001E41F3" w14:paraId="61B6973E" w14:textId="77777777" w:rsidTr="00547111">
        <w:tc>
          <w:tcPr>
            <w:tcW w:w="142" w:type="dxa"/>
            <w:tcBorders>
              <w:left w:val="single" w:sz="4" w:space="0" w:color="auto"/>
            </w:tcBorders>
          </w:tcPr>
          <w:p w14:paraId="67B29358" w14:textId="77777777" w:rsidR="001E41F3" w:rsidRDefault="001E41F3">
            <w:pPr>
              <w:pStyle w:val="CRCoverPage"/>
              <w:spacing w:after="0"/>
              <w:jc w:val="right"/>
              <w:rPr>
                <w:noProof/>
              </w:rPr>
            </w:pPr>
          </w:p>
        </w:tc>
        <w:tc>
          <w:tcPr>
            <w:tcW w:w="1559" w:type="dxa"/>
            <w:shd w:val="pct30" w:color="FFFF00" w:fill="auto"/>
          </w:tcPr>
          <w:p w14:paraId="48CB7681" w14:textId="77777777" w:rsidR="001E41F3" w:rsidRPr="00410371" w:rsidRDefault="00281F4A" w:rsidP="00F771C6">
            <w:pPr>
              <w:pStyle w:val="CRCoverPage"/>
              <w:spacing w:after="0"/>
              <w:ind w:right="288"/>
              <w:rPr>
                <w:b/>
                <w:noProof/>
                <w:sz w:val="28"/>
              </w:rPr>
            </w:pPr>
            <w:r>
              <w:rPr>
                <w:b/>
                <w:noProof/>
                <w:sz w:val="28"/>
              </w:rPr>
              <w:t>38.1</w:t>
            </w:r>
            <w:r w:rsidR="00B6090A">
              <w:rPr>
                <w:b/>
                <w:noProof/>
                <w:sz w:val="28"/>
              </w:rPr>
              <w:t>01-</w:t>
            </w:r>
            <w:r w:rsidR="00F771C6">
              <w:rPr>
                <w:b/>
                <w:noProof/>
                <w:sz w:val="28"/>
              </w:rPr>
              <w:t>2</w:t>
            </w:r>
          </w:p>
        </w:tc>
        <w:tc>
          <w:tcPr>
            <w:tcW w:w="709" w:type="dxa"/>
          </w:tcPr>
          <w:p w14:paraId="408DF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16218" w14:textId="77777777" w:rsidR="001E41F3" w:rsidRPr="00410371" w:rsidRDefault="00F771C6" w:rsidP="005E41F3">
            <w:pPr>
              <w:pStyle w:val="CRCoverPage"/>
              <w:spacing w:after="0"/>
              <w:jc w:val="center"/>
              <w:rPr>
                <w:noProof/>
              </w:rPr>
            </w:pPr>
            <w:r>
              <w:rPr>
                <w:b/>
                <w:noProof/>
                <w:sz w:val="28"/>
              </w:rPr>
              <w:t>0152</w:t>
            </w:r>
          </w:p>
        </w:tc>
        <w:tc>
          <w:tcPr>
            <w:tcW w:w="709" w:type="dxa"/>
          </w:tcPr>
          <w:p w14:paraId="5B8CF7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EA0BD" w14:textId="77777777" w:rsidR="001E41F3" w:rsidRPr="00410371" w:rsidRDefault="00281F4A" w:rsidP="00E13F3D">
            <w:pPr>
              <w:pStyle w:val="CRCoverPage"/>
              <w:spacing w:after="0"/>
              <w:jc w:val="center"/>
              <w:rPr>
                <w:b/>
                <w:noProof/>
              </w:rPr>
            </w:pPr>
            <w:r>
              <w:rPr>
                <w:b/>
                <w:noProof/>
                <w:sz w:val="28"/>
              </w:rPr>
              <w:t>-</w:t>
            </w:r>
          </w:p>
        </w:tc>
        <w:tc>
          <w:tcPr>
            <w:tcW w:w="2410" w:type="dxa"/>
          </w:tcPr>
          <w:p w14:paraId="62994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4833" w14:textId="77777777" w:rsidR="001E41F3" w:rsidRPr="00410371" w:rsidRDefault="00975F35" w:rsidP="00F771C6">
            <w:pPr>
              <w:pStyle w:val="CRCoverPage"/>
              <w:spacing w:after="0"/>
              <w:jc w:val="center"/>
              <w:rPr>
                <w:noProof/>
                <w:sz w:val="28"/>
              </w:rPr>
            </w:pPr>
            <w:r>
              <w:rPr>
                <w:b/>
                <w:noProof/>
                <w:sz w:val="28"/>
              </w:rPr>
              <w:t>16</w:t>
            </w:r>
            <w:r w:rsidR="00281F4A">
              <w:rPr>
                <w:b/>
                <w:noProof/>
                <w:sz w:val="28"/>
              </w:rPr>
              <w:t>.</w:t>
            </w:r>
            <w:r w:rsidR="00157404">
              <w:rPr>
                <w:b/>
                <w:noProof/>
                <w:sz w:val="28"/>
              </w:rPr>
              <w:t>3</w:t>
            </w:r>
            <w:r w:rsidR="00281F4A">
              <w:rPr>
                <w:b/>
                <w:noProof/>
                <w:sz w:val="28"/>
              </w:rPr>
              <w:t>.</w:t>
            </w:r>
            <w:r w:rsidR="00F771C6">
              <w:rPr>
                <w:b/>
                <w:noProof/>
                <w:sz w:val="28"/>
              </w:rPr>
              <w:t>1</w:t>
            </w:r>
          </w:p>
        </w:tc>
        <w:tc>
          <w:tcPr>
            <w:tcW w:w="143" w:type="dxa"/>
            <w:tcBorders>
              <w:right w:val="single" w:sz="4" w:space="0" w:color="auto"/>
            </w:tcBorders>
          </w:tcPr>
          <w:p w14:paraId="7197A58A" w14:textId="77777777" w:rsidR="001E41F3" w:rsidRDefault="001E41F3">
            <w:pPr>
              <w:pStyle w:val="CRCoverPage"/>
              <w:spacing w:after="0"/>
              <w:rPr>
                <w:noProof/>
              </w:rPr>
            </w:pPr>
          </w:p>
        </w:tc>
      </w:tr>
      <w:tr w:rsidR="001E41F3" w14:paraId="6B525913" w14:textId="77777777" w:rsidTr="00547111">
        <w:tc>
          <w:tcPr>
            <w:tcW w:w="9641" w:type="dxa"/>
            <w:gridSpan w:val="9"/>
            <w:tcBorders>
              <w:left w:val="single" w:sz="4" w:space="0" w:color="auto"/>
              <w:right w:val="single" w:sz="4" w:space="0" w:color="auto"/>
            </w:tcBorders>
          </w:tcPr>
          <w:p w14:paraId="34D505F5" w14:textId="77777777" w:rsidR="001E41F3" w:rsidRDefault="001E41F3">
            <w:pPr>
              <w:pStyle w:val="CRCoverPage"/>
              <w:spacing w:after="0"/>
              <w:rPr>
                <w:noProof/>
              </w:rPr>
            </w:pPr>
          </w:p>
        </w:tc>
      </w:tr>
      <w:tr w:rsidR="001E41F3" w14:paraId="3DB97256" w14:textId="77777777" w:rsidTr="00547111">
        <w:tc>
          <w:tcPr>
            <w:tcW w:w="9641" w:type="dxa"/>
            <w:gridSpan w:val="9"/>
            <w:tcBorders>
              <w:top w:val="single" w:sz="4" w:space="0" w:color="auto"/>
            </w:tcBorders>
          </w:tcPr>
          <w:p w14:paraId="51301C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13C3" w14:textId="77777777" w:rsidTr="00547111">
        <w:tc>
          <w:tcPr>
            <w:tcW w:w="9641" w:type="dxa"/>
            <w:gridSpan w:val="9"/>
          </w:tcPr>
          <w:p w14:paraId="0E641CF8" w14:textId="77777777" w:rsidR="001E41F3" w:rsidRDefault="001E41F3">
            <w:pPr>
              <w:pStyle w:val="CRCoverPage"/>
              <w:spacing w:after="0"/>
              <w:rPr>
                <w:noProof/>
                <w:sz w:val="8"/>
                <w:szCs w:val="8"/>
              </w:rPr>
            </w:pPr>
          </w:p>
        </w:tc>
      </w:tr>
    </w:tbl>
    <w:p w14:paraId="7DDAE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D474E" w14:textId="77777777" w:rsidTr="00A7671C">
        <w:tc>
          <w:tcPr>
            <w:tcW w:w="2835" w:type="dxa"/>
          </w:tcPr>
          <w:p w14:paraId="51B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017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32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99F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EFCCA" w14:textId="77777777" w:rsidR="00F25D98" w:rsidRDefault="00281F4A" w:rsidP="001E41F3">
            <w:pPr>
              <w:pStyle w:val="CRCoverPage"/>
              <w:spacing w:after="0"/>
              <w:jc w:val="center"/>
              <w:rPr>
                <w:b/>
                <w:caps/>
                <w:noProof/>
              </w:rPr>
            </w:pPr>
            <w:r>
              <w:rPr>
                <w:b/>
                <w:caps/>
                <w:noProof/>
              </w:rPr>
              <w:t>x</w:t>
            </w:r>
          </w:p>
        </w:tc>
        <w:tc>
          <w:tcPr>
            <w:tcW w:w="2126" w:type="dxa"/>
          </w:tcPr>
          <w:p w14:paraId="4AF49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BA8C" w14:textId="77777777" w:rsidR="00F25D98" w:rsidRDefault="00F25D98" w:rsidP="001E41F3">
            <w:pPr>
              <w:pStyle w:val="CRCoverPage"/>
              <w:spacing w:after="0"/>
              <w:jc w:val="center"/>
              <w:rPr>
                <w:b/>
                <w:caps/>
                <w:noProof/>
              </w:rPr>
            </w:pPr>
          </w:p>
        </w:tc>
        <w:tc>
          <w:tcPr>
            <w:tcW w:w="1418" w:type="dxa"/>
            <w:tcBorders>
              <w:left w:val="nil"/>
            </w:tcBorders>
          </w:tcPr>
          <w:p w14:paraId="5E956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C9AD9" w14:textId="77777777" w:rsidR="00F25D98" w:rsidRDefault="00F25D98" w:rsidP="001E41F3">
            <w:pPr>
              <w:pStyle w:val="CRCoverPage"/>
              <w:spacing w:after="0"/>
              <w:jc w:val="center"/>
              <w:rPr>
                <w:b/>
                <w:bCs/>
                <w:caps/>
                <w:noProof/>
              </w:rPr>
            </w:pPr>
          </w:p>
        </w:tc>
      </w:tr>
    </w:tbl>
    <w:p w14:paraId="211558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97059E" w14:textId="77777777" w:rsidTr="00547111">
        <w:tc>
          <w:tcPr>
            <w:tcW w:w="9640" w:type="dxa"/>
            <w:gridSpan w:val="11"/>
          </w:tcPr>
          <w:p w14:paraId="4AEA2B96" w14:textId="77777777" w:rsidR="001E41F3" w:rsidRDefault="001E41F3">
            <w:pPr>
              <w:pStyle w:val="CRCoverPage"/>
              <w:spacing w:after="0"/>
              <w:rPr>
                <w:noProof/>
                <w:sz w:val="8"/>
                <w:szCs w:val="8"/>
              </w:rPr>
            </w:pPr>
          </w:p>
        </w:tc>
      </w:tr>
      <w:tr w:rsidR="001E41F3" w14:paraId="5B05D5BC" w14:textId="77777777" w:rsidTr="00547111">
        <w:tc>
          <w:tcPr>
            <w:tcW w:w="1843" w:type="dxa"/>
            <w:tcBorders>
              <w:top w:val="single" w:sz="4" w:space="0" w:color="auto"/>
              <w:left w:val="single" w:sz="4" w:space="0" w:color="auto"/>
            </w:tcBorders>
          </w:tcPr>
          <w:p w14:paraId="00BF36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748EF" w14:textId="77777777" w:rsidR="001E41F3" w:rsidRDefault="00B6090A" w:rsidP="00F771C6">
            <w:pPr>
              <w:pStyle w:val="CRCoverPage"/>
              <w:spacing w:after="0"/>
              <w:ind w:left="100"/>
              <w:rPr>
                <w:noProof/>
              </w:rPr>
            </w:pPr>
            <w:r w:rsidRPr="00B6090A">
              <w:t>CR to TS38.101-</w:t>
            </w:r>
            <w:r w:rsidR="00F771C6">
              <w:t>2</w:t>
            </w:r>
            <w:r w:rsidRPr="00B6090A">
              <w:t xml:space="preserve"> on introduction of Uplink Full Power Transmission</w:t>
            </w:r>
          </w:p>
        </w:tc>
      </w:tr>
      <w:tr w:rsidR="001E41F3" w14:paraId="334B4A82" w14:textId="77777777" w:rsidTr="00547111">
        <w:tc>
          <w:tcPr>
            <w:tcW w:w="1843" w:type="dxa"/>
            <w:tcBorders>
              <w:left w:val="single" w:sz="4" w:space="0" w:color="auto"/>
            </w:tcBorders>
          </w:tcPr>
          <w:p w14:paraId="09E57B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33815" w14:textId="77777777" w:rsidR="001E41F3" w:rsidRDefault="001E41F3">
            <w:pPr>
              <w:pStyle w:val="CRCoverPage"/>
              <w:spacing w:after="0"/>
              <w:rPr>
                <w:noProof/>
                <w:sz w:val="8"/>
                <w:szCs w:val="8"/>
              </w:rPr>
            </w:pPr>
          </w:p>
        </w:tc>
      </w:tr>
      <w:tr w:rsidR="001E41F3" w14:paraId="30517DDE" w14:textId="77777777" w:rsidTr="00547111">
        <w:tc>
          <w:tcPr>
            <w:tcW w:w="1843" w:type="dxa"/>
            <w:tcBorders>
              <w:left w:val="single" w:sz="4" w:space="0" w:color="auto"/>
            </w:tcBorders>
          </w:tcPr>
          <w:p w14:paraId="6A761E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4302" w14:textId="77777777" w:rsidR="001E41F3" w:rsidRDefault="00281F4A">
            <w:pPr>
              <w:pStyle w:val="CRCoverPage"/>
              <w:spacing w:after="0"/>
              <w:ind w:left="100"/>
              <w:rPr>
                <w:noProof/>
              </w:rPr>
            </w:pPr>
            <w:r>
              <w:rPr>
                <w:noProof/>
              </w:rPr>
              <w:t>Samsung</w:t>
            </w:r>
          </w:p>
        </w:tc>
      </w:tr>
      <w:tr w:rsidR="001E41F3" w14:paraId="4992383E" w14:textId="77777777" w:rsidTr="00547111">
        <w:tc>
          <w:tcPr>
            <w:tcW w:w="1843" w:type="dxa"/>
            <w:tcBorders>
              <w:left w:val="single" w:sz="4" w:space="0" w:color="auto"/>
            </w:tcBorders>
          </w:tcPr>
          <w:p w14:paraId="41567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CD849" w14:textId="77777777" w:rsidR="001E41F3" w:rsidRDefault="00281F4A" w:rsidP="00547111">
            <w:pPr>
              <w:pStyle w:val="CRCoverPage"/>
              <w:spacing w:after="0"/>
              <w:ind w:left="100"/>
              <w:rPr>
                <w:noProof/>
              </w:rPr>
            </w:pPr>
            <w:r>
              <w:rPr>
                <w:noProof/>
              </w:rPr>
              <w:t>R4</w:t>
            </w:r>
          </w:p>
        </w:tc>
      </w:tr>
      <w:tr w:rsidR="001E41F3" w14:paraId="4E761C06" w14:textId="77777777" w:rsidTr="00547111">
        <w:tc>
          <w:tcPr>
            <w:tcW w:w="1843" w:type="dxa"/>
            <w:tcBorders>
              <w:left w:val="single" w:sz="4" w:space="0" w:color="auto"/>
            </w:tcBorders>
          </w:tcPr>
          <w:p w14:paraId="098486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ABBDF" w14:textId="77777777" w:rsidR="001E41F3" w:rsidRDefault="001E41F3">
            <w:pPr>
              <w:pStyle w:val="CRCoverPage"/>
              <w:spacing w:after="0"/>
              <w:rPr>
                <w:noProof/>
                <w:sz w:val="8"/>
                <w:szCs w:val="8"/>
              </w:rPr>
            </w:pPr>
          </w:p>
        </w:tc>
      </w:tr>
      <w:tr w:rsidR="001E41F3" w14:paraId="23FA876B" w14:textId="77777777" w:rsidTr="00547111">
        <w:tc>
          <w:tcPr>
            <w:tcW w:w="1843" w:type="dxa"/>
            <w:tcBorders>
              <w:left w:val="single" w:sz="4" w:space="0" w:color="auto"/>
            </w:tcBorders>
          </w:tcPr>
          <w:p w14:paraId="241DEC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9ABCF"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12E0EE62" w14:textId="77777777" w:rsidR="001E41F3" w:rsidRDefault="001E41F3">
            <w:pPr>
              <w:pStyle w:val="CRCoverPage"/>
              <w:spacing w:after="0"/>
              <w:ind w:right="100"/>
              <w:rPr>
                <w:noProof/>
              </w:rPr>
            </w:pPr>
          </w:p>
        </w:tc>
        <w:tc>
          <w:tcPr>
            <w:tcW w:w="1417" w:type="dxa"/>
            <w:gridSpan w:val="3"/>
            <w:tcBorders>
              <w:left w:val="nil"/>
            </w:tcBorders>
          </w:tcPr>
          <w:p w14:paraId="5A25D2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2F193" w14:textId="77777777" w:rsidR="001E41F3" w:rsidRDefault="00EA6824" w:rsidP="00B6090A">
            <w:pPr>
              <w:pStyle w:val="CRCoverPage"/>
              <w:spacing w:after="0"/>
              <w:ind w:left="100"/>
              <w:rPr>
                <w:noProof/>
              </w:rPr>
            </w:pPr>
            <w:r>
              <w:rPr>
                <w:noProof/>
              </w:rPr>
              <w:t>2020</w:t>
            </w:r>
            <w:r w:rsidR="00281F4A">
              <w:rPr>
                <w:noProof/>
              </w:rPr>
              <w:t>-</w:t>
            </w:r>
            <w:r>
              <w:rPr>
                <w:noProof/>
              </w:rPr>
              <w:t>0</w:t>
            </w:r>
            <w:r w:rsidR="00B6090A">
              <w:rPr>
                <w:noProof/>
              </w:rPr>
              <w:t>5</w:t>
            </w:r>
            <w:r w:rsidR="00281F4A">
              <w:rPr>
                <w:noProof/>
              </w:rPr>
              <w:t>-</w:t>
            </w:r>
            <w:r w:rsidR="00B6090A">
              <w:rPr>
                <w:noProof/>
              </w:rPr>
              <w:t>14</w:t>
            </w:r>
          </w:p>
        </w:tc>
      </w:tr>
      <w:tr w:rsidR="001E41F3" w14:paraId="2AB2A31B" w14:textId="77777777" w:rsidTr="00547111">
        <w:tc>
          <w:tcPr>
            <w:tcW w:w="1843" w:type="dxa"/>
            <w:tcBorders>
              <w:left w:val="single" w:sz="4" w:space="0" w:color="auto"/>
            </w:tcBorders>
          </w:tcPr>
          <w:p w14:paraId="5D29E6D1" w14:textId="77777777" w:rsidR="001E41F3" w:rsidRDefault="001E41F3">
            <w:pPr>
              <w:pStyle w:val="CRCoverPage"/>
              <w:spacing w:after="0"/>
              <w:rPr>
                <w:b/>
                <w:i/>
                <w:noProof/>
                <w:sz w:val="8"/>
                <w:szCs w:val="8"/>
              </w:rPr>
            </w:pPr>
          </w:p>
        </w:tc>
        <w:tc>
          <w:tcPr>
            <w:tcW w:w="1986" w:type="dxa"/>
            <w:gridSpan w:val="4"/>
          </w:tcPr>
          <w:p w14:paraId="2B88BCB0" w14:textId="77777777" w:rsidR="001E41F3" w:rsidRDefault="001E41F3">
            <w:pPr>
              <w:pStyle w:val="CRCoverPage"/>
              <w:spacing w:after="0"/>
              <w:rPr>
                <w:noProof/>
                <w:sz w:val="8"/>
                <w:szCs w:val="8"/>
              </w:rPr>
            </w:pPr>
          </w:p>
        </w:tc>
        <w:tc>
          <w:tcPr>
            <w:tcW w:w="2267" w:type="dxa"/>
            <w:gridSpan w:val="2"/>
          </w:tcPr>
          <w:p w14:paraId="37BB80D5" w14:textId="77777777" w:rsidR="001E41F3" w:rsidRDefault="001E41F3">
            <w:pPr>
              <w:pStyle w:val="CRCoverPage"/>
              <w:spacing w:after="0"/>
              <w:rPr>
                <w:noProof/>
                <w:sz w:val="8"/>
                <w:szCs w:val="8"/>
              </w:rPr>
            </w:pPr>
          </w:p>
        </w:tc>
        <w:tc>
          <w:tcPr>
            <w:tcW w:w="1417" w:type="dxa"/>
            <w:gridSpan w:val="3"/>
          </w:tcPr>
          <w:p w14:paraId="2F4A3D80" w14:textId="77777777" w:rsidR="001E41F3" w:rsidRDefault="001E41F3">
            <w:pPr>
              <w:pStyle w:val="CRCoverPage"/>
              <w:spacing w:after="0"/>
              <w:rPr>
                <w:noProof/>
                <w:sz w:val="8"/>
                <w:szCs w:val="8"/>
              </w:rPr>
            </w:pPr>
          </w:p>
        </w:tc>
        <w:tc>
          <w:tcPr>
            <w:tcW w:w="2127" w:type="dxa"/>
            <w:tcBorders>
              <w:right w:val="single" w:sz="4" w:space="0" w:color="auto"/>
            </w:tcBorders>
          </w:tcPr>
          <w:p w14:paraId="4E263456" w14:textId="77777777" w:rsidR="001E41F3" w:rsidRDefault="001E41F3">
            <w:pPr>
              <w:pStyle w:val="CRCoverPage"/>
              <w:spacing w:after="0"/>
              <w:rPr>
                <w:noProof/>
                <w:sz w:val="8"/>
                <w:szCs w:val="8"/>
              </w:rPr>
            </w:pPr>
          </w:p>
        </w:tc>
      </w:tr>
      <w:tr w:rsidR="001E41F3" w14:paraId="4F85815B" w14:textId="77777777" w:rsidTr="00547111">
        <w:trPr>
          <w:cantSplit/>
        </w:trPr>
        <w:tc>
          <w:tcPr>
            <w:tcW w:w="1843" w:type="dxa"/>
            <w:tcBorders>
              <w:left w:val="single" w:sz="4" w:space="0" w:color="auto"/>
            </w:tcBorders>
          </w:tcPr>
          <w:p w14:paraId="222810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19B268"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52DE3E7C" w14:textId="77777777" w:rsidR="001E41F3" w:rsidRDefault="001E41F3">
            <w:pPr>
              <w:pStyle w:val="CRCoverPage"/>
              <w:spacing w:after="0"/>
              <w:rPr>
                <w:noProof/>
              </w:rPr>
            </w:pPr>
          </w:p>
        </w:tc>
        <w:tc>
          <w:tcPr>
            <w:tcW w:w="1417" w:type="dxa"/>
            <w:gridSpan w:val="3"/>
            <w:tcBorders>
              <w:left w:val="nil"/>
            </w:tcBorders>
          </w:tcPr>
          <w:p w14:paraId="330FF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6FCB" w14:textId="77777777" w:rsidR="001E41F3" w:rsidRDefault="00281F4A">
            <w:pPr>
              <w:pStyle w:val="CRCoverPage"/>
              <w:spacing w:after="0"/>
              <w:ind w:left="100"/>
              <w:rPr>
                <w:noProof/>
              </w:rPr>
            </w:pPr>
            <w:r>
              <w:rPr>
                <w:noProof/>
              </w:rPr>
              <w:t>Rel-1</w:t>
            </w:r>
            <w:r w:rsidR="00975F35">
              <w:rPr>
                <w:noProof/>
              </w:rPr>
              <w:t>6</w:t>
            </w:r>
          </w:p>
        </w:tc>
      </w:tr>
      <w:tr w:rsidR="001E41F3" w14:paraId="38375AE0" w14:textId="77777777" w:rsidTr="00547111">
        <w:tc>
          <w:tcPr>
            <w:tcW w:w="1843" w:type="dxa"/>
            <w:tcBorders>
              <w:left w:val="single" w:sz="4" w:space="0" w:color="auto"/>
              <w:bottom w:val="single" w:sz="4" w:space="0" w:color="auto"/>
            </w:tcBorders>
          </w:tcPr>
          <w:p w14:paraId="4FC06C41" w14:textId="77777777" w:rsidR="001E41F3" w:rsidRDefault="001E41F3">
            <w:pPr>
              <w:pStyle w:val="CRCoverPage"/>
              <w:spacing w:after="0"/>
              <w:rPr>
                <w:b/>
                <w:i/>
                <w:noProof/>
              </w:rPr>
            </w:pPr>
          </w:p>
        </w:tc>
        <w:tc>
          <w:tcPr>
            <w:tcW w:w="4677" w:type="dxa"/>
            <w:gridSpan w:val="8"/>
            <w:tcBorders>
              <w:bottom w:val="single" w:sz="4" w:space="0" w:color="auto"/>
            </w:tcBorders>
          </w:tcPr>
          <w:p w14:paraId="2405DE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74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56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76056F" w14:textId="77777777" w:rsidTr="00547111">
        <w:tc>
          <w:tcPr>
            <w:tcW w:w="1843" w:type="dxa"/>
          </w:tcPr>
          <w:p w14:paraId="3EA61F03" w14:textId="77777777" w:rsidR="001E41F3" w:rsidRDefault="001E41F3">
            <w:pPr>
              <w:pStyle w:val="CRCoverPage"/>
              <w:spacing w:after="0"/>
              <w:rPr>
                <w:b/>
                <w:i/>
                <w:noProof/>
                <w:sz w:val="8"/>
                <w:szCs w:val="8"/>
              </w:rPr>
            </w:pPr>
          </w:p>
        </w:tc>
        <w:tc>
          <w:tcPr>
            <w:tcW w:w="7797" w:type="dxa"/>
            <w:gridSpan w:val="10"/>
          </w:tcPr>
          <w:p w14:paraId="0600958D" w14:textId="77777777" w:rsidR="001E41F3" w:rsidRDefault="001E41F3">
            <w:pPr>
              <w:pStyle w:val="CRCoverPage"/>
              <w:spacing w:after="0"/>
              <w:rPr>
                <w:noProof/>
                <w:sz w:val="8"/>
                <w:szCs w:val="8"/>
              </w:rPr>
            </w:pPr>
          </w:p>
        </w:tc>
      </w:tr>
      <w:tr w:rsidR="001E41F3" w14:paraId="7691AAAD" w14:textId="77777777" w:rsidTr="00547111">
        <w:tc>
          <w:tcPr>
            <w:tcW w:w="2694" w:type="dxa"/>
            <w:gridSpan w:val="2"/>
            <w:tcBorders>
              <w:top w:val="single" w:sz="4" w:space="0" w:color="auto"/>
              <w:left w:val="single" w:sz="4" w:space="0" w:color="auto"/>
            </w:tcBorders>
          </w:tcPr>
          <w:p w14:paraId="4DBB4A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7A75" w14:textId="04DD6133" w:rsidR="001E41F3" w:rsidRPr="00367191" w:rsidRDefault="00B6090A" w:rsidP="00454765">
            <w:pPr>
              <w:pStyle w:val="CRCoverPage"/>
              <w:spacing w:after="0"/>
              <w:ind w:left="100"/>
              <w:rPr>
                <w:noProof/>
              </w:rPr>
            </w:pPr>
            <w:r>
              <w:rPr>
                <w:noProof/>
                <w:lang w:eastAsia="zh-CN"/>
              </w:rPr>
              <w:t>In Rel-16 eMIMO work item, ULFPTx feature is introduced. Accordingly, the UE RF requirement shall be changed to add the UE RF requirement for ULFPTx feature to achieve Maximum output power and other RF requirements for NR FR</w:t>
            </w:r>
            <w:r w:rsidR="00F771C6">
              <w:rPr>
                <w:noProof/>
                <w:lang w:eastAsia="zh-CN"/>
              </w:rPr>
              <w:t>2</w:t>
            </w:r>
            <w:r>
              <w:rPr>
                <w:noProof/>
                <w:lang w:eastAsia="zh-CN"/>
              </w:rPr>
              <w:t xml:space="preserve">.  </w:t>
            </w:r>
            <w:r w:rsidR="00294140">
              <w:rPr>
                <w:noProof/>
                <w:lang w:eastAsia="zh-CN"/>
              </w:rPr>
              <w:t xml:space="preserve"> </w:t>
            </w:r>
          </w:p>
        </w:tc>
      </w:tr>
      <w:tr w:rsidR="001E41F3" w14:paraId="1700F709" w14:textId="77777777" w:rsidTr="00547111">
        <w:tc>
          <w:tcPr>
            <w:tcW w:w="2694" w:type="dxa"/>
            <w:gridSpan w:val="2"/>
            <w:tcBorders>
              <w:left w:val="single" w:sz="4" w:space="0" w:color="auto"/>
            </w:tcBorders>
          </w:tcPr>
          <w:p w14:paraId="4D4D96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CC226" w14:textId="77777777" w:rsidR="001E41F3" w:rsidRPr="00367191" w:rsidRDefault="001E41F3">
            <w:pPr>
              <w:pStyle w:val="CRCoverPage"/>
              <w:spacing w:after="0"/>
              <w:rPr>
                <w:noProof/>
                <w:sz w:val="8"/>
                <w:szCs w:val="8"/>
              </w:rPr>
            </w:pPr>
          </w:p>
        </w:tc>
      </w:tr>
      <w:tr w:rsidR="001E41F3" w14:paraId="50E79111" w14:textId="77777777" w:rsidTr="00547111">
        <w:tc>
          <w:tcPr>
            <w:tcW w:w="2694" w:type="dxa"/>
            <w:gridSpan w:val="2"/>
            <w:tcBorders>
              <w:left w:val="single" w:sz="4" w:space="0" w:color="auto"/>
            </w:tcBorders>
          </w:tcPr>
          <w:p w14:paraId="1B11D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523C0" w14:textId="3BE69BD2" w:rsidR="00294140" w:rsidRDefault="00294140" w:rsidP="003B6F9A">
            <w:pPr>
              <w:pStyle w:val="CRCoverPage"/>
              <w:spacing w:after="0"/>
              <w:ind w:left="100"/>
              <w:rPr>
                <w:noProof/>
              </w:rPr>
            </w:pPr>
            <w:r>
              <w:rPr>
                <w:noProof/>
              </w:rPr>
              <w:t>The following changes are made to introduce</w:t>
            </w:r>
            <w:r w:rsidR="00B6090A">
              <w:rPr>
                <w:noProof/>
              </w:rPr>
              <w:t xml:space="preserve"> ULFPTx for NR </w:t>
            </w:r>
            <w:r w:rsidR="00454765">
              <w:rPr>
                <w:noProof/>
              </w:rPr>
              <w:t>FR2</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75792848" w14:textId="77777777" w:rsidR="007957B1" w:rsidRPr="00203167" w:rsidRDefault="007957B1" w:rsidP="00233D25">
            <w:pPr>
              <w:pStyle w:val="CRCoverPage"/>
              <w:numPr>
                <w:ilvl w:val="0"/>
                <w:numId w:val="3"/>
              </w:numPr>
              <w:spacing w:after="0"/>
              <w:rPr>
                <w:noProof/>
              </w:rPr>
            </w:pPr>
            <w:r w:rsidRPr="00203167">
              <w:rPr>
                <w:noProof/>
              </w:rPr>
              <w:t xml:space="preserve">Abbreviation for UL full power transmission; </w:t>
            </w:r>
          </w:p>
          <w:p w14:paraId="440B4073" w14:textId="77777777" w:rsidR="007957B1" w:rsidRPr="00203167" w:rsidRDefault="007957B1" w:rsidP="00233D25">
            <w:pPr>
              <w:pStyle w:val="CRCoverPage"/>
              <w:numPr>
                <w:ilvl w:val="0"/>
                <w:numId w:val="3"/>
              </w:numPr>
              <w:spacing w:after="0"/>
              <w:rPr>
                <w:noProof/>
              </w:rPr>
            </w:pPr>
            <w:r w:rsidRPr="00203167">
              <w:rPr>
                <w:noProof/>
              </w:rPr>
              <w:t>Maximum output power for UE</w:t>
            </w:r>
            <w:r w:rsidR="00603136" w:rsidRPr="00203167">
              <w:rPr>
                <w:noProof/>
              </w:rPr>
              <w:t xml:space="preserve"> supporting ULFPTx: </w:t>
            </w:r>
          </w:p>
          <w:p w14:paraId="7EB46400" w14:textId="77777777" w:rsidR="00603136" w:rsidRPr="00203167" w:rsidRDefault="00603136" w:rsidP="00603136">
            <w:pPr>
              <w:pStyle w:val="CRCoverPage"/>
              <w:numPr>
                <w:ilvl w:val="1"/>
                <w:numId w:val="3"/>
              </w:numPr>
              <w:spacing w:after="0"/>
              <w:rPr>
                <w:noProof/>
              </w:rPr>
            </w:pPr>
            <w:r w:rsidRPr="00203167">
              <w:rPr>
                <w:noProof/>
              </w:rPr>
              <w:t>Maximum output power requirement for each ULFPTx mode;</w:t>
            </w:r>
          </w:p>
          <w:p w14:paraId="696D473D" w14:textId="77777777" w:rsidR="00603136" w:rsidRPr="00203167" w:rsidRDefault="00603136" w:rsidP="00603136">
            <w:pPr>
              <w:pStyle w:val="CRCoverPage"/>
              <w:numPr>
                <w:ilvl w:val="1"/>
                <w:numId w:val="3"/>
              </w:numPr>
              <w:spacing w:after="0"/>
              <w:rPr>
                <w:noProof/>
              </w:rPr>
            </w:pPr>
            <w:r w:rsidRPr="00203167">
              <w:rPr>
                <w:noProof/>
              </w:rPr>
              <w:t>PUSCH Configuration for uplink full power transmission</w:t>
            </w:r>
          </w:p>
          <w:p w14:paraId="3DD9CB0E" w14:textId="77777777" w:rsidR="00B021C5" w:rsidRDefault="00B021C5" w:rsidP="00B021C5">
            <w:pPr>
              <w:pStyle w:val="CRCoverPage"/>
              <w:spacing w:after="0"/>
              <w:rPr>
                <w:noProof/>
              </w:rPr>
            </w:pPr>
          </w:p>
          <w:p w14:paraId="3BDE0EB9" w14:textId="0CEEB627" w:rsidR="007957B1" w:rsidRPr="00367191" w:rsidRDefault="00B021C5" w:rsidP="00B021C5">
            <w:pPr>
              <w:pStyle w:val="CRCoverPage"/>
              <w:spacing w:after="0"/>
              <w:rPr>
                <w:noProof/>
              </w:rPr>
            </w:pPr>
            <w:r>
              <w:rPr>
                <w:noProof/>
              </w:rPr>
              <w:t>Another editorial correction of the term “UL-MIMO” to “UL MIMO” is also included.</w:t>
            </w:r>
            <w:bookmarkStart w:id="2" w:name="_GoBack"/>
            <w:bookmarkEnd w:id="2"/>
          </w:p>
        </w:tc>
      </w:tr>
      <w:tr w:rsidR="001E41F3" w14:paraId="2C44A7F3" w14:textId="77777777" w:rsidTr="00547111">
        <w:tc>
          <w:tcPr>
            <w:tcW w:w="2694" w:type="dxa"/>
            <w:gridSpan w:val="2"/>
            <w:tcBorders>
              <w:left w:val="single" w:sz="4" w:space="0" w:color="auto"/>
            </w:tcBorders>
          </w:tcPr>
          <w:p w14:paraId="5EB52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5C648" w14:textId="77777777" w:rsidR="001E41F3" w:rsidRPr="00367191" w:rsidRDefault="001E41F3">
            <w:pPr>
              <w:pStyle w:val="CRCoverPage"/>
              <w:spacing w:after="0"/>
              <w:rPr>
                <w:noProof/>
                <w:sz w:val="8"/>
                <w:szCs w:val="8"/>
              </w:rPr>
            </w:pPr>
          </w:p>
        </w:tc>
      </w:tr>
      <w:tr w:rsidR="001E41F3" w14:paraId="551818FD" w14:textId="77777777" w:rsidTr="00547111">
        <w:tc>
          <w:tcPr>
            <w:tcW w:w="2694" w:type="dxa"/>
            <w:gridSpan w:val="2"/>
            <w:tcBorders>
              <w:left w:val="single" w:sz="4" w:space="0" w:color="auto"/>
              <w:bottom w:val="single" w:sz="4" w:space="0" w:color="auto"/>
            </w:tcBorders>
          </w:tcPr>
          <w:p w14:paraId="60EBE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CA30D" w14:textId="77777777" w:rsidR="001E41F3" w:rsidRPr="00367191" w:rsidRDefault="00B6090A" w:rsidP="00F771C6">
            <w:pPr>
              <w:pStyle w:val="CRCoverPage"/>
              <w:spacing w:after="0"/>
              <w:ind w:left="100"/>
              <w:rPr>
                <w:noProof/>
              </w:rPr>
            </w:pPr>
            <w:r>
              <w:rPr>
                <w:noProof/>
              </w:rPr>
              <w:t xml:space="preserve">UE </w:t>
            </w:r>
            <w:r w:rsidR="00294140" w:rsidRPr="00294140">
              <w:rPr>
                <w:noProof/>
              </w:rPr>
              <w:t>requirement</w:t>
            </w:r>
            <w:r>
              <w:rPr>
                <w:noProof/>
              </w:rPr>
              <w:t xml:space="preserve"> on ULFPTx in FR</w:t>
            </w:r>
            <w:r w:rsidR="00F771C6">
              <w:rPr>
                <w:noProof/>
              </w:rPr>
              <w:t>2</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215F6768" w14:textId="77777777" w:rsidTr="00547111">
        <w:tc>
          <w:tcPr>
            <w:tcW w:w="2694" w:type="dxa"/>
            <w:gridSpan w:val="2"/>
          </w:tcPr>
          <w:p w14:paraId="18839800" w14:textId="77777777" w:rsidR="001E41F3" w:rsidRDefault="001E41F3">
            <w:pPr>
              <w:pStyle w:val="CRCoverPage"/>
              <w:spacing w:after="0"/>
              <w:rPr>
                <w:b/>
                <w:i/>
                <w:noProof/>
                <w:sz w:val="8"/>
                <w:szCs w:val="8"/>
              </w:rPr>
            </w:pPr>
          </w:p>
        </w:tc>
        <w:tc>
          <w:tcPr>
            <w:tcW w:w="6946" w:type="dxa"/>
            <w:gridSpan w:val="9"/>
          </w:tcPr>
          <w:p w14:paraId="0B6AF5AB" w14:textId="77777777" w:rsidR="001E41F3" w:rsidRDefault="001E41F3">
            <w:pPr>
              <w:pStyle w:val="CRCoverPage"/>
              <w:spacing w:after="0"/>
              <w:rPr>
                <w:noProof/>
                <w:sz w:val="8"/>
                <w:szCs w:val="8"/>
              </w:rPr>
            </w:pPr>
          </w:p>
        </w:tc>
      </w:tr>
      <w:tr w:rsidR="001E41F3" w14:paraId="190F0D7C" w14:textId="77777777" w:rsidTr="00547111">
        <w:tc>
          <w:tcPr>
            <w:tcW w:w="2694" w:type="dxa"/>
            <w:gridSpan w:val="2"/>
            <w:tcBorders>
              <w:top w:val="single" w:sz="4" w:space="0" w:color="auto"/>
              <w:left w:val="single" w:sz="4" w:space="0" w:color="auto"/>
            </w:tcBorders>
          </w:tcPr>
          <w:p w14:paraId="640EC2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090" w14:textId="30F1E770" w:rsidR="001E41F3" w:rsidRDefault="002F406A" w:rsidP="00203167">
            <w:pPr>
              <w:pStyle w:val="CRCoverPage"/>
              <w:spacing w:after="0"/>
              <w:rPr>
                <w:noProof/>
                <w:lang w:eastAsia="zh-CN"/>
              </w:rPr>
            </w:pPr>
            <w:r>
              <w:rPr>
                <w:noProof/>
              </w:rPr>
              <w:t xml:space="preserve">  </w:t>
            </w:r>
            <w:r w:rsidR="007957B1" w:rsidRPr="00203167">
              <w:rPr>
                <w:noProof/>
              </w:rPr>
              <w:t>3.3</w:t>
            </w:r>
            <w:r w:rsidR="007957B1" w:rsidRPr="00203167">
              <w:rPr>
                <w:rFonts w:hint="eastAsia"/>
                <w:noProof/>
                <w:lang w:eastAsia="zh-CN"/>
              </w:rPr>
              <w:t>,</w:t>
            </w:r>
            <w:r w:rsidR="007957B1" w:rsidRPr="00203167">
              <w:rPr>
                <w:noProof/>
                <w:lang w:eastAsia="zh-CN"/>
              </w:rPr>
              <w:t xml:space="preserve"> 6.2D</w:t>
            </w:r>
          </w:p>
        </w:tc>
      </w:tr>
      <w:tr w:rsidR="001E41F3" w14:paraId="6FB40207" w14:textId="77777777" w:rsidTr="00547111">
        <w:tc>
          <w:tcPr>
            <w:tcW w:w="2694" w:type="dxa"/>
            <w:gridSpan w:val="2"/>
            <w:tcBorders>
              <w:left w:val="single" w:sz="4" w:space="0" w:color="auto"/>
            </w:tcBorders>
          </w:tcPr>
          <w:p w14:paraId="71851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F3C2B" w14:textId="77777777" w:rsidR="001E41F3" w:rsidRDefault="001E41F3">
            <w:pPr>
              <w:pStyle w:val="CRCoverPage"/>
              <w:spacing w:after="0"/>
              <w:rPr>
                <w:noProof/>
                <w:sz w:val="8"/>
                <w:szCs w:val="8"/>
              </w:rPr>
            </w:pPr>
          </w:p>
        </w:tc>
      </w:tr>
      <w:tr w:rsidR="001E41F3" w14:paraId="1E988699" w14:textId="77777777" w:rsidTr="00547111">
        <w:tc>
          <w:tcPr>
            <w:tcW w:w="2694" w:type="dxa"/>
            <w:gridSpan w:val="2"/>
            <w:tcBorders>
              <w:left w:val="single" w:sz="4" w:space="0" w:color="auto"/>
            </w:tcBorders>
          </w:tcPr>
          <w:p w14:paraId="67BEC0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CC9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646E9" w14:textId="77777777" w:rsidR="001E41F3" w:rsidRDefault="001E41F3">
            <w:pPr>
              <w:pStyle w:val="CRCoverPage"/>
              <w:spacing w:after="0"/>
              <w:jc w:val="center"/>
              <w:rPr>
                <w:b/>
                <w:caps/>
                <w:noProof/>
              </w:rPr>
            </w:pPr>
            <w:r>
              <w:rPr>
                <w:b/>
                <w:caps/>
                <w:noProof/>
              </w:rPr>
              <w:t>N</w:t>
            </w:r>
          </w:p>
        </w:tc>
        <w:tc>
          <w:tcPr>
            <w:tcW w:w="2977" w:type="dxa"/>
            <w:gridSpan w:val="4"/>
          </w:tcPr>
          <w:p w14:paraId="19DB54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9602" w14:textId="77777777" w:rsidR="001E41F3" w:rsidRDefault="001E41F3">
            <w:pPr>
              <w:pStyle w:val="CRCoverPage"/>
              <w:spacing w:after="0"/>
              <w:ind w:left="99"/>
              <w:rPr>
                <w:noProof/>
              </w:rPr>
            </w:pPr>
          </w:p>
        </w:tc>
      </w:tr>
      <w:tr w:rsidR="001E41F3" w14:paraId="695C8C7E" w14:textId="77777777" w:rsidTr="00547111">
        <w:tc>
          <w:tcPr>
            <w:tcW w:w="2694" w:type="dxa"/>
            <w:gridSpan w:val="2"/>
            <w:tcBorders>
              <w:left w:val="single" w:sz="4" w:space="0" w:color="auto"/>
            </w:tcBorders>
          </w:tcPr>
          <w:p w14:paraId="5C705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65B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6953" w14:textId="77777777" w:rsidR="001E41F3" w:rsidRDefault="00281F4A">
            <w:pPr>
              <w:pStyle w:val="CRCoverPage"/>
              <w:spacing w:after="0"/>
              <w:jc w:val="center"/>
              <w:rPr>
                <w:b/>
                <w:caps/>
                <w:noProof/>
              </w:rPr>
            </w:pPr>
            <w:r>
              <w:rPr>
                <w:b/>
                <w:caps/>
                <w:noProof/>
              </w:rPr>
              <w:t>N</w:t>
            </w:r>
          </w:p>
        </w:tc>
        <w:tc>
          <w:tcPr>
            <w:tcW w:w="2977" w:type="dxa"/>
            <w:gridSpan w:val="4"/>
          </w:tcPr>
          <w:p w14:paraId="1C787C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C40BE" w14:textId="77777777" w:rsidR="001E41F3" w:rsidRDefault="00145D43">
            <w:pPr>
              <w:pStyle w:val="CRCoverPage"/>
              <w:spacing w:after="0"/>
              <w:ind w:left="99"/>
              <w:rPr>
                <w:noProof/>
              </w:rPr>
            </w:pPr>
            <w:r>
              <w:rPr>
                <w:noProof/>
              </w:rPr>
              <w:t xml:space="preserve">TS/TR ... CR ... </w:t>
            </w:r>
          </w:p>
        </w:tc>
      </w:tr>
      <w:tr w:rsidR="001E41F3" w14:paraId="381E22B3" w14:textId="77777777" w:rsidTr="00547111">
        <w:tc>
          <w:tcPr>
            <w:tcW w:w="2694" w:type="dxa"/>
            <w:gridSpan w:val="2"/>
            <w:tcBorders>
              <w:left w:val="single" w:sz="4" w:space="0" w:color="auto"/>
            </w:tcBorders>
          </w:tcPr>
          <w:p w14:paraId="1E86A4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DCB0"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20AF" w14:textId="77777777" w:rsidR="001E41F3" w:rsidRDefault="001E41F3">
            <w:pPr>
              <w:pStyle w:val="CRCoverPage"/>
              <w:spacing w:after="0"/>
              <w:jc w:val="center"/>
              <w:rPr>
                <w:b/>
                <w:caps/>
                <w:noProof/>
              </w:rPr>
            </w:pPr>
          </w:p>
        </w:tc>
        <w:tc>
          <w:tcPr>
            <w:tcW w:w="2977" w:type="dxa"/>
            <w:gridSpan w:val="4"/>
          </w:tcPr>
          <w:p w14:paraId="32B79D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008E" w14:textId="1A94E427" w:rsidR="001E41F3" w:rsidRDefault="00145D43" w:rsidP="00454765">
            <w:pPr>
              <w:pStyle w:val="CRCoverPage"/>
              <w:spacing w:after="0"/>
              <w:ind w:left="99"/>
              <w:rPr>
                <w:noProof/>
              </w:rPr>
            </w:pPr>
            <w:r>
              <w:rPr>
                <w:noProof/>
              </w:rPr>
              <w:t>TS</w:t>
            </w:r>
            <w:r w:rsidR="00B6090A">
              <w:rPr>
                <w:noProof/>
              </w:rPr>
              <w:t>38.521-</w:t>
            </w:r>
            <w:r w:rsidR="00454765">
              <w:rPr>
                <w:noProof/>
              </w:rPr>
              <w:t xml:space="preserve">2 </w:t>
            </w:r>
          </w:p>
        </w:tc>
      </w:tr>
      <w:tr w:rsidR="001E41F3" w14:paraId="0E873EED" w14:textId="77777777" w:rsidTr="00547111">
        <w:tc>
          <w:tcPr>
            <w:tcW w:w="2694" w:type="dxa"/>
            <w:gridSpan w:val="2"/>
            <w:tcBorders>
              <w:left w:val="single" w:sz="4" w:space="0" w:color="auto"/>
            </w:tcBorders>
          </w:tcPr>
          <w:p w14:paraId="772602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A4C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95E53" w14:textId="77777777" w:rsidR="001E41F3" w:rsidRDefault="00281F4A">
            <w:pPr>
              <w:pStyle w:val="CRCoverPage"/>
              <w:spacing w:after="0"/>
              <w:jc w:val="center"/>
              <w:rPr>
                <w:b/>
                <w:caps/>
                <w:noProof/>
              </w:rPr>
            </w:pPr>
            <w:r>
              <w:rPr>
                <w:b/>
                <w:caps/>
                <w:noProof/>
              </w:rPr>
              <w:t>N</w:t>
            </w:r>
          </w:p>
        </w:tc>
        <w:tc>
          <w:tcPr>
            <w:tcW w:w="2977" w:type="dxa"/>
            <w:gridSpan w:val="4"/>
          </w:tcPr>
          <w:p w14:paraId="1D3480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A3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0EBAA" w14:textId="77777777" w:rsidTr="008863B9">
        <w:tc>
          <w:tcPr>
            <w:tcW w:w="2694" w:type="dxa"/>
            <w:gridSpan w:val="2"/>
            <w:tcBorders>
              <w:left w:val="single" w:sz="4" w:space="0" w:color="auto"/>
            </w:tcBorders>
          </w:tcPr>
          <w:p w14:paraId="7585B8C7" w14:textId="77777777" w:rsidR="001E41F3" w:rsidRDefault="001E41F3">
            <w:pPr>
              <w:pStyle w:val="CRCoverPage"/>
              <w:spacing w:after="0"/>
              <w:rPr>
                <w:b/>
                <w:i/>
                <w:noProof/>
              </w:rPr>
            </w:pPr>
          </w:p>
        </w:tc>
        <w:tc>
          <w:tcPr>
            <w:tcW w:w="6946" w:type="dxa"/>
            <w:gridSpan w:val="9"/>
            <w:tcBorders>
              <w:right w:val="single" w:sz="4" w:space="0" w:color="auto"/>
            </w:tcBorders>
          </w:tcPr>
          <w:p w14:paraId="260EA15B" w14:textId="77777777" w:rsidR="001E41F3" w:rsidRDefault="001E41F3">
            <w:pPr>
              <w:pStyle w:val="CRCoverPage"/>
              <w:spacing w:after="0"/>
              <w:rPr>
                <w:noProof/>
              </w:rPr>
            </w:pPr>
          </w:p>
        </w:tc>
      </w:tr>
      <w:tr w:rsidR="001E41F3" w14:paraId="6AEC4690" w14:textId="77777777" w:rsidTr="008863B9">
        <w:tc>
          <w:tcPr>
            <w:tcW w:w="2694" w:type="dxa"/>
            <w:gridSpan w:val="2"/>
            <w:tcBorders>
              <w:left w:val="single" w:sz="4" w:space="0" w:color="auto"/>
              <w:bottom w:val="single" w:sz="4" w:space="0" w:color="auto"/>
            </w:tcBorders>
          </w:tcPr>
          <w:p w14:paraId="2D6D96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F93B" w14:textId="77777777" w:rsidR="001E41F3" w:rsidRDefault="001E41F3">
            <w:pPr>
              <w:pStyle w:val="CRCoverPage"/>
              <w:spacing w:after="0"/>
              <w:ind w:left="100"/>
              <w:rPr>
                <w:noProof/>
              </w:rPr>
            </w:pPr>
          </w:p>
        </w:tc>
      </w:tr>
      <w:tr w:rsidR="008863B9" w:rsidRPr="008863B9" w14:paraId="4BE0923B" w14:textId="77777777" w:rsidTr="008863B9">
        <w:tc>
          <w:tcPr>
            <w:tcW w:w="2694" w:type="dxa"/>
            <w:gridSpan w:val="2"/>
            <w:tcBorders>
              <w:top w:val="single" w:sz="4" w:space="0" w:color="auto"/>
              <w:bottom w:val="single" w:sz="4" w:space="0" w:color="auto"/>
            </w:tcBorders>
          </w:tcPr>
          <w:p w14:paraId="055C05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68EC9" w14:textId="77777777" w:rsidR="008863B9" w:rsidRPr="008863B9" w:rsidRDefault="008863B9">
            <w:pPr>
              <w:pStyle w:val="CRCoverPage"/>
              <w:spacing w:after="0"/>
              <w:ind w:left="100"/>
              <w:rPr>
                <w:noProof/>
                <w:sz w:val="8"/>
                <w:szCs w:val="8"/>
              </w:rPr>
            </w:pPr>
          </w:p>
        </w:tc>
      </w:tr>
      <w:tr w:rsidR="008863B9" w14:paraId="64E9FF05" w14:textId="77777777" w:rsidTr="008863B9">
        <w:tc>
          <w:tcPr>
            <w:tcW w:w="2694" w:type="dxa"/>
            <w:gridSpan w:val="2"/>
            <w:tcBorders>
              <w:top w:val="single" w:sz="4" w:space="0" w:color="auto"/>
              <w:left w:val="single" w:sz="4" w:space="0" w:color="auto"/>
              <w:bottom w:val="single" w:sz="4" w:space="0" w:color="auto"/>
            </w:tcBorders>
          </w:tcPr>
          <w:p w14:paraId="0156B9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C0AF" w14:textId="77777777" w:rsidR="008863B9" w:rsidRDefault="008863B9">
            <w:pPr>
              <w:pStyle w:val="CRCoverPage"/>
              <w:spacing w:after="0"/>
              <w:ind w:left="100"/>
              <w:rPr>
                <w:noProof/>
              </w:rPr>
            </w:pPr>
          </w:p>
        </w:tc>
      </w:tr>
    </w:tbl>
    <w:p w14:paraId="7FE95B86" w14:textId="77777777" w:rsidR="001E41F3" w:rsidRDefault="001E41F3">
      <w:pPr>
        <w:pStyle w:val="CRCoverPage"/>
        <w:spacing w:after="0"/>
        <w:rPr>
          <w:noProof/>
          <w:sz w:val="8"/>
          <w:szCs w:val="8"/>
        </w:rPr>
      </w:pPr>
    </w:p>
    <w:p w14:paraId="366915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79FE1" w14:textId="77777777" w:rsidR="00693249" w:rsidRPr="00DD7B6C" w:rsidRDefault="00693249" w:rsidP="00693249">
      <w:pPr>
        <w:pStyle w:val="Heading3"/>
        <w:jc w:val="center"/>
        <w:rPr>
          <w:color w:val="FF0000"/>
          <w:lang w:eastAsia="zh-CN"/>
        </w:rPr>
      </w:pPr>
      <w:bookmarkStart w:id="3" w:name="_Toc21344179"/>
      <w:bookmarkStart w:id="4" w:name="_Toc29801663"/>
      <w:bookmarkStart w:id="5" w:name="_Toc29802087"/>
      <w:bookmarkStart w:id="6" w:name="_Toc29802712"/>
      <w:bookmarkStart w:id="7" w:name="_Toc36107454"/>
      <w:bookmarkStart w:id="8" w:name="_Toc37251213"/>
      <w:r w:rsidRPr="00E87617">
        <w:rPr>
          <w:color w:val="FF0000"/>
        </w:rPr>
        <w:lastRenderedPageBreak/>
        <w:t>&gt;&gt;&gt;&gt;&gt;Start of Change 1&lt;&lt;&lt;&lt;&lt;</w:t>
      </w:r>
    </w:p>
    <w:p w14:paraId="3A6D7E2A" w14:textId="77777777" w:rsidR="00446388" w:rsidRPr="00FE760F" w:rsidRDefault="00446388" w:rsidP="00446388">
      <w:pPr>
        <w:pStyle w:val="Heading2"/>
      </w:pPr>
      <w:bookmarkStart w:id="9" w:name="_Toc21340714"/>
      <w:bookmarkStart w:id="10" w:name="_Toc29805161"/>
      <w:bookmarkStart w:id="11" w:name="_Toc36456370"/>
      <w:bookmarkStart w:id="12" w:name="_Toc36469468"/>
      <w:bookmarkStart w:id="13" w:name="_Toc37253877"/>
      <w:bookmarkStart w:id="14" w:name="_Toc37322734"/>
      <w:bookmarkStart w:id="15" w:name="_Toc37324140"/>
      <w:bookmarkEnd w:id="3"/>
      <w:bookmarkEnd w:id="4"/>
      <w:bookmarkEnd w:id="5"/>
      <w:bookmarkEnd w:id="6"/>
      <w:bookmarkEnd w:id="7"/>
      <w:bookmarkEnd w:id="8"/>
      <w:r w:rsidRPr="00FE760F">
        <w:t>3.3</w:t>
      </w:r>
      <w:r w:rsidRPr="00FE760F">
        <w:tab/>
        <w:t>Abbreviations</w:t>
      </w:r>
      <w:bookmarkEnd w:id="9"/>
      <w:bookmarkEnd w:id="10"/>
      <w:bookmarkEnd w:id="11"/>
      <w:bookmarkEnd w:id="12"/>
      <w:bookmarkEnd w:id="13"/>
      <w:bookmarkEnd w:id="14"/>
      <w:bookmarkEnd w:id="15"/>
    </w:p>
    <w:p w14:paraId="158DDBD0" w14:textId="77777777" w:rsidR="00446388" w:rsidRPr="00FE760F" w:rsidRDefault="00446388" w:rsidP="00446388">
      <w:pPr>
        <w:keepNext/>
      </w:pPr>
      <w:r w:rsidRPr="00FE760F">
        <w:t>For the purposes of the present document, the abbreviations given in 3GPP TR 21.905 [1] and the following apply. An abbreviation defined in the present document takes precedence over the definition of the same abbreviation, if any, in 3GPP TR 21.905 [1].</w:t>
      </w:r>
    </w:p>
    <w:p w14:paraId="7E368A22" w14:textId="77777777" w:rsidR="00446388" w:rsidRPr="00FE760F" w:rsidRDefault="00446388" w:rsidP="00446388">
      <w:pPr>
        <w:pStyle w:val="EW"/>
      </w:pPr>
      <w:r w:rsidRPr="00FE760F">
        <w:t>ACLR</w:t>
      </w:r>
      <w:r w:rsidRPr="00FE760F">
        <w:tab/>
        <w:t>Adjacent Channel Leakage Ratio</w:t>
      </w:r>
    </w:p>
    <w:p w14:paraId="0D5E36D0" w14:textId="77777777" w:rsidR="00446388" w:rsidRPr="00FE760F" w:rsidRDefault="00446388" w:rsidP="00446388">
      <w:pPr>
        <w:pStyle w:val="EW"/>
      </w:pPr>
      <w:r w:rsidRPr="00FE760F">
        <w:t>ACS</w:t>
      </w:r>
      <w:r w:rsidRPr="00FE760F">
        <w:tab/>
        <w:t>Adjacent Channel Selectivity</w:t>
      </w:r>
    </w:p>
    <w:p w14:paraId="726971CC" w14:textId="77777777" w:rsidR="00446388" w:rsidRPr="00FE760F" w:rsidRDefault="00446388" w:rsidP="00446388">
      <w:pPr>
        <w:pStyle w:val="EW"/>
      </w:pPr>
      <w:r w:rsidRPr="00FE760F">
        <w:t>A-MPR</w:t>
      </w:r>
      <w:r w:rsidRPr="00FE760F">
        <w:tab/>
        <w:t>Additional Maximum Power Reduction</w:t>
      </w:r>
    </w:p>
    <w:p w14:paraId="523F8DB4" w14:textId="77777777" w:rsidR="00446388" w:rsidRPr="00FE760F" w:rsidRDefault="00446388" w:rsidP="00446388">
      <w:pPr>
        <w:pStyle w:val="EW"/>
      </w:pPr>
      <w:r w:rsidRPr="00FE760F">
        <w:t>AoA</w:t>
      </w:r>
      <w:r w:rsidRPr="00FE760F">
        <w:tab/>
        <w:t>Angle of Arrival</w:t>
      </w:r>
    </w:p>
    <w:p w14:paraId="6B2C1020" w14:textId="77777777" w:rsidR="00446388" w:rsidRPr="00FE760F" w:rsidRDefault="00446388" w:rsidP="00446388">
      <w:pPr>
        <w:pStyle w:val="EW"/>
      </w:pPr>
      <w:r w:rsidRPr="00FE760F">
        <w:t>BCS</w:t>
      </w:r>
      <w:r w:rsidRPr="00FE760F">
        <w:tab/>
        <w:t>Bandwidth Combination Set</w:t>
      </w:r>
    </w:p>
    <w:p w14:paraId="14737E62" w14:textId="77777777" w:rsidR="00446388" w:rsidRPr="00FE760F" w:rsidRDefault="00446388" w:rsidP="00446388">
      <w:pPr>
        <w:pStyle w:val="EW"/>
      </w:pPr>
      <w:r w:rsidRPr="00FE760F">
        <w:t>BPSK</w:t>
      </w:r>
      <w:r w:rsidRPr="00FE760F">
        <w:tab/>
        <w:t>Binary Phase-Shift Keying</w:t>
      </w:r>
    </w:p>
    <w:p w14:paraId="2DC438AA" w14:textId="77777777" w:rsidR="00446388" w:rsidRPr="00FE760F" w:rsidRDefault="00446388" w:rsidP="00446388">
      <w:pPr>
        <w:pStyle w:val="EW"/>
      </w:pPr>
      <w:r w:rsidRPr="00FE760F">
        <w:t>BS</w:t>
      </w:r>
      <w:r w:rsidRPr="00FE760F">
        <w:tab/>
        <w:t>Base Station</w:t>
      </w:r>
    </w:p>
    <w:p w14:paraId="5BBE9B09" w14:textId="77777777" w:rsidR="00446388" w:rsidRPr="00FE760F" w:rsidRDefault="00446388" w:rsidP="00446388">
      <w:pPr>
        <w:pStyle w:val="EW"/>
      </w:pPr>
      <w:r w:rsidRPr="00FE760F">
        <w:t>BW</w:t>
      </w:r>
      <w:r w:rsidRPr="00FE760F">
        <w:tab/>
        <w:t>Bandwidth</w:t>
      </w:r>
    </w:p>
    <w:p w14:paraId="3A4E9AD6" w14:textId="77777777" w:rsidR="00446388" w:rsidRPr="00FE760F" w:rsidRDefault="00446388" w:rsidP="00446388">
      <w:pPr>
        <w:pStyle w:val="EW"/>
      </w:pPr>
      <w:r w:rsidRPr="00FE760F">
        <w:t>BWP</w:t>
      </w:r>
      <w:r w:rsidRPr="00FE760F">
        <w:tab/>
        <w:t>Bandwidth Part</w:t>
      </w:r>
    </w:p>
    <w:p w14:paraId="7496D32A" w14:textId="77777777" w:rsidR="00446388" w:rsidRPr="00FE760F" w:rsidRDefault="00446388" w:rsidP="00446388">
      <w:pPr>
        <w:pStyle w:val="EW"/>
      </w:pPr>
      <w:r w:rsidRPr="00FE760F">
        <w:t>CA</w:t>
      </w:r>
      <w:r w:rsidRPr="00FE760F">
        <w:tab/>
        <w:t>Carrier aggregation</w:t>
      </w:r>
    </w:p>
    <w:p w14:paraId="592FE0C7" w14:textId="77777777" w:rsidR="00446388" w:rsidRPr="00FE760F" w:rsidRDefault="00446388" w:rsidP="00446388">
      <w:pPr>
        <w:pStyle w:val="EW"/>
      </w:pPr>
      <w:r w:rsidRPr="00FE760F">
        <w:t>CABW</w:t>
      </w:r>
      <w:r w:rsidRPr="00FE760F">
        <w:tab/>
        <w:t>Cumulative Aggregated Channel Bandwidth</w:t>
      </w:r>
    </w:p>
    <w:p w14:paraId="1CCF0923" w14:textId="77777777" w:rsidR="00446388" w:rsidRPr="00FE760F" w:rsidRDefault="00446388" w:rsidP="00446388">
      <w:pPr>
        <w:pStyle w:val="EW"/>
      </w:pPr>
      <w:r w:rsidRPr="00FE760F">
        <w:t>CA_nX-nY</w:t>
      </w:r>
      <w:r w:rsidRPr="00FE760F">
        <w:tab/>
        <w:t xml:space="preserve">Inter-band CA of component carrier(s) in one sub-block within Band X and component carrier(s) in one sub-block within Band Y where X and Y are the applicable NR </w:t>
      </w:r>
      <w:r w:rsidRPr="00FE760F">
        <w:rPr>
          <w:i/>
        </w:rPr>
        <w:t>operating band</w:t>
      </w:r>
    </w:p>
    <w:p w14:paraId="4D9E4B32" w14:textId="77777777" w:rsidR="00446388" w:rsidRPr="00FE760F" w:rsidRDefault="00446388" w:rsidP="00446388">
      <w:pPr>
        <w:pStyle w:val="EW"/>
      </w:pPr>
      <w:r w:rsidRPr="00FE760F">
        <w:t>CC</w:t>
      </w:r>
      <w:r w:rsidRPr="00FE760F">
        <w:tab/>
        <w:t>Component carrier</w:t>
      </w:r>
    </w:p>
    <w:p w14:paraId="4CB7A1F1" w14:textId="77777777" w:rsidR="00446388" w:rsidRPr="00FE760F" w:rsidRDefault="00446388" w:rsidP="00446388">
      <w:pPr>
        <w:pStyle w:val="EW"/>
      </w:pPr>
      <w:r w:rsidRPr="00FE760F">
        <w:t>CDF</w:t>
      </w:r>
      <w:r w:rsidRPr="00FE760F">
        <w:tab/>
        <w:t>Cumulative Distribution Function</w:t>
      </w:r>
    </w:p>
    <w:p w14:paraId="3BCC8027" w14:textId="77777777" w:rsidR="00446388" w:rsidRPr="00FE760F" w:rsidRDefault="00446388" w:rsidP="00446388">
      <w:pPr>
        <w:pStyle w:val="EW"/>
      </w:pPr>
      <w:r w:rsidRPr="00FE760F">
        <w:t>CP-OFDM</w:t>
      </w:r>
      <w:r w:rsidRPr="00FE760F">
        <w:tab/>
        <w:t>Cyclic Prefix-OFDM</w:t>
      </w:r>
    </w:p>
    <w:p w14:paraId="2F5D3DB2" w14:textId="77777777" w:rsidR="00446388" w:rsidRPr="00FE760F" w:rsidRDefault="00446388" w:rsidP="00446388">
      <w:pPr>
        <w:pStyle w:val="EW"/>
      </w:pPr>
      <w:r w:rsidRPr="00FE760F">
        <w:t>CW</w:t>
      </w:r>
      <w:r w:rsidRPr="00FE760F">
        <w:tab/>
        <w:t>Continuous Wave</w:t>
      </w:r>
    </w:p>
    <w:p w14:paraId="2714B43A" w14:textId="77777777" w:rsidR="00446388" w:rsidRPr="00FE760F" w:rsidRDefault="00446388" w:rsidP="00446388">
      <w:pPr>
        <w:pStyle w:val="EW"/>
      </w:pPr>
      <w:r w:rsidRPr="00FE760F">
        <w:rPr>
          <w:rFonts w:hint="eastAsia"/>
          <w:lang w:eastAsia="zh-CN"/>
        </w:rPr>
        <w:t>DFT-s-OFDM</w:t>
      </w:r>
      <w:r w:rsidRPr="00FE760F">
        <w:rPr>
          <w:rFonts w:hint="eastAsia"/>
          <w:lang w:eastAsia="zh-CN"/>
        </w:rPr>
        <w:tab/>
        <w:t>D</w:t>
      </w:r>
      <w:r w:rsidRPr="00FE760F">
        <w:rPr>
          <w:lang w:eastAsia="zh-CN"/>
        </w:rPr>
        <w:t>iscrete Fourier Transform-spread-OFDM</w:t>
      </w:r>
    </w:p>
    <w:p w14:paraId="6052D163" w14:textId="77777777" w:rsidR="00446388" w:rsidRPr="00FE760F" w:rsidRDefault="00446388" w:rsidP="00446388">
      <w:pPr>
        <w:pStyle w:val="EW"/>
      </w:pPr>
      <w:r w:rsidRPr="00FE760F">
        <w:t>DM-RS</w:t>
      </w:r>
      <w:r w:rsidRPr="00FE760F">
        <w:tab/>
        <w:t>Demodulation Reference Signal</w:t>
      </w:r>
    </w:p>
    <w:p w14:paraId="6437A545" w14:textId="77777777" w:rsidR="00446388" w:rsidRPr="00FE760F" w:rsidRDefault="00446388" w:rsidP="00446388">
      <w:pPr>
        <w:pStyle w:val="EW"/>
      </w:pPr>
      <w:r w:rsidRPr="00FE760F">
        <w:t>DTX</w:t>
      </w:r>
      <w:r w:rsidRPr="00FE760F">
        <w:tab/>
        <w:t>Discontinuous Transmission</w:t>
      </w:r>
    </w:p>
    <w:p w14:paraId="45CC2DE5" w14:textId="77777777" w:rsidR="00446388" w:rsidRPr="00FE760F" w:rsidRDefault="00446388" w:rsidP="00446388">
      <w:pPr>
        <w:pStyle w:val="EW"/>
      </w:pPr>
      <w:r w:rsidRPr="00FE760F">
        <w:rPr>
          <w:rFonts w:hint="eastAsia"/>
        </w:rPr>
        <w:t>EIRP</w:t>
      </w:r>
      <w:r w:rsidRPr="00FE760F">
        <w:rPr>
          <w:rFonts w:hint="eastAsia"/>
        </w:rPr>
        <w:tab/>
        <w:t>E</w:t>
      </w:r>
      <w:r w:rsidRPr="00FE760F">
        <w:t xml:space="preserve">ffective </w:t>
      </w:r>
      <w:r w:rsidRPr="00FE760F">
        <w:rPr>
          <w:rFonts w:hint="eastAsia"/>
        </w:rPr>
        <w:t>I</w:t>
      </w:r>
      <w:r w:rsidRPr="00FE760F">
        <w:t xml:space="preserve">sotropic </w:t>
      </w:r>
      <w:r w:rsidRPr="00FE760F">
        <w:rPr>
          <w:rFonts w:hint="eastAsia"/>
        </w:rPr>
        <w:t>R</w:t>
      </w:r>
      <w:r w:rsidRPr="00FE760F">
        <w:t xml:space="preserve">adiated </w:t>
      </w:r>
      <w:r w:rsidRPr="00FE760F">
        <w:rPr>
          <w:rFonts w:hint="eastAsia"/>
        </w:rPr>
        <w:t>P</w:t>
      </w:r>
      <w:r w:rsidRPr="00FE760F">
        <w:t>ower</w:t>
      </w:r>
    </w:p>
    <w:p w14:paraId="45097E43" w14:textId="77777777" w:rsidR="00446388" w:rsidRPr="00FE760F" w:rsidRDefault="00446388" w:rsidP="00446388">
      <w:pPr>
        <w:pStyle w:val="EW"/>
        <w:rPr>
          <w:lang w:eastAsia="zh-CN"/>
        </w:rPr>
      </w:pPr>
      <w:r w:rsidRPr="00FE760F">
        <w:rPr>
          <w:rFonts w:hint="eastAsia"/>
          <w:lang w:eastAsia="zh-CN"/>
        </w:rPr>
        <w:t>EIS</w:t>
      </w:r>
      <w:r w:rsidRPr="00FE760F">
        <w:rPr>
          <w:rFonts w:hint="eastAsia"/>
          <w:lang w:eastAsia="zh-CN"/>
        </w:rPr>
        <w:tab/>
      </w:r>
      <w:r w:rsidRPr="00FE760F">
        <w:t>Effective Isotropic Sensitivity</w:t>
      </w:r>
    </w:p>
    <w:p w14:paraId="183DA28A" w14:textId="77777777" w:rsidR="00446388" w:rsidRPr="00FE760F" w:rsidRDefault="00446388" w:rsidP="00446388">
      <w:pPr>
        <w:pStyle w:val="EW"/>
        <w:rPr>
          <w:rFonts w:cs="v4.2.0"/>
        </w:rPr>
      </w:pPr>
      <w:r w:rsidRPr="00FE760F">
        <w:rPr>
          <w:rFonts w:cs="v4.2.0"/>
        </w:rPr>
        <w:t>EVM</w:t>
      </w:r>
      <w:r w:rsidRPr="00FE760F">
        <w:rPr>
          <w:rFonts w:cs="v4.2.0"/>
        </w:rPr>
        <w:tab/>
        <w:t>Error Vector Magnitude</w:t>
      </w:r>
    </w:p>
    <w:p w14:paraId="0F914594" w14:textId="77777777" w:rsidR="00446388" w:rsidRPr="00FE760F" w:rsidRDefault="00446388" w:rsidP="00446388">
      <w:pPr>
        <w:pStyle w:val="EW"/>
      </w:pPr>
      <w:r w:rsidRPr="00FE760F">
        <w:t>FR</w:t>
      </w:r>
      <w:r w:rsidRPr="00FE760F">
        <w:tab/>
        <w:t>Frequency Range</w:t>
      </w:r>
    </w:p>
    <w:p w14:paraId="5326F024" w14:textId="77777777" w:rsidR="00446388" w:rsidRPr="00FE760F" w:rsidRDefault="00446388" w:rsidP="00446388">
      <w:pPr>
        <w:pStyle w:val="EW"/>
      </w:pPr>
      <w:r w:rsidRPr="00FE760F">
        <w:t>FWA</w:t>
      </w:r>
      <w:r w:rsidRPr="00FE760F">
        <w:tab/>
        <w:t>Fixed Wireless Access</w:t>
      </w:r>
    </w:p>
    <w:p w14:paraId="17D789D2" w14:textId="77777777" w:rsidR="00446388" w:rsidRPr="00FE760F" w:rsidRDefault="00446388" w:rsidP="00446388">
      <w:pPr>
        <w:pStyle w:val="EW"/>
      </w:pPr>
      <w:r w:rsidRPr="00FE760F">
        <w:t>GSCN</w:t>
      </w:r>
      <w:r w:rsidRPr="00FE760F">
        <w:tab/>
        <w:t>Global Synchronization Channel Number</w:t>
      </w:r>
    </w:p>
    <w:p w14:paraId="42CEF09D" w14:textId="77777777" w:rsidR="00446388" w:rsidRPr="00FE760F" w:rsidRDefault="00446388" w:rsidP="00446388">
      <w:pPr>
        <w:pStyle w:val="EW"/>
        <w:rPr>
          <w:lang w:eastAsia="zh-CN"/>
        </w:rPr>
      </w:pPr>
      <w:r w:rsidRPr="00FE760F">
        <w:rPr>
          <w:rFonts w:hint="eastAsia"/>
          <w:lang w:eastAsia="zh-CN"/>
        </w:rPr>
        <w:t>IBB</w:t>
      </w:r>
      <w:r w:rsidRPr="00FE760F">
        <w:rPr>
          <w:rFonts w:hint="eastAsia"/>
          <w:lang w:eastAsia="zh-CN"/>
        </w:rPr>
        <w:tab/>
        <w:t>In</w:t>
      </w:r>
      <w:r w:rsidRPr="00FE760F">
        <w:rPr>
          <w:lang w:eastAsia="zh-CN"/>
        </w:rPr>
        <w:t>-band Blocking</w:t>
      </w:r>
    </w:p>
    <w:p w14:paraId="17F1A123" w14:textId="77777777" w:rsidR="00446388" w:rsidRPr="00FE760F" w:rsidRDefault="00446388" w:rsidP="00446388">
      <w:pPr>
        <w:pStyle w:val="EW"/>
        <w:rPr>
          <w:lang w:eastAsia="zh-CN"/>
        </w:rPr>
      </w:pPr>
      <w:r w:rsidRPr="00FE760F">
        <w:rPr>
          <w:lang w:eastAsia="zh-CN"/>
        </w:rPr>
        <w:t>IDFT</w:t>
      </w:r>
      <w:r w:rsidRPr="00FE760F">
        <w:rPr>
          <w:lang w:eastAsia="zh-CN"/>
        </w:rPr>
        <w:tab/>
        <w:t>Inverse Discrete Fourier Transformation</w:t>
      </w:r>
    </w:p>
    <w:p w14:paraId="2BBF76FC" w14:textId="77777777" w:rsidR="00446388" w:rsidRPr="00FE760F" w:rsidRDefault="00446388" w:rsidP="00446388">
      <w:pPr>
        <w:pStyle w:val="EW"/>
      </w:pPr>
      <w:r w:rsidRPr="00FE760F">
        <w:t>ITU</w:t>
      </w:r>
      <w:r w:rsidRPr="00FE760F">
        <w:noBreakHyphen/>
        <w:t>R</w:t>
      </w:r>
      <w:r w:rsidRPr="00FE760F">
        <w:tab/>
        <w:t>Radiocommunication Sector of the International Telecommunication Union</w:t>
      </w:r>
    </w:p>
    <w:p w14:paraId="6B446F05" w14:textId="77777777" w:rsidR="00446388" w:rsidRPr="00FE760F" w:rsidRDefault="00446388" w:rsidP="00446388">
      <w:pPr>
        <w:pStyle w:val="EW"/>
      </w:pPr>
      <w:r w:rsidRPr="00FE760F">
        <w:t>MBW</w:t>
      </w:r>
      <w:r w:rsidRPr="00FE760F">
        <w:tab/>
        <w:t>Measurement bandwidth defined for the protected band</w:t>
      </w:r>
    </w:p>
    <w:p w14:paraId="3B640BFA" w14:textId="77777777" w:rsidR="00446388" w:rsidRPr="00FE760F" w:rsidRDefault="00446388" w:rsidP="00446388">
      <w:pPr>
        <w:pStyle w:val="EW"/>
      </w:pPr>
      <w:r w:rsidRPr="00FE760F">
        <w:t>MPR</w:t>
      </w:r>
      <w:r w:rsidRPr="00FE760F">
        <w:tab/>
        <w:t>Allowed maximum power reduction</w:t>
      </w:r>
    </w:p>
    <w:p w14:paraId="082C44B9" w14:textId="77777777" w:rsidR="00446388" w:rsidRPr="00FE760F" w:rsidRDefault="00446388" w:rsidP="00446388">
      <w:pPr>
        <w:pStyle w:val="EW"/>
      </w:pPr>
      <w:r w:rsidRPr="00FE760F">
        <w:t>NR</w:t>
      </w:r>
      <w:r w:rsidRPr="00FE760F">
        <w:tab/>
        <w:t>New Radio</w:t>
      </w:r>
    </w:p>
    <w:p w14:paraId="25552AF3" w14:textId="77777777" w:rsidR="00446388" w:rsidRPr="00FE760F" w:rsidRDefault="00446388" w:rsidP="00446388">
      <w:pPr>
        <w:pStyle w:val="EW"/>
      </w:pPr>
      <w:r w:rsidRPr="00FE760F">
        <w:t>NR-ARFCN</w:t>
      </w:r>
      <w:r w:rsidRPr="00FE760F">
        <w:tab/>
        <w:t>NR Absolute Radio Frequency Channel Number</w:t>
      </w:r>
    </w:p>
    <w:p w14:paraId="4F5D7987" w14:textId="77777777" w:rsidR="00446388" w:rsidRPr="00FE760F" w:rsidRDefault="00446388" w:rsidP="00446388">
      <w:pPr>
        <w:pStyle w:val="EW"/>
      </w:pPr>
      <w:r w:rsidRPr="00FE760F">
        <w:t>OCNG</w:t>
      </w:r>
      <w:r w:rsidRPr="00FE760F">
        <w:tab/>
        <w:t>OFDMA Channel Noise Generator</w:t>
      </w:r>
    </w:p>
    <w:p w14:paraId="500C144C" w14:textId="77777777" w:rsidR="00446388" w:rsidRPr="00FE760F" w:rsidRDefault="00446388" w:rsidP="00446388">
      <w:pPr>
        <w:pStyle w:val="EW"/>
      </w:pPr>
      <w:r w:rsidRPr="00FE760F">
        <w:t>OOB</w:t>
      </w:r>
      <w:r w:rsidRPr="00FE760F">
        <w:tab/>
        <w:t>Out-of-band</w:t>
      </w:r>
    </w:p>
    <w:p w14:paraId="7A7382CB" w14:textId="77777777" w:rsidR="00446388" w:rsidRPr="00FE760F" w:rsidRDefault="00446388" w:rsidP="00446388">
      <w:pPr>
        <w:pStyle w:val="EW"/>
      </w:pPr>
      <w:r w:rsidRPr="00FE760F">
        <w:t>OTA</w:t>
      </w:r>
      <w:r w:rsidRPr="00FE760F">
        <w:tab/>
        <w:t>Over The Air</w:t>
      </w:r>
    </w:p>
    <w:p w14:paraId="3C6DA81F" w14:textId="77777777" w:rsidR="00446388" w:rsidRPr="00FE760F" w:rsidRDefault="00446388" w:rsidP="00446388">
      <w:pPr>
        <w:pStyle w:val="EW"/>
      </w:pPr>
      <w:r w:rsidRPr="00FE760F">
        <w:t>P-MPR</w:t>
      </w:r>
      <w:r w:rsidRPr="00FE760F">
        <w:tab/>
        <w:t>Power Management Maximum Power Reduction</w:t>
      </w:r>
    </w:p>
    <w:p w14:paraId="55D78933" w14:textId="77777777" w:rsidR="00446388" w:rsidRPr="00FE760F" w:rsidRDefault="00446388" w:rsidP="00446388">
      <w:pPr>
        <w:pStyle w:val="EW"/>
      </w:pPr>
      <w:r w:rsidRPr="00FE760F">
        <w:rPr>
          <w:rFonts w:hint="eastAsia"/>
          <w:lang w:eastAsia="zh-CN"/>
        </w:rPr>
        <w:t>PRB</w:t>
      </w:r>
      <w:r w:rsidRPr="00FE760F">
        <w:rPr>
          <w:rFonts w:hint="eastAsia"/>
          <w:lang w:eastAsia="zh-CN"/>
        </w:rPr>
        <w:tab/>
      </w:r>
      <w:r w:rsidRPr="00FE760F">
        <w:t>Physical Resource Block</w:t>
      </w:r>
    </w:p>
    <w:p w14:paraId="48B73E7F" w14:textId="77777777" w:rsidR="00446388" w:rsidRPr="00FE760F" w:rsidRDefault="00446388" w:rsidP="00446388">
      <w:pPr>
        <w:pStyle w:val="EW"/>
      </w:pPr>
      <w:r w:rsidRPr="00FE760F">
        <w:t>QAM</w:t>
      </w:r>
      <w:r w:rsidRPr="00FE760F">
        <w:tab/>
        <w:t>Quadrature Amplitude Modulation</w:t>
      </w:r>
    </w:p>
    <w:p w14:paraId="38E5673A" w14:textId="77777777" w:rsidR="00446388" w:rsidRPr="00FE760F" w:rsidRDefault="00446388" w:rsidP="00446388">
      <w:pPr>
        <w:pStyle w:val="EW"/>
        <w:rPr>
          <w:lang w:eastAsia="zh-CN"/>
        </w:rPr>
      </w:pPr>
      <w:r w:rsidRPr="00FE760F">
        <w:t>RF</w:t>
      </w:r>
      <w:r w:rsidRPr="00FE760F">
        <w:tab/>
        <w:t>Radio Frequency</w:t>
      </w:r>
    </w:p>
    <w:p w14:paraId="53B5F4C9" w14:textId="77777777" w:rsidR="00446388" w:rsidRPr="00FE760F" w:rsidRDefault="00446388" w:rsidP="00446388">
      <w:pPr>
        <w:pStyle w:val="EW"/>
      </w:pPr>
      <w:r w:rsidRPr="00FE760F">
        <w:t>REFSENS</w:t>
      </w:r>
      <w:r w:rsidRPr="00FE760F">
        <w:tab/>
        <w:t>Reference Sensitivity</w:t>
      </w:r>
    </w:p>
    <w:p w14:paraId="067C9F43" w14:textId="77777777" w:rsidR="00446388" w:rsidRPr="00FE760F" w:rsidRDefault="00446388" w:rsidP="00446388">
      <w:pPr>
        <w:pStyle w:val="EW"/>
      </w:pPr>
      <w:r w:rsidRPr="00FE760F">
        <w:t>RIB</w:t>
      </w:r>
      <w:r w:rsidRPr="00FE760F">
        <w:tab/>
        <w:t>Radiated Interface Boundary</w:t>
      </w:r>
    </w:p>
    <w:p w14:paraId="75F67174" w14:textId="77777777" w:rsidR="00446388" w:rsidRPr="00FE760F" w:rsidRDefault="00446388" w:rsidP="00446388">
      <w:pPr>
        <w:pStyle w:val="EW"/>
      </w:pPr>
      <w:r w:rsidRPr="00FE760F">
        <w:t>RMS</w:t>
      </w:r>
      <w:r w:rsidRPr="00FE760F">
        <w:tab/>
        <w:t>Root Mean Square (value)</w:t>
      </w:r>
    </w:p>
    <w:p w14:paraId="0A6B5E1D" w14:textId="77777777" w:rsidR="00446388" w:rsidRPr="00FE760F" w:rsidRDefault="00446388" w:rsidP="00446388">
      <w:pPr>
        <w:pStyle w:val="EW"/>
      </w:pPr>
      <w:r w:rsidRPr="00FE760F">
        <w:t>RSRP</w:t>
      </w:r>
      <w:r w:rsidRPr="00FE760F">
        <w:tab/>
        <w:t>Reference Signal Receiving Power</w:t>
      </w:r>
    </w:p>
    <w:p w14:paraId="54063276" w14:textId="77777777" w:rsidR="00446388" w:rsidRPr="00FE760F" w:rsidRDefault="00446388" w:rsidP="00446388">
      <w:pPr>
        <w:pStyle w:val="EW"/>
        <w:rPr>
          <w:lang w:eastAsia="zh-CN"/>
        </w:rPr>
      </w:pPr>
      <w:r w:rsidRPr="00FE760F">
        <w:t>Rx</w:t>
      </w:r>
      <w:r w:rsidRPr="00FE760F">
        <w:tab/>
        <w:t>Receiver</w:t>
      </w:r>
    </w:p>
    <w:p w14:paraId="0CCAADFD" w14:textId="77777777" w:rsidR="00446388" w:rsidRPr="00FE760F" w:rsidRDefault="00446388" w:rsidP="00446388">
      <w:pPr>
        <w:pStyle w:val="EW"/>
      </w:pPr>
      <w:r w:rsidRPr="00FE760F">
        <w:t>SCS</w:t>
      </w:r>
      <w:r w:rsidRPr="00FE760F">
        <w:tab/>
        <w:t>Subcarrier spacing</w:t>
      </w:r>
    </w:p>
    <w:p w14:paraId="56818392" w14:textId="77777777" w:rsidR="00446388" w:rsidRPr="00FE760F" w:rsidRDefault="00446388" w:rsidP="00446388">
      <w:pPr>
        <w:pStyle w:val="EW"/>
        <w:rPr>
          <w:lang w:eastAsia="zh-CN"/>
        </w:rPr>
      </w:pPr>
      <w:r w:rsidRPr="00FE760F">
        <w:rPr>
          <w:rFonts w:hint="eastAsia"/>
          <w:lang w:eastAsia="zh-CN"/>
        </w:rPr>
        <w:t>SEM</w:t>
      </w:r>
      <w:r w:rsidRPr="00FE760F">
        <w:rPr>
          <w:rFonts w:hint="eastAsia"/>
          <w:lang w:eastAsia="zh-CN"/>
        </w:rPr>
        <w:tab/>
        <w:t>Spectrum Emission Mask</w:t>
      </w:r>
    </w:p>
    <w:p w14:paraId="41A16EE0" w14:textId="77777777" w:rsidR="00446388" w:rsidRPr="00FE760F" w:rsidRDefault="00446388" w:rsidP="00446388">
      <w:pPr>
        <w:pStyle w:val="EW"/>
        <w:rPr>
          <w:lang w:eastAsia="zh-CN"/>
        </w:rPr>
      </w:pPr>
      <w:r w:rsidRPr="00FE760F">
        <w:rPr>
          <w:rFonts w:hint="eastAsia"/>
          <w:lang w:eastAsia="zh-CN"/>
        </w:rPr>
        <w:t>SRS</w:t>
      </w:r>
      <w:r w:rsidRPr="00FE760F">
        <w:rPr>
          <w:rFonts w:hint="eastAsia"/>
          <w:lang w:eastAsia="zh-CN"/>
        </w:rPr>
        <w:tab/>
      </w:r>
      <w:r w:rsidRPr="00FE760F">
        <w:rPr>
          <w:lang w:eastAsia="zh-CN"/>
        </w:rPr>
        <w:t>Sounding Reference Symbol</w:t>
      </w:r>
    </w:p>
    <w:p w14:paraId="6927645C" w14:textId="77777777" w:rsidR="00446388" w:rsidRPr="00FE760F" w:rsidRDefault="00446388" w:rsidP="00446388">
      <w:pPr>
        <w:pStyle w:val="EW"/>
      </w:pPr>
      <w:r w:rsidRPr="00FE760F">
        <w:t>SS</w:t>
      </w:r>
      <w:r w:rsidRPr="00FE760F">
        <w:tab/>
        <w:t>Synchronization Symbol</w:t>
      </w:r>
    </w:p>
    <w:p w14:paraId="27420739" w14:textId="77777777" w:rsidR="00446388" w:rsidRPr="00FE760F" w:rsidRDefault="00446388" w:rsidP="00446388">
      <w:pPr>
        <w:pStyle w:val="EW"/>
      </w:pPr>
      <w:r w:rsidRPr="00FE760F">
        <w:t>TPC</w:t>
      </w:r>
      <w:r w:rsidRPr="00FE760F">
        <w:tab/>
        <w:t>Transimission Power Control</w:t>
      </w:r>
    </w:p>
    <w:p w14:paraId="2B1BDB78" w14:textId="77777777" w:rsidR="00446388" w:rsidRPr="00FE760F" w:rsidRDefault="00446388" w:rsidP="00446388">
      <w:pPr>
        <w:pStyle w:val="EW"/>
      </w:pPr>
      <w:r w:rsidRPr="00FE760F">
        <w:t>TRP</w:t>
      </w:r>
      <w:r w:rsidRPr="00FE760F">
        <w:tab/>
        <w:t>Total Radiated Power</w:t>
      </w:r>
    </w:p>
    <w:p w14:paraId="66BF4230" w14:textId="77777777" w:rsidR="00446388" w:rsidRPr="00FE760F" w:rsidRDefault="00446388" w:rsidP="00446388">
      <w:pPr>
        <w:pStyle w:val="EW"/>
      </w:pPr>
      <w:r w:rsidRPr="00FE760F">
        <w:t>Tx</w:t>
      </w:r>
      <w:r w:rsidRPr="00FE760F">
        <w:tab/>
        <w:t>Transmitter</w:t>
      </w:r>
    </w:p>
    <w:p w14:paraId="525B2319" w14:textId="77777777" w:rsidR="00446388" w:rsidRPr="00FE760F" w:rsidRDefault="00446388" w:rsidP="00446388">
      <w:pPr>
        <w:pStyle w:val="EW"/>
      </w:pPr>
      <w:r w:rsidRPr="00FE760F">
        <w:t>UE</w:t>
      </w:r>
      <w:r w:rsidRPr="00FE760F">
        <w:tab/>
        <w:t>User Equipment</w:t>
      </w:r>
    </w:p>
    <w:p w14:paraId="0D5E52FF" w14:textId="77777777" w:rsidR="00446388" w:rsidRPr="00FE760F" w:rsidRDefault="00446388" w:rsidP="00446388">
      <w:pPr>
        <w:pStyle w:val="EW"/>
      </w:pPr>
      <w:r w:rsidRPr="00FE760F">
        <w:lastRenderedPageBreak/>
        <w:t>UL MIMO</w:t>
      </w:r>
      <w:r w:rsidRPr="00FE760F">
        <w:tab/>
        <w:t>Uplink Multiple Antenna transmission</w:t>
      </w:r>
    </w:p>
    <w:p w14:paraId="76A2BD1A" w14:textId="77777777" w:rsidR="00446388" w:rsidRPr="00FE760F" w:rsidRDefault="00446388" w:rsidP="00B021C5">
      <w:pPr>
        <w:pStyle w:val="EW"/>
      </w:pPr>
      <w:ins w:id="16" w:author="Samsung" w:date="2020-05-15T18:41:00Z">
        <w:r w:rsidRPr="001C0CC4">
          <w:t>UL</w:t>
        </w:r>
        <w:r>
          <w:t>FPTx</w:t>
        </w:r>
        <w:r w:rsidRPr="001C0CC4">
          <w:tab/>
          <w:t xml:space="preserve">Uplink </w:t>
        </w:r>
        <w:r>
          <w:t>Full Power</w:t>
        </w:r>
        <w:r w:rsidRPr="001C0CC4">
          <w:t xml:space="preserve"> </w:t>
        </w:r>
        <w:r>
          <w:t>T</w:t>
        </w:r>
        <w:r w:rsidRPr="001C0CC4">
          <w:t>ransmission</w:t>
        </w:r>
      </w:ins>
    </w:p>
    <w:p w14:paraId="5C3D7EB0" w14:textId="77777777" w:rsidR="00693249" w:rsidRDefault="00693249" w:rsidP="00693249">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14:paraId="3E3203AC" w14:textId="77777777" w:rsidR="002C1753" w:rsidRDefault="002C1753" w:rsidP="002C1753">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14:paraId="1FC3C03E" w14:textId="77777777" w:rsidR="002C1753" w:rsidRPr="00FE760F" w:rsidRDefault="002C1753" w:rsidP="002C1753">
      <w:pPr>
        <w:pStyle w:val="Heading2"/>
      </w:pPr>
      <w:bookmarkStart w:id="17" w:name="_Toc21340803"/>
      <w:bookmarkStart w:id="18" w:name="_Toc29805250"/>
      <w:bookmarkStart w:id="19" w:name="_Toc36456459"/>
      <w:bookmarkStart w:id="20" w:name="_Toc36469557"/>
      <w:bookmarkStart w:id="21" w:name="_Toc37253966"/>
      <w:bookmarkStart w:id="22" w:name="_Toc37322823"/>
      <w:bookmarkStart w:id="23" w:name="_Toc37324229"/>
      <w:r w:rsidRPr="00FE760F">
        <w:t>6.2D</w:t>
      </w:r>
      <w:r w:rsidRPr="00FE760F">
        <w:tab/>
        <w:t>Transmitter power for UL MIMO</w:t>
      </w:r>
      <w:bookmarkEnd w:id="17"/>
      <w:bookmarkEnd w:id="18"/>
      <w:bookmarkEnd w:id="19"/>
      <w:bookmarkEnd w:id="20"/>
      <w:bookmarkEnd w:id="21"/>
      <w:bookmarkEnd w:id="22"/>
      <w:bookmarkEnd w:id="23"/>
    </w:p>
    <w:p w14:paraId="33B2CD6F" w14:textId="77777777" w:rsidR="002C1753" w:rsidRPr="00FE760F" w:rsidRDefault="002C1753" w:rsidP="002C1753">
      <w:pPr>
        <w:pStyle w:val="Heading3"/>
      </w:pPr>
      <w:bookmarkStart w:id="24" w:name="_Toc21340804"/>
      <w:bookmarkStart w:id="25" w:name="_Toc29805251"/>
      <w:bookmarkStart w:id="26" w:name="_Toc36456460"/>
      <w:bookmarkStart w:id="27" w:name="_Toc36469558"/>
      <w:bookmarkStart w:id="28" w:name="_Toc37253967"/>
      <w:bookmarkStart w:id="29" w:name="_Toc37322824"/>
      <w:bookmarkStart w:id="30" w:name="_Toc37324230"/>
      <w:r w:rsidRPr="00FE760F">
        <w:t>6.2D.1</w:t>
      </w:r>
      <w:r w:rsidRPr="00FE760F">
        <w:tab/>
        <w:t>UE maximum output power for UL MIMO</w:t>
      </w:r>
      <w:bookmarkEnd w:id="24"/>
      <w:bookmarkEnd w:id="25"/>
      <w:bookmarkEnd w:id="26"/>
      <w:bookmarkEnd w:id="27"/>
      <w:bookmarkEnd w:id="28"/>
      <w:bookmarkEnd w:id="29"/>
      <w:bookmarkEnd w:id="30"/>
    </w:p>
    <w:p w14:paraId="6D7FFD07" w14:textId="77777777" w:rsidR="002C1753" w:rsidRPr="00FE760F" w:rsidRDefault="002C1753" w:rsidP="002C1753">
      <w:pPr>
        <w:pStyle w:val="Heading4"/>
      </w:pPr>
      <w:bookmarkStart w:id="31" w:name="_Toc21340805"/>
      <w:bookmarkStart w:id="32" w:name="_Toc29805252"/>
      <w:bookmarkStart w:id="33" w:name="_Toc36456461"/>
      <w:bookmarkStart w:id="34" w:name="_Toc36469559"/>
      <w:bookmarkStart w:id="35" w:name="_Toc37253968"/>
      <w:bookmarkStart w:id="36" w:name="_Toc37322825"/>
      <w:bookmarkStart w:id="37" w:name="_Toc37324231"/>
      <w:r w:rsidRPr="00FE760F">
        <w:t>6.2D.1.1</w:t>
      </w:r>
      <w:r w:rsidRPr="00FE760F">
        <w:tab/>
        <w:t>UE maximum output power for UL MIMO for power class 1</w:t>
      </w:r>
      <w:bookmarkEnd w:id="31"/>
      <w:bookmarkEnd w:id="32"/>
      <w:bookmarkEnd w:id="33"/>
      <w:bookmarkEnd w:id="34"/>
      <w:bookmarkEnd w:id="35"/>
      <w:bookmarkEnd w:id="36"/>
      <w:bookmarkEnd w:id="37"/>
    </w:p>
    <w:p w14:paraId="621AF059" w14:textId="77777777" w:rsidR="002C1753" w:rsidRPr="00FE760F" w:rsidRDefault="002C1753" w:rsidP="002C1753">
      <w:r w:rsidRPr="00FE760F">
        <w:t xml:space="preserve">The following requirements define the maximum output power radiated by the UE </w:t>
      </w:r>
      <w:r w:rsidRPr="00FE760F">
        <w:rPr>
          <w:rFonts w:hint="eastAsia"/>
          <w:lang w:eastAsia="zh-CN"/>
        </w:rPr>
        <w:t xml:space="preserve">with UL MIMO </w:t>
      </w:r>
      <w:r w:rsidRPr="00FE760F">
        <w:t>for any transmission bandwidth within the channel bandwidth for non-CA configuration, unless otherwise stated.</w:t>
      </w:r>
      <w:r w:rsidRPr="00FE760F">
        <w:rPr>
          <w:rFonts w:hint="eastAsia"/>
          <w:lang w:eastAsia="zh-CN"/>
        </w:rPr>
        <w:t xml:space="preserve">Requirements in Table 6.2D.1.1-1 shall be met with the </w:t>
      </w:r>
      <w:r w:rsidRPr="00FE760F">
        <w:rPr>
          <w:lang w:eastAsia="zh-CN"/>
        </w:rPr>
        <w:t xml:space="preserve">UE configured for 2 layer UL MIMO transmission as </w:t>
      </w:r>
      <w:r w:rsidRPr="00FE760F">
        <w:rPr>
          <w:rFonts w:hint="eastAsia"/>
          <w:lang w:eastAsia="zh-CN"/>
        </w:rPr>
        <w:t xml:space="preserve">specified in Table 6.2D.1.1-2. </w:t>
      </w:r>
      <w:r w:rsidRPr="00FE760F">
        <w:t>The period of measurement shall be at least one sub frame (1ms). The requirement is verified with the test metric of EIRP (Link=Beam peak search grids, Meas=Link angle). Power class 1 UE is used for fixed wireless access (FWA).</w:t>
      </w:r>
    </w:p>
    <w:p w14:paraId="3E837B72" w14:textId="77777777" w:rsidR="002C1753" w:rsidRPr="00FE760F" w:rsidRDefault="002C1753" w:rsidP="002C1753">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C1753" w:rsidRPr="00FE760F" w14:paraId="36A68644" w14:textId="77777777" w:rsidTr="007C1027">
        <w:trPr>
          <w:trHeight w:val="20"/>
          <w:jc w:val="center"/>
        </w:trPr>
        <w:tc>
          <w:tcPr>
            <w:tcW w:w="0" w:type="auto"/>
            <w:shd w:val="clear" w:color="auto" w:fill="auto"/>
            <w:vAlign w:val="center"/>
          </w:tcPr>
          <w:p w14:paraId="55239A95" w14:textId="77777777" w:rsidR="002C1753" w:rsidRPr="00FE760F" w:rsidRDefault="002C1753" w:rsidP="007C1027">
            <w:pPr>
              <w:pStyle w:val="TAH"/>
            </w:pPr>
            <w:r w:rsidRPr="00FE760F">
              <w:t>Operating band</w:t>
            </w:r>
          </w:p>
        </w:tc>
        <w:tc>
          <w:tcPr>
            <w:tcW w:w="0" w:type="auto"/>
            <w:shd w:val="clear" w:color="auto" w:fill="auto"/>
            <w:vAlign w:val="center"/>
          </w:tcPr>
          <w:p w14:paraId="51EE1B9F" w14:textId="77777777" w:rsidR="002C1753" w:rsidRPr="00FE760F" w:rsidRDefault="002C1753" w:rsidP="007C1027">
            <w:pPr>
              <w:pStyle w:val="TAH"/>
            </w:pPr>
            <w:r w:rsidRPr="00FE760F">
              <w:t>Min peak EIRP (dBm)</w:t>
            </w:r>
          </w:p>
        </w:tc>
      </w:tr>
      <w:tr w:rsidR="002C1753" w:rsidRPr="00FE760F" w14:paraId="0D2864C5" w14:textId="77777777" w:rsidTr="007C1027">
        <w:trPr>
          <w:trHeight w:val="20"/>
          <w:jc w:val="center"/>
        </w:trPr>
        <w:tc>
          <w:tcPr>
            <w:tcW w:w="0" w:type="auto"/>
            <w:shd w:val="clear" w:color="auto" w:fill="auto"/>
          </w:tcPr>
          <w:p w14:paraId="2D79C0F0" w14:textId="77777777" w:rsidR="002C1753" w:rsidRPr="00FE760F" w:rsidRDefault="002C1753" w:rsidP="007C1027">
            <w:pPr>
              <w:pStyle w:val="TAC"/>
            </w:pPr>
            <w:r w:rsidRPr="00FE760F">
              <w:t>n257</w:t>
            </w:r>
          </w:p>
        </w:tc>
        <w:tc>
          <w:tcPr>
            <w:tcW w:w="0" w:type="auto"/>
            <w:shd w:val="clear" w:color="auto" w:fill="auto"/>
          </w:tcPr>
          <w:p w14:paraId="32EB6FAF" w14:textId="77777777" w:rsidR="002C1753" w:rsidRPr="00FE760F" w:rsidRDefault="002C1753" w:rsidP="007C1027">
            <w:pPr>
              <w:pStyle w:val="TAC"/>
            </w:pPr>
            <w:r w:rsidRPr="00FE760F">
              <w:t>40.0</w:t>
            </w:r>
          </w:p>
        </w:tc>
      </w:tr>
      <w:tr w:rsidR="002C1753" w:rsidRPr="00FE760F" w14:paraId="40C92736" w14:textId="77777777" w:rsidTr="007C1027">
        <w:trPr>
          <w:trHeight w:val="20"/>
          <w:jc w:val="center"/>
        </w:trPr>
        <w:tc>
          <w:tcPr>
            <w:tcW w:w="0" w:type="auto"/>
            <w:shd w:val="clear" w:color="auto" w:fill="auto"/>
          </w:tcPr>
          <w:p w14:paraId="61AE8506" w14:textId="77777777" w:rsidR="002C1753" w:rsidRPr="00FE760F" w:rsidRDefault="002C1753" w:rsidP="007C1027">
            <w:pPr>
              <w:pStyle w:val="TAC"/>
            </w:pPr>
            <w:r w:rsidRPr="00FE760F">
              <w:t>n258</w:t>
            </w:r>
          </w:p>
        </w:tc>
        <w:tc>
          <w:tcPr>
            <w:tcW w:w="0" w:type="auto"/>
            <w:shd w:val="clear" w:color="auto" w:fill="auto"/>
          </w:tcPr>
          <w:p w14:paraId="7F321E81" w14:textId="77777777" w:rsidR="002C1753" w:rsidRPr="00FE760F" w:rsidRDefault="002C1753" w:rsidP="007C1027">
            <w:pPr>
              <w:pStyle w:val="TAC"/>
            </w:pPr>
            <w:r w:rsidRPr="00FE760F">
              <w:t>40.0</w:t>
            </w:r>
          </w:p>
        </w:tc>
      </w:tr>
      <w:tr w:rsidR="002C1753" w:rsidRPr="00FE760F" w14:paraId="3DD17921" w14:textId="77777777" w:rsidTr="007C1027">
        <w:trPr>
          <w:trHeight w:val="20"/>
          <w:jc w:val="center"/>
        </w:trPr>
        <w:tc>
          <w:tcPr>
            <w:tcW w:w="0" w:type="auto"/>
            <w:shd w:val="clear" w:color="auto" w:fill="auto"/>
          </w:tcPr>
          <w:p w14:paraId="7FF20F44" w14:textId="77777777" w:rsidR="002C1753" w:rsidRPr="00FE760F" w:rsidRDefault="002C1753" w:rsidP="007C1027">
            <w:pPr>
              <w:pStyle w:val="TAC"/>
            </w:pPr>
            <w:r w:rsidRPr="00FE760F">
              <w:t>n260</w:t>
            </w:r>
          </w:p>
        </w:tc>
        <w:tc>
          <w:tcPr>
            <w:tcW w:w="0" w:type="auto"/>
            <w:shd w:val="clear" w:color="auto" w:fill="auto"/>
          </w:tcPr>
          <w:p w14:paraId="04409CF1" w14:textId="77777777" w:rsidR="002C1753" w:rsidRPr="00FE760F" w:rsidRDefault="002C1753" w:rsidP="007C1027">
            <w:pPr>
              <w:pStyle w:val="TAC"/>
            </w:pPr>
            <w:r w:rsidRPr="00FE760F">
              <w:t>38.0</w:t>
            </w:r>
          </w:p>
        </w:tc>
      </w:tr>
      <w:tr w:rsidR="002C1753" w:rsidRPr="00FE760F" w14:paraId="6A36DA31" w14:textId="77777777" w:rsidTr="007C1027">
        <w:trPr>
          <w:trHeight w:val="20"/>
          <w:jc w:val="center"/>
        </w:trPr>
        <w:tc>
          <w:tcPr>
            <w:tcW w:w="0" w:type="auto"/>
            <w:shd w:val="clear" w:color="auto" w:fill="auto"/>
          </w:tcPr>
          <w:p w14:paraId="2820CDF1" w14:textId="77777777" w:rsidR="002C1753" w:rsidRPr="00FE760F" w:rsidRDefault="002C1753" w:rsidP="007C1027">
            <w:pPr>
              <w:pStyle w:val="TAC"/>
            </w:pPr>
            <w:r w:rsidRPr="00FE760F">
              <w:t>n261</w:t>
            </w:r>
          </w:p>
        </w:tc>
        <w:tc>
          <w:tcPr>
            <w:tcW w:w="0" w:type="auto"/>
            <w:shd w:val="clear" w:color="auto" w:fill="auto"/>
          </w:tcPr>
          <w:p w14:paraId="0D89600F" w14:textId="77777777" w:rsidR="002C1753" w:rsidRPr="00FE760F" w:rsidRDefault="002C1753" w:rsidP="007C1027">
            <w:pPr>
              <w:pStyle w:val="TAC"/>
            </w:pPr>
            <w:r w:rsidRPr="00FE760F">
              <w:t>40.0</w:t>
            </w:r>
          </w:p>
        </w:tc>
      </w:tr>
      <w:tr w:rsidR="002C1753" w:rsidRPr="00FE760F" w14:paraId="7D1A4159" w14:textId="77777777" w:rsidTr="007C1027">
        <w:trPr>
          <w:trHeight w:val="20"/>
          <w:jc w:val="center"/>
        </w:trPr>
        <w:tc>
          <w:tcPr>
            <w:tcW w:w="0" w:type="auto"/>
            <w:gridSpan w:val="2"/>
            <w:shd w:val="clear" w:color="auto" w:fill="auto"/>
          </w:tcPr>
          <w:p w14:paraId="555D7339" w14:textId="77777777" w:rsidR="002C1753" w:rsidRPr="00FE760F" w:rsidRDefault="002C1753" w:rsidP="007C1027">
            <w:pPr>
              <w:pStyle w:val="TAN"/>
            </w:pPr>
            <w:r w:rsidRPr="00FE760F">
              <w:t>NOTE 1:</w:t>
            </w:r>
            <w:r w:rsidRPr="00FE760F">
              <w:tab/>
              <w:t>Minimum peak EIRP is defined as the lower limit without tolerance</w:t>
            </w:r>
          </w:p>
        </w:tc>
      </w:tr>
    </w:tbl>
    <w:p w14:paraId="7349E5E5" w14:textId="77777777" w:rsidR="002C1753" w:rsidRDefault="002C1753" w:rsidP="002C1753">
      <w:pPr>
        <w:rPr>
          <w:ins w:id="38" w:author="Samsung" w:date="2020-05-15T18:51:00Z"/>
          <w:lang w:eastAsia="zh-CN"/>
        </w:rPr>
      </w:pPr>
    </w:p>
    <w:p w14:paraId="7505780D" w14:textId="77777777" w:rsidR="0074599C" w:rsidRPr="00FE760F" w:rsidDel="00EB3092" w:rsidRDefault="0074599C" w:rsidP="0074599C">
      <w:pPr>
        <w:pStyle w:val="TH"/>
        <w:rPr>
          <w:ins w:id="39" w:author="Samsung" w:date="2020-05-15T18:51:00Z"/>
        </w:rPr>
      </w:pPr>
      <w:ins w:id="40" w:author="Samsung" w:date="2020-05-15T18:51:00Z">
        <w:r w:rsidRPr="00FE760F" w:rsidDel="00EB3092">
          <w:t>Table 6.2D.1.</w:t>
        </w:r>
        <w:r w:rsidRPr="00FE760F" w:rsidDel="00EB3092">
          <w:rPr>
            <w:rFonts w:hint="eastAsia"/>
            <w:lang w:eastAsia="zh-CN"/>
          </w:rPr>
          <w:t>1</w:t>
        </w:r>
        <w:r w:rsidRPr="00FE760F" w:rsidDel="00EB3092">
          <w:t>-</w:t>
        </w:r>
        <w:r w:rsidRPr="00FE760F" w:rsidDel="00EB3092">
          <w:rPr>
            <w:rFonts w:hint="eastAsia"/>
            <w:lang w:eastAsia="zh-CN"/>
          </w:rPr>
          <w:t>2</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74599C" w:rsidRPr="00495FE7" w14:paraId="75F158E1" w14:textId="77777777" w:rsidTr="007C1027">
        <w:trPr>
          <w:jc w:val="center"/>
          <w:ins w:id="41" w:author="Samsung" w:date="2020-05-15T18:52:00Z"/>
        </w:trPr>
        <w:tc>
          <w:tcPr>
            <w:tcW w:w="2411" w:type="dxa"/>
          </w:tcPr>
          <w:p w14:paraId="6DDB8048" w14:textId="77777777" w:rsidR="0074599C" w:rsidRPr="00495FE7" w:rsidRDefault="0074599C" w:rsidP="007C1027">
            <w:pPr>
              <w:pStyle w:val="TAH"/>
              <w:rPr>
                <w:ins w:id="42" w:author="Samsung" w:date="2020-05-15T18:52:00Z"/>
              </w:rPr>
            </w:pPr>
            <w:ins w:id="43" w:author="Samsung" w:date="2020-05-15T18:52:00Z">
              <w:r>
                <w:t>Transmission scheme</w:t>
              </w:r>
            </w:ins>
          </w:p>
        </w:tc>
        <w:tc>
          <w:tcPr>
            <w:tcW w:w="1902" w:type="dxa"/>
          </w:tcPr>
          <w:p w14:paraId="18D54A36" w14:textId="77777777" w:rsidR="0074599C" w:rsidRPr="00495FE7" w:rsidRDefault="0074599C" w:rsidP="007C1027">
            <w:pPr>
              <w:pStyle w:val="TAH"/>
              <w:rPr>
                <w:ins w:id="44" w:author="Samsung" w:date="2020-05-15T18:52:00Z"/>
                <w:rFonts w:eastAsia="CG Times (WN)"/>
              </w:rPr>
            </w:pPr>
            <w:ins w:id="45" w:author="Samsung" w:date="2020-05-15T18:52:00Z">
              <w:r>
                <w:rPr>
                  <w:rFonts w:eastAsia="CG Times (WN)"/>
                </w:rPr>
                <w:t xml:space="preserve">DCI format </w:t>
              </w:r>
            </w:ins>
          </w:p>
        </w:tc>
        <w:tc>
          <w:tcPr>
            <w:tcW w:w="1925" w:type="dxa"/>
          </w:tcPr>
          <w:p w14:paraId="498CBD6D" w14:textId="77777777" w:rsidR="0074599C" w:rsidRPr="00495FE7" w:rsidRDefault="0074599C" w:rsidP="007C1027">
            <w:pPr>
              <w:pStyle w:val="TAH"/>
              <w:rPr>
                <w:ins w:id="46" w:author="Samsung" w:date="2020-05-15T18:52:00Z"/>
                <w:rFonts w:eastAsia="CG Times (WN)"/>
              </w:rPr>
            </w:pPr>
            <w:ins w:id="47" w:author="Samsung" w:date="2020-05-15T18:52:00Z">
              <w:r>
                <w:rPr>
                  <w:rFonts w:eastAsia="CG Times (WN)"/>
                </w:rPr>
                <w:t>Number of layers</w:t>
              </w:r>
            </w:ins>
          </w:p>
        </w:tc>
        <w:tc>
          <w:tcPr>
            <w:tcW w:w="2546" w:type="dxa"/>
          </w:tcPr>
          <w:p w14:paraId="374BE733" w14:textId="77777777" w:rsidR="0074599C" w:rsidRPr="00495FE7" w:rsidRDefault="0074599C" w:rsidP="007C1027">
            <w:pPr>
              <w:pStyle w:val="TAH"/>
              <w:rPr>
                <w:ins w:id="48" w:author="Samsung" w:date="2020-05-15T18:52:00Z"/>
                <w:rFonts w:eastAsia="CG Times (WN)"/>
              </w:rPr>
            </w:pPr>
            <w:ins w:id="49" w:author="Samsung" w:date="2020-05-15T18:52:00Z">
              <w:r>
                <w:rPr>
                  <w:rFonts w:eastAsia="CG Times (WN)"/>
                </w:rPr>
                <w:t>TPMI index</w:t>
              </w:r>
            </w:ins>
          </w:p>
        </w:tc>
      </w:tr>
      <w:tr w:rsidR="0074599C" w:rsidRPr="00495FE7" w14:paraId="21D6AA05" w14:textId="77777777" w:rsidTr="007C1027">
        <w:trPr>
          <w:jc w:val="center"/>
          <w:ins w:id="50" w:author="Samsung" w:date="2020-05-15T18:52:00Z"/>
        </w:trPr>
        <w:tc>
          <w:tcPr>
            <w:tcW w:w="2411" w:type="dxa"/>
          </w:tcPr>
          <w:p w14:paraId="46EBA946" w14:textId="77777777" w:rsidR="0074599C" w:rsidRPr="00495FE7" w:rsidRDefault="0074599C" w:rsidP="007C1027">
            <w:pPr>
              <w:pStyle w:val="TAC"/>
              <w:rPr>
                <w:ins w:id="51" w:author="Samsung" w:date="2020-05-15T18:52:00Z"/>
              </w:rPr>
            </w:pPr>
            <w:ins w:id="52" w:author="Samsung" w:date="2020-05-15T18:52:00Z">
              <w:r>
                <w:t>Codebook based uplink</w:t>
              </w:r>
            </w:ins>
          </w:p>
        </w:tc>
        <w:tc>
          <w:tcPr>
            <w:tcW w:w="1902" w:type="dxa"/>
          </w:tcPr>
          <w:p w14:paraId="59C9ADE2" w14:textId="77777777" w:rsidR="0074599C" w:rsidRPr="00495FE7" w:rsidRDefault="0074599C" w:rsidP="007C1027">
            <w:pPr>
              <w:pStyle w:val="TAC"/>
              <w:rPr>
                <w:ins w:id="53" w:author="Samsung" w:date="2020-05-15T18:52:00Z"/>
                <w:rFonts w:eastAsia="CG Times (WN)"/>
              </w:rPr>
            </w:pPr>
            <w:ins w:id="54" w:author="Samsung" w:date="2020-05-15T18:52:00Z">
              <w:r>
                <w:rPr>
                  <w:rFonts w:eastAsia="CG Times (WN)"/>
                </w:rPr>
                <w:t>DCI format 0_1</w:t>
              </w:r>
            </w:ins>
          </w:p>
        </w:tc>
        <w:tc>
          <w:tcPr>
            <w:tcW w:w="1925" w:type="dxa"/>
          </w:tcPr>
          <w:p w14:paraId="29208D92" w14:textId="77777777" w:rsidR="0074599C" w:rsidRPr="00495FE7" w:rsidRDefault="0074599C" w:rsidP="007C1027">
            <w:pPr>
              <w:pStyle w:val="TAC"/>
              <w:rPr>
                <w:ins w:id="55" w:author="Samsung" w:date="2020-05-15T18:52:00Z"/>
                <w:rFonts w:eastAsia="CG Times (WN)"/>
              </w:rPr>
            </w:pPr>
            <w:ins w:id="56" w:author="Samsung" w:date="2020-05-15T18:52:00Z">
              <w:r>
                <w:rPr>
                  <w:rFonts w:eastAsia="CG Times (WN)"/>
                </w:rPr>
                <w:t>2</w:t>
              </w:r>
            </w:ins>
          </w:p>
        </w:tc>
        <w:tc>
          <w:tcPr>
            <w:tcW w:w="2546" w:type="dxa"/>
          </w:tcPr>
          <w:p w14:paraId="60E3E50A" w14:textId="77777777" w:rsidR="0074599C" w:rsidRPr="00495FE7" w:rsidRDefault="0074599C" w:rsidP="007C1027">
            <w:pPr>
              <w:pStyle w:val="TAC"/>
              <w:rPr>
                <w:ins w:id="57" w:author="Samsung" w:date="2020-05-15T18:52:00Z"/>
                <w:rFonts w:eastAsia="CG Times (WN)"/>
              </w:rPr>
            </w:pPr>
            <w:ins w:id="58" w:author="Samsung" w:date="2020-05-15T18:52:00Z">
              <w:r>
                <w:rPr>
                  <w:rFonts w:eastAsia="CG Times (WN)"/>
                </w:rPr>
                <w:t>0</w:t>
              </w:r>
            </w:ins>
          </w:p>
        </w:tc>
      </w:tr>
      <w:tr w:rsidR="0074599C" w:rsidRPr="00495FE7" w14:paraId="5295BED9" w14:textId="77777777" w:rsidTr="007C1027">
        <w:trPr>
          <w:jc w:val="center"/>
          <w:ins w:id="59" w:author="Samsung" w:date="2020-05-15T18:52:00Z"/>
        </w:trPr>
        <w:tc>
          <w:tcPr>
            <w:tcW w:w="8784" w:type="dxa"/>
            <w:gridSpan w:val="4"/>
          </w:tcPr>
          <w:p w14:paraId="43453F2F" w14:textId="063FDD7D" w:rsidR="0074599C" w:rsidRPr="00CC1B39" w:rsidRDefault="0074599C" w:rsidP="00B333D2">
            <w:pPr>
              <w:pStyle w:val="TAN"/>
              <w:rPr>
                <w:ins w:id="60" w:author="Samsung" w:date="2020-05-15T18:52:00Z"/>
              </w:rPr>
            </w:pPr>
            <w:ins w:id="61" w:author="Samsung" w:date="2020-05-15T18:52: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62" w:author="Samsung" w:date="2020-05-15T20:07:00Z">
              <w:r w:rsidR="00B333D2">
                <w:rPr>
                  <w:color w:val="000000"/>
                </w:rPr>
                <w:t>2</w:t>
              </w:r>
            </w:ins>
            <w:ins w:id="63" w:author="Samsung" w:date="2020-05-15T18:52:00Z">
              <w:r w:rsidRPr="00C64D69">
                <w:rPr>
                  <w:color w:val="000000"/>
                </w:rPr>
                <w:t>.</w:t>
              </w:r>
            </w:ins>
          </w:p>
        </w:tc>
      </w:tr>
    </w:tbl>
    <w:p w14:paraId="55C75D54" w14:textId="77777777" w:rsidR="0074599C" w:rsidRPr="0074599C" w:rsidDel="0074599C" w:rsidRDefault="0074599C" w:rsidP="002C1753">
      <w:pPr>
        <w:rPr>
          <w:del w:id="64" w:author="Samsung" w:date="2020-05-15T18:51:00Z"/>
          <w:lang w:eastAsia="zh-CN"/>
        </w:rPr>
      </w:pPr>
    </w:p>
    <w:p w14:paraId="5C5438D4" w14:textId="77777777" w:rsidR="002C1753" w:rsidRPr="00FE760F" w:rsidDel="0074599C" w:rsidRDefault="002C1753" w:rsidP="002C1753">
      <w:pPr>
        <w:pStyle w:val="TH"/>
        <w:rPr>
          <w:del w:id="65" w:author="Samsung" w:date="2020-05-15T18:51:00Z"/>
        </w:rPr>
      </w:pPr>
      <w:del w:id="66" w:author="Samsung" w:date="2020-05-15T18:51:00Z">
        <w:r w:rsidRPr="00FE760F" w:rsidDel="0074599C">
          <w:delText>Table 6.2D.1.</w:delText>
        </w:r>
        <w:r w:rsidRPr="00FE760F" w:rsidDel="0074599C">
          <w:rPr>
            <w:rFonts w:hint="eastAsia"/>
            <w:lang w:eastAsia="zh-CN"/>
          </w:rPr>
          <w:delText>1</w:delText>
        </w:r>
        <w:r w:rsidRPr="00FE760F" w:rsidDel="0074599C">
          <w:delText>-</w:delText>
        </w:r>
        <w:r w:rsidRPr="00FE760F" w:rsidDel="0074599C">
          <w:rPr>
            <w:rFonts w:hint="eastAsia"/>
            <w:lang w:eastAsia="zh-CN"/>
          </w:rPr>
          <w:delText>2</w:delText>
        </w:r>
        <w:r w:rsidRPr="00FE760F" w:rsidDel="0074599C">
          <w:delText>: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2C1753" w:rsidRPr="00FE760F" w:rsidDel="0074599C" w14:paraId="16A4DB69" w14:textId="77777777" w:rsidTr="007C1027">
        <w:trPr>
          <w:trHeight w:val="252"/>
          <w:jc w:val="center"/>
          <w:del w:id="67" w:author="Samsung" w:date="2020-05-15T18:51:00Z"/>
        </w:trPr>
        <w:tc>
          <w:tcPr>
            <w:tcW w:w="2789" w:type="dxa"/>
            <w:tcBorders>
              <w:top w:val="single" w:sz="4" w:space="0" w:color="auto"/>
              <w:left w:val="single" w:sz="4" w:space="0" w:color="auto"/>
              <w:bottom w:val="single" w:sz="4" w:space="0" w:color="auto"/>
              <w:right w:val="single" w:sz="4" w:space="0" w:color="auto"/>
            </w:tcBorders>
          </w:tcPr>
          <w:p w14:paraId="26150AA3" w14:textId="77777777" w:rsidR="002C1753" w:rsidRPr="00FE760F" w:rsidDel="0074599C" w:rsidRDefault="002C1753" w:rsidP="007C1027">
            <w:pPr>
              <w:pStyle w:val="TAH"/>
              <w:rPr>
                <w:del w:id="68" w:author="Samsung" w:date="2020-05-15T18:51:00Z"/>
              </w:rPr>
            </w:pPr>
            <w:del w:id="69" w:author="Samsung" w:date="2020-05-15T18:51:00Z">
              <w:r w:rsidRPr="00FE760F" w:rsidDel="0074599C">
                <w:delText>Transmission scheme</w:delText>
              </w:r>
            </w:del>
          </w:p>
        </w:tc>
        <w:tc>
          <w:tcPr>
            <w:tcW w:w="2789" w:type="dxa"/>
            <w:tcBorders>
              <w:top w:val="single" w:sz="4" w:space="0" w:color="auto"/>
              <w:left w:val="single" w:sz="4" w:space="0" w:color="auto"/>
              <w:bottom w:val="single" w:sz="4" w:space="0" w:color="auto"/>
              <w:right w:val="single" w:sz="4" w:space="0" w:color="auto"/>
            </w:tcBorders>
          </w:tcPr>
          <w:p w14:paraId="1045DF17" w14:textId="77777777" w:rsidR="002C1753" w:rsidRPr="00FE760F" w:rsidDel="0074599C" w:rsidRDefault="002C1753" w:rsidP="007C1027">
            <w:pPr>
              <w:pStyle w:val="TAH"/>
              <w:rPr>
                <w:del w:id="70" w:author="Samsung" w:date="2020-05-15T18:51:00Z"/>
              </w:rPr>
            </w:pPr>
            <w:del w:id="71" w:author="Samsung" w:date="2020-05-15T18:51:00Z">
              <w:r w:rsidRPr="00FE760F" w:rsidDel="0074599C">
                <w:delText>DCI format</w:delText>
              </w:r>
            </w:del>
          </w:p>
        </w:tc>
        <w:tc>
          <w:tcPr>
            <w:tcW w:w="2789" w:type="dxa"/>
            <w:tcBorders>
              <w:top w:val="single" w:sz="4" w:space="0" w:color="auto"/>
              <w:left w:val="single" w:sz="4" w:space="0" w:color="auto"/>
              <w:bottom w:val="single" w:sz="4" w:space="0" w:color="auto"/>
              <w:right w:val="single" w:sz="4" w:space="0" w:color="auto"/>
            </w:tcBorders>
          </w:tcPr>
          <w:p w14:paraId="638C40F5" w14:textId="77777777" w:rsidR="002C1753" w:rsidRPr="00FE760F" w:rsidDel="0074599C" w:rsidRDefault="002C1753" w:rsidP="007C1027">
            <w:pPr>
              <w:pStyle w:val="TAH"/>
              <w:rPr>
                <w:del w:id="72" w:author="Samsung" w:date="2020-05-15T18:51:00Z"/>
              </w:rPr>
            </w:pPr>
            <w:del w:id="73" w:author="Samsung" w:date="2020-05-15T18:51:00Z">
              <w:r w:rsidRPr="00FE760F" w:rsidDel="0074599C">
                <w:delText>TPMI Index</w:delText>
              </w:r>
            </w:del>
          </w:p>
        </w:tc>
      </w:tr>
      <w:tr w:rsidR="002C1753" w:rsidRPr="00FE760F" w:rsidDel="0074599C" w14:paraId="5A805612" w14:textId="77777777" w:rsidTr="007C1027">
        <w:trPr>
          <w:trHeight w:val="252"/>
          <w:jc w:val="center"/>
          <w:del w:id="74" w:author="Samsung" w:date="2020-05-15T18:51:00Z"/>
        </w:trPr>
        <w:tc>
          <w:tcPr>
            <w:tcW w:w="2789" w:type="dxa"/>
            <w:tcBorders>
              <w:top w:val="single" w:sz="4" w:space="0" w:color="auto"/>
              <w:left w:val="single" w:sz="4" w:space="0" w:color="auto"/>
              <w:bottom w:val="single" w:sz="4" w:space="0" w:color="auto"/>
              <w:right w:val="single" w:sz="4" w:space="0" w:color="auto"/>
            </w:tcBorders>
          </w:tcPr>
          <w:p w14:paraId="4D820DE8" w14:textId="77777777" w:rsidR="002C1753" w:rsidRPr="00FE760F" w:rsidDel="0074599C" w:rsidRDefault="002C1753" w:rsidP="007C1027">
            <w:pPr>
              <w:pStyle w:val="TAC"/>
              <w:rPr>
                <w:del w:id="75" w:author="Samsung" w:date="2020-05-15T18:51:00Z"/>
              </w:rPr>
            </w:pPr>
            <w:del w:id="76" w:author="Samsung" w:date="2020-05-15T18:51:00Z">
              <w:r w:rsidRPr="00FE760F" w:rsidDel="0074599C">
                <w:delText>Codebook based uplink</w:delText>
              </w:r>
            </w:del>
          </w:p>
        </w:tc>
        <w:tc>
          <w:tcPr>
            <w:tcW w:w="2789" w:type="dxa"/>
            <w:tcBorders>
              <w:top w:val="single" w:sz="4" w:space="0" w:color="auto"/>
              <w:left w:val="single" w:sz="4" w:space="0" w:color="auto"/>
              <w:bottom w:val="single" w:sz="4" w:space="0" w:color="auto"/>
              <w:right w:val="single" w:sz="4" w:space="0" w:color="auto"/>
            </w:tcBorders>
          </w:tcPr>
          <w:p w14:paraId="115C510E" w14:textId="77777777" w:rsidR="002C1753" w:rsidRPr="00FE760F" w:rsidDel="0074599C" w:rsidRDefault="002C1753" w:rsidP="007C1027">
            <w:pPr>
              <w:pStyle w:val="TAC"/>
              <w:rPr>
                <w:del w:id="77" w:author="Samsung" w:date="2020-05-15T18:51:00Z"/>
              </w:rPr>
            </w:pPr>
            <w:del w:id="78" w:author="Samsung" w:date="2020-05-15T18:51:00Z">
              <w:r w:rsidRPr="00FE760F" w:rsidDel="0074599C">
                <w:delText>DCI format 0_1</w:delText>
              </w:r>
            </w:del>
          </w:p>
        </w:tc>
        <w:tc>
          <w:tcPr>
            <w:tcW w:w="2789" w:type="dxa"/>
            <w:tcBorders>
              <w:top w:val="single" w:sz="4" w:space="0" w:color="auto"/>
              <w:left w:val="single" w:sz="4" w:space="0" w:color="auto"/>
              <w:bottom w:val="single" w:sz="4" w:space="0" w:color="auto"/>
              <w:right w:val="single" w:sz="4" w:space="0" w:color="auto"/>
            </w:tcBorders>
          </w:tcPr>
          <w:p w14:paraId="1D9E3C69" w14:textId="77777777" w:rsidR="002C1753" w:rsidRPr="00FE760F" w:rsidDel="0074599C" w:rsidRDefault="002C1753" w:rsidP="007C1027">
            <w:pPr>
              <w:pStyle w:val="TAC"/>
              <w:rPr>
                <w:del w:id="79" w:author="Samsung" w:date="2020-05-15T18:51:00Z"/>
              </w:rPr>
            </w:pPr>
            <w:del w:id="80" w:author="Samsung" w:date="2020-05-15T18:51:00Z">
              <w:r w:rsidRPr="00FE760F" w:rsidDel="0074599C">
                <w:delText>0</w:delText>
              </w:r>
            </w:del>
          </w:p>
        </w:tc>
      </w:tr>
    </w:tbl>
    <w:p w14:paraId="70BC3ED3" w14:textId="44DB5218" w:rsidR="002C1753" w:rsidDel="00DC10F2" w:rsidRDefault="002C1753" w:rsidP="002C1753">
      <w:pPr>
        <w:rPr>
          <w:del w:id="81" w:author="Samsung" w:date="2020-05-15T18:51:00Z"/>
          <w:lang w:eastAsia="zh-CN"/>
        </w:rPr>
      </w:pPr>
    </w:p>
    <w:p w14:paraId="08D318F7" w14:textId="22FF471F" w:rsidR="00DC10F2" w:rsidRPr="00C51863" w:rsidRDefault="00DC10F2" w:rsidP="002C1753">
      <w:pPr>
        <w:rPr>
          <w:ins w:id="82" w:author="Samsung" w:date="2020-05-15T18:52:00Z"/>
          <w:lang w:eastAsia="zh-CN"/>
        </w:rPr>
      </w:pPr>
    </w:p>
    <w:p w14:paraId="25717B92" w14:textId="77777777" w:rsidR="002C1753" w:rsidRPr="00FE760F" w:rsidRDefault="002C1753" w:rsidP="002C1753">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The maximum allowed EIRP is derived from regulatory requirements [8]. The requirements are verified with the test metrics of TRP (Link=TX beam peak direction) in beam locked mode and EIRP (Link=TX beam peak direction, Meas=Link angle).</w:t>
      </w:r>
    </w:p>
    <w:p w14:paraId="0D9E6097" w14:textId="77777777" w:rsidR="002C1753" w:rsidRPr="00FE760F" w:rsidRDefault="002C1753" w:rsidP="002C1753">
      <w:pPr>
        <w:pStyle w:val="TH"/>
      </w:pPr>
      <w:bookmarkStart w:id="83" w:name="_Hlk4399347"/>
      <w:r w:rsidRPr="00FE760F">
        <w:t>Table 6.2</w:t>
      </w:r>
      <w:r w:rsidRPr="00FE760F">
        <w:rPr>
          <w:rFonts w:hint="eastAsia"/>
          <w:lang w:eastAsia="zh-CN"/>
        </w:rPr>
        <w:t>D</w:t>
      </w:r>
      <w:r w:rsidRPr="00FE760F">
        <w:t>.1.1-</w:t>
      </w:r>
      <w:bookmarkEnd w:id="83"/>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9F9F4A3" w14:textId="77777777" w:rsidTr="007C1027">
        <w:trPr>
          <w:trHeight w:val="19"/>
          <w:jc w:val="center"/>
        </w:trPr>
        <w:tc>
          <w:tcPr>
            <w:tcW w:w="1663" w:type="dxa"/>
            <w:shd w:val="clear" w:color="auto" w:fill="auto"/>
            <w:vAlign w:val="center"/>
          </w:tcPr>
          <w:p w14:paraId="0FEC3E73" w14:textId="77777777" w:rsidR="002C1753" w:rsidRPr="00FE760F" w:rsidRDefault="002C1753" w:rsidP="007C1027">
            <w:pPr>
              <w:pStyle w:val="TAH"/>
            </w:pPr>
            <w:r w:rsidRPr="00FE760F">
              <w:t>Operating band</w:t>
            </w:r>
          </w:p>
        </w:tc>
        <w:tc>
          <w:tcPr>
            <w:tcW w:w="1686" w:type="dxa"/>
            <w:shd w:val="clear" w:color="auto" w:fill="auto"/>
            <w:vAlign w:val="center"/>
          </w:tcPr>
          <w:p w14:paraId="75248117" w14:textId="77777777" w:rsidR="002C1753" w:rsidRPr="00FE760F" w:rsidRDefault="002C1753" w:rsidP="007C1027">
            <w:pPr>
              <w:pStyle w:val="TAH"/>
            </w:pPr>
            <w:r w:rsidRPr="00FE760F">
              <w:t>Max TRP (dBm)</w:t>
            </w:r>
          </w:p>
        </w:tc>
        <w:tc>
          <w:tcPr>
            <w:tcW w:w="1691" w:type="dxa"/>
            <w:shd w:val="clear" w:color="auto" w:fill="auto"/>
          </w:tcPr>
          <w:p w14:paraId="14793BDB" w14:textId="77777777" w:rsidR="002C1753" w:rsidRPr="00FE760F" w:rsidRDefault="002C1753" w:rsidP="007C1027">
            <w:pPr>
              <w:pStyle w:val="TAH"/>
            </w:pPr>
            <w:r w:rsidRPr="00FE760F">
              <w:t>Max EIRP (dBm)</w:t>
            </w:r>
          </w:p>
        </w:tc>
      </w:tr>
      <w:tr w:rsidR="002C1753" w:rsidRPr="00FE760F" w14:paraId="693AE3FF" w14:textId="77777777" w:rsidTr="007C1027">
        <w:trPr>
          <w:trHeight w:val="19"/>
          <w:jc w:val="center"/>
        </w:trPr>
        <w:tc>
          <w:tcPr>
            <w:tcW w:w="1663" w:type="dxa"/>
            <w:shd w:val="clear" w:color="auto" w:fill="auto"/>
          </w:tcPr>
          <w:p w14:paraId="552ACDE8" w14:textId="77777777" w:rsidR="002C1753" w:rsidRPr="00FE760F" w:rsidRDefault="002C1753" w:rsidP="007C1027">
            <w:pPr>
              <w:pStyle w:val="TAC"/>
            </w:pPr>
            <w:r w:rsidRPr="00FE760F">
              <w:t>n257</w:t>
            </w:r>
          </w:p>
        </w:tc>
        <w:tc>
          <w:tcPr>
            <w:tcW w:w="1686" w:type="dxa"/>
            <w:shd w:val="clear" w:color="auto" w:fill="auto"/>
          </w:tcPr>
          <w:p w14:paraId="662A1C10" w14:textId="77777777" w:rsidR="002C1753" w:rsidRPr="00FE760F" w:rsidRDefault="002C1753" w:rsidP="007C1027">
            <w:pPr>
              <w:pStyle w:val="TAC"/>
            </w:pPr>
            <w:r w:rsidRPr="00FE760F">
              <w:t>35</w:t>
            </w:r>
          </w:p>
        </w:tc>
        <w:tc>
          <w:tcPr>
            <w:tcW w:w="1691" w:type="dxa"/>
            <w:shd w:val="clear" w:color="auto" w:fill="auto"/>
          </w:tcPr>
          <w:p w14:paraId="78838965" w14:textId="77777777" w:rsidR="002C1753" w:rsidRPr="00FE760F" w:rsidRDefault="002C1753" w:rsidP="007C1027">
            <w:pPr>
              <w:pStyle w:val="TAC"/>
            </w:pPr>
            <w:r w:rsidRPr="00FE760F">
              <w:t>55</w:t>
            </w:r>
          </w:p>
        </w:tc>
      </w:tr>
      <w:tr w:rsidR="002C1753" w:rsidRPr="00FE760F" w14:paraId="4E7954AB" w14:textId="77777777" w:rsidTr="007C1027">
        <w:trPr>
          <w:trHeight w:val="19"/>
          <w:jc w:val="center"/>
        </w:trPr>
        <w:tc>
          <w:tcPr>
            <w:tcW w:w="1663" w:type="dxa"/>
            <w:shd w:val="clear" w:color="auto" w:fill="auto"/>
          </w:tcPr>
          <w:p w14:paraId="134994AB" w14:textId="77777777" w:rsidR="002C1753" w:rsidRPr="00FE760F" w:rsidRDefault="002C1753" w:rsidP="007C1027">
            <w:pPr>
              <w:pStyle w:val="TAC"/>
            </w:pPr>
            <w:r w:rsidRPr="00FE760F">
              <w:t>n258</w:t>
            </w:r>
          </w:p>
        </w:tc>
        <w:tc>
          <w:tcPr>
            <w:tcW w:w="1686" w:type="dxa"/>
            <w:shd w:val="clear" w:color="auto" w:fill="auto"/>
          </w:tcPr>
          <w:p w14:paraId="08D90E3C" w14:textId="77777777" w:rsidR="002C1753" w:rsidRPr="00FE760F" w:rsidRDefault="002C1753" w:rsidP="007C1027">
            <w:pPr>
              <w:pStyle w:val="TAC"/>
            </w:pPr>
            <w:r w:rsidRPr="00FE760F">
              <w:t>35</w:t>
            </w:r>
          </w:p>
        </w:tc>
        <w:tc>
          <w:tcPr>
            <w:tcW w:w="1691" w:type="dxa"/>
            <w:shd w:val="clear" w:color="auto" w:fill="auto"/>
          </w:tcPr>
          <w:p w14:paraId="0A03CA6C" w14:textId="77777777" w:rsidR="002C1753" w:rsidRPr="00FE760F" w:rsidRDefault="002C1753" w:rsidP="007C1027">
            <w:pPr>
              <w:pStyle w:val="TAC"/>
            </w:pPr>
            <w:r w:rsidRPr="00FE760F">
              <w:t>55</w:t>
            </w:r>
          </w:p>
        </w:tc>
      </w:tr>
      <w:tr w:rsidR="002C1753" w:rsidRPr="00FE760F" w14:paraId="018DD2E2" w14:textId="77777777" w:rsidTr="007C1027">
        <w:trPr>
          <w:trHeight w:val="19"/>
          <w:jc w:val="center"/>
        </w:trPr>
        <w:tc>
          <w:tcPr>
            <w:tcW w:w="1663" w:type="dxa"/>
            <w:shd w:val="clear" w:color="auto" w:fill="auto"/>
          </w:tcPr>
          <w:p w14:paraId="1FB2103F" w14:textId="77777777" w:rsidR="002C1753" w:rsidRPr="00FE760F" w:rsidRDefault="002C1753" w:rsidP="007C1027">
            <w:pPr>
              <w:pStyle w:val="TAC"/>
            </w:pPr>
            <w:r w:rsidRPr="00FE760F">
              <w:t>n260</w:t>
            </w:r>
          </w:p>
        </w:tc>
        <w:tc>
          <w:tcPr>
            <w:tcW w:w="1686" w:type="dxa"/>
            <w:shd w:val="clear" w:color="auto" w:fill="auto"/>
          </w:tcPr>
          <w:p w14:paraId="0D25F87D" w14:textId="77777777" w:rsidR="002C1753" w:rsidRPr="00FE760F" w:rsidRDefault="002C1753" w:rsidP="007C1027">
            <w:pPr>
              <w:pStyle w:val="TAC"/>
            </w:pPr>
            <w:r w:rsidRPr="00FE760F">
              <w:t>35</w:t>
            </w:r>
          </w:p>
        </w:tc>
        <w:tc>
          <w:tcPr>
            <w:tcW w:w="1691" w:type="dxa"/>
            <w:shd w:val="clear" w:color="auto" w:fill="auto"/>
          </w:tcPr>
          <w:p w14:paraId="04BA7E59" w14:textId="77777777" w:rsidR="002C1753" w:rsidRPr="00FE760F" w:rsidRDefault="002C1753" w:rsidP="007C1027">
            <w:pPr>
              <w:pStyle w:val="TAC"/>
            </w:pPr>
            <w:r w:rsidRPr="00FE760F">
              <w:t>55</w:t>
            </w:r>
          </w:p>
        </w:tc>
      </w:tr>
      <w:tr w:rsidR="002C1753" w:rsidRPr="00FE760F" w14:paraId="4E918A09" w14:textId="77777777" w:rsidTr="007C1027">
        <w:trPr>
          <w:trHeight w:val="19"/>
          <w:jc w:val="center"/>
        </w:trPr>
        <w:tc>
          <w:tcPr>
            <w:tcW w:w="1663" w:type="dxa"/>
            <w:shd w:val="clear" w:color="auto" w:fill="auto"/>
          </w:tcPr>
          <w:p w14:paraId="38DFE492" w14:textId="77777777" w:rsidR="002C1753" w:rsidRPr="00FE760F" w:rsidRDefault="002C1753" w:rsidP="007C1027">
            <w:pPr>
              <w:pStyle w:val="TAC"/>
            </w:pPr>
            <w:r w:rsidRPr="00FE760F">
              <w:t>n261</w:t>
            </w:r>
          </w:p>
        </w:tc>
        <w:tc>
          <w:tcPr>
            <w:tcW w:w="1686" w:type="dxa"/>
            <w:shd w:val="clear" w:color="auto" w:fill="auto"/>
          </w:tcPr>
          <w:p w14:paraId="00507EEC" w14:textId="77777777" w:rsidR="002C1753" w:rsidRPr="00FE760F" w:rsidRDefault="002C1753" w:rsidP="007C1027">
            <w:pPr>
              <w:pStyle w:val="TAC"/>
            </w:pPr>
            <w:r w:rsidRPr="00FE760F">
              <w:t>35</w:t>
            </w:r>
          </w:p>
        </w:tc>
        <w:tc>
          <w:tcPr>
            <w:tcW w:w="1691" w:type="dxa"/>
            <w:shd w:val="clear" w:color="auto" w:fill="auto"/>
          </w:tcPr>
          <w:p w14:paraId="2B21E66C" w14:textId="77777777" w:rsidR="002C1753" w:rsidRPr="00FE760F" w:rsidRDefault="002C1753" w:rsidP="007C1027">
            <w:pPr>
              <w:pStyle w:val="TAC"/>
            </w:pPr>
            <w:r w:rsidRPr="00FE760F">
              <w:t>55</w:t>
            </w:r>
          </w:p>
        </w:tc>
      </w:tr>
    </w:tbl>
    <w:p w14:paraId="40696A77" w14:textId="77777777" w:rsidR="002C1753" w:rsidRPr="00FE760F" w:rsidRDefault="002C1753" w:rsidP="002C1753"/>
    <w:p w14:paraId="27261FFD" w14:textId="77777777" w:rsidR="002C1753" w:rsidRPr="00FE760F" w:rsidRDefault="002C1753" w:rsidP="002C175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The requirement is verified with the test metric of EIRP (Link=Beam peak search grids, Meas=Link angle).</w:t>
      </w:r>
    </w:p>
    <w:p w14:paraId="7CA5EEB2" w14:textId="77777777" w:rsidR="002C1753" w:rsidRPr="00FE760F" w:rsidRDefault="002C1753" w:rsidP="002C1753">
      <w:pPr>
        <w:pStyle w:val="TH"/>
      </w:pPr>
      <w:r w:rsidRPr="00FE760F">
        <w:lastRenderedPageBreak/>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843AC21"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4C30EF0"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4A20D2CC" w14:textId="77777777" w:rsidR="002C1753" w:rsidRPr="00FE760F" w:rsidRDefault="002C1753" w:rsidP="007C1027">
            <w:pPr>
              <w:pStyle w:val="TAH"/>
            </w:pPr>
            <w:r w:rsidRPr="00FE760F">
              <w:t>Min EIRP at 85 %-tile CDF (dBm)</w:t>
            </w:r>
          </w:p>
        </w:tc>
      </w:tr>
      <w:tr w:rsidR="002C1753" w:rsidRPr="00FE760F" w14:paraId="70E196C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2F6DE5"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1979FFD" w14:textId="77777777" w:rsidR="002C1753" w:rsidRPr="00FE760F" w:rsidRDefault="002C1753" w:rsidP="007C1027">
            <w:pPr>
              <w:pStyle w:val="TAC"/>
            </w:pPr>
            <w:r w:rsidRPr="00FE760F">
              <w:t>32.0</w:t>
            </w:r>
          </w:p>
        </w:tc>
      </w:tr>
      <w:tr w:rsidR="002C1753" w:rsidRPr="00FE760F" w14:paraId="0DE5E8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269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F7F9E39" w14:textId="77777777" w:rsidR="002C1753" w:rsidRPr="00FE760F" w:rsidRDefault="002C1753" w:rsidP="007C1027">
            <w:pPr>
              <w:pStyle w:val="TAC"/>
            </w:pPr>
            <w:r w:rsidRPr="00FE760F">
              <w:t>32.0</w:t>
            </w:r>
          </w:p>
        </w:tc>
      </w:tr>
      <w:tr w:rsidR="002C1753" w:rsidRPr="00FE760F" w14:paraId="30FAA5D5"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1E9A90"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591C6279" w14:textId="77777777" w:rsidR="002C1753" w:rsidRPr="00FE760F" w:rsidRDefault="002C1753" w:rsidP="007C1027">
            <w:pPr>
              <w:pStyle w:val="TAC"/>
            </w:pPr>
            <w:r w:rsidRPr="00FE760F">
              <w:t>30.0</w:t>
            </w:r>
          </w:p>
        </w:tc>
      </w:tr>
      <w:tr w:rsidR="002C1753" w:rsidRPr="00FE760F" w14:paraId="590893F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B8A91C"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93C4AA6" w14:textId="77777777" w:rsidR="002C1753" w:rsidRPr="00FE760F" w:rsidRDefault="002C1753" w:rsidP="007C1027">
            <w:pPr>
              <w:pStyle w:val="TAC"/>
            </w:pPr>
            <w:r w:rsidRPr="00FE760F">
              <w:t>32.0</w:t>
            </w:r>
          </w:p>
        </w:tc>
      </w:tr>
      <w:tr w:rsidR="002C1753" w:rsidRPr="00FE760F" w14:paraId="5D7E60D7"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921B736" w14:textId="77777777" w:rsidR="002C1753" w:rsidRPr="00FE760F" w:rsidRDefault="002C1753" w:rsidP="007C1027">
            <w:pPr>
              <w:pStyle w:val="TAN"/>
            </w:pPr>
            <w:r w:rsidRPr="00FE760F">
              <w:t>NOTE 1:</w:t>
            </w:r>
            <w:r w:rsidRPr="00FE760F">
              <w:tab/>
              <w:t>Minimum EIRP at 85 %-tile CDF is defined as the lower limit without tolerance</w:t>
            </w:r>
          </w:p>
        </w:tc>
      </w:tr>
    </w:tbl>
    <w:p w14:paraId="54560A38" w14:textId="77777777" w:rsidR="002C1753" w:rsidRDefault="002C1753" w:rsidP="002C1753">
      <w:pPr>
        <w:rPr>
          <w:ins w:id="84" w:author="Samsung" w:date="2020-05-15T19:05:00Z"/>
        </w:rPr>
      </w:pPr>
    </w:p>
    <w:p w14:paraId="270B5868" w14:textId="3A9DEFE5" w:rsidR="000903D5" w:rsidRDefault="000903D5" w:rsidP="000903D5">
      <w:pPr>
        <w:rPr>
          <w:ins w:id="85" w:author="Samsung" w:date="2020-05-15T19:05:00Z"/>
        </w:rPr>
      </w:pPr>
      <w:ins w:id="86" w:author="Samsung" w:date="2020-05-15T19:05:00Z">
        <w:r>
          <w:t>For UE support uplink full power transmission (ULFPTx) for UL</w:t>
        </w:r>
      </w:ins>
      <w:ins w:id="87" w:author="Samsung" w:date="2020-05-15T20:10:00Z">
        <w:r w:rsidR="008A4E2E">
          <w:t xml:space="preserve"> </w:t>
        </w:r>
      </w:ins>
      <w:ins w:id="88" w:author="Samsung" w:date="2020-05-15T19:05:00Z">
        <w:r>
          <w:t>MIMO, the maximum output power requirements specified in Table 6.2D.1</w:t>
        </w:r>
      </w:ins>
      <w:ins w:id="89" w:author="Samsung" w:date="2020-05-15T19:07:00Z">
        <w:r>
          <w:t>.1</w:t>
        </w:r>
      </w:ins>
      <w:ins w:id="90" w:author="Samsung" w:date="2020-05-15T19:05:00Z">
        <w:r>
          <w:t>-1</w:t>
        </w:r>
      </w:ins>
      <w:ins w:id="91" w:author="Samsung" w:date="2020-05-15T19:07:00Z">
        <w:r>
          <w:t>, Table 6.2D.1.1-3 and Table 6.2D.1.1-4</w:t>
        </w:r>
      </w:ins>
      <w:ins w:id="92" w:author="Samsung" w:date="2020-05-15T19:05:00Z">
        <w:r>
          <w:t xml:space="preserve"> shall be met with the PUSCH configurations specified in Table 6.2D.1</w:t>
        </w:r>
      </w:ins>
      <w:ins w:id="93" w:author="Samsung" w:date="2020-05-15T19:07:00Z">
        <w:r>
          <w:t>.1</w:t>
        </w:r>
      </w:ins>
      <w:ins w:id="94" w:author="Samsung" w:date="2020-05-15T19:05:00Z">
        <w:r>
          <w:t>-</w:t>
        </w:r>
      </w:ins>
      <w:ins w:id="95" w:author="Samsung" w:date="2020-05-15T19:07:00Z">
        <w:r>
          <w:t>5</w:t>
        </w:r>
      </w:ins>
      <w:ins w:id="96" w:author="Samsung" w:date="2020-05-15T19:05:00Z">
        <w:r>
          <w:t xml:space="preserve">, based upon UE’s support of uplink full power transmission Mode 1, Mode 2 and/or the other mode (Mode 0). </w:t>
        </w:r>
      </w:ins>
    </w:p>
    <w:p w14:paraId="794B4BE5" w14:textId="311FBC00" w:rsidR="000903D5" w:rsidRDefault="000903D5" w:rsidP="000903D5">
      <w:pPr>
        <w:pStyle w:val="TH"/>
        <w:rPr>
          <w:ins w:id="97" w:author="Samsung" w:date="2020-05-15T19:05:00Z"/>
        </w:rPr>
      </w:pPr>
      <w:ins w:id="98" w:author="Samsung" w:date="2020-05-15T19:05:00Z">
        <w:r>
          <w:t xml:space="preserve"> </w:t>
        </w: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ins>
      <w:ins w:id="99" w:author="Samsung" w:date="2020-05-15T19:09:00Z">
        <w:r w:rsidR="00D253A6">
          <w:rPr>
            <w:lang w:eastAsia="zh-CN"/>
          </w:rPr>
          <w:t>.1</w:t>
        </w:r>
      </w:ins>
      <w:ins w:id="100" w:author="Samsung" w:date="2020-05-15T19:05:00Z">
        <w:r w:rsidRPr="001C0CC4">
          <w:t>-</w:t>
        </w:r>
      </w:ins>
      <w:ins w:id="101" w:author="Samsung" w:date="2020-05-15T19:09:00Z">
        <w:r w:rsidR="00D253A6">
          <w:t>5</w:t>
        </w:r>
      </w:ins>
      <w:ins w:id="102" w:author="Samsung" w:date="2020-05-15T19:05:00Z">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gridCol w:w="1134"/>
      </w:tblGrid>
      <w:tr w:rsidR="000903D5" w:rsidRPr="00495FE7" w14:paraId="66E7F65F" w14:textId="77777777" w:rsidTr="007C1027">
        <w:trPr>
          <w:ins w:id="103" w:author="Samsung" w:date="2020-05-15T19:05:00Z"/>
        </w:trPr>
        <w:tc>
          <w:tcPr>
            <w:tcW w:w="993" w:type="dxa"/>
          </w:tcPr>
          <w:p w14:paraId="58AB8048" w14:textId="77777777" w:rsidR="000903D5" w:rsidRDefault="000903D5" w:rsidP="007C1027">
            <w:pPr>
              <w:pStyle w:val="TAH"/>
              <w:rPr>
                <w:ins w:id="104" w:author="Samsung" w:date="2020-05-15T19:05:00Z"/>
              </w:rPr>
            </w:pPr>
            <w:ins w:id="105" w:author="Samsung" w:date="2020-05-15T19:05:00Z">
              <w:r>
                <w:t>ULFPTx Mode</w:t>
              </w:r>
            </w:ins>
          </w:p>
        </w:tc>
        <w:tc>
          <w:tcPr>
            <w:tcW w:w="2268" w:type="dxa"/>
          </w:tcPr>
          <w:p w14:paraId="4665402B" w14:textId="77777777" w:rsidR="000903D5" w:rsidRPr="00495FE7" w:rsidRDefault="000903D5" w:rsidP="007C1027">
            <w:pPr>
              <w:pStyle w:val="TAH"/>
              <w:rPr>
                <w:ins w:id="106" w:author="Samsung" w:date="2020-05-15T19:05:00Z"/>
              </w:rPr>
            </w:pPr>
            <w:ins w:id="107" w:author="Samsung" w:date="2020-05-15T19:05:00Z">
              <w:r>
                <w:t>Transmission scheme</w:t>
              </w:r>
            </w:ins>
          </w:p>
        </w:tc>
        <w:tc>
          <w:tcPr>
            <w:tcW w:w="1559" w:type="dxa"/>
          </w:tcPr>
          <w:p w14:paraId="355B8EAF" w14:textId="77777777" w:rsidR="000903D5" w:rsidRPr="00495FE7" w:rsidRDefault="000903D5" w:rsidP="007C1027">
            <w:pPr>
              <w:pStyle w:val="TAH"/>
              <w:rPr>
                <w:ins w:id="108" w:author="Samsung" w:date="2020-05-15T19:05:00Z"/>
                <w:rFonts w:eastAsia="CG Times (WN)"/>
              </w:rPr>
            </w:pPr>
            <w:ins w:id="109" w:author="Samsung" w:date="2020-05-15T19:05:00Z">
              <w:r>
                <w:rPr>
                  <w:rFonts w:eastAsia="CG Times (WN)"/>
                </w:rPr>
                <w:t xml:space="preserve">DCI format </w:t>
              </w:r>
            </w:ins>
          </w:p>
        </w:tc>
        <w:tc>
          <w:tcPr>
            <w:tcW w:w="2551" w:type="dxa"/>
          </w:tcPr>
          <w:p w14:paraId="147D99FB" w14:textId="77777777" w:rsidR="000903D5" w:rsidRDefault="000903D5" w:rsidP="007C1027">
            <w:pPr>
              <w:pStyle w:val="TAH"/>
              <w:rPr>
                <w:ins w:id="110" w:author="Samsung" w:date="2020-05-15T19:05:00Z"/>
                <w:rFonts w:eastAsia="CG Times (WN)"/>
              </w:rPr>
            </w:pPr>
            <w:ins w:id="111" w:author="Samsung" w:date="2020-05-15T19:05:00Z">
              <w:r>
                <w:rPr>
                  <w:rFonts w:eastAsia="CG Times (WN)"/>
                </w:rPr>
                <w:t>Modulation</w:t>
              </w:r>
            </w:ins>
          </w:p>
        </w:tc>
        <w:tc>
          <w:tcPr>
            <w:tcW w:w="993" w:type="dxa"/>
          </w:tcPr>
          <w:p w14:paraId="3188F3D2" w14:textId="77777777" w:rsidR="000903D5" w:rsidRPr="00495FE7" w:rsidRDefault="000903D5" w:rsidP="007C1027">
            <w:pPr>
              <w:pStyle w:val="TAH"/>
              <w:rPr>
                <w:ins w:id="112" w:author="Samsung" w:date="2020-05-15T19:05:00Z"/>
                <w:rFonts w:eastAsia="CG Times (WN)"/>
              </w:rPr>
            </w:pPr>
            <w:ins w:id="113" w:author="Samsung" w:date="2020-05-15T19:05:00Z">
              <w:r>
                <w:rPr>
                  <w:rFonts w:eastAsia="CG Times (WN)"/>
                </w:rPr>
                <w:t>Number of layers</w:t>
              </w:r>
            </w:ins>
          </w:p>
        </w:tc>
        <w:tc>
          <w:tcPr>
            <w:tcW w:w="1134" w:type="dxa"/>
          </w:tcPr>
          <w:p w14:paraId="6DFE9D9F" w14:textId="77777777" w:rsidR="000903D5" w:rsidRDefault="000903D5" w:rsidP="007C1027">
            <w:pPr>
              <w:pStyle w:val="TAH"/>
              <w:rPr>
                <w:ins w:id="114" w:author="Samsung" w:date="2020-05-15T19:05:00Z"/>
                <w:rFonts w:eastAsia="CG Times (WN)"/>
              </w:rPr>
            </w:pPr>
            <w:ins w:id="115" w:author="Samsung" w:date="2020-05-15T19:05:00Z">
              <w:r>
                <w:rPr>
                  <w:rFonts w:eastAsia="CG Times (WN)"/>
                </w:rPr>
                <w:t>Number of Tx Port</w:t>
              </w:r>
            </w:ins>
          </w:p>
        </w:tc>
        <w:tc>
          <w:tcPr>
            <w:tcW w:w="1134" w:type="dxa"/>
          </w:tcPr>
          <w:p w14:paraId="5BF1D0E6" w14:textId="77777777" w:rsidR="000903D5" w:rsidRPr="00495FE7" w:rsidRDefault="000903D5" w:rsidP="007C1027">
            <w:pPr>
              <w:pStyle w:val="TAH"/>
              <w:rPr>
                <w:ins w:id="116" w:author="Samsung" w:date="2020-05-15T19:05:00Z"/>
                <w:rFonts w:eastAsia="CG Times (WN)"/>
              </w:rPr>
            </w:pPr>
            <w:ins w:id="117" w:author="Samsung" w:date="2020-05-15T19:05:00Z">
              <w:r>
                <w:rPr>
                  <w:rFonts w:eastAsia="CG Times (WN)"/>
                </w:rPr>
                <w:t>TPMI index</w:t>
              </w:r>
            </w:ins>
          </w:p>
        </w:tc>
      </w:tr>
      <w:tr w:rsidR="000903D5" w:rsidRPr="00495FE7" w14:paraId="512B573E" w14:textId="77777777" w:rsidTr="007C1027">
        <w:trPr>
          <w:ins w:id="118" w:author="Samsung" w:date="2020-05-15T19:05:00Z"/>
        </w:trPr>
        <w:tc>
          <w:tcPr>
            <w:tcW w:w="993" w:type="dxa"/>
          </w:tcPr>
          <w:p w14:paraId="6BE38D26" w14:textId="77777777" w:rsidR="000903D5" w:rsidRDefault="000903D5" w:rsidP="007C1027">
            <w:pPr>
              <w:pStyle w:val="TAC"/>
              <w:rPr>
                <w:ins w:id="119" w:author="Samsung" w:date="2020-05-15T19:05:00Z"/>
              </w:rPr>
            </w:pPr>
            <w:ins w:id="120" w:author="Samsung" w:date="2020-05-15T19:05:00Z">
              <w:r>
                <w:t>Mode-1</w:t>
              </w:r>
            </w:ins>
          </w:p>
        </w:tc>
        <w:tc>
          <w:tcPr>
            <w:tcW w:w="2268" w:type="dxa"/>
          </w:tcPr>
          <w:p w14:paraId="13AAE790" w14:textId="77777777" w:rsidR="000903D5" w:rsidRPr="00495FE7" w:rsidRDefault="000903D5" w:rsidP="007C1027">
            <w:pPr>
              <w:pStyle w:val="TAC"/>
              <w:rPr>
                <w:ins w:id="121" w:author="Samsung" w:date="2020-05-15T19:05:00Z"/>
              </w:rPr>
            </w:pPr>
            <w:ins w:id="122" w:author="Samsung" w:date="2020-05-15T19:05:00Z">
              <w:r>
                <w:t>Codebook based uplink</w:t>
              </w:r>
            </w:ins>
          </w:p>
        </w:tc>
        <w:tc>
          <w:tcPr>
            <w:tcW w:w="1559" w:type="dxa"/>
          </w:tcPr>
          <w:p w14:paraId="1E82436D" w14:textId="77777777" w:rsidR="000903D5" w:rsidRPr="00495FE7" w:rsidRDefault="000903D5" w:rsidP="007C1027">
            <w:pPr>
              <w:pStyle w:val="TAC"/>
              <w:rPr>
                <w:ins w:id="123" w:author="Samsung" w:date="2020-05-15T19:05:00Z"/>
                <w:rFonts w:eastAsia="CG Times (WN)"/>
              </w:rPr>
            </w:pPr>
            <w:ins w:id="124" w:author="Samsung" w:date="2020-05-15T19:05:00Z">
              <w:r>
                <w:rPr>
                  <w:rFonts w:eastAsia="CG Times (WN)"/>
                </w:rPr>
                <w:t>DCI format 0_1</w:t>
              </w:r>
            </w:ins>
          </w:p>
        </w:tc>
        <w:tc>
          <w:tcPr>
            <w:tcW w:w="2551" w:type="dxa"/>
          </w:tcPr>
          <w:p w14:paraId="06616459" w14:textId="11002A6C" w:rsidR="000903D5" w:rsidRDefault="000903D5" w:rsidP="007C1027">
            <w:pPr>
              <w:pStyle w:val="TAC"/>
              <w:rPr>
                <w:ins w:id="125" w:author="Samsung" w:date="2020-05-15T19:05:00Z"/>
                <w:rFonts w:eastAsia="CG Times (WN)"/>
              </w:rPr>
            </w:pPr>
            <w:ins w:id="126" w:author="Samsung" w:date="2020-05-15T19:05:00Z">
              <w:r>
                <w:rPr>
                  <w:rFonts w:eastAsia="CG Times (WN)"/>
                </w:rPr>
                <w:t xml:space="preserve">DFT-s-OFDM, </w:t>
              </w:r>
            </w:ins>
            <w:ins w:id="127" w:author="Samsung" w:date="2020-05-15T20:11:00Z">
              <w:r w:rsidR="00001B27">
                <w:rPr>
                  <w:rFonts w:eastAsia="CG Times (WN)"/>
                </w:rPr>
                <w:t>CP-</w:t>
              </w:r>
            </w:ins>
            <w:ins w:id="128" w:author="Samsung" w:date="2020-05-15T19:05: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3" w:type="dxa"/>
          </w:tcPr>
          <w:p w14:paraId="61536333" w14:textId="77777777" w:rsidR="000903D5" w:rsidRPr="00495FE7" w:rsidRDefault="000903D5" w:rsidP="007C1027">
            <w:pPr>
              <w:pStyle w:val="TAC"/>
              <w:rPr>
                <w:ins w:id="129" w:author="Samsung" w:date="2020-05-15T19:05:00Z"/>
                <w:rFonts w:eastAsia="CG Times (WN)"/>
              </w:rPr>
            </w:pPr>
            <w:ins w:id="130" w:author="Samsung" w:date="2020-05-15T19:05:00Z">
              <w:r>
                <w:rPr>
                  <w:rFonts w:eastAsia="CG Times (WN)"/>
                </w:rPr>
                <w:t>1</w:t>
              </w:r>
            </w:ins>
          </w:p>
        </w:tc>
        <w:tc>
          <w:tcPr>
            <w:tcW w:w="1134" w:type="dxa"/>
          </w:tcPr>
          <w:p w14:paraId="5711968F" w14:textId="77777777" w:rsidR="000903D5" w:rsidRDefault="000903D5" w:rsidP="007C1027">
            <w:pPr>
              <w:pStyle w:val="TAC"/>
              <w:rPr>
                <w:ins w:id="131" w:author="Samsung" w:date="2020-05-15T19:05:00Z"/>
                <w:rFonts w:eastAsia="CG Times (WN)"/>
              </w:rPr>
            </w:pPr>
            <w:ins w:id="132" w:author="Samsung" w:date="2020-05-15T19:05:00Z">
              <w:r>
                <w:rPr>
                  <w:rFonts w:eastAsia="CG Times (WN)"/>
                </w:rPr>
                <w:t>2</w:t>
              </w:r>
            </w:ins>
          </w:p>
        </w:tc>
        <w:tc>
          <w:tcPr>
            <w:tcW w:w="1134" w:type="dxa"/>
          </w:tcPr>
          <w:p w14:paraId="58C9CF87" w14:textId="77777777" w:rsidR="000903D5" w:rsidRPr="00495FE7" w:rsidRDefault="000903D5" w:rsidP="007C1027">
            <w:pPr>
              <w:pStyle w:val="TAC"/>
              <w:rPr>
                <w:ins w:id="133" w:author="Samsung" w:date="2020-05-15T19:05:00Z"/>
                <w:rFonts w:eastAsia="CG Times (WN)"/>
              </w:rPr>
            </w:pPr>
            <w:ins w:id="134" w:author="Samsung" w:date="2020-05-15T19:05:00Z">
              <w:r>
                <w:rPr>
                  <w:rFonts w:eastAsia="CG Times (WN)"/>
                </w:rPr>
                <w:t>2</w:t>
              </w:r>
            </w:ins>
          </w:p>
        </w:tc>
      </w:tr>
      <w:tr w:rsidR="000903D5" w:rsidRPr="00495FE7" w14:paraId="5CDFC51D" w14:textId="77777777" w:rsidTr="007C1027">
        <w:trPr>
          <w:ins w:id="135" w:author="Samsung" w:date="2020-05-15T19:05:00Z"/>
        </w:trPr>
        <w:tc>
          <w:tcPr>
            <w:tcW w:w="993" w:type="dxa"/>
          </w:tcPr>
          <w:p w14:paraId="06BEC044" w14:textId="77777777" w:rsidR="000903D5" w:rsidRDefault="000903D5" w:rsidP="007C1027">
            <w:pPr>
              <w:pStyle w:val="TAC"/>
              <w:rPr>
                <w:ins w:id="136" w:author="Samsung" w:date="2020-05-15T19:05:00Z"/>
              </w:rPr>
            </w:pPr>
            <w:ins w:id="137" w:author="Samsung" w:date="2020-05-15T19:05:00Z">
              <w:r>
                <w:t>Mode-2</w:t>
              </w:r>
            </w:ins>
          </w:p>
        </w:tc>
        <w:tc>
          <w:tcPr>
            <w:tcW w:w="2268" w:type="dxa"/>
          </w:tcPr>
          <w:p w14:paraId="5EE2A2E7" w14:textId="77777777" w:rsidR="000903D5" w:rsidRDefault="000903D5" w:rsidP="007C1027">
            <w:pPr>
              <w:pStyle w:val="TAC"/>
              <w:rPr>
                <w:ins w:id="138" w:author="Samsung" w:date="2020-05-15T19:05:00Z"/>
              </w:rPr>
            </w:pPr>
            <w:ins w:id="139" w:author="Samsung" w:date="2020-05-15T19:05:00Z">
              <w:r>
                <w:t>Codebook based uplink</w:t>
              </w:r>
            </w:ins>
          </w:p>
        </w:tc>
        <w:tc>
          <w:tcPr>
            <w:tcW w:w="1559" w:type="dxa"/>
          </w:tcPr>
          <w:p w14:paraId="37906C95" w14:textId="77777777" w:rsidR="000903D5" w:rsidRDefault="000903D5" w:rsidP="007C1027">
            <w:pPr>
              <w:pStyle w:val="TAC"/>
              <w:rPr>
                <w:ins w:id="140" w:author="Samsung" w:date="2020-05-15T19:05:00Z"/>
                <w:rFonts w:eastAsia="CG Times (WN)"/>
              </w:rPr>
            </w:pPr>
            <w:ins w:id="141" w:author="Samsung" w:date="2020-05-15T19:05:00Z">
              <w:r>
                <w:rPr>
                  <w:rFonts w:eastAsia="CG Times (WN)"/>
                </w:rPr>
                <w:t>DCI format 0_1</w:t>
              </w:r>
            </w:ins>
          </w:p>
        </w:tc>
        <w:tc>
          <w:tcPr>
            <w:tcW w:w="2551" w:type="dxa"/>
          </w:tcPr>
          <w:p w14:paraId="3AA262DA" w14:textId="344C9D27" w:rsidR="000903D5" w:rsidRDefault="000903D5" w:rsidP="007C1027">
            <w:pPr>
              <w:pStyle w:val="TAC"/>
              <w:rPr>
                <w:ins w:id="142" w:author="Samsung" w:date="2020-05-15T19:05:00Z"/>
                <w:rFonts w:eastAsia="CG Times (WN)"/>
              </w:rPr>
            </w:pPr>
            <w:ins w:id="143" w:author="Samsung" w:date="2020-05-15T19:05:00Z">
              <w:r>
                <w:rPr>
                  <w:rFonts w:eastAsia="CG Times (WN)"/>
                </w:rPr>
                <w:t xml:space="preserve">DFT-s-OFDM, </w:t>
              </w:r>
            </w:ins>
            <w:ins w:id="144" w:author="Samsung" w:date="2020-05-15T20:11:00Z">
              <w:r w:rsidR="00001B27">
                <w:rPr>
                  <w:rFonts w:eastAsia="CG Times (WN)"/>
                </w:rPr>
                <w:t>CP-</w:t>
              </w:r>
            </w:ins>
            <w:ins w:id="145" w:author="Samsung" w:date="2020-05-15T19:05:00Z">
              <w:r>
                <w:rPr>
                  <w:rFonts w:eastAsia="CG Times (WN)"/>
                </w:rPr>
                <w:t>OFDM</w:t>
              </w:r>
            </w:ins>
          </w:p>
        </w:tc>
        <w:tc>
          <w:tcPr>
            <w:tcW w:w="993" w:type="dxa"/>
          </w:tcPr>
          <w:p w14:paraId="02B70D0E" w14:textId="77777777" w:rsidR="000903D5" w:rsidRDefault="000903D5" w:rsidP="007C1027">
            <w:pPr>
              <w:pStyle w:val="TAC"/>
              <w:rPr>
                <w:ins w:id="146" w:author="Samsung" w:date="2020-05-15T19:05:00Z"/>
                <w:rFonts w:eastAsia="CG Times (WN)"/>
              </w:rPr>
            </w:pPr>
            <w:ins w:id="147" w:author="Samsung" w:date="2020-05-15T19:05:00Z">
              <w:r>
                <w:rPr>
                  <w:rFonts w:eastAsia="CG Times (WN)"/>
                </w:rPr>
                <w:t>1</w:t>
              </w:r>
            </w:ins>
          </w:p>
        </w:tc>
        <w:tc>
          <w:tcPr>
            <w:tcW w:w="1134" w:type="dxa"/>
          </w:tcPr>
          <w:p w14:paraId="437C8CFB" w14:textId="77777777" w:rsidR="000903D5" w:rsidRDefault="000903D5" w:rsidP="007C1027">
            <w:pPr>
              <w:pStyle w:val="TAC"/>
              <w:rPr>
                <w:ins w:id="148" w:author="Samsung" w:date="2020-05-15T19:05:00Z"/>
                <w:rFonts w:eastAsia="CG Times (WN)"/>
              </w:rPr>
            </w:pPr>
            <w:ins w:id="149" w:author="Samsung" w:date="2020-05-15T19:05:00Z">
              <w:r>
                <w:rPr>
                  <w:rFonts w:eastAsia="CG Times (WN)"/>
                </w:rPr>
                <w:t>2</w:t>
              </w:r>
            </w:ins>
          </w:p>
        </w:tc>
        <w:tc>
          <w:tcPr>
            <w:tcW w:w="1134" w:type="dxa"/>
          </w:tcPr>
          <w:p w14:paraId="1C394A30" w14:textId="77777777" w:rsidR="000903D5" w:rsidRDefault="000903D5" w:rsidP="007C1027">
            <w:pPr>
              <w:pStyle w:val="TAC"/>
              <w:rPr>
                <w:ins w:id="150" w:author="Samsung" w:date="2020-05-15T19:05:00Z"/>
                <w:rFonts w:eastAsia="CG Times (WN)"/>
              </w:rPr>
            </w:pPr>
            <w:ins w:id="151" w:author="Samsung" w:date="2020-05-15T19:05:00Z">
              <w:r>
                <w:rPr>
                  <w:rFonts w:eastAsia="CG Times (WN)"/>
                </w:rPr>
                <w:t>0 or 1</w:t>
              </w:r>
              <w:r w:rsidRPr="005F263B">
                <w:rPr>
                  <w:rFonts w:eastAsia="CG Times (WN)"/>
                  <w:vertAlign w:val="superscript"/>
                </w:rPr>
                <w:t>NOTE2</w:t>
              </w:r>
            </w:ins>
          </w:p>
        </w:tc>
      </w:tr>
      <w:tr w:rsidR="000903D5" w:rsidRPr="00495FE7" w14:paraId="5B40D971" w14:textId="77777777" w:rsidTr="007C1027">
        <w:trPr>
          <w:ins w:id="152" w:author="Samsung" w:date="2020-05-15T19:05:00Z"/>
        </w:trPr>
        <w:tc>
          <w:tcPr>
            <w:tcW w:w="993" w:type="dxa"/>
          </w:tcPr>
          <w:p w14:paraId="0F99D3C9" w14:textId="77777777" w:rsidR="000903D5" w:rsidRDefault="000903D5" w:rsidP="007C1027">
            <w:pPr>
              <w:pStyle w:val="TAC"/>
              <w:rPr>
                <w:ins w:id="153" w:author="Samsung" w:date="2020-05-15T19:05:00Z"/>
              </w:rPr>
            </w:pPr>
            <w:ins w:id="154" w:author="Samsung" w:date="2020-05-15T19:05:00Z">
              <w:r>
                <w:t>Mode-0</w:t>
              </w:r>
            </w:ins>
          </w:p>
        </w:tc>
        <w:tc>
          <w:tcPr>
            <w:tcW w:w="2268" w:type="dxa"/>
          </w:tcPr>
          <w:p w14:paraId="1B5E8F3A" w14:textId="77777777" w:rsidR="000903D5" w:rsidRDefault="000903D5" w:rsidP="007C1027">
            <w:pPr>
              <w:pStyle w:val="TAC"/>
              <w:rPr>
                <w:ins w:id="155" w:author="Samsung" w:date="2020-05-15T19:05:00Z"/>
              </w:rPr>
            </w:pPr>
            <w:ins w:id="156" w:author="Samsung" w:date="2020-05-15T19:05:00Z">
              <w:r>
                <w:t>Codebook based uplink</w:t>
              </w:r>
            </w:ins>
          </w:p>
        </w:tc>
        <w:tc>
          <w:tcPr>
            <w:tcW w:w="1559" w:type="dxa"/>
          </w:tcPr>
          <w:p w14:paraId="15A9694F" w14:textId="77777777" w:rsidR="000903D5" w:rsidRDefault="000903D5" w:rsidP="007C1027">
            <w:pPr>
              <w:pStyle w:val="TAC"/>
              <w:rPr>
                <w:ins w:id="157" w:author="Samsung" w:date="2020-05-15T19:05:00Z"/>
                <w:rFonts w:eastAsia="CG Times (WN)"/>
              </w:rPr>
            </w:pPr>
            <w:ins w:id="158" w:author="Samsung" w:date="2020-05-15T19:05:00Z">
              <w:r>
                <w:rPr>
                  <w:rFonts w:eastAsia="CG Times (WN)"/>
                </w:rPr>
                <w:t>DCI format 0_1</w:t>
              </w:r>
            </w:ins>
          </w:p>
        </w:tc>
        <w:tc>
          <w:tcPr>
            <w:tcW w:w="2551" w:type="dxa"/>
          </w:tcPr>
          <w:p w14:paraId="1F39A8E2" w14:textId="1527535B" w:rsidR="000903D5" w:rsidRDefault="000903D5" w:rsidP="007C1027">
            <w:pPr>
              <w:pStyle w:val="TAC"/>
              <w:rPr>
                <w:ins w:id="159" w:author="Samsung" w:date="2020-05-15T19:05:00Z"/>
                <w:rFonts w:eastAsia="CG Times (WN)"/>
              </w:rPr>
            </w:pPr>
            <w:ins w:id="160" w:author="Samsung" w:date="2020-05-15T19:05:00Z">
              <w:r>
                <w:rPr>
                  <w:rFonts w:eastAsia="CG Times (WN)"/>
                </w:rPr>
                <w:t xml:space="preserve">DFT-s-OFDM, </w:t>
              </w:r>
            </w:ins>
            <w:ins w:id="161" w:author="Samsung" w:date="2020-05-15T20:11:00Z">
              <w:r w:rsidR="00001B27">
                <w:rPr>
                  <w:rFonts w:eastAsia="CG Times (WN)"/>
                </w:rPr>
                <w:t>CP-</w:t>
              </w:r>
            </w:ins>
            <w:ins w:id="162" w:author="Samsung" w:date="2020-05-15T19:05:00Z">
              <w:r>
                <w:rPr>
                  <w:rFonts w:eastAsia="CG Times (WN)"/>
                </w:rPr>
                <w:t>OFDM</w:t>
              </w:r>
            </w:ins>
          </w:p>
        </w:tc>
        <w:tc>
          <w:tcPr>
            <w:tcW w:w="993" w:type="dxa"/>
          </w:tcPr>
          <w:p w14:paraId="0210ADE3" w14:textId="77777777" w:rsidR="000903D5" w:rsidRDefault="000903D5" w:rsidP="007C1027">
            <w:pPr>
              <w:pStyle w:val="TAC"/>
              <w:rPr>
                <w:ins w:id="163" w:author="Samsung" w:date="2020-05-15T19:05:00Z"/>
                <w:rFonts w:eastAsia="CG Times (WN)"/>
              </w:rPr>
            </w:pPr>
            <w:ins w:id="164" w:author="Samsung" w:date="2020-05-15T19:05:00Z">
              <w:r>
                <w:rPr>
                  <w:rFonts w:eastAsia="CG Times (WN)"/>
                </w:rPr>
                <w:t>1</w:t>
              </w:r>
            </w:ins>
          </w:p>
        </w:tc>
        <w:tc>
          <w:tcPr>
            <w:tcW w:w="1134" w:type="dxa"/>
          </w:tcPr>
          <w:p w14:paraId="54EB9164" w14:textId="77777777" w:rsidR="000903D5" w:rsidRDefault="000903D5" w:rsidP="007C1027">
            <w:pPr>
              <w:pStyle w:val="TAC"/>
              <w:rPr>
                <w:ins w:id="165" w:author="Samsung" w:date="2020-05-15T19:05:00Z"/>
                <w:rFonts w:eastAsia="CG Times (WN)"/>
              </w:rPr>
            </w:pPr>
            <w:ins w:id="166" w:author="Samsung" w:date="2020-05-15T19:05:00Z">
              <w:r>
                <w:rPr>
                  <w:rFonts w:eastAsia="CG Times (WN)"/>
                </w:rPr>
                <w:t>2</w:t>
              </w:r>
            </w:ins>
          </w:p>
        </w:tc>
        <w:tc>
          <w:tcPr>
            <w:tcW w:w="1134" w:type="dxa"/>
          </w:tcPr>
          <w:p w14:paraId="6C357E72" w14:textId="77777777" w:rsidR="000903D5" w:rsidRDefault="000903D5" w:rsidP="007C1027">
            <w:pPr>
              <w:pStyle w:val="TAC"/>
              <w:rPr>
                <w:ins w:id="167" w:author="Samsung" w:date="2020-05-15T19:05:00Z"/>
                <w:rFonts w:eastAsia="CG Times (WN)"/>
              </w:rPr>
            </w:pPr>
            <w:ins w:id="168" w:author="Samsung" w:date="2020-05-15T19:05:00Z">
              <w:r>
                <w:rPr>
                  <w:rFonts w:eastAsia="CG Times (WN)"/>
                </w:rPr>
                <w:t>0,1</w:t>
              </w:r>
            </w:ins>
          </w:p>
        </w:tc>
      </w:tr>
      <w:tr w:rsidR="000903D5" w:rsidRPr="00495FE7" w14:paraId="11C46766" w14:textId="77777777" w:rsidTr="007C1027">
        <w:trPr>
          <w:ins w:id="169" w:author="Samsung" w:date="2020-05-15T19:05:00Z"/>
        </w:trPr>
        <w:tc>
          <w:tcPr>
            <w:tcW w:w="10632" w:type="dxa"/>
            <w:gridSpan w:val="7"/>
          </w:tcPr>
          <w:p w14:paraId="61E2B1F8" w14:textId="0EEB42C6" w:rsidR="000903D5" w:rsidRDefault="000903D5" w:rsidP="007C1027">
            <w:pPr>
              <w:pStyle w:val="TAN"/>
              <w:rPr>
                <w:ins w:id="170" w:author="Samsung" w:date="2020-05-15T19:05:00Z"/>
                <w:color w:val="000000"/>
              </w:rPr>
            </w:pPr>
            <w:ins w:id="171" w:author="Samsung" w:date="2020-05-15T19:05: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172" w:author="Samsung" w:date="2020-05-15T20:07:00Z">
              <w:r w:rsidR="00B333D2">
                <w:rPr>
                  <w:color w:val="000000"/>
                </w:rPr>
                <w:t>2</w:t>
              </w:r>
            </w:ins>
            <w:ins w:id="173" w:author="Samsung" w:date="2020-05-15T19:05:00Z">
              <w:r w:rsidRPr="00C64D69">
                <w:rPr>
                  <w:color w:val="000000"/>
                </w:rPr>
                <w:t>.</w:t>
              </w:r>
            </w:ins>
          </w:p>
          <w:p w14:paraId="50D262D7" w14:textId="77777777" w:rsidR="000903D5" w:rsidRDefault="000903D5" w:rsidP="007C1027">
            <w:pPr>
              <w:pStyle w:val="TAN"/>
              <w:rPr>
                <w:ins w:id="174" w:author="Samsung" w:date="2020-05-15T19:05:00Z"/>
                <w:color w:val="000000"/>
              </w:rPr>
            </w:pPr>
            <w:ins w:id="175" w:author="Samsung" w:date="2020-05-15T19:05:00Z">
              <w:r>
                <w:rPr>
                  <w:color w:val="000000"/>
                </w:rPr>
                <w:t>NOTE 2:   TPMI index selected shall be based upon the full power TPMI reported by the UE [8, TS 38.213].</w:t>
              </w:r>
            </w:ins>
          </w:p>
          <w:p w14:paraId="3226B397" w14:textId="4384E174" w:rsidR="000903D5" w:rsidRPr="00CC1B39" w:rsidRDefault="000903D5" w:rsidP="007C1027">
            <w:pPr>
              <w:pStyle w:val="TAN"/>
              <w:rPr>
                <w:ins w:id="176" w:author="Samsung" w:date="2020-05-15T19:05:00Z"/>
              </w:rPr>
            </w:pPr>
            <w:ins w:id="177" w:author="Samsung" w:date="2020-05-15T19:05:00Z">
              <w:r>
                <w:rPr>
                  <w:color w:val="000000"/>
                </w:rPr>
                <w:t xml:space="preserve">NOTE 3:   For PUSCH configured with ULFPTxModes set to Mode1, the requirement for </w:t>
              </w:r>
            </w:ins>
            <w:ins w:id="178" w:author="Samsung" w:date="2020-05-15T20:11:00Z">
              <w:r w:rsidR="00001B27">
                <w:rPr>
                  <w:color w:val="000000"/>
                </w:rPr>
                <w:t>CP-</w:t>
              </w:r>
            </w:ins>
            <w:ins w:id="179" w:author="Samsung" w:date="2020-05-15T19:05:00Z">
              <w:r>
                <w:rPr>
                  <w:color w:val="000000"/>
                </w:rPr>
                <w:t>OFDM based modulation is not needed to be ver</w:t>
              </w:r>
              <w:r w:rsidR="008A4E2E">
                <w:rPr>
                  <w:color w:val="000000"/>
                </w:rPr>
                <w:t>ified if the requirement for UL</w:t>
              </w:r>
            </w:ins>
            <w:ins w:id="180" w:author="Samsung" w:date="2020-05-15T20:09:00Z">
              <w:r w:rsidR="008A4E2E">
                <w:rPr>
                  <w:color w:val="000000"/>
                </w:rPr>
                <w:t xml:space="preserve"> </w:t>
              </w:r>
            </w:ins>
            <w:ins w:id="181" w:author="Samsung" w:date="2020-05-15T19:05:00Z">
              <w:r>
                <w:rPr>
                  <w:color w:val="000000"/>
                </w:rPr>
                <w:t xml:space="preserve">MIMO has been validated. </w:t>
              </w:r>
            </w:ins>
          </w:p>
        </w:tc>
      </w:tr>
    </w:tbl>
    <w:p w14:paraId="7156B930" w14:textId="7A31175D" w:rsidR="000903D5" w:rsidRPr="000903D5" w:rsidRDefault="000903D5" w:rsidP="002C1753"/>
    <w:p w14:paraId="03D2F8B0" w14:textId="77777777" w:rsidR="002C1753" w:rsidRPr="00FE760F" w:rsidRDefault="002C1753" w:rsidP="002C1753">
      <w:pPr>
        <w:pStyle w:val="Heading4"/>
        <w:rPr>
          <w:lang w:eastAsia="ko-KR"/>
        </w:rPr>
      </w:pPr>
      <w:bookmarkStart w:id="182" w:name="_Toc21340806"/>
      <w:bookmarkStart w:id="183" w:name="_Toc29805253"/>
      <w:bookmarkStart w:id="184" w:name="_Toc36456462"/>
      <w:bookmarkStart w:id="185" w:name="_Toc36469560"/>
      <w:bookmarkStart w:id="186" w:name="_Toc37253969"/>
      <w:bookmarkStart w:id="187" w:name="_Toc37322826"/>
      <w:bookmarkStart w:id="188" w:name="_Toc37324232"/>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182"/>
      <w:bookmarkEnd w:id="183"/>
      <w:bookmarkEnd w:id="184"/>
      <w:bookmarkEnd w:id="185"/>
      <w:bookmarkEnd w:id="186"/>
      <w:bookmarkEnd w:id="187"/>
      <w:bookmarkEnd w:id="188"/>
    </w:p>
    <w:p w14:paraId="4F9B3275" w14:textId="77777777" w:rsidR="002C1753" w:rsidRPr="00FE760F" w:rsidRDefault="002C1753" w:rsidP="002C1753">
      <w:r w:rsidRPr="00FE760F">
        <w:t>The following requirements define the maximum output power radiated by the UE with UL MIMO for any transmission bandwidth within the channel bandwidth for non-CA configuration, unless otherwise stated. Requirements in Table 6.2D.1.</w:t>
      </w:r>
      <w:r w:rsidRPr="00FE760F">
        <w:rPr>
          <w:rFonts w:hint="eastAsia"/>
          <w:lang w:eastAsia="ko-KR"/>
        </w:rPr>
        <w:t>2</w:t>
      </w:r>
      <w:r w:rsidRPr="00FE760F">
        <w:t>-1 shall be met with the UE configured for 2 layer UL MIMO transmission specified in Table 6.2D.1.</w:t>
      </w:r>
      <w:r w:rsidRPr="00FE760F">
        <w:rPr>
          <w:rFonts w:hint="eastAsia"/>
          <w:lang w:eastAsia="ko-KR"/>
        </w:rPr>
        <w:t>2</w:t>
      </w:r>
      <w:r w:rsidRPr="00FE760F">
        <w:t>-3. The period of measurement shall be at least one sub frame (1ms). The requirement is verified with the test metric of EIRP (Link=Beam peak search grids, Meas=Link angle).</w:t>
      </w:r>
    </w:p>
    <w:p w14:paraId="0FEB8707" w14:textId="77777777" w:rsidR="002C1753" w:rsidRPr="00FE760F" w:rsidRDefault="002C1753" w:rsidP="002C1753">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C1753" w:rsidRPr="00FE760F" w14:paraId="0DC97AED"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A7C6D2" w14:textId="77777777" w:rsidR="002C1753" w:rsidRPr="00FE760F" w:rsidRDefault="002C1753" w:rsidP="007C102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357BC" w14:textId="77777777" w:rsidR="002C1753" w:rsidRPr="00FE760F" w:rsidRDefault="002C1753" w:rsidP="007C1027">
            <w:pPr>
              <w:pStyle w:val="TAH"/>
            </w:pPr>
            <w:r w:rsidRPr="00FE760F">
              <w:t>Min peak EIRP (dBm)</w:t>
            </w:r>
          </w:p>
        </w:tc>
      </w:tr>
      <w:tr w:rsidR="002C1753" w:rsidRPr="00FE760F" w14:paraId="02D1F1E0"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7D8F59" w14:textId="77777777" w:rsidR="002C1753" w:rsidRPr="00FE760F" w:rsidRDefault="002C1753" w:rsidP="007C102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F0F41E"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F487CE5"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8E315" w14:textId="77777777" w:rsidR="002C1753" w:rsidRPr="00FE760F" w:rsidRDefault="002C1753" w:rsidP="007C102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606C8C1F"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7A29E8E"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EC2BCA" w14:textId="77777777" w:rsidR="002C1753" w:rsidRPr="00FE760F" w:rsidRDefault="002C1753" w:rsidP="007C1027">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3158D2FA"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05F99386" w14:textId="77777777" w:rsidTr="007C1027">
        <w:trPr>
          <w:jc w:val="center"/>
        </w:trPr>
        <w:tc>
          <w:tcPr>
            <w:tcW w:w="4214" w:type="dxa"/>
            <w:gridSpan w:val="2"/>
            <w:tcBorders>
              <w:top w:val="single" w:sz="4" w:space="0" w:color="auto"/>
              <w:left w:val="single" w:sz="4" w:space="0" w:color="auto"/>
              <w:bottom w:val="single" w:sz="4" w:space="0" w:color="auto"/>
            </w:tcBorders>
            <w:vAlign w:val="center"/>
            <w:hideMark/>
          </w:tcPr>
          <w:p w14:paraId="74A99057" w14:textId="77777777" w:rsidR="002C1753" w:rsidRPr="00FE760F" w:rsidRDefault="002C1753" w:rsidP="007C1027">
            <w:pPr>
              <w:pStyle w:val="TAN"/>
            </w:pPr>
            <w:r w:rsidRPr="00FE760F">
              <w:t>NOTE 1:</w:t>
            </w:r>
            <w:r w:rsidRPr="00FE760F">
              <w:tab/>
              <w:t>Minimum peak EIRP is defined as the lower limit without tolerance.</w:t>
            </w:r>
          </w:p>
          <w:p w14:paraId="281342E2" w14:textId="77777777" w:rsidR="002C1753" w:rsidRPr="00FE760F" w:rsidRDefault="002C1753" w:rsidP="007C1027">
            <w:pPr>
              <w:pStyle w:val="TAN"/>
            </w:pPr>
            <w:r w:rsidRPr="00FE760F">
              <w:t>NOTE 2:</w:t>
            </w:r>
            <w:r w:rsidRPr="00FE760F">
              <w:tab/>
              <w:t>Min Peak EIRP refers to the total EIRP for the UL beams peaks.</w:t>
            </w:r>
          </w:p>
        </w:tc>
      </w:tr>
    </w:tbl>
    <w:p w14:paraId="529D30BA" w14:textId="77777777" w:rsidR="002C1753" w:rsidRPr="00FE760F" w:rsidRDefault="002C1753" w:rsidP="002C1753"/>
    <w:p w14:paraId="7363407C" w14:textId="77777777" w:rsidR="002C1753" w:rsidRPr="00FE760F" w:rsidRDefault="002C1753" w:rsidP="002C1753">
      <w:r w:rsidRPr="00FE760F">
        <w:t>The maximum output power values for TRP and EIRP are found in Table 6.2D.1.</w:t>
      </w:r>
      <w:r w:rsidRPr="00FE760F">
        <w:rPr>
          <w:rFonts w:hint="eastAsia"/>
          <w:lang w:eastAsia="ko-KR"/>
        </w:rPr>
        <w:t>2</w:t>
      </w:r>
      <w:r w:rsidRPr="00FE760F">
        <w:t>-2 below. The maximum allowed EIRP is derived from regulatory requirements [8]. The requirements are verified with the test metrics of TRP (Link=TX beam peak direction) in beam locked mode and EIRP (Link=TX beam peak direction, Meas=Link angle).</w:t>
      </w:r>
    </w:p>
    <w:p w14:paraId="41ADCAFC" w14:textId="77777777" w:rsidR="002C1753" w:rsidRPr="00FE760F" w:rsidRDefault="002C1753" w:rsidP="002C1753">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729186CC" w14:textId="77777777" w:rsidTr="007C1027">
        <w:trPr>
          <w:trHeight w:val="19"/>
        </w:trPr>
        <w:tc>
          <w:tcPr>
            <w:tcW w:w="1663" w:type="dxa"/>
            <w:shd w:val="clear" w:color="auto" w:fill="auto"/>
            <w:vAlign w:val="center"/>
          </w:tcPr>
          <w:p w14:paraId="4350FBCA" w14:textId="77777777" w:rsidR="002C1753" w:rsidRPr="00FE760F" w:rsidRDefault="002C1753" w:rsidP="007C1027">
            <w:pPr>
              <w:pStyle w:val="TAH"/>
            </w:pPr>
            <w:r w:rsidRPr="00FE760F">
              <w:t>Operating band</w:t>
            </w:r>
          </w:p>
        </w:tc>
        <w:tc>
          <w:tcPr>
            <w:tcW w:w="1686" w:type="dxa"/>
            <w:shd w:val="clear" w:color="auto" w:fill="auto"/>
            <w:vAlign w:val="center"/>
          </w:tcPr>
          <w:p w14:paraId="14D850D9" w14:textId="77777777" w:rsidR="002C1753" w:rsidRPr="00FE760F" w:rsidRDefault="002C1753" w:rsidP="007C1027">
            <w:pPr>
              <w:pStyle w:val="TAH"/>
            </w:pPr>
            <w:r w:rsidRPr="00FE760F">
              <w:t>Max TRP (dBm)</w:t>
            </w:r>
          </w:p>
        </w:tc>
        <w:tc>
          <w:tcPr>
            <w:tcW w:w="1691" w:type="dxa"/>
            <w:shd w:val="clear" w:color="auto" w:fill="auto"/>
          </w:tcPr>
          <w:p w14:paraId="49A24DDA" w14:textId="77777777" w:rsidR="002C1753" w:rsidRPr="00FE760F" w:rsidRDefault="002C1753" w:rsidP="007C1027">
            <w:pPr>
              <w:pStyle w:val="TAH"/>
            </w:pPr>
            <w:r w:rsidRPr="00FE760F">
              <w:t>Max EIRP (dBm)</w:t>
            </w:r>
          </w:p>
        </w:tc>
      </w:tr>
      <w:tr w:rsidR="002C1753" w:rsidRPr="00FE760F" w14:paraId="463AAB1C" w14:textId="77777777" w:rsidTr="007C1027">
        <w:trPr>
          <w:trHeight w:val="19"/>
        </w:trPr>
        <w:tc>
          <w:tcPr>
            <w:tcW w:w="1663" w:type="dxa"/>
            <w:shd w:val="clear" w:color="auto" w:fill="auto"/>
          </w:tcPr>
          <w:p w14:paraId="53ED41CF" w14:textId="77777777" w:rsidR="002C1753" w:rsidRPr="00FE760F" w:rsidRDefault="002C1753" w:rsidP="007C1027">
            <w:pPr>
              <w:pStyle w:val="TAC"/>
            </w:pPr>
            <w:r w:rsidRPr="00FE760F">
              <w:t>n257</w:t>
            </w:r>
          </w:p>
        </w:tc>
        <w:tc>
          <w:tcPr>
            <w:tcW w:w="1686" w:type="dxa"/>
            <w:shd w:val="clear" w:color="auto" w:fill="auto"/>
            <w:vAlign w:val="center"/>
          </w:tcPr>
          <w:p w14:paraId="50028C39" w14:textId="77777777" w:rsidR="002C1753" w:rsidRPr="00FE760F" w:rsidRDefault="002C1753" w:rsidP="007C1027">
            <w:pPr>
              <w:pStyle w:val="TAC"/>
            </w:pPr>
            <w:r w:rsidRPr="00FE760F">
              <w:t>23</w:t>
            </w:r>
          </w:p>
        </w:tc>
        <w:tc>
          <w:tcPr>
            <w:tcW w:w="1691" w:type="dxa"/>
            <w:shd w:val="clear" w:color="auto" w:fill="auto"/>
            <w:vAlign w:val="center"/>
          </w:tcPr>
          <w:p w14:paraId="0CCA4160" w14:textId="77777777" w:rsidR="002C1753" w:rsidRPr="00FE760F" w:rsidRDefault="002C1753" w:rsidP="007C1027">
            <w:pPr>
              <w:pStyle w:val="TAC"/>
            </w:pPr>
            <w:r w:rsidRPr="00FE760F">
              <w:t>43</w:t>
            </w:r>
          </w:p>
        </w:tc>
      </w:tr>
      <w:tr w:rsidR="002C1753" w:rsidRPr="00FE760F" w14:paraId="438D6696" w14:textId="77777777" w:rsidTr="007C1027">
        <w:trPr>
          <w:trHeight w:val="19"/>
        </w:trPr>
        <w:tc>
          <w:tcPr>
            <w:tcW w:w="1663" w:type="dxa"/>
            <w:shd w:val="clear" w:color="auto" w:fill="auto"/>
            <w:vAlign w:val="center"/>
          </w:tcPr>
          <w:p w14:paraId="53C32398" w14:textId="77777777" w:rsidR="002C1753" w:rsidRPr="00FE760F" w:rsidRDefault="002C1753" w:rsidP="007C1027">
            <w:pPr>
              <w:pStyle w:val="TAC"/>
            </w:pPr>
            <w:r w:rsidRPr="00FE760F">
              <w:t>n258</w:t>
            </w:r>
          </w:p>
        </w:tc>
        <w:tc>
          <w:tcPr>
            <w:tcW w:w="1686" w:type="dxa"/>
            <w:shd w:val="clear" w:color="auto" w:fill="auto"/>
            <w:vAlign w:val="center"/>
          </w:tcPr>
          <w:p w14:paraId="00395092" w14:textId="77777777" w:rsidR="002C1753" w:rsidRPr="00FE760F" w:rsidRDefault="002C1753" w:rsidP="007C1027">
            <w:pPr>
              <w:pStyle w:val="TAC"/>
            </w:pPr>
            <w:r w:rsidRPr="00FE760F">
              <w:t>23</w:t>
            </w:r>
          </w:p>
        </w:tc>
        <w:tc>
          <w:tcPr>
            <w:tcW w:w="1691" w:type="dxa"/>
            <w:shd w:val="clear" w:color="auto" w:fill="auto"/>
            <w:vAlign w:val="center"/>
          </w:tcPr>
          <w:p w14:paraId="31D4960E" w14:textId="77777777" w:rsidR="002C1753" w:rsidRPr="00FE760F" w:rsidRDefault="002C1753" w:rsidP="007C1027">
            <w:pPr>
              <w:pStyle w:val="TAC"/>
            </w:pPr>
            <w:r w:rsidRPr="00FE760F">
              <w:t>43</w:t>
            </w:r>
          </w:p>
        </w:tc>
      </w:tr>
      <w:tr w:rsidR="002C1753" w:rsidRPr="00FE760F" w14:paraId="61E4E932" w14:textId="77777777" w:rsidTr="007C1027">
        <w:trPr>
          <w:trHeight w:val="19"/>
        </w:trPr>
        <w:tc>
          <w:tcPr>
            <w:tcW w:w="1663" w:type="dxa"/>
            <w:shd w:val="clear" w:color="auto" w:fill="auto"/>
            <w:vAlign w:val="center"/>
          </w:tcPr>
          <w:p w14:paraId="22A56601" w14:textId="77777777" w:rsidR="002C1753" w:rsidRPr="00FE760F" w:rsidRDefault="002C1753" w:rsidP="007C1027">
            <w:pPr>
              <w:pStyle w:val="TAC"/>
            </w:pPr>
            <w:r w:rsidRPr="00FE760F">
              <w:t>n261</w:t>
            </w:r>
          </w:p>
        </w:tc>
        <w:tc>
          <w:tcPr>
            <w:tcW w:w="1686" w:type="dxa"/>
            <w:shd w:val="clear" w:color="auto" w:fill="auto"/>
            <w:vAlign w:val="center"/>
          </w:tcPr>
          <w:p w14:paraId="3E470237" w14:textId="77777777" w:rsidR="002C1753" w:rsidRPr="00FE760F" w:rsidRDefault="002C1753" w:rsidP="007C1027">
            <w:pPr>
              <w:pStyle w:val="TAC"/>
            </w:pPr>
            <w:r w:rsidRPr="00FE760F">
              <w:t>23</w:t>
            </w:r>
          </w:p>
        </w:tc>
        <w:tc>
          <w:tcPr>
            <w:tcW w:w="1691" w:type="dxa"/>
            <w:shd w:val="clear" w:color="auto" w:fill="auto"/>
            <w:vAlign w:val="center"/>
          </w:tcPr>
          <w:p w14:paraId="452CC741" w14:textId="77777777" w:rsidR="002C1753" w:rsidRPr="00FE760F" w:rsidRDefault="002C1753" w:rsidP="007C1027">
            <w:pPr>
              <w:pStyle w:val="TAC"/>
            </w:pPr>
            <w:r w:rsidRPr="00FE760F">
              <w:t>43</w:t>
            </w:r>
          </w:p>
        </w:tc>
      </w:tr>
    </w:tbl>
    <w:p w14:paraId="25D3022D" w14:textId="77777777" w:rsidR="002C1753" w:rsidRPr="00FE760F" w:rsidRDefault="002C1753" w:rsidP="002C1753"/>
    <w:p w14:paraId="4DBCECFF" w14:textId="615BC63A" w:rsidR="0093685A" w:rsidRPr="00FE760F" w:rsidDel="00EB3092" w:rsidRDefault="0093685A" w:rsidP="0093685A">
      <w:pPr>
        <w:pStyle w:val="TH"/>
        <w:rPr>
          <w:ins w:id="189" w:author="Samsung" w:date="2020-05-15T19:12:00Z"/>
        </w:rPr>
      </w:pPr>
      <w:ins w:id="190" w:author="Samsung" w:date="2020-05-15T19:12:00Z">
        <w:r w:rsidRPr="00FE760F" w:rsidDel="00EB3092">
          <w:lastRenderedPageBreak/>
          <w:t>Table 6.2D.1.</w:t>
        </w:r>
      </w:ins>
      <w:ins w:id="191" w:author="Samsung" w:date="2020-05-15T19:13:00Z">
        <w:r>
          <w:t>2</w:t>
        </w:r>
      </w:ins>
      <w:ins w:id="192" w:author="Samsung" w:date="2020-05-15T19:12:00Z">
        <w:r w:rsidRPr="00FE760F" w:rsidDel="00EB3092">
          <w:t>-</w:t>
        </w:r>
      </w:ins>
      <w:ins w:id="193" w:author="Samsung" w:date="2020-05-15T19:13:00Z">
        <w:r>
          <w:rPr>
            <w:lang w:eastAsia="zh-CN"/>
          </w:rPr>
          <w:t>3</w:t>
        </w:r>
      </w:ins>
      <w:ins w:id="194" w:author="Samsung" w:date="2020-05-15T19:12:00Z">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3685A" w:rsidRPr="00495FE7" w14:paraId="0EF4E1E5" w14:textId="77777777" w:rsidTr="007C1027">
        <w:trPr>
          <w:jc w:val="center"/>
          <w:ins w:id="195" w:author="Samsung" w:date="2020-05-15T19:12:00Z"/>
        </w:trPr>
        <w:tc>
          <w:tcPr>
            <w:tcW w:w="2411" w:type="dxa"/>
          </w:tcPr>
          <w:p w14:paraId="63DCC069" w14:textId="77777777" w:rsidR="0093685A" w:rsidRPr="00495FE7" w:rsidRDefault="0093685A" w:rsidP="007C1027">
            <w:pPr>
              <w:pStyle w:val="TAH"/>
              <w:rPr>
                <w:ins w:id="196" w:author="Samsung" w:date="2020-05-15T19:12:00Z"/>
              </w:rPr>
            </w:pPr>
            <w:ins w:id="197" w:author="Samsung" w:date="2020-05-15T19:12:00Z">
              <w:r>
                <w:t>Transmission scheme</w:t>
              </w:r>
            </w:ins>
          </w:p>
        </w:tc>
        <w:tc>
          <w:tcPr>
            <w:tcW w:w="1902" w:type="dxa"/>
          </w:tcPr>
          <w:p w14:paraId="26CE6AD1" w14:textId="77777777" w:rsidR="0093685A" w:rsidRPr="00495FE7" w:rsidRDefault="0093685A" w:rsidP="007C1027">
            <w:pPr>
              <w:pStyle w:val="TAH"/>
              <w:rPr>
                <w:ins w:id="198" w:author="Samsung" w:date="2020-05-15T19:12:00Z"/>
                <w:rFonts w:eastAsia="CG Times (WN)"/>
              </w:rPr>
            </w:pPr>
            <w:ins w:id="199" w:author="Samsung" w:date="2020-05-15T19:12:00Z">
              <w:r>
                <w:rPr>
                  <w:rFonts w:eastAsia="CG Times (WN)"/>
                </w:rPr>
                <w:t xml:space="preserve">DCI format </w:t>
              </w:r>
            </w:ins>
          </w:p>
        </w:tc>
        <w:tc>
          <w:tcPr>
            <w:tcW w:w="1925" w:type="dxa"/>
          </w:tcPr>
          <w:p w14:paraId="57E49244" w14:textId="77777777" w:rsidR="0093685A" w:rsidRPr="00495FE7" w:rsidRDefault="0093685A" w:rsidP="007C1027">
            <w:pPr>
              <w:pStyle w:val="TAH"/>
              <w:rPr>
                <w:ins w:id="200" w:author="Samsung" w:date="2020-05-15T19:12:00Z"/>
                <w:rFonts w:eastAsia="CG Times (WN)"/>
              </w:rPr>
            </w:pPr>
            <w:ins w:id="201" w:author="Samsung" w:date="2020-05-15T19:12:00Z">
              <w:r>
                <w:rPr>
                  <w:rFonts w:eastAsia="CG Times (WN)"/>
                </w:rPr>
                <w:t>Number of layers</w:t>
              </w:r>
            </w:ins>
          </w:p>
        </w:tc>
        <w:tc>
          <w:tcPr>
            <w:tcW w:w="2546" w:type="dxa"/>
          </w:tcPr>
          <w:p w14:paraId="76CC1956" w14:textId="77777777" w:rsidR="0093685A" w:rsidRPr="00495FE7" w:rsidRDefault="0093685A" w:rsidP="007C1027">
            <w:pPr>
              <w:pStyle w:val="TAH"/>
              <w:rPr>
                <w:ins w:id="202" w:author="Samsung" w:date="2020-05-15T19:12:00Z"/>
                <w:rFonts w:eastAsia="CG Times (WN)"/>
              </w:rPr>
            </w:pPr>
            <w:ins w:id="203" w:author="Samsung" w:date="2020-05-15T19:12:00Z">
              <w:r>
                <w:rPr>
                  <w:rFonts w:eastAsia="CG Times (WN)"/>
                </w:rPr>
                <w:t>TPMI index</w:t>
              </w:r>
            </w:ins>
          </w:p>
        </w:tc>
      </w:tr>
      <w:tr w:rsidR="0093685A" w:rsidRPr="00495FE7" w14:paraId="591AB271" w14:textId="77777777" w:rsidTr="007C1027">
        <w:trPr>
          <w:jc w:val="center"/>
          <w:ins w:id="204" w:author="Samsung" w:date="2020-05-15T19:12:00Z"/>
        </w:trPr>
        <w:tc>
          <w:tcPr>
            <w:tcW w:w="2411" w:type="dxa"/>
          </w:tcPr>
          <w:p w14:paraId="638AC629" w14:textId="77777777" w:rsidR="0093685A" w:rsidRPr="00495FE7" w:rsidRDefault="0093685A" w:rsidP="007C1027">
            <w:pPr>
              <w:pStyle w:val="TAC"/>
              <w:rPr>
                <w:ins w:id="205" w:author="Samsung" w:date="2020-05-15T19:12:00Z"/>
              </w:rPr>
            </w:pPr>
            <w:ins w:id="206" w:author="Samsung" w:date="2020-05-15T19:12:00Z">
              <w:r>
                <w:t>Codebook based uplink</w:t>
              </w:r>
            </w:ins>
          </w:p>
        </w:tc>
        <w:tc>
          <w:tcPr>
            <w:tcW w:w="1902" w:type="dxa"/>
          </w:tcPr>
          <w:p w14:paraId="5DE10708" w14:textId="77777777" w:rsidR="0093685A" w:rsidRPr="00495FE7" w:rsidRDefault="0093685A" w:rsidP="007C1027">
            <w:pPr>
              <w:pStyle w:val="TAC"/>
              <w:rPr>
                <w:ins w:id="207" w:author="Samsung" w:date="2020-05-15T19:12:00Z"/>
                <w:rFonts w:eastAsia="CG Times (WN)"/>
              </w:rPr>
            </w:pPr>
            <w:ins w:id="208" w:author="Samsung" w:date="2020-05-15T19:12:00Z">
              <w:r>
                <w:rPr>
                  <w:rFonts w:eastAsia="CG Times (WN)"/>
                </w:rPr>
                <w:t>DCI format 0_1</w:t>
              </w:r>
            </w:ins>
          </w:p>
        </w:tc>
        <w:tc>
          <w:tcPr>
            <w:tcW w:w="1925" w:type="dxa"/>
          </w:tcPr>
          <w:p w14:paraId="1CD7AC94" w14:textId="77777777" w:rsidR="0093685A" w:rsidRPr="00495FE7" w:rsidRDefault="0093685A" w:rsidP="007C1027">
            <w:pPr>
              <w:pStyle w:val="TAC"/>
              <w:rPr>
                <w:ins w:id="209" w:author="Samsung" w:date="2020-05-15T19:12:00Z"/>
                <w:rFonts w:eastAsia="CG Times (WN)"/>
              </w:rPr>
            </w:pPr>
            <w:ins w:id="210" w:author="Samsung" w:date="2020-05-15T19:12:00Z">
              <w:r>
                <w:rPr>
                  <w:rFonts w:eastAsia="CG Times (WN)"/>
                </w:rPr>
                <w:t>2</w:t>
              </w:r>
            </w:ins>
          </w:p>
        </w:tc>
        <w:tc>
          <w:tcPr>
            <w:tcW w:w="2546" w:type="dxa"/>
          </w:tcPr>
          <w:p w14:paraId="1904681C" w14:textId="77777777" w:rsidR="0093685A" w:rsidRPr="00495FE7" w:rsidRDefault="0093685A" w:rsidP="007C1027">
            <w:pPr>
              <w:pStyle w:val="TAC"/>
              <w:rPr>
                <w:ins w:id="211" w:author="Samsung" w:date="2020-05-15T19:12:00Z"/>
                <w:rFonts w:eastAsia="CG Times (WN)"/>
              </w:rPr>
            </w:pPr>
            <w:ins w:id="212" w:author="Samsung" w:date="2020-05-15T19:12:00Z">
              <w:r>
                <w:rPr>
                  <w:rFonts w:eastAsia="CG Times (WN)"/>
                </w:rPr>
                <w:t>0</w:t>
              </w:r>
            </w:ins>
          </w:p>
        </w:tc>
      </w:tr>
      <w:tr w:rsidR="0093685A" w:rsidRPr="00495FE7" w14:paraId="5C6EEB36" w14:textId="77777777" w:rsidTr="007C1027">
        <w:trPr>
          <w:jc w:val="center"/>
          <w:ins w:id="213" w:author="Samsung" w:date="2020-05-15T19:12:00Z"/>
        </w:trPr>
        <w:tc>
          <w:tcPr>
            <w:tcW w:w="8784" w:type="dxa"/>
            <w:gridSpan w:val="4"/>
          </w:tcPr>
          <w:p w14:paraId="703C82B2" w14:textId="6AD1BC82" w:rsidR="0093685A" w:rsidRPr="00CC1B39" w:rsidRDefault="0093685A" w:rsidP="00B333D2">
            <w:pPr>
              <w:pStyle w:val="TAN"/>
              <w:rPr>
                <w:ins w:id="214" w:author="Samsung" w:date="2020-05-15T19:12:00Z"/>
              </w:rPr>
            </w:pPr>
            <w:ins w:id="215" w:author="Samsung" w:date="2020-05-15T19:12: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216" w:author="Samsung" w:date="2020-05-15T20:07:00Z">
              <w:r w:rsidR="00B333D2">
                <w:rPr>
                  <w:color w:val="000000"/>
                </w:rPr>
                <w:t>2</w:t>
              </w:r>
            </w:ins>
            <w:ins w:id="217" w:author="Samsung" w:date="2020-05-15T19:12:00Z">
              <w:r w:rsidRPr="00C64D69">
                <w:rPr>
                  <w:color w:val="000000"/>
                </w:rPr>
                <w:t>.</w:t>
              </w:r>
            </w:ins>
          </w:p>
        </w:tc>
      </w:tr>
    </w:tbl>
    <w:p w14:paraId="2B07381D" w14:textId="2EFA52A8" w:rsidR="002C1753" w:rsidRPr="00FE760F" w:rsidDel="0093685A" w:rsidRDefault="002C1753" w:rsidP="002C1753">
      <w:pPr>
        <w:pStyle w:val="TH"/>
        <w:rPr>
          <w:del w:id="218" w:author="Samsung" w:date="2020-05-15T19:12:00Z"/>
        </w:rPr>
      </w:pPr>
      <w:del w:id="219" w:author="Samsung" w:date="2020-05-15T19:12:00Z">
        <w:r w:rsidRPr="00FE760F" w:rsidDel="0093685A">
          <w:delText>Table 6.2D.1.</w:delText>
        </w:r>
        <w:r w:rsidRPr="00FE760F" w:rsidDel="0093685A">
          <w:rPr>
            <w:rFonts w:hint="eastAsia"/>
            <w:lang w:eastAsia="ko-KR"/>
          </w:rPr>
          <w:delText>2</w:delText>
        </w:r>
        <w:r w:rsidRPr="00FE760F" w:rsidDel="0093685A">
          <w:delText>-3: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C1753" w:rsidRPr="00FE760F" w:rsidDel="0093685A" w14:paraId="0EBAF37A" w14:textId="252C6388" w:rsidTr="007C1027">
        <w:trPr>
          <w:trHeight w:val="302"/>
          <w:jc w:val="center"/>
          <w:del w:id="220" w:author="Samsung" w:date="2020-05-15T19:12:00Z"/>
        </w:trPr>
        <w:tc>
          <w:tcPr>
            <w:tcW w:w="2618" w:type="dxa"/>
            <w:tcBorders>
              <w:top w:val="single" w:sz="4" w:space="0" w:color="auto"/>
              <w:left w:val="single" w:sz="4" w:space="0" w:color="auto"/>
              <w:bottom w:val="single" w:sz="4" w:space="0" w:color="auto"/>
              <w:right w:val="single" w:sz="4" w:space="0" w:color="auto"/>
            </w:tcBorders>
            <w:hideMark/>
          </w:tcPr>
          <w:p w14:paraId="4F007A1D" w14:textId="7B9DB0B0" w:rsidR="002C1753" w:rsidRPr="00FE760F" w:rsidDel="0093685A" w:rsidRDefault="002C1753" w:rsidP="007C1027">
            <w:pPr>
              <w:pStyle w:val="TAH"/>
              <w:rPr>
                <w:del w:id="221" w:author="Samsung" w:date="2020-05-15T19:12:00Z"/>
              </w:rPr>
            </w:pPr>
            <w:del w:id="222" w:author="Samsung" w:date="2020-05-15T19:12:00Z">
              <w:r w:rsidRPr="00FE760F" w:rsidDel="0093685A">
                <w:delText>Transmission scheme</w:delText>
              </w:r>
            </w:del>
          </w:p>
        </w:tc>
        <w:tc>
          <w:tcPr>
            <w:tcW w:w="2618" w:type="dxa"/>
            <w:tcBorders>
              <w:top w:val="single" w:sz="4" w:space="0" w:color="auto"/>
              <w:left w:val="single" w:sz="4" w:space="0" w:color="auto"/>
              <w:bottom w:val="single" w:sz="4" w:space="0" w:color="auto"/>
              <w:right w:val="single" w:sz="4" w:space="0" w:color="auto"/>
            </w:tcBorders>
          </w:tcPr>
          <w:p w14:paraId="6059929C" w14:textId="1C33D1D2" w:rsidR="002C1753" w:rsidRPr="00FE760F" w:rsidDel="0093685A" w:rsidRDefault="002C1753" w:rsidP="007C1027">
            <w:pPr>
              <w:pStyle w:val="TAH"/>
              <w:rPr>
                <w:del w:id="223" w:author="Samsung" w:date="2020-05-15T19:12:00Z"/>
              </w:rPr>
            </w:pPr>
            <w:del w:id="224" w:author="Samsung" w:date="2020-05-15T19:12:00Z">
              <w:r w:rsidRPr="00FE760F" w:rsidDel="0093685A">
                <w:delText>DCI format</w:delText>
              </w:r>
            </w:del>
          </w:p>
        </w:tc>
        <w:tc>
          <w:tcPr>
            <w:tcW w:w="2618" w:type="dxa"/>
            <w:tcBorders>
              <w:top w:val="single" w:sz="4" w:space="0" w:color="auto"/>
              <w:left w:val="single" w:sz="4" w:space="0" w:color="auto"/>
              <w:bottom w:val="single" w:sz="4" w:space="0" w:color="auto"/>
              <w:right w:val="single" w:sz="4" w:space="0" w:color="auto"/>
            </w:tcBorders>
          </w:tcPr>
          <w:p w14:paraId="675A4FF9" w14:textId="626DB101" w:rsidR="002C1753" w:rsidRPr="00FE760F" w:rsidDel="0093685A" w:rsidRDefault="002C1753" w:rsidP="007C1027">
            <w:pPr>
              <w:pStyle w:val="TAH"/>
              <w:rPr>
                <w:del w:id="225" w:author="Samsung" w:date="2020-05-15T19:12:00Z"/>
              </w:rPr>
            </w:pPr>
            <w:del w:id="226" w:author="Samsung" w:date="2020-05-15T19:12:00Z">
              <w:r w:rsidRPr="00FE760F" w:rsidDel="0093685A">
                <w:delText>TPMI Index</w:delText>
              </w:r>
            </w:del>
          </w:p>
        </w:tc>
      </w:tr>
      <w:tr w:rsidR="002C1753" w:rsidRPr="00FE760F" w:rsidDel="0093685A" w14:paraId="6F6592F7" w14:textId="60A4D9C1" w:rsidTr="007C1027">
        <w:trPr>
          <w:trHeight w:val="310"/>
          <w:jc w:val="center"/>
          <w:del w:id="227" w:author="Samsung" w:date="2020-05-15T19:12:00Z"/>
        </w:trPr>
        <w:tc>
          <w:tcPr>
            <w:tcW w:w="2618" w:type="dxa"/>
            <w:tcBorders>
              <w:top w:val="single" w:sz="4" w:space="0" w:color="auto"/>
              <w:left w:val="single" w:sz="4" w:space="0" w:color="auto"/>
              <w:bottom w:val="single" w:sz="4" w:space="0" w:color="auto"/>
              <w:right w:val="single" w:sz="4" w:space="0" w:color="auto"/>
            </w:tcBorders>
          </w:tcPr>
          <w:p w14:paraId="351B5800" w14:textId="365FD21F" w:rsidR="002C1753" w:rsidRPr="00FE760F" w:rsidDel="0093685A" w:rsidRDefault="002C1753" w:rsidP="007C1027">
            <w:pPr>
              <w:pStyle w:val="TAC"/>
              <w:rPr>
                <w:del w:id="228" w:author="Samsung" w:date="2020-05-15T19:12:00Z"/>
              </w:rPr>
            </w:pPr>
            <w:del w:id="229" w:author="Samsung" w:date="2020-05-15T19:12:00Z">
              <w:r w:rsidRPr="00FE760F" w:rsidDel="0093685A">
                <w:delText>Codebook based uplink</w:delText>
              </w:r>
            </w:del>
          </w:p>
        </w:tc>
        <w:tc>
          <w:tcPr>
            <w:tcW w:w="2618" w:type="dxa"/>
            <w:tcBorders>
              <w:top w:val="single" w:sz="4" w:space="0" w:color="auto"/>
              <w:left w:val="single" w:sz="4" w:space="0" w:color="auto"/>
              <w:bottom w:val="single" w:sz="4" w:space="0" w:color="auto"/>
              <w:right w:val="single" w:sz="4" w:space="0" w:color="auto"/>
            </w:tcBorders>
          </w:tcPr>
          <w:p w14:paraId="750BD92E" w14:textId="2449F61D" w:rsidR="002C1753" w:rsidRPr="00FE760F" w:rsidDel="0093685A" w:rsidRDefault="002C1753" w:rsidP="007C1027">
            <w:pPr>
              <w:pStyle w:val="TAC"/>
              <w:rPr>
                <w:del w:id="230" w:author="Samsung" w:date="2020-05-15T19:12:00Z"/>
              </w:rPr>
            </w:pPr>
            <w:del w:id="231" w:author="Samsung" w:date="2020-05-15T19:12:00Z">
              <w:r w:rsidRPr="00FE760F" w:rsidDel="0093685A">
                <w:delText>DCI format 0_1</w:delText>
              </w:r>
            </w:del>
          </w:p>
        </w:tc>
        <w:tc>
          <w:tcPr>
            <w:tcW w:w="2618" w:type="dxa"/>
            <w:tcBorders>
              <w:top w:val="single" w:sz="4" w:space="0" w:color="auto"/>
              <w:left w:val="single" w:sz="4" w:space="0" w:color="auto"/>
              <w:bottom w:val="single" w:sz="4" w:space="0" w:color="auto"/>
              <w:right w:val="single" w:sz="4" w:space="0" w:color="auto"/>
            </w:tcBorders>
          </w:tcPr>
          <w:p w14:paraId="6297AA1A" w14:textId="1E0C805B" w:rsidR="002C1753" w:rsidRPr="00FE760F" w:rsidDel="0093685A" w:rsidRDefault="002C1753" w:rsidP="007C1027">
            <w:pPr>
              <w:pStyle w:val="TAC"/>
              <w:rPr>
                <w:del w:id="232" w:author="Samsung" w:date="2020-05-15T19:12:00Z"/>
              </w:rPr>
            </w:pPr>
            <w:del w:id="233" w:author="Samsung" w:date="2020-05-15T19:12:00Z">
              <w:r w:rsidRPr="00FE760F" w:rsidDel="0093685A">
                <w:delText>0</w:delText>
              </w:r>
            </w:del>
          </w:p>
        </w:tc>
      </w:tr>
    </w:tbl>
    <w:p w14:paraId="26C400AC" w14:textId="2F42B1E2" w:rsidR="002C1753" w:rsidDel="0093685A" w:rsidRDefault="002C1753" w:rsidP="002C1753">
      <w:pPr>
        <w:rPr>
          <w:del w:id="234" w:author="Samsung" w:date="2020-05-15T19:12:00Z"/>
        </w:rPr>
      </w:pPr>
    </w:p>
    <w:p w14:paraId="17DF033E" w14:textId="77777777" w:rsidR="0093685A" w:rsidRPr="00FE760F" w:rsidRDefault="0093685A" w:rsidP="002C1753">
      <w:pPr>
        <w:rPr>
          <w:ins w:id="235" w:author="Samsung" w:date="2020-05-15T19:12:00Z"/>
        </w:rPr>
      </w:pPr>
    </w:p>
    <w:p w14:paraId="485A9289" w14:textId="77777777" w:rsidR="002C1753" w:rsidRPr="00FE760F" w:rsidRDefault="002C1753" w:rsidP="002C1753">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Meas=Link angle).</w:t>
      </w:r>
    </w:p>
    <w:p w14:paraId="55B4799F" w14:textId="77777777" w:rsidR="002C1753" w:rsidRPr="00FE760F" w:rsidRDefault="002C1753" w:rsidP="002C1753">
      <w:pPr>
        <w:pStyle w:val="TH"/>
      </w:pPr>
      <w:r w:rsidRPr="00FE760F">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117CB90"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7AA992A"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6C28FEA" w14:textId="77777777" w:rsidR="002C1753" w:rsidRPr="00FE760F" w:rsidRDefault="002C1753" w:rsidP="007C1027">
            <w:pPr>
              <w:pStyle w:val="TAH"/>
            </w:pPr>
            <w:r w:rsidRPr="00FE760F">
              <w:t xml:space="preserve">Min EIRP at </w:t>
            </w:r>
            <w:r w:rsidRPr="00FE760F">
              <w:rPr>
                <w:rFonts w:hint="eastAsia"/>
              </w:rPr>
              <w:t>6</w:t>
            </w:r>
            <w:r w:rsidRPr="00FE760F">
              <w:t>0 %-tile CDF (dBm)</w:t>
            </w:r>
          </w:p>
        </w:tc>
      </w:tr>
      <w:tr w:rsidR="002C1753" w:rsidRPr="00FE760F" w14:paraId="4214A75D"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93F0F"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2503EE" w14:textId="77777777" w:rsidR="002C1753" w:rsidRPr="00FE760F" w:rsidRDefault="002C1753" w:rsidP="007C1027">
            <w:pPr>
              <w:pStyle w:val="TAC"/>
            </w:pPr>
            <w:r w:rsidRPr="00FE760F">
              <w:rPr>
                <w:rFonts w:hint="eastAsia"/>
              </w:rPr>
              <w:t>1</w:t>
            </w:r>
            <w:r w:rsidRPr="00FE760F">
              <w:t>8.0</w:t>
            </w:r>
          </w:p>
        </w:tc>
      </w:tr>
      <w:tr w:rsidR="002C1753" w:rsidRPr="00FE760F" w14:paraId="695DDC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6575D3"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65EDBB" w14:textId="77777777" w:rsidR="002C1753" w:rsidRPr="00FE760F" w:rsidRDefault="002C1753" w:rsidP="007C1027">
            <w:pPr>
              <w:pStyle w:val="TAC"/>
            </w:pPr>
            <w:r w:rsidRPr="00FE760F">
              <w:rPr>
                <w:rFonts w:hint="eastAsia"/>
              </w:rPr>
              <w:t>1</w:t>
            </w:r>
            <w:r w:rsidRPr="00FE760F">
              <w:t>8.0</w:t>
            </w:r>
          </w:p>
        </w:tc>
      </w:tr>
      <w:tr w:rsidR="002C1753" w:rsidRPr="00FE760F" w14:paraId="51129BA2"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EA85F8"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50225B3A" w14:textId="77777777" w:rsidR="002C1753" w:rsidRPr="00FE760F" w:rsidRDefault="002C1753" w:rsidP="007C1027">
            <w:pPr>
              <w:pStyle w:val="TAC"/>
            </w:pPr>
            <w:r w:rsidRPr="00FE760F">
              <w:rPr>
                <w:rFonts w:hint="eastAsia"/>
              </w:rPr>
              <w:t>1</w:t>
            </w:r>
            <w:r w:rsidRPr="00FE760F">
              <w:t>8.0</w:t>
            </w:r>
          </w:p>
        </w:tc>
      </w:tr>
      <w:tr w:rsidR="002C1753" w:rsidRPr="00FE760F" w14:paraId="033AED4E"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E96E57" w14:textId="77777777" w:rsidR="002C1753" w:rsidRPr="00FE760F" w:rsidRDefault="002C1753" w:rsidP="007C1027">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06AE79D2" w14:textId="77777777" w:rsidR="002C1753" w:rsidRDefault="002C1753" w:rsidP="002C1753">
      <w:pPr>
        <w:rPr>
          <w:ins w:id="236" w:author="Samsung" w:date="2020-05-15T19:14:00Z"/>
        </w:rPr>
      </w:pPr>
    </w:p>
    <w:p w14:paraId="3E64D3FD" w14:textId="6D83BF39" w:rsidR="007C1027" w:rsidRDefault="007C1027" w:rsidP="007C1027">
      <w:pPr>
        <w:rPr>
          <w:ins w:id="237" w:author="Samsung" w:date="2020-05-15T19:14:00Z"/>
        </w:rPr>
      </w:pPr>
      <w:ins w:id="238" w:author="Samsung" w:date="2020-05-15T19:14:00Z">
        <w:r>
          <w:t>For UE support uplink full power transmission (ULFPTx) for U</w:t>
        </w:r>
        <w:r w:rsidR="008A4E2E">
          <w:t>L</w:t>
        </w:r>
      </w:ins>
      <w:ins w:id="239" w:author="Samsung" w:date="2020-05-15T20:10:00Z">
        <w:r w:rsidR="008A4E2E">
          <w:t xml:space="preserve"> </w:t>
        </w:r>
      </w:ins>
      <w:ins w:id="240" w:author="Samsung" w:date="2020-05-15T19:14:00Z">
        <w:r>
          <w:t>MIMO, the maximum output power requirements specified in Table 6.2D.1.</w:t>
        </w:r>
      </w:ins>
      <w:ins w:id="241" w:author="Samsung" w:date="2020-05-15T19:15:00Z">
        <w:r>
          <w:t>2</w:t>
        </w:r>
      </w:ins>
      <w:ins w:id="242" w:author="Samsung" w:date="2020-05-15T19:14:00Z">
        <w:r>
          <w:t>-1, Table 6.2D.1.</w:t>
        </w:r>
      </w:ins>
      <w:ins w:id="243" w:author="Samsung" w:date="2020-05-15T19:15:00Z">
        <w:r>
          <w:t>2</w:t>
        </w:r>
      </w:ins>
      <w:ins w:id="244" w:author="Samsung" w:date="2020-05-15T19:14:00Z">
        <w:r>
          <w:t>-</w:t>
        </w:r>
      </w:ins>
      <w:ins w:id="245" w:author="Samsung" w:date="2020-05-15T19:15:00Z">
        <w:r>
          <w:t>2</w:t>
        </w:r>
      </w:ins>
      <w:ins w:id="246" w:author="Samsung" w:date="2020-05-15T19:14:00Z">
        <w:r>
          <w:t xml:space="preserve"> and Table 6.2D.1.</w:t>
        </w:r>
      </w:ins>
      <w:ins w:id="247" w:author="Samsung" w:date="2020-05-15T19:15:00Z">
        <w:r>
          <w:t>2</w:t>
        </w:r>
      </w:ins>
      <w:ins w:id="248" w:author="Samsung" w:date="2020-05-15T19:14:00Z">
        <w:r>
          <w:t>-4 shall be met with the PUSCH configurations specified in Table 6.2D.1.</w:t>
        </w:r>
      </w:ins>
      <w:ins w:id="249" w:author="Samsung" w:date="2020-05-15T19:15:00Z">
        <w:r>
          <w:t>2</w:t>
        </w:r>
      </w:ins>
      <w:ins w:id="250" w:author="Samsung" w:date="2020-05-15T19:14:00Z">
        <w:r>
          <w:t xml:space="preserve">-5, based upon UE’s support of uplink full power transmission Mode 1, Mode 2 and/or the other mode (Mode 0). </w:t>
        </w:r>
      </w:ins>
    </w:p>
    <w:p w14:paraId="3D255638" w14:textId="7ABE5E4C" w:rsidR="007C1027" w:rsidRDefault="007C1027" w:rsidP="007C1027">
      <w:pPr>
        <w:pStyle w:val="TH"/>
        <w:rPr>
          <w:ins w:id="251" w:author="Samsung" w:date="2020-05-15T19:14:00Z"/>
        </w:rPr>
      </w:pPr>
      <w:ins w:id="252" w:author="Samsung" w:date="2020-05-15T19:14:00Z">
        <w:r>
          <w:t xml:space="preserve"> </w:t>
        </w: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w:t>
        </w:r>
      </w:ins>
      <w:ins w:id="253" w:author="Samsung" w:date="2020-05-15T19:18:00Z">
        <w:r w:rsidR="00775C45">
          <w:rPr>
            <w:lang w:eastAsia="zh-CN"/>
          </w:rPr>
          <w:t>2</w:t>
        </w:r>
      </w:ins>
      <w:ins w:id="254" w:author="Samsung" w:date="2020-05-15T19:14:00Z">
        <w:r w:rsidRPr="001C0CC4">
          <w:t>-</w:t>
        </w:r>
        <w:r>
          <w:t>5</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gridCol w:w="1134"/>
      </w:tblGrid>
      <w:tr w:rsidR="007C1027" w:rsidRPr="00495FE7" w14:paraId="3DF6F292" w14:textId="77777777" w:rsidTr="007C1027">
        <w:trPr>
          <w:ins w:id="255" w:author="Samsung" w:date="2020-05-15T19:14:00Z"/>
        </w:trPr>
        <w:tc>
          <w:tcPr>
            <w:tcW w:w="993" w:type="dxa"/>
          </w:tcPr>
          <w:p w14:paraId="5C697CDB" w14:textId="77777777" w:rsidR="007C1027" w:rsidRDefault="007C1027" w:rsidP="007C1027">
            <w:pPr>
              <w:pStyle w:val="TAH"/>
              <w:rPr>
                <w:ins w:id="256" w:author="Samsung" w:date="2020-05-15T19:14:00Z"/>
              </w:rPr>
            </w:pPr>
            <w:ins w:id="257" w:author="Samsung" w:date="2020-05-15T19:14:00Z">
              <w:r>
                <w:t>ULFPTx Mode</w:t>
              </w:r>
            </w:ins>
          </w:p>
        </w:tc>
        <w:tc>
          <w:tcPr>
            <w:tcW w:w="2268" w:type="dxa"/>
          </w:tcPr>
          <w:p w14:paraId="55E7C795" w14:textId="77777777" w:rsidR="007C1027" w:rsidRPr="00495FE7" w:rsidRDefault="007C1027" w:rsidP="007C1027">
            <w:pPr>
              <w:pStyle w:val="TAH"/>
              <w:rPr>
                <w:ins w:id="258" w:author="Samsung" w:date="2020-05-15T19:14:00Z"/>
              </w:rPr>
            </w:pPr>
            <w:ins w:id="259" w:author="Samsung" w:date="2020-05-15T19:14:00Z">
              <w:r>
                <w:t>Transmission scheme</w:t>
              </w:r>
            </w:ins>
          </w:p>
        </w:tc>
        <w:tc>
          <w:tcPr>
            <w:tcW w:w="1559" w:type="dxa"/>
          </w:tcPr>
          <w:p w14:paraId="37E079CB" w14:textId="77777777" w:rsidR="007C1027" w:rsidRPr="00495FE7" w:rsidRDefault="007C1027" w:rsidP="007C1027">
            <w:pPr>
              <w:pStyle w:val="TAH"/>
              <w:rPr>
                <w:ins w:id="260" w:author="Samsung" w:date="2020-05-15T19:14:00Z"/>
                <w:rFonts w:eastAsia="CG Times (WN)"/>
              </w:rPr>
            </w:pPr>
            <w:ins w:id="261" w:author="Samsung" w:date="2020-05-15T19:14:00Z">
              <w:r>
                <w:rPr>
                  <w:rFonts w:eastAsia="CG Times (WN)"/>
                </w:rPr>
                <w:t xml:space="preserve">DCI format </w:t>
              </w:r>
            </w:ins>
          </w:p>
        </w:tc>
        <w:tc>
          <w:tcPr>
            <w:tcW w:w="2551" w:type="dxa"/>
          </w:tcPr>
          <w:p w14:paraId="39AD3258" w14:textId="77777777" w:rsidR="007C1027" w:rsidRDefault="007C1027" w:rsidP="007C1027">
            <w:pPr>
              <w:pStyle w:val="TAH"/>
              <w:rPr>
                <w:ins w:id="262" w:author="Samsung" w:date="2020-05-15T19:14:00Z"/>
                <w:rFonts w:eastAsia="CG Times (WN)"/>
              </w:rPr>
            </w:pPr>
            <w:ins w:id="263" w:author="Samsung" w:date="2020-05-15T19:14:00Z">
              <w:r>
                <w:rPr>
                  <w:rFonts w:eastAsia="CG Times (WN)"/>
                </w:rPr>
                <w:t>Modulation</w:t>
              </w:r>
            </w:ins>
          </w:p>
        </w:tc>
        <w:tc>
          <w:tcPr>
            <w:tcW w:w="993" w:type="dxa"/>
          </w:tcPr>
          <w:p w14:paraId="44712C64" w14:textId="77777777" w:rsidR="007C1027" w:rsidRPr="00495FE7" w:rsidRDefault="007C1027" w:rsidP="007C1027">
            <w:pPr>
              <w:pStyle w:val="TAH"/>
              <w:rPr>
                <w:ins w:id="264" w:author="Samsung" w:date="2020-05-15T19:14:00Z"/>
                <w:rFonts w:eastAsia="CG Times (WN)"/>
              </w:rPr>
            </w:pPr>
            <w:ins w:id="265" w:author="Samsung" w:date="2020-05-15T19:14:00Z">
              <w:r>
                <w:rPr>
                  <w:rFonts w:eastAsia="CG Times (WN)"/>
                </w:rPr>
                <w:t>Number of layers</w:t>
              </w:r>
            </w:ins>
          </w:p>
        </w:tc>
        <w:tc>
          <w:tcPr>
            <w:tcW w:w="1134" w:type="dxa"/>
          </w:tcPr>
          <w:p w14:paraId="44C0CAAD" w14:textId="77777777" w:rsidR="007C1027" w:rsidRDefault="007C1027" w:rsidP="007C1027">
            <w:pPr>
              <w:pStyle w:val="TAH"/>
              <w:rPr>
                <w:ins w:id="266" w:author="Samsung" w:date="2020-05-15T19:14:00Z"/>
                <w:rFonts w:eastAsia="CG Times (WN)"/>
              </w:rPr>
            </w:pPr>
            <w:ins w:id="267" w:author="Samsung" w:date="2020-05-15T19:14:00Z">
              <w:r>
                <w:rPr>
                  <w:rFonts w:eastAsia="CG Times (WN)"/>
                </w:rPr>
                <w:t>Number of Tx Port</w:t>
              </w:r>
            </w:ins>
          </w:p>
        </w:tc>
        <w:tc>
          <w:tcPr>
            <w:tcW w:w="1134" w:type="dxa"/>
          </w:tcPr>
          <w:p w14:paraId="332C1A3A" w14:textId="77777777" w:rsidR="007C1027" w:rsidRPr="00495FE7" w:rsidRDefault="007C1027" w:rsidP="007C1027">
            <w:pPr>
              <w:pStyle w:val="TAH"/>
              <w:rPr>
                <w:ins w:id="268" w:author="Samsung" w:date="2020-05-15T19:14:00Z"/>
                <w:rFonts w:eastAsia="CG Times (WN)"/>
              </w:rPr>
            </w:pPr>
            <w:ins w:id="269" w:author="Samsung" w:date="2020-05-15T19:14:00Z">
              <w:r>
                <w:rPr>
                  <w:rFonts w:eastAsia="CG Times (WN)"/>
                </w:rPr>
                <w:t>TPMI index</w:t>
              </w:r>
            </w:ins>
          </w:p>
        </w:tc>
      </w:tr>
      <w:tr w:rsidR="007C1027" w:rsidRPr="00495FE7" w14:paraId="4DB18ADC" w14:textId="77777777" w:rsidTr="007C1027">
        <w:trPr>
          <w:ins w:id="270" w:author="Samsung" w:date="2020-05-15T19:14:00Z"/>
        </w:trPr>
        <w:tc>
          <w:tcPr>
            <w:tcW w:w="993" w:type="dxa"/>
          </w:tcPr>
          <w:p w14:paraId="45C49A2A" w14:textId="77777777" w:rsidR="007C1027" w:rsidRDefault="007C1027" w:rsidP="007C1027">
            <w:pPr>
              <w:pStyle w:val="TAC"/>
              <w:rPr>
                <w:ins w:id="271" w:author="Samsung" w:date="2020-05-15T19:14:00Z"/>
              </w:rPr>
            </w:pPr>
            <w:ins w:id="272" w:author="Samsung" w:date="2020-05-15T19:14:00Z">
              <w:r>
                <w:t>Mode-1</w:t>
              </w:r>
            </w:ins>
          </w:p>
        </w:tc>
        <w:tc>
          <w:tcPr>
            <w:tcW w:w="2268" w:type="dxa"/>
          </w:tcPr>
          <w:p w14:paraId="225B0FE8" w14:textId="77777777" w:rsidR="007C1027" w:rsidRPr="00495FE7" w:rsidRDefault="007C1027" w:rsidP="007C1027">
            <w:pPr>
              <w:pStyle w:val="TAC"/>
              <w:rPr>
                <w:ins w:id="273" w:author="Samsung" w:date="2020-05-15T19:14:00Z"/>
              </w:rPr>
            </w:pPr>
            <w:ins w:id="274" w:author="Samsung" w:date="2020-05-15T19:14:00Z">
              <w:r>
                <w:t>Codebook based uplink</w:t>
              </w:r>
            </w:ins>
          </w:p>
        </w:tc>
        <w:tc>
          <w:tcPr>
            <w:tcW w:w="1559" w:type="dxa"/>
          </w:tcPr>
          <w:p w14:paraId="1A7DF82C" w14:textId="77777777" w:rsidR="007C1027" w:rsidRPr="00495FE7" w:rsidRDefault="007C1027" w:rsidP="007C1027">
            <w:pPr>
              <w:pStyle w:val="TAC"/>
              <w:rPr>
                <w:ins w:id="275" w:author="Samsung" w:date="2020-05-15T19:14:00Z"/>
                <w:rFonts w:eastAsia="CG Times (WN)"/>
              </w:rPr>
            </w:pPr>
            <w:ins w:id="276" w:author="Samsung" w:date="2020-05-15T19:14:00Z">
              <w:r>
                <w:rPr>
                  <w:rFonts w:eastAsia="CG Times (WN)"/>
                </w:rPr>
                <w:t>DCI format 0_1</w:t>
              </w:r>
            </w:ins>
          </w:p>
        </w:tc>
        <w:tc>
          <w:tcPr>
            <w:tcW w:w="2551" w:type="dxa"/>
          </w:tcPr>
          <w:p w14:paraId="6DA66EFF" w14:textId="4E43DA25" w:rsidR="007C1027" w:rsidRDefault="007C1027" w:rsidP="007C1027">
            <w:pPr>
              <w:pStyle w:val="TAC"/>
              <w:rPr>
                <w:ins w:id="277" w:author="Samsung" w:date="2020-05-15T19:14:00Z"/>
                <w:rFonts w:eastAsia="CG Times (WN)"/>
              </w:rPr>
            </w:pPr>
            <w:ins w:id="278" w:author="Samsung" w:date="2020-05-15T19:14:00Z">
              <w:r>
                <w:rPr>
                  <w:rFonts w:eastAsia="CG Times (WN)"/>
                </w:rPr>
                <w:t xml:space="preserve">DFT-s-OFDM, </w:t>
              </w:r>
            </w:ins>
            <w:ins w:id="279" w:author="Samsung" w:date="2020-05-15T20:12:00Z">
              <w:r w:rsidR="00001B27">
                <w:rPr>
                  <w:rFonts w:eastAsia="CG Times (WN)"/>
                </w:rPr>
                <w:t>CP-</w:t>
              </w:r>
            </w:ins>
            <w:ins w:id="280" w:author="Samsung" w:date="2020-05-15T19:14: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3" w:type="dxa"/>
          </w:tcPr>
          <w:p w14:paraId="24FD23A0" w14:textId="77777777" w:rsidR="007C1027" w:rsidRPr="00495FE7" w:rsidRDefault="007C1027" w:rsidP="007C1027">
            <w:pPr>
              <w:pStyle w:val="TAC"/>
              <w:rPr>
                <w:ins w:id="281" w:author="Samsung" w:date="2020-05-15T19:14:00Z"/>
                <w:rFonts w:eastAsia="CG Times (WN)"/>
              </w:rPr>
            </w:pPr>
            <w:ins w:id="282" w:author="Samsung" w:date="2020-05-15T19:14:00Z">
              <w:r>
                <w:rPr>
                  <w:rFonts w:eastAsia="CG Times (WN)"/>
                </w:rPr>
                <w:t>1</w:t>
              </w:r>
            </w:ins>
          </w:p>
        </w:tc>
        <w:tc>
          <w:tcPr>
            <w:tcW w:w="1134" w:type="dxa"/>
          </w:tcPr>
          <w:p w14:paraId="1E4C75B0" w14:textId="77777777" w:rsidR="007C1027" w:rsidRDefault="007C1027" w:rsidP="007C1027">
            <w:pPr>
              <w:pStyle w:val="TAC"/>
              <w:rPr>
                <w:ins w:id="283" w:author="Samsung" w:date="2020-05-15T19:14:00Z"/>
                <w:rFonts w:eastAsia="CG Times (WN)"/>
              </w:rPr>
            </w:pPr>
            <w:ins w:id="284" w:author="Samsung" w:date="2020-05-15T19:14:00Z">
              <w:r>
                <w:rPr>
                  <w:rFonts w:eastAsia="CG Times (WN)"/>
                </w:rPr>
                <w:t>2</w:t>
              </w:r>
            </w:ins>
          </w:p>
        </w:tc>
        <w:tc>
          <w:tcPr>
            <w:tcW w:w="1134" w:type="dxa"/>
          </w:tcPr>
          <w:p w14:paraId="764B9C21" w14:textId="77777777" w:rsidR="007C1027" w:rsidRPr="00495FE7" w:rsidRDefault="007C1027" w:rsidP="007C1027">
            <w:pPr>
              <w:pStyle w:val="TAC"/>
              <w:rPr>
                <w:ins w:id="285" w:author="Samsung" w:date="2020-05-15T19:14:00Z"/>
                <w:rFonts w:eastAsia="CG Times (WN)"/>
              </w:rPr>
            </w:pPr>
            <w:ins w:id="286" w:author="Samsung" w:date="2020-05-15T19:14:00Z">
              <w:r>
                <w:rPr>
                  <w:rFonts w:eastAsia="CG Times (WN)"/>
                </w:rPr>
                <w:t>2</w:t>
              </w:r>
            </w:ins>
          </w:p>
        </w:tc>
      </w:tr>
      <w:tr w:rsidR="007C1027" w:rsidRPr="00495FE7" w14:paraId="53B1AE53" w14:textId="77777777" w:rsidTr="007C1027">
        <w:trPr>
          <w:ins w:id="287" w:author="Samsung" w:date="2020-05-15T19:14:00Z"/>
        </w:trPr>
        <w:tc>
          <w:tcPr>
            <w:tcW w:w="993" w:type="dxa"/>
          </w:tcPr>
          <w:p w14:paraId="2F28F0EA" w14:textId="77777777" w:rsidR="007C1027" w:rsidRDefault="007C1027" w:rsidP="007C1027">
            <w:pPr>
              <w:pStyle w:val="TAC"/>
              <w:rPr>
                <w:ins w:id="288" w:author="Samsung" w:date="2020-05-15T19:14:00Z"/>
              </w:rPr>
            </w:pPr>
            <w:ins w:id="289" w:author="Samsung" w:date="2020-05-15T19:14:00Z">
              <w:r>
                <w:t>Mode-2</w:t>
              </w:r>
            </w:ins>
          </w:p>
        </w:tc>
        <w:tc>
          <w:tcPr>
            <w:tcW w:w="2268" w:type="dxa"/>
          </w:tcPr>
          <w:p w14:paraId="50AF166D" w14:textId="77777777" w:rsidR="007C1027" w:rsidRDefault="007C1027" w:rsidP="007C1027">
            <w:pPr>
              <w:pStyle w:val="TAC"/>
              <w:rPr>
                <w:ins w:id="290" w:author="Samsung" w:date="2020-05-15T19:14:00Z"/>
              </w:rPr>
            </w:pPr>
            <w:ins w:id="291" w:author="Samsung" w:date="2020-05-15T19:14:00Z">
              <w:r>
                <w:t>Codebook based uplink</w:t>
              </w:r>
            </w:ins>
          </w:p>
        </w:tc>
        <w:tc>
          <w:tcPr>
            <w:tcW w:w="1559" w:type="dxa"/>
          </w:tcPr>
          <w:p w14:paraId="67FC3022" w14:textId="77777777" w:rsidR="007C1027" w:rsidRDefault="007C1027" w:rsidP="007C1027">
            <w:pPr>
              <w:pStyle w:val="TAC"/>
              <w:rPr>
                <w:ins w:id="292" w:author="Samsung" w:date="2020-05-15T19:14:00Z"/>
                <w:rFonts w:eastAsia="CG Times (WN)"/>
              </w:rPr>
            </w:pPr>
            <w:ins w:id="293" w:author="Samsung" w:date="2020-05-15T19:14:00Z">
              <w:r>
                <w:rPr>
                  <w:rFonts w:eastAsia="CG Times (WN)"/>
                </w:rPr>
                <w:t>DCI format 0_1</w:t>
              </w:r>
            </w:ins>
          </w:p>
        </w:tc>
        <w:tc>
          <w:tcPr>
            <w:tcW w:w="2551" w:type="dxa"/>
          </w:tcPr>
          <w:p w14:paraId="50CF6EB4" w14:textId="2CD0492A" w:rsidR="007C1027" w:rsidRDefault="007C1027" w:rsidP="007C1027">
            <w:pPr>
              <w:pStyle w:val="TAC"/>
              <w:rPr>
                <w:ins w:id="294" w:author="Samsung" w:date="2020-05-15T19:14:00Z"/>
                <w:rFonts w:eastAsia="CG Times (WN)"/>
              </w:rPr>
            </w:pPr>
            <w:ins w:id="295" w:author="Samsung" w:date="2020-05-15T19:14:00Z">
              <w:r>
                <w:rPr>
                  <w:rFonts w:eastAsia="CG Times (WN)"/>
                </w:rPr>
                <w:t xml:space="preserve">DFT-s-OFDM, </w:t>
              </w:r>
            </w:ins>
            <w:ins w:id="296" w:author="Samsung" w:date="2020-05-15T20:12:00Z">
              <w:r w:rsidR="00001B27">
                <w:rPr>
                  <w:rFonts w:eastAsia="CG Times (WN)"/>
                </w:rPr>
                <w:t>CP-</w:t>
              </w:r>
            </w:ins>
            <w:ins w:id="297" w:author="Samsung" w:date="2020-05-15T19:14:00Z">
              <w:r>
                <w:rPr>
                  <w:rFonts w:eastAsia="CG Times (WN)"/>
                </w:rPr>
                <w:t>OFDM</w:t>
              </w:r>
            </w:ins>
          </w:p>
        </w:tc>
        <w:tc>
          <w:tcPr>
            <w:tcW w:w="993" w:type="dxa"/>
          </w:tcPr>
          <w:p w14:paraId="40D6CDE0" w14:textId="77777777" w:rsidR="007C1027" w:rsidRDefault="007C1027" w:rsidP="007C1027">
            <w:pPr>
              <w:pStyle w:val="TAC"/>
              <w:rPr>
                <w:ins w:id="298" w:author="Samsung" w:date="2020-05-15T19:14:00Z"/>
                <w:rFonts w:eastAsia="CG Times (WN)"/>
              </w:rPr>
            </w:pPr>
            <w:ins w:id="299" w:author="Samsung" w:date="2020-05-15T19:14:00Z">
              <w:r>
                <w:rPr>
                  <w:rFonts w:eastAsia="CG Times (WN)"/>
                </w:rPr>
                <w:t>1</w:t>
              </w:r>
            </w:ins>
          </w:p>
        </w:tc>
        <w:tc>
          <w:tcPr>
            <w:tcW w:w="1134" w:type="dxa"/>
          </w:tcPr>
          <w:p w14:paraId="0BA4E617" w14:textId="77777777" w:rsidR="007C1027" w:rsidRDefault="007C1027" w:rsidP="007C1027">
            <w:pPr>
              <w:pStyle w:val="TAC"/>
              <w:rPr>
                <w:ins w:id="300" w:author="Samsung" w:date="2020-05-15T19:14:00Z"/>
                <w:rFonts w:eastAsia="CG Times (WN)"/>
              </w:rPr>
            </w:pPr>
            <w:ins w:id="301" w:author="Samsung" w:date="2020-05-15T19:14:00Z">
              <w:r>
                <w:rPr>
                  <w:rFonts w:eastAsia="CG Times (WN)"/>
                </w:rPr>
                <w:t>2</w:t>
              </w:r>
            </w:ins>
          </w:p>
        </w:tc>
        <w:tc>
          <w:tcPr>
            <w:tcW w:w="1134" w:type="dxa"/>
          </w:tcPr>
          <w:p w14:paraId="501BC06B" w14:textId="77777777" w:rsidR="007C1027" w:rsidRDefault="007C1027" w:rsidP="007C1027">
            <w:pPr>
              <w:pStyle w:val="TAC"/>
              <w:rPr>
                <w:ins w:id="302" w:author="Samsung" w:date="2020-05-15T19:14:00Z"/>
                <w:rFonts w:eastAsia="CG Times (WN)"/>
              </w:rPr>
            </w:pPr>
            <w:ins w:id="303" w:author="Samsung" w:date="2020-05-15T19:14:00Z">
              <w:r>
                <w:rPr>
                  <w:rFonts w:eastAsia="CG Times (WN)"/>
                </w:rPr>
                <w:t>0 or 1</w:t>
              </w:r>
              <w:r w:rsidRPr="005F263B">
                <w:rPr>
                  <w:rFonts w:eastAsia="CG Times (WN)"/>
                  <w:vertAlign w:val="superscript"/>
                </w:rPr>
                <w:t>NOTE2</w:t>
              </w:r>
            </w:ins>
          </w:p>
        </w:tc>
      </w:tr>
      <w:tr w:rsidR="007C1027" w:rsidRPr="00495FE7" w14:paraId="4D90CB8C" w14:textId="77777777" w:rsidTr="007C1027">
        <w:trPr>
          <w:ins w:id="304" w:author="Samsung" w:date="2020-05-15T19:14:00Z"/>
        </w:trPr>
        <w:tc>
          <w:tcPr>
            <w:tcW w:w="993" w:type="dxa"/>
          </w:tcPr>
          <w:p w14:paraId="62797DBE" w14:textId="77777777" w:rsidR="007C1027" w:rsidRDefault="007C1027" w:rsidP="007C1027">
            <w:pPr>
              <w:pStyle w:val="TAC"/>
              <w:rPr>
                <w:ins w:id="305" w:author="Samsung" w:date="2020-05-15T19:14:00Z"/>
              </w:rPr>
            </w:pPr>
            <w:ins w:id="306" w:author="Samsung" w:date="2020-05-15T19:14:00Z">
              <w:r>
                <w:t>Mode-0</w:t>
              </w:r>
            </w:ins>
          </w:p>
        </w:tc>
        <w:tc>
          <w:tcPr>
            <w:tcW w:w="2268" w:type="dxa"/>
          </w:tcPr>
          <w:p w14:paraId="69D9C8D3" w14:textId="77777777" w:rsidR="007C1027" w:rsidRDefault="007C1027" w:rsidP="007C1027">
            <w:pPr>
              <w:pStyle w:val="TAC"/>
              <w:rPr>
                <w:ins w:id="307" w:author="Samsung" w:date="2020-05-15T19:14:00Z"/>
              </w:rPr>
            </w:pPr>
            <w:ins w:id="308" w:author="Samsung" w:date="2020-05-15T19:14:00Z">
              <w:r>
                <w:t>Codebook based uplink</w:t>
              </w:r>
            </w:ins>
          </w:p>
        </w:tc>
        <w:tc>
          <w:tcPr>
            <w:tcW w:w="1559" w:type="dxa"/>
          </w:tcPr>
          <w:p w14:paraId="62FA2895" w14:textId="77777777" w:rsidR="007C1027" w:rsidRDefault="007C1027" w:rsidP="007C1027">
            <w:pPr>
              <w:pStyle w:val="TAC"/>
              <w:rPr>
                <w:ins w:id="309" w:author="Samsung" w:date="2020-05-15T19:14:00Z"/>
                <w:rFonts w:eastAsia="CG Times (WN)"/>
              </w:rPr>
            </w:pPr>
            <w:ins w:id="310" w:author="Samsung" w:date="2020-05-15T19:14:00Z">
              <w:r>
                <w:rPr>
                  <w:rFonts w:eastAsia="CG Times (WN)"/>
                </w:rPr>
                <w:t>DCI format 0_1</w:t>
              </w:r>
            </w:ins>
          </w:p>
        </w:tc>
        <w:tc>
          <w:tcPr>
            <w:tcW w:w="2551" w:type="dxa"/>
          </w:tcPr>
          <w:p w14:paraId="31F3C57B" w14:textId="5CC2E231" w:rsidR="007C1027" w:rsidRDefault="007C1027" w:rsidP="007C1027">
            <w:pPr>
              <w:pStyle w:val="TAC"/>
              <w:rPr>
                <w:ins w:id="311" w:author="Samsung" w:date="2020-05-15T19:14:00Z"/>
                <w:rFonts w:eastAsia="CG Times (WN)"/>
              </w:rPr>
            </w:pPr>
            <w:ins w:id="312" w:author="Samsung" w:date="2020-05-15T19:14:00Z">
              <w:r>
                <w:rPr>
                  <w:rFonts w:eastAsia="CG Times (WN)"/>
                </w:rPr>
                <w:t xml:space="preserve">DFT-s-OFDM, </w:t>
              </w:r>
            </w:ins>
            <w:ins w:id="313" w:author="Samsung" w:date="2020-05-15T20:12:00Z">
              <w:r w:rsidR="00001B27">
                <w:rPr>
                  <w:rFonts w:eastAsia="CG Times (WN)"/>
                </w:rPr>
                <w:t>CP-</w:t>
              </w:r>
            </w:ins>
            <w:ins w:id="314" w:author="Samsung" w:date="2020-05-15T19:14:00Z">
              <w:r>
                <w:rPr>
                  <w:rFonts w:eastAsia="CG Times (WN)"/>
                </w:rPr>
                <w:t>OFDM</w:t>
              </w:r>
            </w:ins>
          </w:p>
        </w:tc>
        <w:tc>
          <w:tcPr>
            <w:tcW w:w="993" w:type="dxa"/>
          </w:tcPr>
          <w:p w14:paraId="6FEBC1FE" w14:textId="77777777" w:rsidR="007C1027" w:rsidRDefault="007C1027" w:rsidP="007C1027">
            <w:pPr>
              <w:pStyle w:val="TAC"/>
              <w:rPr>
                <w:ins w:id="315" w:author="Samsung" w:date="2020-05-15T19:14:00Z"/>
                <w:rFonts w:eastAsia="CG Times (WN)"/>
              </w:rPr>
            </w:pPr>
            <w:ins w:id="316" w:author="Samsung" w:date="2020-05-15T19:14:00Z">
              <w:r>
                <w:rPr>
                  <w:rFonts w:eastAsia="CG Times (WN)"/>
                </w:rPr>
                <w:t>1</w:t>
              </w:r>
            </w:ins>
          </w:p>
        </w:tc>
        <w:tc>
          <w:tcPr>
            <w:tcW w:w="1134" w:type="dxa"/>
          </w:tcPr>
          <w:p w14:paraId="427E23F6" w14:textId="77777777" w:rsidR="007C1027" w:rsidRDefault="007C1027" w:rsidP="007C1027">
            <w:pPr>
              <w:pStyle w:val="TAC"/>
              <w:rPr>
                <w:ins w:id="317" w:author="Samsung" w:date="2020-05-15T19:14:00Z"/>
                <w:rFonts w:eastAsia="CG Times (WN)"/>
              </w:rPr>
            </w:pPr>
            <w:ins w:id="318" w:author="Samsung" w:date="2020-05-15T19:14:00Z">
              <w:r>
                <w:rPr>
                  <w:rFonts w:eastAsia="CG Times (WN)"/>
                </w:rPr>
                <w:t>2</w:t>
              </w:r>
            </w:ins>
          </w:p>
        </w:tc>
        <w:tc>
          <w:tcPr>
            <w:tcW w:w="1134" w:type="dxa"/>
          </w:tcPr>
          <w:p w14:paraId="7C36636A" w14:textId="77777777" w:rsidR="007C1027" w:rsidRDefault="007C1027" w:rsidP="007C1027">
            <w:pPr>
              <w:pStyle w:val="TAC"/>
              <w:rPr>
                <w:ins w:id="319" w:author="Samsung" w:date="2020-05-15T19:14:00Z"/>
                <w:rFonts w:eastAsia="CG Times (WN)"/>
              </w:rPr>
            </w:pPr>
            <w:ins w:id="320" w:author="Samsung" w:date="2020-05-15T19:14:00Z">
              <w:r>
                <w:rPr>
                  <w:rFonts w:eastAsia="CG Times (WN)"/>
                </w:rPr>
                <w:t>0,1</w:t>
              </w:r>
            </w:ins>
          </w:p>
        </w:tc>
      </w:tr>
      <w:tr w:rsidR="007C1027" w:rsidRPr="00495FE7" w14:paraId="7EC7E5F2" w14:textId="77777777" w:rsidTr="007C1027">
        <w:trPr>
          <w:ins w:id="321" w:author="Samsung" w:date="2020-05-15T19:14:00Z"/>
        </w:trPr>
        <w:tc>
          <w:tcPr>
            <w:tcW w:w="10632" w:type="dxa"/>
            <w:gridSpan w:val="7"/>
          </w:tcPr>
          <w:p w14:paraId="46DDA562" w14:textId="7F0C3A81" w:rsidR="007C1027" w:rsidRDefault="007C1027" w:rsidP="007C1027">
            <w:pPr>
              <w:pStyle w:val="TAN"/>
              <w:rPr>
                <w:ins w:id="322" w:author="Samsung" w:date="2020-05-15T19:14:00Z"/>
                <w:color w:val="000000"/>
              </w:rPr>
            </w:pPr>
            <w:ins w:id="323" w:author="Samsung" w:date="2020-05-15T19:14: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324" w:author="Samsung" w:date="2020-05-15T20:07:00Z">
              <w:r w:rsidR="00B333D2">
                <w:rPr>
                  <w:color w:val="000000"/>
                </w:rPr>
                <w:t>2</w:t>
              </w:r>
            </w:ins>
            <w:ins w:id="325" w:author="Samsung" w:date="2020-05-15T19:14:00Z">
              <w:r w:rsidRPr="00C64D69">
                <w:rPr>
                  <w:color w:val="000000"/>
                </w:rPr>
                <w:t>.</w:t>
              </w:r>
            </w:ins>
          </w:p>
          <w:p w14:paraId="401E6D2E" w14:textId="77777777" w:rsidR="007C1027" w:rsidRDefault="007C1027" w:rsidP="007C1027">
            <w:pPr>
              <w:pStyle w:val="TAN"/>
              <w:rPr>
                <w:ins w:id="326" w:author="Samsung" w:date="2020-05-15T19:14:00Z"/>
                <w:color w:val="000000"/>
              </w:rPr>
            </w:pPr>
            <w:ins w:id="327" w:author="Samsung" w:date="2020-05-15T19:14:00Z">
              <w:r>
                <w:rPr>
                  <w:color w:val="000000"/>
                </w:rPr>
                <w:t>NOTE 2:   TPMI index selected shall be based upon the full power TPMI reported by the UE [8, TS 38.213].</w:t>
              </w:r>
            </w:ins>
          </w:p>
          <w:p w14:paraId="6A4F499C" w14:textId="0688A521" w:rsidR="007C1027" w:rsidRPr="00CC1B39" w:rsidRDefault="007C1027" w:rsidP="007C1027">
            <w:pPr>
              <w:pStyle w:val="TAN"/>
              <w:rPr>
                <w:ins w:id="328" w:author="Samsung" w:date="2020-05-15T19:14:00Z"/>
              </w:rPr>
            </w:pPr>
            <w:ins w:id="329" w:author="Samsung" w:date="2020-05-15T19:14:00Z">
              <w:r>
                <w:rPr>
                  <w:color w:val="000000"/>
                </w:rPr>
                <w:t xml:space="preserve">NOTE 3:   For PUSCH configured with ULFPTxModes set to Mode1, the requirement for </w:t>
              </w:r>
            </w:ins>
            <w:ins w:id="330" w:author="Samsung" w:date="2020-05-15T20:12:00Z">
              <w:r w:rsidR="00001B27">
                <w:rPr>
                  <w:color w:val="000000"/>
                </w:rPr>
                <w:t>CP-</w:t>
              </w:r>
            </w:ins>
            <w:ins w:id="331" w:author="Samsung" w:date="2020-05-15T19:14:00Z">
              <w:r>
                <w:rPr>
                  <w:color w:val="000000"/>
                </w:rPr>
                <w:t>OFDM based modulation is not needed to be verified if the requirement f</w:t>
              </w:r>
              <w:r w:rsidR="008A4E2E">
                <w:rPr>
                  <w:color w:val="000000"/>
                </w:rPr>
                <w:t>or UL</w:t>
              </w:r>
            </w:ins>
            <w:ins w:id="332" w:author="Samsung" w:date="2020-05-15T20:09:00Z">
              <w:r w:rsidR="008A4E2E">
                <w:rPr>
                  <w:color w:val="000000"/>
                </w:rPr>
                <w:t xml:space="preserve"> </w:t>
              </w:r>
            </w:ins>
            <w:ins w:id="333" w:author="Samsung" w:date="2020-05-15T19:14:00Z">
              <w:r>
                <w:rPr>
                  <w:color w:val="000000"/>
                </w:rPr>
                <w:t xml:space="preserve">MIMO has been validated. </w:t>
              </w:r>
            </w:ins>
          </w:p>
        </w:tc>
      </w:tr>
    </w:tbl>
    <w:p w14:paraId="4982EA56" w14:textId="77777777" w:rsidR="007C1027" w:rsidRPr="007C1027" w:rsidRDefault="007C1027" w:rsidP="002C1753"/>
    <w:p w14:paraId="6E840E68" w14:textId="77777777" w:rsidR="002C1753" w:rsidRPr="00FE760F" w:rsidRDefault="002C1753" w:rsidP="002C1753">
      <w:pPr>
        <w:pStyle w:val="Heading4"/>
      </w:pPr>
      <w:bookmarkStart w:id="334" w:name="_Toc21340807"/>
      <w:bookmarkStart w:id="335" w:name="_Toc29805254"/>
      <w:bookmarkStart w:id="336" w:name="_Toc36456463"/>
      <w:bookmarkStart w:id="337" w:name="_Toc36469561"/>
      <w:bookmarkStart w:id="338" w:name="_Toc37253970"/>
      <w:bookmarkStart w:id="339" w:name="_Toc37322827"/>
      <w:bookmarkStart w:id="340" w:name="_Toc37324233"/>
      <w:r w:rsidRPr="00FE760F">
        <w:t>6.2D.1.3</w:t>
      </w:r>
      <w:r w:rsidRPr="00FE760F">
        <w:tab/>
        <w:t>UE maximum output power for UL MIMO for power class 3</w:t>
      </w:r>
      <w:bookmarkEnd w:id="334"/>
      <w:bookmarkEnd w:id="335"/>
      <w:bookmarkEnd w:id="336"/>
      <w:bookmarkEnd w:id="337"/>
      <w:bookmarkEnd w:id="338"/>
      <w:bookmarkEnd w:id="339"/>
      <w:bookmarkEnd w:id="340"/>
    </w:p>
    <w:p w14:paraId="5B29A78D" w14:textId="77777777" w:rsidR="002C1753" w:rsidRPr="00FE760F" w:rsidRDefault="002C1753" w:rsidP="002C1753">
      <w:r w:rsidRPr="00FE760F">
        <w:t>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ms). The requirement is verified with the test metric of EIRP (Link=Beam peak search grids, Meas=Link angle).</w:t>
      </w:r>
    </w:p>
    <w:p w14:paraId="680DBFFC" w14:textId="77777777" w:rsidR="002C1753" w:rsidRPr="00FE760F" w:rsidRDefault="002C1753" w:rsidP="002C1753">
      <w:pPr>
        <w:pStyle w:val="TH"/>
      </w:pPr>
      <w:r w:rsidRPr="00FE760F">
        <w:lastRenderedPageBreak/>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1C826026"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8B18BC"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40DD9B" w14:textId="77777777" w:rsidR="002C1753" w:rsidRPr="00FE760F" w:rsidRDefault="002C1753" w:rsidP="007C1027">
            <w:pPr>
              <w:pStyle w:val="TAH"/>
            </w:pPr>
            <w:r w:rsidRPr="00FE760F">
              <w:t>Min peak EIRP (dBm)</w:t>
            </w:r>
          </w:p>
        </w:tc>
      </w:tr>
      <w:tr w:rsidR="002C1753" w:rsidRPr="00FE760F" w14:paraId="4FBD4574"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AF474E"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4F4955" w14:textId="77777777" w:rsidR="002C1753" w:rsidRPr="00FE760F" w:rsidRDefault="002C1753" w:rsidP="007C1027">
            <w:pPr>
              <w:pStyle w:val="TAC"/>
            </w:pPr>
            <w:r w:rsidRPr="00FE760F">
              <w:t>22.4</w:t>
            </w:r>
          </w:p>
        </w:tc>
      </w:tr>
      <w:tr w:rsidR="002C1753" w:rsidRPr="00FE760F" w14:paraId="48390722"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1E4B7C"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44428D71" w14:textId="77777777" w:rsidR="002C1753" w:rsidRPr="00FE760F" w:rsidRDefault="002C1753" w:rsidP="007C1027">
            <w:pPr>
              <w:pStyle w:val="TAC"/>
            </w:pPr>
            <w:r w:rsidRPr="00FE760F">
              <w:t>22.4</w:t>
            </w:r>
          </w:p>
        </w:tc>
      </w:tr>
      <w:tr w:rsidR="002C1753" w:rsidRPr="00FE760F" w14:paraId="6E8E533F"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D39072"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559513D" w14:textId="77777777" w:rsidR="002C1753" w:rsidRPr="00FE760F" w:rsidRDefault="002C1753" w:rsidP="007C1027">
            <w:pPr>
              <w:pStyle w:val="TAC"/>
            </w:pPr>
            <w:r w:rsidRPr="00FE760F">
              <w:t>20.6</w:t>
            </w:r>
          </w:p>
        </w:tc>
      </w:tr>
      <w:tr w:rsidR="002C1753" w:rsidRPr="00FE760F" w14:paraId="5E10E231"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C79AB"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1074709D" w14:textId="77777777" w:rsidR="002C1753" w:rsidRPr="00FE760F" w:rsidRDefault="002C1753" w:rsidP="007C1027">
            <w:pPr>
              <w:pStyle w:val="TAC"/>
            </w:pPr>
            <w:r w:rsidRPr="00FE760F">
              <w:t>22.4</w:t>
            </w:r>
          </w:p>
        </w:tc>
      </w:tr>
      <w:tr w:rsidR="002C1753" w:rsidRPr="00FE760F" w14:paraId="639A61A6"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8C2639E" w14:textId="77777777" w:rsidR="002C1753" w:rsidRPr="00FE760F" w:rsidRDefault="002C1753" w:rsidP="007C1027">
            <w:pPr>
              <w:pStyle w:val="TAN"/>
            </w:pPr>
            <w:r w:rsidRPr="00FE760F">
              <w:t>NOTE 1:</w:t>
            </w:r>
            <w:r w:rsidRPr="00FE760F">
              <w:tab/>
              <w:t>Minimum peak EIRP is defined as the lower limit without tolerance.</w:t>
            </w:r>
          </w:p>
          <w:p w14:paraId="64747ADD" w14:textId="77777777" w:rsidR="002C1753" w:rsidRPr="00FE760F" w:rsidRDefault="002C1753" w:rsidP="007C1027">
            <w:pPr>
              <w:pStyle w:val="TAN"/>
            </w:pPr>
            <w:r w:rsidRPr="00FE760F">
              <w:t>NOTE 2:</w:t>
            </w:r>
            <w:r w:rsidRPr="00FE760F">
              <w:tab/>
              <w:t>Min Peak EIRP refers to the total EIRP for the UL beams peaks.</w:t>
            </w:r>
          </w:p>
        </w:tc>
      </w:tr>
    </w:tbl>
    <w:p w14:paraId="34A116B1" w14:textId="77777777" w:rsidR="002C1753" w:rsidRPr="00FE760F" w:rsidRDefault="002C1753" w:rsidP="002C1753"/>
    <w:p w14:paraId="22F041AB" w14:textId="77777777" w:rsidR="002C1753" w:rsidRPr="00FE760F" w:rsidRDefault="002C1753" w:rsidP="002C1753">
      <w:r w:rsidRPr="00FE760F">
        <w:t>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Meas=Link angle).</w:t>
      </w:r>
    </w:p>
    <w:p w14:paraId="76140DE4" w14:textId="77777777" w:rsidR="002C1753" w:rsidRPr="00FE760F" w:rsidRDefault="002C1753" w:rsidP="002C1753">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51FB85A5" w14:textId="77777777" w:rsidTr="007C1027">
        <w:trPr>
          <w:trHeight w:val="19"/>
        </w:trPr>
        <w:tc>
          <w:tcPr>
            <w:tcW w:w="1663" w:type="dxa"/>
            <w:shd w:val="clear" w:color="auto" w:fill="auto"/>
            <w:vAlign w:val="center"/>
          </w:tcPr>
          <w:p w14:paraId="7A65DCAF" w14:textId="77777777" w:rsidR="002C1753" w:rsidRPr="00FE760F" w:rsidRDefault="002C1753" w:rsidP="007C1027">
            <w:pPr>
              <w:pStyle w:val="TAH"/>
            </w:pPr>
            <w:r w:rsidRPr="00FE760F">
              <w:t>Operating band</w:t>
            </w:r>
          </w:p>
        </w:tc>
        <w:tc>
          <w:tcPr>
            <w:tcW w:w="1686" w:type="dxa"/>
            <w:shd w:val="clear" w:color="auto" w:fill="auto"/>
            <w:vAlign w:val="center"/>
          </w:tcPr>
          <w:p w14:paraId="30D02554" w14:textId="77777777" w:rsidR="002C1753" w:rsidRPr="00FE760F" w:rsidRDefault="002C1753" w:rsidP="007C1027">
            <w:pPr>
              <w:pStyle w:val="TAH"/>
            </w:pPr>
            <w:r w:rsidRPr="00FE760F">
              <w:t>Max TRP (dBm)</w:t>
            </w:r>
          </w:p>
        </w:tc>
        <w:tc>
          <w:tcPr>
            <w:tcW w:w="1691" w:type="dxa"/>
            <w:shd w:val="clear" w:color="auto" w:fill="auto"/>
          </w:tcPr>
          <w:p w14:paraId="3C34D5D1" w14:textId="77777777" w:rsidR="002C1753" w:rsidRPr="00FE760F" w:rsidRDefault="002C1753" w:rsidP="007C1027">
            <w:pPr>
              <w:pStyle w:val="TAH"/>
            </w:pPr>
            <w:r w:rsidRPr="00FE760F">
              <w:t>Max EIRP (dBm)</w:t>
            </w:r>
          </w:p>
        </w:tc>
      </w:tr>
      <w:tr w:rsidR="002C1753" w:rsidRPr="00FE760F" w14:paraId="29252AA9" w14:textId="77777777" w:rsidTr="007C1027">
        <w:trPr>
          <w:trHeight w:val="19"/>
        </w:trPr>
        <w:tc>
          <w:tcPr>
            <w:tcW w:w="1663" w:type="dxa"/>
            <w:shd w:val="clear" w:color="auto" w:fill="auto"/>
          </w:tcPr>
          <w:p w14:paraId="3942F929" w14:textId="77777777" w:rsidR="002C1753" w:rsidRPr="00FE760F" w:rsidRDefault="002C1753" w:rsidP="007C1027">
            <w:pPr>
              <w:pStyle w:val="TAC"/>
            </w:pPr>
            <w:r w:rsidRPr="00FE760F">
              <w:t>n257</w:t>
            </w:r>
          </w:p>
        </w:tc>
        <w:tc>
          <w:tcPr>
            <w:tcW w:w="1686" w:type="dxa"/>
            <w:shd w:val="clear" w:color="auto" w:fill="auto"/>
            <w:vAlign w:val="center"/>
          </w:tcPr>
          <w:p w14:paraId="595D7B26" w14:textId="77777777" w:rsidR="002C1753" w:rsidRPr="00FE760F" w:rsidRDefault="002C1753" w:rsidP="007C1027">
            <w:pPr>
              <w:pStyle w:val="TAC"/>
            </w:pPr>
            <w:r w:rsidRPr="00FE760F">
              <w:t>23</w:t>
            </w:r>
          </w:p>
        </w:tc>
        <w:tc>
          <w:tcPr>
            <w:tcW w:w="1691" w:type="dxa"/>
            <w:shd w:val="clear" w:color="auto" w:fill="auto"/>
            <w:vAlign w:val="center"/>
          </w:tcPr>
          <w:p w14:paraId="724A582A" w14:textId="77777777" w:rsidR="002C1753" w:rsidRPr="00FE760F" w:rsidRDefault="002C1753" w:rsidP="007C1027">
            <w:pPr>
              <w:pStyle w:val="TAC"/>
            </w:pPr>
            <w:r w:rsidRPr="00FE760F">
              <w:t>43</w:t>
            </w:r>
          </w:p>
        </w:tc>
      </w:tr>
      <w:tr w:rsidR="002C1753" w:rsidRPr="00FE760F" w14:paraId="5DAE64E5" w14:textId="77777777" w:rsidTr="007C1027">
        <w:trPr>
          <w:trHeight w:val="19"/>
        </w:trPr>
        <w:tc>
          <w:tcPr>
            <w:tcW w:w="1663" w:type="dxa"/>
            <w:shd w:val="clear" w:color="auto" w:fill="auto"/>
          </w:tcPr>
          <w:p w14:paraId="11E26259" w14:textId="77777777" w:rsidR="002C1753" w:rsidRPr="00FE760F" w:rsidRDefault="002C1753" w:rsidP="007C1027">
            <w:pPr>
              <w:pStyle w:val="TAC"/>
            </w:pPr>
            <w:r w:rsidRPr="00FE760F">
              <w:t>n258</w:t>
            </w:r>
          </w:p>
        </w:tc>
        <w:tc>
          <w:tcPr>
            <w:tcW w:w="1686" w:type="dxa"/>
            <w:shd w:val="clear" w:color="auto" w:fill="auto"/>
            <w:vAlign w:val="center"/>
          </w:tcPr>
          <w:p w14:paraId="34E3B8B7" w14:textId="77777777" w:rsidR="002C1753" w:rsidRPr="00FE760F" w:rsidRDefault="002C1753" w:rsidP="007C1027">
            <w:pPr>
              <w:pStyle w:val="TAC"/>
            </w:pPr>
            <w:r w:rsidRPr="00FE760F">
              <w:t>23</w:t>
            </w:r>
          </w:p>
        </w:tc>
        <w:tc>
          <w:tcPr>
            <w:tcW w:w="1691" w:type="dxa"/>
            <w:shd w:val="clear" w:color="auto" w:fill="auto"/>
            <w:vAlign w:val="center"/>
          </w:tcPr>
          <w:p w14:paraId="1F3209CB" w14:textId="77777777" w:rsidR="002C1753" w:rsidRPr="00FE760F" w:rsidRDefault="002C1753" w:rsidP="007C1027">
            <w:pPr>
              <w:pStyle w:val="TAC"/>
            </w:pPr>
            <w:r w:rsidRPr="00FE760F">
              <w:t>43</w:t>
            </w:r>
          </w:p>
        </w:tc>
      </w:tr>
      <w:tr w:rsidR="002C1753" w:rsidRPr="00FE760F" w14:paraId="7D4EA28D" w14:textId="77777777" w:rsidTr="007C1027">
        <w:trPr>
          <w:trHeight w:val="19"/>
        </w:trPr>
        <w:tc>
          <w:tcPr>
            <w:tcW w:w="1663" w:type="dxa"/>
            <w:shd w:val="clear" w:color="auto" w:fill="auto"/>
          </w:tcPr>
          <w:p w14:paraId="06618F38" w14:textId="77777777" w:rsidR="002C1753" w:rsidRPr="00FE760F" w:rsidRDefault="002C1753" w:rsidP="007C1027">
            <w:pPr>
              <w:pStyle w:val="TAC"/>
            </w:pPr>
            <w:r w:rsidRPr="00FE760F">
              <w:t>n260</w:t>
            </w:r>
          </w:p>
        </w:tc>
        <w:tc>
          <w:tcPr>
            <w:tcW w:w="1686" w:type="dxa"/>
            <w:shd w:val="clear" w:color="auto" w:fill="auto"/>
            <w:vAlign w:val="center"/>
          </w:tcPr>
          <w:p w14:paraId="67C00BA4" w14:textId="77777777" w:rsidR="002C1753" w:rsidRPr="00FE760F" w:rsidRDefault="002C1753" w:rsidP="007C1027">
            <w:pPr>
              <w:pStyle w:val="TAC"/>
            </w:pPr>
            <w:r w:rsidRPr="00FE760F">
              <w:t>23</w:t>
            </w:r>
          </w:p>
        </w:tc>
        <w:tc>
          <w:tcPr>
            <w:tcW w:w="1691" w:type="dxa"/>
            <w:shd w:val="clear" w:color="auto" w:fill="auto"/>
            <w:vAlign w:val="center"/>
          </w:tcPr>
          <w:p w14:paraId="4D8B8A8A" w14:textId="77777777" w:rsidR="002C1753" w:rsidRPr="00FE760F" w:rsidRDefault="002C1753" w:rsidP="007C1027">
            <w:pPr>
              <w:pStyle w:val="TAC"/>
            </w:pPr>
            <w:r w:rsidRPr="00FE760F">
              <w:t>43</w:t>
            </w:r>
          </w:p>
        </w:tc>
      </w:tr>
      <w:tr w:rsidR="002C1753" w:rsidRPr="00FE760F" w14:paraId="05A36259" w14:textId="77777777" w:rsidTr="007C1027">
        <w:trPr>
          <w:trHeight w:val="19"/>
        </w:trPr>
        <w:tc>
          <w:tcPr>
            <w:tcW w:w="1663" w:type="dxa"/>
            <w:shd w:val="clear" w:color="auto" w:fill="auto"/>
          </w:tcPr>
          <w:p w14:paraId="4CBEF3EF" w14:textId="77777777" w:rsidR="002C1753" w:rsidRPr="00FE760F" w:rsidRDefault="002C1753" w:rsidP="007C1027">
            <w:pPr>
              <w:pStyle w:val="TAC"/>
            </w:pPr>
            <w:r w:rsidRPr="00FE760F">
              <w:t>n261</w:t>
            </w:r>
          </w:p>
        </w:tc>
        <w:tc>
          <w:tcPr>
            <w:tcW w:w="1686" w:type="dxa"/>
            <w:shd w:val="clear" w:color="auto" w:fill="auto"/>
            <w:vAlign w:val="center"/>
          </w:tcPr>
          <w:p w14:paraId="54A0E347" w14:textId="77777777" w:rsidR="002C1753" w:rsidRPr="00FE760F" w:rsidRDefault="002C1753" w:rsidP="007C1027">
            <w:pPr>
              <w:pStyle w:val="TAC"/>
            </w:pPr>
            <w:r w:rsidRPr="00FE760F">
              <w:t>23</w:t>
            </w:r>
          </w:p>
        </w:tc>
        <w:tc>
          <w:tcPr>
            <w:tcW w:w="1691" w:type="dxa"/>
            <w:shd w:val="clear" w:color="auto" w:fill="auto"/>
            <w:vAlign w:val="center"/>
          </w:tcPr>
          <w:p w14:paraId="3B3BF143" w14:textId="77777777" w:rsidR="002C1753" w:rsidRPr="00FE760F" w:rsidRDefault="002C1753" w:rsidP="007C1027">
            <w:pPr>
              <w:pStyle w:val="TAC"/>
            </w:pPr>
            <w:r w:rsidRPr="00FE760F">
              <w:t>43</w:t>
            </w:r>
          </w:p>
        </w:tc>
      </w:tr>
    </w:tbl>
    <w:p w14:paraId="68009CFD" w14:textId="77777777" w:rsidR="002C1753" w:rsidRPr="00FE760F" w:rsidRDefault="002C1753" w:rsidP="002C1753"/>
    <w:p w14:paraId="40796CD0" w14:textId="546CFE64" w:rsidR="000E3766" w:rsidRPr="00FE760F" w:rsidDel="00EB3092" w:rsidRDefault="000E3766" w:rsidP="000E3766">
      <w:pPr>
        <w:pStyle w:val="TH"/>
        <w:rPr>
          <w:ins w:id="341" w:author="Samsung" w:date="2020-05-15T19:16:00Z"/>
        </w:rPr>
      </w:pPr>
      <w:ins w:id="342" w:author="Samsung" w:date="2020-05-15T19:16:00Z">
        <w:r w:rsidRPr="00FE760F" w:rsidDel="00EB3092">
          <w:t>Table 6.2D.1.</w:t>
        </w:r>
      </w:ins>
      <w:ins w:id="343" w:author="Samsung" w:date="2020-05-15T19:17:00Z">
        <w:r>
          <w:t>3</w:t>
        </w:r>
      </w:ins>
      <w:ins w:id="344" w:author="Samsung" w:date="2020-05-15T19:16:00Z">
        <w:r w:rsidRPr="00FE760F" w:rsidDel="00EB3092">
          <w:t>-</w:t>
        </w:r>
        <w:r>
          <w:rPr>
            <w:lang w:eastAsia="zh-CN"/>
          </w:rPr>
          <w:t>3</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E3766" w:rsidRPr="00495FE7" w14:paraId="42854871" w14:textId="77777777" w:rsidTr="00F04FE3">
        <w:trPr>
          <w:jc w:val="center"/>
          <w:ins w:id="345" w:author="Samsung" w:date="2020-05-15T19:16:00Z"/>
        </w:trPr>
        <w:tc>
          <w:tcPr>
            <w:tcW w:w="2411" w:type="dxa"/>
          </w:tcPr>
          <w:p w14:paraId="0D502FDF" w14:textId="77777777" w:rsidR="000E3766" w:rsidRPr="00495FE7" w:rsidRDefault="000E3766" w:rsidP="00F04FE3">
            <w:pPr>
              <w:pStyle w:val="TAH"/>
              <w:rPr>
                <w:ins w:id="346" w:author="Samsung" w:date="2020-05-15T19:16:00Z"/>
              </w:rPr>
            </w:pPr>
            <w:ins w:id="347" w:author="Samsung" w:date="2020-05-15T19:16:00Z">
              <w:r>
                <w:t>Transmission scheme</w:t>
              </w:r>
            </w:ins>
          </w:p>
        </w:tc>
        <w:tc>
          <w:tcPr>
            <w:tcW w:w="1902" w:type="dxa"/>
          </w:tcPr>
          <w:p w14:paraId="58493C5A" w14:textId="77777777" w:rsidR="000E3766" w:rsidRPr="00495FE7" w:rsidRDefault="000E3766" w:rsidP="00F04FE3">
            <w:pPr>
              <w:pStyle w:val="TAH"/>
              <w:rPr>
                <w:ins w:id="348" w:author="Samsung" w:date="2020-05-15T19:16:00Z"/>
                <w:rFonts w:eastAsia="CG Times (WN)"/>
              </w:rPr>
            </w:pPr>
            <w:ins w:id="349" w:author="Samsung" w:date="2020-05-15T19:16:00Z">
              <w:r>
                <w:rPr>
                  <w:rFonts w:eastAsia="CG Times (WN)"/>
                </w:rPr>
                <w:t xml:space="preserve">DCI format </w:t>
              </w:r>
            </w:ins>
          </w:p>
        </w:tc>
        <w:tc>
          <w:tcPr>
            <w:tcW w:w="1925" w:type="dxa"/>
          </w:tcPr>
          <w:p w14:paraId="0C9D2755" w14:textId="77777777" w:rsidR="000E3766" w:rsidRPr="00495FE7" w:rsidRDefault="000E3766" w:rsidP="00F04FE3">
            <w:pPr>
              <w:pStyle w:val="TAH"/>
              <w:rPr>
                <w:ins w:id="350" w:author="Samsung" w:date="2020-05-15T19:16:00Z"/>
                <w:rFonts w:eastAsia="CG Times (WN)"/>
              </w:rPr>
            </w:pPr>
            <w:ins w:id="351" w:author="Samsung" w:date="2020-05-15T19:16:00Z">
              <w:r>
                <w:rPr>
                  <w:rFonts w:eastAsia="CG Times (WN)"/>
                </w:rPr>
                <w:t>Number of layers</w:t>
              </w:r>
            </w:ins>
          </w:p>
        </w:tc>
        <w:tc>
          <w:tcPr>
            <w:tcW w:w="2546" w:type="dxa"/>
          </w:tcPr>
          <w:p w14:paraId="03FAAB2B" w14:textId="77777777" w:rsidR="000E3766" w:rsidRPr="00495FE7" w:rsidRDefault="000E3766" w:rsidP="00F04FE3">
            <w:pPr>
              <w:pStyle w:val="TAH"/>
              <w:rPr>
                <w:ins w:id="352" w:author="Samsung" w:date="2020-05-15T19:16:00Z"/>
                <w:rFonts w:eastAsia="CG Times (WN)"/>
              </w:rPr>
            </w:pPr>
            <w:ins w:id="353" w:author="Samsung" w:date="2020-05-15T19:16:00Z">
              <w:r>
                <w:rPr>
                  <w:rFonts w:eastAsia="CG Times (WN)"/>
                </w:rPr>
                <w:t>TPMI index</w:t>
              </w:r>
            </w:ins>
          </w:p>
        </w:tc>
      </w:tr>
      <w:tr w:rsidR="000E3766" w:rsidRPr="00495FE7" w14:paraId="59E784B9" w14:textId="77777777" w:rsidTr="00F04FE3">
        <w:trPr>
          <w:jc w:val="center"/>
          <w:ins w:id="354" w:author="Samsung" w:date="2020-05-15T19:16:00Z"/>
        </w:trPr>
        <w:tc>
          <w:tcPr>
            <w:tcW w:w="2411" w:type="dxa"/>
          </w:tcPr>
          <w:p w14:paraId="0E38FD42" w14:textId="77777777" w:rsidR="000E3766" w:rsidRPr="00495FE7" w:rsidRDefault="000E3766" w:rsidP="00F04FE3">
            <w:pPr>
              <w:pStyle w:val="TAC"/>
              <w:rPr>
                <w:ins w:id="355" w:author="Samsung" w:date="2020-05-15T19:16:00Z"/>
              </w:rPr>
            </w:pPr>
            <w:ins w:id="356" w:author="Samsung" w:date="2020-05-15T19:16:00Z">
              <w:r>
                <w:t>Codebook based uplink</w:t>
              </w:r>
            </w:ins>
          </w:p>
        </w:tc>
        <w:tc>
          <w:tcPr>
            <w:tcW w:w="1902" w:type="dxa"/>
          </w:tcPr>
          <w:p w14:paraId="3B587729" w14:textId="77777777" w:rsidR="000E3766" w:rsidRPr="00495FE7" w:rsidRDefault="000E3766" w:rsidP="00F04FE3">
            <w:pPr>
              <w:pStyle w:val="TAC"/>
              <w:rPr>
                <w:ins w:id="357" w:author="Samsung" w:date="2020-05-15T19:16:00Z"/>
                <w:rFonts w:eastAsia="CG Times (WN)"/>
              </w:rPr>
            </w:pPr>
            <w:ins w:id="358" w:author="Samsung" w:date="2020-05-15T19:16:00Z">
              <w:r>
                <w:rPr>
                  <w:rFonts w:eastAsia="CG Times (WN)"/>
                </w:rPr>
                <w:t>DCI format 0_1</w:t>
              </w:r>
            </w:ins>
          </w:p>
        </w:tc>
        <w:tc>
          <w:tcPr>
            <w:tcW w:w="1925" w:type="dxa"/>
          </w:tcPr>
          <w:p w14:paraId="4BE043D9" w14:textId="77777777" w:rsidR="000E3766" w:rsidRPr="00495FE7" w:rsidRDefault="000E3766" w:rsidP="00F04FE3">
            <w:pPr>
              <w:pStyle w:val="TAC"/>
              <w:rPr>
                <w:ins w:id="359" w:author="Samsung" w:date="2020-05-15T19:16:00Z"/>
                <w:rFonts w:eastAsia="CG Times (WN)"/>
              </w:rPr>
            </w:pPr>
            <w:ins w:id="360" w:author="Samsung" w:date="2020-05-15T19:16:00Z">
              <w:r>
                <w:rPr>
                  <w:rFonts w:eastAsia="CG Times (WN)"/>
                </w:rPr>
                <w:t>2</w:t>
              </w:r>
            </w:ins>
          </w:p>
        </w:tc>
        <w:tc>
          <w:tcPr>
            <w:tcW w:w="2546" w:type="dxa"/>
          </w:tcPr>
          <w:p w14:paraId="7597C182" w14:textId="77777777" w:rsidR="000E3766" w:rsidRPr="00495FE7" w:rsidRDefault="000E3766" w:rsidP="00F04FE3">
            <w:pPr>
              <w:pStyle w:val="TAC"/>
              <w:rPr>
                <w:ins w:id="361" w:author="Samsung" w:date="2020-05-15T19:16:00Z"/>
                <w:rFonts w:eastAsia="CG Times (WN)"/>
              </w:rPr>
            </w:pPr>
            <w:ins w:id="362" w:author="Samsung" w:date="2020-05-15T19:16:00Z">
              <w:r>
                <w:rPr>
                  <w:rFonts w:eastAsia="CG Times (WN)"/>
                </w:rPr>
                <w:t>0</w:t>
              </w:r>
            </w:ins>
          </w:p>
        </w:tc>
      </w:tr>
      <w:tr w:rsidR="000E3766" w:rsidRPr="00495FE7" w14:paraId="7DEFA7FE" w14:textId="77777777" w:rsidTr="00F04FE3">
        <w:trPr>
          <w:jc w:val="center"/>
          <w:ins w:id="363" w:author="Samsung" w:date="2020-05-15T19:16:00Z"/>
        </w:trPr>
        <w:tc>
          <w:tcPr>
            <w:tcW w:w="8784" w:type="dxa"/>
            <w:gridSpan w:val="4"/>
          </w:tcPr>
          <w:p w14:paraId="21DB87A6" w14:textId="4F1FD133" w:rsidR="000E3766" w:rsidRPr="00CC1B39" w:rsidRDefault="000E3766" w:rsidP="00B333D2">
            <w:pPr>
              <w:pStyle w:val="TAN"/>
              <w:rPr>
                <w:ins w:id="364" w:author="Samsung" w:date="2020-05-15T19:16:00Z"/>
              </w:rPr>
            </w:pPr>
            <w:ins w:id="365" w:author="Samsung" w:date="2020-05-15T19:16: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366" w:author="Samsung" w:date="2020-05-15T20:08:00Z">
              <w:r w:rsidR="00B333D2">
                <w:rPr>
                  <w:color w:val="000000"/>
                </w:rPr>
                <w:t>2</w:t>
              </w:r>
            </w:ins>
            <w:ins w:id="367" w:author="Samsung" w:date="2020-05-15T19:16:00Z">
              <w:r w:rsidRPr="00C64D69">
                <w:rPr>
                  <w:color w:val="000000"/>
                </w:rPr>
                <w:t>.</w:t>
              </w:r>
            </w:ins>
          </w:p>
        </w:tc>
      </w:tr>
    </w:tbl>
    <w:p w14:paraId="7A9379A3" w14:textId="5795E7D5" w:rsidR="002C1753" w:rsidRPr="00FE760F" w:rsidDel="000E3766" w:rsidRDefault="002C1753" w:rsidP="002C1753">
      <w:pPr>
        <w:pStyle w:val="TH"/>
        <w:rPr>
          <w:del w:id="368" w:author="Samsung" w:date="2020-05-15T19:16:00Z"/>
        </w:rPr>
      </w:pPr>
      <w:del w:id="369" w:author="Samsung" w:date="2020-05-15T19:16:00Z">
        <w:r w:rsidRPr="00FE760F" w:rsidDel="000E3766">
          <w:delText>Table 6.2D.1.3-3: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1753" w:rsidRPr="00FE760F" w:rsidDel="000E3766" w14:paraId="2424AAF0" w14:textId="446CE56A" w:rsidTr="007C1027">
        <w:trPr>
          <w:trHeight w:val="297"/>
          <w:jc w:val="center"/>
          <w:del w:id="370" w:author="Samsung" w:date="2020-05-15T19:16:00Z"/>
        </w:trPr>
        <w:tc>
          <w:tcPr>
            <w:tcW w:w="2491" w:type="dxa"/>
            <w:tcBorders>
              <w:top w:val="single" w:sz="4" w:space="0" w:color="auto"/>
              <w:left w:val="single" w:sz="4" w:space="0" w:color="auto"/>
              <w:bottom w:val="single" w:sz="4" w:space="0" w:color="auto"/>
              <w:right w:val="single" w:sz="4" w:space="0" w:color="auto"/>
            </w:tcBorders>
            <w:hideMark/>
          </w:tcPr>
          <w:p w14:paraId="06AE595B" w14:textId="2CEBB371" w:rsidR="002C1753" w:rsidRPr="00FE760F" w:rsidDel="000E3766" w:rsidRDefault="002C1753" w:rsidP="007C1027">
            <w:pPr>
              <w:pStyle w:val="TAH"/>
              <w:rPr>
                <w:del w:id="371" w:author="Samsung" w:date="2020-05-15T19:16:00Z"/>
              </w:rPr>
            </w:pPr>
            <w:del w:id="372" w:author="Samsung" w:date="2020-05-15T19:16:00Z">
              <w:r w:rsidRPr="00FE760F" w:rsidDel="000E3766">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69A6A457" w14:textId="694FC074" w:rsidR="002C1753" w:rsidRPr="00FE760F" w:rsidDel="000E3766" w:rsidRDefault="002C1753" w:rsidP="007C1027">
            <w:pPr>
              <w:pStyle w:val="TAH"/>
              <w:rPr>
                <w:del w:id="373" w:author="Samsung" w:date="2020-05-15T19:16:00Z"/>
              </w:rPr>
            </w:pPr>
            <w:del w:id="374" w:author="Samsung" w:date="2020-05-15T19:16:00Z">
              <w:r w:rsidRPr="00FE760F" w:rsidDel="000E3766">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38FB84DB" w14:textId="33970A24" w:rsidR="002C1753" w:rsidRPr="00FE760F" w:rsidDel="000E3766" w:rsidRDefault="002C1753" w:rsidP="007C1027">
            <w:pPr>
              <w:pStyle w:val="TAH"/>
              <w:rPr>
                <w:del w:id="375" w:author="Samsung" w:date="2020-05-15T19:16:00Z"/>
              </w:rPr>
            </w:pPr>
            <w:del w:id="376" w:author="Samsung" w:date="2020-05-15T19:16:00Z">
              <w:r w:rsidRPr="00FE760F" w:rsidDel="000E3766">
                <w:delText>TPMI Index</w:delText>
              </w:r>
            </w:del>
          </w:p>
        </w:tc>
      </w:tr>
      <w:tr w:rsidR="002C1753" w:rsidRPr="00FE760F" w:rsidDel="000E3766" w14:paraId="0ADE09CD" w14:textId="7448F5B1" w:rsidTr="007C1027">
        <w:trPr>
          <w:trHeight w:val="297"/>
          <w:jc w:val="center"/>
          <w:del w:id="377" w:author="Samsung" w:date="2020-05-15T19:16:00Z"/>
        </w:trPr>
        <w:tc>
          <w:tcPr>
            <w:tcW w:w="2491" w:type="dxa"/>
            <w:tcBorders>
              <w:top w:val="single" w:sz="4" w:space="0" w:color="auto"/>
              <w:left w:val="single" w:sz="4" w:space="0" w:color="auto"/>
              <w:bottom w:val="single" w:sz="4" w:space="0" w:color="auto"/>
              <w:right w:val="single" w:sz="4" w:space="0" w:color="auto"/>
            </w:tcBorders>
          </w:tcPr>
          <w:p w14:paraId="2DBE89D0" w14:textId="20A9E149" w:rsidR="002C1753" w:rsidRPr="00FE760F" w:rsidDel="000E3766" w:rsidRDefault="002C1753" w:rsidP="007C1027">
            <w:pPr>
              <w:pStyle w:val="TAC"/>
              <w:rPr>
                <w:del w:id="378" w:author="Samsung" w:date="2020-05-15T19:16:00Z"/>
              </w:rPr>
            </w:pPr>
            <w:del w:id="379" w:author="Samsung" w:date="2020-05-15T19:16:00Z">
              <w:r w:rsidRPr="00FE760F" w:rsidDel="000E3766">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01B9B520" w14:textId="303475D4" w:rsidR="002C1753" w:rsidRPr="00FE760F" w:rsidDel="000E3766" w:rsidRDefault="002C1753" w:rsidP="007C1027">
            <w:pPr>
              <w:pStyle w:val="TAC"/>
              <w:rPr>
                <w:del w:id="380" w:author="Samsung" w:date="2020-05-15T19:16:00Z"/>
              </w:rPr>
            </w:pPr>
            <w:del w:id="381" w:author="Samsung" w:date="2020-05-15T19:16:00Z">
              <w:r w:rsidRPr="00FE760F" w:rsidDel="000E3766">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4C6647D1" w14:textId="6799045B" w:rsidR="002C1753" w:rsidRPr="00FE760F" w:rsidDel="000E3766" w:rsidRDefault="002C1753" w:rsidP="007C1027">
            <w:pPr>
              <w:pStyle w:val="TAC"/>
              <w:rPr>
                <w:del w:id="382" w:author="Samsung" w:date="2020-05-15T19:16:00Z"/>
              </w:rPr>
            </w:pPr>
            <w:del w:id="383" w:author="Samsung" w:date="2020-05-15T19:16:00Z">
              <w:r w:rsidRPr="00FE760F" w:rsidDel="000E3766">
                <w:delText>0</w:delText>
              </w:r>
            </w:del>
          </w:p>
        </w:tc>
      </w:tr>
    </w:tbl>
    <w:p w14:paraId="032AC509" w14:textId="2E0670F3" w:rsidR="002C1753" w:rsidDel="000E3766" w:rsidRDefault="002C1753" w:rsidP="002C1753">
      <w:pPr>
        <w:rPr>
          <w:del w:id="384" w:author="Samsung" w:date="2020-05-15T19:16:00Z"/>
        </w:rPr>
      </w:pPr>
    </w:p>
    <w:p w14:paraId="6E0CC06B" w14:textId="77777777" w:rsidR="000E3766" w:rsidRPr="00FE760F" w:rsidRDefault="000E3766" w:rsidP="002C1753">
      <w:pPr>
        <w:rPr>
          <w:ins w:id="385" w:author="Samsung" w:date="2020-05-15T19:16:00Z"/>
        </w:rPr>
      </w:pPr>
    </w:p>
    <w:p w14:paraId="1AD5894B" w14:textId="77777777" w:rsidR="002C1753" w:rsidRPr="00FE760F" w:rsidRDefault="002C1753" w:rsidP="002C1753">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Meas=Link angle).</w:t>
      </w:r>
    </w:p>
    <w:p w14:paraId="0D00BD5F" w14:textId="77777777" w:rsidR="002C1753" w:rsidRPr="00FE760F" w:rsidRDefault="002C1753" w:rsidP="002C1753">
      <w:pPr>
        <w:pStyle w:val="TH"/>
      </w:pPr>
      <w:r w:rsidRPr="00FE760F">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C1753" w:rsidRPr="00FE760F" w14:paraId="277D417B" w14:textId="77777777" w:rsidTr="007C1027">
        <w:trPr>
          <w:trHeight w:val="352"/>
          <w:jc w:val="center"/>
        </w:trPr>
        <w:tc>
          <w:tcPr>
            <w:tcW w:w="3195" w:type="dxa"/>
            <w:shd w:val="clear" w:color="auto" w:fill="auto"/>
            <w:vAlign w:val="center"/>
          </w:tcPr>
          <w:p w14:paraId="706D95B0" w14:textId="77777777" w:rsidR="002C1753" w:rsidRPr="00FE760F" w:rsidRDefault="002C1753" w:rsidP="007C1027">
            <w:pPr>
              <w:pStyle w:val="TAH"/>
            </w:pPr>
            <w:r w:rsidRPr="00FE760F">
              <w:t>Operating band</w:t>
            </w:r>
          </w:p>
        </w:tc>
        <w:tc>
          <w:tcPr>
            <w:tcW w:w="3242" w:type="dxa"/>
            <w:shd w:val="clear" w:color="auto" w:fill="auto"/>
          </w:tcPr>
          <w:p w14:paraId="37147946" w14:textId="77777777" w:rsidR="002C1753" w:rsidRPr="00FE760F" w:rsidRDefault="002C1753" w:rsidP="007C1027">
            <w:pPr>
              <w:pStyle w:val="TAH"/>
            </w:pPr>
            <w:r w:rsidRPr="00FE760F">
              <w:t>Min EIRP at 50</w:t>
            </w:r>
            <w:r w:rsidRPr="00FE760F">
              <w:rPr>
                <w:vertAlign w:val="superscript"/>
              </w:rPr>
              <w:t xml:space="preserve"> </w:t>
            </w:r>
            <w:r w:rsidRPr="00FE760F">
              <w:t>%-tile CDF (dBm)</w:t>
            </w:r>
          </w:p>
        </w:tc>
      </w:tr>
      <w:tr w:rsidR="002C1753" w:rsidRPr="00FE760F" w14:paraId="3D2783C0" w14:textId="77777777" w:rsidTr="007C1027">
        <w:trPr>
          <w:trHeight w:val="84"/>
          <w:jc w:val="center"/>
        </w:trPr>
        <w:tc>
          <w:tcPr>
            <w:tcW w:w="3195" w:type="dxa"/>
            <w:shd w:val="clear" w:color="auto" w:fill="auto"/>
          </w:tcPr>
          <w:p w14:paraId="0B45D75D" w14:textId="77777777" w:rsidR="002C1753" w:rsidRPr="00FE760F" w:rsidRDefault="002C1753" w:rsidP="007C1027">
            <w:pPr>
              <w:pStyle w:val="TAC"/>
            </w:pPr>
            <w:r w:rsidRPr="00FE760F">
              <w:t>n257</w:t>
            </w:r>
          </w:p>
        </w:tc>
        <w:tc>
          <w:tcPr>
            <w:tcW w:w="3242" w:type="dxa"/>
            <w:shd w:val="clear" w:color="auto" w:fill="auto"/>
            <w:vAlign w:val="center"/>
          </w:tcPr>
          <w:p w14:paraId="1163CFCC" w14:textId="77777777" w:rsidR="002C1753" w:rsidRPr="00FE760F" w:rsidRDefault="002C1753" w:rsidP="007C1027">
            <w:pPr>
              <w:pStyle w:val="TAC"/>
            </w:pPr>
            <w:r w:rsidRPr="00FE760F">
              <w:t>11.5</w:t>
            </w:r>
          </w:p>
        </w:tc>
      </w:tr>
      <w:tr w:rsidR="002C1753" w:rsidRPr="00FE760F" w14:paraId="353474BE" w14:textId="77777777" w:rsidTr="007C1027">
        <w:trPr>
          <w:trHeight w:val="88"/>
          <w:jc w:val="center"/>
        </w:trPr>
        <w:tc>
          <w:tcPr>
            <w:tcW w:w="3195" w:type="dxa"/>
            <w:shd w:val="clear" w:color="auto" w:fill="auto"/>
          </w:tcPr>
          <w:p w14:paraId="2FF630E5" w14:textId="77777777" w:rsidR="002C1753" w:rsidRPr="00FE760F" w:rsidRDefault="002C1753" w:rsidP="007C1027">
            <w:pPr>
              <w:pStyle w:val="TAC"/>
            </w:pPr>
            <w:r w:rsidRPr="00FE760F">
              <w:t>n258</w:t>
            </w:r>
          </w:p>
        </w:tc>
        <w:tc>
          <w:tcPr>
            <w:tcW w:w="3242" w:type="dxa"/>
            <w:shd w:val="clear" w:color="auto" w:fill="auto"/>
            <w:vAlign w:val="center"/>
          </w:tcPr>
          <w:p w14:paraId="12BE9A5C" w14:textId="77777777" w:rsidR="002C1753" w:rsidRPr="00FE760F" w:rsidRDefault="002C1753" w:rsidP="007C1027">
            <w:pPr>
              <w:pStyle w:val="TAC"/>
            </w:pPr>
            <w:r w:rsidRPr="00FE760F">
              <w:t>11.5</w:t>
            </w:r>
          </w:p>
        </w:tc>
      </w:tr>
      <w:tr w:rsidR="002C1753" w:rsidRPr="00FE760F" w14:paraId="07A985E9" w14:textId="77777777" w:rsidTr="007C1027">
        <w:trPr>
          <w:trHeight w:val="88"/>
          <w:jc w:val="center"/>
        </w:trPr>
        <w:tc>
          <w:tcPr>
            <w:tcW w:w="3195" w:type="dxa"/>
            <w:shd w:val="clear" w:color="auto" w:fill="auto"/>
          </w:tcPr>
          <w:p w14:paraId="386F7524" w14:textId="77777777" w:rsidR="002C1753" w:rsidRPr="00FE760F" w:rsidRDefault="002C1753" w:rsidP="007C1027">
            <w:pPr>
              <w:pStyle w:val="TAC"/>
            </w:pPr>
            <w:r w:rsidRPr="00FE760F">
              <w:t>n260</w:t>
            </w:r>
          </w:p>
        </w:tc>
        <w:tc>
          <w:tcPr>
            <w:tcW w:w="3242" w:type="dxa"/>
            <w:shd w:val="clear" w:color="auto" w:fill="auto"/>
            <w:vAlign w:val="center"/>
          </w:tcPr>
          <w:p w14:paraId="26EDB0EF" w14:textId="77777777" w:rsidR="002C1753" w:rsidRPr="00FE760F" w:rsidRDefault="002C1753" w:rsidP="007C1027">
            <w:pPr>
              <w:pStyle w:val="TAC"/>
            </w:pPr>
            <w:r w:rsidRPr="00FE760F">
              <w:t>8</w:t>
            </w:r>
          </w:p>
        </w:tc>
      </w:tr>
      <w:tr w:rsidR="002C1753" w:rsidRPr="00FE760F" w14:paraId="5DDD48C1" w14:textId="77777777" w:rsidTr="007C1027">
        <w:trPr>
          <w:trHeight w:val="88"/>
          <w:jc w:val="center"/>
        </w:trPr>
        <w:tc>
          <w:tcPr>
            <w:tcW w:w="3195" w:type="dxa"/>
            <w:shd w:val="clear" w:color="auto" w:fill="auto"/>
          </w:tcPr>
          <w:p w14:paraId="0D830142" w14:textId="77777777" w:rsidR="002C1753" w:rsidRPr="00FE760F" w:rsidRDefault="002C1753" w:rsidP="007C1027">
            <w:pPr>
              <w:pStyle w:val="TAC"/>
            </w:pPr>
            <w:r w:rsidRPr="00FE760F">
              <w:t>n261</w:t>
            </w:r>
          </w:p>
        </w:tc>
        <w:tc>
          <w:tcPr>
            <w:tcW w:w="3242" w:type="dxa"/>
            <w:shd w:val="clear" w:color="auto" w:fill="auto"/>
            <w:vAlign w:val="center"/>
          </w:tcPr>
          <w:p w14:paraId="75D3EAA2" w14:textId="77777777" w:rsidR="002C1753" w:rsidRPr="00FE760F" w:rsidRDefault="002C1753" w:rsidP="007C1027">
            <w:pPr>
              <w:pStyle w:val="TAC"/>
            </w:pPr>
            <w:r w:rsidRPr="00FE760F">
              <w:t>11.5</w:t>
            </w:r>
          </w:p>
        </w:tc>
      </w:tr>
      <w:tr w:rsidR="002C1753" w:rsidRPr="00FE760F" w14:paraId="4C31C1F4" w14:textId="77777777" w:rsidTr="007C1027">
        <w:trPr>
          <w:trHeight w:val="701"/>
          <w:jc w:val="center"/>
        </w:trPr>
        <w:tc>
          <w:tcPr>
            <w:tcW w:w="6437" w:type="dxa"/>
            <w:gridSpan w:val="2"/>
            <w:shd w:val="clear" w:color="auto" w:fill="auto"/>
          </w:tcPr>
          <w:p w14:paraId="0D3CF05A" w14:textId="77777777" w:rsidR="002C1753" w:rsidRPr="00FE760F" w:rsidRDefault="002C1753" w:rsidP="007C1027">
            <w:pPr>
              <w:pStyle w:val="TAN"/>
            </w:pPr>
            <w:r w:rsidRPr="00FE760F">
              <w:t>NOTE 1:</w:t>
            </w:r>
            <w:r w:rsidRPr="00FE760F">
              <w:tab/>
              <w:t>Minimum EIRP at 50 %-tile CDF is defined as the lower limit without tolerance</w:t>
            </w:r>
          </w:p>
          <w:p w14:paraId="75DD772C" w14:textId="77777777" w:rsidR="002C1753" w:rsidRPr="00FE760F" w:rsidRDefault="002C1753" w:rsidP="007C1027">
            <w:pPr>
              <w:pStyle w:val="TAN"/>
            </w:pPr>
            <w:r w:rsidRPr="00FE760F">
              <w:t>NOTE 2:</w:t>
            </w:r>
            <w:r w:rsidRPr="00FE760F">
              <w:tab/>
              <w:t>The requirements in this table are only applicable for UE which supports single band in FR2</w:t>
            </w:r>
          </w:p>
        </w:tc>
      </w:tr>
    </w:tbl>
    <w:p w14:paraId="2BEA87EE" w14:textId="77777777" w:rsidR="002C1753" w:rsidRDefault="002C1753" w:rsidP="002C1753">
      <w:pPr>
        <w:rPr>
          <w:ins w:id="386" w:author="Samsung" w:date="2020-05-15T19:18:00Z"/>
        </w:rPr>
      </w:pPr>
    </w:p>
    <w:p w14:paraId="6C387C87" w14:textId="797928E6" w:rsidR="00775C45" w:rsidRDefault="00775C45" w:rsidP="00775C45">
      <w:pPr>
        <w:rPr>
          <w:ins w:id="387" w:author="Samsung" w:date="2020-05-15T19:18:00Z"/>
        </w:rPr>
      </w:pPr>
      <w:ins w:id="388" w:author="Samsung" w:date="2020-05-15T19:18:00Z">
        <w:r>
          <w:t>For UE support uplink full power transmission (ULFPTx) for U</w:t>
        </w:r>
        <w:r w:rsidR="008A4E2E">
          <w:t>L</w:t>
        </w:r>
      </w:ins>
      <w:ins w:id="389" w:author="Samsung" w:date="2020-05-15T20:10:00Z">
        <w:r w:rsidR="008A4E2E">
          <w:t xml:space="preserve"> </w:t>
        </w:r>
      </w:ins>
      <w:ins w:id="390" w:author="Samsung" w:date="2020-05-15T19:18:00Z">
        <w:r>
          <w:t>MIMO, the maximum output power requirements specified in Table 6.2D.1.</w:t>
        </w:r>
      </w:ins>
      <w:ins w:id="391" w:author="Samsung" w:date="2020-05-15T19:19:00Z">
        <w:r>
          <w:t>3</w:t>
        </w:r>
      </w:ins>
      <w:ins w:id="392" w:author="Samsung" w:date="2020-05-15T19:18:00Z">
        <w:r>
          <w:t>-1, Table 6.2D.1.</w:t>
        </w:r>
      </w:ins>
      <w:ins w:id="393" w:author="Samsung" w:date="2020-05-15T19:19:00Z">
        <w:r>
          <w:t>3</w:t>
        </w:r>
      </w:ins>
      <w:ins w:id="394" w:author="Samsung" w:date="2020-05-15T19:18:00Z">
        <w:r>
          <w:t>-2 and Table 6.2D.1.</w:t>
        </w:r>
      </w:ins>
      <w:ins w:id="395" w:author="Samsung" w:date="2020-05-15T19:19:00Z">
        <w:r>
          <w:t>3</w:t>
        </w:r>
      </w:ins>
      <w:ins w:id="396" w:author="Samsung" w:date="2020-05-15T19:18:00Z">
        <w:r>
          <w:t>-4 shall be met with the PUSCH configurations specified in Table 6.2D.1.</w:t>
        </w:r>
      </w:ins>
      <w:ins w:id="397" w:author="Samsung" w:date="2020-05-15T19:19:00Z">
        <w:r>
          <w:t>3</w:t>
        </w:r>
      </w:ins>
      <w:ins w:id="398" w:author="Samsung" w:date="2020-05-15T19:18:00Z">
        <w:r>
          <w:t xml:space="preserve">-5, based upon UE’s support of uplink full power transmission Mode 1, Mode 2 and/or the other mode (Mode 0). </w:t>
        </w:r>
      </w:ins>
    </w:p>
    <w:p w14:paraId="4E0E490B" w14:textId="07BD5EAB" w:rsidR="00775C45" w:rsidRDefault="00775C45" w:rsidP="00775C45">
      <w:pPr>
        <w:pStyle w:val="TH"/>
        <w:rPr>
          <w:ins w:id="399" w:author="Samsung" w:date="2020-05-15T19:18:00Z"/>
        </w:rPr>
      </w:pPr>
      <w:ins w:id="400" w:author="Samsung" w:date="2020-05-15T19:18:00Z">
        <w:r>
          <w:lastRenderedPageBreak/>
          <w:t xml:space="preserve"> </w:t>
        </w: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w:t>
        </w:r>
      </w:ins>
      <w:ins w:id="401" w:author="Samsung" w:date="2020-05-15T19:19:00Z">
        <w:r>
          <w:rPr>
            <w:lang w:eastAsia="zh-CN"/>
          </w:rPr>
          <w:t>3</w:t>
        </w:r>
      </w:ins>
      <w:ins w:id="402" w:author="Samsung" w:date="2020-05-15T19:18:00Z">
        <w:r w:rsidRPr="001C0CC4">
          <w:t>-</w:t>
        </w:r>
        <w:r>
          <w:t>5</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268"/>
        <w:gridCol w:w="992"/>
        <w:gridCol w:w="1134"/>
        <w:gridCol w:w="1134"/>
      </w:tblGrid>
      <w:tr w:rsidR="00775C45" w:rsidRPr="00495FE7" w14:paraId="0ACEF332" w14:textId="77777777" w:rsidTr="00B021C5">
        <w:trPr>
          <w:ins w:id="403" w:author="Samsung" w:date="2020-05-15T19:18:00Z"/>
        </w:trPr>
        <w:tc>
          <w:tcPr>
            <w:tcW w:w="993" w:type="dxa"/>
          </w:tcPr>
          <w:p w14:paraId="15150A88" w14:textId="77777777" w:rsidR="00775C45" w:rsidRDefault="00775C45" w:rsidP="00F04FE3">
            <w:pPr>
              <w:pStyle w:val="TAH"/>
              <w:rPr>
                <w:ins w:id="404" w:author="Samsung" w:date="2020-05-15T19:18:00Z"/>
              </w:rPr>
            </w:pPr>
            <w:ins w:id="405" w:author="Samsung" w:date="2020-05-15T19:18:00Z">
              <w:r>
                <w:t>ULFPTx Mode</w:t>
              </w:r>
            </w:ins>
          </w:p>
        </w:tc>
        <w:tc>
          <w:tcPr>
            <w:tcW w:w="2268" w:type="dxa"/>
          </w:tcPr>
          <w:p w14:paraId="6341CD95" w14:textId="77777777" w:rsidR="00775C45" w:rsidRPr="00495FE7" w:rsidRDefault="00775C45" w:rsidP="00F04FE3">
            <w:pPr>
              <w:pStyle w:val="TAH"/>
              <w:rPr>
                <w:ins w:id="406" w:author="Samsung" w:date="2020-05-15T19:18:00Z"/>
              </w:rPr>
            </w:pPr>
            <w:ins w:id="407" w:author="Samsung" w:date="2020-05-15T19:18:00Z">
              <w:r>
                <w:t>Transmission scheme</w:t>
              </w:r>
            </w:ins>
          </w:p>
        </w:tc>
        <w:tc>
          <w:tcPr>
            <w:tcW w:w="1559" w:type="dxa"/>
          </w:tcPr>
          <w:p w14:paraId="6E78C696" w14:textId="77777777" w:rsidR="00775C45" w:rsidRPr="00495FE7" w:rsidRDefault="00775C45" w:rsidP="00F04FE3">
            <w:pPr>
              <w:pStyle w:val="TAH"/>
              <w:rPr>
                <w:ins w:id="408" w:author="Samsung" w:date="2020-05-15T19:18:00Z"/>
                <w:rFonts w:eastAsia="CG Times (WN)"/>
              </w:rPr>
            </w:pPr>
            <w:ins w:id="409" w:author="Samsung" w:date="2020-05-15T19:18:00Z">
              <w:r>
                <w:rPr>
                  <w:rFonts w:eastAsia="CG Times (WN)"/>
                </w:rPr>
                <w:t xml:space="preserve">DCI format </w:t>
              </w:r>
            </w:ins>
          </w:p>
        </w:tc>
        <w:tc>
          <w:tcPr>
            <w:tcW w:w="2268" w:type="dxa"/>
          </w:tcPr>
          <w:p w14:paraId="2A675331" w14:textId="77777777" w:rsidR="00775C45" w:rsidRDefault="00775C45" w:rsidP="00F04FE3">
            <w:pPr>
              <w:pStyle w:val="TAH"/>
              <w:rPr>
                <w:ins w:id="410" w:author="Samsung" w:date="2020-05-15T19:18:00Z"/>
                <w:rFonts w:eastAsia="CG Times (WN)"/>
              </w:rPr>
            </w:pPr>
            <w:ins w:id="411" w:author="Samsung" w:date="2020-05-15T19:18:00Z">
              <w:r>
                <w:rPr>
                  <w:rFonts w:eastAsia="CG Times (WN)"/>
                </w:rPr>
                <w:t>Modulation</w:t>
              </w:r>
            </w:ins>
          </w:p>
        </w:tc>
        <w:tc>
          <w:tcPr>
            <w:tcW w:w="992" w:type="dxa"/>
          </w:tcPr>
          <w:p w14:paraId="58EF4B74" w14:textId="77777777" w:rsidR="00775C45" w:rsidRPr="00495FE7" w:rsidRDefault="00775C45" w:rsidP="00F04FE3">
            <w:pPr>
              <w:pStyle w:val="TAH"/>
              <w:rPr>
                <w:ins w:id="412" w:author="Samsung" w:date="2020-05-15T19:18:00Z"/>
                <w:rFonts w:eastAsia="CG Times (WN)"/>
              </w:rPr>
            </w:pPr>
            <w:ins w:id="413" w:author="Samsung" w:date="2020-05-15T19:18:00Z">
              <w:r>
                <w:rPr>
                  <w:rFonts w:eastAsia="CG Times (WN)"/>
                </w:rPr>
                <w:t>Number of layers</w:t>
              </w:r>
            </w:ins>
          </w:p>
        </w:tc>
        <w:tc>
          <w:tcPr>
            <w:tcW w:w="1134" w:type="dxa"/>
          </w:tcPr>
          <w:p w14:paraId="6F2E7402" w14:textId="77777777" w:rsidR="00775C45" w:rsidRDefault="00775C45" w:rsidP="00F04FE3">
            <w:pPr>
              <w:pStyle w:val="TAH"/>
              <w:rPr>
                <w:ins w:id="414" w:author="Samsung" w:date="2020-05-15T19:18:00Z"/>
                <w:rFonts w:eastAsia="CG Times (WN)"/>
              </w:rPr>
            </w:pPr>
            <w:ins w:id="415" w:author="Samsung" w:date="2020-05-15T19:18:00Z">
              <w:r>
                <w:rPr>
                  <w:rFonts w:eastAsia="CG Times (WN)"/>
                </w:rPr>
                <w:t>Number of Tx Port</w:t>
              </w:r>
            </w:ins>
          </w:p>
        </w:tc>
        <w:tc>
          <w:tcPr>
            <w:tcW w:w="1134" w:type="dxa"/>
          </w:tcPr>
          <w:p w14:paraId="64256CE2" w14:textId="77777777" w:rsidR="00775C45" w:rsidRPr="00495FE7" w:rsidRDefault="00775C45" w:rsidP="00F04FE3">
            <w:pPr>
              <w:pStyle w:val="TAH"/>
              <w:rPr>
                <w:ins w:id="416" w:author="Samsung" w:date="2020-05-15T19:18:00Z"/>
                <w:rFonts w:eastAsia="CG Times (WN)"/>
              </w:rPr>
            </w:pPr>
            <w:ins w:id="417" w:author="Samsung" w:date="2020-05-15T19:18:00Z">
              <w:r>
                <w:rPr>
                  <w:rFonts w:eastAsia="CG Times (WN)"/>
                </w:rPr>
                <w:t>TPMI index</w:t>
              </w:r>
            </w:ins>
          </w:p>
        </w:tc>
      </w:tr>
      <w:tr w:rsidR="00775C45" w:rsidRPr="00495FE7" w14:paraId="6579DD37" w14:textId="77777777" w:rsidTr="00B021C5">
        <w:trPr>
          <w:ins w:id="418" w:author="Samsung" w:date="2020-05-15T19:18:00Z"/>
        </w:trPr>
        <w:tc>
          <w:tcPr>
            <w:tcW w:w="993" w:type="dxa"/>
          </w:tcPr>
          <w:p w14:paraId="40547784" w14:textId="77777777" w:rsidR="00775C45" w:rsidRDefault="00775C45" w:rsidP="00F04FE3">
            <w:pPr>
              <w:pStyle w:val="TAC"/>
              <w:rPr>
                <w:ins w:id="419" w:author="Samsung" w:date="2020-05-15T19:18:00Z"/>
              </w:rPr>
            </w:pPr>
            <w:ins w:id="420" w:author="Samsung" w:date="2020-05-15T19:18:00Z">
              <w:r>
                <w:t>Mode-1</w:t>
              </w:r>
            </w:ins>
          </w:p>
        </w:tc>
        <w:tc>
          <w:tcPr>
            <w:tcW w:w="2268" w:type="dxa"/>
          </w:tcPr>
          <w:p w14:paraId="0379DF32" w14:textId="77777777" w:rsidR="00775C45" w:rsidRPr="00495FE7" w:rsidRDefault="00775C45" w:rsidP="00F04FE3">
            <w:pPr>
              <w:pStyle w:val="TAC"/>
              <w:rPr>
                <w:ins w:id="421" w:author="Samsung" w:date="2020-05-15T19:18:00Z"/>
              </w:rPr>
            </w:pPr>
            <w:ins w:id="422" w:author="Samsung" w:date="2020-05-15T19:18:00Z">
              <w:r>
                <w:t>Codebook based uplink</w:t>
              </w:r>
            </w:ins>
          </w:p>
        </w:tc>
        <w:tc>
          <w:tcPr>
            <w:tcW w:w="1559" w:type="dxa"/>
          </w:tcPr>
          <w:p w14:paraId="75742547" w14:textId="77777777" w:rsidR="00775C45" w:rsidRPr="00495FE7" w:rsidRDefault="00775C45" w:rsidP="00F04FE3">
            <w:pPr>
              <w:pStyle w:val="TAC"/>
              <w:rPr>
                <w:ins w:id="423" w:author="Samsung" w:date="2020-05-15T19:18:00Z"/>
                <w:rFonts w:eastAsia="CG Times (WN)"/>
              </w:rPr>
            </w:pPr>
            <w:ins w:id="424" w:author="Samsung" w:date="2020-05-15T19:18:00Z">
              <w:r>
                <w:rPr>
                  <w:rFonts w:eastAsia="CG Times (WN)"/>
                </w:rPr>
                <w:t>DCI format 0_1</w:t>
              </w:r>
            </w:ins>
          </w:p>
        </w:tc>
        <w:tc>
          <w:tcPr>
            <w:tcW w:w="2268" w:type="dxa"/>
          </w:tcPr>
          <w:p w14:paraId="03C703C4" w14:textId="049E709A" w:rsidR="00775C45" w:rsidRDefault="00775C45" w:rsidP="00F04FE3">
            <w:pPr>
              <w:pStyle w:val="TAC"/>
              <w:rPr>
                <w:ins w:id="425" w:author="Samsung" w:date="2020-05-15T19:18:00Z"/>
                <w:rFonts w:eastAsia="CG Times (WN)"/>
              </w:rPr>
            </w:pPr>
            <w:ins w:id="426" w:author="Samsung" w:date="2020-05-15T19:18:00Z">
              <w:r>
                <w:rPr>
                  <w:rFonts w:eastAsia="CG Times (WN)"/>
                </w:rPr>
                <w:t xml:space="preserve">DFT-s-OFDM, </w:t>
              </w:r>
            </w:ins>
            <w:ins w:id="427" w:author="Samsung" w:date="2020-05-15T20:12:00Z">
              <w:r w:rsidR="00001B27">
                <w:rPr>
                  <w:rFonts w:eastAsia="CG Times (WN)"/>
                </w:rPr>
                <w:t>CP-</w:t>
              </w:r>
            </w:ins>
            <w:ins w:id="428" w:author="Samsung" w:date="2020-05-15T19:18: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2" w:type="dxa"/>
          </w:tcPr>
          <w:p w14:paraId="04E82A22" w14:textId="77777777" w:rsidR="00775C45" w:rsidRPr="00495FE7" w:rsidRDefault="00775C45" w:rsidP="00F04FE3">
            <w:pPr>
              <w:pStyle w:val="TAC"/>
              <w:rPr>
                <w:ins w:id="429" w:author="Samsung" w:date="2020-05-15T19:18:00Z"/>
                <w:rFonts w:eastAsia="CG Times (WN)"/>
              </w:rPr>
            </w:pPr>
            <w:ins w:id="430" w:author="Samsung" w:date="2020-05-15T19:18:00Z">
              <w:r>
                <w:rPr>
                  <w:rFonts w:eastAsia="CG Times (WN)"/>
                </w:rPr>
                <w:t>1</w:t>
              </w:r>
            </w:ins>
          </w:p>
        </w:tc>
        <w:tc>
          <w:tcPr>
            <w:tcW w:w="1134" w:type="dxa"/>
          </w:tcPr>
          <w:p w14:paraId="59A5091B" w14:textId="77777777" w:rsidR="00775C45" w:rsidRDefault="00775C45" w:rsidP="00F04FE3">
            <w:pPr>
              <w:pStyle w:val="TAC"/>
              <w:rPr>
                <w:ins w:id="431" w:author="Samsung" w:date="2020-05-15T19:18:00Z"/>
                <w:rFonts w:eastAsia="CG Times (WN)"/>
              </w:rPr>
            </w:pPr>
            <w:ins w:id="432" w:author="Samsung" w:date="2020-05-15T19:18:00Z">
              <w:r>
                <w:rPr>
                  <w:rFonts w:eastAsia="CG Times (WN)"/>
                </w:rPr>
                <w:t>2</w:t>
              </w:r>
            </w:ins>
          </w:p>
        </w:tc>
        <w:tc>
          <w:tcPr>
            <w:tcW w:w="1134" w:type="dxa"/>
          </w:tcPr>
          <w:p w14:paraId="2B5B37D6" w14:textId="77777777" w:rsidR="00775C45" w:rsidRPr="00495FE7" w:rsidRDefault="00775C45" w:rsidP="00F04FE3">
            <w:pPr>
              <w:pStyle w:val="TAC"/>
              <w:rPr>
                <w:ins w:id="433" w:author="Samsung" w:date="2020-05-15T19:18:00Z"/>
                <w:rFonts w:eastAsia="CG Times (WN)"/>
              </w:rPr>
            </w:pPr>
            <w:ins w:id="434" w:author="Samsung" w:date="2020-05-15T19:18:00Z">
              <w:r>
                <w:rPr>
                  <w:rFonts w:eastAsia="CG Times (WN)"/>
                </w:rPr>
                <w:t>2</w:t>
              </w:r>
            </w:ins>
          </w:p>
        </w:tc>
      </w:tr>
      <w:tr w:rsidR="00775C45" w:rsidRPr="00495FE7" w14:paraId="704BEBCE" w14:textId="77777777" w:rsidTr="00B021C5">
        <w:trPr>
          <w:ins w:id="435" w:author="Samsung" w:date="2020-05-15T19:18:00Z"/>
        </w:trPr>
        <w:tc>
          <w:tcPr>
            <w:tcW w:w="993" w:type="dxa"/>
          </w:tcPr>
          <w:p w14:paraId="0F2863F8" w14:textId="77777777" w:rsidR="00775C45" w:rsidRDefault="00775C45" w:rsidP="00F04FE3">
            <w:pPr>
              <w:pStyle w:val="TAC"/>
              <w:rPr>
                <w:ins w:id="436" w:author="Samsung" w:date="2020-05-15T19:18:00Z"/>
              </w:rPr>
            </w:pPr>
            <w:ins w:id="437" w:author="Samsung" w:date="2020-05-15T19:18:00Z">
              <w:r>
                <w:t>Mode-2</w:t>
              </w:r>
            </w:ins>
          </w:p>
        </w:tc>
        <w:tc>
          <w:tcPr>
            <w:tcW w:w="2268" w:type="dxa"/>
          </w:tcPr>
          <w:p w14:paraId="1B8FE488" w14:textId="77777777" w:rsidR="00775C45" w:rsidRDefault="00775C45" w:rsidP="00F04FE3">
            <w:pPr>
              <w:pStyle w:val="TAC"/>
              <w:rPr>
                <w:ins w:id="438" w:author="Samsung" w:date="2020-05-15T19:18:00Z"/>
              </w:rPr>
            </w:pPr>
            <w:ins w:id="439" w:author="Samsung" w:date="2020-05-15T19:18:00Z">
              <w:r>
                <w:t>Codebook based uplink</w:t>
              </w:r>
            </w:ins>
          </w:p>
        </w:tc>
        <w:tc>
          <w:tcPr>
            <w:tcW w:w="1559" w:type="dxa"/>
          </w:tcPr>
          <w:p w14:paraId="7A3EFB29" w14:textId="77777777" w:rsidR="00775C45" w:rsidRDefault="00775C45" w:rsidP="00F04FE3">
            <w:pPr>
              <w:pStyle w:val="TAC"/>
              <w:rPr>
                <w:ins w:id="440" w:author="Samsung" w:date="2020-05-15T19:18:00Z"/>
                <w:rFonts w:eastAsia="CG Times (WN)"/>
              </w:rPr>
            </w:pPr>
            <w:ins w:id="441" w:author="Samsung" w:date="2020-05-15T19:18:00Z">
              <w:r>
                <w:rPr>
                  <w:rFonts w:eastAsia="CG Times (WN)"/>
                </w:rPr>
                <w:t>DCI format 0_1</w:t>
              </w:r>
            </w:ins>
          </w:p>
        </w:tc>
        <w:tc>
          <w:tcPr>
            <w:tcW w:w="2268" w:type="dxa"/>
          </w:tcPr>
          <w:p w14:paraId="5D365837" w14:textId="3569FA1A" w:rsidR="00775C45" w:rsidRDefault="00775C45" w:rsidP="00F04FE3">
            <w:pPr>
              <w:pStyle w:val="TAC"/>
              <w:rPr>
                <w:ins w:id="442" w:author="Samsung" w:date="2020-05-15T19:18:00Z"/>
                <w:rFonts w:eastAsia="CG Times (WN)"/>
              </w:rPr>
            </w:pPr>
            <w:ins w:id="443" w:author="Samsung" w:date="2020-05-15T19:18:00Z">
              <w:r>
                <w:rPr>
                  <w:rFonts w:eastAsia="CG Times (WN)"/>
                </w:rPr>
                <w:t xml:space="preserve">DFT-s-OFDM, </w:t>
              </w:r>
            </w:ins>
            <w:ins w:id="444" w:author="Samsung" w:date="2020-05-15T20:12:00Z">
              <w:r w:rsidR="00001B27">
                <w:rPr>
                  <w:rFonts w:eastAsia="CG Times (WN)"/>
                </w:rPr>
                <w:t>CP-</w:t>
              </w:r>
            </w:ins>
            <w:ins w:id="445" w:author="Samsung" w:date="2020-05-15T19:18:00Z">
              <w:r>
                <w:rPr>
                  <w:rFonts w:eastAsia="CG Times (WN)"/>
                </w:rPr>
                <w:t>OFDM</w:t>
              </w:r>
            </w:ins>
          </w:p>
        </w:tc>
        <w:tc>
          <w:tcPr>
            <w:tcW w:w="992" w:type="dxa"/>
          </w:tcPr>
          <w:p w14:paraId="08E32DCB" w14:textId="77777777" w:rsidR="00775C45" w:rsidRDefault="00775C45" w:rsidP="00F04FE3">
            <w:pPr>
              <w:pStyle w:val="TAC"/>
              <w:rPr>
                <w:ins w:id="446" w:author="Samsung" w:date="2020-05-15T19:18:00Z"/>
                <w:rFonts w:eastAsia="CG Times (WN)"/>
              </w:rPr>
            </w:pPr>
            <w:ins w:id="447" w:author="Samsung" w:date="2020-05-15T19:18:00Z">
              <w:r>
                <w:rPr>
                  <w:rFonts w:eastAsia="CG Times (WN)"/>
                </w:rPr>
                <w:t>1</w:t>
              </w:r>
            </w:ins>
          </w:p>
        </w:tc>
        <w:tc>
          <w:tcPr>
            <w:tcW w:w="1134" w:type="dxa"/>
          </w:tcPr>
          <w:p w14:paraId="0E60893C" w14:textId="77777777" w:rsidR="00775C45" w:rsidRDefault="00775C45" w:rsidP="00F04FE3">
            <w:pPr>
              <w:pStyle w:val="TAC"/>
              <w:rPr>
                <w:ins w:id="448" w:author="Samsung" w:date="2020-05-15T19:18:00Z"/>
                <w:rFonts w:eastAsia="CG Times (WN)"/>
              </w:rPr>
            </w:pPr>
            <w:ins w:id="449" w:author="Samsung" w:date="2020-05-15T19:18:00Z">
              <w:r>
                <w:rPr>
                  <w:rFonts w:eastAsia="CG Times (WN)"/>
                </w:rPr>
                <w:t>2</w:t>
              </w:r>
            </w:ins>
          </w:p>
        </w:tc>
        <w:tc>
          <w:tcPr>
            <w:tcW w:w="1134" w:type="dxa"/>
          </w:tcPr>
          <w:p w14:paraId="287D7706" w14:textId="77777777" w:rsidR="00775C45" w:rsidRDefault="00775C45" w:rsidP="00F04FE3">
            <w:pPr>
              <w:pStyle w:val="TAC"/>
              <w:rPr>
                <w:ins w:id="450" w:author="Samsung" w:date="2020-05-15T19:18:00Z"/>
                <w:rFonts w:eastAsia="CG Times (WN)"/>
              </w:rPr>
            </w:pPr>
            <w:ins w:id="451" w:author="Samsung" w:date="2020-05-15T19:18:00Z">
              <w:r>
                <w:rPr>
                  <w:rFonts w:eastAsia="CG Times (WN)"/>
                </w:rPr>
                <w:t>0 or 1</w:t>
              </w:r>
              <w:r w:rsidRPr="005F263B">
                <w:rPr>
                  <w:rFonts w:eastAsia="CG Times (WN)"/>
                  <w:vertAlign w:val="superscript"/>
                </w:rPr>
                <w:t>NOTE2</w:t>
              </w:r>
            </w:ins>
          </w:p>
        </w:tc>
      </w:tr>
      <w:tr w:rsidR="00775C45" w:rsidRPr="00495FE7" w14:paraId="32C761C4" w14:textId="77777777" w:rsidTr="00B021C5">
        <w:trPr>
          <w:ins w:id="452" w:author="Samsung" w:date="2020-05-15T19:18:00Z"/>
        </w:trPr>
        <w:tc>
          <w:tcPr>
            <w:tcW w:w="993" w:type="dxa"/>
          </w:tcPr>
          <w:p w14:paraId="2BA23ABE" w14:textId="77777777" w:rsidR="00775C45" w:rsidRDefault="00775C45" w:rsidP="00F04FE3">
            <w:pPr>
              <w:pStyle w:val="TAC"/>
              <w:rPr>
                <w:ins w:id="453" w:author="Samsung" w:date="2020-05-15T19:18:00Z"/>
              </w:rPr>
            </w:pPr>
            <w:ins w:id="454" w:author="Samsung" w:date="2020-05-15T19:18:00Z">
              <w:r>
                <w:t>Mode-0</w:t>
              </w:r>
            </w:ins>
          </w:p>
        </w:tc>
        <w:tc>
          <w:tcPr>
            <w:tcW w:w="2268" w:type="dxa"/>
          </w:tcPr>
          <w:p w14:paraId="09B45D13" w14:textId="77777777" w:rsidR="00775C45" w:rsidRDefault="00775C45" w:rsidP="00F04FE3">
            <w:pPr>
              <w:pStyle w:val="TAC"/>
              <w:rPr>
                <w:ins w:id="455" w:author="Samsung" w:date="2020-05-15T19:18:00Z"/>
              </w:rPr>
            </w:pPr>
            <w:ins w:id="456" w:author="Samsung" w:date="2020-05-15T19:18:00Z">
              <w:r>
                <w:t>Codebook based uplink</w:t>
              </w:r>
            </w:ins>
          </w:p>
        </w:tc>
        <w:tc>
          <w:tcPr>
            <w:tcW w:w="1559" w:type="dxa"/>
          </w:tcPr>
          <w:p w14:paraId="67635168" w14:textId="77777777" w:rsidR="00775C45" w:rsidRDefault="00775C45" w:rsidP="00F04FE3">
            <w:pPr>
              <w:pStyle w:val="TAC"/>
              <w:rPr>
                <w:ins w:id="457" w:author="Samsung" w:date="2020-05-15T19:18:00Z"/>
                <w:rFonts w:eastAsia="CG Times (WN)"/>
              </w:rPr>
            </w:pPr>
            <w:ins w:id="458" w:author="Samsung" w:date="2020-05-15T19:18:00Z">
              <w:r>
                <w:rPr>
                  <w:rFonts w:eastAsia="CG Times (WN)"/>
                </w:rPr>
                <w:t>DCI format 0_1</w:t>
              </w:r>
            </w:ins>
          </w:p>
        </w:tc>
        <w:tc>
          <w:tcPr>
            <w:tcW w:w="2268" w:type="dxa"/>
          </w:tcPr>
          <w:p w14:paraId="6836E2C3" w14:textId="19CB0438" w:rsidR="00775C45" w:rsidRDefault="00775C45" w:rsidP="00F04FE3">
            <w:pPr>
              <w:pStyle w:val="TAC"/>
              <w:rPr>
                <w:ins w:id="459" w:author="Samsung" w:date="2020-05-15T19:18:00Z"/>
                <w:rFonts w:eastAsia="CG Times (WN)"/>
              </w:rPr>
            </w:pPr>
            <w:ins w:id="460" w:author="Samsung" w:date="2020-05-15T19:18:00Z">
              <w:r>
                <w:rPr>
                  <w:rFonts w:eastAsia="CG Times (WN)"/>
                </w:rPr>
                <w:t xml:space="preserve">DFT-s-OFDM, </w:t>
              </w:r>
            </w:ins>
            <w:ins w:id="461" w:author="Samsung" w:date="2020-05-15T20:12:00Z">
              <w:r w:rsidR="00001B27">
                <w:rPr>
                  <w:rFonts w:eastAsia="CG Times (WN)"/>
                </w:rPr>
                <w:t>CP-</w:t>
              </w:r>
            </w:ins>
            <w:ins w:id="462" w:author="Samsung" w:date="2020-05-15T19:18:00Z">
              <w:r>
                <w:rPr>
                  <w:rFonts w:eastAsia="CG Times (WN)"/>
                </w:rPr>
                <w:t>OFDM</w:t>
              </w:r>
            </w:ins>
          </w:p>
        </w:tc>
        <w:tc>
          <w:tcPr>
            <w:tcW w:w="992" w:type="dxa"/>
          </w:tcPr>
          <w:p w14:paraId="1CA646D5" w14:textId="77777777" w:rsidR="00775C45" w:rsidRDefault="00775C45" w:rsidP="00F04FE3">
            <w:pPr>
              <w:pStyle w:val="TAC"/>
              <w:rPr>
                <w:ins w:id="463" w:author="Samsung" w:date="2020-05-15T19:18:00Z"/>
                <w:rFonts w:eastAsia="CG Times (WN)"/>
              </w:rPr>
            </w:pPr>
            <w:ins w:id="464" w:author="Samsung" w:date="2020-05-15T19:18:00Z">
              <w:r>
                <w:rPr>
                  <w:rFonts w:eastAsia="CG Times (WN)"/>
                </w:rPr>
                <w:t>1</w:t>
              </w:r>
            </w:ins>
          </w:p>
        </w:tc>
        <w:tc>
          <w:tcPr>
            <w:tcW w:w="1134" w:type="dxa"/>
          </w:tcPr>
          <w:p w14:paraId="31F813C0" w14:textId="77777777" w:rsidR="00775C45" w:rsidRDefault="00775C45" w:rsidP="00F04FE3">
            <w:pPr>
              <w:pStyle w:val="TAC"/>
              <w:rPr>
                <w:ins w:id="465" w:author="Samsung" w:date="2020-05-15T19:18:00Z"/>
                <w:rFonts w:eastAsia="CG Times (WN)"/>
              </w:rPr>
            </w:pPr>
            <w:ins w:id="466" w:author="Samsung" w:date="2020-05-15T19:18:00Z">
              <w:r>
                <w:rPr>
                  <w:rFonts w:eastAsia="CG Times (WN)"/>
                </w:rPr>
                <w:t>2</w:t>
              </w:r>
            </w:ins>
          </w:p>
        </w:tc>
        <w:tc>
          <w:tcPr>
            <w:tcW w:w="1134" w:type="dxa"/>
          </w:tcPr>
          <w:p w14:paraId="151A7356" w14:textId="77777777" w:rsidR="00775C45" w:rsidRDefault="00775C45" w:rsidP="00F04FE3">
            <w:pPr>
              <w:pStyle w:val="TAC"/>
              <w:rPr>
                <w:ins w:id="467" w:author="Samsung" w:date="2020-05-15T19:18:00Z"/>
                <w:rFonts w:eastAsia="CG Times (WN)"/>
              </w:rPr>
            </w:pPr>
            <w:ins w:id="468" w:author="Samsung" w:date="2020-05-15T19:18:00Z">
              <w:r>
                <w:rPr>
                  <w:rFonts w:eastAsia="CG Times (WN)"/>
                </w:rPr>
                <w:t>0,1</w:t>
              </w:r>
            </w:ins>
          </w:p>
        </w:tc>
      </w:tr>
      <w:tr w:rsidR="00775C45" w:rsidRPr="00495FE7" w14:paraId="04BA47D9" w14:textId="77777777" w:rsidTr="00B021C5">
        <w:trPr>
          <w:ins w:id="469" w:author="Samsung" w:date="2020-05-15T19:18:00Z"/>
        </w:trPr>
        <w:tc>
          <w:tcPr>
            <w:tcW w:w="10348" w:type="dxa"/>
            <w:gridSpan w:val="7"/>
          </w:tcPr>
          <w:p w14:paraId="25FE6689" w14:textId="6A93C329" w:rsidR="00775C45" w:rsidRDefault="00775C45" w:rsidP="00F04FE3">
            <w:pPr>
              <w:pStyle w:val="TAN"/>
              <w:rPr>
                <w:ins w:id="470" w:author="Samsung" w:date="2020-05-15T19:18:00Z"/>
                <w:color w:val="000000"/>
              </w:rPr>
            </w:pPr>
            <w:ins w:id="471" w:author="Samsung" w:date="2020-05-15T19:18: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472" w:author="Samsung" w:date="2020-05-15T20:08:00Z">
              <w:r w:rsidR="00B333D2">
                <w:rPr>
                  <w:color w:val="000000"/>
                </w:rPr>
                <w:t>2</w:t>
              </w:r>
            </w:ins>
            <w:ins w:id="473" w:author="Samsung" w:date="2020-05-15T19:18:00Z">
              <w:r w:rsidRPr="00C64D69">
                <w:rPr>
                  <w:color w:val="000000"/>
                </w:rPr>
                <w:t>.</w:t>
              </w:r>
            </w:ins>
          </w:p>
          <w:p w14:paraId="2BB05071" w14:textId="77777777" w:rsidR="00775C45" w:rsidRDefault="00775C45" w:rsidP="00F04FE3">
            <w:pPr>
              <w:pStyle w:val="TAN"/>
              <w:rPr>
                <w:ins w:id="474" w:author="Samsung" w:date="2020-05-15T19:18:00Z"/>
                <w:color w:val="000000"/>
              </w:rPr>
            </w:pPr>
            <w:ins w:id="475" w:author="Samsung" w:date="2020-05-15T19:18:00Z">
              <w:r>
                <w:rPr>
                  <w:color w:val="000000"/>
                </w:rPr>
                <w:t>NOTE 2:   TPMI index selected shall be based upon the full power TPMI reported by the UE [8, TS 38.213].</w:t>
              </w:r>
            </w:ins>
          </w:p>
          <w:p w14:paraId="260ABB25" w14:textId="5D7D51E0" w:rsidR="00775C45" w:rsidRPr="00CC1B39" w:rsidRDefault="00775C45" w:rsidP="00F04FE3">
            <w:pPr>
              <w:pStyle w:val="TAN"/>
              <w:rPr>
                <w:ins w:id="476" w:author="Samsung" w:date="2020-05-15T19:18:00Z"/>
              </w:rPr>
            </w:pPr>
            <w:ins w:id="477" w:author="Samsung" w:date="2020-05-15T19:18:00Z">
              <w:r>
                <w:rPr>
                  <w:color w:val="000000"/>
                </w:rPr>
                <w:t xml:space="preserve">NOTE 3:   For PUSCH configured with ULFPTxModes set to Mode1, the requirement for </w:t>
              </w:r>
            </w:ins>
            <w:ins w:id="478" w:author="Samsung" w:date="2020-05-15T20:12:00Z">
              <w:r w:rsidR="00001B27">
                <w:rPr>
                  <w:color w:val="000000"/>
                </w:rPr>
                <w:t>CP-</w:t>
              </w:r>
            </w:ins>
            <w:ins w:id="479" w:author="Samsung" w:date="2020-05-15T19:18:00Z">
              <w:r>
                <w:rPr>
                  <w:color w:val="000000"/>
                </w:rPr>
                <w:t>OFDM based modulation is not needed to be verified if the requirement f</w:t>
              </w:r>
              <w:r w:rsidR="008A4E2E">
                <w:rPr>
                  <w:color w:val="000000"/>
                </w:rPr>
                <w:t>or UL</w:t>
              </w:r>
            </w:ins>
            <w:ins w:id="480" w:author="Samsung" w:date="2020-05-15T20:09:00Z">
              <w:r w:rsidR="008A4E2E">
                <w:rPr>
                  <w:color w:val="000000"/>
                </w:rPr>
                <w:t xml:space="preserve"> </w:t>
              </w:r>
            </w:ins>
            <w:ins w:id="481" w:author="Samsung" w:date="2020-05-15T19:18:00Z">
              <w:r>
                <w:rPr>
                  <w:color w:val="000000"/>
                </w:rPr>
                <w:t xml:space="preserve">MIMO has been validated. </w:t>
              </w:r>
            </w:ins>
          </w:p>
        </w:tc>
      </w:tr>
    </w:tbl>
    <w:p w14:paraId="0335A4BA" w14:textId="77777777" w:rsidR="00775C45" w:rsidRPr="00775C45" w:rsidRDefault="00775C45" w:rsidP="002C1753"/>
    <w:p w14:paraId="5F6D8A94" w14:textId="77777777" w:rsidR="002C1753" w:rsidRPr="00FE760F" w:rsidRDefault="002C1753" w:rsidP="002C1753">
      <w:pPr>
        <w:pStyle w:val="Heading4"/>
      </w:pPr>
      <w:bookmarkStart w:id="482" w:name="_Toc21340808"/>
      <w:bookmarkStart w:id="483" w:name="_Toc29805255"/>
      <w:bookmarkStart w:id="484" w:name="_Toc36456464"/>
      <w:bookmarkStart w:id="485" w:name="_Toc36469562"/>
      <w:bookmarkStart w:id="486" w:name="_Toc37253971"/>
      <w:bookmarkStart w:id="487" w:name="_Toc37322828"/>
      <w:bookmarkStart w:id="488" w:name="_Toc37324234"/>
      <w:r w:rsidRPr="00FE760F">
        <w:t>6.2D.1.4</w:t>
      </w:r>
      <w:r w:rsidRPr="00FE760F">
        <w:tab/>
        <w:t>UE maximum output power for UL MIMO for power class 4</w:t>
      </w:r>
      <w:bookmarkEnd w:id="482"/>
      <w:bookmarkEnd w:id="483"/>
      <w:bookmarkEnd w:id="484"/>
      <w:bookmarkEnd w:id="485"/>
      <w:bookmarkEnd w:id="486"/>
      <w:bookmarkEnd w:id="487"/>
      <w:bookmarkEnd w:id="488"/>
    </w:p>
    <w:p w14:paraId="086A36CC" w14:textId="77777777" w:rsidR="002C1753" w:rsidRPr="00FE760F" w:rsidRDefault="002C1753" w:rsidP="002C1753">
      <w:r w:rsidRPr="00FE760F">
        <w:t>The following requirements define the maximum output power radiated by the UE with UL MIMO for any transmission bandwidth within the channel bandwidth for non-CA configuration, unless otherwise stated. Requirements in Table 6.2D.1.4-1 shall be met with the UE configured for 2 layer UL MIMO transmission specified in Table 6.2D.1.4-3. The period of measurement shall be at least one sub frame (1ms). The requirement is verified with the test metric of EIRP (Link=Beam peak search grids, Meas=Link angle).</w:t>
      </w:r>
    </w:p>
    <w:p w14:paraId="6DC4DA37" w14:textId="77777777" w:rsidR="002C1753" w:rsidRPr="00FE760F" w:rsidRDefault="002C1753" w:rsidP="002C1753">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4D34940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F47355"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F94764" w14:textId="77777777" w:rsidR="002C1753" w:rsidRPr="00FE760F" w:rsidRDefault="002C1753" w:rsidP="007C1027">
            <w:pPr>
              <w:pStyle w:val="TAH"/>
            </w:pPr>
            <w:r w:rsidRPr="00FE760F">
              <w:t>Min peak EIRP (dBm)</w:t>
            </w:r>
          </w:p>
        </w:tc>
      </w:tr>
      <w:tr w:rsidR="002C1753" w:rsidRPr="00FE760F" w14:paraId="0F64261C"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20B6EC"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1673C6" w14:textId="77777777" w:rsidR="002C1753" w:rsidRPr="00FE760F" w:rsidRDefault="002C1753" w:rsidP="007C1027">
            <w:pPr>
              <w:pStyle w:val="TAC"/>
            </w:pPr>
            <w:r w:rsidRPr="00FE760F">
              <w:t>34</w:t>
            </w:r>
          </w:p>
        </w:tc>
      </w:tr>
      <w:tr w:rsidR="002C1753" w:rsidRPr="00FE760F" w14:paraId="5F1C731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16B5FA"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524FEBF8" w14:textId="77777777" w:rsidR="002C1753" w:rsidRPr="00FE760F" w:rsidRDefault="002C1753" w:rsidP="007C1027">
            <w:pPr>
              <w:pStyle w:val="TAC"/>
            </w:pPr>
            <w:r w:rsidRPr="00FE760F">
              <w:t>34</w:t>
            </w:r>
          </w:p>
        </w:tc>
      </w:tr>
      <w:tr w:rsidR="002C1753" w:rsidRPr="00FE760F" w14:paraId="66668E10"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179208F"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7EE305E8" w14:textId="77777777" w:rsidR="002C1753" w:rsidRPr="00FE760F" w:rsidRDefault="002C1753" w:rsidP="007C1027">
            <w:pPr>
              <w:pStyle w:val="TAC"/>
            </w:pPr>
            <w:r w:rsidRPr="00FE760F">
              <w:t>31</w:t>
            </w:r>
          </w:p>
        </w:tc>
      </w:tr>
      <w:tr w:rsidR="002C1753" w:rsidRPr="00FE760F" w14:paraId="39A802F3"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64F487"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4705840F" w14:textId="77777777" w:rsidR="002C1753" w:rsidRPr="00FE760F" w:rsidRDefault="002C1753" w:rsidP="007C1027">
            <w:pPr>
              <w:pStyle w:val="TAC"/>
            </w:pPr>
            <w:r w:rsidRPr="00FE760F">
              <w:t>34</w:t>
            </w:r>
          </w:p>
        </w:tc>
      </w:tr>
      <w:tr w:rsidR="002C1753" w:rsidRPr="00FE760F" w14:paraId="65B21223"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D85F366" w14:textId="77777777" w:rsidR="002C1753" w:rsidRPr="00FE760F" w:rsidRDefault="002C1753" w:rsidP="007C1027">
            <w:pPr>
              <w:pStyle w:val="TAN"/>
            </w:pPr>
            <w:r w:rsidRPr="00FE760F">
              <w:t>NOTE 1:</w:t>
            </w:r>
            <w:r w:rsidRPr="00FE760F">
              <w:tab/>
              <w:t>Minimum peak EIRP is defined as the lower limit without tolerance.</w:t>
            </w:r>
          </w:p>
          <w:p w14:paraId="16D78911" w14:textId="77777777" w:rsidR="002C1753" w:rsidRPr="00FE760F" w:rsidRDefault="002C1753" w:rsidP="007C1027">
            <w:pPr>
              <w:pStyle w:val="TAN"/>
            </w:pPr>
            <w:r w:rsidRPr="00FE760F">
              <w:t>NOTE 2:</w:t>
            </w:r>
            <w:r w:rsidRPr="00FE760F">
              <w:tab/>
              <w:t>Min Peak EIRP refers to the total EIRP for the UL beams peaks.</w:t>
            </w:r>
          </w:p>
        </w:tc>
      </w:tr>
    </w:tbl>
    <w:p w14:paraId="7B6EB50F" w14:textId="77777777" w:rsidR="002C1753" w:rsidRPr="00FE760F" w:rsidRDefault="002C1753" w:rsidP="002C1753"/>
    <w:p w14:paraId="6124F350" w14:textId="77777777" w:rsidR="002C1753" w:rsidRPr="00FE760F" w:rsidRDefault="002C1753" w:rsidP="002C1753">
      <w:r w:rsidRPr="00FE760F">
        <w:t>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Meas=Link angle).</w:t>
      </w:r>
    </w:p>
    <w:p w14:paraId="61972F6F" w14:textId="77777777" w:rsidR="002C1753" w:rsidRPr="00FE760F" w:rsidRDefault="002C1753" w:rsidP="002C1753">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1209376" w14:textId="77777777" w:rsidTr="007C1027">
        <w:trPr>
          <w:trHeight w:val="19"/>
        </w:trPr>
        <w:tc>
          <w:tcPr>
            <w:tcW w:w="1663" w:type="dxa"/>
            <w:shd w:val="clear" w:color="auto" w:fill="auto"/>
            <w:vAlign w:val="center"/>
          </w:tcPr>
          <w:p w14:paraId="00039A55" w14:textId="77777777" w:rsidR="002C1753" w:rsidRPr="00FE760F" w:rsidRDefault="002C1753" w:rsidP="007C1027">
            <w:pPr>
              <w:pStyle w:val="TAH"/>
            </w:pPr>
            <w:r w:rsidRPr="00FE760F">
              <w:t>Operating band</w:t>
            </w:r>
          </w:p>
        </w:tc>
        <w:tc>
          <w:tcPr>
            <w:tcW w:w="1686" w:type="dxa"/>
            <w:shd w:val="clear" w:color="auto" w:fill="auto"/>
            <w:vAlign w:val="center"/>
          </w:tcPr>
          <w:p w14:paraId="25445CA9" w14:textId="77777777" w:rsidR="002C1753" w:rsidRPr="00FE760F" w:rsidRDefault="002C1753" w:rsidP="007C1027">
            <w:pPr>
              <w:pStyle w:val="TAH"/>
            </w:pPr>
            <w:r w:rsidRPr="00FE760F">
              <w:t>Max TRP (dBm)</w:t>
            </w:r>
          </w:p>
        </w:tc>
        <w:tc>
          <w:tcPr>
            <w:tcW w:w="1691" w:type="dxa"/>
            <w:shd w:val="clear" w:color="auto" w:fill="auto"/>
          </w:tcPr>
          <w:p w14:paraId="4AA3988F" w14:textId="77777777" w:rsidR="002C1753" w:rsidRPr="00FE760F" w:rsidRDefault="002C1753" w:rsidP="007C1027">
            <w:pPr>
              <w:pStyle w:val="TAH"/>
            </w:pPr>
            <w:r w:rsidRPr="00FE760F">
              <w:t>Max EIRP (dBm)</w:t>
            </w:r>
          </w:p>
        </w:tc>
      </w:tr>
      <w:tr w:rsidR="002C1753" w:rsidRPr="00FE760F" w14:paraId="79856315" w14:textId="77777777" w:rsidTr="007C1027">
        <w:trPr>
          <w:trHeight w:val="19"/>
        </w:trPr>
        <w:tc>
          <w:tcPr>
            <w:tcW w:w="1663" w:type="dxa"/>
            <w:shd w:val="clear" w:color="auto" w:fill="auto"/>
          </w:tcPr>
          <w:p w14:paraId="59C5C811" w14:textId="77777777" w:rsidR="002C1753" w:rsidRPr="00FE760F" w:rsidRDefault="002C1753" w:rsidP="007C1027">
            <w:pPr>
              <w:pStyle w:val="TAC"/>
            </w:pPr>
            <w:r w:rsidRPr="00FE760F">
              <w:t>n257</w:t>
            </w:r>
          </w:p>
        </w:tc>
        <w:tc>
          <w:tcPr>
            <w:tcW w:w="1686" w:type="dxa"/>
            <w:shd w:val="clear" w:color="auto" w:fill="auto"/>
            <w:vAlign w:val="center"/>
          </w:tcPr>
          <w:p w14:paraId="139928D8" w14:textId="77777777" w:rsidR="002C1753" w:rsidRPr="00FE760F" w:rsidRDefault="002C1753" w:rsidP="007C1027">
            <w:pPr>
              <w:pStyle w:val="TAC"/>
            </w:pPr>
            <w:r w:rsidRPr="00FE760F">
              <w:t>23</w:t>
            </w:r>
          </w:p>
        </w:tc>
        <w:tc>
          <w:tcPr>
            <w:tcW w:w="1691" w:type="dxa"/>
            <w:shd w:val="clear" w:color="auto" w:fill="auto"/>
            <w:vAlign w:val="center"/>
          </w:tcPr>
          <w:p w14:paraId="75C09E4A" w14:textId="77777777" w:rsidR="002C1753" w:rsidRPr="00FE760F" w:rsidRDefault="002C1753" w:rsidP="007C1027">
            <w:pPr>
              <w:pStyle w:val="TAC"/>
            </w:pPr>
            <w:r w:rsidRPr="00FE760F">
              <w:t>43</w:t>
            </w:r>
          </w:p>
        </w:tc>
      </w:tr>
      <w:tr w:rsidR="002C1753" w:rsidRPr="00FE760F" w14:paraId="3BA5C482" w14:textId="77777777" w:rsidTr="007C1027">
        <w:trPr>
          <w:trHeight w:val="19"/>
        </w:trPr>
        <w:tc>
          <w:tcPr>
            <w:tcW w:w="1663" w:type="dxa"/>
            <w:shd w:val="clear" w:color="auto" w:fill="auto"/>
          </w:tcPr>
          <w:p w14:paraId="0D37138B" w14:textId="77777777" w:rsidR="002C1753" w:rsidRPr="00FE760F" w:rsidRDefault="002C1753" w:rsidP="007C1027">
            <w:pPr>
              <w:pStyle w:val="TAC"/>
            </w:pPr>
            <w:r w:rsidRPr="00FE760F">
              <w:t>n258</w:t>
            </w:r>
          </w:p>
        </w:tc>
        <w:tc>
          <w:tcPr>
            <w:tcW w:w="1686" w:type="dxa"/>
            <w:shd w:val="clear" w:color="auto" w:fill="auto"/>
            <w:vAlign w:val="center"/>
          </w:tcPr>
          <w:p w14:paraId="14F5792A" w14:textId="77777777" w:rsidR="002C1753" w:rsidRPr="00FE760F" w:rsidRDefault="002C1753" w:rsidP="007C1027">
            <w:pPr>
              <w:pStyle w:val="TAC"/>
            </w:pPr>
            <w:r w:rsidRPr="00FE760F">
              <w:t>23</w:t>
            </w:r>
          </w:p>
        </w:tc>
        <w:tc>
          <w:tcPr>
            <w:tcW w:w="1691" w:type="dxa"/>
            <w:shd w:val="clear" w:color="auto" w:fill="auto"/>
            <w:vAlign w:val="center"/>
          </w:tcPr>
          <w:p w14:paraId="2836068B" w14:textId="77777777" w:rsidR="002C1753" w:rsidRPr="00FE760F" w:rsidRDefault="002C1753" w:rsidP="007C1027">
            <w:pPr>
              <w:pStyle w:val="TAC"/>
            </w:pPr>
            <w:r w:rsidRPr="00FE760F">
              <w:t>43</w:t>
            </w:r>
          </w:p>
        </w:tc>
      </w:tr>
      <w:tr w:rsidR="002C1753" w:rsidRPr="00FE760F" w14:paraId="18584392" w14:textId="77777777" w:rsidTr="007C1027">
        <w:trPr>
          <w:trHeight w:val="19"/>
        </w:trPr>
        <w:tc>
          <w:tcPr>
            <w:tcW w:w="1663" w:type="dxa"/>
            <w:shd w:val="clear" w:color="auto" w:fill="auto"/>
          </w:tcPr>
          <w:p w14:paraId="61708A0A" w14:textId="77777777" w:rsidR="002C1753" w:rsidRPr="00FE760F" w:rsidRDefault="002C1753" w:rsidP="007C1027">
            <w:pPr>
              <w:pStyle w:val="TAC"/>
            </w:pPr>
            <w:r w:rsidRPr="00FE760F">
              <w:t>n260</w:t>
            </w:r>
          </w:p>
        </w:tc>
        <w:tc>
          <w:tcPr>
            <w:tcW w:w="1686" w:type="dxa"/>
            <w:shd w:val="clear" w:color="auto" w:fill="auto"/>
            <w:vAlign w:val="center"/>
          </w:tcPr>
          <w:p w14:paraId="356C812B" w14:textId="77777777" w:rsidR="002C1753" w:rsidRPr="00FE760F" w:rsidRDefault="002C1753" w:rsidP="007C1027">
            <w:pPr>
              <w:pStyle w:val="TAC"/>
            </w:pPr>
            <w:r w:rsidRPr="00FE760F">
              <w:t>23</w:t>
            </w:r>
          </w:p>
        </w:tc>
        <w:tc>
          <w:tcPr>
            <w:tcW w:w="1691" w:type="dxa"/>
            <w:shd w:val="clear" w:color="auto" w:fill="auto"/>
            <w:vAlign w:val="center"/>
          </w:tcPr>
          <w:p w14:paraId="1EA418CD" w14:textId="77777777" w:rsidR="002C1753" w:rsidRPr="00FE760F" w:rsidRDefault="002C1753" w:rsidP="007C1027">
            <w:pPr>
              <w:pStyle w:val="TAC"/>
            </w:pPr>
            <w:r w:rsidRPr="00FE760F">
              <w:t>43</w:t>
            </w:r>
          </w:p>
        </w:tc>
      </w:tr>
      <w:tr w:rsidR="002C1753" w:rsidRPr="00FE760F" w14:paraId="23C372CE" w14:textId="77777777" w:rsidTr="007C1027">
        <w:trPr>
          <w:trHeight w:val="19"/>
        </w:trPr>
        <w:tc>
          <w:tcPr>
            <w:tcW w:w="1663" w:type="dxa"/>
            <w:shd w:val="clear" w:color="auto" w:fill="auto"/>
          </w:tcPr>
          <w:p w14:paraId="0D24FC61" w14:textId="77777777" w:rsidR="002C1753" w:rsidRPr="00FE760F" w:rsidRDefault="002C1753" w:rsidP="007C1027">
            <w:pPr>
              <w:pStyle w:val="TAC"/>
            </w:pPr>
            <w:r w:rsidRPr="00FE760F">
              <w:t>n261</w:t>
            </w:r>
          </w:p>
        </w:tc>
        <w:tc>
          <w:tcPr>
            <w:tcW w:w="1686" w:type="dxa"/>
            <w:shd w:val="clear" w:color="auto" w:fill="auto"/>
            <w:vAlign w:val="center"/>
          </w:tcPr>
          <w:p w14:paraId="5EF2BB86" w14:textId="77777777" w:rsidR="002C1753" w:rsidRPr="00FE760F" w:rsidRDefault="002C1753" w:rsidP="007C1027">
            <w:pPr>
              <w:pStyle w:val="TAC"/>
            </w:pPr>
            <w:r w:rsidRPr="00FE760F">
              <w:t>23</w:t>
            </w:r>
          </w:p>
        </w:tc>
        <w:tc>
          <w:tcPr>
            <w:tcW w:w="1691" w:type="dxa"/>
            <w:shd w:val="clear" w:color="auto" w:fill="auto"/>
            <w:vAlign w:val="center"/>
          </w:tcPr>
          <w:p w14:paraId="2110FCEA" w14:textId="77777777" w:rsidR="002C1753" w:rsidRPr="00FE760F" w:rsidRDefault="002C1753" w:rsidP="007C1027">
            <w:pPr>
              <w:pStyle w:val="TAC"/>
            </w:pPr>
            <w:r w:rsidRPr="00FE760F">
              <w:t>43</w:t>
            </w:r>
          </w:p>
        </w:tc>
      </w:tr>
    </w:tbl>
    <w:p w14:paraId="1C17FB7D" w14:textId="77777777" w:rsidR="002C1753" w:rsidRPr="00FE760F" w:rsidRDefault="002C1753" w:rsidP="002C1753"/>
    <w:p w14:paraId="2B793BBC" w14:textId="237BC274" w:rsidR="008C3F9D" w:rsidRPr="00FE760F" w:rsidDel="00EB3092" w:rsidRDefault="008C3F9D" w:rsidP="008C3F9D">
      <w:pPr>
        <w:pStyle w:val="TH"/>
        <w:rPr>
          <w:ins w:id="489" w:author="Samsung" w:date="2020-05-15T19:20:00Z"/>
        </w:rPr>
      </w:pPr>
      <w:ins w:id="490" w:author="Samsung" w:date="2020-05-15T19:20:00Z">
        <w:r w:rsidRPr="00FE760F" w:rsidDel="00EB3092">
          <w:t>Table 6.2D.1.</w:t>
        </w:r>
      </w:ins>
      <w:ins w:id="491" w:author="Samsung" w:date="2020-05-15T19:21:00Z">
        <w:r>
          <w:t>4</w:t>
        </w:r>
      </w:ins>
      <w:ins w:id="492" w:author="Samsung" w:date="2020-05-15T19:20:00Z">
        <w:r w:rsidRPr="00FE760F" w:rsidDel="00EB3092">
          <w:t>-</w:t>
        </w:r>
        <w:r>
          <w:rPr>
            <w:lang w:eastAsia="zh-CN"/>
          </w:rPr>
          <w:t>3</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C3F9D" w:rsidRPr="00495FE7" w14:paraId="790FE4DD" w14:textId="77777777" w:rsidTr="00F04FE3">
        <w:trPr>
          <w:jc w:val="center"/>
          <w:ins w:id="493" w:author="Samsung" w:date="2020-05-15T19:20:00Z"/>
        </w:trPr>
        <w:tc>
          <w:tcPr>
            <w:tcW w:w="2411" w:type="dxa"/>
          </w:tcPr>
          <w:p w14:paraId="64F57715" w14:textId="77777777" w:rsidR="008C3F9D" w:rsidRPr="00495FE7" w:rsidRDefault="008C3F9D" w:rsidP="00F04FE3">
            <w:pPr>
              <w:pStyle w:val="TAH"/>
              <w:rPr>
                <w:ins w:id="494" w:author="Samsung" w:date="2020-05-15T19:20:00Z"/>
              </w:rPr>
            </w:pPr>
            <w:ins w:id="495" w:author="Samsung" w:date="2020-05-15T19:20:00Z">
              <w:r>
                <w:t>Transmission scheme</w:t>
              </w:r>
            </w:ins>
          </w:p>
        </w:tc>
        <w:tc>
          <w:tcPr>
            <w:tcW w:w="1902" w:type="dxa"/>
          </w:tcPr>
          <w:p w14:paraId="37E64E06" w14:textId="77777777" w:rsidR="008C3F9D" w:rsidRPr="00495FE7" w:rsidRDefault="008C3F9D" w:rsidP="00F04FE3">
            <w:pPr>
              <w:pStyle w:val="TAH"/>
              <w:rPr>
                <w:ins w:id="496" w:author="Samsung" w:date="2020-05-15T19:20:00Z"/>
                <w:rFonts w:eastAsia="CG Times (WN)"/>
              </w:rPr>
            </w:pPr>
            <w:ins w:id="497" w:author="Samsung" w:date="2020-05-15T19:20:00Z">
              <w:r>
                <w:rPr>
                  <w:rFonts w:eastAsia="CG Times (WN)"/>
                </w:rPr>
                <w:t xml:space="preserve">DCI format </w:t>
              </w:r>
            </w:ins>
          </w:p>
        </w:tc>
        <w:tc>
          <w:tcPr>
            <w:tcW w:w="1925" w:type="dxa"/>
          </w:tcPr>
          <w:p w14:paraId="194C1D84" w14:textId="77777777" w:rsidR="008C3F9D" w:rsidRPr="00495FE7" w:rsidRDefault="008C3F9D" w:rsidP="00F04FE3">
            <w:pPr>
              <w:pStyle w:val="TAH"/>
              <w:rPr>
                <w:ins w:id="498" w:author="Samsung" w:date="2020-05-15T19:20:00Z"/>
                <w:rFonts w:eastAsia="CG Times (WN)"/>
              </w:rPr>
            </w:pPr>
            <w:ins w:id="499" w:author="Samsung" w:date="2020-05-15T19:20:00Z">
              <w:r>
                <w:rPr>
                  <w:rFonts w:eastAsia="CG Times (WN)"/>
                </w:rPr>
                <w:t>Number of layers</w:t>
              </w:r>
            </w:ins>
          </w:p>
        </w:tc>
        <w:tc>
          <w:tcPr>
            <w:tcW w:w="2546" w:type="dxa"/>
          </w:tcPr>
          <w:p w14:paraId="1815028F" w14:textId="77777777" w:rsidR="008C3F9D" w:rsidRPr="00495FE7" w:rsidRDefault="008C3F9D" w:rsidP="00F04FE3">
            <w:pPr>
              <w:pStyle w:val="TAH"/>
              <w:rPr>
                <w:ins w:id="500" w:author="Samsung" w:date="2020-05-15T19:20:00Z"/>
                <w:rFonts w:eastAsia="CG Times (WN)"/>
              </w:rPr>
            </w:pPr>
            <w:ins w:id="501" w:author="Samsung" w:date="2020-05-15T19:20:00Z">
              <w:r>
                <w:rPr>
                  <w:rFonts w:eastAsia="CG Times (WN)"/>
                </w:rPr>
                <w:t>TPMI index</w:t>
              </w:r>
            </w:ins>
          </w:p>
        </w:tc>
      </w:tr>
      <w:tr w:rsidR="008C3F9D" w:rsidRPr="00495FE7" w14:paraId="77DF7D04" w14:textId="77777777" w:rsidTr="00F04FE3">
        <w:trPr>
          <w:jc w:val="center"/>
          <w:ins w:id="502" w:author="Samsung" w:date="2020-05-15T19:20:00Z"/>
        </w:trPr>
        <w:tc>
          <w:tcPr>
            <w:tcW w:w="2411" w:type="dxa"/>
          </w:tcPr>
          <w:p w14:paraId="71CBE5F9" w14:textId="77777777" w:rsidR="008C3F9D" w:rsidRPr="00495FE7" w:rsidRDefault="008C3F9D" w:rsidP="00F04FE3">
            <w:pPr>
              <w:pStyle w:val="TAC"/>
              <w:rPr>
                <w:ins w:id="503" w:author="Samsung" w:date="2020-05-15T19:20:00Z"/>
              </w:rPr>
            </w:pPr>
            <w:ins w:id="504" w:author="Samsung" w:date="2020-05-15T19:20:00Z">
              <w:r>
                <w:t>Codebook based uplink</w:t>
              </w:r>
            </w:ins>
          </w:p>
        </w:tc>
        <w:tc>
          <w:tcPr>
            <w:tcW w:w="1902" w:type="dxa"/>
          </w:tcPr>
          <w:p w14:paraId="36426CAE" w14:textId="77777777" w:rsidR="008C3F9D" w:rsidRPr="00495FE7" w:rsidRDefault="008C3F9D" w:rsidP="00F04FE3">
            <w:pPr>
              <w:pStyle w:val="TAC"/>
              <w:rPr>
                <w:ins w:id="505" w:author="Samsung" w:date="2020-05-15T19:20:00Z"/>
                <w:rFonts w:eastAsia="CG Times (WN)"/>
              </w:rPr>
            </w:pPr>
            <w:ins w:id="506" w:author="Samsung" w:date="2020-05-15T19:20:00Z">
              <w:r>
                <w:rPr>
                  <w:rFonts w:eastAsia="CG Times (WN)"/>
                </w:rPr>
                <w:t>DCI format 0_1</w:t>
              </w:r>
            </w:ins>
          </w:p>
        </w:tc>
        <w:tc>
          <w:tcPr>
            <w:tcW w:w="1925" w:type="dxa"/>
          </w:tcPr>
          <w:p w14:paraId="2D50265B" w14:textId="77777777" w:rsidR="008C3F9D" w:rsidRPr="00495FE7" w:rsidRDefault="008C3F9D" w:rsidP="00F04FE3">
            <w:pPr>
              <w:pStyle w:val="TAC"/>
              <w:rPr>
                <w:ins w:id="507" w:author="Samsung" w:date="2020-05-15T19:20:00Z"/>
                <w:rFonts w:eastAsia="CG Times (WN)"/>
              </w:rPr>
            </w:pPr>
            <w:ins w:id="508" w:author="Samsung" w:date="2020-05-15T19:20:00Z">
              <w:r>
                <w:rPr>
                  <w:rFonts w:eastAsia="CG Times (WN)"/>
                </w:rPr>
                <w:t>2</w:t>
              </w:r>
            </w:ins>
          </w:p>
        </w:tc>
        <w:tc>
          <w:tcPr>
            <w:tcW w:w="2546" w:type="dxa"/>
          </w:tcPr>
          <w:p w14:paraId="76DC2E0C" w14:textId="77777777" w:rsidR="008C3F9D" w:rsidRPr="00495FE7" w:rsidRDefault="008C3F9D" w:rsidP="00F04FE3">
            <w:pPr>
              <w:pStyle w:val="TAC"/>
              <w:rPr>
                <w:ins w:id="509" w:author="Samsung" w:date="2020-05-15T19:20:00Z"/>
                <w:rFonts w:eastAsia="CG Times (WN)"/>
              </w:rPr>
            </w:pPr>
            <w:ins w:id="510" w:author="Samsung" w:date="2020-05-15T19:20:00Z">
              <w:r>
                <w:rPr>
                  <w:rFonts w:eastAsia="CG Times (WN)"/>
                </w:rPr>
                <w:t>0</w:t>
              </w:r>
            </w:ins>
          </w:p>
        </w:tc>
      </w:tr>
      <w:tr w:rsidR="008C3F9D" w:rsidRPr="00495FE7" w14:paraId="50CEA3F9" w14:textId="77777777" w:rsidTr="00F04FE3">
        <w:trPr>
          <w:jc w:val="center"/>
          <w:ins w:id="511" w:author="Samsung" w:date="2020-05-15T19:20:00Z"/>
        </w:trPr>
        <w:tc>
          <w:tcPr>
            <w:tcW w:w="8784" w:type="dxa"/>
            <w:gridSpan w:val="4"/>
          </w:tcPr>
          <w:p w14:paraId="53CBE9A1" w14:textId="0A0B21EE" w:rsidR="008C3F9D" w:rsidRPr="00CC1B39" w:rsidRDefault="008C3F9D" w:rsidP="00B333D2">
            <w:pPr>
              <w:pStyle w:val="TAN"/>
              <w:rPr>
                <w:ins w:id="512" w:author="Samsung" w:date="2020-05-15T19:20:00Z"/>
              </w:rPr>
            </w:pPr>
            <w:ins w:id="513" w:author="Samsung" w:date="2020-05-15T19:20: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514" w:author="Samsung" w:date="2020-05-15T20:08:00Z">
              <w:r w:rsidR="00B333D2">
                <w:rPr>
                  <w:color w:val="000000"/>
                </w:rPr>
                <w:t>2</w:t>
              </w:r>
            </w:ins>
            <w:ins w:id="515" w:author="Samsung" w:date="2020-05-15T19:20:00Z">
              <w:r w:rsidRPr="00C64D69">
                <w:rPr>
                  <w:color w:val="000000"/>
                </w:rPr>
                <w:t>.</w:t>
              </w:r>
            </w:ins>
          </w:p>
        </w:tc>
      </w:tr>
    </w:tbl>
    <w:p w14:paraId="5F17BC28" w14:textId="35980CD4" w:rsidR="002C1753" w:rsidRPr="00FE760F" w:rsidDel="008C3F9D" w:rsidRDefault="002C1753" w:rsidP="002C1753">
      <w:pPr>
        <w:pStyle w:val="TH"/>
        <w:rPr>
          <w:del w:id="516" w:author="Samsung" w:date="2020-05-15T19:20:00Z"/>
        </w:rPr>
      </w:pPr>
      <w:del w:id="517" w:author="Samsung" w:date="2020-05-15T19:20:00Z">
        <w:r w:rsidRPr="00FE760F" w:rsidDel="008C3F9D">
          <w:delText>Table 6.2D.1.4-3: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C1753" w:rsidRPr="00FE760F" w:rsidDel="008C3F9D" w14:paraId="2ED66B19" w14:textId="118F546B" w:rsidTr="007C1027">
        <w:trPr>
          <w:trHeight w:val="311"/>
          <w:jc w:val="center"/>
          <w:del w:id="518" w:author="Samsung" w:date="2020-05-15T19:20:00Z"/>
        </w:trPr>
        <w:tc>
          <w:tcPr>
            <w:tcW w:w="2466" w:type="dxa"/>
            <w:tcBorders>
              <w:top w:val="single" w:sz="4" w:space="0" w:color="auto"/>
              <w:left w:val="single" w:sz="4" w:space="0" w:color="auto"/>
              <w:bottom w:val="single" w:sz="4" w:space="0" w:color="auto"/>
              <w:right w:val="single" w:sz="4" w:space="0" w:color="auto"/>
            </w:tcBorders>
            <w:hideMark/>
          </w:tcPr>
          <w:p w14:paraId="2C9A2AE4" w14:textId="6196266E" w:rsidR="002C1753" w:rsidRPr="00FE760F" w:rsidDel="008C3F9D" w:rsidRDefault="002C1753" w:rsidP="007C1027">
            <w:pPr>
              <w:pStyle w:val="TAH"/>
              <w:rPr>
                <w:del w:id="519" w:author="Samsung" w:date="2020-05-15T19:20:00Z"/>
              </w:rPr>
            </w:pPr>
            <w:del w:id="520" w:author="Samsung" w:date="2020-05-15T19:20:00Z">
              <w:r w:rsidRPr="00FE760F" w:rsidDel="008C3F9D">
                <w:delText>Transmission scheme</w:delText>
              </w:r>
            </w:del>
          </w:p>
        </w:tc>
        <w:tc>
          <w:tcPr>
            <w:tcW w:w="2466" w:type="dxa"/>
            <w:tcBorders>
              <w:top w:val="single" w:sz="4" w:space="0" w:color="auto"/>
              <w:left w:val="single" w:sz="4" w:space="0" w:color="auto"/>
              <w:bottom w:val="single" w:sz="4" w:space="0" w:color="auto"/>
              <w:right w:val="single" w:sz="4" w:space="0" w:color="auto"/>
            </w:tcBorders>
          </w:tcPr>
          <w:p w14:paraId="316C36EF" w14:textId="584D2E5D" w:rsidR="002C1753" w:rsidRPr="00FE760F" w:rsidDel="008C3F9D" w:rsidRDefault="002C1753" w:rsidP="007C1027">
            <w:pPr>
              <w:pStyle w:val="TAH"/>
              <w:rPr>
                <w:del w:id="521" w:author="Samsung" w:date="2020-05-15T19:20:00Z"/>
              </w:rPr>
            </w:pPr>
            <w:del w:id="522" w:author="Samsung" w:date="2020-05-15T19:20:00Z">
              <w:r w:rsidRPr="00FE760F" w:rsidDel="008C3F9D">
                <w:delText>DCI format</w:delText>
              </w:r>
            </w:del>
          </w:p>
        </w:tc>
        <w:tc>
          <w:tcPr>
            <w:tcW w:w="2466" w:type="dxa"/>
            <w:tcBorders>
              <w:top w:val="single" w:sz="4" w:space="0" w:color="auto"/>
              <w:left w:val="single" w:sz="4" w:space="0" w:color="auto"/>
              <w:bottom w:val="single" w:sz="4" w:space="0" w:color="auto"/>
              <w:right w:val="single" w:sz="4" w:space="0" w:color="auto"/>
            </w:tcBorders>
          </w:tcPr>
          <w:p w14:paraId="1F843AF4" w14:textId="23F88EE9" w:rsidR="002C1753" w:rsidRPr="00FE760F" w:rsidDel="008C3F9D" w:rsidRDefault="002C1753" w:rsidP="007C1027">
            <w:pPr>
              <w:pStyle w:val="TAH"/>
              <w:rPr>
                <w:del w:id="523" w:author="Samsung" w:date="2020-05-15T19:20:00Z"/>
              </w:rPr>
            </w:pPr>
            <w:del w:id="524" w:author="Samsung" w:date="2020-05-15T19:20:00Z">
              <w:r w:rsidRPr="00FE760F" w:rsidDel="008C3F9D">
                <w:delText>TPMI Index</w:delText>
              </w:r>
            </w:del>
          </w:p>
        </w:tc>
      </w:tr>
      <w:tr w:rsidR="002C1753" w:rsidRPr="00FE760F" w:rsidDel="008C3F9D" w14:paraId="7CA51E60" w14:textId="3860ED1F" w:rsidTr="007C1027">
        <w:trPr>
          <w:trHeight w:val="311"/>
          <w:jc w:val="center"/>
          <w:del w:id="525" w:author="Samsung" w:date="2020-05-15T19:20:00Z"/>
        </w:trPr>
        <w:tc>
          <w:tcPr>
            <w:tcW w:w="2466" w:type="dxa"/>
            <w:tcBorders>
              <w:top w:val="single" w:sz="4" w:space="0" w:color="auto"/>
              <w:left w:val="single" w:sz="4" w:space="0" w:color="auto"/>
              <w:bottom w:val="single" w:sz="4" w:space="0" w:color="auto"/>
              <w:right w:val="single" w:sz="4" w:space="0" w:color="auto"/>
            </w:tcBorders>
          </w:tcPr>
          <w:p w14:paraId="72D76A5B" w14:textId="42A64332" w:rsidR="002C1753" w:rsidRPr="00FE760F" w:rsidDel="008C3F9D" w:rsidRDefault="002C1753" w:rsidP="007C1027">
            <w:pPr>
              <w:pStyle w:val="TAC"/>
              <w:rPr>
                <w:del w:id="526" w:author="Samsung" w:date="2020-05-15T19:20:00Z"/>
              </w:rPr>
            </w:pPr>
            <w:del w:id="527" w:author="Samsung" w:date="2020-05-15T19:20:00Z">
              <w:r w:rsidRPr="00FE760F" w:rsidDel="008C3F9D">
                <w:delText>Codebook based uplink</w:delText>
              </w:r>
            </w:del>
          </w:p>
        </w:tc>
        <w:tc>
          <w:tcPr>
            <w:tcW w:w="2466" w:type="dxa"/>
            <w:tcBorders>
              <w:top w:val="single" w:sz="4" w:space="0" w:color="auto"/>
              <w:left w:val="single" w:sz="4" w:space="0" w:color="auto"/>
              <w:bottom w:val="single" w:sz="4" w:space="0" w:color="auto"/>
              <w:right w:val="single" w:sz="4" w:space="0" w:color="auto"/>
            </w:tcBorders>
          </w:tcPr>
          <w:p w14:paraId="4D1821D0" w14:textId="7F6CA316" w:rsidR="002C1753" w:rsidRPr="00FE760F" w:rsidDel="008C3F9D" w:rsidRDefault="002C1753" w:rsidP="007C1027">
            <w:pPr>
              <w:pStyle w:val="TAC"/>
              <w:rPr>
                <w:del w:id="528" w:author="Samsung" w:date="2020-05-15T19:20:00Z"/>
              </w:rPr>
            </w:pPr>
            <w:del w:id="529" w:author="Samsung" w:date="2020-05-15T19:20:00Z">
              <w:r w:rsidRPr="00FE760F" w:rsidDel="008C3F9D">
                <w:delText>DCI format 0_1</w:delText>
              </w:r>
            </w:del>
          </w:p>
        </w:tc>
        <w:tc>
          <w:tcPr>
            <w:tcW w:w="2466" w:type="dxa"/>
            <w:tcBorders>
              <w:top w:val="single" w:sz="4" w:space="0" w:color="auto"/>
              <w:left w:val="single" w:sz="4" w:space="0" w:color="auto"/>
              <w:bottom w:val="single" w:sz="4" w:space="0" w:color="auto"/>
              <w:right w:val="single" w:sz="4" w:space="0" w:color="auto"/>
            </w:tcBorders>
          </w:tcPr>
          <w:p w14:paraId="31D61309" w14:textId="05B97F9A" w:rsidR="002C1753" w:rsidRPr="00FE760F" w:rsidDel="008C3F9D" w:rsidRDefault="002C1753" w:rsidP="007C1027">
            <w:pPr>
              <w:pStyle w:val="TAC"/>
              <w:rPr>
                <w:del w:id="530" w:author="Samsung" w:date="2020-05-15T19:20:00Z"/>
              </w:rPr>
            </w:pPr>
            <w:del w:id="531" w:author="Samsung" w:date="2020-05-15T19:20:00Z">
              <w:r w:rsidRPr="00FE760F" w:rsidDel="008C3F9D">
                <w:delText>0</w:delText>
              </w:r>
            </w:del>
          </w:p>
        </w:tc>
      </w:tr>
    </w:tbl>
    <w:p w14:paraId="658B4E78" w14:textId="77777777" w:rsidR="002C1753" w:rsidRDefault="002C1753" w:rsidP="002C1753">
      <w:pPr>
        <w:rPr>
          <w:ins w:id="532" w:author="Samsung" w:date="2020-05-15T19:20:00Z"/>
        </w:rPr>
      </w:pPr>
    </w:p>
    <w:p w14:paraId="2275632C" w14:textId="4A935727" w:rsidR="008C3F9D" w:rsidRPr="00FE760F" w:rsidDel="008C3F9D" w:rsidRDefault="008C3F9D" w:rsidP="002C1753">
      <w:pPr>
        <w:rPr>
          <w:del w:id="533" w:author="Samsung" w:date="2020-05-15T19:20:00Z"/>
        </w:rPr>
      </w:pPr>
    </w:p>
    <w:p w14:paraId="2C4E4CB4" w14:textId="77777777" w:rsidR="002C1753" w:rsidRPr="00FE760F" w:rsidRDefault="002C1753" w:rsidP="002C1753">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Meas=Link angle).</w:t>
      </w:r>
    </w:p>
    <w:p w14:paraId="52E15993" w14:textId="77777777" w:rsidR="002C1753" w:rsidRPr="00FE760F" w:rsidRDefault="002C1753" w:rsidP="002C1753">
      <w:pPr>
        <w:pStyle w:val="TH"/>
      </w:pPr>
      <w:r w:rsidRPr="00FE760F">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4BF4F527"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6417B"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7AE6CB" w14:textId="77777777" w:rsidR="002C1753" w:rsidRPr="00FE760F" w:rsidRDefault="002C1753" w:rsidP="007C1027">
            <w:pPr>
              <w:pStyle w:val="TAH"/>
            </w:pPr>
            <w:r w:rsidRPr="00FE760F">
              <w:t>Min EIRP at 20 %-tile CDF (dBm)</w:t>
            </w:r>
          </w:p>
        </w:tc>
      </w:tr>
      <w:tr w:rsidR="002C1753" w:rsidRPr="00FE760F" w14:paraId="37B75243"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6DB94E"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F6A9A88" w14:textId="77777777" w:rsidR="002C1753" w:rsidRPr="00FE760F" w:rsidRDefault="002C1753" w:rsidP="007C1027">
            <w:pPr>
              <w:pStyle w:val="TAC"/>
            </w:pPr>
            <w:r w:rsidRPr="00FE760F">
              <w:t>25</w:t>
            </w:r>
          </w:p>
        </w:tc>
      </w:tr>
      <w:tr w:rsidR="002C1753" w:rsidRPr="00FE760F" w14:paraId="129083E4"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B9B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19F2CC33" w14:textId="77777777" w:rsidR="002C1753" w:rsidRPr="00FE760F" w:rsidRDefault="002C1753" w:rsidP="007C1027">
            <w:pPr>
              <w:pStyle w:val="TAC"/>
            </w:pPr>
            <w:r w:rsidRPr="00FE760F">
              <w:t>25</w:t>
            </w:r>
          </w:p>
        </w:tc>
      </w:tr>
      <w:tr w:rsidR="002C1753" w:rsidRPr="00FE760F" w14:paraId="71A5B29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0809E"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72F30F7A" w14:textId="77777777" w:rsidR="002C1753" w:rsidRPr="00FE760F" w:rsidRDefault="002C1753" w:rsidP="007C1027">
            <w:pPr>
              <w:pStyle w:val="TAC"/>
            </w:pPr>
            <w:r w:rsidRPr="00FE760F">
              <w:t>19</w:t>
            </w:r>
          </w:p>
        </w:tc>
      </w:tr>
      <w:tr w:rsidR="002C1753" w:rsidRPr="00FE760F" w14:paraId="57E62D0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C1C4BD"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0A57E2C" w14:textId="77777777" w:rsidR="002C1753" w:rsidRPr="00FE760F" w:rsidRDefault="002C1753" w:rsidP="007C1027">
            <w:pPr>
              <w:pStyle w:val="TAC"/>
            </w:pPr>
            <w:r w:rsidRPr="00FE760F">
              <w:t>25</w:t>
            </w:r>
          </w:p>
        </w:tc>
      </w:tr>
      <w:tr w:rsidR="002C1753" w:rsidRPr="00FE760F" w14:paraId="0E9E984A" w14:textId="77777777" w:rsidTr="007C102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45A7DF3" w14:textId="77777777" w:rsidR="002C1753" w:rsidRPr="00FE760F" w:rsidRDefault="002C1753" w:rsidP="007C1027">
            <w:pPr>
              <w:pStyle w:val="TAN"/>
            </w:pPr>
            <w:r w:rsidRPr="00FE760F">
              <w:t>NOTE 1:</w:t>
            </w:r>
            <w:r w:rsidRPr="00FE760F">
              <w:tab/>
              <w:t>Minimum EIRP at 20 %-tile CDF is defined as the lower limit without tolerance</w:t>
            </w:r>
          </w:p>
        </w:tc>
      </w:tr>
    </w:tbl>
    <w:p w14:paraId="75450D85" w14:textId="77777777" w:rsidR="002C1753" w:rsidRDefault="002C1753" w:rsidP="002C1753">
      <w:pPr>
        <w:rPr>
          <w:ins w:id="534" w:author="Samsung" w:date="2020-05-15T19:21:00Z"/>
        </w:rPr>
      </w:pPr>
    </w:p>
    <w:p w14:paraId="39EB29A6" w14:textId="2007AFB3" w:rsidR="008C3F9D" w:rsidRDefault="008C3F9D" w:rsidP="008C3F9D">
      <w:pPr>
        <w:rPr>
          <w:ins w:id="535" w:author="Samsung" w:date="2020-05-15T19:22:00Z"/>
        </w:rPr>
      </w:pPr>
      <w:ins w:id="536" w:author="Samsung" w:date="2020-05-15T19:22:00Z">
        <w:r>
          <w:t>For UE support uplink full pow</w:t>
        </w:r>
        <w:r w:rsidR="008A4E2E">
          <w:t>er transmission (ULFPTx) for UL</w:t>
        </w:r>
      </w:ins>
      <w:ins w:id="537" w:author="Samsung" w:date="2020-05-15T20:10:00Z">
        <w:r w:rsidR="008A4E2E">
          <w:t xml:space="preserve"> </w:t>
        </w:r>
      </w:ins>
      <w:ins w:id="538" w:author="Samsung" w:date="2020-05-15T19:22:00Z">
        <w:r>
          <w:t>MIMO, the maximum output power requirements specified in Table 6.2D.1.</w:t>
        </w:r>
      </w:ins>
      <w:ins w:id="539" w:author="Samsung" w:date="2020-05-15T19:23:00Z">
        <w:r>
          <w:t>4</w:t>
        </w:r>
      </w:ins>
      <w:ins w:id="540" w:author="Samsung" w:date="2020-05-15T19:22:00Z">
        <w:r>
          <w:t>-1, Table 6.2D.1.</w:t>
        </w:r>
      </w:ins>
      <w:ins w:id="541" w:author="Samsung" w:date="2020-05-15T19:23:00Z">
        <w:r>
          <w:t>4</w:t>
        </w:r>
      </w:ins>
      <w:ins w:id="542" w:author="Samsung" w:date="2020-05-15T19:22:00Z">
        <w:r>
          <w:t>-2 and Table 6.2D.1.</w:t>
        </w:r>
      </w:ins>
      <w:ins w:id="543" w:author="Samsung" w:date="2020-05-15T19:23:00Z">
        <w:r>
          <w:t>4</w:t>
        </w:r>
      </w:ins>
      <w:ins w:id="544" w:author="Samsung" w:date="2020-05-15T19:22:00Z">
        <w:r>
          <w:t>-4 shall be met with the PUSCH configurations specified in Table 6.2D.1.</w:t>
        </w:r>
      </w:ins>
      <w:ins w:id="545" w:author="Samsung" w:date="2020-05-15T19:23:00Z">
        <w:r>
          <w:t>4</w:t>
        </w:r>
      </w:ins>
      <w:ins w:id="546" w:author="Samsung" w:date="2020-05-15T19:22:00Z">
        <w:r>
          <w:t xml:space="preserve">-5, based upon UE’s support of uplink full power transmission Mode 1, Mode 2 and/or the other mode (Mode 0). </w:t>
        </w:r>
      </w:ins>
    </w:p>
    <w:p w14:paraId="0DA9A331" w14:textId="3AC98299" w:rsidR="008C3F9D" w:rsidRDefault="008C3F9D" w:rsidP="008C3F9D">
      <w:pPr>
        <w:pStyle w:val="TH"/>
        <w:rPr>
          <w:ins w:id="547" w:author="Samsung" w:date="2020-05-15T19:22:00Z"/>
        </w:rPr>
      </w:pPr>
      <w:ins w:id="548" w:author="Samsung" w:date="2020-05-15T19:22:00Z">
        <w:r>
          <w:t xml:space="preserve"> </w:t>
        </w: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w:t>
        </w:r>
      </w:ins>
      <w:ins w:id="549" w:author="Samsung" w:date="2020-05-15T19:23:00Z">
        <w:r>
          <w:rPr>
            <w:lang w:eastAsia="zh-CN"/>
          </w:rPr>
          <w:t>4</w:t>
        </w:r>
      </w:ins>
      <w:ins w:id="550" w:author="Samsung" w:date="2020-05-15T19:22:00Z">
        <w:r w:rsidRPr="001C0CC4">
          <w:t>-</w:t>
        </w:r>
        <w:r>
          <w:t>5</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gridCol w:w="1134"/>
      </w:tblGrid>
      <w:tr w:rsidR="008C3F9D" w:rsidRPr="00495FE7" w14:paraId="0AF8BA1B" w14:textId="77777777" w:rsidTr="00F04FE3">
        <w:trPr>
          <w:ins w:id="551" w:author="Samsung" w:date="2020-05-15T19:22:00Z"/>
        </w:trPr>
        <w:tc>
          <w:tcPr>
            <w:tcW w:w="993" w:type="dxa"/>
          </w:tcPr>
          <w:p w14:paraId="3FE65921" w14:textId="77777777" w:rsidR="008C3F9D" w:rsidRDefault="008C3F9D" w:rsidP="00F04FE3">
            <w:pPr>
              <w:pStyle w:val="TAH"/>
              <w:rPr>
                <w:ins w:id="552" w:author="Samsung" w:date="2020-05-15T19:22:00Z"/>
              </w:rPr>
            </w:pPr>
            <w:ins w:id="553" w:author="Samsung" w:date="2020-05-15T19:22:00Z">
              <w:r>
                <w:t>ULFPTx Mode</w:t>
              </w:r>
            </w:ins>
          </w:p>
        </w:tc>
        <w:tc>
          <w:tcPr>
            <w:tcW w:w="2268" w:type="dxa"/>
          </w:tcPr>
          <w:p w14:paraId="02F62806" w14:textId="77777777" w:rsidR="008C3F9D" w:rsidRPr="00495FE7" w:rsidRDefault="008C3F9D" w:rsidP="00F04FE3">
            <w:pPr>
              <w:pStyle w:val="TAH"/>
              <w:rPr>
                <w:ins w:id="554" w:author="Samsung" w:date="2020-05-15T19:22:00Z"/>
              </w:rPr>
            </w:pPr>
            <w:ins w:id="555" w:author="Samsung" w:date="2020-05-15T19:22:00Z">
              <w:r>
                <w:t>Transmission scheme</w:t>
              </w:r>
            </w:ins>
          </w:p>
        </w:tc>
        <w:tc>
          <w:tcPr>
            <w:tcW w:w="1559" w:type="dxa"/>
          </w:tcPr>
          <w:p w14:paraId="386A2A46" w14:textId="77777777" w:rsidR="008C3F9D" w:rsidRPr="00495FE7" w:rsidRDefault="008C3F9D" w:rsidP="00F04FE3">
            <w:pPr>
              <w:pStyle w:val="TAH"/>
              <w:rPr>
                <w:ins w:id="556" w:author="Samsung" w:date="2020-05-15T19:22:00Z"/>
                <w:rFonts w:eastAsia="CG Times (WN)"/>
              </w:rPr>
            </w:pPr>
            <w:ins w:id="557" w:author="Samsung" w:date="2020-05-15T19:22:00Z">
              <w:r>
                <w:rPr>
                  <w:rFonts w:eastAsia="CG Times (WN)"/>
                </w:rPr>
                <w:t xml:space="preserve">DCI format </w:t>
              </w:r>
            </w:ins>
          </w:p>
        </w:tc>
        <w:tc>
          <w:tcPr>
            <w:tcW w:w="2551" w:type="dxa"/>
          </w:tcPr>
          <w:p w14:paraId="5BE48CD5" w14:textId="77777777" w:rsidR="008C3F9D" w:rsidRDefault="008C3F9D" w:rsidP="00F04FE3">
            <w:pPr>
              <w:pStyle w:val="TAH"/>
              <w:rPr>
                <w:ins w:id="558" w:author="Samsung" w:date="2020-05-15T19:22:00Z"/>
                <w:rFonts w:eastAsia="CG Times (WN)"/>
              </w:rPr>
            </w:pPr>
            <w:ins w:id="559" w:author="Samsung" w:date="2020-05-15T19:22:00Z">
              <w:r>
                <w:rPr>
                  <w:rFonts w:eastAsia="CG Times (WN)"/>
                </w:rPr>
                <w:t>Modulation</w:t>
              </w:r>
            </w:ins>
          </w:p>
        </w:tc>
        <w:tc>
          <w:tcPr>
            <w:tcW w:w="993" w:type="dxa"/>
          </w:tcPr>
          <w:p w14:paraId="69FBAA35" w14:textId="77777777" w:rsidR="008C3F9D" w:rsidRPr="00495FE7" w:rsidRDefault="008C3F9D" w:rsidP="00F04FE3">
            <w:pPr>
              <w:pStyle w:val="TAH"/>
              <w:rPr>
                <w:ins w:id="560" w:author="Samsung" w:date="2020-05-15T19:22:00Z"/>
                <w:rFonts w:eastAsia="CG Times (WN)"/>
              </w:rPr>
            </w:pPr>
            <w:ins w:id="561" w:author="Samsung" w:date="2020-05-15T19:22:00Z">
              <w:r>
                <w:rPr>
                  <w:rFonts w:eastAsia="CG Times (WN)"/>
                </w:rPr>
                <w:t>Number of layers</w:t>
              </w:r>
            </w:ins>
          </w:p>
        </w:tc>
        <w:tc>
          <w:tcPr>
            <w:tcW w:w="1134" w:type="dxa"/>
          </w:tcPr>
          <w:p w14:paraId="76BDA37E" w14:textId="77777777" w:rsidR="008C3F9D" w:rsidRDefault="008C3F9D" w:rsidP="00F04FE3">
            <w:pPr>
              <w:pStyle w:val="TAH"/>
              <w:rPr>
                <w:ins w:id="562" w:author="Samsung" w:date="2020-05-15T19:22:00Z"/>
                <w:rFonts w:eastAsia="CG Times (WN)"/>
              </w:rPr>
            </w:pPr>
            <w:ins w:id="563" w:author="Samsung" w:date="2020-05-15T19:22:00Z">
              <w:r>
                <w:rPr>
                  <w:rFonts w:eastAsia="CG Times (WN)"/>
                </w:rPr>
                <w:t>Number of Tx Port</w:t>
              </w:r>
            </w:ins>
          </w:p>
        </w:tc>
        <w:tc>
          <w:tcPr>
            <w:tcW w:w="1134" w:type="dxa"/>
          </w:tcPr>
          <w:p w14:paraId="64361CB8" w14:textId="77777777" w:rsidR="008C3F9D" w:rsidRPr="00495FE7" w:rsidRDefault="008C3F9D" w:rsidP="00F04FE3">
            <w:pPr>
              <w:pStyle w:val="TAH"/>
              <w:rPr>
                <w:ins w:id="564" w:author="Samsung" w:date="2020-05-15T19:22:00Z"/>
                <w:rFonts w:eastAsia="CG Times (WN)"/>
              </w:rPr>
            </w:pPr>
            <w:ins w:id="565" w:author="Samsung" w:date="2020-05-15T19:22:00Z">
              <w:r>
                <w:rPr>
                  <w:rFonts w:eastAsia="CG Times (WN)"/>
                </w:rPr>
                <w:t>TPMI index</w:t>
              </w:r>
            </w:ins>
          </w:p>
        </w:tc>
      </w:tr>
      <w:tr w:rsidR="008C3F9D" w:rsidRPr="00495FE7" w14:paraId="466BC9D6" w14:textId="77777777" w:rsidTr="00F04FE3">
        <w:trPr>
          <w:ins w:id="566" w:author="Samsung" w:date="2020-05-15T19:22:00Z"/>
        </w:trPr>
        <w:tc>
          <w:tcPr>
            <w:tcW w:w="993" w:type="dxa"/>
          </w:tcPr>
          <w:p w14:paraId="03084992" w14:textId="77777777" w:rsidR="008C3F9D" w:rsidRDefault="008C3F9D" w:rsidP="00F04FE3">
            <w:pPr>
              <w:pStyle w:val="TAC"/>
              <w:rPr>
                <w:ins w:id="567" w:author="Samsung" w:date="2020-05-15T19:22:00Z"/>
              </w:rPr>
            </w:pPr>
            <w:ins w:id="568" w:author="Samsung" w:date="2020-05-15T19:22:00Z">
              <w:r>
                <w:t>Mode-1</w:t>
              </w:r>
            </w:ins>
          </w:p>
        </w:tc>
        <w:tc>
          <w:tcPr>
            <w:tcW w:w="2268" w:type="dxa"/>
          </w:tcPr>
          <w:p w14:paraId="6FFB1C82" w14:textId="77777777" w:rsidR="008C3F9D" w:rsidRPr="00495FE7" w:rsidRDefault="008C3F9D" w:rsidP="00F04FE3">
            <w:pPr>
              <w:pStyle w:val="TAC"/>
              <w:rPr>
                <w:ins w:id="569" w:author="Samsung" w:date="2020-05-15T19:22:00Z"/>
              </w:rPr>
            </w:pPr>
            <w:ins w:id="570" w:author="Samsung" w:date="2020-05-15T19:22:00Z">
              <w:r>
                <w:t>Codebook based uplink</w:t>
              </w:r>
            </w:ins>
          </w:p>
        </w:tc>
        <w:tc>
          <w:tcPr>
            <w:tcW w:w="1559" w:type="dxa"/>
          </w:tcPr>
          <w:p w14:paraId="0F81A975" w14:textId="77777777" w:rsidR="008C3F9D" w:rsidRPr="00495FE7" w:rsidRDefault="008C3F9D" w:rsidP="00F04FE3">
            <w:pPr>
              <w:pStyle w:val="TAC"/>
              <w:rPr>
                <w:ins w:id="571" w:author="Samsung" w:date="2020-05-15T19:22:00Z"/>
                <w:rFonts w:eastAsia="CG Times (WN)"/>
              </w:rPr>
            </w:pPr>
            <w:ins w:id="572" w:author="Samsung" w:date="2020-05-15T19:22:00Z">
              <w:r>
                <w:rPr>
                  <w:rFonts w:eastAsia="CG Times (WN)"/>
                </w:rPr>
                <w:t>DCI format 0_1</w:t>
              </w:r>
            </w:ins>
          </w:p>
        </w:tc>
        <w:tc>
          <w:tcPr>
            <w:tcW w:w="2551" w:type="dxa"/>
          </w:tcPr>
          <w:p w14:paraId="7C4EAC37" w14:textId="339DFD93" w:rsidR="008C3F9D" w:rsidRDefault="008C3F9D" w:rsidP="00F04FE3">
            <w:pPr>
              <w:pStyle w:val="TAC"/>
              <w:rPr>
                <w:ins w:id="573" w:author="Samsung" w:date="2020-05-15T19:22:00Z"/>
                <w:rFonts w:eastAsia="CG Times (WN)"/>
              </w:rPr>
            </w:pPr>
            <w:ins w:id="574" w:author="Samsung" w:date="2020-05-15T19:22:00Z">
              <w:r>
                <w:rPr>
                  <w:rFonts w:eastAsia="CG Times (WN)"/>
                </w:rPr>
                <w:t xml:space="preserve">DFT-s-OFDM, </w:t>
              </w:r>
            </w:ins>
            <w:ins w:id="575" w:author="Samsung" w:date="2020-05-15T20:12:00Z">
              <w:r w:rsidR="00001B27">
                <w:rPr>
                  <w:rFonts w:eastAsia="CG Times (WN)"/>
                </w:rPr>
                <w:t>CP-</w:t>
              </w:r>
            </w:ins>
            <w:ins w:id="576" w:author="Samsung" w:date="2020-05-15T19:22: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3" w:type="dxa"/>
          </w:tcPr>
          <w:p w14:paraId="7131BB74" w14:textId="77777777" w:rsidR="008C3F9D" w:rsidRPr="00495FE7" w:rsidRDefault="008C3F9D" w:rsidP="00F04FE3">
            <w:pPr>
              <w:pStyle w:val="TAC"/>
              <w:rPr>
                <w:ins w:id="577" w:author="Samsung" w:date="2020-05-15T19:22:00Z"/>
                <w:rFonts w:eastAsia="CG Times (WN)"/>
              </w:rPr>
            </w:pPr>
            <w:ins w:id="578" w:author="Samsung" w:date="2020-05-15T19:22:00Z">
              <w:r>
                <w:rPr>
                  <w:rFonts w:eastAsia="CG Times (WN)"/>
                </w:rPr>
                <w:t>1</w:t>
              </w:r>
            </w:ins>
          </w:p>
        </w:tc>
        <w:tc>
          <w:tcPr>
            <w:tcW w:w="1134" w:type="dxa"/>
          </w:tcPr>
          <w:p w14:paraId="1BF14C8D" w14:textId="77777777" w:rsidR="008C3F9D" w:rsidRDefault="008C3F9D" w:rsidP="00F04FE3">
            <w:pPr>
              <w:pStyle w:val="TAC"/>
              <w:rPr>
                <w:ins w:id="579" w:author="Samsung" w:date="2020-05-15T19:22:00Z"/>
                <w:rFonts w:eastAsia="CG Times (WN)"/>
              </w:rPr>
            </w:pPr>
            <w:ins w:id="580" w:author="Samsung" w:date="2020-05-15T19:22:00Z">
              <w:r>
                <w:rPr>
                  <w:rFonts w:eastAsia="CG Times (WN)"/>
                </w:rPr>
                <w:t>2</w:t>
              </w:r>
            </w:ins>
          </w:p>
        </w:tc>
        <w:tc>
          <w:tcPr>
            <w:tcW w:w="1134" w:type="dxa"/>
          </w:tcPr>
          <w:p w14:paraId="131276FF" w14:textId="77777777" w:rsidR="008C3F9D" w:rsidRPr="00495FE7" w:rsidRDefault="008C3F9D" w:rsidP="00F04FE3">
            <w:pPr>
              <w:pStyle w:val="TAC"/>
              <w:rPr>
                <w:ins w:id="581" w:author="Samsung" w:date="2020-05-15T19:22:00Z"/>
                <w:rFonts w:eastAsia="CG Times (WN)"/>
              </w:rPr>
            </w:pPr>
            <w:ins w:id="582" w:author="Samsung" w:date="2020-05-15T19:22:00Z">
              <w:r>
                <w:rPr>
                  <w:rFonts w:eastAsia="CG Times (WN)"/>
                </w:rPr>
                <w:t>2</w:t>
              </w:r>
            </w:ins>
          </w:p>
        </w:tc>
      </w:tr>
      <w:tr w:rsidR="008C3F9D" w:rsidRPr="00495FE7" w14:paraId="332B8FD1" w14:textId="77777777" w:rsidTr="00F04FE3">
        <w:trPr>
          <w:ins w:id="583" w:author="Samsung" w:date="2020-05-15T19:22:00Z"/>
        </w:trPr>
        <w:tc>
          <w:tcPr>
            <w:tcW w:w="993" w:type="dxa"/>
          </w:tcPr>
          <w:p w14:paraId="302AEF3C" w14:textId="77777777" w:rsidR="008C3F9D" w:rsidRDefault="008C3F9D" w:rsidP="00F04FE3">
            <w:pPr>
              <w:pStyle w:val="TAC"/>
              <w:rPr>
                <w:ins w:id="584" w:author="Samsung" w:date="2020-05-15T19:22:00Z"/>
              </w:rPr>
            </w:pPr>
            <w:ins w:id="585" w:author="Samsung" w:date="2020-05-15T19:22:00Z">
              <w:r>
                <w:t>Mode-2</w:t>
              </w:r>
            </w:ins>
          </w:p>
        </w:tc>
        <w:tc>
          <w:tcPr>
            <w:tcW w:w="2268" w:type="dxa"/>
          </w:tcPr>
          <w:p w14:paraId="7A289820" w14:textId="77777777" w:rsidR="008C3F9D" w:rsidRDefault="008C3F9D" w:rsidP="00F04FE3">
            <w:pPr>
              <w:pStyle w:val="TAC"/>
              <w:rPr>
                <w:ins w:id="586" w:author="Samsung" w:date="2020-05-15T19:22:00Z"/>
              </w:rPr>
            </w:pPr>
            <w:ins w:id="587" w:author="Samsung" w:date="2020-05-15T19:22:00Z">
              <w:r>
                <w:t>Codebook based uplink</w:t>
              </w:r>
            </w:ins>
          </w:p>
        </w:tc>
        <w:tc>
          <w:tcPr>
            <w:tcW w:w="1559" w:type="dxa"/>
          </w:tcPr>
          <w:p w14:paraId="026100D6" w14:textId="77777777" w:rsidR="008C3F9D" w:rsidRDefault="008C3F9D" w:rsidP="00F04FE3">
            <w:pPr>
              <w:pStyle w:val="TAC"/>
              <w:rPr>
                <w:ins w:id="588" w:author="Samsung" w:date="2020-05-15T19:22:00Z"/>
                <w:rFonts w:eastAsia="CG Times (WN)"/>
              </w:rPr>
            </w:pPr>
            <w:ins w:id="589" w:author="Samsung" w:date="2020-05-15T19:22:00Z">
              <w:r>
                <w:rPr>
                  <w:rFonts w:eastAsia="CG Times (WN)"/>
                </w:rPr>
                <w:t>DCI format 0_1</w:t>
              </w:r>
            </w:ins>
          </w:p>
        </w:tc>
        <w:tc>
          <w:tcPr>
            <w:tcW w:w="2551" w:type="dxa"/>
          </w:tcPr>
          <w:p w14:paraId="5E69B2EF" w14:textId="22AD3D01" w:rsidR="008C3F9D" w:rsidRDefault="008C3F9D" w:rsidP="00F04FE3">
            <w:pPr>
              <w:pStyle w:val="TAC"/>
              <w:rPr>
                <w:ins w:id="590" w:author="Samsung" w:date="2020-05-15T19:22:00Z"/>
                <w:rFonts w:eastAsia="CG Times (WN)"/>
              </w:rPr>
            </w:pPr>
            <w:ins w:id="591" w:author="Samsung" w:date="2020-05-15T19:22:00Z">
              <w:r>
                <w:rPr>
                  <w:rFonts w:eastAsia="CG Times (WN)"/>
                </w:rPr>
                <w:t xml:space="preserve">DFT-s-OFDM, </w:t>
              </w:r>
            </w:ins>
            <w:ins w:id="592" w:author="Samsung" w:date="2020-05-15T20:13:00Z">
              <w:r w:rsidR="00001B27">
                <w:rPr>
                  <w:rFonts w:eastAsia="CG Times (WN)"/>
                </w:rPr>
                <w:t>CP-</w:t>
              </w:r>
            </w:ins>
            <w:ins w:id="593" w:author="Samsung" w:date="2020-05-15T19:22:00Z">
              <w:r>
                <w:rPr>
                  <w:rFonts w:eastAsia="CG Times (WN)"/>
                </w:rPr>
                <w:t>OFDM</w:t>
              </w:r>
            </w:ins>
          </w:p>
        </w:tc>
        <w:tc>
          <w:tcPr>
            <w:tcW w:w="993" w:type="dxa"/>
          </w:tcPr>
          <w:p w14:paraId="18026694" w14:textId="77777777" w:rsidR="008C3F9D" w:rsidRDefault="008C3F9D" w:rsidP="00F04FE3">
            <w:pPr>
              <w:pStyle w:val="TAC"/>
              <w:rPr>
                <w:ins w:id="594" w:author="Samsung" w:date="2020-05-15T19:22:00Z"/>
                <w:rFonts w:eastAsia="CG Times (WN)"/>
              </w:rPr>
            </w:pPr>
            <w:ins w:id="595" w:author="Samsung" w:date="2020-05-15T19:22:00Z">
              <w:r>
                <w:rPr>
                  <w:rFonts w:eastAsia="CG Times (WN)"/>
                </w:rPr>
                <w:t>1</w:t>
              </w:r>
            </w:ins>
          </w:p>
        </w:tc>
        <w:tc>
          <w:tcPr>
            <w:tcW w:w="1134" w:type="dxa"/>
          </w:tcPr>
          <w:p w14:paraId="2F25E786" w14:textId="77777777" w:rsidR="008C3F9D" w:rsidRDefault="008C3F9D" w:rsidP="00F04FE3">
            <w:pPr>
              <w:pStyle w:val="TAC"/>
              <w:rPr>
                <w:ins w:id="596" w:author="Samsung" w:date="2020-05-15T19:22:00Z"/>
                <w:rFonts w:eastAsia="CG Times (WN)"/>
              </w:rPr>
            </w:pPr>
            <w:ins w:id="597" w:author="Samsung" w:date="2020-05-15T19:22:00Z">
              <w:r>
                <w:rPr>
                  <w:rFonts w:eastAsia="CG Times (WN)"/>
                </w:rPr>
                <w:t>2</w:t>
              </w:r>
            </w:ins>
          </w:p>
        </w:tc>
        <w:tc>
          <w:tcPr>
            <w:tcW w:w="1134" w:type="dxa"/>
          </w:tcPr>
          <w:p w14:paraId="5C2FDC84" w14:textId="77777777" w:rsidR="008C3F9D" w:rsidRDefault="008C3F9D" w:rsidP="00F04FE3">
            <w:pPr>
              <w:pStyle w:val="TAC"/>
              <w:rPr>
                <w:ins w:id="598" w:author="Samsung" w:date="2020-05-15T19:22:00Z"/>
                <w:rFonts w:eastAsia="CG Times (WN)"/>
              </w:rPr>
            </w:pPr>
            <w:ins w:id="599" w:author="Samsung" w:date="2020-05-15T19:22:00Z">
              <w:r>
                <w:rPr>
                  <w:rFonts w:eastAsia="CG Times (WN)"/>
                </w:rPr>
                <w:t>0 or 1</w:t>
              </w:r>
              <w:r w:rsidRPr="005F263B">
                <w:rPr>
                  <w:rFonts w:eastAsia="CG Times (WN)"/>
                  <w:vertAlign w:val="superscript"/>
                </w:rPr>
                <w:t>NOTE2</w:t>
              </w:r>
            </w:ins>
          </w:p>
        </w:tc>
      </w:tr>
      <w:tr w:rsidR="008C3F9D" w:rsidRPr="00495FE7" w14:paraId="4E7175B5" w14:textId="77777777" w:rsidTr="00F04FE3">
        <w:trPr>
          <w:ins w:id="600" w:author="Samsung" w:date="2020-05-15T19:22:00Z"/>
        </w:trPr>
        <w:tc>
          <w:tcPr>
            <w:tcW w:w="993" w:type="dxa"/>
          </w:tcPr>
          <w:p w14:paraId="293912EE" w14:textId="77777777" w:rsidR="008C3F9D" w:rsidRDefault="008C3F9D" w:rsidP="00F04FE3">
            <w:pPr>
              <w:pStyle w:val="TAC"/>
              <w:rPr>
                <w:ins w:id="601" w:author="Samsung" w:date="2020-05-15T19:22:00Z"/>
              </w:rPr>
            </w:pPr>
            <w:ins w:id="602" w:author="Samsung" w:date="2020-05-15T19:22:00Z">
              <w:r>
                <w:t>Mode-0</w:t>
              </w:r>
            </w:ins>
          </w:p>
        </w:tc>
        <w:tc>
          <w:tcPr>
            <w:tcW w:w="2268" w:type="dxa"/>
          </w:tcPr>
          <w:p w14:paraId="0D97EB50" w14:textId="77777777" w:rsidR="008C3F9D" w:rsidRDefault="008C3F9D" w:rsidP="00F04FE3">
            <w:pPr>
              <w:pStyle w:val="TAC"/>
              <w:rPr>
                <w:ins w:id="603" w:author="Samsung" w:date="2020-05-15T19:22:00Z"/>
              </w:rPr>
            </w:pPr>
            <w:ins w:id="604" w:author="Samsung" w:date="2020-05-15T19:22:00Z">
              <w:r>
                <w:t>Codebook based uplink</w:t>
              </w:r>
            </w:ins>
          </w:p>
        </w:tc>
        <w:tc>
          <w:tcPr>
            <w:tcW w:w="1559" w:type="dxa"/>
          </w:tcPr>
          <w:p w14:paraId="182B0E0B" w14:textId="77777777" w:rsidR="008C3F9D" w:rsidRDefault="008C3F9D" w:rsidP="00F04FE3">
            <w:pPr>
              <w:pStyle w:val="TAC"/>
              <w:rPr>
                <w:ins w:id="605" w:author="Samsung" w:date="2020-05-15T19:22:00Z"/>
                <w:rFonts w:eastAsia="CG Times (WN)"/>
              </w:rPr>
            </w:pPr>
            <w:ins w:id="606" w:author="Samsung" w:date="2020-05-15T19:22:00Z">
              <w:r>
                <w:rPr>
                  <w:rFonts w:eastAsia="CG Times (WN)"/>
                </w:rPr>
                <w:t>DCI format 0_1</w:t>
              </w:r>
            </w:ins>
          </w:p>
        </w:tc>
        <w:tc>
          <w:tcPr>
            <w:tcW w:w="2551" w:type="dxa"/>
          </w:tcPr>
          <w:p w14:paraId="46C67564" w14:textId="000F92EA" w:rsidR="008C3F9D" w:rsidRDefault="008C3F9D" w:rsidP="00F04FE3">
            <w:pPr>
              <w:pStyle w:val="TAC"/>
              <w:rPr>
                <w:ins w:id="607" w:author="Samsung" w:date="2020-05-15T19:22:00Z"/>
                <w:rFonts w:eastAsia="CG Times (WN)"/>
              </w:rPr>
            </w:pPr>
            <w:ins w:id="608" w:author="Samsung" w:date="2020-05-15T19:22:00Z">
              <w:r>
                <w:rPr>
                  <w:rFonts w:eastAsia="CG Times (WN)"/>
                </w:rPr>
                <w:t xml:space="preserve">DFT-s-OFDM, </w:t>
              </w:r>
            </w:ins>
            <w:ins w:id="609" w:author="Samsung" w:date="2020-05-15T20:13:00Z">
              <w:r w:rsidR="00001B27">
                <w:rPr>
                  <w:rFonts w:eastAsia="CG Times (WN)"/>
                </w:rPr>
                <w:t>CP-</w:t>
              </w:r>
            </w:ins>
            <w:ins w:id="610" w:author="Samsung" w:date="2020-05-15T19:22:00Z">
              <w:r>
                <w:rPr>
                  <w:rFonts w:eastAsia="CG Times (WN)"/>
                </w:rPr>
                <w:t>OFDM</w:t>
              </w:r>
            </w:ins>
          </w:p>
        </w:tc>
        <w:tc>
          <w:tcPr>
            <w:tcW w:w="993" w:type="dxa"/>
          </w:tcPr>
          <w:p w14:paraId="46925C69" w14:textId="77777777" w:rsidR="008C3F9D" w:rsidRDefault="008C3F9D" w:rsidP="00F04FE3">
            <w:pPr>
              <w:pStyle w:val="TAC"/>
              <w:rPr>
                <w:ins w:id="611" w:author="Samsung" w:date="2020-05-15T19:22:00Z"/>
                <w:rFonts w:eastAsia="CG Times (WN)"/>
              </w:rPr>
            </w:pPr>
            <w:ins w:id="612" w:author="Samsung" w:date="2020-05-15T19:22:00Z">
              <w:r>
                <w:rPr>
                  <w:rFonts w:eastAsia="CG Times (WN)"/>
                </w:rPr>
                <w:t>1</w:t>
              </w:r>
            </w:ins>
          </w:p>
        </w:tc>
        <w:tc>
          <w:tcPr>
            <w:tcW w:w="1134" w:type="dxa"/>
          </w:tcPr>
          <w:p w14:paraId="77F0153D" w14:textId="77777777" w:rsidR="008C3F9D" w:rsidRDefault="008C3F9D" w:rsidP="00F04FE3">
            <w:pPr>
              <w:pStyle w:val="TAC"/>
              <w:rPr>
                <w:ins w:id="613" w:author="Samsung" w:date="2020-05-15T19:22:00Z"/>
                <w:rFonts w:eastAsia="CG Times (WN)"/>
              </w:rPr>
            </w:pPr>
            <w:ins w:id="614" w:author="Samsung" w:date="2020-05-15T19:22:00Z">
              <w:r>
                <w:rPr>
                  <w:rFonts w:eastAsia="CG Times (WN)"/>
                </w:rPr>
                <w:t>2</w:t>
              </w:r>
            </w:ins>
          </w:p>
        </w:tc>
        <w:tc>
          <w:tcPr>
            <w:tcW w:w="1134" w:type="dxa"/>
          </w:tcPr>
          <w:p w14:paraId="506BB0FB" w14:textId="77777777" w:rsidR="008C3F9D" w:rsidRDefault="008C3F9D" w:rsidP="00F04FE3">
            <w:pPr>
              <w:pStyle w:val="TAC"/>
              <w:rPr>
                <w:ins w:id="615" w:author="Samsung" w:date="2020-05-15T19:22:00Z"/>
                <w:rFonts w:eastAsia="CG Times (WN)"/>
              </w:rPr>
            </w:pPr>
            <w:ins w:id="616" w:author="Samsung" w:date="2020-05-15T19:22:00Z">
              <w:r>
                <w:rPr>
                  <w:rFonts w:eastAsia="CG Times (WN)"/>
                </w:rPr>
                <w:t>0,1</w:t>
              </w:r>
            </w:ins>
          </w:p>
        </w:tc>
      </w:tr>
      <w:tr w:rsidR="008C3F9D" w:rsidRPr="00495FE7" w14:paraId="524498CA" w14:textId="77777777" w:rsidTr="00F04FE3">
        <w:trPr>
          <w:ins w:id="617" w:author="Samsung" w:date="2020-05-15T19:22:00Z"/>
        </w:trPr>
        <w:tc>
          <w:tcPr>
            <w:tcW w:w="10632" w:type="dxa"/>
            <w:gridSpan w:val="7"/>
          </w:tcPr>
          <w:p w14:paraId="71BD8980" w14:textId="2560875A" w:rsidR="008C3F9D" w:rsidRDefault="008C3F9D" w:rsidP="00F04FE3">
            <w:pPr>
              <w:pStyle w:val="TAN"/>
              <w:rPr>
                <w:ins w:id="618" w:author="Samsung" w:date="2020-05-15T19:22:00Z"/>
                <w:color w:val="000000"/>
              </w:rPr>
            </w:pPr>
            <w:ins w:id="619" w:author="Samsung" w:date="2020-05-15T19:22: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ins>
            <w:ins w:id="620" w:author="Samsung" w:date="2020-05-15T20:08:00Z">
              <w:r w:rsidR="00B333D2">
                <w:rPr>
                  <w:color w:val="000000"/>
                </w:rPr>
                <w:t>2</w:t>
              </w:r>
            </w:ins>
            <w:ins w:id="621" w:author="Samsung" w:date="2020-05-15T19:22:00Z">
              <w:r w:rsidRPr="00C64D69">
                <w:rPr>
                  <w:color w:val="000000"/>
                </w:rPr>
                <w:t>.</w:t>
              </w:r>
            </w:ins>
          </w:p>
          <w:p w14:paraId="0F50F128" w14:textId="77777777" w:rsidR="008C3F9D" w:rsidRDefault="008C3F9D" w:rsidP="00F04FE3">
            <w:pPr>
              <w:pStyle w:val="TAN"/>
              <w:rPr>
                <w:ins w:id="622" w:author="Samsung" w:date="2020-05-15T19:22:00Z"/>
                <w:color w:val="000000"/>
              </w:rPr>
            </w:pPr>
            <w:ins w:id="623" w:author="Samsung" w:date="2020-05-15T19:22:00Z">
              <w:r>
                <w:rPr>
                  <w:color w:val="000000"/>
                </w:rPr>
                <w:t>NOTE 2:   TPMI index selected shall be based upon the full power TPMI reported by the UE [8, TS 38.213].</w:t>
              </w:r>
            </w:ins>
          </w:p>
          <w:p w14:paraId="2F405689" w14:textId="189553F7" w:rsidR="008C3F9D" w:rsidRPr="00CC1B39" w:rsidRDefault="008C3F9D" w:rsidP="00F04FE3">
            <w:pPr>
              <w:pStyle w:val="TAN"/>
              <w:rPr>
                <w:ins w:id="624" w:author="Samsung" w:date="2020-05-15T19:22:00Z"/>
              </w:rPr>
            </w:pPr>
            <w:ins w:id="625" w:author="Samsung" w:date="2020-05-15T19:22:00Z">
              <w:r>
                <w:rPr>
                  <w:color w:val="000000"/>
                </w:rPr>
                <w:t xml:space="preserve">NOTE 3:   For PUSCH configured with ULFPTxModes set to Mode1, the requirement for </w:t>
              </w:r>
            </w:ins>
            <w:ins w:id="626" w:author="Samsung" w:date="2020-05-15T20:13:00Z">
              <w:r w:rsidR="00001B27">
                <w:rPr>
                  <w:color w:val="000000"/>
                </w:rPr>
                <w:t>CP-</w:t>
              </w:r>
            </w:ins>
            <w:ins w:id="627" w:author="Samsung" w:date="2020-05-15T19:22:00Z">
              <w:r>
                <w:rPr>
                  <w:color w:val="000000"/>
                </w:rPr>
                <w:t>OFDM based modulation is not needed to be verified if the requirement f</w:t>
              </w:r>
              <w:r w:rsidR="008A4E2E">
                <w:rPr>
                  <w:color w:val="000000"/>
                </w:rPr>
                <w:t>or UL</w:t>
              </w:r>
            </w:ins>
            <w:ins w:id="628" w:author="Samsung" w:date="2020-05-15T20:09:00Z">
              <w:r w:rsidR="008A4E2E">
                <w:rPr>
                  <w:color w:val="000000"/>
                </w:rPr>
                <w:t xml:space="preserve"> </w:t>
              </w:r>
            </w:ins>
            <w:ins w:id="629" w:author="Samsung" w:date="2020-05-15T19:22:00Z">
              <w:r>
                <w:rPr>
                  <w:color w:val="000000"/>
                </w:rPr>
                <w:t xml:space="preserve">MIMO has been validated. </w:t>
              </w:r>
            </w:ins>
          </w:p>
        </w:tc>
      </w:tr>
    </w:tbl>
    <w:p w14:paraId="5DDFA891" w14:textId="77777777" w:rsidR="008C3F9D" w:rsidRPr="008C3F9D" w:rsidRDefault="008C3F9D" w:rsidP="002C1753"/>
    <w:p w14:paraId="7524A1D2" w14:textId="77777777" w:rsidR="002C1753" w:rsidRPr="00FE760F" w:rsidRDefault="002C1753" w:rsidP="002C1753">
      <w:pPr>
        <w:pStyle w:val="Heading3"/>
      </w:pPr>
      <w:bookmarkStart w:id="630" w:name="_Toc21340809"/>
      <w:bookmarkStart w:id="631" w:name="_Toc29805256"/>
      <w:bookmarkStart w:id="632" w:name="_Toc36456465"/>
      <w:bookmarkStart w:id="633" w:name="_Toc36469563"/>
      <w:bookmarkStart w:id="634" w:name="_Toc37253972"/>
      <w:bookmarkStart w:id="635" w:name="_Toc37322829"/>
      <w:bookmarkStart w:id="636" w:name="_Toc37324235"/>
      <w:r w:rsidRPr="00FE760F">
        <w:t>6.2D.2</w:t>
      </w:r>
      <w:r w:rsidRPr="00FE760F">
        <w:tab/>
        <w:t>UE maximum output power reduction for modulation / channel bandwidth for UL MIMO</w:t>
      </w:r>
      <w:bookmarkEnd w:id="630"/>
      <w:bookmarkEnd w:id="631"/>
      <w:bookmarkEnd w:id="632"/>
      <w:bookmarkEnd w:id="633"/>
      <w:bookmarkEnd w:id="634"/>
      <w:bookmarkEnd w:id="635"/>
      <w:bookmarkEnd w:id="636"/>
    </w:p>
    <w:p w14:paraId="1960F4E5" w14:textId="77777777" w:rsidR="002C1753" w:rsidRPr="00FE760F" w:rsidRDefault="002C1753" w:rsidP="002C1753">
      <w:pPr>
        <w:pStyle w:val="Heading4"/>
        <w:rPr>
          <w:lang w:eastAsia="ko-KR"/>
        </w:rPr>
      </w:pPr>
      <w:bookmarkStart w:id="637" w:name="_Toc21340810"/>
      <w:bookmarkStart w:id="638" w:name="_Toc29805257"/>
      <w:bookmarkStart w:id="639" w:name="_Toc36456466"/>
      <w:bookmarkStart w:id="640" w:name="_Toc36469564"/>
      <w:bookmarkStart w:id="641" w:name="_Toc37253973"/>
      <w:bookmarkStart w:id="642" w:name="_Toc37322830"/>
      <w:bookmarkStart w:id="643" w:name="_Toc37324236"/>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637"/>
      <w:bookmarkEnd w:id="638"/>
      <w:bookmarkEnd w:id="639"/>
      <w:bookmarkEnd w:id="640"/>
      <w:bookmarkEnd w:id="641"/>
      <w:bookmarkEnd w:id="642"/>
      <w:bookmarkEnd w:id="643"/>
    </w:p>
    <w:p w14:paraId="379FB58E" w14:textId="77777777" w:rsidR="002C1753" w:rsidRPr="00FE760F" w:rsidRDefault="002C1753" w:rsidP="002C1753">
      <w:r w:rsidRPr="00FE760F">
        <w:t>For UE with UL MIMO, the allowed Maximum Power Reduction (MPR) for the maximum output power in Table 6.2D.1.</w:t>
      </w:r>
      <w:r w:rsidRPr="00FE760F">
        <w:rPr>
          <w:rFonts w:hint="eastAsia"/>
        </w:rPr>
        <w:t>1</w:t>
      </w:r>
      <w:r w:rsidRPr="00FE760F">
        <w:t xml:space="preserve">-1 is specified in sub-clause 6.2.2.1. The requirements shall be met with UL MIMO configurations specified in </w:t>
      </w:r>
      <w:r w:rsidRPr="00FE760F">
        <w:rPr>
          <w:rFonts w:eastAsia="Malgun Gothic"/>
        </w:rPr>
        <w:t>sub-clause 6.2D.1.1</w:t>
      </w:r>
      <w:r w:rsidRPr="00FE760F">
        <w:t>.</w:t>
      </w:r>
    </w:p>
    <w:p w14:paraId="0504E38E" w14:textId="77777777" w:rsidR="002C1753" w:rsidRPr="00FE760F" w:rsidRDefault="002C1753" w:rsidP="002C1753">
      <w:r w:rsidRPr="00FE760F">
        <w:t>For the UE maximum output power modified by MPR, the power limits specified in clause 6.2D.4 apply.</w:t>
      </w:r>
    </w:p>
    <w:p w14:paraId="279A5F55" w14:textId="77777777" w:rsidR="002C1753" w:rsidRPr="00FE760F" w:rsidRDefault="002C1753" w:rsidP="002C1753">
      <w:pPr>
        <w:pStyle w:val="Heading4"/>
        <w:rPr>
          <w:lang w:eastAsia="ko-KR"/>
        </w:rPr>
      </w:pPr>
      <w:bookmarkStart w:id="644" w:name="_Toc21340811"/>
      <w:bookmarkStart w:id="645" w:name="_Toc29805258"/>
      <w:bookmarkStart w:id="646" w:name="_Toc36456467"/>
      <w:bookmarkStart w:id="647" w:name="_Toc36469565"/>
      <w:bookmarkStart w:id="648" w:name="_Toc37253974"/>
      <w:bookmarkStart w:id="649" w:name="_Toc37322831"/>
      <w:bookmarkStart w:id="650" w:name="_Toc37324237"/>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644"/>
      <w:bookmarkEnd w:id="645"/>
      <w:bookmarkEnd w:id="646"/>
      <w:bookmarkEnd w:id="647"/>
      <w:bookmarkEnd w:id="648"/>
      <w:bookmarkEnd w:id="649"/>
      <w:bookmarkEnd w:id="650"/>
    </w:p>
    <w:p w14:paraId="684801D0" w14:textId="77777777" w:rsidR="002C1753" w:rsidRPr="00FE760F" w:rsidRDefault="002C1753" w:rsidP="002C1753">
      <w:pPr>
        <w:rPr>
          <w:lang w:eastAsia="ko-KR"/>
        </w:rPr>
      </w:pPr>
      <w:r w:rsidRPr="00FE760F">
        <w:t>For UE with UL MIMO, the allowed Maximum Power Reduction (MPR) for the maximum output power in Table 6.2D.1.</w:t>
      </w:r>
      <w:r w:rsidRPr="00FE760F">
        <w:rPr>
          <w:rFonts w:hint="eastAsia"/>
          <w:lang w:eastAsia="ko-KR"/>
        </w:rPr>
        <w:t>2</w:t>
      </w:r>
      <w:r w:rsidRPr="00FE760F">
        <w:t xml:space="preserve">-1 is specified in sub-clause 6.2.2.2. The requirements shall be met with UL MIMO configurations specified in </w:t>
      </w:r>
      <w:r w:rsidRPr="00FE760F">
        <w:rPr>
          <w:rFonts w:eastAsia="Malgun Gothic"/>
        </w:rPr>
        <w:t>sub-clause 6.2D.1.2</w:t>
      </w:r>
      <w:r w:rsidRPr="00FE760F">
        <w:t>.</w:t>
      </w:r>
    </w:p>
    <w:p w14:paraId="2D7A82C6" w14:textId="77777777" w:rsidR="002C1753" w:rsidRPr="00FE760F" w:rsidRDefault="002C1753" w:rsidP="002C1753">
      <w:r w:rsidRPr="00FE760F">
        <w:t>For the UE maximum output power modified by MPR, the power limits specified in clause 6.2D.4 apply.</w:t>
      </w:r>
    </w:p>
    <w:p w14:paraId="4FF7A338" w14:textId="77777777" w:rsidR="002C1753" w:rsidRPr="00FE760F" w:rsidRDefault="002C1753" w:rsidP="002C1753">
      <w:pPr>
        <w:pStyle w:val="Heading4"/>
        <w:rPr>
          <w:lang w:eastAsia="ko-KR"/>
        </w:rPr>
      </w:pPr>
      <w:bookmarkStart w:id="651" w:name="_Toc21340812"/>
      <w:bookmarkStart w:id="652" w:name="_Toc29805259"/>
      <w:bookmarkStart w:id="653" w:name="_Toc36456468"/>
      <w:bookmarkStart w:id="654" w:name="_Toc36469566"/>
      <w:bookmarkStart w:id="655" w:name="_Toc37253975"/>
      <w:bookmarkStart w:id="656" w:name="_Toc37322832"/>
      <w:bookmarkStart w:id="657" w:name="_Toc37324238"/>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651"/>
      <w:bookmarkEnd w:id="652"/>
      <w:bookmarkEnd w:id="653"/>
      <w:bookmarkEnd w:id="654"/>
      <w:bookmarkEnd w:id="655"/>
      <w:bookmarkEnd w:id="656"/>
      <w:bookmarkEnd w:id="657"/>
    </w:p>
    <w:p w14:paraId="6A3D8B82" w14:textId="77777777" w:rsidR="002C1753" w:rsidRPr="00FE760F" w:rsidRDefault="002C1753" w:rsidP="002C1753">
      <w:r w:rsidRPr="00FE760F">
        <w:t xml:space="preserve">For UE with UL MIMO, the allowed Maximum Power Reduction (MPR) for the maximum output power in Table 6.2D.1.3-1 is specified in sub-clause 6.2.2.3. The requirements shall be met with UL MIMO configurations specified in </w:t>
      </w:r>
      <w:r w:rsidRPr="00FE760F">
        <w:rPr>
          <w:rFonts w:eastAsia="Malgun Gothic"/>
        </w:rPr>
        <w:t>sub-clause 6.2D.1.3</w:t>
      </w:r>
      <w:r w:rsidRPr="00FE760F">
        <w:t>.</w:t>
      </w:r>
    </w:p>
    <w:p w14:paraId="561DF735" w14:textId="77777777" w:rsidR="002C1753" w:rsidRPr="00FE760F" w:rsidRDefault="002C1753" w:rsidP="002C1753">
      <w:r w:rsidRPr="00FE760F">
        <w:t>For the UE maximum output power modified by MPR, the power limits specified in clause 6.2D.4 apply.</w:t>
      </w:r>
    </w:p>
    <w:p w14:paraId="56A18531" w14:textId="77777777" w:rsidR="002C1753" w:rsidRPr="00FE760F" w:rsidRDefault="002C1753" w:rsidP="002C1753">
      <w:pPr>
        <w:pStyle w:val="Heading4"/>
        <w:rPr>
          <w:lang w:eastAsia="ko-KR"/>
        </w:rPr>
      </w:pPr>
      <w:bookmarkStart w:id="658" w:name="_Toc21340813"/>
      <w:bookmarkStart w:id="659" w:name="_Toc29805260"/>
      <w:bookmarkStart w:id="660" w:name="_Toc36456469"/>
      <w:bookmarkStart w:id="661" w:name="_Toc36469567"/>
      <w:bookmarkStart w:id="662" w:name="_Toc37253976"/>
      <w:bookmarkStart w:id="663" w:name="_Toc37322833"/>
      <w:bookmarkStart w:id="664" w:name="_Toc37324239"/>
      <w:r w:rsidRPr="00FE760F">
        <w:lastRenderedPageBreak/>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658"/>
      <w:bookmarkEnd w:id="659"/>
      <w:bookmarkEnd w:id="660"/>
      <w:bookmarkEnd w:id="661"/>
      <w:bookmarkEnd w:id="662"/>
      <w:bookmarkEnd w:id="663"/>
      <w:bookmarkEnd w:id="664"/>
    </w:p>
    <w:p w14:paraId="0D7F99F2" w14:textId="77777777" w:rsidR="002C1753" w:rsidRPr="00FE760F" w:rsidRDefault="002C1753" w:rsidP="002C1753">
      <w:r w:rsidRPr="00FE760F">
        <w:t xml:space="preserve">For UE with UL MIMO, the allowed Maximum Power Reduction (MPR) for the maximum output power in Table 6.2D.1.4-1 is specified in sub-clause 6.2.2.4. The requirements shall be met with UL MIMO configurations specified in </w:t>
      </w:r>
      <w:r w:rsidRPr="00FE760F">
        <w:rPr>
          <w:rFonts w:eastAsia="Malgun Gothic"/>
        </w:rPr>
        <w:t>sub-clause 6.2D.1.4</w:t>
      </w:r>
      <w:r w:rsidRPr="00FE760F">
        <w:t>.</w:t>
      </w:r>
    </w:p>
    <w:p w14:paraId="73419707" w14:textId="77777777" w:rsidR="002C1753" w:rsidRPr="00FE760F" w:rsidRDefault="002C1753" w:rsidP="002C1753">
      <w:r w:rsidRPr="00FE760F">
        <w:t>For the UE maximum output power modified by MPR, the power limits specified in clause 6.2D.4 apply.</w:t>
      </w:r>
    </w:p>
    <w:p w14:paraId="364BD7A3" w14:textId="77777777" w:rsidR="002C1753" w:rsidRPr="00FE760F" w:rsidRDefault="002C1753" w:rsidP="002C1753">
      <w:pPr>
        <w:pStyle w:val="Heading3"/>
      </w:pPr>
      <w:bookmarkStart w:id="665" w:name="_Toc21340814"/>
      <w:bookmarkStart w:id="666" w:name="_Toc29805261"/>
      <w:bookmarkStart w:id="667" w:name="_Toc36456470"/>
      <w:bookmarkStart w:id="668" w:name="_Toc36469568"/>
      <w:bookmarkStart w:id="669" w:name="_Toc37253977"/>
      <w:bookmarkStart w:id="670" w:name="_Toc37322834"/>
      <w:bookmarkStart w:id="671" w:name="_Toc37324240"/>
      <w:r w:rsidRPr="00FE760F">
        <w:t>6.2D.3</w:t>
      </w:r>
      <w:r w:rsidRPr="00FE760F">
        <w:tab/>
        <w:t>UE maximum output power reduction with additional requirements for UL MIMO</w:t>
      </w:r>
      <w:bookmarkEnd w:id="665"/>
      <w:bookmarkEnd w:id="666"/>
      <w:bookmarkEnd w:id="667"/>
      <w:bookmarkEnd w:id="668"/>
      <w:bookmarkEnd w:id="669"/>
      <w:bookmarkEnd w:id="670"/>
      <w:bookmarkEnd w:id="671"/>
    </w:p>
    <w:p w14:paraId="169C57DE" w14:textId="77777777" w:rsidR="002C1753" w:rsidRPr="00FE760F" w:rsidRDefault="002C1753" w:rsidP="002C1753">
      <w:pPr>
        <w:pStyle w:val="Heading4"/>
        <w:rPr>
          <w:lang w:eastAsia="ko-KR"/>
        </w:rPr>
      </w:pPr>
      <w:bookmarkStart w:id="672" w:name="_Toc21340815"/>
      <w:bookmarkStart w:id="673" w:name="_Toc29805262"/>
      <w:bookmarkStart w:id="674" w:name="_Toc36456471"/>
      <w:bookmarkStart w:id="675" w:name="_Toc36469569"/>
      <w:bookmarkStart w:id="676" w:name="_Toc37253978"/>
      <w:bookmarkStart w:id="677" w:name="_Toc37322835"/>
      <w:bookmarkStart w:id="678" w:name="_Toc37324241"/>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672"/>
      <w:bookmarkEnd w:id="673"/>
      <w:bookmarkEnd w:id="674"/>
      <w:bookmarkEnd w:id="675"/>
      <w:bookmarkEnd w:id="676"/>
      <w:bookmarkEnd w:id="677"/>
      <w:bookmarkEnd w:id="678"/>
    </w:p>
    <w:p w14:paraId="06E3965A" w14:textId="77777777" w:rsidR="002C1753" w:rsidRPr="00FE760F" w:rsidRDefault="002C1753" w:rsidP="002C1753">
      <w:r w:rsidRPr="00FE760F">
        <w:t>For UE with UL MIMO, the A-MPR values specified in clause 6.2.3 shall apply to the maximum output power specified in Table 6.2D.1.</w:t>
      </w:r>
      <w:r w:rsidRPr="00FE760F">
        <w:rPr>
          <w:rFonts w:hint="eastAsia"/>
          <w:lang w:eastAsia="zh-CN"/>
        </w:rPr>
        <w:t>1</w:t>
      </w:r>
      <w:r w:rsidRPr="00FE760F">
        <w:t xml:space="preserve">-1. The requirements shall be met with the UL MIMO configurations specified in </w:t>
      </w:r>
      <w:r w:rsidRPr="00FE760F">
        <w:rPr>
          <w:rFonts w:eastAsia="Malgun Gothic"/>
        </w:rPr>
        <w:t>sub-clause 6.2D.1.</w:t>
      </w:r>
      <w:r w:rsidRPr="00FE760F">
        <w:rPr>
          <w:rFonts w:eastAsia="Malgun Gothic" w:hint="eastAsia"/>
          <w:lang w:eastAsia="zh-CN"/>
        </w:rPr>
        <w:t>1</w:t>
      </w:r>
      <w:r w:rsidRPr="00FE760F">
        <w:t>.</w:t>
      </w:r>
    </w:p>
    <w:p w14:paraId="640B9EBC" w14:textId="77777777" w:rsidR="002C1753" w:rsidRPr="00FE760F" w:rsidRDefault="002C1753" w:rsidP="002C1753">
      <w:r w:rsidRPr="00FE760F">
        <w:t>For the UE maximum output power modified by A-MPR, the power limits specified in clause 6.2D.4 apply.</w:t>
      </w:r>
    </w:p>
    <w:p w14:paraId="2CD57A4D" w14:textId="77777777" w:rsidR="002C1753" w:rsidRPr="00FE760F" w:rsidRDefault="002C1753" w:rsidP="002C1753">
      <w:pPr>
        <w:pStyle w:val="Heading4"/>
        <w:rPr>
          <w:lang w:eastAsia="ko-KR"/>
        </w:rPr>
      </w:pPr>
      <w:bookmarkStart w:id="679" w:name="_Toc21340816"/>
      <w:bookmarkStart w:id="680" w:name="_Toc29805263"/>
      <w:bookmarkStart w:id="681" w:name="_Toc36456472"/>
      <w:bookmarkStart w:id="682" w:name="_Toc36469570"/>
      <w:bookmarkStart w:id="683" w:name="_Toc37253979"/>
      <w:bookmarkStart w:id="684" w:name="_Toc37322836"/>
      <w:bookmarkStart w:id="685" w:name="_Toc37324242"/>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679"/>
      <w:bookmarkEnd w:id="680"/>
      <w:bookmarkEnd w:id="681"/>
      <w:bookmarkEnd w:id="682"/>
      <w:bookmarkEnd w:id="683"/>
      <w:bookmarkEnd w:id="684"/>
      <w:bookmarkEnd w:id="685"/>
    </w:p>
    <w:p w14:paraId="14C193F2" w14:textId="77777777" w:rsidR="002C1753" w:rsidRPr="00FE760F" w:rsidRDefault="002C1753" w:rsidP="002C1753">
      <w:r w:rsidRPr="00FE760F">
        <w:t>For UE with UL MIMO, the A-MPR values specified in clause 6.2.3 shall apply to the maximum output power specified in Table 6.2D.1.</w:t>
      </w:r>
      <w:r w:rsidRPr="00FE760F">
        <w:rPr>
          <w:rFonts w:hint="eastAsia"/>
          <w:lang w:eastAsia="ko-KR"/>
        </w:rPr>
        <w:t>2</w:t>
      </w:r>
      <w:r w:rsidRPr="00FE760F">
        <w:t>-1. The requirements shall be met with the UL MIMO configurations specified in clause 6.2D.1.</w:t>
      </w:r>
      <w:r w:rsidRPr="00FE760F">
        <w:rPr>
          <w:rFonts w:hint="eastAsia"/>
          <w:lang w:eastAsia="ko-KR"/>
        </w:rPr>
        <w:t>2</w:t>
      </w:r>
      <w:r w:rsidRPr="00FE760F">
        <w:t>.</w:t>
      </w:r>
    </w:p>
    <w:p w14:paraId="615578B0" w14:textId="77777777" w:rsidR="002C1753" w:rsidRPr="00FE760F" w:rsidRDefault="002C1753" w:rsidP="002C1753">
      <w:r w:rsidRPr="00FE760F">
        <w:t>For the UE maximum output power modified by A-MPR, the power limits specified in clause 6.2D.4 apply.</w:t>
      </w:r>
    </w:p>
    <w:p w14:paraId="2703E69C" w14:textId="77777777" w:rsidR="002C1753" w:rsidRPr="00FE760F" w:rsidRDefault="002C1753" w:rsidP="002C1753">
      <w:pPr>
        <w:pStyle w:val="Heading4"/>
        <w:rPr>
          <w:lang w:eastAsia="ko-KR"/>
        </w:rPr>
      </w:pPr>
      <w:bookmarkStart w:id="686" w:name="_Toc21340817"/>
      <w:bookmarkStart w:id="687" w:name="_Toc29805264"/>
      <w:bookmarkStart w:id="688" w:name="_Toc36456473"/>
      <w:bookmarkStart w:id="689" w:name="_Toc36469571"/>
      <w:bookmarkStart w:id="690" w:name="_Toc37253980"/>
      <w:bookmarkStart w:id="691" w:name="_Toc37322837"/>
      <w:bookmarkStart w:id="692" w:name="_Toc37324243"/>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686"/>
      <w:bookmarkEnd w:id="687"/>
      <w:bookmarkEnd w:id="688"/>
      <w:bookmarkEnd w:id="689"/>
      <w:bookmarkEnd w:id="690"/>
      <w:bookmarkEnd w:id="691"/>
      <w:bookmarkEnd w:id="692"/>
    </w:p>
    <w:p w14:paraId="5BB2AD03" w14:textId="77777777" w:rsidR="002C1753" w:rsidRPr="00FE760F" w:rsidRDefault="002C1753" w:rsidP="002C1753">
      <w:r w:rsidRPr="00FE760F">
        <w:t>For UE with UL MIMO, the A-MPR values specified in clause 6.2.3 shall apply to the maximum output power specified in Table 6.2D.1.3-1. The requirements shall be met with the UL MIMO configurations specified in clause 6.2D.1.3.</w:t>
      </w:r>
    </w:p>
    <w:p w14:paraId="70A42AB9" w14:textId="77777777" w:rsidR="002C1753" w:rsidRPr="00FE760F" w:rsidRDefault="002C1753" w:rsidP="002C1753">
      <w:r w:rsidRPr="00FE760F">
        <w:t>For the UE maximum output power modified by A-MPR, the power limits specified in clause 6.2D.4 apply.</w:t>
      </w:r>
    </w:p>
    <w:p w14:paraId="6507E4DB" w14:textId="77777777" w:rsidR="002C1753" w:rsidRPr="00FE760F" w:rsidRDefault="002C1753" w:rsidP="002C1753">
      <w:pPr>
        <w:pStyle w:val="Heading4"/>
        <w:rPr>
          <w:lang w:eastAsia="ko-KR"/>
        </w:rPr>
      </w:pPr>
      <w:bookmarkStart w:id="693" w:name="_Toc21340818"/>
      <w:bookmarkStart w:id="694" w:name="_Toc29805265"/>
      <w:bookmarkStart w:id="695" w:name="_Toc36456474"/>
      <w:bookmarkStart w:id="696" w:name="_Toc36469572"/>
      <w:bookmarkStart w:id="697" w:name="_Toc37253981"/>
      <w:bookmarkStart w:id="698" w:name="_Toc37322838"/>
      <w:bookmarkStart w:id="699" w:name="_Toc37324244"/>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693"/>
      <w:bookmarkEnd w:id="694"/>
      <w:bookmarkEnd w:id="695"/>
      <w:bookmarkEnd w:id="696"/>
      <w:bookmarkEnd w:id="697"/>
      <w:bookmarkEnd w:id="698"/>
      <w:bookmarkEnd w:id="699"/>
    </w:p>
    <w:p w14:paraId="7AE383E4" w14:textId="77777777" w:rsidR="002C1753" w:rsidRPr="00FE760F" w:rsidRDefault="002C1753" w:rsidP="002C1753">
      <w:r w:rsidRPr="00FE760F">
        <w:t>For UE with UL MIMO, the A-MPR values specified in clause 6.2.3 shall apply to the maximum output power specified in Table 6.2D.1.4-1. The requirements shall be met with the UL MIMO configurations specified in clause 6.2D.1.4.</w:t>
      </w:r>
    </w:p>
    <w:p w14:paraId="0547B5F9" w14:textId="77777777" w:rsidR="002C1753" w:rsidRPr="00FE760F" w:rsidRDefault="002C1753" w:rsidP="002C1753">
      <w:pPr>
        <w:pStyle w:val="Heading3"/>
      </w:pPr>
      <w:bookmarkStart w:id="700" w:name="_Toc21340819"/>
      <w:bookmarkStart w:id="701" w:name="_Toc29805266"/>
      <w:bookmarkStart w:id="702" w:name="_Toc36456475"/>
      <w:bookmarkStart w:id="703" w:name="_Toc36469573"/>
      <w:bookmarkStart w:id="704" w:name="_Toc37253982"/>
      <w:bookmarkStart w:id="705" w:name="_Toc37322839"/>
      <w:bookmarkStart w:id="706" w:name="_Toc37324245"/>
      <w:r w:rsidRPr="00FE760F">
        <w:t>6.2D.4</w:t>
      </w:r>
      <w:r w:rsidRPr="00FE760F">
        <w:tab/>
        <w:t>Configured transmitted power for UL MIMO</w:t>
      </w:r>
      <w:bookmarkEnd w:id="700"/>
      <w:bookmarkEnd w:id="701"/>
      <w:bookmarkEnd w:id="702"/>
      <w:bookmarkEnd w:id="703"/>
      <w:bookmarkEnd w:id="704"/>
      <w:bookmarkEnd w:id="705"/>
      <w:bookmarkEnd w:id="706"/>
    </w:p>
    <w:p w14:paraId="2B1CB38D" w14:textId="764FE0EB" w:rsidR="002C1753" w:rsidRPr="00FE760F" w:rsidRDefault="002C1753" w:rsidP="002C1753">
      <w:pPr>
        <w:pStyle w:val="Guidance"/>
        <w:rPr>
          <w:i w:val="0"/>
          <w:color w:val="auto"/>
        </w:rPr>
      </w:pPr>
      <w:r w:rsidRPr="00FE760F">
        <w:rPr>
          <w:i w:val="0"/>
          <w:color w:val="auto"/>
        </w:rPr>
        <w:t>For UE configured with UL</w:t>
      </w:r>
      <w:ins w:id="707" w:author="Samsung" w:date="2020-05-15T19:30:00Z">
        <w:r w:rsidR="00515B72">
          <w:rPr>
            <w:i w:val="0"/>
            <w:color w:val="auto"/>
          </w:rPr>
          <w:t xml:space="preserve"> </w:t>
        </w:r>
      </w:ins>
      <w:r w:rsidRPr="00FE760F">
        <w:rPr>
          <w:i w:val="0"/>
          <w:color w:val="auto"/>
        </w:rPr>
        <w:t>MIMO, the configured maximum output power P</w:t>
      </w:r>
      <w:r w:rsidRPr="00FE760F">
        <w:rPr>
          <w:i w:val="0"/>
          <w:color w:val="auto"/>
          <w:vertAlign w:val="subscript"/>
        </w:rPr>
        <w:t xml:space="preserve">CMAX,c </w:t>
      </w:r>
      <w:r w:rsidRPr="00FE760F">
        <w:rPr>
          <w:i w:val="0"/>
          <w:color w:val="auto"/>
        </w:rPr>
        <w:t xml:space="preserve">for serving cell </w:t>
      </w:r>
      <w:r w:rsidRPr="00FE760F">
        <w:rPr>
          <w:color w:val="auto"/>
        </w:rPr>
        <w:t xml:space="preserve">c </w:t>
      </w:r>
      <w:r w:rsidRPr="00FE760F">
        <w:rPr>
          <w:i w:val="0"/>
          <w:color w:val="auto"/>
        </w:rPr>
        <w:t>is defined as sum of all streams and is bound by limits set in clause 6.2.4.</w:t>
      </w:r>
    </w:p>
    <w:p w14:paraId="0720F481" w14:textId="77777777" w:rsidR="002C1753" w:rsidRDefault="002C1753" w:rsidP="002C1753">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14:paraId="7C5D5FD9" w14:textId="77777777" w:rsidR="002C1753" w:rsidRPr="002C1753" w:rsidRDefault="002C1753" w:rsidP="00DD7B6C"/>
    <w:p w14:paraId="253305A3" w14:textId="77777777" w:rsidR="002C1753" w:rsidRPr="001C0CC4" w:rsidRDefault="002C1753" w:rsidP="00DD7B6C"/>
    <w:p w14:paraId="316C1728" w14:textId="77777777" w:rsidR="00DD7B6C" w:rsidRDefault="00DD7B6C" w:rsidP="00DD7B6C">
      <w:pPr>
        <w:rPr>
          <w:noProof/>
        </w:rPr>
      </w:pPr>
      <w:r w:rsidRPr="001C0CC4">
        <w:br w:type="page"/>
      </w:r>
    </w:p>
    <w:sectPr w:rsidR="00DD7B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E3C41" w14:textId="77777777" w:rsidR="00C36FEF" w:rsidRDefault="00C36FEF">
      <w:r>
        <w:separator/>
      </w:r>
    </w:p>
  </w:endnote>
  <w:endnote w:type="continuationSeparator" w:id="0">
    <w:p w14:paraId="42C3DC20" w14:textId="77777777" w:rsidR="00C36FEF" w:rsidRDefault="00C3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4FED3" w14:textId="77777777" w:rsidR="00C36FEF" w:rsidRDefault="00C36FEF">
      <w:r>
        <w:separator/>
      </w:r>
    </w:p>
  </w:footnote>
  <w:footnote w:type="continuationSeparator" w:id="0">
    <w:p w14:paraId="3AF4732B" w14:textId="77777777" w:rsidR="00C36FEF" w:rsidRDefault="00C36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CFF98" w14:textId="77777777" w:rsidR="007C1027" w:rsidRDefault="007C1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EF8A" w14:textId="77777777" w:rsidR="007C1027" w:rsidRDefault="007C10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8563" w14:textId="77777777" w:rsidR="007C1027" w:rsidRDefault="007C10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04193" w14:textId="77777777" w:rsidR="007C1027" w:rsidRDefault="007C1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7"/>
    <w:rsid w:val="00002E9A"/>
    <w:rsid w:val="00005BB1"/>
    <w:rsid w:val="00022E4A"/>
    <w:rsid w:val="00044E66"/>
    <w:rsid w:val="000500FD"/>
    <w:rsid w:val="00074884"/>
    <w:rsid w:val="000903D5"/>
    <w:rsid w:val="000A6394"/>
    <w:rsid w:val="000B7FED"/>
    <w:rsid w:val="000C038A"/>
    <w:rsid w:val="000C6598"/>
    <w:rsid w:val="000E3766"/>
    <w:rsid w:val="000E45C0"/>
    <w:rsid w:val="00117451"/>
    <w:rsid w:val="001241C3"/>
    <w:rsid w:val="0012555A"/>
    <w:rsid w:val="001326EB"/>
    <w:rsid w:val="00145D43"/>
    <w:rsid w:val="00157404"/>
    <w:rsid w:val="00160B72"/>
    <w:rsid w:val="00172250"/>
    <w:rsid w:val="00182ABF"/>
    <w:rsid w:val="00192C46"/>
    <w:rsid w:val="001962E5"/>
    <w:rsid w:val="001A08B3"/>
    <w:rsid w:val="001A7B60"/>
    <w:rsid w:val="001B28C9"/>
    <w:rsid w:val="001B52F0"/>
    <w:rsid w:val="001B7A65"/>
    <w:rsid w:val="001C1032"/>
    <w:rsid w:val="001E41F3"/>
    <w:rsid w:val="001E7AEC"/>
    <w:rsid w:val="00203167"/>
    <w:rsid w:val="00212150"/>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1753"/>
    <w:rsid w:val="002C2C1A"/>
    <w:rsid w:val="002D5C0B"/>
    <w:rsid w:val="002F406A"/>
    <w:rsid w:val="00305409"/>
    <w:rsid w:val="00306606"/>
    <w:rsid w:val="00322395"/>
    <w:rsid w:val="0032712A"/>
    <w:rsid w:val="0034156A"/>
    <w:rsid w:val="0035404E"/>
    <w:rsid w:val="003609EF"/>
    <w:rsid w:val="0036231A"/>
    <w:rsid w:val="00367191"/>
    <w:rsid w:val="00374DD4"/>
    <w:rsid w:val="00384B49"/>
    <w:rsid w:val="00385EB8"/>
    <w:rsid w:val="00390361"/>
    <w:rsid w:val="003951CF"/>
    <w:rsid w:val="003A3B06"/>
    <w:rsid w:val="003B06CF"/>
    <w:rsid w:val="003B6F9A"/>
    <w:rsid w:val="003C4D5A"/>
    <w:rsid w:val="003D6EEE"/>
    <w:rsid w:val="003E1A36"/>
    <w:rsid w:val="003F637F"/>
    <w:rsid w:val="00404CDE"/>
    <w:rsid w:val="00410266"/>
    <w:rsid w:val="00410371"/>
    <w:rsid w:val="00414683"/>
    <w:rsid w:val="00415E38"/>
    <w:rsid w:val="00420E89"/>
    <w:rsid w:val="004242F1"/>
    <w:rsid w:val="00446388"/>
    <w:rsid w:val="00454765"/>
    <w:rsid w:val="00464516"/>
    <w:rsid w:val="004910F8"/>
    <w:rsid w:val="00495D85"/>
    <w:rsid w:val="004B75B7"/>
    <w:rsid w:val="004B7A60"/>
    <w:rsid w:val="004E5594"/>
    <w:rsid w:val="004F1A72"/>
    <w:rsid w:val="0050159E"/>
    <w:rsid w:val="0051580D"/>
    <w:rsid w:val="00515B72"/>
    <w:rsid w:val="00547111"/>
    <w:rsid w:val="0058707C"/>
    <w:rsid w:val="00592D74"/>
    <w:rsid w:val="00595601"/>
    <w:rsid w:val="005A2D80"/>
    <w:rsid w:val="005B37B5"/>
    <w:rsid w:val="005E2C44"/>
    <w:rsid w:val="005E41F3"/>
    <w:rsid w:val="005F263B"/>
    <w:rsid w:val="00603136"/>
    <w:rsid w:val="00607FCA"/>
    <w:rsid w:val="00614080"/>
    <w:rsid w:val="00621188"/>
    <w:rsid w:val="006257ED"/>
    <w:rsid w:val="0063027E"/>
    <w:rsid w:val="006346A2"/>
    <w:rsid w:val="00661ECE"/>
    <w:rsid w:val="00671A55"/>
    <w:rsid w:val="00675FF5"/>
    <w:rsid w:val="0068513A"/>
    <w:rsid w:val="00693249"/>
    <w:rsid w:val="00695808"/>
    <w:rsid w:val="006B46FB"/>
    <w:rsid w:val="006B7544"/>
    <w:rsid w:val="006E21FB"/>
    <w:rsid w:val="006F061B"/>
    <w:rsid w:val="006F0A00"/>
    <w:rsid w:val="007058C5"/>
    <w:rsid w:val="00724B4D"/>
    <w:rsid w:val="00730A78"/>
    <w:rsid w:val="00733B46"/>
    <w:rsid w:val="0074068B"/>
    <w:rsid w:val="00742A7C"/>
    <w:rsid w:val="0074599C"/>
    <w:rsid w:val="0075740A"/>
    <w:rsid w:val="00775C45"/>
    <w:rsid w:val="00777064"/>
    <w:rsid w:val="00786B6A"/>
    <w:rsid w:val="00787024"/>
    <w:rsid w:val="00787F6C"/>
    <w:rsid w:val="00792342"/>
    <w:rsid w:val="00794458"/>
    <w:rsid w:val="007957B1"/>
    <w:rsid w:val="007977A8"/>
    <w:rsid w:val="007B512A"/>
    <w:rsid w:val="007B60BE"/>
    <w:rsid w:val="007C1027"/>
    <w:rsid w:val="007C2097"/>
    <w:rsid w:val="007C7A58"/>
    <w:rsid w:val="007D6A07"/>
    <w:rsid w:val="007D781F"/>
    <w:rsid w:val="007F7259"/>
    <w:rsid w:val="007F7C75"/>
    <w:rsid w:val="00800BC4"/>
    <w:rsid w:val="008040A8"/>
    <w:rsid w:val="00804397"/>
    <w:rsid w:val="00804C63"/>
    <w:rsid w:val="008279FA"/>
    <w:rsid w:val="008626E7"/>
    <w:rsid w:val="00870EE7"/>
    <w:rsid w:val="008724E9"/>
    <w:rsid w:val="008863B9"/>
    <w:rsid w:val="008A45A6"/>
    <w:rsid w:val="008A4E2E"/>
    <w:rsid w:val="008B7ED5"/>
    <w:rsid w:val="008C3F9D"/>
    <w:rsid w:val="008F194C"/>
    <w:rsid w:val="008F686C"/>
    <w:rsid w:val="00913E35"/>
    <w:rsid w:val="009148DE"/>
    <w:rsid w:val="009349A9"/>
    <w:rsid w:val="0093685A"/>
    <w:rsid w:val="00941E30"/>
    <w:rsid w:val="00975F35"/>
    <w:rsid w:val="009777D9"/>
    <w:rsid w:val="00981308"/>
    <w:rsid w:val="00991B88"/>
    <w:rsid w:val="00996C90"/>
    <w:rsid w:val="009A5753"/>
    <w:rsid w:val="009A579D"/>
    <w:rsid w:val="009E3297"/>
    <w:rsid w:val="009F734F"/>
    <w:rsid w:val="00A11CAF"/>
    <w:rsid w:val="00A11F49"/>
    <w:rsid w:val="00A133AF"/>
    <w:rsid w:val="00A151B3"/>
    <w:rsid w:val="00A246B6"/>
    <w:rsid w:val="00A2553B"/>
    <w:rsid w:val="00A25F0C"/>
    <w:rsid w:val="00A309EB"/>
    <w:rsid w:val="00A42823"/>
    <w:rsid w:val="00A47E70"/>
    <w:rsid w:val="00A50CF0"/>
    <w:rsid w:val="00A539D2"/>
    <w:rsid w:val="00A53FA4"/>
    <w:rsid w:val="00A656F0"/>
    <w:rsid w:val="00A752B1"/>
    <w:rsid w:val="00A7671C"/>
    <w:rsid w:val="00A84A43"/>
    <w:rsid w:val="00AA2CBC"/>
    <w:rsid w:val="00AB1ACE"/>
    <w:rsid w:val="00AB64B0"/>
    <w:rsid w:val="00AC21E9"/>
    <w:rsid w:val="00AC2E82"/>
    <w:rsid w:val="00AC5820"/>
    <w:rsid w:val="00AD1CD8"/>
    <w:rsid w:val="00AF2552"/>
    <w:rsid w:val="00B021C5"/>
    <w:rsid w:val="00B14BC5"/>
    <w:rsid w:val="00B2404B"/>
    <w:rsid w:val="00B258BB"/>
    <w:rsid w:val="00B3131E"/>
    <w:rsid w:val="00B333D2"/>
    <w:rsid w:val="00B6090A"/>
    <w:rsid w:val="00B67B97"/>
    <w:rsid w:val="00B769A9"/>
    <w:rsid w:val="00B968C8"/>
    <w:rsid w:val="00BA3EC5"/>
    <w:rsid w:val="00BA4D25"/>
    <w:rsid w:val="00BA51D9"/>
    <w:rsid w:val="00BB5DFC"/>
    <w:rsid w:val="00BD279D"/>
    <w:rsid w:val="00BD6BB8"/>
    <w:rsid w:val="00BE5DBC"/>
    <w:rsid w:val="00C14CF6"/>
    <w:rsid w:val="00C1516E"/>
    <w:rsid w:val="00C36FEF"/>
    <w:rsid w:val="00C40732"/>
    <w:rsid w:val="00C51863"/>
    <w:rsid w:val="00C66BA2"/>
    <w:rsid w:val="00C94F58"/>
    <w:rsid w:val="00C95985"/>
    <w:rsid w:val="00CC1B39"/>
    <w:rsid w:val="00CC5026"/>
    <w:rsid w:val="00CC68D0"/>
    <w:rsid w:val="00CD0571"/>
    <w:rsid w:val="00CD7D0F"/>
    <w:rsid w:val="00CF2E18"/>
    <w:rsid w:val="00D01996"/>
    <w:rsid w:val="00D03F9A"/>
    <w:rsid w:val="00D06D51"/>
    <w:rsid w:val="00D24991"/>
    <w:rsid w:val="00D253A6"/>
    <w:rsid w:val="00D34B74"/>
    <w:rsid w:val="00D50255"/>
    <w:rsid w:val="00D50EFA"/>
    <w:rsid w:val="00D52D0B"/>
    <w:rsid w:val="00D5565A"/>
    <w:rsid w:val="00D63EDD"/>
    <w:rsid w:val="00D66520"/>
    <w:rsid w:val="00D90C5D"/>
    <w:rsid w:val="00DA04EA"/>
    <w:rsid w:val="00DA1A44"/>
    <w:rsid w:val="00DC08AE"/>
    <w:rsid w:val="00DC10F2"/>
    <w:rsid w:val="00DD7B6C"/>
    <w:rsid w:val="00DE34CF"/>
    <w:rsid w:val="00E108AA"/>
    <w:rsid w:val="00E13F3D"/>
    <w:rsid w:val="00E34898"/>
    <w:rsid w:val="00E43F05"/>
    <w:rsid w:val="00E94639"/>
    <w:rsid w:val="00EA6824"/>
    <w:rsid w:val="00EA6E62"/>
    <w:rsid w:val="00EA7DA6"/>
    <w:rsid w:val="00EB09B7"/>
    <w:rsid w:val="00EB3C88"/>
    <w:rsid w:val="00EC78F3"/>
    <w:rsid w:val="00ED2BF2"/>
    <w:rsid w:val="00ED3A7B"/>
    <w:rsid w:val="00EE3997"/>
    <w:rsid w:val="00EE7D7C"/>
    <w:rsid w:val="00EF2C30"/>
    <w:rsid w:val="00F1247E"/>
    <w:rsid w:val="00F143BF"/>
    <w:rsid w:val="00F15CFC"/>
    <w:rsid w:val="00F25D98"/>
    <w:rsid w:val="00F300FB"/>
    <w:rsid w:val="00F37105"/>
    <w:rsid w:val="00F37352"/>
    <w:rsid w:val="00F6345E"/>
    <w:rsid w:val="00F64851"/>
    <w:rsid w:val="00F771C6"/>
    <w:rsid w:val="00FA34EC"/>
    <w:rsid w:val="00FB6386"/>
    <w:rsid w:val="00FC2E38"/>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A92D0"/>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 w:type="paragraph" w:customStyle="1" w:styleId="Guidance">
    <w:name w:val="Guidance"/>
    <w:basedOn w:val="Normal"/>
    <w:link w:val="GuidanceChar"/>
    <w:rsid w:val="002C1753"/>
    <w:rPr>
      <w:rFonts w:eastAsiaTheme="minorEastAsia"/>
      <w:i/>
      <w:color w:val="0000FF"/>
    </w:rPr>
  </w:style>
  <w:style w:type="character" w:customStyle="1" w:styleId="GuidanceChar">
    <w:name w:val="Guidance Char"/>
    <w:link w:val="Guidance"/>
    <w:rsid w:val="002C175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4797-539F-4F2A-AAB4-EF53F1B0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3338</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He (Jackson) Wang</cp:lastModifiedBy>
  <cp:revision>31</cp:revision>
  <cp:lastPrinted>1899-12-31T23:00:00Z</cp:lastPrinted>
  <dcterms:created xsi:type="dcterms:W3CDTF">2020-05-15T09:39:00Z</dcterms:created>
  <dcterms:modified xsi:type="dcterms:W3CDTF">2020-05-15T12:47:00Z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