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2A617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</w:t>
      </w:r>
      <w:r w:rsidR="00D41BC7">
        <w:rPr>
          <w:b/>
          <w:noProof/>
          <w:sz w:val="24"/>
        </w:rPr>
        <w:t>2bis</w:t>
      </w:r>
      <w:r>
        <w:rPr>
          <w:b/>
          <w:i/>
          <w:noProof/>
          <w:sz w:val="28"/>
        </w:rPr>
        <w:tab/>
      </w:r>
      <w:fldSimple w:instr=" DOCPROPERTY  Tdoc#  \* MERGEFORMAT ">
        <w:r w:rsidR="00E87382">
          <w:rPr>
            <w:b/>
            <w:i/>
            <w:noProof/>
            <w:sz w:val="28"/>
          </w:rPr>
          <w:t>R4-19</w:t>
        </w:r>
      </w:fldSimple>
      <w:r w:rsidR="001602CD">
        <w:rPr>
          <w:b/>
          <w:i/>
          <w:noProof/>
          <w:sz w:val="28"/>
        </w:rPr>
        <w:t>12192</w:t>
      </w:r>
      <w:bookmarkStart w:id="0" w:name="_GoBack"/>
      <w:bookmarkEnd w:id="0"/>
    </w:p>
    <w:p w14:paraId="649C20BA" w14:textId="2D528CCB" w:rsidR="001E41F3" w:rsidRDefault="006F10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45CA2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45CA2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45CA2">
          <w:rPr>
            <w:b/>
            <w:noProof/>
            <w:sz w:val="24"/>
          </w:rPr>
          <w:t>14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  <w:r w:rsidR="00E45CA2">
          <w:rPr>
            <w:b/>
            <w:noProof/>
            <w:sz w:val="24"/>
          </w:rPr>
          <w:t>Oct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45CA2">
          <w:rPr>
            <w:b/>
            <w:noProof/>
            <w:sz w:val="24"/>
          </w:rPr>
          <w:t>19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  <w:r w:rsidR="00E45CA2">
          <w:rPr>
            <w:b/>
            <w:noProof/>
            <w:sz w:val="24"/>
          </w:rPr>
          <w:t>Oct</w:t>
        </w:r>
        <w:r w:rsidR="00CA777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6F1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777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879F79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05578E2" w:rsidR="001E41F3" w:rsidRPr="00410371" w:rsidRDefault="00E873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33F3591" w:rsidR="001E41F3" w:rsidRPr="00410371" w:rsidRDefault="006F1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777F">
                <w:rPr>
                  <w:b/>
                  <w:noProof/>
                  <w:sz w:val="28"/>
                </w:rPr>
                <w:t>15.</w:t>
              </w:r>
              <w:r w:rsidR="001602CD">
                <w:rPr>
                  <w:b/>
                  <w:noProof/>
                  <w:sz w:val="28"/>
                </w:rPr>
                <w:t>3</w:t>
              </w:r>
              <w:r w:rsidR="00CA77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8FCA668" w:rsidR="001E41F3" w:rsidRDefault="006F1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032F">
                <w:t xml:space="preserve">Editorial </w:t>
              </w:r>
              <w:r w:rsidR="00E45CA2">
                <w:t>change on reference PDCCH payload size</w:t>
              </w:r>
              <w:r w:rsidR="0061032F">
                <w:t xml:space="preserve"> </w:t>
              </w:r>
            </w:fldSimple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6F1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777F">
                <w:rPr>
                  <w:noProof/>
                </w:rPr>
                <w:t>Ericsson</w:t>
              </w:r>
            </w:fldSimple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6F1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777F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72147AC" w:rsidR="001E41F3" w:rsidRDefault="00CA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EC174F7" w:rsidR="001E41F3" w:rsidRDefault="006F1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2019-</w:t>
              </w:r>
              <w:r w:rsidR="00E45CA2">
                <w:rPr>
                  <w:noProof/>
                </w:rPr>
                <w:t>10</w:t>
              </w:r>
              <w:r w:rsidR="0089456B">
                <w:rPr>
                  <w:noProof/>
                </w:rPr>
                <w:t>-</w:t>
              </w:r>
            </w:fldSimple>
            <w:r w:rsidR="00E45CA2">
              <w:rPr>
                <w:noProof/>
              </w:rPr>
              <w:t>01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C41294A" w:rsidR="001E41F3" w:rsidRDefault="00CA7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3C474C9" w:rsidR="001E41F3" w:rsidRDefault="006F1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456B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643A7CE" w:rsidR="001E41F3" w:rsidRDefault="00E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Payload size in current spec is incorrect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1A0422B" w:rsidR="001E41F3" w:rsidRDefault="00E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payload size from 512 -&gt; 52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7D469E7" w:rsidR="001E41F3" w:rsidRDefault="00E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Payload for reference control channel will be incorrect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C563665" w:rsidR="001E41F3" w:rsidRDefault="0061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45CA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45CA2">
              <w:rPr>
                <w:noProof/>
              </w:rPr>
              <w:t>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2AEFB9FB" w:rsidR="001E41F3" w:rsidRDefault="00E45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49BE9D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1CC7BB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5CA2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77777777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>START OF CHANGE</w:t>
      </w:r>
      <w:bookmarkEnd w:id="3"/>
      <w:bookmarkEnd w:id="4"/>
    </w:p>
    <w:p w14:paraId="6EB73A47" w14:textId="77777777" w:rsidR="00E45CA2" w:rsidRPr="00AC3283" w:rsidRDefault="00E45CA2" w:rsidP="00E45CA2">
      <w:pPr>
        <w:pStyle w:val="TH"/>
        <w:rPr>
          <w:lang w:val="en-US"/>
        </w:rPr>
      </w:pPr>
      <w:r w:rsidRPr="00AC3283">
        <w:t>Table A.3.3</w:t>
      </w:r>
      <w:r w:rsidRPr="00AC3283">
        <w:rPr>
          <w:lang w:val="en-US"/>
        </w:rPr>
        <w:t>.1.1</w:t>
      </w:r>
      <w:r w:rsidRPr="00AC3283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566"/>
        <w:gridCol w:w="1247"/>
        <w:gridCol w:w="1247"/>
        <w:gridCol w:w="1247"/>
        <w:gridCol w:w="1247"/>
        <w:gridCol w:w="1247"/>
        <w:gridCol w:w="1247"/>
      </w:tblGrid>
      <w:tr w:rsidR="00E45CA2" w:rsidRPr="00AC3283" w14:paraId="586B4B38" w14:textId="77777777" w:rsidTr="00A82355">
        <w:tc>
          <w:tcPr>
            <w:tcW w:w="876" w:type="pct"/>
            <w:shd w:val="clear" w:color="auto" w:fill="auto"/>
          </w:tcPr>
          <w:p w14:paraId="06439C00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AC4562F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092B2D0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E45CA2" w:rsidRPr="00AC3283" w14:paraId="3E826A62" w14:textId="77777777" w:rsidTr="00A82355">
        <w:tc>
          <w:tcPr>
            <w:tcW w:w="877" w:type="pct"/>
            <w:shd w:val="clear" w:color="auto" w:fill="auto"/>
          </w:tcPr>
          <w:p w14:paraId="27318FD7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3368058C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38A9888D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.1-2.1 FDD</w:t>
            </w:r>
          </w:p>
        </w:tc>
        <w:tc>
          <w:tcPr>
            <w:tcW w:w="630" w:type="pct"/>
          </w:tcPr>
          <w:p w14:paraId="5AE8680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630" w:type="pct"/>
          </w:tcPr>
          <w:p w14:paraId="20EAE5F3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29" w:type="pct"/>
          </w:tcPr>
          <w:p w14:paraId="6E84713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30" w:type="pct"/>
          </w:tcPr>
          <w:p w14:paraId="69F8584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30" w:type="pct"/>
          </w:tcPr>
          <w:p w14:paraId="77602543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</w:tr>
      <w:tr w:rsidR="00E45CA2" w:rsidRPr="00AC3283" w14:paraId="31B9C030" w14:textId="77777777" w:rsidTr="00A82355">
        <w:tc>
          <w:tcPr>
            <w:tcW w:w="877" w:type="pct"/>
            <w:shd w:val="clear" w:color="auto" w:fill="auto"/>
          </w:tcPr>
          <w:p w14:paraId="2C3812EF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7E3B32C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401852AA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0028112A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1C271DB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23AC152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1BB4645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72794785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E45CA2" w:rsidRPr="00AC3283" w14:paraId="6CD5F8ED" w14:textId="77777777" w:rsidTr="00A82355">
        <w:tc>
          <w:tcPr>
            <w:tcW w:w="876" w:type="pct"/>
            <w:shd w:val="clear" w:color="auto" w:fill="auto"/>
            <w:vAlign w:val="center"/>
          </w:tcPr>
          <w:p w14:paraId="3E0EC97B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854379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1E4A53F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2BA4271F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537DA3CE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14:paraId="160203FC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665F8E7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14:paraId="7AE98D13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E45CA2" w:rsidRPr="00AC3283" w14:paraId="28D1B683" w14:textId="77777777" w:rsidTr="00A82355">
        <w:tc>
          <w:tcPr>
            <w:tcW w:w="876" w:type="pct"/>
            <w:shd w:val="clear" w:color="auto" w:fill="auto"/>
            <w:vAlign w:val="center"/>
          </w:tcPr>
          <w:p w14:paraId="67BB9302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20397C2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EE1B3C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33BA01DA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01E5E316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6B45832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4C4756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FD9279E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E45CA2" w:rsidRPr="00AC3283" w14:paraId="54AD35FC" w14:textId="77777777" w:rsidTr="00A82355">
        <w:tc>
          <w:tcPr>
            <w:tcW w:w="876" w:type="pct"/>
            <w:shd w:val="clear" w:color="auto" w:fill="auto"/>
            <w:vAlign w:val="center"/>
          </w:tcPr>
          <w:p w14:paraId="10537877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6D411B8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5CA3A5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A2D519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67A08917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14B812C5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74B4DA1E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14:paraId="5920A6D6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AC3283">
              <w:rPr>
                <w:rFonts w:ascii="Arial" w:eastAsia="SimSun" w:hAnsi="Arial"/>
                <w:sz w:val="18"/>
                <w:lang w:val="en-US" w:eastAsia="zh-CN"/>
              </w:rPr>
              <w:t>16</w:t>
            </w:r>
          </w:p>
        </w:tc>
      </w:tr>
      <w:tr w:rsidR="00E45CA2" w:rsidRPr="00AC3283" w14:paraId="7DD4939B" w14:textId="77777777" w:rsidTr="00A82355">
        <w:tc>
          <w:tcPr>
            <w:tcW w:w="876" w:type="pct"/>
            <w:shd w:val="clear" w:color="auto" w:fill="auto"/>
            <w:vAlign w:val="center"/>
          </w:tcPr>
          <w:p w14:paraId="13FCE103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750E91C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60BB9C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2AE2E2A2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5D1D246F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20BB062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557A7552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55F39CD6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</w:tr>
      <w:tr w:rsidR="00E45CA2" w:rsidRPr="00AC3283" w14:paraId="17A22829" w14:textId="77777777" w:rsidTr="00A82355">
        <w:tc>
          <w:tcPr>
            <w:tcW w:w="876" w:type="pct"/>
            <w:shd w:val="clear" w:color="auto" w:fill="auto"/>
            <w:vAlign w:val="center"/>
          </w:tcPr>
          <w:p w14:paraId="5F2FA7A7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423FA5B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1EC5DEA3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27FAD5AE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5CE42C1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del w:id="5" w:author="Fabian Huss" w:date="2019-10-01T15:19:00Z">
              <w:r w:rsidRPr="00AC3283" w:rsidDel="00E45CA2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</w:delText>
              </w:r>
            </w:del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387CF4F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CCF0D9D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1E49FE0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</w:tr>
    </w:tbl>
    <w:p w14:paraId="42EB5E6C" w14:textId="77777777" w:rsidR="00E45CA2" w:rsidRPr="00AC3283" w:rsidRDefault="00E45CA2" w:rsidP="00E45CA2">
      <w:pPr>
        <w:rPr>
          <w:rFonts w:eastAsia="SimSun"/>
          <w:lang w:eastAsia="zh-CN"/>
        </w:rPr>
      </w:pPr>
    </w:p>
    <w:p w14:paraId="6695A824" w14:textId="7EEE4F12" w:rsidR="001E41F3" w:rsidRPr="0061032F" w:rsidRDefault="001E41F3">
      <w:pPr>
        <w:rPr>
          <w:noProof/>
          <w:lang w:val="en-US"/>
        </w:rPr>
      </w:pPr>
    </w:p>
    <w:p w14:paraId="4BAA1EF2" w14:textId="62EBB4AB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75C515D" w14:textId="77777777" w:rsidR="0087333A" w:rsidRDefault="0087333A">
      <w:pPr>
        <w:rPr>
          <w:noProof/>
        </w:rPr>
      </w:pPr>
    </w:p>
    <w:sectPr w:rsidR="0087333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2AAE9" w14:textId="77777777" w:rsidR="0016449B" w:rsidRDefault="0016449B">
      <w:r>
        <w:separator/>
      </w:r>
    </w:p>
  </w:endnote>
  <w:endnote w:type="continuationSeparator" w:id="0">
    <w:p w14:paraId="77B52F9E" w14:textId="77777777" w:rsidR="0016449B" w:rsidRDefault="0016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F88BA" w14:textId="77777777" w:rsidR="0016449B" w:rsidRDefault="0016449B">
      <w:r>
        <w:separator/>
      </w:r>
    </w:p>
  </w:footnote>
  <w:footnote w:type="continuationSeparator" w:id="0">
    <w:p w14:paraId="64AA34C6" w14:textId="77777777" w:rsidR="0016449B" w:rsidRDefault="0016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2CD"/>
    <w:rsid w:val="0016449B"/>
    <w:rsid w:val="00192C46"/>
    <w:rsid w:val="001A08B3"/>
    <w:rsid w:val="001A7B60"/>
    <w:rsid w:val="001B52F0"/>
    <w:rsid w:val="001B61C5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28FA"/>
    <w:rsid w:val="004242F1"/>
    <w:rsid w:val="0042633B"/>
    <w:rsid w:val="004932FD"/>
    <w:rsid w:val="004B75B7"/>
    <w:rsid w:val="0051580D"/>
    <w:rsid w:val="00547111"/>
    <w:rsid w:val="00592D74"/>
    <w:rsid w:val="005E2C44"/>
    <w:rsid w:val="0061032F"/>
    <w:rsid w:val="00621188"/>
    <w:rsid w:val="006257ED"/>
    <w:rsid w:val="00695808"/>
    <w:rsid w:val="006B46FB"/>
    <w:rsid w:val="006E21FB"/>
    <w:rsid w:val="006F1033"/>
    <w:rsid w:val="00792342"/>
    <w:rsid w:val="007923B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33A"/>
    <w:rsid w:val="008863B9"/>
    <w:rsid w:val="0089456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77F"/>
    <w:rsid w:val="00CC5026"/>
    <w:rsid w:val="00CC68D0"/>
    <w:rsid w:val="00D03F9A"/>
    <w:rsid w:val="00D06D51"/>
    <w:rsid w:val="00D24991"/>
    <w:rsid w:val="00D41BC7"/>
    <w:rsid w:val="00D50255"/>
    <w:rsid w:val="00D66520"/>
    <w:rsid w:val="00D7020A"/>
    <w:rsid w:val="00DE34CF"/>
    <w:rsid w:val="00E13F3D"/>
    <w:rsid w:val="00E34898"/>
    <w:rsid w:val="00E45CA2"/>
    <w:rsid w:val="00E87382"/>
    <w:rsid w:val="00EB09B7"/>
    <w:rsid w:val="00EE7D7C"/>
    <w:rsid w:val="00F25D98"/>
    <w:rsid w:val="00F300FB"/>
    <w:rsid w:val="00F96E9F"/>
    <w:rsid w:val="00F97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0B7F21-C33C-4B36-9A12-5606C9CA7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441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5</cp:revision>
  <cp:lastPrinted>1899-12-31T23:00:00Z</cp:lastPrinted>
  <dcterms:created xsi:type="dcterms:W3CDTF">2019-10-01T13:19:00Z</dcterms:created>
  <dcterms:modified xsi:type="dcterms:W3CDTF">2019-10-04T15:17:00Z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