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4F22D" w14:textId="5D5A6C5D" w:rsidR="002F1B81" w:rsidRPr="002817CB" w:rsidRDefault="002F1B81" w:rsidP="002F1B81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2817CB">
        <w:rPr>
          <w:rFonts w:ascii="Times New Roman" w:hAnsi="Times New Roman"/>
        </w:rPr>
        <w:t>3GPP TSG-RAN WG4 Meeting #</w:t>
      </w:r>
      <w:r w:rsidR="006A4336" w:rsidRPr="002817CB">
        <w:rPr>
          <w:rFonts w:ascii="Times New Roman" w:hAnsi="Times New Roman"/>
        </w:rPr>
        <w:t>9</w:t>
      </w:r>
      <w:r w:rsidR="002235A5" w:rsidRPr="002817CB">
        <w:rPr>
          <w:rFonts w:ascii="Times New Roman" w:hAnsi="Times New Roman"/>
        </w:rPr>
        <w:t>2</w:t>
      </w:r>
      <w:r w:rsidR="001D1FE3">
        <w:rPr>
          <w:rFonts w:ascii="Times New Roman" w:hAnsi="Times New Roman"/>
        </w:rPr>
        <w:t>-Bis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</w:t>
      </w:r>
      <w:r w:rsidR="00CE081B" w:rsidRPr="002817CB">
        <w:rPr>
          <w:rFonts w:ascii="Times New Roman" w:hAnsi="Times New Roman"/>
          <w:szCs w:val="24"/>
        </w:rPr>
        <w:t>9</w:t>
      </w:r>
      <w:r w:rsidRPr="002817CB">
        <w:rPr>
          <w:rFonts w:ascii="Times New Roman" w:hAnsi="Times New Roman"/>
          <w:szCs w:val="24"/>
        </w:rPr>
        <w:t>1</w:t>
      </w:r>
      <w:r w:rsidR="0072779C">
        <w:rPr>
          <w:rFonts w:ascii="Times New Roman" w:hAnsi="Times New Roman"/>
          <w:szCs w:val="24"/>
        </w:rPr>
        <w:t>2170</w:t>
      </w:r>
      <w:bookmarkStart w:id="2" w:name="_GoBack"/>
      <w:bookmarkEnd w:id="2"/>
    </w:p>
    <w:p w14:paraId="606B97C4" w14:textId="77777777" w:rsidR="003B61A8" w:rsidRPr="001B569E" w:rsidRDefault="00D400BA" w:rsidP="003B61A8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Chongqing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CN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14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18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October</w:t>
      </w:r>
      <w:r w:rsidRPr="001B569E">
        <w:rPr>
          <w:rFonts w:ascii="Times New Roman" w:hAnsi="Times New Roman"/>
          <w:sz w:val="24"/>
          <w:szCs w:val="24"/>
          <w:lang w:val="en-US"/>
        </w:rPr>
        <w:t xml:space="preserve"> 2019</w:t>
      </w:r>
    </w:p>
    <w:p w14:paraId="1AAA17F1" w14:textId="77777777" w:rsidR="003B61A8" w:rsidRPr="001B569E" w:rsidRDefault="003B61A8" w:rsidP="003B61A8">
      <w:pPr>
        <w:spacing w:after="120"/>
        <w:ind w:left="1985" w:hanging="1985"/>
        <w:rPr>
          <w:b/>
          <w:lang w:val="en-US"/>
        </w:rPr>
      </w:pPr>
    </w:p>
    <w:p w14:paraId="0A6534F2" w14:textId="77777777" w:rsidR="003B61A8" w:rsidRPr="002817CB" w:rsidRDefault="003B61A8" w:rsidP="003B61A8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D400BA">
        <w:rPr>
          <w:b/>
          <w:bCs/>
        </w:rPr>
        <w:t>Ericsson</w:t>
      </w:r>
    </w:p>
    <w:p w14:paraId="67ACEAD3" w14:textId="77777777" w:rsidR="00262D5E" w:rsidRPr="002817CB" w:rsidRDefault="003B61A8" w:rsidP="003B61A8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7650EE">
        <w:rPr>
          <w:b/>
        </w:rPr>
        <w:t xml:space="preserve">Discussion on </w:t>
      </w:r>
      <w:r w:rsidR="00933056">
        <w:rPr>
          <w:b/>
        </w:rPr>
        <w:t>maximum Doppler shifts required</w:t>
      </w:r>
      <w:r w:rsidR="009310DA">
        <w:rPr>
          <w:b/>
        </w:rPr>
        <w:t xml:space="preserve"> for NR HST PUSCH demodulation requirements</w:t>
      </w:r>
      <w:r w:rsidR="00933056">
        <w:rPr>
          <w:b/>
        </w:rPr>
        <w:t xml:space="preserve"> for 500 km/h</w:t>
      </w:r>
    </w:p>
    <w:p w14:paraId="6FB9825B" w14:textId="47434EC7" w:rsidR="003B61A8" w:rsidRPr="002817CB" w:rsidRDefault="003B61A8" w:rsidP="003B61A8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216767">
        <w:rPr>
          <w:b/>
          <w:lang w:val="en-US"/>
        </w:rPr>
        <w:t>8.17.2.3</w:t>
      </w:r>
    </w:p>
    <w:p w14:paraId="3ACAD7DE" w14:textId="77777777" w:rsidR="003B61A8" w:rsidRPr="002817CB" w:rsidRDefault="003B61A8" w:rsidP="003B61A8">
      <w:pPr>
        <w:pBdr>
          <w:bottom w:val="single" w:sz="12" w:space="1" w:color="auto"/>
        </w:pBdr>
        <w:spacing w:after="120"/>
        <w:ind w:left="1985" w:hanging="1985"/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6A4336" w:rsidRPr="002817CB">
        <w:t>Discussion</w:t>
      </w:r>
    </w:p>
    <w:p w14:paraId="12C82E67" w14:textId="77777777" w:rsidR="000B0B58" w:rsidRPr="002817CB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24A8D539" w14:textId="77777777" w:rsidR="003B61A8" w:rsidRPr="002817CB" w:rsidRDefault="003B61A8" w:rsidP="00F2149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3" w:name="_Ref20643280"/>
      <w:r w:rsidRPr="002817CB">
        <w:rPr>
          <w:rFonts w:ascii="Times New Roman" w:hAnsi="Times New Roman"/>
        </w:rPr>
        <w:t>Introduction</w:t>
      </w:r>
      <w:bookmarkEnd w:id="3"/>
    </w:p>
    <w:p w14:paraId="7C08C132" w14:textId="77777777" w:rsidR="00AF507C" w:rsidRDefault="008108A8" w:rsidP="005A3F3E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C5C89C" wp14:editId="16ADD926">
                <wp:simplePos x="0" y="0"/>
                <wp:positionH relativeFrom="column">
                  <wp:posOffset>10877</wp:posOffset>
                </wp:positionH>
                <wp:positionV relativeFrom="paragraph">
                  <wp:posOffset>341185</wp:posOffset>
                </wp:positionV>
                <wp:extent cx="6020435" cy="1739735"/>
                <wp:effectExtent l="0" t="0" r="18415" b="1333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0435" cy="17397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E4E9D4" id="Rectangle 43" o:spid="_x0000_s1026" style="position:absolute;margin-left:.85pt;margin-top:26.85pt;width:474.05pt;height:13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" filled="f" strokecolor="black [3213]" strokeweight="1pt"/>
            </w:pict>
          </mc:Fallback>
        </mc:AlternateContent>
      </w:r>
      <w:r w:rsidR="00AF507C">
        <w:t>During RAN4#92</w:t>
      </w:r>
      <w:r w:rsidR="0073276E">
        <w:t xml:space="preserve"> meeting,</w:t>
      </w:r>
      <w:r>
        <w:t xml:space="preserve"> consensus on maximum Doppler shifts at 500 km/h could not be reached </w:t>
      </w:r>
      <w:r w:rsidR="001E5C26">
        <w:fldChar w:fldCharType="begin"/>
      </w:r>
      <w:r w:rsidR="001E5C26">
        <w:instrText xml:space="preserve"> REF _Ref20311359 \n \h </w:instrText>
      </w:r>
      <w:r w:rsidR="001E5C26">
        <w:fldChar w:fldCharType="separate"/>
      </w:r>
      <w:r w:rsidR="001E5C26">
        <w:t>[1]</w:t>
      </w:r>
      <w:r w:rsidR="001E5C26">
        <w:fldChar w:fldCharType="end"/>
      </w:r>
      <w:r>
        <w:t xml:space="preserve"> and several options remain open:</w:t>
      </w:r>
    </w:p>
    <w:p w14:paraId="76E8A507" w14:textId="77777777" w:rsidR="00933056" w:rsidRPr="00933056" w:rsidRDefault="00933056" w:rsidP="00F21492">
      <w:pPr>
        <w:numPr>
          <w:ilvl w:val="0"/>
          <w:numId w:val="3"/>
        </w:numPr>
        <w:spacing w:after="0"/>
        <w:rPr>
          <w:lang w:val="en-US"/>
        </w:rPr>
      </w:pPr>
      <w:r w:rsidRPr="00933056">
        <w:t xml:space="preserve">Single tap HST 500km/h </w:t>
      </w:r>
    </w:p>
    <w:p w14:paraId="56100623" w14:textId="77777777" w:rsidR="00933056" w:rsidRPr="00933056" w:rsidRDefault="00933056" w:rsidP="00F21492">
      <w:pPr>
        <w:numPr>
          <w:ilvl w:val="1"/>
          <w:numId w:val="3"/>
        </w:numPr>
        <w:spacing w:after="0"/>
        <w:rPr>
          <w:lang w:val="sv-SE"/>
        </w:rPr>
      </w:pPr>
      <w:r w:rsidRPr="00933056">
        <w:t xml:space="preserve">15kHz SCS: </w:t>
      </w:r>
    </w:p>
    <w:p w14:paraId="3FC84BA6" w14:textId="77777777" w:rsidR="00933056" w:rsidRPr="00933056" w:rsidRDefault="00933056" w:rsidP="00F21492">
      <w:pPr>
        <w:numPr>
          <w:ilvl w:val="2"/>
          <w:numId w:val="3"/>
        </w:numPr>
        <w:spacing w:after="0"/>
        <w:rPr>
          <w:lang w:val="sv-SE"/>
        </w:rPr>
      </w:pPr>
      <w:r w:rsidRPr="00933056">
        <w:t>Option 1: 1944Hz</w:t>
      </w:r>
    </w:p>
    <w:p w14:paraId="020AFE78" w14:textId="77777777" w:rsidR="00933056" w:rsidRPr="00933056" w:rsidRDefault="00933056" w:rsidP="00F21492">
      <w:pPr>
        <w:numPr>
          <w:ilvl w:val="2"/>
          <w:numId w:val="3"/>
        </w:numPr>
        <w:spacing w:after="0"/>
        <w:rPr>
          <w:lang w:val="sv-SE"/>
        </w:rPr>
      </w:pPr>
      <w:r w:rsidRPr="00933056">
        <w:t>Option 2: 1500Hz</w:t>
      </w:r>
    </w:p>
    <w:p w14:paraId="7AD0E8EE" w14:textId="77777777" w:rsidR="00933056" w:rsidRPr="00933056" w:rsidRDefault="00933056" w:rsidP="00F21492">
      <w:pPr>
        <w:numPr>
          <w:ilvl w:val="2"/>
          <w:numId w:val="3"/>
        </w:numPr>
        <w:spacing w:after="0"/>
        <w:rPr>
          <w:lang w:val="sv-SE"/>
        </w:rPr>
      </w:pPr>
      <w:r w:rsidRPr="00933056">
        <w:t>Option 3: 1400Hz</w:t>
      </w:r>
    </w:p>
    <w:p w14:paraId="3B84DA2A" w14:textId="77777777" w:rsidR="00933056" w:rsidRPr="00933056" w:rsidRDefault="00933056" w:rsidP="00F21492">
      <w:pPr>
        <w:numPr>
          <w:ilvl w:val="2"/>
          <w:numId w:val="3"/>
        </w:numPr>
        <w:spacing w:after="0"/>
        <w:rPr>
          <w:lang w:val="sv-SE"/>
        </w:rPr>
      </w:pPr>
      <w:r w:rsidRPr="00933056">
        <w:t>Option 4: 1250Hz</w:t>
      </w:r>
    </w:p>
    <w:p w14:paraId="72B256CB" w14:textId="77777777" w:rsidR="00933056" w:rsidRPr="00933056" w:rsidRDefault="00933056" w:rsidP="00F21492">
      <w:pPr>
        <w:numPr>
          <w:ilvl w:val="1"/>
          <w:numId w:val="3"/>
        </w:numPr>
        <w:spacing w:after="0"/>
        <w:rPr>
          <w:lang w:val="sv-SE"/>
        </w:rPr>
      </w:pPr>
      <w:r w:rsidRPr="00933056">
        <w:t xml:space="preserve">30kHz SCS:  </w:t>
      </w:r>
    </w:p>
    <w:p w14:paraId="3EB8AC46" w14:textId="77777777" w:rsidR="00933056" w:rsidRPr="00933056" w:rsidRDefault="00933056" w:rsidP="00F21492">
      <w:pPr>
        <w:numPr>
          <w:ilvl w:val="2"/>
          <w:numId w:val="3"/>
        </w:numPr>
        <w:spacing w:after="0"/>
        <w:rPr>
          <w:lang w:val="sv-SE"/>
        </w:rPr>
      </w:pPr>
      <w:r w:rsidRPr="00933056">
        <w:t>Option 1: 3334Hz</w:t>
      </w:r>
    </w:p>
    <w:p w14:paraId="4DB5BD17" w14:textId="77777777" w:rsidR="00933056" w:rsidRPr="00933056" w:rsidRDefault="00933056" w:rsidP="00F21492">
      <w:pPr>
        <w:numPr>
          <w:ilvl w:val="2"/>
          <w:numId w:val="3"/>
        </w:numPr>
        <w:spacing w:after="0"/>
        <w:rPr>
          <w:lang w:val="sv-SE"/>
        </w:rPr>
      </w:pPr>
      <w:r w:rsidRPr="00933056">
        <w:t>Option 2: 2600Hz</w:t>
      </w:r>
    </w:p>
    <w:p w14:paraId="5023F605" w14:textId="77777777" w:rsidR="00933056" w:rsidRPr="00933056" w:rsidRDefault="00933056" w:rsidP="00F21492">
      <w:pPr>
        <w:numPr>
          <w:ilvl w:val="2"/>
          <w:numId w:val="3"/>
        </w:numPr>
        <w:spacing w:after="0"/>
        <w:rPr>
          <w:lang w:val="sv-SE"/>
        </w:rPr>
      </w:pPr>
      <w:r w:rsidRPr="00933056">
        <w:t>Option 3: 3000Hz</w:t>
      </w:r>
    </w:p>
    <w:p w14:paraId="0EA1EF6B" w14:textId="77777777" w:rsidR="00933056" w:rsidRPr="00933056" w:rsidRDefault="00933056" w:rsidP="00F21492">
      <w:pPr>
        <w:numPr>
          <w:ilvl w:val="2"/>
          <w:numId w:val="3"/>
        </w:numPr>
        <w:spacing w:after="0"/>
        <w:rPr>
          <w:lang w:val="sv-SE"/>
        </w:rPr>
      </w:pPr>
      <w:r w:rsidRPr="00933056">
        <w:t>Option 4: 2300Hz</w:t>
      </w:r>
    </w:p>
    <w:p w14:paraId="756A87ED" w14:textId="77777777" w:rsidR="001E5C26" w:rsidRPr="001E5C26" w:rsidRDefault="001E5C26" w:rsidP="001E5C26">
      <w:pPr>
        <w:spacing w:after="0"/>
        <w:rPr>
          <w:lang w:val="sv-SE"/>
        </w:rPr>
      </w:pPr>
    </w:p>
    <w:p w14:paraId="12ED87CF" w14:textId="77777777" w:rsidR="005A3F3E" w:rsidRDefault="008108A8" w:rsidP="008108A8">
      <w:pPr>
        <w:pBdr>
          <w:bottom w:val="single" w:sz="12" w:space="1" w:color="auto"/>
        </w:pBdr>
        <w:spacing w:after="0"/>
      </w:pPr>
      <w:r>
        <w:t>In this contribution, we present out view on the requirement for maximum Doppler shifts at 500 km/h.</w:t>
      </w:r>
    </w:p>
    <w:p w14:paraId="3D7FDBA7" w14:textId="77777777" w:rsidR="008108A8" w:rsidRDefault="008108A8" w:rsidP="00336CE0">
      <w:pPr>
        <w:pBdr>
          <w:bottom w:val="single" w:sz="12" w:space="1" w:color="auto"/>
        </w:pBdr>
      </w:pPr>
    </w:p>
    <w:p w14:paraId="6D1A6C22" w14:textId="77777777" w:rsidR="006D4AE7" w:rsidRDefault="006A4336" w:rsidP="00F2149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4" w:name="_Ref6404628"/>
      <w:r w:rsidRPr="002817CB">
        <w:rPr>
          <w:rFonts w:ascii="Times New Roman" w:hAnsi="Times New Roman"/>
        </w:rPr>
        <w:t>Discussion</w:t>
      </w:r>
      <w:bookmarkEnd w:id="4"/>
    </w:p>
    <w:p w14:paraId="29B345B8" w14:textId="77777777" w:rsidR="008108A8" w:rsidRDefault="0026296E" w:rsidP="0026296E">
      <w:pPr>
        <w:pStyle w:val="Caption"/>
        <w:jc w:val="center"/>
      </w:pPr>
      <w:bookmarkStart w:id="5" w:name="_Ref2090808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. Single tap channel models</w:t>
      </w:r>
      <w:r w:rsidR="00F674C3">
        <w:t xml:space="preserve"> </w:t>
      </w:r>
      <w:r w:rsidR="00F674C3">
        <w:fldChar w:fldCharType="begin"/>
      </w:r>
      <w:r w:rsidR="00F674C3">
        <w:instrText xml:space="preserve"> REF _Ref20311359 \n \h </w:instrText>
      </w:r>
      <w:r w:rsidR="00F674C3">
        <w:fldChar w:fldCharType="separate"/>
      </w:r>
      <w:r w:rsidR="00F674C3">
        <w:t>[1]</w:t>
      </w:r>
      <w:r w:rsidR="00F674C3">
        <w:fldChar w:fldCharType="end"/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36"/>
        <w:gridCol w:w="1737"/>
        <w:gridCol w:w="1599"/>
        <w:gridCol w:w="1599"/>
      </w:tblGrid>
      <w:tr w:rsidR="0026296E" w14:paraId="7B07341D" w14:textId="77777777" w:rsidTr="0032257B">
        <w:trPr>
          <w:jc w:val="center"/>
        </w:trPr>
        <w:tc>
          <w:tcPr>
            <w:tcW w:w="0" w:type="auto"/>
          </w:tcPr>
          <w:p w14:paraId="5D8676F0" w14:textId="77777777" w:rsidR="0026296E" w:rsidRPr="00F674C3" w:rsidRDefault="0026296E" w:rsidP="0032257B">
            <w:pPr>
              <w:jc w:val="center"/>
              <w:rPr>
                <w:b/>
                <w:sz w:val="18"/>
                <w:lang w:val="en-US"/>
              </w:rPr>
            </w:pPr>
            <w:r w:rsidRPr="00F674C3">
              <w:rPr>
                <w:b/>
                <w:sz w:val="18"/>
                <w:lang w:val="en-US"/>
              </w:rPr>
              <w:t>Parameter</w:t>
            </w:r>
          </w:p>
        </w:tc>
        <w:tc>
          <w:tcPr>
            <w:tcW w:w="0" w:type="auto"/>
            <w:gridSpan w:val="3"/>
          </w:tcPr>
          <w:p w14:paraId="0A8DBFE4" w14:textId="77777777" w:rsidR="0026296E" w:rsidRPr="00F674C3" w:rsidRDefault="0026296E" w:rsidP="0032257B">
            <w:pPr>
              <w:jc w:val="center"/>
              <w:rPr>
                <w:b/>
                <w:sz w:val="18"/>
                <w:lang w:val="en-US"/>
              </w:rPr>
            </w:pPr>
            <w:r w:rsidRPr="00F674C3">
              <w:rPr>
                <w:b/>
                <w:sz w:val="18"/>
                <w:lang w:val="en-US"/>
              </w:rPr>
              <w:t>Value</w:t>
            </w:r>
          </w:p>
        </w:tc>
      </w:tr>
      <w:tr w:rsidR="0026296E" w14:paraId="08575317" w14:textId="77777777" w:rsidTr="0032257B">
        <w:trPr>
          <w:jc w:val="center"/>
        </w:trPr>
        <w:tc>
          <w:tcPr>
            <w:tcW w:w="0" w:type="auto"/>
          </w:tcPr>
          <w:p w14:paraId="5E6735C5" w14:textId="77777777" w:rsidR="0026296E" w:rsidRPr="002569E1" w:rsidRDefault="0026296E" w:rsidP="0032257B">
            <w:pPr>
              <w:jc w:val="center"/>
              <w:rPr>
                <w:b/>
                <w:sz w:val="16"/>
                <w:lang w:val="en-US"/>
              </w:rPr>
            </w:pPr>
          </w:p>
        </w:tc>
        <w:tc>
          <w:tcPr>
            <w:tcW w:w="0" w:type="auto"/>
          </w:tcPr>
          <w:p w14:paraId="38869C83" w14:textId="77777777" w:rsidR="0026296E" w:rsidRPr="002569E1" w:rsidRDefault="0026296E" w:rsidP="0032257B">
            <w:pPr>
              <w:jc w:val="center"/>
              <w:rPr>
                <w:b/>
                <w:sz w:val="16"/>
                <w:lang w:val="en-US"/>
              </w:rPr>
            </w:pPr>
            <w:r w:rsidRPr="002569E1">
              <w:rPr>
                <w:b/>
                <w:sz w:val="16"/>
                <w:lang w:val="en-US"/>
              </w:rPr>
              <w:t>Tunnel channel model</w:t>
            </w:r>
          </w:p>
        </w:tc>
        <w:tc>
          <w:tcPr>
            <w:tcW w:w="0" w:type="auto"/>
          </w:tcPr>
          <w:p w14:paraId="1F2F0E2E" w14:textId="77777777" w:rsidR="0026296E" w:rsidRPr="002569E1" w:rsidRDefault="0026296E" w:rsidP="0032257B">
            <w:pPr>
              <w:jc w:val="center"/>
              <w:rPr>
                <w:b/>
                <w:sz w:val="16"/>
                <w:lang w:val="en-US"/>
              </w:rPr>
            </w:pPr>
            <w:r w:rsidRPr="002569E1">
              <w:rPr>
                <w:b/>
                <w:sz w:val="16"/>
                <w:lang w:val="en-US"/>
              </w:rPr>
              <w:t>Open space option 1</w:t>
            </w:r>
          </w:p>
        </w:tc>
        <w:tc>
          <w:tcPr>
            <w:tcW w:w="0" w:type="auto"/>
          </w:tcPr>
          <w:p w14:paraId="6B3FC437" w14:textId="77777777" w:rsidR="0026296E" w:rsidRPr="002569E1" w:rsidRDefault="0026296E" w:rsidP="0032257B">
            <w:pPr>
              <w:jc w:val="center"/>
              <w:rPr>
                <w:b/>
                <w:sz w:val="16"/>
                <w:lang w:val="en-US"/>
              </w:rPr>
            </w:pPr>
            <w:r w:rsidRPr="002569E1">
              <w:rPr>
                <w:b/>
                <w:sz w:val="16"/>
                <w:lang w:val="en-US"/>
              </w:rPr>
              <w:t>Open space option 2</w:t>
            </w:r>
          </w:p>
        </w:tc>
      </w:tr>
      <w:tr w:rsidR="0026296E" w14:paraId="7B56B857" w14:textId="77777777" w:rsidTr="0032257B">
        <w:trPr>
          <w:jc w:val="center"/>
        </w:trPr>
        <w:tc>
          <w:tcPr>
            <w:tcW w:w="0" w:type="auto"/>
          </w:tcPr>
          <w:p w14:paraId="191B5C6B" w14:textId="77777777" w:rsidR="0026296E" w:rsidRPr="00F674C3" w:rsidRDefault="0026296E" w:rsidP="0032257B">
            <w:pPr>
              <w:jc w:val="center"/>
              <w:rPr>
                <w:b/>
                <w:i/>
                <w:sz w:val="16"/>
                <w:vertAlign w:val="subscript"/>
                <w:lang w:val="en-US"/>
              </w:rPr>
            </w:pPr>
            <w:r w:rsidRPr="00F674C3">
              <w:rPr>
                <w:b/>
                <w:i/>
                <w:sz w:val="16"/>
                <w:lang w:val="en-US"/>
              </w:rPr>
              <w:t>D</w:t>
            </w:r>
            <w:r w:rsidRPr="00F674C3">
              <w:rPr>
                <w:b/>
                <w:i/>
                <w:sz w:val="16"/>
                <w:vertAlign w:val="subscript"/>
                <w:lang w:val="en-US"/>
              </w:rPr>
              <w:t>s</w:t>
            </w:r>
          </w:p>
        </w:tc>
        <w:tc>
          <w:tcPr>
            <w:tcW w:w="0" w:type="auto"/>
          </w:tcPr>
          <w:p w14:paraId="49B53E27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300 m</w:t>
            </w:r>
          </w:p>
        </w:tc>
        <w:tc>
          <w:tcPr>
            <w:tcW w:w="0" w:type="auto"/>
          </w:tcPr>
          <w:p w14:paraId="491E2A5F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1000 m</w:t>
            </w:r>
          </w:p>
        </w:tc>
        <w:tc>
          <w:tcPr>
            <w:tcW w:w="0" w:type="auto"/>
          </w:tcPr>
          <w:p w14:paraId="254C4DF0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700 m</w:t>
            </w:r>
          </w:p>
        </w:tc>
      </w:tr>
      <w:tr w:rsidR="0026296E" w14:paraId="292CD3B7" w14:textId="77777777" w:rsidTr="0032257B">
        <w:trPr>
          <w:jc w:val="center"/>
        </w:trPr>
        <w:tc>
          <w:tcPr>
            <w:tcW w:w="0" w:type="auto"/>
          </w:tcPr>
          <w:p w14:paraId="48EADEBC" w14:textId="77777777" w:rsidR="0026296E" w:rsidRPr="00F674C3" w:rsidRDefault="0026296E" w:rsidP="0032257B">
            <w:pPr>
              <w:jc w:val="center"/>
              <w:rPr>
                <w:b/>
                <w:i/>
                <w:sz w:val="16"/>
                <w:vertAlign w:val="subscript"/>
                <w:lang w:val="en-US"/>
              </w:rPr>
            </w:pPr>
            <w:proofErr w:type="spellStart"/>
            <w:r w:rsidRPr="00F674C3">
              <w:rPr>
                <w:b/>
                <w:i/>
                <w:sz w:val="16"/>
                <w:lang w:val="en-US"/>
              </w:rPr>
              <w:t>D</w:t>
            </w:r>
            <w:r w:rsidRPr="00F674C3">
              <w:rPr>
                <w:b/>
                <w:i/>
                <w:sz w:val="16"/>
                <w:vertAlign w:val="subscript"/>
                <w:lang w:val="en-US"/>
              </w:rPr>
              <w:t>min</w:t>
            </w:r>
            <w:proofErr w:type="spellEnd"/>
          </w:p>
        </w:tc>
        <w:tc>
          <w:tcPr>
            <w:tcW w:w="0" w:type="auto"/>
          </w:tcPr>
          <w:p w14:paraId="756FB952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2 m</w:t>
            </w:r>
          </w:p>
        </w:tc>
        <w:tc>
          <w:tcPr>
            <w:tcW w:w="0" w:type="auto"/>
          </w:tcPr>
          <w:p w14:paraId="5A2575A0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50 m</w:t>
            </w:r>
          </w:p>
        </w:tc>
        <w:tc>
          <w:tcPr>
            <w:tcW w:w="0" w:type="auto"/>
          </w:tcPr>
          <w:p w14:paraId="6A1E5842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150 m</w:t>
            </w:r>
          </w:p>
        </w:tc>
      </w:tr>
      <w:tr w:rsidR="0026296E" w14:paraId="4A4B818E" w14:textId="77777777" w:rsidTr="0032257B">
        <w:trPr>
          <w:jc w:val="center"/>
        </w:trPr>
        <w:tc>
          <w:tcPr>
            <w:tcW w:w="0" w:type="auto"/>
          </w:tcPr>
          <w:p w14:paraId="37C2D0FF" w14:textId="77777777" w:rsidR="0026296E" w:rsidRPr="00F674C3" w:rsidRDefault="0026296E" w:rsidP="0032257B">
            <w:pPr>
              <w:jc w:val="center"/>
              <w:rPr>
                <w:b/>
                <w:i/>
                <w:sz w:val="16"/>
                <w:lang w:val="en-US"/>
              </w:rPr>
            </w:pPr>
            <w:r w:rsidRPr="00F674C3">
              <w:rPr>
                <w:b/>
                <w:i/>
                <w:sz w:val="16"/>
                <w:lang w:val="en-US"/>
              </w:rPr>
              <w:t>v</w:t>
            </w:r>
          </w:p>
        </w:tc>
        <w:tc>
          <w:tcPr>
            <w:tcW w:w="0" w:type="auto"/>
            <w:gridSpan w:val="3"/>
          </w:tcPr>
          <w:p w14:paraId="47D8A559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350 km/h, and</w:t>
            </w:r>
          </w:p>
          <w:p w14:paraId="5D4C1196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500 km/h FFS</w:t>
            </w:r>
          </w:p>
        </w:tc>
      </w:tr>
      <w:tr w:rsidR="0026296E" w14:paraId="0A049E34" w14:textId="77777777" w:rsidTr="0032257B">
        <w:trPr>
          <w:jc w:val="center"/>
        </w:trPr>
        <w:tc>
          <w:tcPr>
            <w:tcW w:w="0" w:type="auto"/>
          </w:tcPr>
          <w:p w14:paraId="4DB60B2A" w14:textId="77777777" w:rsidR="0026296E" w:rsidRPr="00F674C3" w:rsidRDefault="0026296E" w:rsidP="0032257B">
            <w:pPr>
              <w:jc w:val="center"/>
              <w:rPr>
                <w:b/>
                <w:i/>
                <w:sz w:val="16"/>
                <w:vertAlign w:val="subscript"/>
                <w:lang w:val="en-US"/>
              </w:rPr>
            </w:pPr>
            <w:r w:rsidRPr="00F674C3">
              <w:rPr>
                <w:b/>
                <w:i/>
                <w:sz w:val="16"/>
                <w:lang w:val="en-US"/>
              </w:rPr>
              <w:t>f</w:t>
            </w:r>
            <w:r w:rsidRPr="00F674C3">
              <w:rPr>
                <w:b/>
                <w:i/>
                <w:sz w:val="16"/>
                <w:vertAlign w:val="subscript"/>
                <w:lang w:val="en-US"/>
              </w:rPr>
              <w:t>c</w:t>
            </w:r>
          </w:p>
        </w:tc>
        <w:tc>
          <w:tcPr>
            <w:tcW w:w="0" w:type="auto"/>
            <w:gridSpan w:val="3"/>
          </w:tcPr>
          <w:p w14:paraId="5BD71748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15 kHz SCS: 2.1 GHz</w:t>
            </w:r>
          </w:p>
          <w:p w14:paraId="65A51ADE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30 kHz SCS: 3.6 GHz</w:t>
            </w:r>
          </w:p>
        </w:tc>
      </w:tr>
      <w:tr w:rsidR="0026296E" w14:paraId="674A8446" w14:textId="77777777" w:rsidTr="0032257B">
        <w:trPr>
          <w:jc w:val="center"/>
        </w:trPr>
        <w:tc>
          <w:tcPr>
            <w:tcW w:w="0" w:type="auto"/>
          </w:tcPr>
          <w:p w14:paraId="6E35E56A" w14:textId="77777777" w:rsidR="0026296E" w:rsidRPr="00F674C3" w:rsidRDefault="0026296E" w:rsidP="0032257B">
            <w:pPr>
              <w:jc w:val="center"/>
              <w:rPr>
                <w:b/>
                <w:i/>
                <w:sz w:val="16"/>
                <w:vertAlign w:val="subscript"/>
                <w:lang w:val="en-US"/>
              </w:rPr>
            </w:pPr>
            <w:proofErr w:type="spellStart"/>
            <w:r w:rsidRPr="00F674C3">
              <w:rPr>
                <w:b/>
                <w:i/>
                <w:sz w:val="16"/>
                <w:lang w:val="en-US"/>
              </w:rPr>
              <w:t>f</w:t>
            </w:r>
            <w:r w:rsidRPr="00F674C3">
              <w:rPr>
                <w:b/>
                <w:i/>
                <w:sz w:val="16"/>
                <w:vertAlign w:val="subscript"/>
                <w:lang w:val="en-US"/>
              </w:rPr>
              <w:t>d</w:t>
            </w:r>
            <w:proofErr w:type="spellEnd"/>
          </w:p>
        </w:tc>
        <w:tc>
          <w:tcPr>
            <w:tcW w:w="0" w:type="auto"/>
            <w:gridSpan w:val="3"/>
          </w:tcPr>
          <w:p w14:paraId="24AEFA03" w14:textId="77777777" w:rsidR="0026296E" w:rsidRPr="0041423C" w:rsidRDefault="0026296E" w:rsidP="0032257B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>15 kHz SCS: max expected ideal Doppler sh</w:t>
            </w:r>
            <w:r>
              <w:rPr>
                <w:sz w:val="16"/>
                <w:lang w:val="en-US"/>
              </w:rPr>
              <w:t>i</w:t>
            </w:r>
            <w:r w:rsidRPr="0041423C">
              <w:rPr>
                <w:sz w:val="16"/>
                <w:lang w:val="en-US"/>
              </w:rPr>
              <w:t xml:space="preserve">ft </w:t>
            </w:r>
            <w:r>
              <w:rPr>
                <w:sz w:val="16"/>
                <w:lang w:val="en-US"/>
              </w:rPr>
              <w:t>(at v = 500 km/h)?</w:t>
            </w:r>
          </w:p>
          <w:p w14:paraId="67BA0B25" w14:textId="77777777" w:rsidR="0026296E" w:rsidRPr="0041423C" w:rsidRDefault="0026296E" w:rsidP="0026296E">
            <w:pPr>
              <w:jc w:val="center"/>
              <w:rPr>
                <w:sz w:val="16"/>
                <w:lang w:val="en-US"/>
              </w:rPr>
            </w:pPr>
            <w:r w:rsidRPr="0041423C">
              <w:rPr>
                <w:sz w:val="16"/>
                <w:lang w:val="en-US"/>
              </w:rPr>
              <w:t xml:space="preserve">30 kHz SCS: max expected ideal Doppler shift </w:t>
            </w:r>
            <w:r>
              <w:rPr>
                <w:sz w:val="16"/>
                <w:lang w:val="en-US"/>
              </w:rPr>
              <w:t>(at v = 500 km/h)?</w:t>
            </w:r>
          </w:p>
        </w:tc>
      </w:tr>
    </w:tbl>
    <w:p w14:paraId="30C1589B" w14:textId="77777777" w:rsidR="0026296E" w:rsidRPr="008108A8" w:rsidRDefault="0026296E" w:rsidP="008108A8"/>
    <w:p w14:paraId="047110B9" w14:textId="77777777" w:rsidR="00FC3CC6" w:rsidRDefault="00F674C3" w:rsidP="00B629BC">
      <w:r>
        <w:t xml:space="preserve">Currently, three channel models shown in </w:t>
      </w:r>
      <w:r>
        <w:fldChar w:fldCharType="begin"/>
      </w:r>
      <w:r>
        <w:instrText xml:space="preserve"> REF _Ref20908082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are still under discussion. </w:t>
      </w:r>
      <w:r w:rsidR="00FC3CC6">
        <w:t xml:space="preserve">However, there are no difference in how BS should start frequency offset estimations and performing compensation between different channel models defined in </w:t>
      </w:r>
      <w:r w:rsidR="00FC3CC6">
        <w:fldChar w:fldCharType="begin"/>
      </w:r>
      <w:r w:rsidR="00FC3CC6">
        <w:instrText xml:space="preserve"> REF _Ref20908082 \h </w:instrText>
      </w:r>
      <w:r w:rsidR="00FC3CC6">
        <w:fldChar w:fldCharType="separate"/>
      </w:r>
      <w:r w:rsidR="00FC3CC6">
        <w:t xml:space="preserve">Table </w:t>
      </w:r>
      <w:r w:rsidR="00FC3CC6">
        <w:rPr>
          <w:noProof/>
        </w:rPr>
        <w:t>1</w:t>
      </w:r>
      <w:r w:rsidR="00FC3CC6">
        <w:fldChar w:fldCharType="end"/>
      </w:r>
      <w:r w:rsidR="00FC3CC6">
        <w:t xml:space="preserve">. </w:t>
      </w:r>
      <w:r w:rsidR="00080A14">
        <w:t>But</w:t>
      </w:r>
      <w:r w:rsidR="00FC3CC6">
        <w:t xml:space="preserve">, the choice of channel models would </w:t>
      </w:r>
      <w:r w:rsidR="00570883">
        <w:t>set</w:t>
      </w:r>
      <w:r w:rsidR="00FC3CC6">
        <w:t xml:space="preserve"> </w:t>
      </w:r>
      <w:r w:rsidR="00570883">
        <w:t>the</w:t>
      </w:r>
      <w:r w:rsidR="00FC3CC6">
        <w:t xml:space="preserve"> </w:t>
      </w:r>
      <w:r w:rsidR="00570883">
        <w:t>low</w:t>
      </w:r>
      <w:r w:rsidR="006F4702">
        <w:t>er</w:t>
      </w:r>
      <w:r w:rsidR="00570883">
        <w:t xml:space="preserve"> bound on the</w:t>
      </w:r>
      <w:r w:rsidR="00FC3CC6">
        <w:t xml:space="preserve"> </w:t>
      </w:r>
      <w:r w:rsidR="00570883">
        <w:t xml:space="preserve">maximum Doppler shifts required to be measured at </w:t>
      </w:r>
      <w:proofErr w:type="gramStart"/>
      <w:r w:rsidR="00570883">
        <w:t>particular HST</w:t>
      </w:r>
      <w:proofErr w:type="gramEnd"/>
      <w:r w:rsidR="00570883">
        <w:t xml:space="preserve"> speed.</w:t>
      </w:r>
    </w:p>
    <w:p w14:paraId="009B3798" w14:textId="4D33BF09" w:rsidR="00570883" w:rsidRDefault="0073359A" w:rsidP="00B629BC">
      <w:r>
        <w:lastRenderedPageBreak/>
        <w:t>Among the channel models given in</w:t>
      </w:r>
      <w:r w:rsidR="00570883">
        <w:t xml:space="preserve"> </w:t>
      </w:r>
      <w:r w:rsidR="00570883">
        <w:fldChar w:fldCharType="begin"/>
      </w:r>
      <w:r w:rsidR="00570883">
        <w:instrText xml:space="preserve"> REF _Ref20908082 \h </w:instrText>
      </w:r>
      <w:r w:rsidR="00570883">
        <w:fldChar w:fldCharType="separate"/>
      </w:r>
      <w:r w:rsidR="00570883">
        <w:t xml:space="preserve">Table </w:t>
      </w:r>
      <w:r w:rsidR="00570883">
        <w:rPr>
          <w:noProof/>
        </w:rPr>
        <w:t>1</w:t>
      </w:r>
      <w:r w:rsidR="00570883">
        <w:fldChar w:fldCharType="end"/>
      </w:r>
      <w:r w:rsidR="00570883">
        <w:t xml:space="preserve">, </w:t>
      </w:r>
      <w:r w:rsidR="00413BE7">
        <w:t>tunnel scenario</w:t>
      </w:r>
      <w:r>
        <w:t xml:space="preserve"> has the largest </w:t>
      </w:r>
      <w:proofErr w:type="spellStart"/>
      <w:r w:rsidR="00413BE7" w:rsidRPr="0073359A">
        <w:rPr>
          <w:i/>
        </w:rPr>
        <w:t>D</w:t>
      </w:r>
      <w:r w:rsidR="00413BE7" w:rsidRPr="0073359A">
        <w:rPr>
          <w:i/>
          <w:vertAlign w:val="subscript"/>
        </w:rPr>
        <w:t>min</w:t>
      </w:r>
      <w:proofErr w:type="spellEnd"/>
      <w:r w:rsidR="00413BE7" w:rsidRPr="0073359A" w:rsidDel="00413BE7">
        <w:rPr>
          <w:i/>
        </w:rPr>
        <w:t xml:space="preserve"> </w:t>
      </w:r>
      <w:r>
        <w:t xml:space="preserve">/ </w:t>
      </w:r>
      <w:r w:rsidR="00413BE7" w:rsidRPr="0073359A">
        <w:rPr>
          <w:i/>
        </w:rPr>
        <w:t>D</w:t>
      </w:r>
      <w:r w:rsidR="00413BE7" w:rsidRPr="0073359A">
        <w:rPr>
          <w:i/>
          <w:vertAlign w:val="subscript"/>
        </w:rPr>
        <w:t>s</w:t>
      </w:r>
      <w:r w:rsidR="00413BE7" w:rsidRPr="0073359A">
        <w:rPr>
          <w:i/>
        </w:rPr>
        <w:t xml:space="preserve"> </w:t>
      </w:r>
      <w:r>
        <w:t>ratio and BS is expected to experience largest Doppler shift with this deployment.</w:t>
      </w:r>
    </w:p>
    <w:p w14:paraId="5DB0600A" w14:textId="77777777" w:rsidR="006F4702" w:rsidRDefault="001D5825" w:rsidP="00B629BC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6703D6E" wp14:editId="3AF16866">
                <wp:simplePos x="0" y="0"/>
                <wp:positionH relativeFrom="column">
                  <wp:posOffset>303060</wp:posOffset>
                </wp:positionH>
                <wp:positionV relativeFrom="paragraph">
                  <wp:posOffset>726</wp:posOffset>
                </wp:positionV>
                <wp:extent cx="5173072" cy="1371820"/>
                <wp:effectExtent l="19050" t="0" r="889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73072" cy="1371820"/>
                          <a:chOff x="0" y="0"/>
                          <a:chExt cx="5173072" cy="1371820"/>
                        </a:xfrm>
                      </wpg:grpSpPr>
                      <wpg:grpSp>
                        <wpg:cNvPr id="42" name="Group 118">
                          <a:extLst/>
                        </wpg:cNvPr>
                        <wpg:cNvGrpSpPr/>
                        <wpg:grpSpPr>
                          <a:xfrm>
                            <a:off x="0" y="0"/>
                            <a:ext cx="5173072" cy="1371820"/>
                            <a:chOff x="50680" y="0"/>
                            <a:chExt cx="5122397" cy="1371821"/>
                          </a:xfrm>
                        </wpg:grpSpPr>
                        <wpg:grpSp>
                          <wpg:cNvPr id="44" name="Group 44">
                            <a:extLst/>
                          </wpg:cNvPr>
                          <wpg:cNvGrpSpPr/>
                          <wpg:grpSpPr>
                            <a:xfrm>
                              <a:off x="50680" y="0"/>
                              <a:ext cx="5122397" cy="1371821"/>
                              <a:chOff x="49708" y="0"/>
                              <a:chExt cx="5024315" cy="1091229"/>
                            </a:xfrm>
                          </wpg:grpSpPr>
                          <wpg:grpSp>
                            <wpg:cNvPr id="45" name="Group 45">
                              <a:extLst/>
                            </wpg:cNvPr>
                            <wpg:cNvGrpSpPr/>
                            <wpg:grpSpPr>
                              <a:xfrm>
                                <a:off x="49708" y="0"/>
                                <a:ext cx="5024315" cy="1091229"/>
                                <a:chOff x="51805" y="0"/>
                                <a:chExt cx="5236236" cy="1346036"/>
                              </a:xfrm>
                            </wpg:grpSpPr>
                            <wps:wsp>
                              <wps:cNvPr id="46" name="Rectangle 46">
                                <a:extLst/>
                              </wps:cNvPr>
                              <wps:cNvSpPr/>
                              <wps:spPr bwMode="auto">
                                <a:xfrm>
                                  <a:off x="1612200" y="1068125"/>
                                  <a:ext cx="444949" cy="2779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48812AA6" w14:textId="77777777" w:rsidR="00BA6AE1" w:rsidRDefault="00BA6AE1" w:rsidP="00BA6AE1">
                                    <w:pPr>
                                      <w:spacing w:before="60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Ds/2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Rectangle 47">
                                <a:extLst/>
                              </wps:cNvPr>
                              <wps:cNvSpPr/>
                              <wps:spPr bwMode="auto">
                                <a:xfrm>
                                  <a:off x="560519" y="1068125"/>
                                  <a:ext cx="444929" cy="2764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612788EA" w14:textId="77777777" w:rsidR="00BA6AE1" w:rsidRDefault="00BA6AE1" w:rsidP="00BA6AE1">
                                    <w:pPr>
                                      <w:spacing w:before="60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Ds/2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Straight Connector 48">
                                <a:extLst/>
                              </wps:cNvPr>
                              <wps:cNvCnPr>
                                <a:cxnSpLocks/>
                              </wps:cNvCnPr>
                              <wps:spPr bwMode="auto">
                                <a:xfrm>
                                  <a:off x="137832" y="0"/>
                                  <a:ext cx="0" cy="1266083"/>
                                </a:xfrm>
                                <a:prstGeom prst="line">
                                  <a:avLst/>
                                </a:prstGeom>
                                <a:ln w="9525" cap="flat" cmpd="sng" algn="ctr">
                                  <a:solidFill>
                                    <a:schemeClr val="accent6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>
                                <a:extLst/>
                              </wps:cNvPr>
                              <wps:cNvCnPr>
                                <a:cxnSpLocks/>
                              </wps:cNvCnPr>
                              <wps:spPr bwMode="auto">
                                <a:xfrm>
                                  <a:off x="2379029" y="0"/>
                                  <a:ext cx="0" cy="1266083"/>
                                </a:xfrm>
                                <a:prstGeom prst="line">
                                  <a:avLst/>
                                </a:prstGeom>
                                <a:ln w="9525" cap="flat" cmpd="sng" algn="ctr">
                                  <a:solidFill>
                                    <a:schemeClr val="accent6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Arrow Connector 50">
                                <a:extLst/>
                              </wps:cNvPr>
                              <wps:cNvCnPr/>
                              <wps:spPr bwMode="auto">
                                <a:xfrm>
                                  <a:off x="137832" y="1115276"/>
                                  <a:ext cx="111618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Arrow Connector 51">
                                <a:extLst/>
                              </wps:cNvPr>
                              <wps:cNvCnPr/>
                              <wps:spPr bwMode="auto">
                                <a:xfrm>
                                  <a:off x="1262843" y="1115276"/>
                                  <a:ext cx="111618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headEnd type="arrow" w="med" len="med"/>
                                  <a:tailEnd type="arrow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Arrow: Right 52">
                                <a:extLst/>
                              </wps:cNvPr>
                              <wps:cNvSpPr/>
                              <wps:spPr bwMode="auto">
                                <a:xfrm>
                                  <a:off x="1405270" y="911861"/>
                                  <a:ext cx="757534" cy="105151"/>
                                </a:xfrm>
                                <a:prstGeom prst="rightArrow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12700" cap="flat" cmpd="sng" algn="ctr">
                                  <a:solidFill>
                                    <a:srgbClr val="FF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Straight Arrow Connector 53">
                                <a:extLst/>
                              </wps:cNvPr>
                              <wps:cNvCnPr>
                                <a:cxnSpLocks/>
                              </wps:cNvCnPr>
                              <wps:spPr bwMode="auto">
                                <a:xfrm>
                                  <a:off x="275664" y="369347"/>
                                  <a:ext cx="978353" cy="595121"/>
                                </a:xfrm>
                                <a:prstGeom prst="straightConnector1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4" name="Straight Arrow Connector 54">
                                <a:extLst/>
                              </wps:cNvPr>
                              <wps:cNvCnPr/>
                              <wps:spPr bwMode="auto">
                                <a:xfrm flipV="1">
                                  <a:off x="1254018" y="369347"/>
                                  <a:ext cx="987179" cy="595121"/>
                                </a:xfrm>
                                <a:prstGeom prst="straightConnector1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triangle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55" name="Straight Connector 55">
                                <a:extLst/>
                              </wps:cNvPr>
                              <wps:cNvCnPr>
                                <a:cxnSpLocks/>
                              </wps:cNvCnPr>
                              <wps:spPr bwMode="auto">
                                <a:xfrm>
                                  <a:off x="4620225" y="0"/>
                                  <a:ext cx="0" cy="1266083"/>
                                </a:xfrm>
                                <a:prstGeom prst="line">
                                  <a:avLst/>
                                </a:prstGeom>
                                <a:ln w="9525" cap="flat" cmpd="sng" algn="ctr">
                                  <a:solidFill>
                                    <a:schemeClr val="accent6"/>
                                  </a:solidFill>
                                  <a:prstDash val="dash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Graphic 16" descr="Smart Phone">
                                <a:extLst/>
                              </wps:cNvPr>
                              <wps:cNvSpPr/>
                              <wps:spPr>
                                <a:xfrm>
                                  <a:off x="1200442" y="977036"/>
                                  <a:ext cx="107151" cy="276481"/>
                                </a:xfrm>
                                <a:custGeom>
                                  <a:avLst/>
                                  <a:gdLst>
                                    <a:gd name="connsiteX0" fmla="*/ 143351 w 163830"/>
                                    <a:gd name="connsiteY0" fmla="*/ 259398 h 300355"/>
                                    <a:gd name="connsiteX1" fmla="*/ 20479 w 163830"/>
                                    <a:gd name="connsiteY1" fmla="*/ 259398 h 300355"/>
                                    <a:gd name="connsiteX2" fmla="*/ 20479 w 163830"/>
                                    <a:gd name="connsiteY2" fmla="*/ 40958 h 300355"/>
                                    <a:gd name="connsiteX3" fmla="*/ 143351 w 163830"/>
                                    <a:gd name="connsiteY3" fmla="*/ 40958 h 300355"/>
                                    <a:gd name="connsiteX4" fmla="*/ 143351 w 163830"/>
                                    <a:gd name="connsiteY4" fmla="*/ 259398 h 300355"/>
                                    <a:gd name="connsiteX5" fmla="*/ 68263 w 163830"/>
                                    <a:gd name="connsiteY5" fmla="*/ 13653 h 300355"/>
                                    <a:gd name="connsiteX6" fmla="*/ 95568 w 163830"/>
                                    <a:gd name="connsiteY6" fmla="*/ 13653 h 300355"/>
                                    <a:gd name="connsiteX7" fmla="*/ 102394 w 163830"/>
                                    <a:gd name="connsiteY7" fmla="*/ 20479 h 300355"/>
                                    <a:gd name="connsiteX8" fmla="*/ 95568 w 163830"/>
                                    <a:gd name="connsiteY8" fmla="*/ 27305 h 300355"/>
                                    <a:gd name="connsiteX9" fmla="*/ 68263 w 163830"/>
                                    <a:gd name="connsiteY9" fmla="*/ 27305 h 300355"/>
                                    <a:gd name="connsiteX10" fmla="*/ 61436 w 163830"/>
                                    <a:gd name="connsiteY10" fmla="*/ 20479 h 300355"/>
                                    <a:gd name="connsiteX11" fmla="*/ 68263 w 163830"/>
                                    <a:gd name="connsiteY11" fmla="*/ 13653 h 300355"/>
                                    <a:gd name="connsiteX12" fmla="*/ 157004 w 163830"/>
                                    <a:gd name="connsiteY12" fmla="*/ 0 h 300355"/>
                                    <a:gd name="connsiteX13" fmla="*/ 6826 w 163830"/>
                                    <a:gd name="connsiteY13" fmla="*/ 0 h 300355"/>
                                    <a:gd name="connsiteX14" fmla="*/ 0 w 163830"/>
                                    <a:gd name="connsiteY14" fmla="*/ 6826 h 300355"/>
                                    <a:gd name="connsiteX15" fmla="*/ 0 w 163830"/>
                                    <a:gd name="connsiteY15" fmla="*/ 293529 h 300355"/>
                                    <a:gd name="connsiteX16" fmla="*/ 6826 w 163830"/>
                                    <a:gd name="connsiteY16" fmla="*/ 300355 h 300355"/>
                                    <a:gd name="connsiteX17" fmla="*/ 157004 w 163830"/>
                                    <a:gd name="connsiteY17" fmla="*/ 300355 h 300355"/>
                                    <a:gd name="connsiteX18" fmla="*/ 163830 w 163830"/>
                                    <a:gd name="connsiteY18" fmla="*/ 293529 h 300355"/>
                                    <a:gd name="connsiteX19" fmla="*/ 163830 w 163830"/>
                                    <a:gd name="connsiteY19" fmla="*/ 6826 h 300355"/>
                                    <a:gd name="connsiteX20" fmla="*/ 157004 w 163830"/>
                                    <a:gd name="connsiteY20" fmla="*/ 0 h 30035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63830" h="300355">
                                      <a:moveTo>
                                        <a:pt x="143351" y="259398"/>
                                      </a:moveTo>
                                      <a:lnTo>
                                        <a:pt x="20479" y="259398"/>
                                      </a:lnTo>
                                      <a:lnTo>
                                        <a:pt x="20479" y="40958"/>
                                      </a:lnTo>
                                      <a:lnTo>
                                        <a:pt x="143351" y="40958"/>
                                      </a:lnTo>
                                      <a:lnTo>
                                        <a:pt x="143351" y="259398"/>
                                      </a:lnTo>
                                      <a:close/>
                                      <a:moveTo>
                                        <a:pt x="68263" y="13653"/>
                                      </a:moveTo>
                                      <a:lnTo>
                                        <a:pt x="95568" y="13653"/>
                                      </a:lnTo>
                                      <a:cubicBezTo>
                                        <a:pt x="99322" y="13653"/>
                                        <a:pt x="102394" y="16724"/>
                                        <a:pt x="102394" y="20479"/>
                                      </a:cubicBezTo>
                                      <a:cubicBezTo>
                                        <a:pt x="102394" y="24233"/>
                                        <a:pt x="99322" y="27305"/>
                                        <a:pt x="95568" y="27305"/>
                                      </a:cubicBezTo>
                                      <a:lnTo>
                                        <a:pt x="68263" y="27305"/>
                                      </a:lnTo>
                                      <a:cubicBezTo>
                                        <a:pt x="64508" y="27305"/>
                                        <a:pt x="61436" y="24233"/>
                                        <a:pt x="61436" y="20479"/>
                                      </a:cubicBezTo>
                                      <a:cubicBezTo>
                                        <a:pt x="61436" y="16724"/>
                                        <a:pt x="64508" y="13653"/>
                                        <a:pt x="68263" y="13653"/>
                                      </a:cubicBezTo>
                                      <a:close/>
                                      <a:moveTo>
                                        <a:pt x="157004" y="0"/>
                                      </a:moveTo>
                                      <a:lnTo>
                                        <a:pt x="6826" y="0"/>
                                      </a:lnTo>
                                      <a:cubicBezTo>
                                        <a:pt x="3072" y="0"/>
                                        <a:pt x="0" y="3072"/>
                                        <a:pt x="0" y="6826"/>
                                      </a:cubicBezTo>
                                      <a:lnTo>
                                        <a:pt x="0" y="293529"/>
                                      </a:lnTo>
                                      <a:cubicBezTo>
                                        <a:pt x="0" y="297283"/>
                                        <a:pt x="3072" y="300355"/>
                                        <a:pt x="6826" y="300355"/>
                                      </a:cubicBezTo>
                                      <a:lnTo>
                                        <a:pt x="157004" y="300355"/>
                                      </a:lnTo>
                                      <a:cubicBezTo>
                                        <a:pt x="160758" y="300355"/>
                                        <a:pt x="163830" y="297283"/>
                                        <a:pt x="163830" y="293529"/>
                                      </a:cubicBezTo>
                                      <a:lnTo>
                                        <a:pt x="163830" y="6826"/>
                                      </a:lnTo>
                                      <a:cubicBezTo>
                                        <a:pt x="163830" y="3072"/>
                                        <a:pt x="160758" y="0"/>
                                        <a:pt x="157004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3373" cap="flat">
                                  <a:noFill/>
                                  <a:prstDash val="solid"/>
                                  <a:miter/>
                                </a:ln>
                              </wps:spPr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7" name="Rectangle 57">
                                <a:extLst/>
                              </wps:cNvPr>
                              <wps:cNvSpPr/>
                              <wps:spPr bwMode="auto">
                                <a:xfrm>
                                  <a:off x="148708" y="27773"/>
                                  <a:ext cx="498754" cy="2654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37F96323" w14:textId="77777777" w:rsidR="00BA6AE1" w:rsidRDefault="00BA6AE1" w:rsidP="00BA6AE1">
                                    <w:pPr>
                                      <w:spacing w:before="60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RRU0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Rectangle 58">
                                <a:extLst/>
                              </wps:cNvPr>
                              <wps:cNvSpPr/>
                              <wps:spPr bwMode="auto">
                                <a:xfrm>
                                  <a:off x="2389902" y="27774"/>
                                  <a:ext cx="538111" cy="2654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581AD4C5" w14:textId="77777777" w:rsidR="00BA6AE1" w:rsidRDefault="00BA6AE1" w:rsidP="00BA6AE1">
                                    <w:pPr>
                                      <w:spacing w:before="60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RRU1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" name="Rectangle 59">
                                <a:extLst/>
                              </wps:cNvPr>
                              <wps:cNvSpPr/>
                              <wps:spPr bwMode="auto">
                                <a:xfrm>
                                  <a:off x="4638028" y="27774"/>
                                  <a:ext cx="650013" cy="3108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 cap="flat" cmpd="sng" algn="ctr">
                                  <a:noFill/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401DE4F6" w14:textId="77777777" w:rsidR="00BA6AE1" w:rsidRDefault="00BA6AE1" w:rsidP="00BA6AE1">
                                    <w:pPr>
                                      <w:spacing w:before="60"/>
                                      <w:textAlignment w:val="baseline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RRU2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72000" tIns="36000" rIns="73152" bIns="36576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60" name="Content Placeholder 9" descr="Cell Tower">
                                <a:extLst/>
                              </wpg:cNvPr>
                              <wpg:cNvGrpSpPr/>
                              <wpg:grpSpPr>
                                <a:xfrm>
                                  <a:off x="51805" y="202435"/>
                                  <a:ext cx="172286" cy="330551"/>
                                  <a:chOff x="79209" y="204774"/>
                                  <a:chExt cx="263425" cy="359096"/>
                                </a:xfrm>
                              </wpg:grpSpPr>
                              <wps:wsp>
                                <wps:cNvPr id="61" name="Freeform: Shape 61">
                                  <a:extLst/>
                                </wps:cNvPr>
                                <wps:cNvSpPr/>
                                <wps:spPr>
                                  <a:xfrm>
                                    <a:off x="160248" y="254386"/>
                                    <a:ext cx="26343" cy="74637"/>
                                  </a:xfrm>
                                  <a:custGeom>
                                    <a:avLst/>
                                    <a:gdLst>
                                      <a:gd name="connsiteX0" fmla="*/ 15369 w 26342"/>
                                      <a:gd name="connsiteY0" fmla="*/ 74637 h 74637"/>
                                      <a:gd name="connsiteX1" fmla="*/ 27662 w 26342"/>
                                      <a:gd name="connsiteY1" fmla="*/ 62344 h 74637"/>
                                      <a:gd name="connsiteX2" fmla="*/ 27662 w 26342"/>
                                      <a:gd name="connsiteY2" fmla="*/ 12293 h 74637"/>
                                      <a:gd name="connsiteX3" fmla="*/ 15369 w 26342"/>
                                      <a:gd name="connsiteY3" fmla="*/ 0 h 74637"/>
                                      <a:gd name="connsiteX4" fmla="*/ 15369 w 26342"/>
                                      <a:gd name="connsiteY4" fmla="*/ 74637 h 7463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26342" h="74637">
                                        <a:moveTo>
                                          <a:pt x="15369" y="74637"/>
                                        </a:moveTo>
                                        <a:lnTo>
                                          <a:pt x="27662" y="62344"/>
                                        </a:lnTo>
                                        <a:cubicBezTo>
                                          <a:pt x="14191" y="48380"/>
                                          <a:pt x="14191" y="26257"/>
                                          <a:pt x="27662" y="12293"/>
                                        </a:cubicBezTo>
                                        <a:lnTo>
                                          <a:pt x="15369" y="0"/>
                                        </a:lnTo>
                                        <a:cubicBezTo>
                                          <a:pt x="-5123" y="20660"/>
                                          <a:pt x="-5123" y="53978"/>
                                          <a:pt x="15369" y="7463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2" name="Freeform: Shape 62">
                                  <a:extLst/>
                                </wps:cNvPr>
                                <wps:cNvSpPr/>
                                <wps:spPr>
                                  <a:xfrm>
                                    <a:off x="125130" y="229799"/>
                                    <a:ext cx="35123" cy="122932"/>
                                  </a:xfrm>
                                  <a:custGeom>
                                    <a:avLst/>
                                    <a:gdLst>
                                      <a:gd name="connsiteX0" fmla="*/ 25900 w 35123"/>
                                      <a:gd name="connsiteY0" fmla="*/ 123810 h 122931"/>
                                      <a:gd name="connsiteX1" fmla="*/ 38193 w 35123"/>
                                      <a:gd name="connsiteY1" fmla="*/ 111517 h 122931"/>
                                      <a:gd name="connsiteX2" fmla="*/ 37879 w 35123"/>
                                      <a:gd name="connsiteY2" fmla="*/ 12608 h 122931"/>
                                      <a:gd name="connsiteX3" fmla="*/ 38193 w 35123"/>
                                      <a:gd name="connsiteY3" fmla="*/ 12293 h 122931"/>
                                      <a:gd name="connsiteX4" fmla="*/ 25900 w 35123"/>
                                      <a:gd name="connsiteY4" fmla="*/ 0 h 122931"/>
                                      <a:gd name="connsiteX5" fmla="*/ 25025 w 35123"/>
                                      <a:gd name="connsiteY5" fmla="*/ 122935 h 122931"/>
                                      <a:gd name="connsiteX6" fmla="*/ 25900 w 35123"/>
                                      <a:gd name="connsiteY6" fmla="*/ 123810 h 12293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35123" h="122931">
                                        <a:moveTo>
                                          <a:pt x="25900" y="123810"/>
                                        </a:moveTo>
                                        <a:lnTo>
                                          <a:pt x="38193" y="111517"/>
                                        </a:lnTo>
                                        <a:cubicBezTo>
                                          <a:pt x="10794" y="84291"/>
                                          <a:pt x="10653" y="40008"/>
                                          <a:pt x="37879" y="12608"/>
                                        </a:cubicBezTo>
                                        <a:cubicBezTo>
                                          <a:pt x="37983" y="12503"/>
                                          <a:pt x="38088" y="12398"/>
                                          <a:pt x="38193" y="12293"/>
                                        </a:cubicBezTo>
                                        <a:lnTo>
                                          <a:pt x="25900" y="0"/>
                                        </a:lnTo>
                                        <a:cubicBezTo>
                                          <a:pt x="-8289" y="33706"/>
                                          <a:pt x="-8680" y="88746"/>
                                          <a:pt x="25025" y="122935"/>
                                        </a:cubicBezTo>
                                        <a:cubicBezTo>
                                          <a:pt x="25315" y="123228"/>
                                          <a:pt x="25607" y="123520"/>
                                          <a:pt x="25900" y="12381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3" name="Freeform: Shape 63">
                                  <a:extLst/>
                                </wps:cNvPr>
                                <wps:cNvSpPr/>
                                <wps:spPr>
                                  <a:xfrm>
                                    <a:off x="89995" y="204774"/>
                                    <a:ext cx="48295" cy="171226"/>
                                  </a:xfrm>
                                  <a:custGeom>
                                    <a:avLst/>
                                    <a:gdLst>
                                      <a:gd name="connsiteX0" fmla="*/ 48303 w 48294"/>
                                      <a:gd name="connsiteY0" fmla="*/ 161567 h 171226"/>
                                      <a:gd name="connsiteX1" fmla="*/ 48303 w 48294"/>
                                      <a:gd name="connsiteY1" fmla="*/ 12293 h 171226"/>
                                      <a:gd name="connsiteX2" fmla="*/ 36010 w 48294"/>
                                      <a:gd name="connsiteY2" fmla="*/ 0 h 171226"/>
                                      <a:gd name="connsiteX3" fmla="*/ 36001 w 48294"/>
                                      <a:gd name="connsiteY3" fmla="*/ 173852 h 171226"/>
                                      <a:gd name="connsiteX4" fmla="*/ 36010 w 48294"/>
                                      <a:gd name="connsiteY4" fmla="*/ 173861 h 17122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48294" h="171226">
                                        <a:moveTo>
                                          <a:pt x="48303" y="161567"/>
                                        </a:moveTo>
                                        <a:cubicBezTo>
                                          <a:pt x="7319" y="120249"/>
                                          <a:pt x="7319" y="53612"/>
                                          <a:pt x="48303" y="12293"/>
                                        </a:cubicBezTo>
                                        <a:lnTo>
                                          <a:pt x="36010" y="0"/>
                                        </a:lnTo>
                                        <a:cubicBezTo>
                                          <a:pt x="-12000" y="48005"/>
                                          <a:pt x="-12004" y="125841"/>
                                          <a:pt x="36001" y="173852"/>
                                        </a:cubicBezTo>
                                        <a:cubicBezTo>
                                          <a:pt x="36004" y="173855"/>
                                          <a:pt x="36007" y="173857"/>
                                          <a:pt x="36010" y="17386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4" name="Freeform: Shape 64">
                                  <a:extLst/>
                                </wps:cNvPr>
                                <wps:cNvSpPr/>
                                <wps:spPr>
                                  <a:xfrm>
                                    <a:off x="237961" y="254386"/>
                                    <a:ext cx="26343" cy="74637"/>
                                  </a:xfrm>
                                  <a:custGeom>
                                    <a:avLst/>
                                    <a:gdLst>
                                      <a:gd name="connsiteX0" fmla="*/ 12293 w 26342"/>
                                      <a:gd name="connsiteY0" fmla="*/ 74637 h 74637"/>
                                      <a:gd name="connsiteX1" fmla="*/ 12293 w 26342"/>
                                      <a:gd name="connsiteY1" fmla="*/ 0 h 74637"/>
                                      <a:gd name="connsiteX2" fmla="*/ 0 w 26342"/>
                                      <a:gd name="connsiteY2" fmla="*/ 12293 h 74637"/>
                                      <a:gd name="connsiteX3" fmla="*/ 10098 w 26342"/>
                                      <a:gd name="connsiteY3" fmla="*/ 37319 h 74637"/>
                                      <a:gd name="connsiteX4" fmla="*/ 0 w 26342"/>
                                      <a:gd name="connsiteY4" fmla="*/ 62344 h 7463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26342" h="74637">
                                        <a:moveTo>
                                          <a:pt x="12293" y="74637"/>
                                        </a:moveTo>
                                        <a:cubicBezTo>
                                          <a:pt x="32785" y="53978"/>
                                          <a:pt x="32785" y="20660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6564" y="18957"/>
                                          <a:pt x="10198" y="27965"/>
                                          <a:pt x="10098" y="37319"/>
                                        </a:cubicBezTo>
                                        <a:cubicBezTo>
                                          <a:pt x="10113" y="46656"/>
                                          <a:pt x="6491" y="55632"/>
                                          <a:pt x="0" y="62344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5" name="Freeform: Shape 65">
                                  <a:extLst/>
                                </wps:cNvPr>
                                <wps:cNvSpPr/>
                                <wps:spPr>
                                  <a:xfrm>
                                    <a:off x="262547" y="229799"/>
                                    <a:ext cx="35123" cy="122932"/>
                                  </a:xfrm>
                                  <a:custGeom>
                                    <a:avLst/>
                                    <a:gdLst>
                                      <a:gd name="connsiteX0" fmla="*/ 0 w 35123"/>
                                      <a:gd name="connsiteY0" fmla="*/ 111517 h 122931"/>
                                      <a:gd name="connsiteX1" fmla="*/ 12293 w 35123"/>
                                      <a:gd name="connsiteY1" fmla="*/ 123810 h 122931"/>
                                      <a:gd name="connsiteX2" fmla="*/ 13168 w 35123"/>
                                      <a:gd name="connsiteY2" fmla="*/ 875 h 122931"/>
                                      <a:gd name="connsiteX3" fmla="*/ 12293 w 35123"/>
                                      <a:gd name="connsiteY3" fmla="*/ 0 h 122931"/>
                                      <a:gd name="connsiteX4" fmla="*/ 0 w 35123"/>
                                      <a:gd name="connsiteY4" fmla="*/ 12293 h 122931"/>
                                      <a:gd name="connsiteX5" fmla="*/ 315 w 35123"/>
                                      <a:gd name="connsiteY5" fmla="*/ 111202 h 122931"/>
                                      <a:gd name="connsiteX6" fmla="*/ 0 w 35123"/>
                                      <a:gd name="connsiteY6" fmla="*/ 111517 h 12293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35123" h="122931">
                                        <a:moveTo>
                                          <a:pt x="0" y="111517"/>
                                        </a:moveTo>
                                        <a:lnTo>
                                          <a:pt x="12293" y="123810"/>
                                        </a:lnTo>
                                        <a:cubicBezTo>
                                          <a:pt x="46482" y="90104"/>
                                          <a:pt x="46874" y="35064"/>
                                          <a:pt x="13168" y="875"/>
                                        </a:cubicBezTo>
                                        <a:cubicBezTo>
                                          <a:pt x="12878" y="581"/>
                                          <a:pt x="12587" y="290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27400" y="39519"/>
                                          <a:pt x="27541" y="83802"/>
                                          <a:pt x="315" y="111202"/>
                                        </a:cubicBezTo>
                                        <a:cubicBezTo>
                                          <a:pt x="210" y="111307"/>
                                          <a:pt x="105" y="111412"/>
                                          <a:pt x="0" y="11151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6" name="Freeform: Shape 66">
                                  <a:extLst/>
                                </wps:cNvPr>
                                <wps:cNvSpPr/>
                                <wps:spPr>
                                  <a:xfrm>
                                    <a:off x="287572" y="204774"/>
                                    <a:ext cx="48295" cy="171226"/>
                                  </a:xfrm>
                                  <a:custGeom>
                                    <a:avLst/>
                                    <a:gdLst>
                                      <a:gd name="connsiteX0" fmla="*/ 0 w 48294"/>
                                      <a:gd name="connsiteY0" fmla="*/ 161567 h 171226"/>
                                      <a:gd name="connsiteX1" fmla="*/ 12293 w 48294"/>
                                      <a:gd name="connsiteY1" fmla="*/ 173861 h 171226"/>
                                      <a:gd name="connsiteX2" fmla="*/ 12302 w 48294"/>
                                      <a:gd name="connsiteY2" fmla="*/ 9 h 171226"/>
                                      <a:gd name="connsiteX3" fmla="*/ 12293 w 48294"/>
                                      <a:gd name="connsiteY3" fmla="*/ 0 h 171226"/>
                                      <a:gd name="connsiteX4" fmla="*/ 0 w 48294"/>
                                      <a:gd name="connsiteY4" fmla="*/ 12293 h 171226"/>
                                      <a:gd name="connsiteX5" fmla="*/ 0 w 48294"/>
                                      <a:gd name="connsiteY5" fmla="*/ 161567 h 17122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48294" h="171226">
                                        <a:moveTo>
                                          <a:pt x="0" y="161567"/>
                                        </a:moveTo>
                                        <a:lnTo>
                                          <a:pt x="12293" y="173861"/>
                                        </a:lnTo>
                                        <a:cubicBezTo>
                                          <a:pt x="60303" y="125855"/>
                                          <a:pt x="60307" y="48019"/>
                                          <a:pt x="12302" y="9"/>
                                        </a:cubicBezTo>
                                        <a:cubicBezTo>
                                          <a:pt x="12299" y="6"/>
                                          <a:pt x="12296" y="3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40984" y="53612"/>
                                          <a:pt x="40984" y="120249"/>
                                          <a:pt x="0" y="16156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7" name="Freeform: Shape 67">
                                  <a:extLst/>
                                </wps:cNvPr>
                                <wps:cNvSpPr/>
                                <wps:spPr>
                                  <a:xfrm>
                                    <a:off x="79209" y="274102"/>
                                    <a:ext cx="263425" cy="289768"/>
                                  </a:xfrm>
                                  <a:custGeom>
                                    <a:avLst/>
                                    <a:gdLst>
                                      <a:gd name="connsiteX0" fmla="*/ 267634 w 263425"/>
                                      <a:gd name="connsiteY0" fmla="*/ 281949 h 289767"/>
                                      <a:gd name="connsiteX1" fmla="*/ 267634 w 263425"/>
                                      <a:gd name="connsiteY1" fmla="*/ 281949 h 289767"/>
                                      <a:gd name="connsiteX2" fmla="*/ 266888 w 263425"/>
                                      <a:gd name="connsiteY2" fmla="*/ 279710 h 289767"/>
                                      <a:gd name="connsiteX3" fmla="*/ 266888 w 263425"/>
                                      <a:gd name="connsiteY3" fmla="*/ 279446 h 289767"/>
                                      <a:gd name="connsiteX4" fmla="*/ 141761 w 263425"/>
                                      <a:gd name="connsiteY4" fmla="*/ 35778 h 289767"/>
                                      <a:gd name="connsiteX5" fmla="*/ 140312 w 263425"/>
                                      <a:gd name="connsiteY5" fmla="*/ 33846 h 289767"/>
                                      <a:gd name="connsiteX6" fmla="*/ 150006 w 263425"/>
                                      <a:gd name="connsiteY6" fmla="*/ 10981 h 289767"/>
                                      <a:gd name="connsiteX7" fmla="*/ 127141 w 263425"/>
                                      <a:gd name="connsiteY7" fmla="*/ 1286 h 289767"/>
                                      <a:gd name="connsiteX8" fmla="*/ 117446 w 263425"/>
                                      <a:gd name="connsiteY8" fmla="*/ 24152 h 289767"/>
                                      <a:gd name="connsiteX9" fmla="*/ 127141 w 263425"/>
                                      <a:gd name="connsiteY9" fmla="*/ 33846 h 289767"/>
                                      <a:gd name="connsiteX10" fmla="*/ 125955 w 263425"/>
                                      <a:gd name="connsiteY10" fmla="*/ 35559 h 289767"/>
                                      <a:gd name="connsiteX11" fmla="*/ 828 w 263425"/>
                                      <a:gd name="connsiteY11" fmla="*/ 279227 h 289767"/>
                                      <a:gd name="connsiteX12" fmla="*/ 828 w 263425"/>
                                      <a:gd name="connsiteY12" fmla="*/ 279490 h 289767"/>
                                      <a:gd name="connsiteX13" fmla="*/ 82 w 263425"/>
                                      <a:gd name="connsiteY13" fmla="*/ 281729 h 289767"/>
                                      <a:gd name="connsiteX14" fmla="*/ 82 w 263425"/>
                                      <a:gd name="connsiteY14" fmla="*/ 281729 h 289767"/>
                                      <a:gd name="connsiteX15" fmla="*/ 82 w 263425"/>
                                      <a:gd name="connsiteY15" fmla="*/ 283925 h 289767"/>
                                      <a:gd name="connsiteX16" fmla="*/ 82 w 263425"/>
                                      <a:gd name="connsiteY16" fmla="*/ 284451 h 289767"/>
                                      <a:gd name="connsiteX17" fmla="*/ 697 w 263425"/>
                                      <a:gd name="connsiteY17" fmla="*/ 286515 h 289767"/>
                                      <a:gd name="connsiteX18" fmla="*/ 697 w 263425"/>
                                      <a:gd name="connsiteY18" fmla="*/ 286515 h 289767"/>
                                      <a:gd name="connsiteX19" fmla="*/ 1311 w 263425"/>
                                      <a:gd name="connsiteY19" fmla="*/ 287481 h 289767"/>
                                      <a:gd name="connsiteX20" fmla="*/ 2189 w 263425"/>
                                      <a:gd name="connsiteY20" fmla="*/ 288754 h 289767"/>
                                      <a:gd name="connsiteX21" fmla="*/ 2189 w 263425"/>
                                      <a:gd name="connsiteY21" fmla="*/ 288754 h 289767"/>
                                      <a:gd name="connsiteX22" fmla="*/ 2892 w 263425"/>
                                      <a:gd name="connsiteY22" fmla="*/ 289281 h 289767"/>
                                      <a:gd name="connsiteX23" fmla="*/ 4121 w 263425"/>
                                      <a:gd name="connsiteY23" fmla="*/ 290247 h 289767"/>
                                      <a:gd name="connsiteX24" fmla="*/ 5175 w 263425"/>
                                      <a:gd name="connsiteY24" fmla="*/ 290730 h 289767"/>
                                      <a:gd name="connsiteX25" fmla="*/ 6492 w 263425"/>
                                      <a:gd name="connsiteY25" fmla="*/ 291213 h 289767"/>
                                      <a:gd name="connsiteX26" fmla="*/ 7634 w 263425"/>
                                      <a:gd name="connsiteY26" fmla="*/ 291213 h 289767"/>
                                      <a:gd name="connsiteX27" fmla="*/ 8599 w 263425"/>
                                      <a:gd name="connsiteY27" fmla="*/ 292003 h 289767"/>
                                      <a:gd name="connsiteX28" fmla="*/ 9214 w 263425"/>
                                      <a:gd name="connsiteY28" fmla="*/ 292003 h 289767"/>
                                      <a:gd name="connsiteX29" fmla="*/ 9785 w 263425"/>
                                      <a:gd name="connsiteY29" fmla="*/ 292003 h 289767"/>
                                      <a:gd name="connsiteX30" fmla="*/ 12112 w 263425"/>
                                      <a:gd name="connsiteY30" fmla="*/ 291388 h 289767"/>
                                      <a:gd name="connsiteX31" fmla="*/ 133814 w 263425"/>
                                      <a:gd name="connsiteY31" fmla="*/ 237869 h 289767"/>
                                      <a:gd name="connsiteX32" fmla="*/ 255341 w 263425"/>
                                      <a:gd name="connsiteY32" fmla="*/ 291257 h 289767"/>
                                      <a:gd name="connsiteX33" fmla="*/ 258853 w 263425"/>
                                      <a:gd name="connsiteY33" fmla="*/ 292003 h 289767"/>
                                      <a:gd name="connsiteX34" fmla="*/ 258853 w 263425"/>
                                      <a:gd name="connsiteY34" fmla="*/ 292003 h 289767"/>
                                      <a:gd name="connsiteX35" fmla="*/ 261004 w 263425"/>
                                      <a:gd name="connsiteY35" fmla="*/ 291696 h 289767"/>
                                      <a:gd name="connsiteX36" fmla="*/ 261619 w 263425"/>
                                      <a:gd name="connsiteY36" fmla="*/ 291696 h 289767"/>
                                      <a:gd name="connsiteX37" fmla="*/ 263244 w 263425"/>
                                      <a:gd name="connsiteY37" fmla="*/ 290949 h 289767"/>
                                      <a:gd name="connsiteX38" fmla="*/ 263639 w 263425"/>
                                      <a:gd name="connsiteY38" fmla="*/ 290686 h 289767"/>
                                      <a:gd name="connsiteX39" fmla="*/ 265219 w 263425"/>
                                      <a:gd name="connsiteY39" fmla="*/ 289413 h 289767"/>
                                      <a:gd name="connsiteX40" fmla="*/ 265219 w 263425"/>
                                      <a:gd name="connsiteY40" fmla="*/ 289413 h 289767"/>
                                      <a:gd name="connsiteX41" fmla="*/ 266141 w 263425"/>
                                      <a:gd name="connsiteY41" fmla="*/ 288051 h 289767"/>
                                      <a:gd name="connsiteX42" fmla="*/ 266668 w 263425"/>
                                      <a:gd name="connsiteY42" fmla="*/ 287173 h 289767"/>
                                      <a:gd name="connsiteX43" fmla="*/ 266668 w 263425"/>
                                      <a:gd name="connsiteY43" fmla="*/ 287173 h 289767"/>
                                      <a:gd name="connsiteX44" fmla="*/ 267283 w 263425"/>
                                      <a:gd name="connsiteY44" fmla="*/ 285066 h 289767"/>
                                      <a:gd name="connsiteX45" fmla="*/ 267283 w 263425"/>
                                      <a:gd name="connsiteY45" fmla="*/ 284583 h 289767"/>
                                      <a:gd name="connsiteX46" fmla="*/ 267634 w 263425"/>
                                      <a:gd name="connsiteY46" fmla="*/ 281949 h 289767"/>
                                      <a:gd name="connsiteX47" fmla="*/ 192997 w 263425"/>
                                      <a:gd name="connsiteY47" fmla="*/ 174164 h 289767"/>
                                      <a:gd name="connsiteX48" fmla="*/ 148654 w 263425"/>
                                      <a:gd name="connsiteY48" fmla="*/ 144178 h 289767"/>
                                      <a:gd name="connsiteX49" fmla="*/ 170035 w 263425"/>
                                      <a:gd name="connsiteY49" fmla="*/ 129557 h 289767"/>
                                      <a:gd name="connsiteX50" fmla="*/ 133726 w 263425"/>
                                      <a:gd name="connsiteY50" fmla="*/ 58784 h 289767"/>
                                      <a:gd name="connsiteX51" fmla="*/ 161957 w 263425"/>
                                      <a:gd name="connsiteY51" fmla="*/ 113708 h 289767"/>
                                      <a:gd name="connsiteX52" fmla="*/ 133068 w 263425"/>
                                      <a:gd name="connsiteY52" fmla="*/ 133597 h 289767"/>
                                      <a:gd name="connsiteX53" fmla="*/ 106725 w 263425"/>
                                      <a:gd name="connsiteY53" fmla="*/ 116035 h 289767"/>
                                      <a:gd name="connsiteX54" fmla="*/ 104881 w 263425"/>
                                      <a:gd name="connsiteY54" fmla="*/ 115069 h 289767"/>
                                      <a:gd name="connsiteX55" fmla="*/ 96935 w 263425"/>
                                      <a:gd name="connsiteY55" fmla="*/ 130392 h 289767"/>
                                      <a:gd name="connsiteX56" fmla="*/ 117526 w 263425"/>
                                      <a:gd name="connsiteY56" fmla="*/ 144309 h 289767"/>
                                      <a:gd name="connsiteX57" fmla="*/ 74456 w 263425"/>
                                      <a:gd name="connsiteY57" fmla="*/ 173857 h 289767"/>
                                      <a:gd name="connsiteX58" fmla="*/ 27698 w 263425"/>
                                      <a:gd name="connsiteY58" fmla="*/ 265265 h 289767"/>
                                      <a:gd name="connsiteX59" fmla="*/ 58694 w 263425"/>
                                      <a:gd name="connsiteY59" fmla="*/ 204853 h 289767"/>
                                      <a:gd name="connsiteX60" fmla="*/ 111950 w 263425"/>
                                      <a:gd name="connsiteY60" fmla="*/ 228254 h 289767"/>
                                      <a:gd name="connsiteX61" fmla="*/ 76826 w 263425"/>
                                      <a:gd name="connsiteY61" fmla="*/ 193658 h 289767"/>
                                      <a:gd name="connsiteX62" fmla="*/ 133156 w 263425"/>
                                      <a:gd name="connsiteY62" fmla="*/ 154890 h 289767"/>
                                      <a:gd name="connsiteX63" fmla="*/ 190582 w 263425"/>
                                      <a:gd name="connsiteY63" fmla="*/ 193745 h 289767"/>
                                      <a:gd name="connsiteX64" fmla="*/ 133814 w 263425"/>
                                      <a:gd name="connsiteY64" fmla="*/ 218683 h 289767"/>
                                      <a:gd name="connsiteX65" fmla="*/ 226101 w 263425"/>
                                      <a:gd name="connsiteY65" fmla="*/ 259250 h 289767"/>
                                      <a:gd name="connsiteX66" fmla="*/ 155634 w 263425"/>
                                      <a:gd name="connsiteY66" fmla="*/ 228298 h 289767"/>
                                      <a:gd name="connsiteX67" fmla="*/ 208802 w 263425"/>
                                      <a:gd name="connsiteY67" fmla="*/ 204941 h 289767"/>
                                      <a:gd name="connsiteX68" fmla="*/ 239755 w 263425"/>
                                      <a:gd name="connsiteY68" fmla="*/ 265221 h 28976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  <a:cxn ang="0">
                                        <a:pos x="connsiteX18" y="connsiteY18"/>
                                      </a:cxn>
                                      <a:cxn ang="0">
                                        <a:pos x="connsiteX19" y="connsiteY19"/>
                                      </a:cxn>
                                      <a:cxn ang="0">
                                        <a:pos x="connsiteX20" y="connsiteY20"/>
                                      </a:cxn>
                                      <a:cxn ang="0">
                                        <a:pos x="connsiteX21" y="connsiteY21"/>
                                      </a:cxn>
                                      <a:cxn ang="0">
                                        <a:pos x="connsiteX22" y="connsiteY22"/>
                                      </a:cxn>
                                      <a:cxn ang="0">
                                        <a:pos x="connsiteX23" y="connsiteY23"/>
                                      </a:cxn>
                                      <a:cxn ang="0">
                                        <a:pos x="connsiteX24" y="connsiteY24"/>
                                      </a:cxn>
                                      <a:cxn ang="0">
                                        <a:pos x="connsiteX25" y="connsiteY25"/>
                                      </a:cxn>
                                      <a:cxn ang="0">
                                        <a:pos x="connsiteX26" y="connsiteY26"/>
                                      </a:cxn>
                                      <a:cxn ang="0">
                                        <a:pos x="connsiteX27" y="connsiteY27"/>
                                      </a:cxn>
                                      <a:cxn ang="0">
                                        <a:pos x="connsiteX28" y="connsiteY28"/>
                                      </a:cxn>
                                      <a:cxn ang="0">
                                        <a:pos x="connsiteX29" y="connsiteY29"/>
                                      </a:cxn>
                                      <a:cxn ang="0">
                                        <a:pos x="connsiteX30" y="connsiteY30"/>
                                      </a:cxn>
                                      <a:cxn ang="0">
                                        <a:pos x="connsiteX31" y="connsiteY31"/>
                                      </a:cxn>
                                      <a:cxn ang="0">
                                        <a:pos x="connsiteX32" y="connsiteY32"/>
                                      </a:cxn>
                                      <a:cxn ang="0">
                                        <a:pos x="connsiteX33" y="connsiteY33"/>
                                      </a:cxn>
                                      <a:cxn ang="0">
                                        <a:pos x="connsiteX34" y="connsiteY34"/>
                                      </a:cxn>
                                      <a:cxn ang="0">
                                        <a:pos x="connsiteX35" y="connsiteY35"/>
                                      </a:cxn>
                                      <a:cxn ang="0">
                                        <a:pos x="connsiteX36" y="connsiteY36"/>
                                      </a:cxn>
                                      <a:cxn ang="0">
                                        <a:pos x="connsiteX37" y="connsiteY37"/>
                                      </a:cxn>
                                      <a:cxn ang="0">
                                        <a:pos x="connsiteX38" y="connsiteY38"/>
                                      </a:cxn>
                                      <a:cxn ang="0">
                                        <a:pos x="connsiteX39" y="connsiteY39"/>
                                      </a:cxn>
                                      <a:cxn ang="0">
                                        <a:pos x="connsiteX40" y="connsiteY40"/>
                                      </a:cxn>
                                      <a:cxn ang="0">
                                        <a:pos x="connsiteX41" y="connsiteY41"/>
                                      </a:cxn>
                                      <a:cxn ang="0">
                                        <a:pos x="connsiteX42" y="connsiteY42"/>
                                      </a:cxn>
                                      <a:cxn ang="0">
                                        <a:pos x="connsiteX43" y="connsiteY43"/>
                                      </a:cxn>
                                      <a:cxn ang="0">
                                        <a:pos x="connsiteX44" y="connsiteY44"/>
                                      </a:cxn>
                                      <a:cxn ang="0">
                                        <a:pos x="connsiteX45" y="connsiteY45"/>
                                      </a:cxn>
                                      <a:cxn ang="0">
                                        <a:pos x="connsiteX46" y="connsiteY46"/>
                                      </a:cxn>
                                      <a:cxn ang="0">
                                        <a:pos x="connsiteX47" y="connsiteY47"/>
                                      </a:cxn>
                                      <a:cxn ang="0">
                                        <a:pos x="connsiteX48" y="connsiteY48"/>
                                      </a:cxn>
                                      <a:cxn ang="0">
                                        <a:pos x="connsiteX49" y="connsiteY49"/>
                                      </a:cxn>
                                      <a:cxn ang="0">
                                        <a:pos x="connsiteX50" y="connsiteY50"/>
                                      </a:cxn>
                                      <a:cxn ang="0">
                                        <a:pos x="connsiteX51" y="connsiteY51"/>
                                      </a:cxn>
                                      <a:cxn ang="0">
                                        <a:pos x="connsiteX52" y="connsiteY52"/>
                                      </a:cxn>
                                      <a:cxn ang="0">
                                        <a:pos x="connsiteX53" y="connsiteY53"/>
                                      </a:cxn>
                                      <a:cxn ang="0">
                                        <a:pos x="connsiteX54" y="connsiteY54"/>
                                      </a:cxn>
                                      <a:cxn ang="0">
                                        <a:pos x="connsiteX55" y="connsiteY55"/>
                                      </a:cxn>
                                      <a:cxn ang="0">
                                        <a:pos x="connsiteX56" y="connsiteY56"/>
                                      </a:cxn>
                                      <a:cxn ang="0">
                                        <a:pos x="connsiteX57" y="connsiteY57"/>
                                      </a:cxn>
                                      <a:cxn ang="0">
                                        <a:pos x="connsiteX58" y="connsiteY58"/>
                                      </a:cxn>
                                      <a:cxn ang="0">
                                        <a:pos x="connsiteX59" y="connsiteY59"/>
                                      </a:cxn>
                                      <a:cxn ang="0">
                                        <a:pos x="connsiteX60" y="connsiteY60"/>
                                      </a:cxn>
                                      <a:cxn ang="0">
                                        <a:pos x="connsiteX61" y="connsiteY61"/>
                                      </a:cxn>
                                      <a:cxn ang="0">
                                        <a:pos x="connsiteX62" y="connsiteY62"/>
                                      </a:cxn>
                                      <a:cxn ang="0">
                                        <a:pos x="connsiteX63" y="connsiteY63"/>
                                      </a:cxn>
                                      <a:cxn ang="0">
                                        <a:pos x="connsiteX64" y="connsiteY64"/>
                                      </a:cxn>
                                      <a:cxn ang="0">
                                        <a:pos x="connsiteX65" y="connsiteY65"/>
                                      </a:cxn>
                                      <a:cxn ang="0">
                                        <a:pos x="connsiteX66" y="connsiteY66"/>
                                      </a:cxn>
                                      <a:cxn ang="0">
                                        <a:pos x="connsiteX67" y="connsiteY67"/>
                                      </a:cxn>
                                      <a:cxn ang="0">
                                        <a:pos x="connsiteX68" y="connsiteY68"/>
                                      </a:cxn>
                                    </a:cxnLst>
                                    <a:rect l="l" t="t" r="r" b="b"/>
                                    <a:pathLst>
                                      <a:path w="263425" h="289767">
                                        <a:moveTo>
                                          <a:pt x="267634" y="281949"/>
                                        </a:moveTo>
                                        <a:lnTo>
                                          <a:pt x="267634" y="281949"/>
                                        </a:lnTo>
                                        <a:cubicBezTo>
                                          <a:pt x="267499" y="281169"/>
                                          <a:pt x="267247" y="280414"/>
                                          <a:pt x="266888" y="279710"/>
                                        </a:cubicBezTo>
                                        <a:cubicBezTo>
                                          <a:pt x="266888" y="279710"/>
                                          <a:pt x="266888" y="279710"/>
                                          <a:pt x="266888" y="279446"/>
                                        </a:cubicBezTo>
                                        <a:lnTo>
                                          <a:pt x="141761" y="35778"/>
                                        </a:lnTo>
                                        <a:cubicBezTo>
                                          <a:pt x="141380" y="35064"/>
                                          <a:pt x="140891" y="34412"/>
                                          <a:pt x="140312" y="33846"/>
                                        </a:cubicBezTo>
                                        <a:cubicBezTo>
                                          <a:pt x="149303" y="30209"/>
                                          <a:pt x="153643" y="19972"/>
                                          <a:pt x="150006" y="10981"/>
                                        </a:cubicBezTo>
                                        <a:cubicBezTo>
                                          <a:pt x="146369" y="1989"/>
                                          <a:pt x="136132" y="-2351"/>
                                          <a:pt x="127141" y="1286"/>
                                        </a:cubicBezTo>
                                        <a:cubicBezTo>
                                          <a:pt x="118150" y="4923"/>
                                          <a:pt x="113809" y="15161"/>
                                          <a:pt x="117446" y="24152"/>
                                        </a:cubicBezTo>
                                        <a:cubicBezTo>
                                          <a:pt x="119231" y="28563"/>
                                          <a:pt x="122729" y="32062"/>
                                          <a:pt x="127141" y="33846"/>
                                        </a:cubicBezTo>
                                        <a:cubicBezTo>
                                          <a:pt x="126672" y="34362"/>
                                          <a:pt x="126273" y="34938"/>
                                          <a:pt x="125955" y="35559"/>
                                        </a:cubicBezTo>
                                        <a:lnTo>
                                          <a:pt x="828" y="279227"/>
                                        </a:lnTo>
                                        <a:cubicBezTo>
                                          <a:pt x="828" y="279227"/>
                                          <a:pt x="828" y="279227"/>
                                          <a:pt x="828" y="279490"/>
                                        </a:cubicBezTo>
                                        <a:cubicBezTo>
                                          <a:pt x="469" y="280195"/>
                                          <a:pt x="217" y="280950"/>
                                          <a:pt x="82" y="281729"/>
                                        </a:cubicBezTo>
                                        <a:lnTo>
                                          <a:pt x="82" y="281729"/>
                                        </a:lnTo>
                                        <a:cubicBezTo>
                                          <a:pt x="-27" y="282457"/>
                                          <a:pt x="-27" y="283197"/>
                                          <a:pt x="82" y="283925"/>
                                        </a:cubicBezTo>
                                        <a:cubicBezTo>
                                          <a:pt x="82" y="283925"/>
                                          <a:pt x="82" y="284276"/>
                                          <a:pt x="82" y="284451"/>
                                        </a:cubicBezTo>
                                        <a:cubicBezTo>
                                          <a:pt x="201" y="285162"/>
                                          <a:pt x="408" y="285855"/>
                                          <a:pt x="697" y="286515"/>
                                        </a:cubicBezTo>
                                        <a:cubicBezTo>
                                          <a:pt x="697" y="286515"/>
                                          <a:pt x="697" y="286515"/>
                                          <a:pt x="697" y="286515"/>
                                        </a:cubicBezTo>
                                        <a:cubicBezTo>
                                          <a:pt x="697" y="286515"/>
                                          <a:pt x="1136" y="287130"/>
                                          <a:pt x="1311" y="287481"/>
                                        </a:cubicBezTo>
                                        <a:cubicBezTo>
                                          <a:pt x="1579" y="287922"/>
                                          <a:pt x="1872" y="288347"/>
                                          <a:pt x="2189" y="288754"/>
                                        </a:cubicBezTo>
                                        <a:lnTo>
                                          <a:pt x="2189" y="288754"/>
                                        </a:lnTo>
                                        <a:cubicBezTo>
                                          <a:pt x="2413" y="288944"/>
                                          <a:pt x="2647" y="289119"/>
                                          <a:pt x="2892" y="289281"/>
                                        </a:cubicBezTo>
                                        <a:cubicBezTo>
                                          <a:pt x="3271" y="289640"/>
                                          <a:pt x="3683" y="289964"/>
                                          <a:pt x="4121" y="290247"/>
                                        </a:cubicBezTo>
                                        <a:cubicBezTo>
                                          <a:pt x="4464" y="290426"/>
                                          <a:pt x="4816" y="290587"/>
                                          <a:pt x="5175" y="290730"/>
                                        </a:cubicBezTo>
                                        <a:lnTo>
                                          <a:pt x="6492" y="291213"/>
                                        </a:lnTo>
                                        <a:lnTo>
                                          <a:pt x="7634" y="291213"/>
                                        </a:lnTo>
                                        <a:lnTo>
                                          <a:pt x="8599" y="292003"/>
                                        </a:lnTo>
                                        <a:lnTo>
                                          <a:pt x="9214" y="292003"/>
                                        </a:lnTo>
                                        <a:lnTo>
                                          <a:pt x="9785" y="292003"/>
                                        </a:lnTo>
                                        <a:cubicBezTo>
                                          <a:pt x="10589" y="291927"/>
                                          <a:pt x="11375" y="291720"/>
                                          <a:pt x="12112" y="291388"/>
                                        </a:cubicBezTo>
                                        <a:lnTo>
                                          <a:pt x="133814" y="237869"/>
                                        </a:lnTo>
                                        <a:lnTo>
                                          <a:pt x="255341" y="291257"/>
                                        </a:lnTo>
                                        <a:cubicBezTo>
                                          <a:pt x="256443" y="291759"/>
                                          <a:pt x="257642" y="292013"/>
                                          <a:pt x="258853" y="292003"/>
                                        </a:cubicBezTo>
                                        <a:lnTo>
                                          <a:pt x="258853" y="292003"/>
                                        </a:lnTo>
                                        <a:cubicBezTo>
                                          <a:pt x="259580" y="291990"/>
                                          <a:pt x="260303" y="291887"/>
                                          <a:pt x="261004" y="291696"/>
                                        </a:cubicBezTo>
                                        <a:lnTo>
                                          <a:pt x="261619" y="291696"/>
                                        </a:lnTo>
                                        <a:cubicBezTo>
                                          <a:pt x="262177" y="291484"/>
                                          <a:pt x="262720" y="291235"/>
                                          <a:pt x="263244" y="290949"/>
                                        </a:cubicBezTo>
                                        <a:lnTo>
                                          <a:pt x="263639" y="290686"/>
                                        </a:lnTo>
                                        <a:cubicBezTo>
                                          <a:pt x="264213" y="290324"/>
                                          <a:pt x="264743" y="289897"/>
                                          <a:pt x="265219" y="289413"/>
                                        </a:cubicBezTo>
                                        <a:lnTo>
                                          <a:pt x="265219" y="289413"/>
                                        </a:lnTo>
                                        <a:cubicBezTo>
                                          <a:pt x="265562" y="288984"/>
                                          <a:pt x="265870" y="288528"/>
                                          <a:pt x="266141" y="288051"/>
                                        </a:cubicBezTo>
                                        <a:cubicBezTo>
                                          <a:pt x="266333" y="287769"/>
                                          <a:pt x="266509" y="287475"/>
                                          <a:pt x="266668" y="287173"/>
                                        </a:cubicBezTo>
                                        <a:cubicBezTo>
                                          <a:pt x="266668" y="287173"/>
                                          <a:pt x="266668" y="287173"/>
                                          <a:pt x="266668" y="287173"/>
                                        </a:cubicBezTo>
                                        <a:cubicBezTo>
                                          <a:pt x="266965" y="286501"/>
                                          <a:pt x="267172" y="285793"/>
                                          <a:pt x="267283" y="285066"/>
                                        </a:cubicBezTo>
                                        <a:cubicBezTo>
                                          <a:pt x="267283" y="285066"/>
                                          <a:pt x="267283" y="284759"/>
                                          <a:pt x="267283" y="284583"/>
                                        </a:cubicBezTo>
                                        <a:cubicBezTo>
                                          <a:pt x="267558" y="283734"/>
                                          <a:pt x="267677" y="282841"/>
                                          <a:pt x="267634" y="281949"/>
                                        </a:cubicBezTo>
                                        <a:close/>
                                        <a:moveTo>
                                          <a:pt x="192997" y="174164"/>
                                        </a:moveTo>
                                        <a:lnTo>
                                          <a:pt x="148654" y="144178"/>
                                        </a:lnTo>
                                        <a:lnTo>
                                          <a:pt x="170035" y="129557"/>
                                        </a:lnTo>
                                        <a:close/>
                                        <a:moveTo>
                                          <a:pt x="133726" y="58784"/>
                                        </a:moveTo>
                                        <a:lnTo>
                                          <a:pt x="161957" y="113708"/>
                                        </a:lnTo>
                                        <a:lnTo>
                                          <a:pt x="133068" y="133597"/>
                                        </a:lnTo>
                                        <a:lnTo>
                                          <a:pt x="106725" y="116035"/>
                                        </a:lnTo>
                                        <a:cubicBezTo>
                                          <a:pt x="106154" y="115636"/>
                                          <a:pt x="105534" y="115312"/>
                                          <a:pt x="104881" y="115069"/>
                                        </a:cubicBezTo>
                                        <a:close/>
                                        <a:moveTo>
                                          <a:pt x="96935" y="130392"/>
                                        </a:moveTo>
                                        <a:lnTo>
                                          <a:pt x="117526" y="144309"/>
                                        </a:lnTo>
                                        <a:lnTo>
                                          <a:pt x="74456" y="173857"/>
                                        </a:lnTo>
                                        <a:close/>
                                        <a:moveTo>
                                          <a:pt x="27698" y="265265"/>
                                        </a:moveTo>
                                        <a:lnTo>
                                          <a:pt x="58694" y="204853"/>
                                        </a:lnTo>
                                        <a:lnTo>
                                          <a:pt x="111950" y="228254"/>
                                        </a:lnTo>
                                        <a:close/>
                                        <a:moveTo>
                                          <a:pt x="76826" y="193658"/>
                                        </a:moveTo>
                                        <a:lnTo>
                                          <a:pt x="133156" y="154890"/>
                                        </a:lnTo>
                                        <a:lnTo>
                                          <a:pt x="190582" y="193745"/>
                                        </a:lnTo>
                                        <a:lnTo>
                                          <a:pt x="133814" y="218683"/>
                                        </a:lnTo>
                                        <a:close/>
                                        <a:moveTo>
                                          <a:pt x="226101" y="259250"/>
                                        </a:moveTo>
                                        <a:lnTo>
                                          <a:pt x="155634" y="228298"/>
                                        </a:lnTo>
                                        <a:lnTo>
                                          <a:pt x="208802" y="204941"/>
                                        </a:lnTo>
                                        <a:lnTo>
                                          <a:pt x="239755" y="26522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8" name="Content Placeholder 9" descr="Cell Tower">
                                <a:extLst/>
                              </wpg:cNvPr>
                              <wpg:cNvGrpSpPr/>
                              <wpg:grpSpPr>
                                <a:xfrm>
                                  <a:off x="2292967" y="202435"/>
                                  <a:ext cx="172286" cy="330551"/>
                                  <a:chOff x="2320406" y="204774"/>
                                  <a:chExt cx="263425" cy="359096"/>
                                </a:xfrm>
                                <a:noFill/>
                              </wpg:grpSpPr>
                              <wps:wsp>
                                <wps:cNvPr id="69" name="Freeform: Shape 69">
                                  <a:extLst/>
                                </wps:cNvPr>
                                <wps:cNvSpPr/>
                                <wps:spPr>
                                  <a:xfrm>
                                    <a:off x="2401445" y="254386"/>
                                    <a:ext cx="26343" cy="74637"/>
                                  </a:xfrm>
                                  <a:custGeom>
                                    <a:avLst/>
                                    <a:gdLst>
                                      <a:gd name="connsiteX0" fmla="*/ 15369 w 26342"/>
                                      <a:gd name="connsiteY0" fmla="*/ 74637 h 74637"/>
                                      <a:gd name="connsiteX1" fmla="*/ 27662 w 26342"/>
                                      <a:gd name="connsiteY1" fmla="*/ 62344 h 74637"/>
                                      <a:gd name="connsiteX2" fmla="*/ 27662 w 26342"/>
                                      <a:gd name="connsiteY2" fmla="*/ 12293 h 74637"/>
                                      <a:gd name="connsiteX3" fmla="*/ 15369 w 26342"/>
                                      <a:gd name="connsiteY3" fmla="*/ 0 h 74637"/>
                                      <a:gd name="connsiteX4" fmla="*/ 15369 w 26342"/>
                                      <a:gd name="connsiteY4" fmla="*/ 74637 h 7463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26342" h="74637">
                                        <a:moveTo>
                                          <a:pt x="15369" y="74637"/>
                                        </a:moveTo>
                                        <a:lnTo>
                                          <a:pt x="27662" y="62344"/>
                                        </a:lnTo>
                                        <a:cubicBezTo>
                                          <a:pt x="14191" y="48380"/>
                                          <a:pt x="14191" y="26257"/>
                                          <a:pt x="27662" y="12293"/>
                                        </a:cubicBezTo>
                                        <a:lnTo>
                                          <a:pt x="15369" y="0"/>
                                        </a:lnTo>
                                        <a:cubicBezTo>
                                          <a:pt x="-5123" y="20660"/>
                                          <a:pt x="-5123" y="53978"/>
                                          <a:pt x="15369" y="7463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0" name="Freeform: Shape 70">
                                  <a:extLst/>
                                </wps:cNvPr>
                                <wps:cNvSpPr/>
                                <wps:spPr>
                                  <a:xfrm>
                                    <a:off x="2366327" y="229799"/>
                                    <a:ext cx="35123" cy="122932"/>
                                  </a:xfrm>
                                  <a:custGeom>
                                    <a:avLst/>
                                    <a:gdLst>
                                      <a:gd name="connsiteX0" fmla="*/ 25900 w 35123"/>
                                      <a:gd name="connsiteY0" fmla="*/ 123810 h 122931"/>
                                      <a:gd name="connsiteX1" fmla="*/ 38193 w 35123"/>
                                      <a:gd name="connsiteY1" fmla="*/ 111517 h 122931"/>
                                      <a:gd name="connsiteX2" fmla="*/ 37879 w 35123"/>
                                      <a:gd name="connsiteY2" fmla="*/ 12608 h 122931"/>
                                      <a:gd name="connsiteX3" fmla="*/ 38193 w 35123"/>
                                      <a:gd name="connsiteY3" fmla="*/ 12293 h 122931"/>
                                      <a:gd name="connsiteX4" fmla="*/ 25900 w 35123"/>
                                      <a:gd name="connsiteY4" fmla="*/ 0 h 122931"/>
                                      <a:gd name="connsiteX5" fmla="*/ 25025 w 35123"/>
                                      <a:gd name="connsiteY5" fmla="*/ 122935 h 122931"/>
                                      <a:gd name="connsiteX6" fmla="*/ 25900 w 35123"/>
                                      <a:gd name="connsiteY6" fmla="*/ 123810 h 12293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35123" h="122931">
                                        <a:moveTo>
                                          <a:pt x="25900" y="123810"/>
                                        </a:moveTo>
                                        <a:lnTo>
                                          <a:pt x="38193" y="111517"/>
                                        </a:lnTo>
                                        <a:cubicBezTo>
                                          <a:pt x="10794" y="84291"/>
                                          <a:pt x="10653" y="40008"/>
                                          <a:pt x="37879" y="12608"/>
                                        </a:cubicBezTo>
                                        <a:cubicBezTo>
                                          <a:pt x="37983" y="12503"/>
                                          <a:pt x="38088" y="12398"/>
                                          <a:pt x="38193" y="12293"/>
                                        </a:cubicBezTo>
                                        <a:lnTo>
                                          <a:pt x="25900" y="0"/>
                                        </a:lnTo>
                                        <a:cubicBezTo>
                                          <a:pt x="-8289" y="33706"/>
                                          <a:pt x="-8680" y="88746"/>
                                          <a:pt x="25025" y="122935"/>
                                        </a:cubicBezTo>
                                        <a:cubicBezTo>
                                          <a:pt x="25315" y="123228"/>
                                          <a:pt x="25607" y="123520"/>
                                          <a:pt x="25900" y="12381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1" name="Freeform: Shape 71">
                                  <a:extLst/>
                                </wps:cNvPr>
                                <wps:cNvSpPr/>
                                <wps:spPr>
                                  <a:xfrm>
                                    <a:off x="2331192" y="204774"/>
                                    <a:ext cx="48295" cy="171226"/>
                                  </a:xfrm>
                                  <a:custGeom>
                                    <a:avLst/>
                                    <a:gdLst>
                                      <a:gd name="connsiteX0" fmla="*/ 48303 w 48294"/>
                                      <a:gd name="connsiteY0" fmla="*/ 161567 h 171226"/>
                                      <a:gd name="connsiteX1" fmla="*/ 48303 w 48294"/>
                                      <a:gd name="connsiteY1" fmla="*/ 12293 h 171226"/>
                                      <a:gd name="connsiteX2" fmla="*/ 36010 w 48294"/>
                                      <a:gd name="connsiteY2" fmla="*/ 0 h 171226"/>
                                      <a:gd name="connsiteX3" fmla="*/ 36001 w 48294"/>
                                      <a:gd name="connsiteY3" fmla="*/ 173852 h 171226"/>
                                      <a:gd name="connsiteX4" fmla="*/ 36010 w 48294"/>
                                      <a:gd name="connsiteY4" fmla="*/ 173861 h 17122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48294" h="171226">
                                        <a:moveTo>
                                          <a:pt x="48303" y="161567"/>
                                        </a:moveTo>
                                        <a:cubicBezTo>
                                          <a:pt x="7319" y="120249"/>
                                          <a:pt x="7319" y="53612"/>
                                          <a:pt x="48303" y="12293"/>
                                        </a:cubicBezTo>
                                        <a:lnTo>
                                          <a:pt x="36010" y="0"/>
                                        </a:lnTo>
                                        <a:cubicBezTo>
                                          <a:pt x="-12000" y="48005"/>
                                          <a:pt x="-12004" y="125841"/>
                                          <a:pt x="36001" y="173852"/>
                                        </a:cubicBezTo>
                                        <a:cubicBezTo>
                                          <a:pt x="36004" y="173855"/>
                                          <a:pt x="36007" y="173857"/>
                                          <a:pt x="36010" y="17386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2" name="Freeform: Shape 72">
                                  <a:extLst/>
                                </wps:cNvPr>
                                <wps:cNvSpPr/>
                                <wps:spPr>
                                  <a:xfrm>
                                    <a:off x="2479158" y="254386"/>
                                    <a:ext cx="26343" cy="74637"/>
                                  </a:xfrm>
                                  <a:custGeom>
                                    <a:avLst/>
                                    <a:gdLst>
                                      <a:gd name="connsiteX0" fmla="*/ 12293 w 26342"/>
                                      <a:gd name="connsiteY0" fmla="*/ 74637 h 74637"/>
                                      <a:gd name="connsiteX1" fmla="*/ 12293 w 26342"/>
                                      <a:gd name="connsiteY1" fmla="*/ 0 h 74637"/>
                                      <a:gd name="connsiteX2" fmla="*/ 0 w 26342"/>
                                      <a:gd name="connsiteY2" fmla="*/ 12293 h 74637"/>
                                      <a:gd name="connsiteX3" fmla="*/ 10098 w 26342"/>
                                      <a:gd name="connsiteY3" fmla="*/ 37319 h 74637"/>
                                      <a:gd name="connsiteX4" fmla="*/ 0 w 26342"/>
                                      <a:gd name="connsiteY4" fmla="*/ 62344 h 7463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26342" h="74637">
                                        <a:moveTo>
                                          <a:pt x="12293" y="74637"/>
                                        </a:moveTo>
                                        <a:cubicBezTo>
                                          <a:pt x="32785" y="53978"/>
                                          <a:pt x="32785" y="20660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6564" y="18957"/>
                                          <a:pt x="10198" y="27965"/>
                                          <a:pt x="10098" y="37319"/>
                                        </a:cubicBezTo>
                                        <a:cubicBezTo>
                                          <a:pt x="10113" y="46656"/>
                                          <a:pt x="6491" y="55632"/>
                                          <a:pt x="0" y="62344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" name="Freeform: Shape 73">
                                  <a:extLst/>
                                </wps:cNvPr>
                                <wps:cNvSpPr/>
                                <wps:spPr>
                                  <a:xfrm>
                                    <a:off x="2503744" y="229799"/>
                                    <a:ext cx="35123" cy="122932"/>
                                  </a:xfrm>
                                  <a:custGeom>
                                    <a:avLst/>
                                    <a:gdLst>
                                      <a:gd name="connsiteX0" fmla="*/ 0 w 35123"/>
                                      <a:gd name="connsiteY0" fmla="*/ 111517 h 122931"/>
                                      <a:gd name="connsiteX1" fmla="*/ 12293 w 35123"/>
                                      <a:gd name="connsiteY1" fmla="*/ 123810 h 122931"/>
                                      <a:gd name="connsiteX2" fmla="*/ 13168 w 35123"/>
                                      <a:gd name="connsiteY2" fmla="*/ 875 h 122931"/>
                                      <a:gd name="connsiteX3" fmla="*/ 12293 w 35123"/>
                                      <a:gd name="connsiteY3" fmla="*/ 0 h 122931"/>
                                      <a:gd name="connsiteX4" fmla="*/ 0 w 35123"/>
                                      <a:gd name="connsiteY4" fmla="*/ 12293 h 122931"/>
                                      <a:gd name="connsiteX5" fmla="*/ 315 w 35123"/>
                                      <a:gd name="connsiteY5" fmla="*/ 111202 h 122931"/>
                                      <a:gd name="connsiteX6" fmla="*/ 0 w 35123"/>
                                      <a:gd name="connsiteY6" fmla="*/ 111517 h 12293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35123" h="122931">
                                        <a:moveTo>
                                          <a:pt x="0" y="111517"/>
                                        </a:moveTo>
                                        <a:lnTo>
                                          <a:pt x="12293" y="123810"/>
                                        </a:lnTo>
                                        <a:cubicBezTo>
                                          <a:pt x="46482" y="90104"/>
                                          <a:pt x="46874" y="35064"/>
                                          <a:pt x="13168" y="875"/>
                                        </a:cubicBezTo>
                                        <a:cubicBezTo>
                                          <a:pt x="12878" y="581"/>
                                          <a:pt x="12587" y="290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27400" y="39519"/>
                                          <a:pt x="27541" y="83802"/>
                                          <a:pt x="315" y="111202"/>
                                        </a:cubicBezTo>
                                        <a:cubicBezTo>
                                          <a:pt x="210" y="111307"/>
                                          <a:pt x="105" y="111412"/>
                                          <a:pt x="0" y="11151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4" name="Freeform: Shape 74">
                                  <a:extLst/>
                                </wps:cNvPr>
                                <wps:cNvSpPr/>
                                <wps:spPr>
                                  <a:xfrm>
                                    <a:off x="2528769" y="204774"/>
                                    <a:ext cx="48295" cy="171226"/>
                                  </a:xfrm>
                                  <a:custGeom>
                                    <a:avLst/>
                                    <a:gdLst>
                                      <a:gd name="connsiteX0" fmla="*/ 0 w 48294"/>
                                      <a:gd name="connsiteY0" fmla="*/ 161567 h 171226"/>
                                      <a:gd name="connsiteX1" fmla="*/ 12293 w 48294"/>
                                      <a:gd name="connsiteY1" fmla="*/ 173861 h 171226"/>
                                      <a:gd name="connsiteX2" fmla="*/ 12302 w 48294"/>
                                      <a:gd name="connsiteY2" fmla="*/ 9 h 171226"/>
                                      <a:gd name="connsiteX3" fmla="*/ 12293 w 48294"/>
                                      <a:gd name="connsiteY3" fmla="*/ 0 h 171226"/>
                                      <a:gd name="connsiteX4" fmla="*/ 0 w 48294"/>
                                      <a:gd name="connsiteY4" fmla="*/ 12293 h 171226"/>
                                      <a:gd name="connsiteX5" fmla="*/ 0 w 48294"/>
                                      <a:gd name="connsiteY5" fmla="*/ 161567 h 17122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48294" h="171226">
                                        <a:moveTo>
                                          <a:pt x="0" y="161567"/>
                                        </a:moveTo>
                                        <a:lnTo>
                                          <a:pt x="12293" y="173861"/>
                                        </a:lnTo>
                                        <a:cubicBezTo>
                                          <a:pt x="60303" y="125855"/>
                                          <a:pt x="60307" y="48019"/>
                                          <a:pt x="12302" y="9"/>
                                        </a:cubicBezTo>
                                        <a:cubicBezTo>
                                          <a:pt x="12299" y="6"/>
                                          <a:pt x="12296" y="3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40984" y="53612"/>
                                          <a:pt x="40984" y="120249"/>
                                          <a:pt x="0" y="16156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5" name="Freeform: Shape 75">
                                  <a:extLst/>
                                </wps:cNvPr>
                                <wps:cNvSpPr/>
                                <wps:spPr>
                                  <a:xfrm>
                                    <a:off x="2320406" y="274102"/>
                                    <a:ext cx="263425" cy="289768"/>
                                  </a:xfrm>
                                  <a:custGeom>
                                    <a:avLst/>
                                    <a:gdLst>
                                      <a:gd name="connsiteX0" fmla="*/ 267634 w 263425"/>
                                      <a:gd name="connsiteY0" fmla="*/ 281949 h 289767"/>
                                      <a:gd name="connsiteX1" fmla="*/ 267634 w 263425"/>
                                      <a:gd name="connsiteY1" fmla="*/ 281949 h 289767"/>
                                      <a:gd name="connsiteX2" fmla="*/ 266888 w 263425"/>
                                      <a:gd name="connsiteY2" fmla="*/ 279710 h 289767"/>
                                      <a:gd name="connsiteX3" fmla="*/ 266888 w 263425"/>
                                      <a:gd name="connsiteY3" fmla="*/ 279446 h 289767"/>
                                      <a:gd name="connsiteX4" fmla="*/ 141761 w 263425"/>
                                      <a:gd name="connsiteY4" fmla="*/ 35778 h 289767"/>
                                      <a:gd name="connsiteX5" fmla="*/ 140312 w 263425"/>
                                      <a:gd name="connsiteY5" fmla="*/ 33846 h 289767"/>
                                      <a:gd name="connsiteX6" fmla="*/ 150006 w 263425"/>
                                      <a:gd name="connsiteY6" fmla="*/ 10981 h 289767"/>
                                      <a:gd name="connsiteX7" fmla="*/ 127141 w 263425"/>
                                      <a:gd name="connsiteY7" fmla="*/ 1286 h 289767"/>
                                      <a:gd name="connsiteX8" fmla="*/ 117446 w 263425"/>
                                      <a:gd name="connsiteY8" fmla="*/ 24152 h 289767"/>
                                      <a:gd name="connsiteX9" fmla="*/ 127141 w 263425"/>
                                      <a:gd name="connsiteY9" fmla="*/ 33846 h 289767"/>
                                      <a:gd name="connsiteX10" fmla="*/ 125955 w 263425"/>
                                      <a:gd name="connsiteY10" fmla="*/ 35559 h 289767"/>
                                      <a:gd name="connsiteX11" fmla="*/ 828 w 263425"/>
                                      <a:gd name="connsiteY11" fmla="*/ 279227 h 289767"/>
                                      <a:gd name="connsiteX12" fmla="*/ 828 w 263425"/>
                                      <a:gd name="connsiteY12" fmla="*/ 279490 h 289767"/>
                                      <a:gd name="connsiteX13" fmla="*/ 82 w 263425"/>
                                      <a:gd name="connsiteY13" fmla="*/ 281729 h 289767"/>
                                      <a:gd name="connsiteX14" fmla="*/ 82 w 263425"/>
                                      <a:gd name="connsiteY14" fmla="*/ 281729 h 289767"/>
                                      <a:gd name="connsiteX15" fmla="*/ 82 w 263425"/>
                                      <a:gd name="connsiteY15" fmla="*/ 283925 h 289767"/>
                                      <a:gd name="connsiteX16" fmla="*/ 82 w 263425"/>
                                      <a:gd name="connsiteY16" fmla="*/ 284451 h 289767"/>
                                      <a:gd name="connsiteX17" fmla="*/ 697 w 263425"/>
                                      <a:gd name="connsiteY17" fmla="*/ 286515 h 289767"/>
                                      <a:gd name="connsiteX18" fmla="*/ 697 w 263425"/>
                                      <a:gd name="connsiteY18" fmla="*/ 286515 h 289767"/>
                                      <a:gd name="connsiteX19" fmla="*/ 1311 w 263425"/>
                                      <a:gd name="connsiteY19" fmla="*/ 287481 h 289767"/>
                                      <a:gd name="connsiteX20" fmla="*/ 2189 w 263425"/>
                                      <a:gd name="connsiteY20" fmla="*/ 288754 h 289767"/>
                                      <a:gd name="connsiteX21" fmla="*/ 2189 w 263425"/>
                                      <a:gd name="connsiteY21" fmla="*/ 288754 h 289767"/>
                                      <a:gd name="connsiteX22" fmla="*/ 2892 w 263425"/>
                                      <a:gd name="connsiteY22" fmla="*/ 289281 h 289767"/>
                                      <a:gd name="connsiteX23" fmla="*/ 4121 w 263425"/>
                                      <a:gd name="connsiteY23" fmla="*/ 290247 h 289767"/>
                                      <a:gd name="connsiteX24" fmla="*/ 5175 w 263425"/>
                                      <a:gd name="connsiteY24" fmla="*/ 290730 h 289767"/>
                                      <a:gd name="connsiteX25" fmla="*/ 6492 w 263425"/>
                                      <a:gd name="connsiteY25" fmla="*/ 291213 h 289767"/>
                                      <a:gd name="connsiteX26" fmla="*/ 7634 w 263425"/>
                                      <a:gd name="connsiteY26" fmla="*/ 291213 h 289767"/>
                                      <a:gd name="connsiteX27" fmla="*/ 8599 w 263425"/>
                                      <a:gd name="connsiteY27" fmla="*/ 292003 h 289767"/>
                                      <a:gd name="connsiteX28" fmla="*/ 9214 w 263425"/>
                                      <a:gd name="connsiteY28" fmla="*/ 292003 h 289767"/>
                                      <a:gd name="connsiteX29" fmla="*/ 9785 w 263425"/>
                                      <a:gd name="connsiteY29" fmla="*/ 292003 h 289767"/>
                                      <a:gd name="connsiteX30" fmla="*/ 12112 w 263425"/>
                                      <a:gd name="connsiteY30" fmla="*/ 291388 h 289767"/>
                                      <a:gd name="connsiteX31" fmla="*/ 133814 w 263425"/>
                                      <a:gd name="connsiteY31" fmla="*/ 237869 h 289767"/>
                                      <a:gd name="connsiteX32" fmla="*/ 255341 w 263425"/>
                                      <a:gd name="connsiteY32" fmla="*/ 291257 h 289767"/>
                                      <a:gd name="connsiteX33" fmla="*/ 258853 w 263425"/>
                                      <a:gd name="connsiteY33" fmla="*/ 292003 h 289767"/>
                                      <a:gd name="connsiteX34" fmla="*/ 258853 w 263425"/>
                                      <a:gd name="connsiteY34" fmla="*/ 292003 h 289767"/>
                                      <a:gd name="connsiteX35" fmla="*/ 261004 w 263425"/>
                                      <a:gd name="connsiteY35" fmla="*/ 291696 h 289767"/>
                                      <a:gd name="connsiteX36" fmla="*/ 261619 w 263425"/>
                                      <a:gd name="connsiteY36" fmla="*/ 291696 h 289767"/>
                                      <a:gd name="connsiteX37" fmla="*/ 263244 w 263425"/>
                                      <a:gd name="connsiteY37" fmla="*/ 290949 h 289767"/>
                                      <a:gd name="connsiteX38" fmla="*/ 263639 w 263425"/>
                                      <a:gd name="connsiteY38" fmla="*/ 290686 h 289767"/>
                                      <a:gd name="connsiteX39" fmla="*/ 265219 w 263425"/>
                                      <a:gd name="connsiteY39" fmla="*/ 289413 h 289767"/>
                                      <a:gd name="connsiteX40" fmla="*/ 265219 w 263425"/>
                                      <a:gd name="connsiteY40" fmla="*/ 289413 h 289767"/>
                                      <a:gd name="connsiteX41" fmla="*/ 266141 w 263425"/>
                                      <a:gd name="connsiteY41" fmla="*/ 288051 h 289767"/>
                                      <a:gd name="connsiteX42" fmla="*/ 266668 w 263425"/>
                                      <a:gd name="connsiteY42" fmla="*/ 287173 h 289767"/>
                                      <a:gd name="connsiteX43" fmla="*/ 266668 w 263425"/>
                                      <a:gd name="connsiteY43" fmla="*/ 287173 h 289767"/>
                                      <a:gd name="connsiteX44" fmla="*/ 267283 w 263425"/>
                                      <a:gd name="connsiteY44" fmla="*/ 285066 h 289767"/>
                                      <a:gd name="connsiteX45" fmla="*/ 267283 w 263425"/>
                                      <a:gd name="connsiteY45" fmla="*/ 284583 h 289767"/>
                                      <a:gd name="connsiteX46" fmla="*/ 267634 w 263425"/>
                                      <a:gd name="connsiteY46" fmla="*/ 281949 h 289767"/>
                                      <a:gd name="connsiteX47" fmla="*/ 192997 w 263425"/>
                                      <a:gd name="connsiteY47" fmla="*/ 174164 h 289767"/>
                                      <a:gd name="connsiteX48" fmla="*/ 148654 w 263425"/>
                                      <a:gd name="connsiteY48" fmla="*/ 144178 h 289767"/>
                                      <a:gd name="connsiteX49" fmla="*/ 170035 w 263425"/>
                                      <a:gd name="connsiteY49" fmla="*/ 129557 h 289767"/>
                                      <a:gd name="connsiteX50" fmla="*/ 133726 w 263425"/>
                                      <a:gd name="connsiteY50" fmla="*/ 58784 h 289767"/>
                                      <a:gd name="connsiteX51" fmla="*/ 161957 w 263425"/>
                                      <a:gd name="connsiteY51" fmla="*/ 113708 h 289767"/>
                                      <a:gd name="connsiteX52" fmla="*/ 133068 w 263425"/>
                                      <a:gd name="connsiteY52" fmla="*/ 133597 h 289767"/>
                                      <a:gd name="connsiteX53" fmla="*/ 106725 w 263425"/>
                                      <a:gd name="connsiteY53" fmla="*/ 116035 h 289767"/>
                                      <a:gd name="connsiteX54" fmla="*/ 104881 w 263425"/>
                                      <a:gd name="connsiteY54" fmla="*/ 115069 h 289767"/>
                                      <a:gd name="connsiteX55" fmla="*/ 96935 w 263425"/>
                                      <a:gd name="connsiteY55" fmla="*/ 130392 h 289767"/>
                                      <a:gd name="connsiteX56" fmla="*/ 117526 w 263425"/>
                                      <a:gd name="connsiteY56" fmla="*/ 144309 h 289767"/>
                                      <a:gd name="connsiteX57" fmla="*/ 74456 w 263425"/>
                                      <a:gd name="connsiteY57" fmla="*/ 173857 h 289767"/>
                                      <a:gd name="connsiteX58" fmla="*/ 27698 w 263425"/>
                                      <a:gd name="connsiteY58" fmla="*/ 265265 h 289767"/>
                                      <a:gd name="connsiteX59" fmla="*/ 58694 w 263425"/>
                                      <a:gd name="connsiteY59" fmla="*/ 204853 h 289767"/>
                                      <a:gd name="connsiteX60" fmla="*/ 111950 w 263425"/>
                                      <a:gd name="connsiteY60" fmla="*/ 228254 h 289767"/>
                                      <a:gd name="connsiteX61" fmla="*/ 76826 w 263425"/>
                                      <a:gd name="connsiteY61" fmla="*/ 193658 h 289767"/>
                                      <a:gd name="connsiteX62" fmla="*/ 133156 w 263425"/>
                                      <a:gd name="connsiteY62" fmla="*/ 154890 h 289767"/>
                                      <a:gd name="connsiteX63" fmla="*/ 190582 w 263425"/>
                                      <a:gd name="connsiteY63" fmla="*/ 193745 h 289767"/>
                                      <a:gd name="connsiteX64" fmla="*/ 133814 w 263425"/>
                                      <a:gd name="connsiteY64" fmla="*/ 218683 h 289767"/>
                                      <a:gd name="connsiteX65" fmla="*/ 226101 w 263425"/>
                                      <a:gd name="connsiteY65" fmla="*/ 259250 h 289767"/>
                                      <a:gd name="connsiteX66" fmla="*/ 155634 w 263425"/>
                                      <a:gd name="connsiteY66" fmla="*/ 228298 h 289767"/>
                                      <a:gd name="connsiteX67" fmla="*/ 208802 w 263425"/>
                                      <a:gd name="connsiteY67" fmla="*/ 204941 h 289767"/>
                                      <a:gd name="connsiteX68" fmla="*/ 239755 w 263425"/>
                                      <a:gd name="connsiteY68" fmla="*/ 265221 h 28976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  <a:cxn ang="0">
                                        <a:pos x="connsiteX18" y="connsiteY18"/>
                                      </a:cxn>
                                      <a:cxn ang="0">
                                        <a:pos x="connsiteX19" y="connsiteY19"/>
                                      </a:cxn>
                                      <a:cxn ang="0">
                                        <a:pos x="connsiteX20" y="connsiteY20"/>
                                      </a:cxn>
                                      <a:cxn ang="0">
                                        <a:pos x="connsiteX21" y="connsiteY21"/>
                                      </a:cxn>
                                      <a:cxn ang="0">
                                        <a:pos x="connsiteX22" y="connsiteY22"/>
                                      </a:cxn>
                                      <a:cxn ang="0">
                                        <a:pos x="connsiteX23" y="connsiteY23"/>
                                      </a:cxn>
                                      <a:cxn ang="0">
                                        <a:pos x="connsiteX24" y="connsiteY24"/>
                                      </a:cxn>
                                      <a:cxn ang="0">
                                        <a:pos x="connsiteX25" y="connsiteY25"/>
                                      </a:cxn>
                                      <a:cxn ang="0">
                                        <a:pos x="connsiteX26" y="connsiteY26"/>
                                      </a:cxn>
                                      <a:cxn ang="0">
                                        <a:pos x="connsiteX27" y="connsiteY27"/>
                                      </a:cxn>
                                      <a:cxn ang="0">
                                        <a:pos x="connsiteX28" y="connsiteY28"/>
                                      </a:cxn>
                                      <a:cxn ang="0">
                                        <a:pos x="connsiteX29" y="connsiteY29"/>
                                      </a:cxn>
                                      <a:cxn ang="0">
                                        <a:pos x="connsiteX30" y="connsiteY30"/>
                                      </a:cxn>
                                      <a:cxn ang="0">
                                        <a:pos x="connsiteX31" y="connsiteY31"/>
                                      </a:cxn>
                                      <a:cxn ang="0">
                                        <a:pos x="connsiteX32" y="connsiteY32"/>
                                      </a:cxn>
                                      <a:cxn ang="0">
                                        <a:pos x="connsiteX33" y="connsiteY33"/>
                                      </a:cxn>
                                      <a:cxn ang="0">
                                        <a:pos x="connsiteX34" y="connsiteY34"/>
                                      </a:cxn>
                                      <a:cxn ang="0">
                                        <a:pos x="connsiteX35" y="connsiteY35"/>
                                      </a:cxn>
                                      <a:cxn ang="0">
                                        <a:pos x="connsiteX36" y="connsiteY36"/>
                                      </a:cxn>
                                      <a:cxn ang="0">
                                        <a:pos x="connsiteX37" y="connsiteY37"/>
                                      </a:cxn>
                                      <a:cxn ang="0">
                                        <a:pos x="connsiteX38" y="connsiteY38"/>
                                      </a:cxn>
                                      <a:cxn ang="0">
                                        <a:pos x="connsiteX39" y="connsiteY39"/>
                                      </a:cxn>
                                      <a:cxn ang="0">
                                        <a:pos x="connsiteX40" y="connsiteY40"/>
                                      </a:cxn>
                                      <a:cxn ang="0">
                                        <a:pos x="connsiteX41" y="connsiteY41"/>
                                      </a:cxn>
                                      <a:cxn ang="0">
                                        <a:pos x="connsiteX42" y="connsiteY42"/>
                                      </a:cxn>
                                      <a:cxn ang="0">
                                        <a:pos x="connsiteX43" y="connsiteY43"/>
                                      </a:cxn>
                                      <a:cxn ang="0">
                                        <a:pos x="connsiteX44" y="connsiteY44"/>
                                      </a:cxn>
                                      <a:cxn ang="0">
                                        <a:pos x="connsiteX45" y="connsiteY45"/>
                                      </a:cxn>
                                      <a:cxn ang="0">
                                        <a:pos x="connsiteX46" y="connsiteY46"/>
                                      </a:cxn>
                                      <a:cxn ang="0">
                                        <a:pos x="connsiteX47" y="connsiteY47"/>
                                      </a:cxn>
                                      <a:cxn ang="0">
                                        <a:pos x="connsiteX48" y="connsiteY48"/>
                                      </a:cxn>
                                      <a:cxn ang="0">
                                        <a:pos x="connsiteX49" y="connsiteY49"/>
                                      </a:cxn>
                                      <a:cxn ang="0">
                                        <a:pos x="connsiteX50" y="connsiteY50"/>
                                      </a:cxn>
                                      <a:cxn ang="0">
                                        <a:pos x="connsiteX51" y="connsiteY51"/>
                                      </a:cxn>
                                      <a:cxn ang="0">
                                        <a:pos x="connsiteX52" y="connsiteY52"/>
                                      </a:cxn>
                                      <a:cxn ang="0">
                                        <a:pos x="connsiteX53" y="connsiteY53"/>
                                      </a:cxn>
                                      <a:cxn ang="0">
                                        <a:pos x="connsiteX54" y="connsiteY54"/>
                                      </a:cxn>
                                      <a:cxn ang="0">
                                        <a:pos x="connsiteX55" y="connsiteY55"/>
                                      </a:cxn>
                                      <a:cxn ang="0">
                                        <a:pos x="connsiteX56" y="connsiteY56"/>
                                      </a:cxn>
                                      <a:cxn ang="0">
                                        <a:pos x="connsiteX57" y="connsiteY57"/>
                                      </a:cxn>
                                      <a:cxn ang="0">
                                        <a:pos x="connsiteX58" y="connsiteY58"/>
                                      </a:cxn>
                                      <a:cxn ang="0">
                                        <a:pos x="connsiteX59" y="connsiteY59"/>
                                      </a:cxn>
                                      <a:cxn ang="0">
                                        <a:pos x="connsiteX60" y="connsiteY60"/>
                                      </a:cxn>
                                      <a:cxn ang="0">
                                        <a:pos x="connsiteX61" y="connsiteY61"/>
                                      </a:cxn>
                                      <a:cxn ang="0">
                                        <a:pos x="connsiteX62" y="connsiteY62"/>
                                      </a:cxn>
                                      <a:cxn ang="0">
                                        <a:pos x="connsiteX63" y="connsiteY63"/>
                                      </a:cxn>
                                      <a:cxn ang="0">
                                        <a:pos x="connsiteX64" y="connsiteY64"/>
                                      </a:cxn>
                                      <a:cxn ang="0">
                                        <a:pos x="connsiteX65" y="connsiteY65"/>
                                      </a:cxn>
                                      <a:cxn ang="0">
                                        <a:pos x="connsiteX66" y="connsiteY66"/>
                                      </a:cxn>
                                      <a:cxn ang="0">
                                        <a:pos x="connsiteX67" y="connsiteY67"/>
                                      </a:cxn>
                                      <a:cxn ang="0">
                                        <a:pos x="connsiteX68" y="connsiteY68"/>
                                      </a:cxn>
                                    </a:cxnLst>
                                    <a:rect l="l" t="t" r="r" b="b"/>
                                    <a:pathLst>
                                      <a:path w="263425" h="289767">
                                        <a:moveTo>
                                          <a:pt x="267634" y="281949"/>
                                        </a:moveTo>
                                        <a:lnTo>
                                          <a:pt x="267634" y="281949"/>
                                        </a:lnTo>
                                        <a:cubicBezTo>
                                          <a:pt x="267499" y="281169"/>
                                          <a:pt x="267247" y="280414"/>
                                          <a:pt x="266888" y="279710"/>
                                        </a:cubicBezTo>
                                        <a:cubicBezTo>
                                          <a:pt x="266888" y="279710"/>
                                          <a:pt x="266888" y="279710"/>
                                          <a:pt x="266888" y="279446"/>
                                        </a:cubicBezTo>
                                        <a:lnTo>
                                          <a:pt x="141761" y="35778"/>
                                        </a:lnTo>
                                        <a:cubicBezTo>
                                          <a:pt x="141380" y="35064"/>
                                          <a:pt x="140891" y="34412"/>
                                          <a:pt x="140312" y="33846"/>
                                        </a:cubicBezTo>
                                        <a:cubicBezTo>
                                          <a:pt x="149303" y="30209"/>
                                          <a:pt x="153643" y="19972"/>
                                          <a:pt x="150006" y="10981"/>
                                        </a:cubicBezTo>
                                        <a:cubicBezTo>
                                          <a:pt x="146369" y="1989"/>
                                          <a:pt x="136132" y="-2351"/>
                                          <a:pt x="127141" y="1286"/>
                                        </a:cubicBezTo>
                                        <a:cubicBezTo>
                                          <a:pt x="118150" y="4923"/>
                                          <a:pt x="113809" y="15161"/>
                                          <a:pt x="117446" y="24152"/>
                                        </a:cubicBezTo>
                                        <a:cubicBezTo>
                                          <a:pt x="119231" y="28563"/>
                                          <a:pt x="122729" y="32062"/>
                                          <a:pt x="127141" y="33846"/>
                                        </a:cubicBezTo>
                                        <a:cubicBezTo>
                                          <a:pt x="126672" y="34362"/>
                                          <a:pt x="126273" y="34938"/>
                                          <a:pt x="125955" y="35559"/>
                                        </a:cubicBezTo>
                                        <a:lnTo>
                                          <a:pt x="828" y="279227"/>
                                        </a:lnTo>
                                        <a:cubicBezTo>
                                          <a:pt x="828" y="279227"/>
                                          <a:pt x="828" y="279227"/>
                                          <a:pt x="828" y="279490"/>
                                        </a:cubicBezTo>
                                        <a:cubicBezTo>
                                          <a:pt x="469" y="280195"/>
                                          <a:pt x="217" y="280950"/>
                                          <a:pt x="82" y="281729"/>
                                        </a:cubicBezTo>
                                        <a:lnTo>
                                          <a:pt x="82" y="281729"/>
                                        </a:lnTo>
                                        <a:cubicBezTo>
                                          <a:pt x="-27" y="282457"/>
                                          <a:pt x="-27" y="283197"/>
                                          <a:pt x="82" y="283925"/>
                                        </a:cubicBezTo>
                                        <a:cubicBezTo>
                                          <a:pt x="82" y="283925"/>
                                          <a:pt x="82" y="284276"/>
                                          <a:pt x="82" y="284451"/>
                                        </a:cubicBezTo>
                                        <a:cubicBezTo>
                                          <a:pt x="201" y="285162"/>
                                          <a:pt x="408" y="285855"/>
                                          <a:pt x="697" y="286515"/>
                                        </a:cubicBezTo>
                                        <a:cubicBezTo>
                                          <a:pt x="697" y="286515"/>
                                          <a:pt x="697" y="286515"/>
                                          <a:pt x="697" y="286515"/>
                                        </a:cubicBezTo>
                                        <a:cubicBezTo>
                                          <a:pt x="697" y="286515"/>
                                          <a:pt x="1136" y="287130"/>
                                          <a:pt x="1311" y="287481"/>
                                        </a:cubicBezTo>
                                        <a:cubicBezTo>
                                          <a:pt x="1579" y="287922"/>
                                          <a:pt x="1872" y="288347"/>
                                          <a:pt x="2189" y="288754"/>
                                        </a:cubicBezTo>
                                        <a:lnTo>
                                          <a:pt x="2189" y="288754"/>
                                        </a:lnTo>
                                        <a:cubicBezTo>
                                          <a:pt x="2413" y="288944"/>
                                          <a:pt x="2647" y="289119"/>
                                          <a:pt x="2892" y="289281"/>
                                        </a:cubicBezTo>
                                        <a:cubicBezTo>
                                          <a:pt x="3271" y="289640"/>
                                          <a:pt x="3683" y="289964"/>
                                          <a:pt x="4121" y="290247"/>
                                        </a:cubicBezTo>
                                        <a:cubicBezTo>
                                          <a:pt x="4464" y="290426"/>
                                          <a:pt x="4816" y="290587"/>
                                          <a:pt x="5175" y="290730"/>
                                        </a:cubicBezTo>
                                        <a:lnTo>
                                          <a:pt x="6492" y="291213"/>
                                        </a:lnTo>
                                        <a:lnTo>
                                          <a:pt x="7634" y="291213"/>
                                        </a:lnTo>
                                        <a:lnTo>
                                          <a:pt x="8599" y="292003"/>
                                        </a:lnTo>
                                        <a:lnTo>
                                          <a:pt x="9214" y="292003"/>
                                        </a:lnTo>
                                        <a:lnTo>
                                          <a:pt x="9785" y="292003"/>
                                        </a:lnTo>
                                        <a:cubicBezTo>
                                          <a:pt x="10589" y="291927"/>
                                          <a:pt x="11375" y="291720"/>
                                          <a:pt x="12112" y="291388"/>
                                        </a:cubicBezTo>
                                        <a:lnTo>
                                          <a:pt x="133814" y="237869"/>
                                        </a:lnTo>
                                        <a:lnTo>
                                          <a:pt x="255341" y="291257"/>
                                        </a:lnTo>
                                        <a:cubicBezTo>
                                          <a:pt x="256443" y="291759"/>
                                          <a:pt x="257642" y="292013"/>
                                          <a:pt x="258853" y="292003"/>
                                        </a:cubicBezTo>
                                        <a:lnTo>
                                          <a:pt x="258853" y="292003"/>
                                        </a:lnTo>
                                        <a:cubicBezTo>
                                          <a:pt x="259580" y="291990"/>
                                          <a:pt x="260303" y="291887"/>
                                          <a:pt x="261004" y="291696"/>
                                        </a:cubicBezTo>
                                        <a:lnTo>
                                          <a:pt x="261619" y="291696"/>
                                        </a:lnTo>
                                        <a:cubicBezTo>
                                          <a:pt x="262177" y="291484"/>
                                          <a:pt x="262720" y="291235"/>
                                          <a:pt x="263244" y="290949"/>
                                        </a:cubicBezTo>
                                        <a:lnTo>
                                          <a:pt x="263639" y="290686"/>
                                        </a:lnTo>
                                        <a:cubicBezTo>
                                          <a:pt x="264213" y="290324"/>
                                          <a:pt x="264743" y="289897"/>
                                          <a:pt x="265219" y="289413"/>
                                        </a:cubicBezTo>
                                        <a:lnTo>
                                          <a:pt x="265219" y="289413"/>
                                        </a:lnTo>
                                        <a:cubicBezTo>
                                          <a:pt x="265562" y="288984"/>
                                          <a:pt x="265870" y="288528"/>
                                          <a:pt x="266141" y="288051"/>
                                        </a:cubicBezTo>
                                        <a:cubicBezTo>
                                          <a:pt x="266333" y="287769"/>
                                          <a:pt x="266509" y="287475"/>
                                          <a:pt x="266668" y="287173"/>
                                        </a:cubicBezTo>
                                        <a:cubicBezTo>
                                          <a:pt x="266668" y="287173"/>
                                          <a:pt x="266668" y="287173"/>
                                          <a:pt x="266668" y="287173"/>
                                        </a:cubicBezTo>
                                        <a:cubicBezTo>
                                          <a:pt x="266965" y="286501"/>
                                          <a:pt x="267172" y="285793"/>
                                          <a:pt x="267283" y="285066"/>
                                        </a:cubicBezTo>
                                        <a:cubicBezTo>
                                          <a:pt x="267283" y="285066"/>
                                          <a:pt x="267283" y="284759"/>
                                          <a:pt x="267283" y="284583"/>
                                        </a:cubicBezTo>
                                        <a:cubicBezTo>
                                          <a:pt x="267558" y="283734"/>
                                          <a:pt x="267677" y="282841"/>
                                          <a:pt x="267634" y="281949"/>
                                        </a:cubicBezTo>
                                        <a:close/>
                                        <a:moveTo>
                                          <a:pt x="192997" y="174164"/>
                                        </a:moveTo>
                                        <a:lnTo>
                                          <a:pt x="148654" y="144178"/>
                                        </a:lnTo>
                                        <a:lnTo>
                                          <a:pt x="170035" y="129557"/>
                                        </a:lnTo>
                                        <a:close/>
                                        <a:moveTo>
                                          <a:pt x="133726" y="58784"/>
                                        </a:moveTo>
                                        <a:lnTo>
                                          <a:pt x="161957" y="113708"/>
                                        </a:lnTo>
                                        <a:lnTo>
                                          <a:pt x="133068" y="133597"/>
                                        </a:lnTo>
                                        <a:lnTo>
                                          <a:pt x="106725" y="116035"/>
                                        </a:lnTo>
                                        <a:cubicBezTo>
                                          <a:pt x="106154" y="115636"/>
                                          <a:pt x="105534" y="115312"/>
                                          <a:pt x="104881" y="115069"/>
                                        </a:cubicBezTo>
                                        <a:close/>
                                        <a:moveTo>
                                          <a:pt x="96935" y="130392"/>
                                        </a:moveTo>
                                        <a:lnTo>
                                          <a:pt x="117526" y="144309"/>
                                        </a:lnTo>
                                        <a:lnTo>
                                          <a:pt x="74456" y="173857"/>
                                        </a:lnTo>
                                        <a:close/>
                                        <a:moveTo>
                                          <a:pt x="27698" y="265265"/>
                                        </a:moveTo>
                                        <a:lnTo>
                                          <a:pt x="58694" y="204853"/>
                                        </a:lnTo>
                                        <a:lnTo>
                                          <a:pt x="111950" y="228254"/>
                                        </a:lnTo>
                                        <a:close/>
                                        <a:moveTo>
                                          <a:pt x="76826" y="193658"/>
                                        </a:moveTo>
                                        <a:lnTo>
                                          <a:pt x="133156" y="154890"/>
                                        </a:lnTo>
                                        <a:lnTo>
                                          <a:pt x="190582" y="193745"/>
                                        </a:lnTo>
                                        <a:lnTo>
                                          <a:pt x="133814" y="218683"/>
                                        </a:lnTo>
                                        <a:close/>
                                        <a:moveTo>
                                          <a:pt x="226101" y="259250"/>
                                        </a:moveTo>
                                        <a:lnTo>
                                          <a:pt x="155634" y="228298"/>
                                        </a:lnTo>
                                        <a:lnTo>
                                          <a:pt x="208802" y="204941"/>
                                        </a:lnTo>
                                        <a:lnTo>
                                          <a:pt x="239755" y="26522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76" name="Content Placeholder 9" descr="Cell Tower">
                                <a:extLst/>
                              </wpg:cNvPr>
                              <wpg:cNvGrpSpPr/>
                              <wpg:grpSpPr>
                                <a:xfrm>
                                  <a:off x="4534130" y="202435"/>
                                  <a:ext cx="172286" cy="330551"/>
                                  <a:chOff x="4561602" y="204774"/>
                                  <a:chExt cx="263425" cy="359096"/>
                                </a:xfrm>
                                <a:noFill/>
                              </wpg:grpSpPr>
                              <wps:wsp>
                                <wps:cNvPr id="77" name="Freeform: Shape 77">
                                  <a:extLst/>
                                </wps:cNvPr>
                                <wps:cNvSpPr/>
                                <wps:spPr>
                                  <a:xfrm>
                                    <a:off x="4642641" y="254386"/>
                                    <a:ext cx="26343" cy="74637"/>
                                  </a:xfrm>
                                  <a:custGeom>
                                    <a:avLst/>
                                    <a:gdLst>
                                      <a:gd name="connsiteX0" fmla="*/ 15369 w 26342"/>
                                      <a:gd name="connsiteY0" fmla="*/ 74637 h 74637"/>
                                      <a:gd name="connsiteX1" fmla="*/ 27662 w 26342"/>
                                      <a:gd name="connsiteY1" fmla="*/ 62344 h 74637"/>
                                      <a:gd name="connsiteX2" fmla="*/ 27662 w 26342"/>
                                      <a:gd name="connsiteY2" fmla="*/ 12293 h 74637"/>
                                      <a:gd name="connsiteX3" fmla="*/ 15369 w 26342"/>
                                      <a:gd name="connsiteY3" fmla="*/ 0 h 74637"/>
                                      <a:gd name="connsiteX4" fmla="*/ 15369 w 26342"/>
                                      <a:gd name="connsiteY4" fmla="*/ 74637 h 7463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26342" h="74637">
                                        <a:moveTo>
                                          <a:pt x="15369" y="74637"/>
                                        </a:moveTo>
                                        <a:lnTo>
                                          <a:pt x="27662" y="62344"/>
                                        </a:lnTo>
                                        <a:cubicBezTo>
                                          <a:pt x="14191" y="48380"/>
                                          <a:pt x="14191" y="26257"/>
                                          <a:pt x="27662" y="12293"/>
                                        </a:cubicBezTo>
                                        <a:lnTo>
                                          <a:pt x="15369" y="0"/>
                                        </a:lnTo>
                                        <a:cubicBezTo>
                                          <a:pt x="-5123" y="20660"/>
                                          <a:pt x="-5123" y="53978"/>
                                          <a:pt x="15369" y="7463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8" name="Freeform: Shape 78">
                                  <a:extLst/>
                                </wps:cNvPr>
                                <wps:cNvSpPr/>
                                <wps:spPr>
                                  <a:xfrm>
                                    <a:off x="4607523" y="229799"/>
                                    <a:ext cx="35123" cy="122932"/>
                                  </a:xfrm>
                                  <a:custGeom>
                                    <a:avLst/>
                                    <a:gdLst>
                                      <a:gd name="connsiteX0" fmla="*/ 25900 w 35123"/>
                                      <a:gd name="connsiteY0" fmla="*/ 123810 h 122931"/>
                                      <a:gd name="connsiteX1" fmla="*/ 38193 w 35123"/>
                                      <a:gd name="connsiteY1" fmla="*/ 111517 h 122931"/>
                                      <a:gd name="connsiteX2" fmla="*/ 37879 w 35123"/>
                                      <a:gd name="connsiteY2" fmla="*/ 12608 h 122931"/>
                                      <a:gd name="connsiteX3" fmla="*/ 38193 w 35123"/>
                                      <a:gd name="connsiteY3" fmla="*/ 12293 h 122931"/>
                                      <a:gd name="connsiteX4" fmla="*/ 25900 w 35123"/>
                                      <a:gd name="connsiteY4" fmla="*/ 0 h 122931"/>
                                      <a:gd name="connsiteX5" fmla="*/ 25025 w 35123"/>
                                      <a:gd name="connsiteY5" fmla="*/ 122935 h 122931"/>
                                      <a:gd name="connsiteX6" fmla="*/ 25900 w 35123"/>
                                      <a:gd name="connsiteY6" fmla="*/ 123810 h 12293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35123" h="122931">
                                        <a:moveTo>
                                          <a:pt x="25900" y="123810"/>
                                        </a:moveTo>
                                        <a:lnTo>
                                          <a:pt x="38193" y="111517"/>
                                        </a:lnTo>
                                        <a:cubicBezTo>
                                          <a:pt x="10794" y="84291"/>
                                          <a:pt x="10653" y="40008"/>
                                          <a:pt x="37879" y="12608"/>
                                        </a:cubicBezTo>
                                        <a:cubicBezTo>
                                          <a:pt x="37983" y="12503"/>
                                          <a:pt x="38088" y="12398"/>
                                          <a:pt x="38193" y="12293"/>
                                        </a:cubicBezTo>
                                        <a:lnTo>
                                          <a:pt x="25900" y="0"/>
                                        </a:lnTo>
                                        <a:cubicBezTo>
                                          <a:pt x="-8289" y="33706"/>
                                          <a:pt x="-8680" y="88746"/>
                                          <a:pt x="25025" y="122935"/>
                                        </a:cubicBezTo>
                                        <a:cubicBezTo>
                                          <a:pt x="25315" y="123228"/>
                                          <a:pt x="25607" y="123520"/>
                                          <a:pt x="25900" y="12381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9" name="Freeform: Shape 79">
                                  <a:extLst/>
                                </wps:cNvPr>
                                <wps:cNvSpPr/>
                                <wps:spPr>
                                  <a:xfrm>
                                    <a:off x="4572388" y="204774"/>
                                    <a:ext cx="48295" cy="171226"/>
                                  </a:xfrm>
                                  <a:custGeom>
                                    <a:avLst/>
                                    <a:gdLst>
                                      <a:gd name="connsiteX0" fmla="*/ 48303 w 48294"/>
                                      <a:gd name="connsiteY0" fmla="*/ 161567 h 171226"/>
                                      <a:gd name="connsiteX1" fmla="*/ 48303 w 48294"/>
                                      <a:gd name="connsiteY1" fmla="*/ 12293 h 171226"/>
                                      <a:gd name="connsiteX2" fmla="*/ 36010 w 48294"/>
                                      <a:gd name="connsiteY2" fmla="*/ 0 h 171226"/>
                                      <a:gd name="connsiteX3" fmla="*/ 36001 w 48294"/>
                                      <a:gd name="connsiteY3" fmla="*/ 173852 h 171226"/>
                                      <a:gd name="connsiteX4" fmla="*/ 36010 w 48294"/>
                                      <a:gd name="connsiteY4" fmla="*/ 173861 h 17122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48294" h="171226">
                                        <a:moveTo>
                                          <a:pt x="48303" y="161567"/>
                                        </a:moveTo>
                                        <a:cubicBezTo>
                                          <a:pt x="7319" y="120249"/>
                                          <a:pt x="7319" y="53612"/>
                                          <a:pt x="48303" y="12293"/>
                                        </a:cubicBezTo>
                                        <a:lnTo>
                                          <a:pt x="36010" y="0"/>
                                        </a:lnTo>
                                        <a:cubicBezTo>
                                          <a:pt x="-12000" y="48005"/>
                                          <a:pt x="-12004" y="125841"/>
                                          <a:pt x="36001" y="173852"/>
                                        </a:cubicBezTo>
                                        <a:cubicBezTo>
                                          <a:pt x="36004" y="173855"/>
                                          <a:pt x="36007" y="173857"/>
                                          <a:pt x="36010" y="17386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0" name="Freeform: Shape 80">
                                  <a:extLst/>
                                </wps:cNvPr>
                                <wps:cNvSpPr/>
                                <wps:spPr>
                                  <a:xfrm>
                                    <a:off x="4720354" y="254386"/>
                                    <a:ext cx="26343" cy="74637"/>
                                  </a:xfrm>
                                  <a:custGeom>
                                    <a:avLst/>
                                    <a:gdLst>
                                      <a:gd name="connsiteX0" fmla="*/ 12293 w 26342"/>
                                      <a:gd name="connsiteY0" fmla="*/ 74637 h 74637"/>
                                      <a:gd name="connsiteX1" fmla="*/ 12293 w 26342"/>
                                      <a:gd name="connsiteY1" fmla="*/ 0 h 74637"/>
                                      <a:gd name="connsiteX2" fmla="*/ 0 w 26342"/>
                                      <a:gd name="connsiteY2" fmla="*/ 12293 h 74637"/>
                                      <a:gd name="connsiteX3" fmla="*/ 10098 w 26342"/>
                                      <a:gd name="connsiteY3" fmla="*/ 37319 h 74637"/>
                                      <a:gd name="connsiteX4" fmla="*/ 0 w 26342"/>
                                      <a:gd name="connsiteY4" fmla="*/ 62344 h 7463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</a:cxnLst>
                                    <a:rect l="l" t="t" r="r" b="b"/>
                                    <a:pathLst>
                                      <a:path w="26342" h="74637">
                                        <a:moveTo>
                                          <a:pt x="12293" y="74637"/>
                                        </a:moveTo>
                                        <a:cubicBezTo>
                                          <a:pt x="32785" y="53978"/>
                                          <a:pt x="32785" y="20660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6564" y="18957"/>
                                          <a:pt x="10198" y="27965"/>
                                          <a:pt x="10098" y="37319"/>
                                        </a:cubicBezTo>
                                        <a:cubicBezTo>
                                          <a:pt x="10113" y="46656"/>
                                          <a:pt x="6491" y="55632"/>
                                          <a:pt x="0" y="62344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Freeform: Shape 81">
                                  <a:extLst/>
                                </wps:cNvPr>
                                <wps:cNvSpPr/>
                                <wps:spPr>
                                  <a:xfrm>
                                    <a:off x="4744940" y="229799"/>
                                    <a:ext cx="35123" cy="122932"/>
                                  </a:xfrm>
                                  <a:custGeom>
                                    <a:avLst/>
                                    <a:gdLst>
                                      <a:gd name="connsiteX0" fmla="*/ 0 w 35123"/>
                                      <a:gd name="connsiteY0" fmla="*/ 111517 h 122931"/>
                                      <a:gd name="connsiteX1" fmla="*/ 12293 w 35123"/>
                                      <a:gd name="connsiteY1" fmla="*/ 123810 h 122931"/>
                                      <a:gd name="connsiteX2" fmla="*/ 13168 w 35123"/>
                                      <a:gd name="connsiteY2" fmla="*/ 875 h 122931"/>
                                      <a:gd name="connsiteX3" fmla="*/ 12293 w 35123"/>
                                      <a:gd name="connsiteY3" fmla="*/ 0 h 122931"/>
                                      <a:gd name="connsiteX4" fmla="*/ 0 w 35123"/>
                                      <a:gd name="connsiteY4" fmla="*/ 12293 h 122931"/>
                                      <a:gd name="connsiteX5" fmla="*/ 315 w 35123"/>
                                      <a:gd name="connsiteY5" fmla="*/ 111202 h 122931"/>
                                      <a:gd name="connsiteX6" fmla="*/ 0 w 35123"/>
                                      <a:gd name="connsiteY6" fmla="*/ 111517 h 12293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</a:cxnLst>
                                    <a:rect l="l" t="t" r="r" b="b"/>
                                    <a:pathLst>
                                      <a:path w="35123" h="122931">
                                        <a:moveTo>
                                          <a:pt x="0" y="111517"/>
                                        </a:moveTo>
                                        <a:lnTo>
                                          <a:pt x="12293" y="123810"/>
                                        </a:lnTo>
                                        <a:cubicBezTo>
                                          <a:pt x="46482" y="90104"/>
                                          <a:pt x="46874" y="35064"/>
                                          <a:pt x="13168" y="875"/>
                                        </a:cubicBezTo>
                                        <a:cubicBezTo>
                                          <a:pt x="12878" y="581"/>
                                          <a:pt x="12587" y="290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27400" y="39519"/>
                                          <a:pt x="27541" y="83802"/>
                                          <a:pt x="315" y="111202"/>
                                        </a:cubicBezTo>
                                        <a:cubicBezTo>
                                          <a:pt x="210" y="111307"/>
                                          <a:pt x="105" y="111412"/>
                                          <a:pt x="0" y="11151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2" name="Freeform: Shape 82">
                                  <a:extLst/>
                                </wps:cNvPr>
                                <wps:cNvSpPr/>
                                <wps:spPr>
                                  <a:xfrm>
                                    <a:off x="4769965" y="204774"/>
                                    <a:ext cx="48295" cy="171226"/>
                                  </a:xfrm>
                                  <a:custGeom>
                                    <a:avLst/>
                                    <a:gdLst>
                                      <a:gd name="connsiteX0" fmla="*/ 0 w 48294"/>
                                      <a:gd name="connsiteY0" fmla="*/ 161567 h 171226"/>
                                      <a:gd name="connsiteX1" fmla="*/ 12293 w 48294"/>
                                      <a:gd name="connsiteY1" fmla="*/ 173861 h 171226"/>
                                      <a:gd name="connsiteX2" fmla="*/ 12302 w 48294"/>
                                      <a:gd name="connsiteY2" fmla="*/ 9 h 171226"/>
                                      <a:gd name="connsiteX3" fmla="*/ 12293 w 48294"/>
                                      <a:gd name="connsiteY3" fmla="*/ 0 h 171226"/>
                                      <a:gd name="connsiteX4" fmla="*/ 0 w 48294"/>
                                      <a:gd name="connsiteY4" fmla="*/ 12293 h 171226"/>
                                      <a:gd name="connsiteX5" fmla="*/ 0 w 48294"/>
                                      <a:gd name="connsiteY5" fmla="*/ 161567 h 171226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48294" h="171226">
                                        <a:moveTo>
                                          <a:pt x="0" y="161567"/>
                                        </a:moveTo>
                                        <a:lnTo>
                                          <a:pt x="12293" y="173861"/>
                                        </a:lnTo>
                                        <a:cubicBezTo>
                                          <a:pt x="60303" y="125855"/>
                                          <a:pt x="60307" y="48019"/>
                                          <a:pt x="12302" y="9"/>
                                        </a:cubicBezTo>
                                        <a:cubicBezTo>
                                          <a:pt x="12299" y="6"/>
                                          <a:pt x="12296" y="3"/>
                                          <a:pt x="12293" y="0"/>
                                        </a:cubicBezTo>
                                        <a:lnTo>
                                          <a:pt x="0" y="12293"/>
                                        </a:lnTo>
                                        <a:cubicBezTo>
                                          <a:pt x="40984" y="53612"/>
                                          <a:pt x="40984" y="120249"/>
                                          <a:pt x="0" y="161567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3" name="Freeform: Shape 83">
                                  <a:extLst/>
                                </wps:cNvPr>
                                <wps:cNvSpPr/>
                                <wps:spPr>
                                  <a:xfrm>
                                    <a:off x="4561602" y="274102"/>
                                    <a:ext cx="263425" cy="289768"/>
                                  </a:xfrm>
                                  <a:custGeom>
                                    <a:avLst/>
                                    <a:gdLst>
                                      <a:gd name="connsiteX0" fmla="*/ 267634 w 263425"/>
                                      <a:gd name="connsiteY0" fmla="*/ 281949 h 289767"/>
                                      <a:gd name="connsiteX1" fmla="*/ 267634 w 263425"/>
                                      <a:gd name="connsiteY1" fmla="*/ 281949 h 289767"/>
                                      <a:gd name="connsiteX2" fmla="*/ 266888 w 263425"/>
                                      <a:gd name="connsiteY2" fmla="*/ 279710 h 289767"/>
                                      <a:gd name="connsiteX3" fmla="*/ 266888 w 263425"/>
                                      <a:gd name="connsiteY3" fmla="*/ 279446 h 289767"/>
                                      <a:gd name="connsiteX4" fmla="*/ 141761 w 263425"/>
                                      <a:gd name="connsiteY4" fmla="*/ 35778 h 289767"/>
                                      <a:gd name="connsiteX5" fmla="*/ 140312 w 263425"/>
                                      <a:gd name="connsiteY5" fmla="*/ 33846 h 289767"/>
                                      <a:gd name="connsiteX6" fmla="*/ 150006 w 263425"/>
                                      <a:gd name="connsiteY6" fmla="*/ 10981 h 289767"/>
                                      <a:gd name="connsiteX7" fmla="*/ 127141 w 263425"/>
                                      <a:gd name="connsiteY7" fmla="*/ 1286 h 289767"/>
                                      <a:gd name="connsiteX8" fmla="*/ 117446 w 263425"/>
                                      <a:gd name="connsiteY8" fmla="*/ 24152 h 289767"/>
                                      <a:gd name="connsiteX9" fmla="*/ 127141 w 263425"/>
                                      <a:gd name="connsiteY9" fmla="*/ 33846 h 289767"/>
                                      <a:gd name="connsiteX10" fmla="*/ 125955 w 263425"/>
                                      <a:gd name="connsiteY10" fmla="*/ 35559 h 289767"/>
                                      <a:gd name="connsiteX11" fmla="*/ 828 w 263425"/>
                                      <a:gd name="connsiteY11" fmla="*/ 279227 h 289767"/>
                                      <a:gd name="connsiteX12" fmla="*/ 828 w 263425"/>
                                      <a:gd name="connsiteY12" fmla="*/ 279490 h 289767"/>
                                      <a:gd name="connsiteX13" fmla="*/ 82 w 263425"/>
                                      <a:gd name="connsiteY13" fmla="*/ 281729 h 289767"/>
                                      <a:gd name="connsiteX14" fmla="*/ 82 w 263425"/>
                                      <a:gd name="connsiteY14" fmla="*/ 281729 h 289767"/>
                                      <a:gd name="connsiteX15" fmla="*/ 82 w 263425"/>
                                      <a:gd name="connsiteY15" fmla="*/ 283925 h 289767"/>
                                      <a:gd name="connsiteX16" fmla="*/ 82 w 263425"/>
                                      <a:gd name="connsiteY16" fmla="*/ 284451 h 289767"/>
                                      <a:gd name="connsiteX17" fmla="*/ 697 w 263425"/>
                                      <a:gd name="connsiteY17" fmla="*/ 286515 h 289767"/>
                                      <a:gd name="connsiteX18" fmla="*/ 697 w 263425"/>
                                      <a:gd name="connsiteY18" fmla="*/ 286515 h 289767"/>
                                      <a:gd name="connsiteX19" fmla="*/ 1311 w 263425"/>
                                      <a:gd name="connsiteY19" fmla="*/ 287481 h 289767"/>
                                      <a:gd name="connsiteX20" fmla="*/ 2189 w 263425"/>
                                      <a:gd name="connsiteY20" fmla="*/ 288754 h 289767"/>
                                      <a:gd name="connsiteX21" fmla="*/ 2189 w 263425"/>
                                      <a:gd name="connsiteY21" fmla="*/ 288754 h 289767"/>
                                      <a:gd name="connsiteX22" fmla="*/ 2892 w 263425"/>
                                      <a:gd name="connsiteY22" fmla="*/ 289281 h 289767"/>
                                      <a:gd name="connsiteX23" fmla="*/ 4121 w 263425"/>
                                      <a:gd name="connsiteY23" fmla="*/ 290247 h 289767"/>
                                      <a:gd name="connsiteX24" fmla="*/ 5175 w 263425"/>
                                      <a:gd name="connsiteY24" fmla="*/ 290730 h 289767"/>
                                      <a:gd name="connsiteX25" fmla="*/ 6492 w 263425"/>
                                      <a:gd name="connsiteY25" fmla="*/ 291213 h 289767"/>
                                      <a:gd name="connsiteX26" fmla="*/ 7634 w 263425"/>
                                      <a:gd name="connsiteY26" fmla="*/ 291213 h 289767"/>
                                      <a:gd name="connsiteX27" fmla="*/ 8599 w 263425"/>
                                      <a:gd name="connsiteY27" fmla="*/ 292003 h 289767"/>
                                      <a:gd name="connsiteX28" fmla="*/ 9214 w 263425"/>
                                      <a:gd name="connsiteY28" fmla="*/ 292003 h 289767"/>
                                      <a:gd name="connsiteX29" fmla="*/ 9785 w 263425"/>
                                      <a:gd name="connsiteY29" fmla="*/ 292003 h 289767"/>
                                      <a:gd name="connsiteX30" fmla="*/ 12112 w 263425"/>
                                      <a:gd name="connsiteY30" fmla="*/ 291388 h 289767"/>
                                      <a:gd name="connsiteX31" fmla="*/ 133814 w 263425"/>
                                      <a:gd name="connsiteY31" fmla="*/ 237869 h 289767"/>
                                      <a:gd name="connsiteX32" fmla="*/ 255341 w 263425"/>
                                      <a:gd name="connsiteY32" fmla="*/ 291257 h 289767"/>
                                      <a:gd name="connsiteX33" fmla="*/ 258853 w 263425"/>
                                      <a:gd name="connsiteY33" fmla="*/ 292003 h 289767"/>
                                      <a:gd name="connsiteX34" fmla="*/ 258853 w 263425"/>
                                      <a:gd name="connsiteY34" fmla="*/ 292003 h 289767"/>
                                      <a:gd name="connsiteX35" fmla="*/ 261004 w 263425"/>
                                      <a:gd name="connsiteY35" fmla="*/ 291696 h 289767"/>
                                      <a:gd name="connsiteX36" fmla="*/ 261619 w 263425"/>
                                      <a:gd name="connsiteY36" fmla="*/ 291696 h 289767"/>
                                      <a:gd name="connsiteX37" fmla="*/ 263244 w 263425"/>
                                      <a:gd name="connsiteY37" fmla="*/ 290949 h 289767"/>
                                      <a:gd name="connsiteX38" fmla="*/ 263639 w 263425"/>
                                      <a:gd name="connsiteY38" fmla="*/ 290686 h 289767"/>
                                      <a:gd name="connsiteX39" fmla="*/ 265219 w 263425"/>
                                      <a:gd name="connsiteY39" fmla="*/ 289413 h 289767"/>
                                      <a:gd name="connsiteX40" fmla="*/ 265219 w 263425"/>
                                      <a:gd name="connsiteY40" fmla="*/ 289413 h 289767"/>
                                      <a:gd name="connsiteX41" fmla="*/ 266141 w 263425"/>
                                      <a:gd name="connsiteY41" fmla="*/ 288051 h 289767"/>
                                      <a:gd name="connsiteX42" fmla="*/ 266668 w 263425"/>
                                      <a:gd name="connsiteY42" fmla="*/ 287173 h 289767"/>
                                      <a:gd name="connsiteX43" fmla="*/ 266668 w 263425"/>
                                      <a:gd name="connsiteY43" fmla="*/ 287173 h 289767"/>
                                      <a:gd name="connsiteX44" fmla="*/ 267283 w 263425"/>
                                      <a:gd name="connsiteY44" fmla="*/ 285066 h 289767"/>
                                      <a:gd name="connsiteX45" fmla="*/ 267283 w 263425"/>
                                      <a:gd name="connsiteY45" fmla="*/ 284583 h 289767"/>
                                      <a:gd name="connsiteX46" fmla="*/ 267634 w 263425"/>
                                      <a:gd name="connsiteY46" fmla="*/ 281949 h 289767"/>
                                      <a:gd name="connsiteX47" fmla="*/ 192997 w 263425"/>
                                      <a:gd name="connsiteY47" fmla="*/ 174164 h 289767"/>
                                      <a:gd name="connsiteX48" fmla="*/ 148654 w 263425"/>
                                      <a:gd name="connsiteY48" fmla="*/ 144178 h 289767"/>
                                      <a:gd name="connsiteX49" fmla="*/ 170035 w 263425"/>
                                      <a:gd name="connsiteY49" fmla="*/ 129557 h 289767"/>
                                      <a:gd name="connsiteX50" fmla="*/ 133726 w 263425"/>
                                      <a:gd name="connsiteY50" fmla="*/ 58784 h 289767"/>
                                      <a:gd name="connsiteX51" fmla="*/ 161957 w 263425"/>
                                      <a:gd name="connsiteY51" fmla="*/ 113708 h 289767"/>
                                      <a:gd name="connsiteX52" fmla="*/ 133068 w 263425"/>
                                      <a:gd name="connsiteY52" fmla="*/ 133597 h 289767"/>
                                      <a:gd name="connsiteX53" fmla="*/ 106725 w 263425"/>
                                      <a:gd name="connsiteY53" fmla="*/ 116035 h 289767"/>
                                      <a:gd name="connsiteX54" fmla="*/ 104881 w 263425"/>
                                      <a:gd name="connsiteY54" fmla="*/ 115069 h 289767"/>
                                      <a:gd name="connsiteX55" fmla="*/ 96935 w 263425"/>
                                      <a:gd name="connsiteY55" fmla="*/ 130392 h 289767"/>
                                      <a:gd name="connsiteX56" fmla="*/ 117526 w 263425"/>
                                      <a:gd name="connsiteY56" fmla="*/ 144309 h 289767"/>
                                      <a:gd name="connsiteX57" fmla="*/ 74456 w 263425"/>
                                      <a:gd name="connsiteY57" fmla="*/ 173857 h 289767"/>
                                      <a:gd name="connsiteX58" fmla="*/ 27698 w 263425"/>
                                      <a:gd name="connsiteY58" fmla="*/ 265265 h 289767"/>
                                      <a:gd name="connsiteX59" fmla="*/ 58694 w 263425"/>
                                      <a:gd name="connsiteY59" fmla="*/ 204853 h 289767"/>
                                      <a:gd name="connsiteX60" fmla="*/ 111950 w 263425"/>
                                      <a:gd name="connsiteY60" fmla="*/ 228254 h 289767"/>
                                      <a:gd name="connsiteX61" fmla="*/ 76826 w 263425"/>
                                      <a:gd name="connsiteY61" fmla="*/ 193658 h 289767"/>
                                      <a:gd name="connsiteX62" fmla="*/ 133156 w 263425"/>
                                      <a:gd name="connsiteY62" fmla="*/ 154890 h 289767"/>
                                      <a:gd name="connsiteX63" fmla="*/ 190582 w 263425"/>
                                      <a:gd name="connsiteY63" fmla="*/ 193745 h 289767"/>
                                      <a:gd name="connsiteX64" fmla="*/ 133814 w 263425"/>
                                      <a:gd name="connsiteY64" fmla="*/ 218683 h 289767"/>
                                      <a:gd name="connsiteX65" fmla="*/ 226101 w 263425"/>
                                      <a:gd name="connsiteY65" fmla="*/ 259250 h 289767"/>
                                      <a:gd name="connsiteX66" fmla="*/ 155634 w 263425"/>
                                      <a:gd name="connsiteY66" fmla="*/ 228298 h 289767"/>
                                      <a:gd name="connsiteX67" fmla="*/ 208802 w 263425"/>
                                      <a:gd name="connsiteY67" fmla="*/ 204941 h 289767"/>
                                      <a:gd name="connsiteX68" fmla="*/ 239755 w 263425"/>
                                      <a:gd name="connsiteY68" fmla="*/ 265221 h 289767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  <a:cxn ang="0">
                                        <a:pos x="connsiteX18" y="connsiteY18"/>
                                      </a:cxn>
                                      <a:cxn ang="0">
                                        <a:pos x="connsiteX19" y="connsiteY19"/>
                                      </a:cxn>
                                      <a:cxn ang="0">
                                        <a:pos x="connsiteX20" y="connsiteY20"/>
                                      </a:cxn>
                                      <a:cxn ang="0">
                                        <a:pos x="connsiteX21" y="connsiteY21"/>
                                      </a:cxn>
                                      <a:cxn ang="0">
                                        <a:pos x="connsiteX22" y="connsiteY22"/>
                                      </a:cxn>
                                      <a:cxn ang="0">
                                        <a:pos x="connsiteX23" y="connsiteY23"/>
                                      </a:cxn>
                                      <a:cxn ang="0">
                                        <a:pos x="connsiteX24" y="connsiteY24"/>
                                      </a:cxn>
                                      <a:cxn ang="0">
                                        <a:pos x="connsiteX25" y="connsiteY25"/>
                                      </a:cxn>
                                      <a:cxn ang="0">
                                        <a:pos x="connsiteX26" y="connsiteY26"/>
                                      </a:cxn>
                                      <a:cxn ang="0">
                                        <a:pos x="connsiteX27" y="connsiteY27"/>
                                      </a:cxn>
                                      <a:cxn ang="0">
                                        <a:pos x="connsiteX28" y="connsiteY28"/>
                                      </a:cxn>
                                      <a:cxn ang="0">
                                        <a:pos x="connsiteX29" y="connsiteY29"/>
                                      </a:cxn>
                                      <a:cxn ang="0">
                                        <a:pos x="connsiteX30" y="connsiteY30"/>
                                      </a:cxn>
                                      <a:cxn ang="0">
                                        <a:pos x="connsiteX31" y="connsiteY31"/>
                                      </a:cxn>
                                      <a:cxn ang="0">
                                        <a:pos x="connsiteX32" y="connsiteY32"/>
                                      </a:cxn>
                                      <a:cxn ang="0">
                                        <a:pos x="connsiteX33" y="connsiteY33"/>
                                      </a:cxn>
                                      <a:cxn ang="0">
                                        <a:pos x="connsiteX34" y="connsiteY34"/>
                                      </a:cxn>
                                      <a:cxn ang="0">
                                        <a:pos x="connsiteX35" y="connsiteY35"/>
                                      </a:cxn>
                                      <a:cxn ang="0">
                                        <a:pos x="connsiteX36" y="connsiteY36"/>
                                      </a:cxn>
                                      <a:cxn ang="0">
                                        <a:pos x="connsiteX37" y="connsiteY37"/>
                                      </a:cxn>
                                      <a:cxn ang="0">
                                        <a:pos x="connsiteX38" y="connsiteY38"/>
                                      </a:cxn>
                                      <a:cxn ang="0">
                                        <a:pos x="connsiteX39" y="connsiteY39"/>
                                      </a:cxn>
                                      <a:cxn ang="0">
                                        <a:pos x="connsiteX40" y="connsiteY40"/>
                                      </a:cxn>
                                      <a:cxn ang="0">
                                        <a:pos x="connsiteX41" y="connsiteY41"/>
                                      </a:cxn>
                                      <a:cxn ang="0">
                                        <a:pos x="connsiteX42" y="connsiteY42"/>
                                      </a:cxn>
                                      <a:cxn ang="0">
                                        <a:pos x="connsiteX43" y="connsiteY43"/>
                                      </a:cxn>
                                      <a:cxn ang="0">
                                        <a:pos x="connsiteX44" y="connsiteY44"/>
                                      </a:cxn>
                                      <a:cxn ang="0">
                                        <a:pos x="connsiteX45" y="connsiteY45"/>
                                      </a:cxn>
                                      <a:cxn ang="0">
                                        <a:pos x="connsiteX46" y="connsiteY46"/>
                                      </a:cxn>
                                      <a:cxn ang="0">
                                        <a:pos x="connsiteX47" y="connsiteY47"/>
                                      </a:cxn>
                                      <a:cxn ang="0">
                                        <a:pos x="connsiteX48" y="connsiteY48"/>
                                      </a:cxn>
                                      <a:cxn ang="0">
                                        <a:pos x="connsiteX49" y="connsiteY49"/>
                                      </a:cxn>
                                      <a:cxn ang="0">
                                        <a:pos x="connsiteX50" y="connsiteY50"/>
                                      </a:cxn>
                                      <a:cxn ang="0">
                                        <a:pos x="connsiteX51" y="connsiteY51"/>
                                      </a:cxn>
                                      <a:cxn ang="0">
                                        <a:pos x="connsiteX52" y="connsiteY52"/>
                                      </a:cxn>
                                      <a:cxn ang="0">
                                        <a:pos x="connsiteX53" y="connsiteY53"/>
                                      </a:cxn>
                                      <a:cxn ang="0">
                                        <a:pos x="connsiteX54" y="connsiteY54"/>
                                      </a:cxn>
                                      <a:cxn ang="0">
                                        <a:pos x="connsiteX55" y="connsiteY55"/>
                                      </a:cxn>
                                      <a:cxn ang="0">
                                        <a:pos x="connsiteX56" y="connsiteY56"/>
                                      </a:cxn>
                                      <a:cxn ang="0">
                                        <a:pos x="connsiteX57" y="connsiteY57"/>
                                      </a:cxn>
                                      <a:cxn ang="0">
                                        <a:pos x="connsiteX58" y="connsiteY58"/>
                                      </a:cxn>
                                      <a:cxn ang="0">
                                        <a:pos x="connsiteX59" y="connsiteY59"/>
                                      </a:cxn>
                                      <a:cxn ang="0">
                                        <a:pos x="connsiteX60" y="connsiteY60"/>
                                      </a:cxn>
                                      <a:cxn ang="0">
                                        <a:pos x="connsiteX61" y="connsiteY61"/>
                                      </a:cxn>
                                      <a:cxn ang="0">
                                        <a:pos x="connsiteX62" y="connsiteY62"/>
                                      </a:cxn>
                                      <a:cxn ang="0">
                                        <a:pos x="connsiteX63" y="connsiteY63"/>
                                      </a:cxn>
                                      <a:cxn ang="0">
                                        <a:pos x="connsiteX64" y="connsiteY64"/>
                                      </a:cxn>
                                      <a:cxn ang="0">
                                        <a:pos x="connsiteX65" y="connsiteY65"/>
                                      </a:cxn>
                                      <a:cxn ang="0">
                                        <a:pos x="connsiteX66" y="connsiteY66"/>
                                      </a:cxn>
                                      <a:cxn ang="0">
                                        <a:pos x="connsiteX67" y="connsiteY67"/>
                                      </a:cxn>
                                      <a:cxn ang="0">
                                        <a:pos x="connsiteX68" y="connsiteY68"/>
                                      </a:cxn>
                                    </a:cxnLst>
                                    <a:rect l="l" t="t" r="r" b="b"/>
                                    <a:pathLst>
                                      <a:path w="263425" h="289767">
                                        <a:moveTo>
                                          <a:pt x="267634" y="281949"/>
                                        </a:moveTo>
                                        <a:lnTo>
                                          <a:pt x="267634" y="281949"/>
                                        </a:lnTo>
                                        <a:cubicBezTo>
                                          <a:pt x="267499" y="281169"/>
                                          <a:pt x="267247" y="280414"/>
                                          <a:pt x="266888" y="279710"/>
                                        </a:cubicBezTo>
                                        <a:cubicBezTo>
                                          <a:pt x="266888" y="279710"/>
                                          <a:pt x="266888" y="279710"/>
                                          <a:pt x="266888" y="279446"/>
                                        </a:cubicBezTo>
                                        <a:lnTo>
                                          <a:pt x="141761" y="35778"/>
                                        </a:lnTo>
                                        <a:cubicBezTo>
                                          <a:pt x="141380" y="35064"/>
                                          <a:pt x="140891" y="34412"/>
                                          <a:pt x="140312" y="33846"/>
                                        </a:cubicBezTo>
                                        <a:cubicBezTo>
                                          <a:pt x="149303" y="30209"/>
                                          <a:pt x="153643" y="19972"/>
                                          <a:pt x="150006" y="10981"/>
                                        </a:cubicBezTo>
                                        <a:cubicBezTo>
                                          <a:pt x="146369" y="1989"/>
                                          <a:pt x="136132" y="-2351"/>
                                          <a:pt x="127141" y="1286"/>
                                        </a:cubicBezTo>
                                        <a:cubicBezTo>
                                          <a:pt x="118150" y="4923"/>
                                          <a:pt x="113809" y="15161"/>
                                          <a:pt x="117446" y="24152"/>
                                        </a:cubicBezTo>
                                        <a:cubicBezTo>
                                          <a:pt x="119231" y="28563"/>
                                          <a:pt x="122729" y="32062"/>
                                          <a:pt x="127141" y="33846"/>
                                        </a:cubicBezTo>
                                        <a:cubicBezTo>
                                          <a:pt x="126672" y="34362"/>
                                          <a:pt x="126273" y="34938"/>
                                          <a:pt x="125955" y="35559"/>
                                        </a:cubicBezTo>
                                        <a:lnTo>
                                          <a:pt x="828" y="279227"/>
                                        </a:lnTo>
                                        <a:cubicBezTo>
                                          <a:pt x="828" y="279227"/>
                                          <a:pt x="828" y="279227"/>
                                          <a:pt x="828" y="279490"/>
                                        </a:cubicBezTo>
                                        <a:cubicBezTo>
                                          <a:pt x="469" y="280195"/>
                                          <a:pt x="217" y="280950"/>
                                          <a:pt x="82" y="281729"/>
                                        </a:cubicBezTo>
                                        <a:lnTo>
                                          <a:pt x="82" y="281729"/>
                                        </a:lnTo>
                                        <a:cubicBezTo>
                                          <a:pt x="-27" y="282457"/>
                                          <a:pt x="-27" y="283197"/>
                                          <a:pt x="82" y="283925"/>
                                        </a:cubicBezTo>
                                        <a:cubicBezTo>
                                          <a:pt x="82" y="283925"/>
                                          <a:pt x="82" y="284276"/>
                                          <a:pt x="82" y="284451"/>
                                        </a:cubicBezTo>
                                        <a:cubicBezTo>
                                          <a:pt x="201" y="285162"/>
                                          <a:pt x="408" y="285855"/>
                                          <a:pt x="697" y="286515"/>
                                        </a:cubicBezTo>
                                        <a:cubicBezTo>
                                          <a:pt x="697" y="286515"/>
                                          <a:pt x="697" y="286515"/>
                                          <a:pt x="697" y="286515"/>
                                        </a:cubicBezTo>
                                        <a:cubicBezTo>
                                          <a:pt x="697" y="286515"/>
                                          <a:pt x="1136" y="287130"/>
                                          <a:pt x="1311" y="287481"/>
                                        </a:cubicBezTo>
                                        <a:cubicBezTo>
                                          <a:pt x="1579" y="287922"/>
                                          <a:pt x="1872" y="288347"/>
                                          <a:pt x="2189" y="288754"/>
                                        </a:cubicBezTo>
                                        <a:lnTo>
                                          <a:pt x="2189" y="288754"/>
                                        </a:lnTo>
                                        <a:cubicBezTo>
                                          <a:pt x="2413" y="288944"/>
                                          <a:pt x="2647" y="289119"/>
                                          <a:pt x="2892" y="289281"/>
                                        </a:cubicBezTo>
                                        <a:cubicBezTo>
                                          <a:pt x="3271" y="289640"/>
                                          <a:pt x="3683" y="289964"/>
                                          <a:pt x="4121" y="290247"/>
                                        </a:cubicBezTo>
                                        <a:cubicBezTo>
                                          <a:pt x="4464" y="290426"/>
                                          <a:pt x="4816" y="290587"/>
                                          <a:pt x="5175" y="290730"/>
                                        </a:cubicBezTo>
                                        <a:lnTo>
                                          <a:pt x="6492" y="291213"/>
                                        </a:lnTo>
                                        <a:lnTo>
                                          <a:pt x="7634" y="291213"/>
                                        </a:lnTo>
                                        <a:lnTo>
                                          <a:pt x="8599" y="292003"/>
                                        </a:lnTo>
                                        <a:lnTo>
                                          <a:pt x="9214" y="292003"/>
                                        </a:lnTo>
                                        <a:lnTo>
                                          <a:pt x="9785" y="292003"/>
                                        </a:lnTo>
                                        <a:cubicBezTo>
                                          <a:pt x="10589" y="291927"/>
                                          <a:pt x="11375" y="291720"/>
                                          <a:pt x="12112" y="291388"/>
                                        </a:cubicBezTo>
                                        <a:lnTo>
                                          <a:pt x="133814" y="237869"/>
                                        </a:lnTo>
                                        <a:lnTo>
                                          <a:pt x="255341" y="291257"/>
                                        </a:lnTo>
                                        <a:cubicBezTo>
                                          <a:pt x="256443" y="291759"/>
                                          <a:pt x="257642" y="292013"/>
                                          <a:pt x="258853" y="292003"/>
                                        </a:cubicBezTo>
                                        <a:lnTo>
                                          <a:pt x="258853" y="292003"/>
                                        </a:lnTo>
                                        <a:cubicBezTo>
                                          <a:pt x="259580" y="291990"/>
                                          <a:pt x="260303" y="291887"/>
                                          <a:pt x="261004" y="291696"/>
                                        </a:cubicBezTo>
                                        <a:lnTo>
                                          <a:pt x="261619" y="291696"/>
                                        </a:lnTo>
                                        <a:cubicBezTo>
                                          <a:pt x="262177" y="291484"/>
                                          <a:pt x="262720" y="291235"/>
                                          <a:pt x="263244" y="290949"/>
                                        </a:cubicBezTo>
                                        <a:lnTo>
                                          <a:pt x="263639" y="290686"/>
                                        </a:lnTo>
                                        <a:cubicBezTo>
                                          <a:pt x="264213" y="290324"/>
                                          <a:pt x="264743" y="289897"/>
                                          <a:pt x="265219" y="289413"/>
                                        </a:cubicBezTo>
                                        <a:lnTo>
                                          <a:pt x="265219" y="289413"/>
                                        </a:lnTo>
                                        <a:cubicBezTo>
                                          <a:pt x="265562" y="288984"/>
                                          <a:pt x="265870" y="288528"/>
                                          <a:pt x="266141" y="288051"/>
                                        </a:cubicBezTo>
                                        <a:cubicBezTo>
                                          <a:pt x="266333" y="287769"/>
                                          <a:pt x="266509" y="287475"/>
                                          <a:pt x="266668" y="287173"/>
                                        </a:cubicBezTo>
                                        <a:cubicBezTo>
                                          <a:pt x="266668" y="287173"/>
                                          <a:pt x="266668" y="287173"/>
                                          <a:pt x="266668" y="287173"/>
                                        </a:cubicBezTo>
                                        <a:cubicBezTo>
                                          <a:pt x="266965" y="286501"/>
                                          <a:pt x="267172" y="285793"/>
                                          <a:pt x="267283" y="285066"/>
                                        </a:cubicBezTo>
                                        <a:cubicBezTo>
                                          <a:pt x="267283" y="285066"/>
                                          <a:pt x="267283" y="284759"/>
                                          <a:pt x="267283" y="284583"/>
                                        </a:cubicBezTo>
                                        <a:cubicBezTo>
                                          <a:pt x="267558" y="283734"/>
                                          <a:pt x="267677" y="282841"/>
                                          <a:pt x="267634" y="281949"/>
                                        </a:cubicBezTo>
                                        <a:close/>
                                        <a:moveTo>
                                          <a:pt x="192997" y="174164"/>
                                        </a:moveTo>
                                        <a:lnTo>
                                          <a:pt x="148654" y="144178"/>
                                        </a:lnTo>
                                        <a:lnTo>
                                          <a:pt x="170035" y="129557"/>
                                        </a:lnTo>
                                        <a:close/>
                                        <a:moveTo>
                                          <a:pt x="133726" y="58784"/>
                                        </a:moveTo>
                                        <a:lnTo>
                                          <a:pt x="161957" y="113708"/>
                                        </a:lnTo>
                                        <a:lnTo>
                                          <a:pt x="133068" y="133597"/>
                                        </a:lnTo>
                                        <a:lnTo>
                                          <a:pt x="106725" y="116035"/>
                                        </a:lnTo>
                                        <a:cubicBezTo>
                                          <a:pt x="106154" y="115636"/>
                                          <a:pt x="105534" y="115312"/>
                                          <a:pt x="104881" y="115069"/>
                                        </a:cubicBezTo>
                                        <a:close/>
                                        <a:moveTo>
                                          <a:pt x="96935" y="130392"/>
                                        </a:moveTo>
                                        <a:lnTo>
                                          <a:pt x="117526" y="144309"/>
                                        </a:lnTo>
                                        <a:lnTo>
                                          <a:pt x="74456" y="173857"/>
                                        </a:lnTo>
                                        <a:close/>
                                        <a:moveTo>
                                          <a:pt x="27698" y="265265"/>
                                        </a:moveTo>
                                        <a:lnTo>
                                          <a:pt x="58694" y="204853"/>
                                        </a:lnTo>
                                        <a:lnTo>
                                          <a:pt x="111950" y="228254"/>
                                        </a:lnTo>
                                        <a:close/>
                                        <a:moveTo>
                                          <a:pt x="76826" y="193658"/>
                                        </a:moveTo>
                                        <a:lnTo>
                                          <a:pt x="133156" y="154890"/>
                                        </a:lnTo>
                                        <a:lnTo>
                                          <a:pt x="190582" y="193745"/>
                                        </a:lnTo>
                                        <a:lnTo>
                                          <a:pt x="133814" y="218683"/>
                                        </a:lnTo>
                                        <a:close/>
                                        <a:moveTo>
                                          <a:pt x="226101" y="259250"/>
                                        </a:moveTo>
                                        <a:lnTo>
                                          <a:pt x="155634" y="228298"/>
                                        </a:lnTo>
                                        <a:lnTo>
                                          <a:pt x="208802" y="204941"/>
                                        </a:lnTo>
                                        <a:lnTo>
                                          <a:pt x="239755" y="26522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4366" cap="flat">
                                    <a:noFill/>
                                    <a:prstDash val="solid"/>
                                    <a:miter/>
                                  </a:ln>
                                </wps:spPr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4" name="Straight Connector 84">
                              <a:extLst/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203263" y="0"/>
                                <a:ext cx="0" cy="1026410"/>
                              </a:xfrm>
                              <a:prstGeom prst="line">
                                <a:avLst/>
                              </a:prstGeom>
                              <a:ln w="9525" cap="flat" cmpd="sng" algn="ctr">
                                <a:solidFill>
                                  <a:schemeClr val="accent6"/>
                                </a:solidFill>
                                <a:prstDash val="dash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87" name="Arc 87">
                            <a:extLst/>
                          </wps:cNvPr>
                          <wps:cNvSpPr/>
                          <wps:spPr bwMode="auto">
                            <a:xfrm>
                              <a:off x="1375823" y="842600"/>
                              <a:ext cx="152400" cy="240490"/>
                            </a:xfrm>
                            <a:prstGeom prst="arc">
                              <a:avLst/>
                            </a:prstGeom>
                            <a:ln>
                              <a:headEnd type="none" w="med" len="med"/>
                              <a:tailEnd type="non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Rectangle 88">
                            <a:extLst/>
                          </wps:cNvPr>
                          <wps:cNvSpPr/>
                          <wps:spPr bwMode="auto">
                            <a:xfrm>
                              <a:off x="1421020" y="688770"/>
                              <a:ext cx="331008" cy="264780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2646DE8E" w14:textId="77777777" w:rsidR="00BA6AE1" w:rsidRDefault="00BA6AE1" w:rsidP="00BA6AE1">
                                <w:pPr>
                                  <w:spacing w:before="60"/>
                                  <w:textAlignment w:val="baseline"/>
                                  <w:rPr>
                                    <w:sz w:val="24"/>
                                    <w:szCs w:val="24"/>
                                  </w:rPr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22"/>
                                      </w:rPr>
                                      <m:t>θ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9" name="Rectangle 89">
                          <a:extLst/>
                        </wps:cNvPr>
                        <wps:cNvSpPr/>
                        <wps:spPr bwMode="auto">
                          <a:xfrm>
                            <a:off x="1976004" y="771896"/>
                            <a:ext cx="334010" cy="26416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368029B4" w14:textId="77777777" w:rsidR="007760D3" w:rsidRDefault="007760D3" w:rsidP="007760D3">
                              <w:pPr>
                                <w:spacing w:before="6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sz w:val="24"/>
                                      <w:szCs w:val="24"/>
                                    </w:rPr>
                                    <m:t>v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72000" tIns="36000" rIns="73152" bIns="36576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703D6E" id="Group 90" o:spid="_x0000_s1026" style="position:absolute;margin-left:23.85pt;margin-top:.05pt;width:407.35pt;height:108pt;z-index:251667456" coordsize="51730,13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">
                <v:group id="Group 118" o:spid="_x0000_s1027" style="position:absolute;width:51730;height:13718" coordorigin="506" coordsize="51223,13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<v:group id="Group 44" o:spid="_x0000_s1028" style="position:absolute;left:506;width:51224;height:13718" coordorigin="497" coordsize="50243,109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<v:group id="Group 45" o:spid="_x0000_s1029" style="position:absolute;left:497;width:50243;height:10912" coordorigin="518" coordsize="52362,13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rect id="Rectangle 46" o:spid="_x0000_s1030" style="position:absolute;left:16122;top:10681;width:4449;height:2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" fillcolor="white [3212]" stroked="f" strokeweight="1pt">
                        <v:stroke joinstyle="round"/>
                        <v:textbox inset="2mm,1mm,5.76pt,2.88pt">
                          <w:txbxContent>
                            <w:p w14:paraId="48812AA6" w14:textId="77777777" w:rsidR="00BA6AE1" w:rsidRDefault="00BA6AE1" w:rsidP="00BA6AE1">
                              <w:pPr>
                                <w:spacing w:before="6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Ds/2</w:t>
                              </w:r>
                            </w:p>
                          </w:txbxContent>
                        </v:textbox>
                      </v:rect>
                      <v:rect id="Rectangle 47" o:spid="_x0000_s1031" style="position:absolute;left:5605;top:10681;width:4449;height:2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" fillcolor="white [3212]" stroked="f" strokeweight="1pt">
                        <v:stroke joinstyle="round"/>
                        <v:textbox inset="2mm,1mm,5.76pt,2.88pt">
                          <w:txbxContent>
                            <w:p w14:paraId="612788EA" w14:textId="77777777" w:rsidR="00BA6AE1" w:rsidRDefault="00BA6AE1" w:rsidP="00BA6AE1">
                              <w:pPr>
                                <w:spacing w:before="6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Ds/2</w:t>
                              </w:r>
                            </w:p>
                          </w:txbxContent>
                        </v:textbox>
                      </v:rect>
                      <v:line id="Straight Connector 48" o:spid="_x0000_s1032" style="position:absolute;visibility:visible;mso-wrap-style:square" from="1378,0" to="1378,12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" strokecolor="#70ad47 [3209]">
                        <v:stroke dashstyle="dash"/>
                        <o:lock v:ext="edit" shapetype="f"/>
                      </v:line>
                      <v:line id="Straight Connector 49" o:spid="_x0000_s1033" style="position:absolute;visibility:visible;mso-wrap-style:square" from="23790,0" to="23790,12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" strokecolor="#70ad47 [3209]">
                        <v:stroke dashstyle="dash"/>
                        <o:lock v:ext="edit" shapetype="f"/>
                      </v:lin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50" o:spid="_x0000_s1034" type="#_x0000_t32" style="position:absolute;left:1378;top:11152;width:111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" strokecolor="#4472c4 [3204]" strokeweight=".5pt">
                        <v:stroke startarrow="open" endarrow="open" joinstyle="miter"/>
                      </v:shape>
                      <v:shape id="Straight Arrow Connector 51" o:spid="_x0000_s1035" type="#_x0000_t32" style="position:absolute;left:12628;top:11152;width:111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" strokecolor="#4472c4 [3204]" strokeweight=".5pt">
                        <v:stroke startarrow="open" endarrow="open" joinstyle="miter"/>
                      </v:shape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Arrow: Right 52" o:spid="_x0000_s1036" type="#_x0000_t13" style="position:absolute;left:14052;top:9118;width:7576;height:10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" adj="20101" fillcolor="red" strokecolor="red" strokeweight="1pt">
                        <v:stroke joinstyle="round"/>
                        <v:textbox inset="2mm,1mm,5.76pt,2.88pt"/>
                      </v:shape>
                      <v:shape id="Straight Arrow Connector 53" o:spid="_x0000_s1037" type="#_x0000_t32" style="position:absolute;left:2756;top:3693;width:9784;height:595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" filled="t" fillcolor="#4472c4 [3204]" strokecolor="black [3213]" strokeweight="1pt">
                        <v:stroke startarrow="block" endarrow="block"/>
                        <o:lock v:ext="edit" shapetype="f"/>
                      </v:shape>
                      <v:shape id="Straight Arrow Connector 54" o:spid="_x0000_s1038" type="#_x0000_t32" style="position:absolute;left:12540;top:3693;width:9871;height:59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" filled="t" fillcolor="#4472c4 [3204]" strokecolor="black [3213]" strokeweight="1pt">
                        <v:stroke startarrow="block" endarrow="block"/>
                      </v:shape>
                      <v:line id="Straight Connector 55" o:spid="_x0000_s1039" style="position:absolute;visibility:visible;mso-wrap-style:square" from="46202,0" to="46202,126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" strokecolor="#70ad47 [3209]">
                        <v:stroke dashstyle="dash"/>
                        <o:lock v:ext="edit" shapetype="f"/>
                      </v:line>
                      <v:shape id="Graphic 16" o:spid="_x0000_s1040" alt="Smart Phone" style="position:absolute;left:12004;top:9770;width:1071;height:2765;visibility:visible;mso-wrap-style:square;v-text-anchor:middle" coordsize="163830,300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" path="m143351,259398r-122872,l20479,40958r122872,l143351,259398xm68263,13653r27305,c99322,13653,102394,16724,102394,20479v,3754,-3072,6826,-6826,6826l68263,27305v-3755,,-6827,-3072,-6827,-6826c61436,16724,64508,13653,68263,13653xm157004,l6826,c3072,,,3072,,6826l,293529v,3754,3072,6826,6826,6826l157004,300355v3754,,6826,-3072,6826,-6826l163830,6826c163830,3072,160758,,157004,xe" fillcolor="black" stroked="f" strokeweight=".09369mm">
                        <v:stroke joinstyle="miter"/>
                        <v:path arrowok="t" o:connecttype="custom" o:connectlocs="93757,238780;13394,238780;13394,37702;93757,37702;93757,238780;44647,12568;62505,12568;66970,18851;62505,25135;44647,25135;40181,18851;44647,12568;102687,0;4464,0;0,6283;0,270198;4464,276481;102687,276481;107151,270198;107151,6283;102687,0" o:connectangles="0,0,0,0,0,0,0,0,0,0,0,0,0,0,0,0,0,0,0,0,0"/>
                      </v:shape>
                      <v:rect id="Rectangle 57" o:spid="_x0000_s1041" style="position:absolute;left:1487;top:277;width:4987;height:2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" fillcolor="white [3212]" stroked="f" strokeweight="1pt">
                        <v:stroke joinstyle="round"/>
                        <v:textbox inset="2mm,1mm,5.76pt,2.88pt">
                          <w:txbxContent>
                            <w:p w14:paraId="37F96323" w14:textId="77777777" w:rsidR="00BA6AE1" w:rsidRDefault="00BA6AE1" w:rsidP="00BA6AE1">
                              <w:pPr>
                                <w:spacing w:before="6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RRU0</w:t>
                              </w:r>
                            </w:p>
                          </w:txbxContent>
                        </v:textbox>
                      </v:rect>
                      <v:rect id="Rectangle 58" o:spid="_x0000_s1042" style="position:absolute;left:23899;top:277;width:5381;height:26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" fillcolor="white [3212]" stroked="f" strokeweight="1pt">
                        <v:stroke joinstyle="round"/>
                        <v:textbox inset="2mm,1mm,5.76pt,2.88pt">
                          <w:txbxContent>
                            <w:p w14:paraId="581AD4C5" w14:textId="77777777" w:rsidR="00BA6AE1" w:rsidRDefault="00BA6AE1" w:rsidP="00BA6AE1">
                              <w:pPr>
                                <w:spacing w:before="6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RRU1</w:t>
                              </w:r>
                            </w:p>
                          </w:txbxContent>
                        </v:textbox>
                      </v:rect>
                      <v:rect id="Rectangle 59" o:spid="_x0000_s1043" style="position:absolute;left:46380;top:277;width:6500;height:3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" fillcolor="white [3212]" stroked="f" strokeweight="1pt">
                        <v:stroke joinstyle="round"/>
                        <v:textbox inset="2mm,1mm,5.76pt,2.88pt">
                          <w:txbxContent>
                            <w:p w14:paraId="401DE4F6" w14:textId="77777777" w:rsidR="00BA6AE1" w:rsidRDefault="00BA6AE1" w:rsidP="00BA6AE1">
                              <w:pPr>
                                <w:spacing w:before="60"/>
                                <w:textAlignment w:val="baseline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RRU2</w:t>
                              </w:r>
                            </w:p>
                          </w:txbxContent>
                        </v:textbox>
                      </v:rect>
                      <v:group id="Content Placeholder 9" o:spid="_x0000_s1044" alt="Cell Tower" style="position:absolute;left:518;top:2024;width:1722;height:3305" coordorigin="792,2047" coordsize="2634,3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      <v:shape id="Freeform: Shape 61" o:spid="_x0000_s1045" style="position:absolute;left:1602;top:2543;width:263;height:747;visibility:visible;mso-wrap-style:square;v-text-anchor:middle" coordsize="26342,74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" path="m15369,74637l27662,62344c14191,48380,14191,26257,27662,12293l15369,v-20492,20660,-20492,53978,,74637xe" fillcolor="black" stroked="f" strokeweight=".1213mm">
                          <v:stroke joinstyle="miter"/>
                          <v:path arrowok="t" o:connecttype="custom" o:connectlocs="15370,74637;27663,62344;27663,12293;15370,0;15370,74637" o:connectangles="0,0,0,0,0"/>
                        </v:shape>
                        <v:shape id="Freeform: Shape 62" o:spid="_x0000_s1046" style="position:absolute;left:1251;top:2297;width:351;height:1230;visibility:visible;mso-wrap-style:square;v-text-anchor:middle" coordsize="35123,122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" path="m25900,123810l38193,111517c10794,84291,10653,40008,37879,12608v104,-105,209,-210,314,-315l25900,c-8289,33706,-8680,88746,25025,122935v290,293,582,585,875,875xe" fillcolor="black" stroked="f" strokeweight=".1213mm">
                          <v:stroke joinstyle="miter"/>
                          <v:path arrowok="t" o:connecttype="custom" o:connectlocs="25900,123811;38193,111518;37879,12608;38193,12293;25900,0;25025,122936;25900,123811" o:connectangles="0,0,0,0,0,0,0"/>
                        </v:shape>
                        <v:shape id="Freeform: Shape 63" o:spid="_x0000_s1047" style="position:absolute;left:899;top:2047;width:483;height:1713;visibility:visible;mso-wrap-style:square;v-text-anchor:middle" coordsize="48294,171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" path="m48303,161567c7319,120249,7319,53612,48303,12293l36010,v-48010,48005,-48014,125841,-9,173852c36004,173855,36007,173857,36010,173861l48303,161567xe" fillcolor="black" stroked="f" strokeweight=".1213mm">
                          <v:stroke joinstyle="miter"/>
                          <v:path arrowok="t" o:connecttype="custom" o:connectlocs="48304,161567;48304,12293;36011,0;36002,173852;36011,173861" o:connectangles="0,0,0,0,0"/>
                        </v:shape>
                        <v:shape id="Freeform: Shape 64" o:spid="_x0000_s1048" style="position:absolute;left:2379;top:2543;width:264;height:747;visibility:visible;mso-wrap-style:square;v-text-anchor:middle" coordsize="26342,74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" path="m12293,74637c32785,53978,32785,20660,12293,l,12293v6564,6664,10198,15672,10098,25026c10113,46656,6491,55632,,62344l12293,74637xe" fillcolor="black" stroked="f" strokeweight=".1213mm">
                          <v:stroke joinstyle="miter"/>
                          <v:path arrowok="t" o:connecttype="custom" o:connectlocs="12293,74637;12293,0;0,12293;10098,37319;0,62344" o:connectangles="0,0,0,0,0"/>
                        </v:shape>
                        <v:shape id="Freeform: Shape 65" o:spid="_x0000_s1049" style="position:absolute;left:2625;top:2297;width:351;height:1230;visibility:visible;mso-wrap-style:square;v-text-anchor:middle" coordsize="35123,122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" path="m,111517r12293,12293c46482,90104,46874,35064,13168,875,12878,581,12587,290,12293,l,12293v27400,27226,27541,71509,315,98909c210,111307,105,111412,,111517xe" fillcolor="black" stroked="f" strokeweight=".1213mm">
                          <v:stroke joinstyle="miter"/>
                          <v:path arrowok="t" o:connecttype="custom" o:connectlocs="0,111518;12293,123811;13168,875;12293,0;0,12293;315,111203;0,111518" o:connectangles="0,0,0,0,0,0,0"/>
                        </v:shape>
                        <v:shape id="Freeform: Shape 66" o:spid="_x0000_s1050" style="position:absolute;left:2875;top:2047;width:483;height:1713;visibility:visible;mso-wrap-style:square;v-text-anchor:middle" coordsize="48294,171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" path="m,161567r12293,12294c60303,125855,60307,48019,12302,9v-3,-3,-6,-6,-9,-9l,12293c40984,53612,40984,120249,,161567xe" fillcolor="black" stroked="f" strokeweight=".1213mm">
                          <v:stroke joinstyle="miter"/>
                          <v:path arrowok="t" o:connecttype="custom" o:connectlocs="0,161567;12293,173861;12302,9;12293,0;0,12293;0,161567" o:connectangles="0,0,0,0,0,0"/>
                        </v:shape>
                        <v:shape id="Freeform: Shape 67" o:spid="_x0000_s1051" style="position:absolute;left:792;top:2741;width:2634;height:2897;visibility:visible;mso-wrap-style:square;v-text-anchor:middle" coordsize="263425,289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" path="m267634,281949r,c267499,281169,267247,280414,266888,279710v,,,,,-264l141761,35778v-381,-714,-870,-1366,-1449,-1932c149303,30209,153643,19972,150006,10981,146369,1989,136132,-2351,127141,1286v-8991,3637,-13332,13875,-9695,22866c119231,28563,122729,32062,127141,33846v-469,516,-868,1092,-1186,1713l828,279227v,,,,,263c469,280195,217,280950,82,281729r,c-27,282457,-27,283197,82,283925v,,,351,,526c201,285162,408,285855,697,286515v,,,,,c697,286515,1136,287130,1311,287481v268,441,561,866,878,1273l2189,288754v224,190,458,365,703,527c3271,289640,3683,289964,4121,290247v343,179,695,340,1054,483l6492,291213r1142,l8599,292003r615,l9785,292003v804,-76,1590,-283,2327,-615l133814,237869r121527,53388c256443,291759,257642,292013,258853,292003r,c259580,291990,260303,291887,261004,291696r615,c262177,291484,262720,291235,263244,290949r395,-263c264213,290324,264743,289897,265219,289413r,c265562,288984,265870,288528,266141,288051v192,-282,368,-576,527,-878c266668,287173,266668,287173,266668,287173v297,-672,504,-1380,615,-2107c267283,285066,267283,284759,267283,284583v275,-849,394,-1742,351,-2634xm192997,174164l148654,144178r21381,-14621l192997,174164xm133726,58784r28231,54924l133068,133597,106725,116035v-571,-399,-1191,-723,-1844,-966l133726,58784xm96935,130392r20591,13917l74456,173857,96935,130392xm27698,265265l58694,204853r53256,23401l27698,265265xm76826,193658r56330,-38768l190582,193745r-56768,24938l76826,193658xm226101,259250l155634,228298r53168,-23357l239755,265221r-13654,-5971xe" fillcolor="black" stroked="f" strokeweight=".1213mm">
                          <v:stroke joinstyle="miter"/>
                          <v:path arrowok="t" o:connecttype="custom" o:connectlocs="267634,281950;267634,281950;266888,279711;266888,279447;141761,35778;140312,33846;150006,10981;127141,1286;117446,24152;127141,33846;125955,35559;828,279228;828,279491;82,281730;82,281730;82,283926;82,284452;697,286516;697,286516;1311,287482;2189,288755;2189,288755;2892,289282;4121,290248;5175,290731;6492,291214;7634,291214;8599,292004;9214,292004;9785,292004;12112,291389;133814,237870;255341,291258;258853,292004;258853,292004;261004,291697;261619,291697;263244,290950;263639,290687;265219,289414;265219,289414;266141,288052;266668,287174;266668,287174;267283,285067;267283,284584;267634,281950;192997,174165;148654,144178;170035,129557;133726,58784;161957,113708;133068,133597;106725,116035;104881,115069;96935,130392;117526,144309;74456,173858;27698,265266;58694,204854;111950,228255;76826,193659;133156,154891;190582,193746;133814,218684;226101,259251;155634,228299;208802,204942;239755,265222" o:connectangles="0,0,0,0,0,0,0,0,0,0,0,0,0,0,0,0,0,0,0,0,0,0,0,0,0,0,0,0,0,0,0,0,0,0,0,0,0,0,0,0,0,0,0,0,0,0,0,0,0,0,0,0,0,0,0,0,0,0,0,0,0,0,0,0,0,0,0,0,0"/>
                        </v:shape>
                      </v:group>
                      <v:group id="Content Placeholder 9" o:spid="_x0000_s1052" alt="Cell Tower" style="position:absolute;left:22929;top:2024;width:1723;height:3305" coordorigin="23204,2047" coordsize="2634,3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      <v:shape id="Freeform: Shape 69" o:spid="_x0000_s1053" style="position:absolute;left:24014;top:2543;width:263;height:747;visibility:visible;mso-wrap-style:square;v-text-anchor:middle" coordsize="26342,74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" path="m15369,74637l27662,62344c14191,48380,14191,26257,27662,12293l15369,v-20492,20660,-20492,53978,,74637xe" fillcolor="black" stroked="f" strokeweight=".1213mm">
                          <v:stroke joinstyle="miter"/>
                          <v:path arrowok="t" o:connecttype="custom" o:connectlocs="15370,74637;27663,62344;27663,12293;15370,0;15370,74637" o:connectangles="0,0,0,0,0"/>
                        </v:shape>
                        <v:shape id="Freeform: Shape 70" o:spid="_x0000_s1054" style="position:absolute;left:23663;top:2297;width:351;height:1230;visibility:visible;mso-wrap-style:square;v-text-anchor:middle" coordsize="35123,122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" path="m25900,123810l38193,111517c10794,84291,10653,40008,37879,12608v104,-105,209,-210,314,-315l25900,c-8289,33706,-8680,88746,25025,122935v290,293,582,585,875,875xe" fillcolor="black" stroked="f" strokeweight=".1213mm">
                          <v:stroke joinstyle="miter"/>
                          <v:path arrowok="t" o:connecttype="custom" o:connectlocs="25900,123811;38193,111518;37879,12608;38193,12293;25900,0;25025,122936;25900,123811" o:connectangles="0,0,0,0,0,0,0"/>
                        </v:shape>
                        <v:shape id="Freeform: Shape 71" o:spid="_x0000_s1055" style="position:absolute;left:23311;top:2047;width:483;height:1713;visibility:visible;mso-wrap-style:square;v-text-anchor:middle" coordsize="48294,171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" path="m48303,161567c7319,120249,7319,53612,48303,12293l36010,v-48010,48005,-48014,125841,-9,173852c36004,173855,36007,173857,36010,173861l48303,161567xe" fillcolor="black" stroked="f" strokeweight=".1213mm">
                          <v:stroke joinstyle="miter"/>
                          <v:path arrowok="t" o:connecttype="custom" o:connectlocs="48304,161567;48304,12293;36011,0;36002,173852;36011,173861" o:connectangles="0,0,0,0,0"/>
                        </v:shape>
                        <v:shape id="Freeform: Shape 72" o:spid="_x0000_s1056" style="position:absolute;left:24791;top:2543;width:264;height:747;visibility:visible;mso-wrap-style:square;v-text-anchor:middle" coordsize="26342,74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" path="m12293,74637c32785,53978,32785,20660,12293,l,12293v6564,6664,10198,15672,10098,25026c10113,46656,6491,55632,,62344l12293,74637xe" fillcolor="black" stroked="f" strokeweight=".1213mm">
                          <v:stroke joinstyle="miter"/>
                          <v:path arrowok="t" o:connecttype="custom" o:connectlocs="12293,74637;12293,0;0,12293;10098,37319;0,62344" o:connectangles="0,0,0,0,0"/>
                        </v:shape>
                        <v:shape id="Freeform: Shape 73" o:spid="_x0000_s1057" style="position:absolute;left:25037;top:2297;width:351;height:1230;visibility:visible;mso-wrap-style:square;v-text-anchor:middle" coordsize="35123,122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" path="m,111517r12293,12293c46482,90104,46874,35064,13168,875,12878,581,12587,290,12293,l,12293v27400,27226,27541,71509,315,98909c210,111307,105,111412,,111517xe" fillcolor="black" stroked="f" strokeweight=".1213mm">
                          <v:stroke joinstyle="miter"/>
                          <v:path arrowok="t" o:connecttype="custom" o:connectlocs="0,111518;12293,123811;13168,875;12293,0;0,12293;315,111203;0,111518" o:connectangles="0,0,0,0,0,0,0"/>
                        </v:shape>
                        <v:shape id="Freeform: Shape 74" o:spid="_x0000_s1058" style="position:absolute;left:25287;top:2047;width:483;height:1713;visibility:visible;mso-wrap-style:square;v-text-anchor:middle" coordsize="48294,171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" path="m,161567r12293,12294c60303,125855,60307,48019,12302,9v-3,-3,-6,-6,-9,-9l,12293c40984,53612,40984,120249,,161567xe" fillcolor="black" stroked="f" strokeweight=".1213mm">
                          <v:stroke joinstyle="miter"/>
                          <v:path arrowok="t" o:connecttype="custom" o:connectlocs="0,161567;12293,173861;12302,9;12293,0;0,12293;0,161567" o:connectangles="0,0,0,0,0,0"/>
                        </v:shape>
                        <v:shape id="Freeform: Shape 75" o:spid="_x0000_s1059" style="position:absolute;left:23204;top:2741;width:2634;height:2897;visibility:visible;mso-wrap-style:square;v-text-anchor:middle" coordsize="263425,289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" path="m267634,281949r,c267499,281169,267247,280414,266888,279710v,,,,,-264l141761,35778v-381,-714,-870,-1366,-1449,-1932c149303,30209,153643,19972,150006,10981,146369,1989,136132,-2351,127141,1286v-8991,3637,-13332,13875,-9695,22866c119231,28563,122729,32062,127141,33846v-469,516,-868,1092,-1186,1713l828,279227v,,,,,263c469,280195,217,280950,82,281729r,c-27,282457,-27,283197,82,283925v,,,351,,526c201,285162,408,285855,697,286515v,,,,,c697,286515,1136,287130,1311,287481v268,441,561,866,878,1273l2189,288754v224,190,458,365,703,527c3271,289640,3683,289964,4121,290247v343,179,695,340,1054,483l6492,291213r1142,l8599,292003r615,l9785,292003v804,-76,1590,-283,2327,-615l133814,237869r121527,53388c256443,291759,257642,292013,258853,292003r,c259580,291990,260303,291887,261004,291696r615,c262177,291484,262720,291235,263244,290949r395,-263c264213,290324,264743,289897,265219,289413r,c265562,288984,265870,288528,266141,288051v192,-282,368,-576,527,-878c266668,287173,266668,287173,266668,287173v297,-672,504,-1380,615,-2107c267283,285066,267283,284759,267283,284583v275,-849,394,-1742,351,-2634xm192997,174164l148654,144178r21381,-14621l192997,174164xm133726,58784r28231,54924l133068,133597,106725,116035v-571,-399,-1191,-723,-1844,-966l133726,58784xm96935,130392r20591,13917l74456,173857,96935,130392xm27698,265265l58694,204853r53256,23401l27698,265265xm76826,193658r56330,-38768l190582,193745r-56768,24938l76826,193658xm226101,259250l155634,228298r53168,-23357l239755,265221r-13654,-5971xe" fillcolor="black" stroked="f" strokeweight=".1213mm">
                          <v:stroke joinstyle="miter"/>
                          <v:path arrowok="t" o:connecttype="custom" o:connectlocs="267634,281950;267634,281950;266888,279711;266888,279447;141761,35778;140312,33846;150006,10981;127141,1286;117446,24152;127141,33846;125955,35559;828,279228;828,279491;82,281730;82,281730;82,283926;82,284452;697,286516;697,286516;1311,287482;2189,288755;2189,288755;2892,289282;4121,290248;5175,290731;6492,291214;7634,291214;8599,292004;9214,292004;9785,292004;12112,291389;133814,237870;255341,291258;258853,292004;258853,292004;261004,291697;261619,291697;263244,290950;263639,290687;265219,289414;265219,289414;266141,288052;266668,287174;266668,287174;267283,285067;267283,284584;267634,281950;192997,174165;148654,144178;170035,129557;133726,58784;161957,113708;133068,133597;106725,116035;104881,115069;96935,130392;117526,144309;74456,173858;27698,265266;58694,204854;111950,228255;76826,193659;133156,154891;190582,193746;133814,218684;226101,259251;155634,228299;208802,204942;239755,265222" o:connectangles="0,0,0,0,0,0,0,0,0,0,0,0,0,0,0,0,0,0,0,0,0,0,0,0,0,0,0,0,0,0,0,0,0,0,0,0,0,0,0,0,0,0,0,0,0,0,0,0,0,0,0,0,0,0,0,0,0,0,0,0,0,0,0,0,0,0,0,0,0"/>
                        </v:shape>
                      </v:group>
                      <v:group id="Content Placeholder 9" o:spid="_x0000_s1060" alt="Cell Tower" style="position:absolute;left:45341;top:2024;width:1723;height:3305" coordorigin="45616,2047" coordsize="2634,3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  <v:shape id="Freeform: Shape 77" o:spid="_x0000_s1061" style="position:absolute;left:46426;top:2543;width:263;height:747;visibility:visible;mso-wrap-style:square;v-text-anchor:middle" coordsize="26342,74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" path="m15369,74637l27662,62344c14191,48380,14191,26257,27662,12293l15369,v-20492,20660,-20492,53978,,74637xe" fillcolor="black" stroked="f" strokeweight=".1213mm">
                          <v:stroke joinstyle="miter"/>
                          <v:path arrowok="t" o:connecttype="custom" o:connectlocs="15370,74637;27663,62344;27663,12293;15370,0;15370,74637" o:connectangles="0,0,0,0,0"/>
                        </v:shape>
                        <v:shape id="Freeform: Shape 78" o:spid="_x0000_s1062" style="position:absolute;left:46075;top:2297;width:351;height:1230;visibility:visible;mso-wrap-style:square;v-text-anchor:middle" coordsize="35123,122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" path="m25900,123810l38193,111517c10794,84291,10653,40008,37879,12608v104,-105,209,-210,314,-315l25900,c-8289,33706,-8680,88746,25025,122935v290,293,582,585,875,875xe" fillcolor="black" stroked="f" strokeweight=".1213mm">
                          <v:stroke joinstyle="miter"/>
                          <v:path arrowok="t" o:connecttype="custom" o:connectlocs="25900,123811;38193,111518;37879,12608;38193,12293;25900,0;25025,122936;25900,123811" o:connectangles="0,0,0,0,0,0,0"/>
                        </v:shape>
                        <v:shape id="Freeform: Shape 79" o:spid="_x0000_s1063" style="position:absolute;left:45723;top:2047;width:483;height:1713;visibility:visible;mso-wrap-style:square;v-text-anchor:middle" coordsize="48294,171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" path="m48303,161567c7319,120249,7319,53612,48303,12293l36010,v-48010,48005,-48014,125841,-9,173852c36004,173855,36007,173857,36010,173861l48303,161567xe" fillcolor="black" stroked="f" strokeweight=".1213mm">
                          <v:stroke joinstyle="miter"/>
                          <v:path arrowok="t" o:connecttype="custom" o:connectlocs="48304,161567;48304,12293;36011,0;36002,173852;36011,173861" o:connectangles="0,0,0,0,0"/>
                        </v:shape>
                        <v:shape id="Freeform: Shape 80" o:spid="_x0000_s1064" style="position:absolute;left:47203;top:2543;width:263;height:747;visibility:visible;mso-wrap-style:square;v-text-anchor:middle" coordsize="26342,74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" path="m12293,74637c32785,53978,32785,20660,12293,l,12293v6564,6664,10198,15672,10098,25026c10113,46656,6491,55632,,62344l12293,74637xe" fillcolor="black" stroked="f" strokeweight=".1213mm">
                          <v:stroke joinstyle="miter"/>
                          <v:path arrowok="t" o:connecttype="custom" o:connectlocs="12293,74637;12293,0;0,12293;10098,37319;0,62344" o:connectangles="0,0,0,0,0"/>
                        </v:shape>
                        <v:shape id="Freeform: Shape 81" o:spid="_x0000_s1065" style="position:absolute;left:47449;top:2297;width:351;height:1230;visibility:visible;mso-wrap-style:square;v-text-anchor:middle" coordsize="35123,122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" path="m,111517r12293,12293c46482,90104,46874,35064,13168,875,12878,581,12587,290,12293,l,12293v27400,27226,27541,71509,315,98909c210,111307,105,111412,,111517xe" fillcolor="black" stroked="f" strokeweight=".1213mm">
                          <v:stroke joinstyle="miter"/>
                          <v:path arrowok="t" o:connecttype="custom" o:connectlocs="0,111518;12293,123811;13168,875;12293,0;0,12293;315,111203;0,111518" o:connectangles="0,0,0,0,0,0,0"/>
                        </v:shape>
                        <v:shape id="Freeform: Shape 82" o:spid="_x0000_s1066" style="position:absolute;left:47699;top:2047;width:483;height:1713;visibility:visible;mso-wrap-style:square;v-text-anchor:middle" coordsize="48294,171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" path="m,161567r12293,12294c60303,125855,60307,48019,12302,9v-3,-3,-6,-6,-9,-9l,12293c40984,53612,40984,120249,,161567xe" fillcolor="black" stroked="f" strokeweight=".1213mm">
                          <v:stroke joinstyle="miter"/>
                          <v:path arrowok="t" o:connecttype="custom" o:connectlocs="0,161567;12293,173861;12302,9;12293,0;0,12293;0,161567" o:connectangles="0,0,0,0,0,0"/>
                        </v:shape>
                        <v:shape id="Freeform: Shape 83" o:spid="_x0000_s1067" style="position:absolute;left:45616;top:2741;width:2634;height:2897;visibility:visible;mso-wrap-style:square;v-text-anchor:middle" coordsize="263425,289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" path="m267634,281949r,c267499,281169,267247,280414,266888,279710v,,,,,-264l141761,35778v-381,-714,-870,-1366,-1449,-1932c149303,30209,153643,19972,150006,10981,146369,1989,136132,-2351,127141,1286v-8991,3637,-13332,13875,-9695,22866c119231,28563,122729,32062,127141,33846v-469,516,-868,1092,-1186,1713l828,279227v,,,,,263c469,280195,217,280950,82,281729r,c-27,282457,-27,283197,82,283925v,,,351,,526c201,285162,408,285855,697,286515v,,,,,c697,286515,1136,287130,1311,287481v268,441,561,866,878,1273l2189,288754v224,190,458,365,703,527c3271,289640,3683,289964,4121,290247v343,179,695,340,1054,483l6492,291213r1142,l8599,292003r615,l9785,292003v804,-76,1590,-283,2327,-615l133814,237869r121527,53388c256443,291759,257642,292013,258853,292003r,c259580,291990,260303,291887,261004,291696r615,c262177,291484,262720,291235,263244,290949r395,-263c264213,290324,264743,289897,265219,289413r,c265562,288984,265870,288528,266141,288051v192,-282,368,-576,527,-878c266668,287173,266668,287173,266668,287173v297,-672,504,-1380,615,-2107c267283,285066,267283,284759,267283,284583v275,-849,394,-1742,351,-2634xm192997,174164l148654,144178r21381,-14621l192997,174164xm133726,58784r28231,54924l133068,133597,106725,116035v-571,-399,-1191,-723,-1844,-966l133726,58784xm96935,130392r20591,13917l74456,173857,96935,130392xm27698,265265l58694,204853r53256,23401l27698,265265xm76826,193658r56330,-38768l190582,193745r-56768,24938l76826,193658xm226101,259250l155634,228298r53168,-23357l239755,265221r-13654,-5971xe" fillcolor="black" stroked="f" strokeweight=".1213mm">
                          <v:stroke joinstyle="miter"/>
                          <v:path arrowok="t" o:connecttype="custom" o:connectlocs="267634,281950;267634,281950;266888,279711;266888,279447;141761,35778;140312,33846;150006,10981;127141,1286;117446,24152;127141,33846;125955,35559;828,279228;828,279491;82,281730;82,281730;82,283926;82,284452;697,286516;697,286516;1311,287482;2189,288755;2189,288755;2892,289282;4121,290248;5175,290731;6492,291214;7634,291214;8599,292004;9214,292004;9785,292004;12112,291389;133814,237870;255341,291258;258853,292004;258853,292004;261004,291697;261619,291697;263244,290950;263639,290687;265219,289414;265219,289414;266141,288052;266668,287174;266668,287174;267283,285067;267283,284584;267634,281950;192997,174165;148654,144178;170035,129557;133726,58784;161957,113708;133068,133597;106725,116035;104881,115069;96935,130392;117526,144309;74456,173858;27698,265266;58694,204854;111950,228255;76826,193659;133156,154891;190582,193746;133814,218684;226101,259251;155634,228299;208802,204942;239755,265222" o:connectangles="0,0,0,0,0,0,0,0,0,0,0,0,0,0,0,0,0,0,0,0,0,0,0,0,0,0,0,0,0,0,0,0,0,0,0,0,0,0,0,0,0,0,0,0,0,0,0,0,0,0,0,0,0,0,0,0,0,0,0,0,0,0,0,0,0,0,0,0,0"/>
                        </v:shape>
                      </v:group>
                    </v:group>
                    <v:line id="Straight Connector 84" o:spid="_x0000_s1068" style="position:absolute;visibility:visible;mso-wrap-style:square" from="12032,0" to="12032,102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" strokecolor="#70ad47 [3209]">
                      <v:stroke dashstyle="dash"/>
                      <o:lock v:ext="edit" shapetype="f"/>
                    </v:line>
                  </v:group>
                  <v:shape id="Arc 87" o:spid="_x0000_s1069" style="position:absolute;left:13758;top:8426;width:1524;height:2404;visibility:visible;mso-wrap-style:square;v-text-anchor:middle" coordsize="152400,2404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" path="m76200,nsc118284,,152400,53836,152400,120245r-76200,l76200,xem76200,nfc118284,,152400,53836,152400,120245e" filled="f" strokecolor="black [3200]" strokeweight=".5pt">
                    <v:stroke joinstyle="miter"/>
                    <v:path arrowok="t" o:connecttype="custom" o:connectlocs="76200,0;152400,120245" o:connectangles="0,0"/>
                  </v:shape>
                  <v:rect id="Rectangle 88" o:spid="_x0000_s1070" style="position:absolute;left:14210;top:6887;width:3310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" filled="f" stroked="f" strokeweight="1pt">
                    <v:stroke joinstyle="round"/>
                    <v:textbox inset="2mm,1mm,5.76pt,2.88pt">
                      <w:txbxContent>
                        <w:p w14:paraId="2646DE8E" w14:textId="77777777" w:rsidR="00BA6AE1" w:rsidRDefault="00BA6AE1" w:rsidP="00BA6AE1">
                          <w:pPr>
                            <w:spacing w:before="60"/>
                            <w:textAlignment w:val="baseline"/>
                            <w:rPr>
                              <w:sz w:val="24"/>
                              <w:szCs w:val="24"/>
                            </w:rPr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</w:rPr>
                                <m:t>θ</m:t>
                              </m:r>
                            </m:oMath>
                          </m:oMathPara>
                        </w:p>
                      </w:txbxContent>
                    </v:textbox>
                  </v:rect>
                </v:group>
                <v:rect id="Rectangle 89" o:spid="_x0000_s1071" style="position:absolute;left:19760;top:7718;width:3340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" filled="f" stroked="f" strokeweight="1pt">
                  <v:stroke joinstyle="round"/>
                  <v:textbox inset="2mm,1mm,5.76pt,2.88pt">
                    <w:txbxContent>
                      <w:p w14:paraId="368029B4" w14:textId="77777777" w:rsidR="007760D3" w:rsidRDefault="007760D3" w:rsidP="007760D3">
                        <w:pPr>
                          <w:spacing w:before="60"/>
                          <w:textAlignment w:val="baseline"/>
                          <w:rPr>
                            <w:sz w:val="24"/>
                            <w:szCs w:val="24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v</m:t>
                            </m:r>
                          </m:oMath>
                        </m:oMathPara>
                      </w:p>
                    </w:txbxContent>
                  </v:textbox>
                </v:rect>
              </v:group>
            </w:pict>
          </mc:Fallback>
        </mc:AlternateContent>
      </w:r>
    </w:p>
    <w:p w14:paraId="6DCCB5FB" w14:textId="77777777" w:rsidR="006F4702" w:rsidRDefault="006F4702" w:rsidP="00B629BC"/>
    <w:p w14:paraId="616E44FC" w14:textId="77777777" w:rsidR="006F4702" w:rsidRDefault="006F4702" w:rsidP="00B629BC"/>
    <w:p w14:paraId="5E59597A" w14:textId="77777777" w:rsidR="006F4702" w:rsidRDefault="006F4702" w:rsidP="00B629BC"/>
    <w:p w14:paraId="24CA86AC" w14:textId="77777777" w:rsidR="006F4702" w:rsidRDefault="006F4702" w:rsidP="00B629BC"/>
    <w:p w14:paraId="089D36CD" w14:textId="77777777" w:rsidR="006F4702" w:rsidRDefault="006F4702" w:rsidP="006F4702">
      <w:pPr>
        <w:pStyle w:val="Caption"/>
        <w:jc w:val="center"/>
      </w:pPr>
    </w:p>
    <w:p w14:paraId="124C0070" w14:textId="77777777" w:rsidR="006F4702" w:rsidRDefault="006F4702" w:rsidP="006F4702">
      <w:pPr>
        <w:pStyle w:val="Caption"/>
        <w:jc w:val="center"/>
      </w:pPr>
      <w:bookmarkStart w:id="6" w:name="_Ref209111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2312">
        <w:rPr>
          <w:noProof/>
        </w:rPr>
        <w:t>1</w:t>
      </w:r>
      <w:r>
        <w:fldChar w:fldCharType="end"/>
      </w:r>
      <w:bookmarkEnd w:id="6"/>
      <w:r>
        <w:t>. HST deployment.</w:t>
      </w:r>
    </w:p>
    <w:p w14:paraId="08B97161" w14:textId="77777777" w:rsidR="006F4702" w:rsidRDefault="006F4702" w:rsidP="00B629BC"/>
    <w:p w14:paraId="4D3F3B8D" w14:textId="77777777" w:rsidR="00B629BC" w:rsidRDefault="0073359A" w:rsidP="00B629BC">
      <w:r>
        <w:t xml:space="preserve">Assuming, idealistically, </w:t>
      </w:r>
      <w:r w:rsidR="00D57B47">
        <w:t xml:space="preserve">BS would </w:t>
      </w:r>
      <w:r>
        <w:t xml:space="preserve">only </w:t>
      </w:r>
      <w:r w:rsidR="00D57B47">
        <w:t xml:space="preserve">start </w:t>
      </w:r>
      <w:r>
        <w:t xml:space="preserve">frequency offset estimation when the signal is </w:t>
      </w:r>
      <w:r w:rsidR="00D57B47">
        <w:t xml:space="preserve">strongest at respective RRU when UE </w:t>
      </w:r>
      <w:r w:rsidR="00B71776">
        <w:t>enters the</w:t>
      </w:r>
      <w:r w:rsidR="00D57B47">
        <w:t xml:space="preserve"> midpoint between 2 RRUs</w:t>
      </w:r>
      <w:r w:rsidR="006F4702">
        <w:t xml:space="preserve"> as shown in </w:t>
      </w:r>
      <w:r w:rsidR="00BA6AE1">
        <w:fldChar w:fldCharType="begin"/>
      </w:r>
      <w:r w:rsidR="00BA6AE1">
        <w:instrText xml:space="preserve"> REF _Ref20911188 \h </w:instrText>
      </w:r>
      <w:r w:rsidR="00BA6AE1">
        <w:fldChar w:fldCharType="separate"/>
      </w:r>
      <w:r w:rsidR="00BA6AE1">
        <w:t xml:space="preserve">Figure </w:t>
      </w:r>
      <w:r w:rsidR="00BA6AE1">
        <w:rPr>
          <w:noProof/>
        </w:rPr>
        <w:t>1</w:t>
      </w:r>
      <w:r w:rsidR="00BA6AE1">
        <w:fldChar w:fldCharType="end"/>
      </w:r>
      <w:r w:rsidR="00D57B47">
        <w:t xml:space="preserve">. </w:t>
      </w:r>
      <w:r>
        <w:t xml:space="preserve">Then, from signal tap channel model defined in 36.104 </w:t>
      </w:r>
      <w:r>
        <w:fldChar w:fldCharType="begin"/>
      </w:r>
      <w:r>
        <w:instrText xml:space="preserve"> REF _Ref20910826 \n \h </w:instrText>
      </w:r>
      <w:r>
        <w:fldChar w:fldCharType="separate"/>
      </w:r>
      <w:r>
        <w:t>[2]</w:t>
      </w:r>
      <w:r>
        <w:fldChar w:fldCharType="end"/>
      </w:r>
      <w:r>
        <w:t xml:space="preserve">, this would </w:t>
      </w:r>
      <w:r w:rsidR="006F4702">
        <w:t>set the lower bound on the</w:t>
      </w:r>
      <w:r w:rsidR="00B71776">
        <w:t xml:space="preserve"> maximum</w:t>
      </w:r>
      <w:r w:rsidR="006F4702">
        <w:t xml:space="preserve"> frequency offset estimation to:</w:t>
      </w:r>
    </w:p>
    <w:p w14:paraId="0DDC7B99" w14:textId="77777777" w:rsidR="006F4702" w:rsidRDefault="0072779C" w:rsidP="00B629BC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s,lower bound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</m:sSub>
              </m:e>
            </m:d>
          </m:e>
        </m:func>
      </m:oMath>
      <w:r w:rsidR="00BA6AE1">
        <w:t xml:space="preserve">, </w:t>
      </w:r>
    </w:p>
    <w:p w14:paraId="6B3A9D57" w14:textId="0DB10DD6" w:rsidR="00BA6AE1" w:rsidRDefault="001D5825" w:rsidP="00B629BC">
      <w:r>
        <w:t xml:space="preserve">With </w:t>
      </w:r>
      <w:r w:rsidR="00413BE7">
        <w:t>tunnel channel model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min</m:t>
            </m:r>
          </m:sub>
        </m:sSub>
        <m:r>
          <w:rPr>
            <w:rFonts w:ascii="Cambria Math" w:hAnsi="Cambria Math"/>
          </w:rPr>
          <m:t>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0.76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t>for the idealistic condition stated above. Th</w:t>
      </w:r>
      <w:r w:rsidR="005763A2">
        <w:t>en the lower bound for the maximum Doppler shift would become:</w:t>
      </w:r>
    </w:p>
    <w:p w14:paraId="5BCF8278" w14:textId="5C6C8D6D" w:rsidR="005763A2" w:rsidRDefault="0072779C" w:rsidP="00B629BC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s,lower bound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≈3334 Hz</m:t>
        </m:r>
      </m:oMath>
      <w:r w:rsidR="005763A2">
        <w:t xml:space="preserve"> for ν = 500 km/h and </w:t>
      </w:r>
      <w:r w:rsidR="005763A2">
        <w:rPr>
          <w:i/>
        </w:rPr>
        <w:t>f</w:t>
      </w:r>
      <w:r w:rsidR="005763A2">
        <w:rPr>
          <w:i/>
          <w:vertAlign w:val="subscript"/>
        </w:rPr>
        <w:t>c</w:t>
      </w:r>
      <w:r w:rsidR="005763A2">
        <w:t xml:space="preserve"> = 3.6 GHz, and</w:t>
      </w:r>
    </w:p>
    <w:p w14:paraId="0A728954" w14:textId="4B7A81C3" w:rsidR="005763A2" w:rsidRDefault="0072779C" w:rsidP="005763A2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s,lower bound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≈1944 Hz</m:t>
        </m:r>
      </m:oMath>
      <w:r w:rsidR="005763A2">
        <w:t xml:space="preserve"> for ν = 500 km/h and </w:t>
      </w:r>
      <w:r w:rsidR="005763A2">
        <w:rPr>
          <w:i/>
        </w:rPr>
        <w:t>f</w:t>
      </w:r>
      <w:r w:rsidR="005763A2">
        <w:rPr>
          <w:i/>
          <w:vertAlign w:val="subscript"/>
        </w:rPr>
        <w:t>c</w:t>
      </w:r>
      <w:r w:rsidR="005763A2">
        <w:t xml:space="preserve"> = 2.1 GHz.</w:t>
      </w:r>
    </w:p>
    <w:p w14:paraId="384899C9" w14:textId="77777777" w:rsidR="00752312" w:rsidRDefault="00752312" w:rsidP="005763A2">
      <w:r>
        <w:t>However</w:t>
      </w:r>
      <w:proofErr w:type="gramStart"/>
      <w:r>
        <w:t xml:space="preserve">, in reality, </w:t>
      </w:r>
      <w:r w:rsidR="00697EFE">
        <w:t>there</w:t>
      </w:r>
      <w:proofErr w:type="gramEnd"/>
      <w:r w:rsidR="00697EFE">
        <w:t xml:space="preserve"> is an impairment contributed by </w:t>
      </w:r>
      <w:r>
        <w:t xml:space="preserve">oscillator residual error </w:t>
      </w:r>
      <w:r w:rsidR="00697EFE">
        <w:t xml:space="preserve">which </w:t>
      </w:r>
      <w:r>
        <w:t>is about 0.1 ppm. This would lead to the requirement for the maximum Doppler shift of:</w:t>
      </w:r>
    </w:p>
    <w:p w14:paraId="54408D1C" w14:textId="77777777" w:rsidR="00752312" w:rsidRDefault="0072779C" w:rsidP="005763A2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s,lower bound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osc_error</m:t>
            </m:r>
          </m:sub>
        </m:sSub>
        <m:r>
          <w:rPr>
            <w:rFonts w:ascii="Cambria Math" w:hAnsi="Cambria Math"/>
          </w:rPr>
          <m:t xml:space="preserve"> =3334+360=3694Hz</m:t>
        </m:r>
      </m:oMath>
      <w:r w:rsidR="00752312">
        <w:t xml:space="preserve"> for ν = 500 km/h and </w:t>
      </w:r>
      <w:r w:rsidR="00752312">
        <w:rPr>
          <w:i/>
        </w:rPr>
        <w:t>f</w:t>
      </w:r>
      <w:r w:rsidR="00752312">
        <w:rPr>
          <w:i/>
          <w:vertAlign w:val="subscript"/>
        </w:rPr>
        <w:t>c</w:t>
      </w:r>
      <w:r w:rsidR="00752312">
        <w:t xml:space="preserve"> = 3.6 GHz, and</w:t>
      </w:r>
    </w:p>
    <w:p w14:paraId="085FBF29" w14:textId="77777777" w:rsidR="00327149" w:rsidRDefault="0072779C" w:rsidP="00A334A4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s,lower bound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min</m:t>
                    </m:r>
                  </m:sub>
                </m:sSub>
              </m:e>
            </m:d>
          </m:e>
        </m:func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osc_error</m:t>
            </m:r>
          </m:sub>
        </m:sSub>
        <m:r>
          <w:rPr>
            <w:rFonts w:ascii="Cambria Math" w:hAnsi="Cambria Math"/>
          </w:rPr>
          <m:t xml:space="preserve"> =1944+210=2154Hz</m:t>
        </m:r>
      </m:oMath>
      <w:r w:rsidR="00752312">
        <w:t xml:space="preserve"> for ν = 500 km/h and </w:t>
      </w:r>
      <w:r w:rsidR="00752312">
        <w:rPr>
          <w:i/>
        </w:rPr>
        <w:t>f</w:t>
      </w:r>
      <w:r w:rsidR="00752312">
        <w:rPr>
          <w:i/>
          <w:vertAlign w:val="subscript"/>
        </w:rPr>
        <w:t>c</w:t>
      </w:r>
      <w:r w:rsidR="00752312">
        <w:t xml:space="preserve"> = 2.1 GHz</w:t>
      </w:r>
    </w:p>
    <w:p w14:paraId="24BB0257" w14:textId="524A5305" w:rsidR="00D57B47" w:rsidRDefault="00315B42" w:rsidP="00A334A4">
      <w:r w:rsidRPr="00315B42">
        <w:rPr>
          <w:b/>
          <w:i/>
        </w:rPr>
        <w:t>Proposal 1:</w:t>
      </w:r>
      <w:r>
        <w:t xml:space="preserve"> As </w:t>
      </w:r>
      <w:r w:rsidR="00413BE7">
        <w:t>tunnel</w:t>
      </w:r>
      <w:r>
        <w:t xml:space="preserve"> deployment is a realistic scenario, in our view, the maximum Doppler shifts to be defined for 500 km/h should be </w:t>
      </w:r>
      <w:r w:rsidR="00413BE7">
        <w:t>set to</w:t>
      </w:r>
      <w:r>
        <w:t xml:space="preserve"> </w:t>
      </w:r>
      <w:r w:rsidR="00413BE7">
        <w:t xml:space="preserve">3334 </w:t>
      </w:r>
      <w:r>
        <w:t xml:space="preserve">Hz for </w:t>
      </w:r>
      <w:r w:rsidRPr="00315B42">
        <w:rPr>
          <w:i/>
        </w:rPr>
        <w:t>f</w:t>
      </w:r>
      <w:r w:rsidRPr="00315B42">
        <w:rPr>
          <w:i/>
          <w:vertAlign w:val="subscript"/>
        </w:rPr>
        <w:t>c</w:t>
      </w:r>
      <w:r>
        <w:t xml:space="preserve"> = 3.6 GHz and </w:t>
      </w:r>
      <w:r w:rsidR="00413BE7">
        <w:t>19</w:t>
      </w:r>
      <w:r w:rsidR="005141B6">
        <w:t>4</w:t>
      </w:r>
      <w:r w:rsidR="00413BE7">
        <w:t xml:space="preserve">4 </w:t>
      </w:r>
      <w:r>
        <w:t xml:space="preserve">Hz for </w:t>
      </w:r>
      <w:r w:rsidRPr="00315B42">
        <w:rPr>
          <w:i/>
        </w:rPr>
        <w:t>f</w:t>
      </w:r>
      <w:r w:rsidRPr="00315B42">
        <w:rPr>
          <w:i/>
          <w:vertAlign w:val="subscript"/>
        </w:rPr>
        <w:t>c</w:t>
      </w:r>
      <w:r>
        <w:t xml:space="preserve"> = 2.1 GHz</w:t>
      </w:r>
      <w:r w:rsidR="006B7CAF">
        <w:t xml:space="preserve"> </w:t>
      </w:r>
      <w:r w:rsidR="00082981">
        <w:t>when</w:t>
      </w:r>
      <w:r w:rsidR="006B7CAF">
        <w:t xml:space="preserve"> oscillator residual error is not considered</w:t>
      </w:r>
      <w:r>
        <w:t>.</w:t>
      </w:r>
    </w:p>
    <w:p w14:paraId="35557C67" w14:textId="77777777" w:rsidR="00697EFE" w:rsidRDefault="00697EFE" w:rsidP="00A334A4">
      <w:r w:rsidRPr="00A334A4">
        <w:rPr>
          <w:b/>
          <w:i/>
        </w:rPr>
        <w:t xml:space="preserve">Proposal 2: </w:t>
      </w:r>
      <w:r>
        <w:t>Consider oscillator residual error (i.e. 0.1 ppm of the carrier frequency) margin in the maximum frequency offsets.</w:t>
      </w:r>
    </w:p>
    <w:p w14:paraId="2B92491F" w14:textId="77777777" w:rsidR="00697EFE" w:rsidRDefault="00697EFE" w:rsidP="00697EFE">
      <w:r>
        <w:t xml:space="preserve">In </w:t>
      </w:r>
      <w:r>
        <w:fldChar w:fldCharType="begin"/>
      </w:r>
      <w:r>
        <w:instrText xml:space="preserve"> REF _Ref20995274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, we illustrate the feasibility of the demodulation performance with the proposed maximum frequency offsets (including oscillator residual error).</w:t>
      </w:r>
    </w:p>
    <w:p w14:paraId="260BEB9A" w14:textId="77777777" w:rsidR="00697EFE" w:rsidRPr="007479FD" w:rsidRDefault="007479FD" w:rsidP="00697EFE">
      <w:r w:rsidRPr="0032257B">
        <w:rPr>
          <w:b/>
          <w:i/>
        </w:rPr>
        <w:t xml:space="preserve">Observation 1: </w:t>
      </w:r>
      <w:r>
        <w:t xml:space="preserve">With MCS = 16, the performance is stable, and the requirement is feasible </w:t>
      </w:r>
      <w:r w:rsidR="00034363">
        <w:t xml:space="preserve">with single-tap channel model </w:t>
      </w:r>
      <w:r>
        <w:t>at maximum frequency offsets = 3694 Hz for SCS = 30 kHz and at maximum frequency offsets = 2154 Hz for SCS = 15 kHz.</w:t>
      </w:r>
    </w:p>
    <w:p w14:paraId="325A3568" w14:textId="77777777" w:rsidR="00697EFE" w:rsidRDefault="00697EFE" w:rsidP="00697EFE">
      <w:pPr>
        <w:jc w:val="center"/>
      </w:pPr>
      <w:r w:rsidRPr="00752312">
        <w:rPr>
          <w:noProof/>
        </w:rPr>
        <w:lastRenderedPageBreak/>
        <w:drawing>
          <wp:inline distT="0" distB="0" distL="0" distR="0" wp14:anchorId="27044234" wp14:editId="696C7AC3">
            <wp:extent cx="3210217" cy="24049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231" cy="240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FB50A" w14:textId="77777777" w:rsidR="00697EFE" w:rsidRPr="00B629BC" w:rsidRDefault="00697EFE" w:rsidP="00A334A4">
      <w:pPr>
        <w:pStyle w:val="Caption"/>
        <w:jc w:val="center"/>
      </w:pPr>
      <w:bookmarkStart w:id="7" w:name="_Ref209952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>. PUSCH demodulation performance at f</w:t>
      </w:r>
      <w:r>
        <w:rPr>
          <w:vertAlign w:val="subscript"/>
        </w:rPr>
        <w:t>c</w:t>
      </w:r>
      <w:r>
        <w:t xml:space="preserve"> = 2.1 GHz with </w:t>
      </w:r>
      <w:proofErr w:type="spellStart"/>
      <w:r>
        <w:t>f</w:t>
      </w:r>
      <w:r>
        <w:rPr>
          <w:vertAlign w:val="subscript"/>
        </w:rPr>
        <w:t>d</w:t>
      </w:r>
      <w:proofErr w:type="spellEnd"/>
      <w:r>
        <w:t xml:space="preserve"> = 1944 + </w:t>
      </w:r>
      <w:proofErr w:type="spellStart"/>
      <w:r>
        <w:t>f</w:t>
      </w:r>
      <w:r>
        <w:rPr>
          <w:vertAlign w:val="subscript"/>
        </w:rPr>
        <w:t>osc_error</w:t>
      </w:r>
      <w:proofErr w:type="spellEnd"/>
      <w:r>
        <w:t xml:space="preserve"> and f</w:t>
      </w:r>
      <w:r>
        <w:rPr>
          <w:vertAlign w:val="subscript"/>
        </w:rPr>
        <w:t>c</w:t>
      </w:r>
      <w:r>
        <w:t xml:space="preserve"> = 3.6 GHz with </w:t>
      </w:r>
      <w:proofErr w:type="spellStart"/>
      <w:r>
        <w:t>f</w:t>
      </w:r>
      <w:r>
        <w:rPr>
          <w:vertAlign w:val="subscript"/>
        </w:rPr>
        <w:t>d</w:t>
      </w:r>
      <w:proofErr w:type="spellEnd"/>
      <w:r>
        <w:t xml:space="preserve"> = 3334 + </w:t>
      </w:r>
      <w:proofErr w:type="spellStart"/>
      <w:r>
        <w:t>f</w:t>
      </w:r>
      <w:r>
        <w:rPr>
          <w:vertAlign w:val="subscript"/>
        </w:rPr>
        <w:t>osc_error</w:t>
      </w:r>
      <w:proofErr w:type="spellEnd"/>
      <w:r>
        <w:t xml:space="preserve"> in the signal-tap HST </w:t>
      </w:r>
      <w:proofErr w:type="spellStart"/>
      <w:r>
        <w:t>tunnerl</w:t>
      </w:r>
      <w:proofErr w:type="spellEnd"/>
      <w:r>
        <w:t xml:space="preserve"> scenario</w:t>
      </w:r>
      <w:r>
        <w:rPr>
          <w:vertAlign w:val="subscript"/>
        </w:rPr>
        <w:t>.</w:t>
      </w:r>
    </w:p>
    <w:p w14:paraId="5A912DCD" w14:textId="77777777" w:rsidR="009E4014" w:rsidRPr="00A334A4" w:rsidRDefault="009E4014" w:rsidP="00CA5244">
      <w:pPr>
        <w:pBdr>
          <w:bottom w:val="single" w:sz="12" w:space="1" w:color="auto"/>
        </w:pBdr>
      </w:pPr>
    </w:p>
    <w:p w14:paraId="0E970444" w14:textId="77777777" w:rsidR="0047287F" w:rsidRDefault="0047287F" w:rsidP="00F2149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Conclusion</w:t>
      </w:r>
    </w:p>
    <w:p w14:paraId="528B62AB" w14:textId="77777777" w:rsidR="00315B42" w:rsidRDefault="00315B42" w:rsidP="00315B42">
      <w:r>
        <w:t>In this contribution, we presented our view on the maximum Doppler shifts necessary for HST scenario for 500 km/h and our proposal is provided:</w:t>
      </w:r>
    </w:p>
    <w:p w14:paraId="48551C47" w14:textId="77777777" w:rsidR="007479FD" w:rsidRDefault="007479FD" w:rsidP="007479FD">
      <w:r w:rsidRPr="00315B42">
        <w:rPr>
          <w:b/>
          <w:i/>
        </w:rPr>
        <w:t>Proposal 1:</w:t>
      </w:r>
      <w:r>
        <w:t xml:space="preserve"> As tunnel deployment is a realistic scenario, in our view, the maximum Doppler shifts to be defined for 500 km/h should be set to 3334 Hz for </w:t>
      </w:r>
      <w:r w:rsidRPr="00315B42">
        <w:rPr>
          <w:i/>
        </w:rPr>
        <w:t>f</w:t>
      </w:r>
      <w:r w:rsidRPr="00315B42">
        <w:rPr>
          <w:i/>
          <w:vertAlign w:val="subscript"/>
        </w:rPr>
        <w:t>c</w:t>
      </w:r>
      <w:r>
        <w:t xml:space="preserve"> = 3.6 GHz and 1944 Hz for </w:t>
      </w:r>
      <w:r w:rsidRPr="00315B42">
        <w:rPr>
          <w:i/>
        </w:rPr>
        <w:t>f</w:t>
      </w:r>
      <w:r w:rsidRPr="00315B42">
        <w:rPr>
          <w:i/>
          <w:vertAlign w:val="subscript"/>
        </w:rPr>
        <w:t>c</w:t>
      </w:r>
      <w:r>
        <w:t xml:space="preserve"> = 2.1 GHz when oscillator residual error is not considered.</w:t>
      </w:r>
    </w:p>
    <w:p w14:paraId="042AA7B0" w14:textId="77777777" w:rsidR="007479FD" w:rsidRDefault="007479FD" w:rsidP="007479FD">
      <w:r w:rsidRPr="0032257B">
        <w:rPr>
          <w:b/>
          <w:i/>
        </w:rPr>
        <w:t xml:space="preserve">Proposal 2: </w:t>
      </w:r>
      <w:r>
        <w:t>Consider oscillator residual error (i.e. 0.1 ppm of the carrier frequency) margin in the maximum frequency offsets.</w:t>
      </w:r>
    </w:p>
    <w:p w14:paraId="736FC0E2" w14:textId="77777777" w:rsidR="007479FD" w:rsidRDefault="007479FD" w:rsidP="007479FD">
      <w:r>
        <w:t xml:space="preserve">In </w:t>
      </w:r>
      <w:r>
        <w:fldChar w:fldCharType="begin"/>
      </w:r>
      <w:r>
        <w:instrText xml:space="preserve"> REF _Ref20995274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, we illustrate the feasibility of the demodulation performance with the proposed maximum frequency offsets (including oscillator residual error).</w:t>
      </w:r>
    </w:p>
    <w:p w14:paraId="214795EA" w14:textId="77777777" w:rsidR="007479FD" w:rsidRPr="00752312" w:rsidRDefault="00034363" w:rsidP="007479FD">
      <w:r w:rsidRPr="0032257B">
        <w:rPr>
          <w:b/>
          <w:i/>
        </w:rPr>
        <w:t xml:space="preserve">Observation 1: </w:t>
      </w:r>
      <w:r>
        <w:t>With MCS = 16, the performance is stable, and the requirement is feasible with single-tap channel model at maximum frequency offsets = 3694 Hz for SCS = 30 kHz and at maximum frequency offsets = 2154 Hz for SCS = 15 kHz.</w:t>
      </w:r>
    </w:p>
    <w:p w14:paraId="3A55FA3C" w14:textId="77777777" w:rsidR="00830663" w:rsidRPr="009E09C8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ascii="Times New Roman" w:hAnsi="Times New Roman"/>
          <w:sz w:val="20"/>
          <w:lang w:val="en-US"/>
        </w:rPr>
      </w:pPr>
    </w:p>
    <w:p w14:paraId="0F6D964F" w14:textId="77777777" w:rsidR="00C8092D" w:rsidRDefault="003B61A8" w:rsidP="00F2149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2817CB">
        <w:rPr>
          <w:rFonts w:ascii="Times New Roman" w:hAnsi="Times New Roman"/>
        </w:rPr>
        <w:t>References</w:t>
      </w:r>
    </w:p>
    <w:p w14:paraId="7A2C0540" w14:textId="77777777" w:rsidR="00BD7DB8" w:rsidRDefault="00B909E2" w:rsidP="0039160F">
      <w:pPr>
        <w:pStyle w:val="Reference"/>
        <w:rPr>
          <w:rFonts w:ascii="Times New Roman" w:hAnsi="Times New Roman"/>
          <w:lang w:val="en-US"/>
        </w:rPr>
      </w:pPr>
      <w:bookmarkStart w:id="8" w:name="_Ref20311359"/>
      <w:bookmarkStart w:id="9" w:name="_Ref3979449"/>
      <w:bookmarkStart w:id="10" w:name="_Ref6402216"/>
      <w:bookmarkStart w:id="11" w:name="_Ref6397073"/>
      <w:bookmarkStart w:id="12" w:name="_Ref11763870"/>
      <w:bookmarkEnd w:id="1"/>
      <w:r w:rsidRPr="00F674C3">
        <w:rPr>
          <w:rFonts w:ascii="Times New Roman" w:hAnsi="Times New Roman"/>
          <w:lang w:val="en-US"/>
        </w:rPr>
        <w:t xml:space="preserve">R4-1910126, Way forward on NR HST BS demodulation requirements, </w:t>
      </w:r>
      <w:r w:rsidR="006515EC" w:rsidRPr="00F674C3">
        <w:rPr>
          <w:rFonts w:ascii="Times New Roman" w:hAnsi="Times New Roman"/>
          <w:lang w:val="en-US"/>
        </w:rPr>
        <w:t xml:space="preserve">Huawei, </w:t>
      </w:r>
      <w:proofErr w:type="spellStart"/>
      <w:r w:rsidR="006515EC" w:rsidRPr="00F674C3">
        <w:rPr>
          <w:rFonts w:ascii="Times New Roman" w:hAnsi="Times New Roman"/>
          <w:lang w:val="en-US"/>
        </w:rPr>
        <w:t>HiSilicon</w:t>
      </w:r>
      <w:proofErr w:type="spellEnd"/>
      <w:r w:rsidR="006515EC" w:rsidRPr="00F674C3">
        <w:rPr>
          <w:rFonts w:ascii="Times New Roman" w:hAnsi="Times New Roman"/>
          <w:lang w:val="en-US"/>
        </w:rPr>
        <w:t>.</w:t>
      </w:r>
      <w:bookmarkEnd w:id="8"/>
      <w:bookmarkEnd w:id="9"/>
      <w:bookmarkEnd w:id="10"/>
      <w:bookmarkEnd w:id="11"/>
      <w:bookmarkEnd w:id="12"/>
    </w:p>
    <w:p w14:paraId="05D25D11" w14:textId="77777777" w:rsidR="0073359A" w:rsidRDefault="0073359A" w:rsidP="00F21492">
      <w:pPr>
        <w:pStyle w:val="Reference"/>
        <w:rPr>
          <w:rFonts w:ascii="Times New Roman" w:hAnsi="Times New Roman"/>
          <w:lang w:val="en-US"/>
        </w:rPr>
      </w:pPr>
      <w:bookmarkStart w:id="13" w:name="_Ref20910826"/>
      <w:r>
        <w:rPr>
          <w:rFonts w:ascii="Times New Roman" w:hAnsi="Times New Roman"/>
          <w:lang w:val="en-US"/>
        </w:rPr>
        <w:t>TS 36.104, V15.2.0.</w:t>
      </w:r>
      <w:bookmarkEnd w:id="13"/>
    </w:p>
    <w:sectPr w:rsidR="0073359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87B03" w14:textId="77777777" w:rsidR="00707176" w:rsidRDefault="00707176">
      <w:r>
        <w:separator/>
      </w:r>
    </w:p>
  </w:endnote>
  <w:endnote w:type="continuationSeparator" w:id="0">
    <w:p w14:paraId="6E93DF14" w14:textId="77777777" w:rsidR="00707176" w:rsidRDefault="00707176">
      <w:r>
        <w:continuationSeparator/>
      </w:r>
    </w:p>
  </w:endnote>
  <w:endnote w:type="continuationNotice" w:id="1">
    <w:p w14:paraId="734B590D" w14:textId="77777777" w:rsidR="00707176" w:rsidRDefault="00707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3C68D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4CBFE" w14:textId="77777777" w:rsidR="00707176" w:rsidRDefault="00707176">
      <w:r>
        <w:separator/>
      </w:r>
    </w:p>
  </w:footnote>
  <w:footnote w:type="continuationSeparator" w:id="0">
    <w:p w14:paraId="71D28EA9" w14:textId="77777777" w:rsidR="00707176" w:rsidRDefault="00707176">
      <w:r>
        <w:continuationSeparator/>
      </w:r>
    </w:p>
  </w:footnote>
  <w:footnote w:type="continuationNotice" w:id="1">
    <w:p w14:paraId="56187976" w14:textId="77777777" w:rsidR="00707176" w:rsidRDefault="007071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66C65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A891A09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8B89FB7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DD3FE28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A3B6B"/>
    <w:multiLevelType w:val="hybridMultilevel"/>
    <w:tmpl w:val="4E58F8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0F2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4363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C8"/>
    <w:rsid w:val="00067023"/>
    <w:rsid w:val="0006705A"/>
    <w:rsid w:val="000728E4"/>
    <w:rsid w:val="00077496"/>
    <w:rsid w:val="00080512"/>
    <w:rsid w:val="00080A14"/>
    <w:rsid w:val="00080DAA"/>
    <w:rsid w:val="0008180C"/>
    <w:rsid w:val="00082981"/>
    <w:rsid w:val="000852D8"/>
    <w:rsid w:val="0008585C"/>
    <w:rsid w:val="000869FB"/>
    <w:rsid w:val="000905BF"/>
    <w:rsid w:val="000906E2"/>
    <w:rsid w:val="000925A8"/>
    <w:rsid w:val="00094D53"/>
    <w:rsid w:val="0009541F"/>
    <w:rsid w:val="00095D78"/>
    <w:rsid w:val="00096009"/>
    <w:rsid w:val="000A0D5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1AD"/>
    <w:rsid w:val="000C77D2"/>
    <w:rsid w:val="000C7A17"/>
    <w:rsid w:val="000C7AF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519E"/>
    <w:rsid w:val="000F6414"/>
    <w:rsid w:val="000F65DD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7C98"/>
    <w:rsid w:val="00172DB0"/>
    <w:rsid w:val="00173691"/>
    <w:rsid w:val="0017564D"/>
    <w:rsid w:val="00176C71"/>
    <w:rsid w:val="0017721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2B8"/>
    <w:rsid w:val="001C3B10"/>
    <w:rsid w:val="001C5652"/>
    <w:rsid w:val="001C7F25"/>
    <w:rsid w:val="001D02C2"/>
    <w:rsid w:val="001D1FE3"/>
    <w:rsid w:val="001D4E38"/>
    <w:rsid w:val="001D5825"/>
    <w:rsid w:val="001E0616"/>
    <w:rsid w:val="001E1D40"/>
    <w:rsid w:val="001E2FB0"/>
    <w:rsid w:val="001E5C26"/>
    <w:rsid w:val="001E62AA"/>
    <w:rsid w:val="001F0296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1BC0"/>
    <w:rsid w:val="00213617"/>
    <w:rsid w:val="00215317"/>
    <w:rsid w:val="00215923"/>
    <w:rsid w:val="002159AE"/>
    <w:rsid w:val="00216308"/>
    <w:rsid w:val="00216767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96E"/>
    <w:rsid w:val="00262D5E"/>
    <w:rsid w:val="00264907"/>
    <w:rsid w:val="00264D1F"/>
    <w:rsid w:val="00265609"/>
    <w:rsid w:val="00265885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2E63"/>
    <w:rsid w:val="0029717B"/>
    <w:rsid w:val="002A0978"/>
    <w:rsid w:val="002A2629"/>
    <w:rsid w:val="002A30E1"/>
    <w:rsid w:val="002A489A"/>
    <w:rsid w:val="002A631D"/>
    <w:rsid w:val="002A79D3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3EC0"/>
    <w:rsid w:val="002C70CF"/>
    <w:rsid w:val="002D1E1F"/>
    <w:rsid w:val="002D3038"/>
    <w:rsid w:val="002D5FB1"/>
    <w:rsid w:val="002E2D39"/>
    <w:rsid w:val="002E4010"/>
    <w:rsid w:val="002E4F05"/>
    <w:rsid w:val="002E63CC"/>
    <w:rsid w:val="002E69DB"/>
    <w:rsid w:val="002E700F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7DD"/>
    <w:rsid w:val="00310EC6"/>
    <w:rsid w:val="00315738"/>
    <w:rsid w:val="00315B42"/>
    <w:rsid w:val="003160BD"/>
    <w:rsid w:val="0031644F"/>
    <w:rsid w:val="003172DC"/>
    <w:rsid w:val="00317592"/>
    <w:rsid w:val="00327149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6EF5"/>
    <w:rsid w:val="003575D5"/>
    <w:rsid w:val="0036085A"/>
    <w:rsid w:val="0036129E"/>
    <w:rsid w:val="00361E87"/>
    <w:rsid w:val="0036494D"/>
    <w:rsid w:val="00365F79"/>
    <w:rsid w:val="00370F76"/>
    <w:rsid w:val="00371277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2F8F"/>
    <w:rsid w:val="00383859"/>
    <w:rsid w:val="00385C6A"/>
    <w:rsid w:val="0038664B"/>
    <w:rsid w:val="00387CF4"/>
    <w:rsid w:val="00390D69"/>
    <w:rsid w:val="003915B7"/>
    <w:rsid w:val="003918B5"/>
    <w:rsid w:val="003A2811"/>
    <w:rsid w:val="003A4C6C"/>
    <w:rsid w:val="003A5FE4"/>
    <w:rsid w:val="003A7D19"/>
    <w:rsid w:val="003B092C"/>
    <w:rsid w:val="003B10C7"/>
    <w:rsid w:val="003B16EB"/>
    <w:rsid w:val="003B1D4A"/>
    <w:rsid w:val="003B32C9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E40"/>
    <w:rsid w:val="003F7F43"/>
    <w:rsid w:val="00400F8C"/>
    <w:rsid w:val="004079CD"/>
    <w:rsid w:val="00411D44"/>
    <w:rsid w:val="00412029"/>
    <w:rsid w:val="00413522"/>
    <w:rsid w:val="00413BE7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02B1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1B35"/>
    <w:rsid w:val="004B5078"/>
    <w:rsid w:val="004B5B65"/>
    <w:rsid w:val="004B5CAD"/>
    <w:rsid w:val="004C037F"/>
    <w:rsid w:val="004C0BB3"/>
    <w:rsid w:val="004C0F42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31FF"/>
    <w:rsid w:val="004F4D5A"/>
    <w:rsid w:val="004F50AC"/>
    <w:rsid w:val="004F7EEF"/>
    <w:rsid w:val="005019C5"/>
    <w:rsid w:val="00501CBA"/>
    <w:rsid w:val="00501CFE"/>
    <w:rsid w:val="005024FD"/>
    <w:rsid w:val="005034CB"/>
    <w:rsid w:val="00504CE3"/>
    <w:rsid w:val="005058F2"/>
    <w:rsid w:val="00510C71"/>
    <w:rsid w:val="005126CE"/>
    <w:rsid w:val="00512A82"/>
    <w:rsid w:val="00512ACD"/>
    <w:rsid w:val="00512BE2"/>
    <w:rsid w:val="005141B6"/>
    <w:rsid w:val="0051510A"/>
    <w:rsid w:val="00516B8E"/>
    <w:rsid w:val="005241E2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111E"/>
    <w:rsid w:val="00565087"/>
    <w:rsid w:val="00565B3A"/>
    <w:rsid w:val="005665B1"/>
    <w:rsid w:val="00570883"/>
    <w:rsid w:val="0057180E"/>
    <w:rsid w:val="0057358A"/>
    <w:rsid w:val="00575326"/>
    <w:rsid w:val="00575656"/>
    <w:rsid w:val="005763A2"/>
    <w:rsid w:val="00581F59"/>
    <w:rsid w:val="00585357"/>
    <w:rsid w:val="00586829"/>
    <w:rsid w:val="005873F1"/>
    <w:rsid w:val="00587986"/>
    <w:rsid w:val="005917F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600CF6"/>
    <w:rsid w:val="00601927"/>
    <w:rsid w:val="00602591"/>
    <w:rsid w:val="00602C32"/>
    <w:rsid w:val="00607D75"/>
    <w:rsid w:val="00607FC2"/>
    <w:rsid w:val="00610033"/>
    <w:rsid w:val="006109B4"/>
    <w:rsid w:val="00611191"/>
    <w:rsid w:val="006119C8"/>
    <w:rsid w:val="00612061"/>
    <w:rsid w:val="00613226"/>
    <w:rsid w:val="006132DE"/>
    <w:rsid w:val="00613450"/>
    <w:rsid w:val="00614A68"/>
    <w:rsid w:val="00614FDF"/>
    <w:rsid w:val="00615A9E"/>
    <w:rsid w:val="0061638A"/>
    <w:rsid w:val="006200DF"/>
    <w:rsid w:val="006220D9"/>
    <w:rsid w:val="00624FB7"/>
    <w:rsid w:val="006261A6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2BFB"/>
    <w:rsid w:val="00693331"/>
    <w:rsid w:val="00695E2B"/>
    <w:rsid w:val="00697EFE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B7CAF"/>
    <w:rsid w:val="006C082C"/>
    <w:rsid w:val="006C143F"/>
    <w:rsid w:val="006C4C7D"/>
    <w:rsid w:val="006C5AC5"/>
    <w:rsid w:val="006C73E6"/>
    <w:rsid w:val="006C7529"/>
    <w:rsid w:val="006D1100"/>
    <w:rsid w:val="006D4AE7"/>
    <w:rsid w:val="006D4B62"/>
    <w:rsid w:val="006D6F14"/>
    <w:rsid w:val="006D79AA"/>
    <w:rsid w:val="006E02AC"/>
    <w:rsid w:val="006E0A2F"/>
    <w:rsid w:val="006E140E"/>
    <w:rsid w:val="006E30BF"/>
    <w:rsid w:val="006E3F53"/>
    <w:rsid w:val="006E5C86"/>
    <w:rsid w:val="006E6EA0"/>
    <w:rsid w:val="006F1244"/>
    <w:rsid w:val="006F21B4"/>
    <w:rsid w:val="006F262F"/>
    <w:rsid w:val="006F32BF"/>
    <w:rsid w:val="006F37D0"/>
    <w:rsid w:val="006F4702"/>
    <w:rsid w:val="006F708A"/>
    <w:rsid w:val="006F79C5"/>
    <w:rsid w:val="0070131A"/>
    <w:rsid w:val="00703D19"/>
    <w:rsid w:val="007040AB"/>
    <w:rsid w:val="00707176"/>
    <w:rsid w:val="00713A35"/>
    <w:rsid w:val="007148E4"/>
    <w:rsid w:val="0072006F"/>
    <w:rsid w:val="00722EE0"/>
    <w:rsid w:val="0072629C"/>
    <w:rsid w:val="00726878"/>
    <w:rsid w:val="0072779C"/>
    <w:rsid w:val="00730989"/>
    <w:rsid w:val="0073276E"/>
    <w:rsid w:val="0073359A"/>
    <w:rsid w:val="00734A5B"/>
    <w:rsid w:val="0073547E"/>
    <w:rsid w:val="00743EFB"/>
    <w:rsid w:val="00744C9E"/>
    <w:rsid w:val="00744E76"/>
    <w:rsid w:val="007451A0"/>
    <w:rsid w:val="0074522D"/>
    <w:rsid w:val="00745546"/>
    <w:rsid w:val="00745EE8"/>
    <w:rsid w:val="007479FD"/>
    <w:rsid w:val="0075172B"/>
    <w:rsid w:val="00752312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D3"/>
    <w:rsid w:val="007764F0"/>
    <w:rsid w:val="0077693C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A7C11"/>
    <w:rsid w:val="007B018D"/>
    <w:rsid w:val="007B01E1"/>
    <w:rsid w:val="007B0A62"/>
    <w:rsid w:val="007B15F0"/>
    <w:rsid w:val="007B1B76"/>
    <w:rsid w:val="007B1CB8"/>
    <w:rsid w:val="007B2115"/>
    <w:rsid w:val="007B3CC7"/>
    <w:rsid w:val="007B49A3"/>
    <w:rsid w:val="007B62C1"/>
    <w:rsid w:val="007C039D"/>
    <w:rsid w:val="007C3C31"/>
    <w:rsid w:val="007C4908"/>
    <w:rsid w:val="007C4C45"/>
    <w:rsid w:val="007C56A9"/>
    <w:rsid w:val="007C6BD7"/>
    <w:rsid w:val="007C79BA"/>
    <w:rsid w:val="007C7DA9"/>
    <w:rsid w:val="007D028A"/>
    <w:rsid w:val="007D2FA9"/>
    <w:rsid w:val="007D7A73"/>
    <w:rsid w:val="007D7EF2"/>
    <w:rsid w:val="007D7FC1"/>
    <w:rsid w:val="007E316F"/>
    <w:rsid w:val="007E36BD"/>
    <w:rsid w:val="007E7F70"/>
    <w:rsid w:val="007F0A8D"/>
    <w:rsid w:val="007F0F19"/>
    <w:rsid w:val="007F17C5"/>
    <w:rsid w:val="007F2F8B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08A8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1E36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5EE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DF"/>
    <w:rsid w:val="00923F7C"/>
    <w:rsid w:val="009273B4"/>
    <w:rsid w:val="0092774C"/>
    <w:rsid w:val="0092784F"/>
    <w:rsid w:val="00927AA8"/>
    <w:rsid w:val="00930091"/>
    <w:rsid w:val="009310DA"/>
    <w:rsid w:val="009317FB"/>
    <w:rsid w:val="00931937"/>
    <w:rsid w:val="00933056"/>
    <w:rsid w:val="00937EE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5B1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9C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230EC"/>
    <w:rsid w:val="00A27C02"/>
    <w:rsid w:val="00A3256E"/>
    <w:rsid w:val="00A3349E"/>
    <w:rsid w:val="00A334A4"/>
    <w:rsid w:val="00A339CF"/>
    <w:rsid w:val="00A343FE"/>
    <w:rsid w:val="00A356E7"/>
    <w:rsid w:val="00A363AC"/>
    <w:rsid w:val="00A42C4A"/>
    <w:rsid w:val="00A433B0"/>
    <w:rsid w:val="00A44151"/>
    <w:rsid w:val="00A52282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43D9"/>
    <w:rsid w:val="00A94819"/>
    <w:rsid w:val="00A95D9E"/>
    <w:rsid w:val="00A969A8"/>
    <w:rsid w:val="00A96CD3"/>
    <w:rsid w:val="00A97018"/>
    <w:rsid w:val="00A974BC"/>
    <w:rsid w:val="00A97802"/>
    <w:rsid w:val="00AA590A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1ED3"/>
    <w:rsid w:val="00B0491D"/>
    <w:rsid w:val="00B1383A"/>
    <w:rsid w:val="00B13D51"/>
    <w:rsid w:val="00B14246"/>
    <w:rsid w:val="00B1511A"/>
    <w:rsid w:val="00B15449"/>
    <w:rsid w:val="00B15794"/>
    <w:rsid w:val="00B167C9"/>
    <w:rsid w:val="00B1703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29BC"/>
    <w:rsid w:val="00B63AF9"/>
    <w:rsid w:val="00B64EAC"/>
    <w:rsid w:val="00B71776"/>
    <w:rsid w:val="00B738A1"/>
    <w:rsid w:val="00B744DE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6AE1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5467"/>
    <w:rsid w:val="00BD077D"/>
    <w:rsid w:val="00BD172A"/>
    <w:rsid w:val="00BD30E7"/>
    <w:rsid w:val="00BD6541"/>
    <w:rsid w:val="00BD7863"/>
    <w:rsid w:val="00BD79A2"/>
    <w:rsid w:val="00BD7DB8"/>
    <w:rsid w:val="00BE605F"/>
    <w:rsid w:val="00BF2878"/>
    <w:rsid w:val="00BF4466"/>
    <w:rsid w:val="00BF56E3"/>
    <w:rsid w:val="00BF6998"/>
    <w:rsid w:val="00BF7785"/>
    <w:rsid w:val="00C03329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0A60"/>
    <w:rsid w:val="00C31196"/>
    <w:rsid w:val="00C32655"/>
    <w:rsid w:val="00C32962"/>
    <w:rsid w:val="00C33079"/>
    <w:rsid w:val="00C34E3F"/>
    <w:rsid w:val="00C3577B"/>
    <w:rsid w:val="00C35F1A"/>
    <w:rsid w:val="00C371B3"/>
    <w:rsid w:val="00C41A1C"/>
    <w:rsid w:val="00C45231"/>
    <w:rsid w:val="00C47922"/>
    <w:rsid w:val="00C520D6"/>
    <w:rsid w:val="00C530DF"/>
    <w:rsid w:val="00C54397"/>
    <w:rsid w:val="00C56D0B"/>
    <w:rsid w:val="00C6012B"/>
    <w:rsid w:val="00C6035E"/>
    <w:rsid w:val="00C615D5"/>
    <w:rsid w:val="00C665D6"/>
    <w:rsid w:val="00C70B18"/>
    <w:rsid w:val="00C72833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40E"/>
    <w:rsid w:val="00CF56C2"/>
    <w:rsid w:val="00D0089E"/>
    <w:rsid w:val="00D027EE"/>
    <w:rsid w:val="00D05166"/>
    <w:rsid w:val="00D053BD"/>
    <w:rsid w:val="00D065C5"/>
    <w:rsid w:val="00D06840"/>
    <w:rsid w:val="00D06F9C"/>
    <w:rsid w:val="00D10F61"/>
    <w:rsid w:val="00D11206"/>
    <w:rsid w:val="00D11429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B50"/>
    <w:rsid w:val="00D51E1B"/>
    <w:rsid w:val="00D52361"/>
    <w:rsid w:val="00D540B4"/>
    <w:rsid w:val="00D556F4"/>
    <w:rsid w:val="00D56778"/>
    <w:rsid w:val="00D57B47"/>
    <w:rsid w:val="00D60762"/>
    <w:rsid w:val="00D61224"/>
    <w:rsid w:val="00D62157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E2DF7"/>
    <w:rsid w:val="00DE3FC1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14878"/>
    <w:rsid w:val="00E17556"/>
    <w:rsid w:val="00E210B4"/>
    <w:rsid w:val="00E24444"/>
    <w:rsid w:val="00E25B43"/>
    <w:rsid w:val="00E27214"/>
    <w:rsid w:val="00E3086C"/>
    <w:rsid w:val="00E30AAE"/>
    <w:rsid w:val="00E32A25"/>
    <w:rsid w:val="00E35AD7"/>
    <w:rsid w:val="00E35C2C"/>
    <w:rsid w:val="00E35E84"/>
    <w:rsid w:val="00E36EE0"/>
    <w:rsid w:val="00E41C4A"/>
    <w:rsid w:val="00E4796C"/>
    <w:rsid w:val="00E47EDD"/>
    <w:rsid w:val="00E52581"/>
    <w:rsid w:val="00E52BEC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2E1D"/>
    <w:rsid w:val="00E8394F"/>
    <w:rsid w:val="00E84B7A"/>
    <w:rsid w:val="00E86F5E"/>
    <w:rsid w:val="00E9259C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4C83"/>
    <w:rsid w:val="00EF55F3"/>
    <w:rsid w:val="00EF760C"/>
    <w:rsid w:val="00F00405"/>
    <w:rsid w:val="00F00B91"/>
    <w:rsid w:val="00F025A2"/>
    <w:rsid w:val="00F02EFF"/>
    <w:rsid w:val="00F0447C"/>
    <w:rsid w:val="00F04712"/>
    <w:rsid w:val="00F04CD3"/>
    <w:rsid w:val="00F1066E"/>
    <w:rsid w:val="00F12743"/>
    <w:rsid w:val="00F168AD"/>
    <w:rsid w:val="00F17BB6"/>
    <w:rsid w:val="00F21492"/>
    <w:rsid w:val="00F22705"/>
    <w:rsid w:val="00F22EC7"/>
    <w:rsid w:val="00F233D8"/>
    <w:rsid w:val="00F24067"/>
    <w:rsid w:val="00F248CF"/>
    <w:rsid w:val="00F25EE3"/>
    <w:rsid w:val="00F26CEE"/>
    <w:rsid w:val="00F306FA"/>
    <w:rsid w:val="00F33275"/>
    <w:rsid w:val="00F33DED"/>
    <w:rsid w:val="00F37F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4C3"/>
    <w:rsid w:val="00F67E05"/>
    <w:rsid w:val="00F67E64"/>
    <w:rsid w:val="00F70523"/>
    <w:rsid w:val="00F71148"/>
    <w:rsid w:val="00F71EE6"/>
    <w:rsid w:val="00F733EF"/>
    <w:rsid w:val="00F74425"/>
    <w:rsid w:val="00F7577A"/>
    <w:rsid w:val="00F75C76"/>
    <w:rsid w:val="00F76DCA"/>
    <w:rsid w:val="00F76FE5"/>
    <w:rsid w:val="00F813AB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CC6"/>
    <w:rsid w:val="00FC3E46"/>
    <w:rsid w:val="00FC4B53"/>
    <w:rsid w:val="00FC597F"/>
    <w:rsid w:val="00FD18D4"/>
    <w:rsid w:val="00FD1F3E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45C4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841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6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37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27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35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9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64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513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49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59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7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69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232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559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9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23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9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96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992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15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894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66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24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401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16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6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99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46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50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301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0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41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7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92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72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499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84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6238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658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7137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9054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461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430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1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56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1975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0406">
          <w:marLeft w:val="252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0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3DB5F3-C5E8-4E20-BBE7-E51B7B8ADAA7}">
  <ds:schemaRefs>
    <ds:schemaRef ds:uri="a744ff38-b4b9-413c-860a-d1e1cc2e81b8"/>
    <ds:schemaRef ds:uri="http://purl.org/dc/elements/1.1/"/>
    <ds:schemaRef ds:uri="http://schemas.microsoft.com/office/2006/metadata/properties"/>
    <ds:schemaRef ds:uri="http://purl.org/dc/terms/"/>
    <ds:schemaRef ds:uri="8c206d83-9077-4838-a2dd-3d08ee9e6fa3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908097-73F3-496D-B15A-C7D4EC5E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3</Pages>
  <Words>793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19</cp:revision>
  <dcterms:created xsi:type="dcterms:W3CDTF">2019-10-02T09:11:00Z</dcterms:created>
  <dcterms:modified xsi:type="dcterms:W3CDTF">2019-10-04T14:48:00Z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