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10A95" w14:textId="0659EB34" w:rsidR="002F1B81" w:rsidRPr="002817CB" w:rsidRDefault="002F1B81" w:rsidP="002F1B81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2817CB">
        <w:rPr>
          <w:rFonts w:ascii="Times New Roman" w:hAnsi="Times New Roman"/>
        </w:rPr>
        <w:t>3GPP TSG-RAN WG4 Meeting #</w:t>
      </w:r>
      <w:r w:rsidR="006A4336" w:rsidRPr="002817CB">
        <w:rPr>
          <w:rFonts w:ascii="Times New Roman" w:hAnsi="Times New Roman"/>
        </w:rPr>
        <w:t>9</w:t>
      </w:r>
      <w:r w:rsidR="002235A5" w:rsidRPr="002817CB">
        <w:rPr>
          <w:rFonts w:ascii="Times New Roman" w:hAnsi="Times New Roman"/>
        </w:rPr>
        <w:t>2</w:t>
      </w:r>
      <w:r w:rsidR="001D1FE3">
        <w:rPr>
          <w:rFonts w:ascii="Times New Roman" w:hAnsi="Times New Roman"/>
        </w:rPr>
        <w:t>-Bis</w:t>
      </w:r>
      <w:r w:rsidRPr="002817CB">
        <w:rPr>
          <w:rFonts w:ascii="Times New Roman" w:hAnsi="Times New Roman"/>
        </w:rPr>
        <w:tab/>
      </w:r>
      <w:r w:rsidRPr="002817CB">
        <w:rPr>
          <w:rFonts w:ascii="Times New Roman" w:hAnsi="Times New Roman"/>
          <w:szCs w:val="24"/>
        </w:rPr>
        <w:t>R4-1</w:t>
      </w:r>
      <w:r w:rsidR="00CE081B" w:rsidRPr="002817CB">
        <w:rPr>
          <w:rFonts w:ascii="Times New Roman" w:hAnsi="Times New Roman"/>
          <w:szCs w:val="24"/>
        </w:rPr>
        <w:t>9</w:t>
      </w:r>
      <w:r w:rsidRPr="002817CB">
        <w:rPr>
          <w:rFonts w:ascii="Times New Roman" w:hAnsi="Times New Roman"/>
          <w:szCs w:val="24"/>
        </w:rPr>
        <w:t>1</w:t>
      </w:r>
      <w:r w:rsidR="00E76503">
        <w:rPr>
          <w:rFonts w:ascii="Times New Roman" w:hAnsi="Times New Roman"/>
          <w:szCs w:val="24"/>
        </w:rPr>
        <w:t>2168</w:t>
      </w:r>
      <w:bookmarkStart w:id="2" w:name="_GoBack"/>
      <w:bookmarkEnd w:id="2"/>
    </w:p>
    <w:p w14:paraId="667FE240" w14:textId="77777777" w:rsidR="003B61A8" w:rsidRPr="001B569E" w:rsidRDefault="00D400BA" w:rsidP="003B61A8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Chongqing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CN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14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18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October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2019</w:t>
      </w:r>
    </w:p>
    <w:p w14:paraId="53178F49" w14:textId="77777777" w:rsidR="003B61A8" w:rsidRPr="001B569E" w:rsidRDefault="003B61A8" w:rsidP="003B61A8">
      <w:pPr>
        <w:spacing w:after="120"/>
        <w:ind w:left="1985" w:hanging="1985"/>
        <w:rPr>
          <w:b/>
          <w:lang w:val="en-US"/>
        </w:rPr>
      </w:pPr>
    </w:p>
    <w:p w14:paraId="49E0BBC9" w14:textId="77777777" w:rsidR="003B61A8" w:rsidRPr="002817CB" w:rsidRDefault="003B61A8" w:rsidP="003B61A8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D400BA">
        <w:rPr>
          <w:b/>
          <w:bCs/>
        </w:rPr>
        <w:t>Ericsson</w:t>
      </w:r>
    </w:p>
    <w:p w14:paraId="4D90E6CF" w14:textId="77777777" w:rsidR="00262D5E" w:rsidRPr="002817CB" w:rsidRDefault="003B61A8" w:rsidP="003B61A8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9B2153" w:rsidRPr="009B2153">
        <w:rPr>
          <w:b/>
        </w:rPr>
        <w:t>Initial simulation results for</w:t>
      </w:r>
      <w:r w:rsidR="00B20359">
        <w:rPr>
          <w:b/>
        </w:rPr>
        <w:t xml:space="preserve"> Rel-16</w:t>
      </w:r>
      <w:r w:rsidR="009B2153" w:rsidRPr="009B2153">
        <w:rPr>
          <w:b/>
        </w:rPr>
        <w:t xml:space="preserve"> NR HST PUSCH demodulation performance at UE speed of 350 km/h</w:t>
      </w:r>
    </w:p>
    <w:p w14:paraId="4AF37667" w14:textId="76E3EF6B" w:rsidR="003B61A8" w:rsidRPr="002817CB" w:rsidRDefault="003B61A8" w:rsidP="003B61A8">
      <w:pPr>
        <w:spacing w:after="120"/>
        <w:ind w:left="1985" w:hanging="1985"/>
        <w:rPr>
          <w:bCs/>
          <w:color w:val="FF0000"/>
          <w:lang w:val="en-US"/>
        </w:rPr>
      </w:pPr>
      <w:r w:rsidRPr="002817CB">
        <w:rPr>
          <w:b/>
          <w:lang w:val="en-US"/>
        </w:rPr>
        <w:t>Agenda item:</w:t>
      </w:r>
      <w:r w:rsidRPr="002817CB">
        <w:rPr>
          <w:b/>
          <w:lang w:val="en-US"/>
        </w:rPr>
        <w:tab/>
      </w:r>
      <w:r w:rsidR="00410F68">
        <w:rPr>
          <w:b/>
          <w:lang w:val="en-US"/>
        </w:rPr>
        <w:t>8.17.2.3</w:t>
      </w:r>
    </w:p>
    <w:p w14:paraId="79123A23" w14:textId="77777777" w:rsidR="003B61A8" w:rsidRPr="002817CB" w:rsidRDefault="003B61A8" w:rsidP="003B61A8">
      <w:pPr>
        <w:pBdr>
          <w:bottom w:val="single" w:sz="12" w:space="1" w:color="auto"/>
        </w:pBdr>
        <w:spacing w:after="120"/>
        <w:ind w:left="1985" w:hanging="1985"/>
      </w:pPr>
      <w:r w:rsidRPr="002817CB">
        <w:rPr>
          <w:b/>
        </w:rPr>
        <w:t>Document for:</w:t>
      </w:r>
      <w:r w:rsidRPr="002817CB">
        <w:rPr>
          <w:b/>
        </w:rPr>
        <w:tab/>
      </w:r>
      <w:r w:rsidR="006A4336" w:rsidRPr="009B2153">
        <w:rPr>
          <w:b/>
        </w:rPr>
        <w:t>Discussion</w:t>
      </w:r>
    </w:p>
    <w:p w14:paraId="4B4D400F" w14:textId="77777777" w:rsidR="000B0B58" w:rsidRPr="002817CB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6D9F564A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3" w:name="_Ref20643280"/>
      <w:r w:rsidRPr="002817CB">
        <w:rPr>
          <w:rFonts w:ascii="Times New Roman" w:hAnsi="Times New Roman"/>
        </w:rPr>
        <w:t>Introduction</w:t>
      </w:r>
      <w:bookmarkEnd w:id="3"/>
    </w:p>
    <w:p w14:paraId="14BE42BB" w14:textId="77777777" w:rsidR="0077799D" w:rsidRPr="0077799D" w:rsidRDefault="0077799D" w:rsidP="0077799D">
      <w:r>
        <w:t>In this contribution, we presented our initial simulation results for NR HST PUSCH demodulation performance</w:t>
      </w:r>
      <w:r w:rsidR="009405F8">
        <w:t>.</w:t>
      </w:r>
    </w:p>
    <w:p w14:paraId="6212BE7F" w14:textId="77777777" w:rsidR="005A3F3E" w:rsidRDefault="005A3F3E" w:rsidP="00336CE0">
      <w:pPr>
        <w:pBdr>
          <w:bottom w:val="single" w:sz="12" w:space="1" w:color="auto"/>
        </w:pBdr>
      </w:pPr>
    </w:p>
    <w:p w14:paraId="042301AE" w14:textId="77777777" w:rsidR="006D4AE7" w:rsidRDefault="00D0762E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>
        <w:rPr>
          <w:rFonts w:ascii="Times New Roman" w:hAnsi="Times New Roman"/>
        </w:rPr>
        <w:t>Initial s</w:t>
      </w:r>
      <w:r w:rsidR="00A938E5">
        <w:rPr>
          <w:rFonts w:ascii="Times New Roman" w:hAnsi="Times New Roman"/>
        </w:rPr>
        <w:t>imulation assumptions and simulation results</w:t>
      </w:r>
    </w:p>
    <w:p w14:paraId="4E042722" w14:textId="77777777" w:rsidR="00D033A4" w:rsidRPr="00D033A4" w:rsidRDefault="00D033A4" w:rsidP="00D033A4">
      <w:r>
        <w:t>In this section, our presented our simulation assumptions</w:t>
      </w:r>
      <w:r w:rsidR="006E5468">
        <w:t xml:space="preserve"> based on </w:t>
      </w:r>
      <w:r w:rsidR="006E5468">
        <w:fldChar w:fldCharType="begin"/>
      </w:r>
      <w:r w:rsidR="006E5468">
        <w:instrText xml:space="preserve"> REF _Ref20808110 \n \h </w:instrText>
      </w:r>
      <w:r w:rsidR="006E5468">
        <w:fldChar w:fldCharType="separate"/>
      </w:r>
      <w:r w:rsidR="006E5468">
        <w:t>[1]</w:t>
      </w:r>
      <w:r w:rsidR="006E5468">
        <w:fldChar w:fldCharType="end"/>
      </w:r>
      <w:r>
        <w:t xml:space="preserve"> in </w:t>
      </w:r>
      <w:r>
        <w:fldChar w:fldCharType="begin"/>
      </w:r>
      <w:r>
        <w:instrText xml:space="preserve"> REF _Ref20807038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the corresponding ideal simulation results and results with impairments are given in </w:t>
      </w:r>
      <w:r>
        <w:fldChar w:fldCharType="begin"/>
      </w:r>
      <w:r>
        <w:instrText xml:space="preserve"> REF _Ref20807117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_Ref20807119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>.</w:t>
      </w:r>
    </w:p>
    <w:tbl>
      <w:tblPr>
        <w:tblpPr w:leftFromText="141" w:rightFromText="141" w:vertAnchor="text" w:horzAnchor="margin" w:tblpXSpec="center" w:tblpY="28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5484"/>
      </w:tblGrid>
      <w:tr w:rsidR="00A938E5" w:rsidRPr="00C161E5" w14:paraId="59E9D75D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vAlign w:val="center"/>
          </w:tcPr>
          <w:p w14:paraId="105E22AA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 w:rsidRPr="006D4AE7">
              <w:rPr>
                <w:b/>
                <w:sz w:val="18"/>
                <w:szCs w:val="18"/>
                <w:lang w:val="en-US"/>
              </w:rPr>
              <w:t xml:space="preserve">  </w:t>
            </w:r>
            <w:r w:rsidRPr="006D4AE7">
              <w:rPr>
                <w:b/>
                <w:sz w:val="18"/>
                <w:szCs w:val="18"/>
                <w:lang w:val="sv-SE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648909" w14:textId="77777777" w:rsidR="00A938E5" w:rsidRPr="006D4AE7" w:rsidRDefault="00A938E5" w:rsidP="00A938E5">
            <w:pPr>
              <w:spacing w:after="0"/>
              <w:rPr>
                <w:b/>
                <w:bCs/>
                <w:sz w:val="18"/>
                <w:szCs w:val="18"/>
                <w:lang w:val="en-US"/>
              </w:rPr>
            </w:pPr>
            <w:r w:rsidRPr="006D4AE7">
              <w:rPr>
                <w:b/>
                <w:bCs/>
                <w:sz w:val="18"/>
                <w:szCs w:val="18"/>
                <w:lang w:val="en-US"/>
              </w:rPr>
              <w:t>Values</w:t>
            </w:r>
          </w:p>
        </w:tc>
      </w:tr>
      <w:tr w:rsidR="00A938E5" w:rsidRPr="00C161E5" w14:paraId="0F640B8B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F7F45B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6644A4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 w:rsidRPr="006D4AE7">
              <w:rPr>
                <w:b/>
                <w:bCs/>
                <w:sz w:val="18"/>
                <w:szCs w:val="18"/>
                <w:lang w:val="en-US"/>
              </w:rPr>
              <w:t>FR1</w:t>
            </w:r>
          </w:p>
        </w:tc>
      </w:tr>
      <w:tr w:rsidR="00A938E5" w:rsidRPr="00C161E5" w14:paraId="2962FF7C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1B7D4F" w14:textId="77777777" w:rsidR="00A938E5" w:rsidRPr="006D4AE7" w:rsidRDefault="00D0762E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>
              <w:rPr>
                <w:b/>
                <w:sz w:val="18"/>
                <w:szCs w:val="18"/>
                <w:lang w:val="en-US"/>
              </w:rPr>
              <w:t>Waveform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A300D1" w14:textId="77777777" w:rsidR="00A938E5" w:rsidRPr="006D4AE7" w:rsidRDefault="00D0762E" w:rsidP="00A938E5">
            <w:pPr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en-US"/>
              </w:rPr>
              <w:t>CP-OFDM</w:t>
            </w:r>
          </w:p>
        </w:tc>
      </w:tr>
      <w:tr w:rsidR="00A938E5" w:rsidRPr="00C161E5" w14:paraId="44AD0E98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EFFC4E" w14:textId="77777777" w:rsidR="00A938E5" w:rsidRPr="00A938E5" w:rsidRDefault="00A938E5" w:rsidP="00A938E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6D4AE7">
              <w:rPr>
                <w:b/>
                <w:sz w:val="18"/>
                <w:szCs w:val="18"/>
                <w:lang w:val="en-US"/>
              </w:rPr>
              <w:t>Number of Tx</w:t>
            </w:r>
            <w:r>
              <w:rPr>
                <w:b/>
                <w:sz w:val="18"/>
                <w:szCs w:val="18"/>
                <w:lang w:val="en-US"/>
              </w:rPr>
              <w:t xml:space="preserve"> and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AF2861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 w:rsidRPr="006D4AE7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>Tx 2Rx</w:t>
            </w:r>
          </w:p>
        </w:tc>
      </w:tr>
      <w:tr w:rsidR="00A938E5" w:rsidRPr="00C161E5" w14:paraId="00445CFF" w14:textId="77777777" w:rsidTr="00A938E5">
        <w:trPr>
          <w:trHeight w:val="3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15B2B6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 w:rsidRPr="006D4AE7">
              <w:rPr>
                <w:b/>
                <w:sz w:val="18"/>
                <w:szCs w:val="18"/>
                <w:lang w:val="en-US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75D39F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 w:rsidRPr="006D4AE7">
              <w:rPr>
                <w:sz w:val="18"/>
                <w:szCs w:val="18"/>
                <w:lang w:val="en-US"/>
              </w:rPr>
              <w:t>type 1</w:t>
            </w:r>
          </w:p>
        </w:tc>
      </w:tr>
      <w:tr w:rsidR="00A938E5" w:rsidRPr="00C161E5" w14:paraId="1DEC57B5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B05B22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 w:rsidRPr="006D4AE7">
              <w:rPr>
                <w:b/>
                <w:sz w:val="18"/>
                <w:szCs w:val="18"/>
                <w:lang w:val="en-US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A4FF8B" w14:textId="77777777" w:rsidR="00A938E5" w:rsidRPr="00A938E5" w:rsidRDefault="00A938E5" w:rsidP="00A938E5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1+1+1 DM-RS symbols with l0 = 2</w:t>
            </w:r>
          </w:p>
        </w:tc>
      </w:tr>
      <w:tr w:rsidR="00A938E5" w:rsidRPr="00C161E5" w14:paraId="358EA384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ED76ED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>
              <w:rPr>
                <w:b/>
                <w:sz w:val="18"/>
                <w:szCs w:val="18"/>
                <w:lang w:val="en-US"/>
              </w:rPr>
              <w:t>Number of s</w:t>
            </w:r>
            <w:r w:rsidRPr="006D4AE7">
              <w:rPr>
                <w:b/>
                <w:sz w:val="18"/>
                <w:szCs w:val="18"/>
                <w:lang w:val="en-US"/>
              </w:rPr>
              <w:t>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F8101B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 w:rsidRPr="006D4AE7">
              <w:rPr>
                <w:sz w:val="18"/>
                <w:szCs w:val="18"/>
                <w:lang w:val="en-US"/>
              </w:rPr>
              <w:t>14</w:t>
            </w:r>
          </w:p>
        </w:tc>
      </w:tr>
      <w:tr w:rsidR="00A938E5" w:rsidRPr="00C161E5" w14:paraId="418EA6C6" w14:textId="77777777" w:rsidTr="00A938E5">
        <w:trPr>
          <w:trHeight w:val="51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23D246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6D4AE7">
              <w:rPr>
                <w:b/>
                <w:sz w:val="18"/>
                <w:szCs w:val="18"/>
                <w:lang w:val="en-US"/>
              </w:rPr>
              <w:t>Time domain resource 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46A0AB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 w:rsidRPr="006D4AE7">
              <w:rPr>
                <w:sz w:val="18"/>
                <w:szCs w:val="18"/>
                <w:lang w:val="en-US"/>
              </w:rPr>
              <w:t xml:space="preserve">type A </w:t>
            </w:r>
          </w:p>
        </w:tc>
      </w:tr>
      <w:tr w:rsidR="00A938E5" w:rsidRPr="00C161E5" w14:paraId="27FA0014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A0CDED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 w:rsidRPr="006D4AE7">
              <w:rPr>
                <w:b/>
                <w:sz w:val="18"/>
                <w:szCs w:val="18"/>
                <w:lang w:val="en-US"/>
              </w:rPr>
              <w:t>Frequency domain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08C853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en-US"/>
              </w:rPr>
            </w:pPr>
            <w:r w:rsidRPr="006D4AE7">
              <w:rPr>
                <w:sz w:val="18"/>
                <w:szCs w:val="18"/>
              </w:rPr>
              <w:t xml:space="preserve">full RB allocation of the applicable BW </w:t>
            </w:r>
          </w:p>
        </w:tc>
      </w:tr>
      <w:tr w:rsidR="00A938E5" w:rsidRPr="00C161E5" w14:paraId="19C8B59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1D6B5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 w:rsidRPr="006D4AE7">
              <w:rPr>
                <w:b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F6B69F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</w:tr>
      <w:tr w:rsidR="00A938E5" w:rsidRPr="00C161E5" w14:paraId="0AB626F1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EA8AA4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 w:rsidRPr="006D4AE7">
              <w:rPr>
                <w:b/>
                <w:sz w:val="18"/>
                <w:szCs w:val="18"/>
                <w:lang w:val="en-US"/>
              </w:rPr>
              <w:t>Carrier frequency (GHz)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D57EF0" w14:textId="77777777" w:rsidR="00A938E5" w:rsidRPr="00A938E5" w:rsidRDefault="00A938E5" w:rsidP="00A938E5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</w:t>
            </w:r>
            <w:r w:rsidRPr="00A938E5">
              <w:rPr>
                <w:sz w:val="18"/>
                <w:szCs w:val="18"/>
                <w:lang w:val="en-US"/>
              </w:rPr>
              <w:t>c = 2.1 GHz for SCS = 15 kHz</w:t>
            </w:r>
          </w:p>
          <w:p w14:paraId="747369FE" w14:textId="77777777" w:rsidR="00A938E5" w:rsidRPr="00A938E5" w:rsidRDefault="00A938E5" w:rsidP="00A938E5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</w:t>
            </w:r>
            <w:r w:rsidRPr="00A938E5">
              <w:rPr>
                <w:sz w:val="18"/>
                <w:szCs w:val="18"/>
                <w:lang w:val="en-US"/>
              </w:rPr>
              <w:t>c = 3.6 GHz for SCS = 30 kHz</w:t>
            </w:r>
          </w:p>
        </w:tc>
      </w:tr>
      <w:tr w:rsidR="00A938E5" w:rsidRPr="00776083" w14:paraId="13621258" w14:textId="77777777" w:rsidTr="00A938E5">
        <w:trPr>
          <w:trHeight w:val="2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00B429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 w:rsidRPr="006D4AE7">
              <w:rPr>
                <w:b/>
                <w:sz w:val="18"/>
                <w:szCs w:val="18"/>
                <w:lang w:val="en-US"/>
              </w:rPr>
              <w:t>Propagation channel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0C3CBE" w14:textId="77777777" w:rsidR="00A938E5" w:rsidRPr="00A938E5" w:rsidRDefault="00A938E5" w:rsidP="00A938E5">
            <w:pPr>
              <w:spacing w:after="0"/>
              <w:rPr>
                <w:sz w:val="18"/>
                <w:szCs w:val="18"/>
                <w:lang w:val="en-US"/>
              </w:rPr>
            </w:pPr>
            <w:r w:rsidRPr="00A938E5">
              <w:rPr>
                <w:sz w:val="18"/>
                <w:szCs w:val="18"/>
                <w:lang w:val="en-US"/>
              </w:rPr>
              <w:t xml:space="preserve">HST tunnel channel model: Ds = 300 m and </w:t>
            </w:r>
            <w:proofErr w:type="spellStart"/>
            <w:r w:rsidRPr="00A938E5">
              <w:rPr>
                <w:sz w:val="18"/>
                <w:szCs w:val="18"/>
                <w:lang w:val="en-US"/>
              </w:rPr>
              <w:t>Dmin</w:t>
            </w:r>
            <w:proofErr w:type="spellEnd"/>
            <w:r w:rsidRPr="00A938E5">
              <w:rPr>
                <w:sz w:val="18"/>
                <w:szCs w:val="18"/>
                <w:lang w:val="en-US"/>
              </w:rPr>
              <w:t xml:space="preserve"> = 2 m</w:t>
            </w:r>
          </w:p>
          <w:p w14:paraId="1F83398A" w14:textId="77777777" w:rsidR="00A938E5" w:rsidRDefault="00A938E5" w:rsidP="00A938E5">
            <w:pPr>
              <w:spacing w:after="0"/>
              <w:rPr>
                <w:sz w:val="18"/>
                <w:szCs w:val="18"/>
                <w:lang w:val="en-US"/>
              </w:rPr>
            </w:pPr>
            <w:r w:rsidRPr="00A938E5">
              <w:rPr>
                <w:sz w:val="18"/>
                <w:szCs w:val="18"/>
                <w:lang w:val="en-US"/>
              </w:rPr>
              <w:t>HST open space channel m</w:t>
            </w:r>
            <w:r>
              <w:rPr>
                <w:sz w:val="18"/>
                <w:szCs w:val="18"/>
                <w:lang w:val="en-US"/>
              </w:rPr>
              <w:t>odel</w:t>
            </w:r>
            <w:r w:rsidR="00776083">
              <w:rPr>
                <w:sz w:val="18"/>
                <w:szCs w:val="18"/>
                <w:lang w:val="en-US"/>
              </w:rPr>
              <w:t xml:space="preserve"> option 1</w:t>
            </w:r>
            <w:r>
              <w:rPr>
                <w:sz w:val="18"/>
                <w:szCs w:val="18"/>
                <w:lang w:val="en-US"/>
              </w:rPr>
              <w:t xml:space="preserve">: Ds = 1000 m and </w:t>
            </w:r>
            <w:proofErr w:type="spellStart"/>
            <w:r>
              <w:rPr>
                <w:sz w:val="18"/>
                <w:szCs w:val="18"/>
                <w:lang w:val="en-US"/>
              </w:rPr>
              <w:t>Dmin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= 50 m</w:t>
            </w:r>
          </w:p>
          <w:p w14:paraId="084327FF" w14:textId="77777777" w:rsidR="00776083" w:rsidRPr="00A938E5" w:rsidRDefault="00776083" w:rsidP="00A938E5">
            <w:pPr>
              <w:spacing w:after="0"/>
              <w:rPr>
                <w:sz w:val="18"/>
                <w:szCs w:val="18"/>
                <w:lang w:val="en-US"/>
              </w:rPr>
            </w:pPr>
            <w:r w:rsidRPr="00A938E5">
              <w:rPr>
                <w:sz w:val="18"/>
                <w:szCs w:val="18"/>
                <w:lang w:val="en-US"/>
              </w:rPr>
              <w:t>HST open space channel m</w:t>
            </w:r>
            <w:r>
              <w:rPr>
                <w:sz w:val="18"/>
                <w:szCs w:val="18"/>
                <w:lang w:val="en-US"/>
              </w:rPr>
              <w:t xml:space="preserve">odel option 2: Ds = 700 m and </w:t>
            </w:r>
            <w:proofErr w:type="spellStart"/>
            <w:r>
              <w:rPr>
                <w:sz w:val="18"/>
                <w:szCs w:val="18"/>
                <w:lang w:val="en-US"/>
              </w:rPr>
              <w:t>Dmin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= 150 m</w:t>
            </w:r>
          </w:p>
        </w:tc>
      </w:tr>
      <w:tr w:rsidR="00A938E5" w:rsidRPr="00E76503" w14:paraId="5EC715B8" w14:textId="77777777" w:rsidTr="00A938E5">
        <w:trPr>
          <w:trHeight w:val="3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66FFE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 w:rsidRPr="006D4AE7">
              <w:rPr>
                <w:b/>
                <w:sz w:val="18"/>
                <w:szCs w:val="18"/>
                <w:lang w:val="en-US"/>
              </w:rPr>
              <w:t>SCS and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33BB0" w14:textId="77777777" w:rsidR="00A938E5" w:rsidRPr="00A938E5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 w:rsidRPr="00A938E5">
              <w:rPr>
                <w:sz w:val="18"/>
                <w:szCs w:val="18"/>
                <w:lang w:val="sv-SE"/>
              </w:rPr>
              <w:t xml:space="preserve">15kHz: 5 MHz &amp; 20 MHz </w:t>
            </w:r>
          </w:p>
          <w:p w14:paraId="2075B5AB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 w:rsidRPr="00A938E5">
              <w:rPr>
                <w:sz w:val="18"/>
                <w:szCs w:val="18"/>
                <w:lang w:val="sv-SE"/>
              </w:rPr>
              <w:t>30kHz: 10 MHz &amp; 100 MHz</w:t>
            </w:r>
          </w:p>
        </w:tc>
      </w:tr>
      <w:tr w:rsidR="00A938E5" w:rsidRPr="00C161E5" w14:paraId="0FBBDDA2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992151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>
              <w:rPr>
                <w:b/>
                <w:sz w:val="18"/>
                <w:szCs w:val="18"/>
                <w:lang w:val="sv-SE"/>
              </w:rPr>
              <w:t>Speed (v)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9FE25E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en-US"/>
              </w:rPr>
              <w:t>350 km / h</w:t>
            </w:r>
          </w:p>
        </w:tc>
      </w:tr>
      <w:tr w:rsidR="00A938E5" w:rsidRPr="00C161E5" w14:paraId="430B36CE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324D25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>
              <w:rPr>
                <w:b/>
                <w:sz w:val="18"/>
                <w:szCs w:val="18"/>
                <w:lang w:val="en-US"/>
              </w:rPr>
              <w:t>Maximum Doppler shift (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fd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C64E3E" w14:textId="77777777" w:rsidR="00A938E5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 xml:space="preserve">15 kHz: 1340 Hz </w:t>
            </w:r>
          </w:p>
          <w:p w14:paraId="03B49D82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30 kHz: 2334 Hz</w:t>
            </w:r>
          </w:p>
        </w:tc>
      </w:tr>
      <w:tr w:rsidR="00A938E5" w:rsidRPr="00C161E5" w14:paraId="1AB22FAF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42479E" w14:textId="77777777" w:rsidR="00A938E5" w:rsidRPr="006D4AE7" w:rsidRDefault="00A938E5" w:rsidP="00A938E5">
            <w:pPr>
              <w:spacing w:after="0"/>
              <w:rPr>
                <w:b/>
                <w:sz w:val="18"/>
                <w:szCs w:val="18"/>
                <w:lang w:val="sv-SE"/>
              </w:rPr>
            </w:pPr>
            <w:r w:rsidRPr="006D4AE7">
              <w:rPr>
                <w:b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23684" w14:textId="77777777" w:rsidR="00A938E5" w:rsidRPr="006D4AE7" w:rsidRDefault="00A938E5" w:rsidP="00A938E5">
            <w:pPr>
              <w:spacing w:after="0"/>
              <w:rPr>
                <w:sz w:val="18"/>
                <w:szCs w:val="18"/>
                <w:lang w:val="sv-SE"/>
              </w:rPr>
            </w:pPr>
            <w:r w:rsidRPr="006D4AE7">
              <w:rPr>
                <w:sz w:val="18"/>
                <w:szCs w:val="18"/>
                <w:lang w:val="pt-BR"/>
              </w:rPr>
              <w:t>SNR @70% of maximum throughput</w:t>
            </w:r>
          </w:p>
        </w:tc>
      </w:tr>
    </w:tbl>
    <w:p w14:paraId="40DC1C39" w14:textId="77777777" w:rsidR="00A17AC6" w:rsidRDefault="00A17AC6" w:rsidP="00A938E5">
      <w:pPr>
        <w:pStyle w:val="Caption"/>
        <w:jc w:val="center"/>
      </w:pPr>
      <w:bookmarkStart w:id="4" w:name="_Ref20807038"/>
      <w:bookmarkStart w:id="5" w:name="_Ref208070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. Simulation assumptions for HST scenarios at 350 km/h.</w:t>
      </w:r>
      <w:bookmarkEnd w:id="5"/>
    </w:p>
    <w:p w14:paraId="573393C4" w14:textId="77777777" w:rsidR="00A938E5" w:rsidRDefault="00A938E5" w:rsidP="005B0403">
      <w:pPr>
        <w:pStyle w:val="Caption"/>
      </w:pPr>
    </w:p>
    <w:p w14:paraId="70B8B6F8" w14:textId="77777777" w:rsidR="00A938E5" w:rsidRDefault="00A938E5" w:rsidP="005B0403">
      <w:pPr>
        <w:pStyle w:val="Caption"/>
      </w:pPr>
    </w:p>
    <w:p w14:paraId="79503017" w14:textId="77777777" w:rsidR="00A938E5" w:rsidRDefault="00A938E5" w:rsidP="005B0403">
      <w:pPr>
        <w:pStyle w:val="Caption"/>
      </w:pPr>
    </w:p>
    <w:p w14:paraId="1451E70E" w14:textId="77777777" w:rsidR="00A938E5" w:rsidRDefault="00A938E5" w:rsidP="005B0403">
      <w:pPr>
        <w:pStyle w:val="Caption"/>
      </w:pPr>
    </w:p>
    <w:p w14:paraId="2519D1F0" w14:textId="77777777" w:rsidR="00A938E5" w:rsidRDefault="00A938E5" w:rsidP="005B0403">
      <w:pPr>
        <w:pStyle w:val="Caption"/>
      </w:pPr>
    </w:p>
    <w:p w14:paraId="6A97B376" w14:textId="77777777" w:rsidR="00A938E5" w:rsidRDefault="00A938E5" w:rsidP="005B0403">
      <w:pPr>
        <w:pStyle w:val="Caption"/>
      </w:pPr>
    </w:p>
    <w:p w14:paraId="58CC9673" w14:textId="77777777" w:rsidR="00A938E5" w:rsidRDefault="00A938E5" w:rsidP="005B0403">
      <w:pPr>
        <w:pStyle w:val="Caption"/>
      </w:pPr>
    </w:p>
    <w:p w14:paraId="3BB498C9" w14:textId="77777777" w:rsidR="00A938E5" w:rsidRDefault="00A938E5" w:rsidP="005B0403">
      <w:pPr>
        <w:pStyle w:val="Caption"/>
      </w:pPr>
    </w:p>
    <w:p w14:paraId="1A563D26" w14:textId="77777777" w:rsidR="00A938E5" w:rsidRDefault="00A938E5" w:rsidP="005B0403">
      <w:pPr>
        <w:pStyle w:val="Caption"/>
      </w:pPr>
    </w:p>
    <w:p w14:paraId="7974A462" w14:textId="77777777" w:rsidR="00A938E5" w:rsidRDefault="00A938E5" w:rsidP="005B0403">
      <w:pPr>
        <w:pStyle w:val="Caption"/>
      </w:pPr>
    </w:p>
    <w:p w14:paraId="0AD32BAE" w14:textId="77777777" w:rsidR="00A938E5" w:rsidRDefault="00A938E5" w:rsidP="005B0403">
      <w:pPr>
        <w:pStyle w:val="Caption"/>
      </w:pPr>
    </w:p>
    <w:p w14:paraId="623F7139" w14:textId="77777777" w:rsidR="00A938E5" w:rsidRDefault="00A938E5" w:rsidP="005B0403">
      <w:pPr>
        <w:pStyle w:val="Caption"/>
      </w:pPr>
    </w:p>
    <w:p w14:paraId="36E78EB2" w14:textId="77777777" w:rsidR="00A938E5" w:rsidRDefault="00A938E5" w:rsidP="005B0403">
      <w:pPr>
        <w:pStyle w:val="Caption"/>
      </w:pPr>
    </w:p>
    <w:p w14:paraId="6C5A0739" w14:textId="77777777" w:rsidR="00A938E5" w:rsidRDefault="00A938E5" w:rsidP="005B0403">
      <w:pPr>
        <w:pStyle w:val="Caption"/>
      </w:pPr>
    </w:p>
    <w:p w14:paraId="54D3F743" w14:textId="77777777" w:rsidR="00A938E5" w:rsidRDefault="00A938E5" w:rsidP="005B0403">
      <w:pPr>
        <w:pStyle w:val="Caption"/>
      </w:pPr>
    </w:p>
    <w:p w14:paraId="62C1B25C" w14:textId="77777777" w:rsidR="00A938E5" w:rsidRDefault="00A938E5" w:rsidP="005B0403">
      <w:pPr>
        <w:pStyle w:val="Caption"/>
      </w:pPr>
    </w:p>
    <w:p w14:paraId="3BE45847" w14:textId="77777777" w:rsidR="00A938E5" w:rsidRDefault="00A938E5" w:rsidP="005B0403">
      <w:pPr>
        <w:pStyle w:val="Caption"/>
      </w:pPr>
    </w:p>
    <w:p w14:paraId="421B6200" w14:textId="77777777" w:rsidR="00A938E5" w:rsidRDefault="00A938E5" w:rsidP="005B0403">
      <w:pPr>
        <w:pStyle w:val="Caption"/>
      </w:pPr>
    </w:p>
    <w:p w14:paraId="2F8B7B68" w14:textId="77777777" w:rsidR="00D0762E" w:rsidRDefault="00D0762E" w:rsidP="005B0403">
      <w:pPr>
        <w:pStyle w:val="Caption"/>
      </w:pPr>
    </w:p>
    <w:p w14:paraId="150A23B8" w14:textId="77777777" w:rsidR="00A17AC6" w:rsidRDefault="005B0403" w:rsidP="00776083">
      <w:pPr>
        <w:pStyle w:val="Caption"/>
        <w:jc w:val="center"/>
      </w:pPr>
      <w:bookmarkStart w:id="6" w:name="_Ref2080711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7AC6">
        <w:rPr>
          <w:noProof/>
        </w:rPr>
        <w:t>2</w:t>
      </w:r>
      <w:r>
        <w:fldChar w:fldCharType="end"/>
      </w:r>
      <w:bookmarkEnd w:id="6"/>
      <w:r>
        <w:t>. Ideal simulation results</w:t>
      </w:r>
      <w:r w:rsidR="00A17AC6">
        <w:t xml:space="preserve"> for NR </w:t>
      </w:r>
      <w:r w:rsidR="0077799D">
        <w:t xml:space="preserve">HST </w:t>
      </w:r>
      <w:r w:rsidR="00A17AC6">
        <w:t>PUSCH demodulation performance.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776083" w14:paraId="3072D7D8" w14:textId="77777777" w:rsidTr="00776083">
        <w:trPr>
          <w:jc w:val="center"/>
        </w:trPr>
        <w:tc>
          <w:tcPr>
            <w:tcW w:w="1375" w:type="dxa"/>
          </w:tcPr>
          <w:p w14:paraId="410902A4" w14:textId="77777777" w:rsidR="00776083" w:rsidRPr="00776083" w:rsidRDefault="00776083" w:rsidP="00D0762E">
            <w:pPr>
              <w:rPr>
                <w:b/>
              </w:rPr>
            </w:pPr>
            <w:r w:rsidRPr="00776083">
              <w:rPr>
                <w:b/>
              </w:rPr>
              <w:t>Scenario</w:t>
            </w:r>
          </w:p>
        </w:tc>
        <w:tc>
          <w:tcPr>
            <w:tcW w:w="1376" w:type="dxa"/>
          </w:tcPr>
          <w:p w14:paraId="11B71B48" w14:textId="77777777" w:rsidR="00776083" w:rsidRPr="00776083" w:rsidRDefault="00776083" w:rsidP="00D0762E">
            <w:pPr>
              <w:rPr>
                <w:b/>
              </w:rPr>
            </w:pPr>
            <w:r w:rsidRPr="00776083">
              <w:rPr>
                <w:b/>
              </w:rPr>
              <w:t>SCS</w:t>
            </w:r>
          </w:p>
        </w:tc>
        <w:tc>
          <w:tcPr>
            <w:tcW w:w="1376" w:type="dxa"/>
          </w:tcPr>
          <w:p w14:paraId="389E5A7F" w14:textId="77777777" w:rsidR="00776083" w:rsidRPr="00776083" w:rsidRDefault="00776083" w:rsidP="00D0762E">
            <w:pPr>
              <w:rPr>
                <w:b/>
              </w:rPr>
            </w:pPr>
            <w:r w:rsidRPr="00776083">
              <w:rPr>
                <w:b/>
              </w:rPr>
              <w:t>BW</w:t>
            </w:r>
          </w:p>
        </w:tc>
        <w:tc>
          <w:tcPr>
            <w:tcW w:w="3665" w:type="dxa"/>
          </w:tcPr>
          <w:p w14:paraId="2E027C99" w14:textId="77777777" w:rsidR="00776083" w:rsidRPr="00776083" w:rsidRDefault="00776083" w:rsidP="00D0762E">
            <w:pPr>
              <w:rPr>
                <w:b/>
              </w:rPr>
            </w:pPr>
            <w:r w:rsidRPr="00776083">
              <w:rPr>
                <w:b/>
              </w:rPr>
              <w:t>SNR</w:t>
            </w:r>
            <w:r w:rsidR="0077648F">
              <w:rPr>
                <w:b/>
              </w:rPr>
              <w:t xml:space="preserve"> [dB]</w:t>
            </w:r>
            <w:r w:rsidRPr="00776083">
              <w:rPr>
                <w:b/>
              </w:rPr>
              <w:t xml:space="preserve"> @ 70% of maximum throughput</w:t>
            </w:r>
          </w:p>
        </w:tc>
      </w:tr>
      <w:tr w:rsidR="00E819C7" w14:paraId="59E66B78" w14:textId="77777777" w:rsidTr="00776083">
        <w:trPr>
          <w:jc w:val="center"/>
        </w:trPr>
        <w:tc>
          <w:tcPr>
            <w:tcW w:w="1375" w:type="dxa"/>
            <w:vMerge w:val="restart"/>
          </w:tcPr>
          <w:p w14:paraId="40CF4047" w14:textId="77777777" w:rsidR="00E819C7" w:rsidRDefault="00E819C7" w:rsidP="00D0762E">
            <w:r>
              <w:t>Tunnel</w:t>
            </w:r>
          </w:p>
        </w:tc>
        <w:tc>
          <w:tcPr>
            <w:tcW w:w="1376" w:type="dxa"/>
            <w:vMerge w:val="restart"/>
          </w:tcPr>
          <w:p w14:paraId="69E1B038" w14:textId="77777777" w:rsidR="00E819C7" w:rsidRDefault="00E819C7" w:rsidP="00D0762E">
            <w:r>
              <w:t>15 kHz</w:t>
            </w:r>
          </w:p>
        </w:tc>
        <w:tc>
          <w:tcPr>
            <w:tcW w:w="1376" w:type="dxa"/>
          </w:tcPr>
          <w:p w14:paraId="123238AD" w14:textId="77777777" w:rsidR="00E819C7" w:rsidRDefault="00E819C7" w:rsidP="00D0762E">
            <w:r>
              <w:t>5 MHz</w:t>
            </w:r>
          </w:p>
        </w:tc>
        <w:tc>
          <w:tcPr>
            <w:tcW w:w="3665" w:type="dxa"/>
          </w:tcPr>
          <w:p w14:paraId="2BB500A4" w14:textId="77777777" w:rsidR="00E819C7" w:rsidRDefault="00324B85" w:rsidP="00E819C7">
            <w:pPr>
              <w:jc w:val="center"/>
            </w:pPr>
            <w:r>
              <w:t>6.8</w:t>
            </w:r>
          </w:p>
        </w:tc>
      </w:tr>
      <w:tr w:rsidR="00E819C7" w14:paraId="6DA77389" w14:textId="77777777" w:rsidTr="00776083">
        <w:trPr>
          <w:jc w:val="center"/>
        </w:trPr>
        <w:tc>
          <w:tcPr>
            <w:tcW w:w="1375" w:type="dxa"/>
            <w:vMerge/>
          </w:tcPr>
          <w:p w14:paraId="77B5B6E7" w14:textId="77777777" w:rsidR="00E819C7" w:rsidRDefault="00E819C7" w:rsidP="00D0762E"/>
        </w:tc>
        <w:tc>
          <w:tcPr>
            <w:tcW w:w="1376" w:type="dxa"/>
            <w:vMerge/>
          </w:tcPr>
          <w:p w14:paraId="1136B3BB" w14:textId="77777777" w:rsidR="00E819C7" w:rsidRDefault="00E819C7" w:rsidP="00D0762E"/>
        </w:tc>
        <w:tc>
          <w:tcPr>
            <w:tcW w:w="1376" w:type="dxa"/>
          </w:tcPr>
          <w:p w14:paraId="7A99D17D" w14:textId="77777777" w:rsidR="00E819C7" w:rsidRDefault="00E819C7" w:rsidP="00D0762E">
            <w:r>
              <w:t>20 MHz</w:t>
            </w:r>
          </w:p>
        </w:tc>
        <w:tc>
          <w:tcPr>
            <w:tcW w:w="3665" w:type="dxa"/>
          </w:tcPr>
          <w:p w14:paraId="7A06B054" w14:textId="77777777" w:rsidR="00E819C7" w:rsidRDefault="002B04AE" w:rsidP="00E819C7">
            <w:pPr>
              <w:jc w:val="center"/>
            </w:pPr>
            <w:r>
              <w:t>6</w:t>
            </w:r>
            <w:r w:rsidR="00066ABD">
              <w:t>.7</w:t>
            </w:r>
          </w:p>
        </w:tc>
      </w:tr>
      <w:tr w:rsidR="00E819C7" w14:paraId="5522CC9D" w14:textId="77777777" w:rsidTr="00776083">
        <w:trPr>
          <w:jc w:val="center"/>
        </w:trPr>
        <w:tc>
          <w:tcPr>
            <w:tcW w:w="1375" w:type="dxa"/>
            <w:vMerge/>
          </w:tcPr>
          <w:p w14:paraId="4C0833B3" w14:textId="77777777" w:rsidR="00E819C7" w:rsidRDefault="00E819C7" w:rsidP="00D0762E"/>
        </w:tc>
        <w:tc>
          <w:tcPr>
            <w:tcW w:w="1376" w:type="dxa"/>
            <w:vMerge w:val="restart"/>
          </w:tcPr>
          <w:p w14:paraId="71B42747" w14:textId="77777777" w:rsidR="00E819C7" w:rsidRDefault="00E819C7" w:rsidP="00D0762E">
            <w:r>
              <w:t>30 kHz</w:t>
            </w:r>
          </w:p>
        </w:tc>
        <w:tc>
          <w:tcPr>
            <w:tcW w:w="1376" w:type="dxa"/>
          </w:tcPr>
          <w:p w14:paraId="2753B30D" w14:textId="77777777" w:rsidR="00E819C7" w:rsidRDefault="00E819C7" w:rsidP="00D0762E">
            <w:r>
              <w:t>10 MHz</w:t>
            </w:r>
          </w:p>
        </w:tc>
        <w:tc>
          <w:tcPr>
            <w:tcW w:w="3665" w:type="dxa"/>
          </w:tcPr>
          <w:p w14:paraId="5108AEB2" w14:textId="77777777" w:rsidR="00E819C7" w:rsidRDefault="00E819C7" w:rsidP="00E819C7">
            <w:pPr>
              <w:jc w:val="center"/>
            </w:pPr>
            <w:r>
              <w:t>6.2</w:t>
            </w:r>
          </w:p>
        </w:tc>
      </w:tr>
      <w:tr w:rsidR="00E819C7" w14:paraId="5F836550" w14:textId="77777777" w:rsidTr="00776083">
        <w:trPr>
          <w:jc w:val="center"/>
        </w:trPr>
        <w:tc>
          <w:tcPr>
            <w:tcW w:w="1375" w:type="dxa"/>
            <w:vMerge/>
          </w:tcPr>
          <w:p w14:paraId="331076BB" w14:textId="77777777" w:rsidR="00E819C7" w:rsidRDefault="00E819C7" w:rsidP="00D0762E"/>
        </w:tc>
        <w:tc>
          <w:tcPr>
            <w:tcW w:w="1376" w:type="dxa"/>
            <w:vMerge/>
          </w:tcPr>
          <w:p w14:paraId="19A7B9A7" w14:textId="77777777" w:rsidR="00E819C7" w:rsidRDefault="00E819C7" w:rsidP="00D0762E"/>
        </w:tc>
        <w:tc>
          <w:tcPr>
            <w:tcW w:w="1376" w:type="dxa"/>
          </w:tcPr>
          <w:p w14:paraId="528A0DB7" w14:textId="77777777" w:rsidR="00E819C7" w:rsidRDefault="00E819C7" w:rsidP="00D0762E">
            <w:r>
              <w:t>100 MHz</w:t>
            </w:r>
          </w:p>
        </w:tc>
        <w:tc>
          <w:tcPr>
            <w:tcW w:w="3665" w:type="dxa"/>
          </w:tcPr>
          <w:p w14:paraId="153CFB5A" w14:textId="77777777" w:rsidR="00E819C7" w:rsidRDefault="00E819C7" w:rsidP="00E819C7">
            <w:pPr>
              <w:jc w:val="center"/>
            </w:pPr>
            <w:r>
              <w:t>6.2</w:t>
            </w:r>
          </w:p>
        </w:tc>
      </w:tr>
      <w:tr w:rsidR="00066ABD" w14:paraId="5088DA88" w14:textId="77777777" w:rsidTr="00776083">
        <w:trPr>
          <w:jc w:val="center"/>
        </w:trPr>
        <w:tc>
          <w:tcPr>
            <w:tcW w:w="1375" w:type="dxa"/>
            <w:vMerge w:val="restart"/>
          </w:tcPr>
          <w:p w14:paraId="4ED2A20D" w14:textId="77777777" w:rsidR="00066ABD" w:rsidRDefault="00066ABD" w:rsidP="00066ABD">
            <w:r>
              <w:t>Open space 1</w:t>
            </w:r>
          </w:p>
        </w:tc>
        <w:tc>
          <w:tcPr>
            <w:tcW w:w="1376" w:type="dxa"/>
            <w:vMerge w:val="restart"/>
          </w:tcPr>
          <w:p w14:paraId="019FAD76" w14:textId="77777777" w:rsidR="00066ABD" w:rsidRDefault="00066ABD" w:rsidP="00066ABD">
            <w:r>
              <w:t>15 kHz</w:t>
            </w:r>
          </w:p>
        </w:tc>
        <w:tc>
          <w:tcPr>
            <w:tcW w:w="1376" w:type="dxa"/>
          </w:tcPr>
          <w:p w14:paraId="65CE2816" w14:textId="77777777" w:rsidR="00066ABD" w:rsidRDefault="00066ABD" w:rsidP="00066ABD">
            <w:r>
              <w:t>5 MHz</w:t>
            </w:r>
          </w:p>
        </w:tc>
        <w:tc>
          <w:tcPr>
            <w:tcW w:w="3665" w:type="dxa"/>
          </w:tcPr>
          <w:p w14:paraId="30E4B1E1" w14:textId="77777777" w:rsidR="00066ABD" w:rsidRDefault="00066ABD" w:rsidP="00066ABD">
            <w:pPr>
              <w:jc w:val="center"/>
            </w:pPr>
            <w:r>
              <w:t>6.</w:t>
            </w:r>
            <w:r w:rsidR="00395F55">
              <w:t>6</w:t>
            </w:r>
          </w:p>
        </w:tc>
      </w:tr>
      <w:tr w:rsidR="00066ABD" w14:paraId="068C9714" w14:textId="77777777" w:rsidTr="00776083">
        <w:trPr>
          <w:jc w:val="center"/>
        </w:trPr>
        <w:tc>
          <w:tcPr>
            <w:tcW w:w="1375" w:type="dxa"/>
            <w:vMerge/>
          </w:tcPr>
          <w:p w14:paraId="2D346C6C" w14:textId="77777777" w:rsidR="00066ABD" w:rsidRDefault="00066ABD" w:rsidP="00066ABD"/>
        </w:tc>
        <w:tc>
          <w:tcPr>
            <w:tcW w:w="1376" w:type="dxa"/>
            <w:vMerge/>
          </w:tcPr>
          <w:p w14:paraId="4F303CFB" w14:textId="77777777" w:rsidR="00066ABD" w:rsidRDefault="00066ABD" w:rsidP="00066ABD"/>
        </w:tc>
        <w:tc>
          <w:tcPr>
            <w:tcW w:w="1376" w:type="dxa"/>
          </w:tcPr>
          <w:p w14:paraId="08A0498C" w14:textId="77777777" w:rsidR="00066ABD" w:rsidRDefault="00066ABD" w:rsidP="00066ABD">
            <w:r>
              <w:t>20 MHz</w:t>
            </w:r>
          </w:p>
        </w:tc>
        <w:tc>
          <w:tcPr>
            <w:tcW w:w="3665" w:type="dxa"/>
          </w:tcPr>
          <w:p w14:paraId="0832239B" w14:textId="77777777" w:rsidR="00066ABD" w:rsidRDefault="00395F55" w:rsidP="00066ABD">
            <w:pPr>
              <w:jc w:val="center"/>
            </w:pPr>
            <w:r>
              <w:t>6.6</w:t>
            </w:r>
          </w:p>
        </w:tc>
      </w:tr>
      <w:tr w:rsidR="00E819C7" w14:paraId="7F184B34" w14:textId="77777777" w:rsidTr="00776083">
        <w:trPr>
          <w:jc w:val="center"/>
        </w:trPr>
        <w:tc>
          <w:tcPr>
            <w:tcW w:w="1375" w:type="dxa"/>
            <w:vMerge/>
          </w:tcPr>
          <w:p w14:paraId="5A8C7C5B" w14:textId="77777777" w:rsidR="00E819C7" w:rsidRDefault="00E819C7" w:rsidP="00776083"/>
        </w:tc>
        <w:tc>
          <w:tcPr>
            <w:tcW w:w="1376" w:type="dxa"/>
            <w:vMerge w:val="restart"/>
          </w:tcPr>
          <w:p w14:paraId="5A8BA1B3" w14:textId="77777777" w:rsidR="00E819C7" w:rsidRDefault="00E819C7" w:rsidP="00776083">
            <w:r>
              <w:t>30 kHz</w:t>
            </w:r>
          </w:p>
        </w:tc>
        <w:tc>
          <w:tcPr>
            <w:tcW w:w="1376" w:type="dxa"/>
          </w:tcPr>
          <w:p w14:paraId="39C7266C" w14:textId="77777777" w:rsidR="00E819C7" w:rsidRDefault="00E819C7" w:rsidP="00776083">
            <w:r>
              <w:t>10 MHz</w:t>
            </w:r>
          </w:p>
        </w:tc>
        <w:tc>
          <w:tcPr>
            <w:tcW w:w="3665" w:type="dxa"/>
          </w:tcPr>
          <w:p w14:paraId="2819C145" w14:textId="77777777" w:rsidR="00E819C7" w:rsidRDefault="00E819C7" w:rsidP="00E819C7">
            <w:pPr>
              <w:jc w:val="center"/>
            </w:pPr>
            <w:r>
              <w:t>6.2</w:t>
            </w:r>
          </w:p>
        </w:tc>
      </w:tr>
      <w:tr w:rsidR="00E819C7" w14:paraId="13F9ACA3" w14:textId="77777777" w:rsidTr="00776083">
        <w:trPr>
          <w:jc w:val="center"/>
        </w:trPr>
        <w:tc>
          <w:tcPr>
            <w:tcW w:w="1375" w:type="dxa"/>
            <w:vMerge/>
          </w:tcPr>
          <w:p w14:paraId="620A139B" w14:textId="77777777" w:rsidR="00E819C7" w:rsidRDefault="00E819C7" w:rsidP="00776083"/>
        </w:tc>
        <w:tc>
          <w:tcPr>
            <w:tcW w:w="1376" w:type="dxa"/>
            <w:vMerge/>
          </w:tcPr>
          <w:p w14:paraId="379F1C1E" w14:textId="77777777" w:rsidR="00E819C7" w:rsidRDefault="00E819C7" w:rsidP="00776083"/>
        </w:tc>
        <w:tc>
          <w:tcPr>
            <w:tcW w:w="1376" w:type="dxa"/>
          </w:tcPr>
          <w:p w14:paraId="6E067992" w14:textId="77777777" w:rsidR="00E819C7" w:rsidRDefault="00E819C7" w:rsidP="00776083">
            <w:r>
              <w:t>100 MHz</w:t>
            </w:r>
          </w:p>
        </w:tc>
        <w:tc>
          <w:tcPr>
            <w:tcW w:w="3665" w:type="dxa"/>
          </w:tcPr>
          <w:p w14:paraId="0972CB9B" w14:textId="77777777" w:rsidR="00E819C7" w:rsidRDefault="00E819C7" w:rsidP="00E819C7">
            <w:pPr>
              <w:jc w:val="center"/>
            </w:pPr>
            <w:r>
              <w:t>6.2</w:t>
            </w:r>
          </w:p>
        </w:tc>
      </w:tr>
      <w:tr w:rsidR="00066ABD" w14:paraId="0D7C6B2B" w14:textId="77777777" w:rsidTr="00776083">
        <w:trPr>
          <w:jc w:val="center"/>
        </w:trPr>
        <w:tc>
          <w:tcPr>
            <w:tcW w:w="1375" w:type="dxa"/>
            <w:vMerge w:val="restart"/>
          </w:tcPr>
          <w:p w14:paraId="6C60ACF3" w14:textId="77777777" w:rsidR="00066ABD" w:rsidRDefault="00066ABD" w:rsidP="00066ABD">
            <w:r>
              <w:t>Open space 2</w:t>
            </w:r>
          </w:p>
        </w:tc>
        <w:tc>
          <w:tcPr>
            <w:tcW w:w="1376" w:type="dxa"/>
            <w:vMerge w:val="restart"/>
          </w:tcPr>
          <w:p w14:paraId="53D7C7E8" w14:textId="77777777" w:rsidR="00066ABD" w:rsidRDefault="00066ABD" w:rsidP="00066ABD">
            <w:r>
              <w:t>15 kHz</w:t>
            </w:r>
          </w:p>
        </w:tc>
        <w:tc>
          <w:tcPr>
            <w:tcW w:w="1376" w:type="dxa"/>
          </w:tcPr>
          <w:p w14:paraId="181D0333" w14:textId="77777777" w:rsidR="00066ABD" w:rsidRDefault="00066ABD" w:rsidP="00066ABD">
            <w:r>
              <w:t>5 MHz</w:t>
            </w:r>
          </w:p>
        </w:tc>
        <w:tc>
          <w:tcPr>
            <w:tcW w:w="3665" w:type="dxa"/>
          </w:tcPr>
          <w:p w14:paraId="2C106EEE" w14:textId="77777777" w:rsidR="00066ABD" w:rsidRDefault="00395F55" w:rsidP="00066ABD">
            <w:pPr>
              <w:jc w:val="center"/>
            </w:pPr>
            <w:r>
              <w:t>6</w:t>
            </w:r>
          </w:p>
        </w:tc>
      </w:tr>
      <w:tr w:rsidR="00066ABD" w14:paraId="3E555914" w14:textId="77777777" w:rsidTr="00776083">
        <w:trPr>
          <w:jc w:val="center"/>
        </w:trPr>
        <w:tc>
          <w:tcPr>
            <w:tcW w:w="1375" w:type="dxa"/>
            <w:vMerge/>
          </w:tcPr>
          <w:p w14:paraId="792807C4" w14:textId="77777777" w:rsidR="00066ABD" w:rsidRDefault="00066ABD" w:rsidP="00066ABD"/>
        </w:tc>
        <w:tc>
          <w:tcPr>
            <w:tcW w:w="1376" w:type="dxa"/>
            <w:vMerge/>
          </w:tcPr>
          <w:p w14:paraId="0FBEDE6C" w14:textId="77777777" w:rsidR="00066ABD" w:rsidRDefault="00066ABD" w:rsidP="00066ABD"/>
        </w:tc>
        <w:tc>
          <w:tcPr>
            <w:tcW w:w="1376" w:type="dxa"/>
          </w:tcPr>
          <w:p w14:paraId="28677E39" w14:textId="77777777" w:rsidR="00066ABD" w:rsidRDefault="00066ABD" w:rsidP="00066ABD">
            <w:r>
              <w:t>20 MHz</w:t>
            </w:r>
          </w:p>
        </w:tc>
        <w:tc>
          <w:tcPr>
            <w:tcW w:w="3665" w:type="dxa"/>
          </w:tcPr>
          <w:p w14:paraId="256211E6" w14:textId="77777777" w:rsidR="00066ABD" w:rsidRDefault="00066ABD" w:rsidP="00066ABD">
            <w:pPr>
              <w:jc w:val="center"/>
            </w:pPr>
            <w:r>
              <w:t>6.7</w:t>
            </w:r>
          </w:p>
        </w:tc>
      </w:tr>
      <w:tr w:rsidR="00E819C7" w14:paraId="005266FF" w14:textId="77777777" w:rsidTr="00776083">
        <w:trPr>
          <w:jc w:val="center"/>
        </w:trPr>
        <w:tc>
          <w:tcPr>
            <w:tcW w:w="1375" w:type="dxa"/>
            <w:vMerge/>
          </w:tcPr>
          <w:p w14:paraId="6B473AC4" w14:textId="77777777" w:rsidR="00E819C7" w:rsidRDefault="00E819C7" w:rsidP="0032257B"/>
        </w:tc>
        <w:tc>
          <w:tcPr>
            <w:tcW w:w="1376" w:type="dxa"/>
            <w:vMerge w:val="restart"/>
          </w:tcPr>
          <w:p w14:paraId="26A65DA0" w14:textId="77777777" w:rsidR="00E819C7" w:rsidRDefault="00E819C7" w:rsidP="0032257B">
            <w:r>
              <w:t>30 kHz</w:t>
            </w:r>
          </w:p>
        </w:tc>
        <w:tc>
          <w:tcPr>
            <w:tcW w:w="1376" w:type="dxa"/>
          </w:tcPr>
          <w:p w14:paraId="576296AB" w14:textId="77777777" w:rsidR="00E819C7" w:rsidRDefault="00E819C7" w:rsidP="0032257B">
            <w:r>
              <w:t>10 MHz</w:t>
            </w:r>
          </w:p>
        </w:tc>
        <w:tc>
          <w:tcPr>
            <w:tcW w:w="3665" w:type="dxa"/>
          </w:tcPr>
          <w:p w14:paraId="7C3B0C43" w14:textId="77777777" w:rsidR="00E819C7" w:rsidRDefault="004E137E" w:rsidP="00E819C7">
            <w:pPr>
              <w:jc w:val="center"/>
            </w:pPr>
            <w:r>
              <w:t>6</w:t>
            </w:r>
          </w:p>
        </w:tc>
      </w:tr>
      <w:tr w:rsidR="00E819C7" w14:paraId="1842CB82" w14:textId="77777777" w:rsidTr="00776083">
        <w:trPr>
          <w:trHeight w:val="43"/>
          <w:jc w:val="center"/>
        </w:trPr>
        <w:tc>
          <w:tcPr>
            <w:tcW w:w="1375" w:type="dxa"/>
            <w:vMerge/>
          </w:tcPr>
          <w:p w14:paraId="7445F377" w14:textId="77777777" w:rsidR="00E819C7" w:rsidRDefault="00E819C7" w:rsidP="0032257B"/>
        </w:tc>
        <w:tc>
          <w:tcPr>
            <w:tcW w:w="1376" w:type="dxa"/>
            <w:vMerge/>
          </w:tcPr>
          <w:p w14:paraId="3A9A0A3A" w14:textId="77777777" w:rsidR="00E819C7" w:rsidRDefault="00E819C7" w:rsidP="0032257B"/>
        </w:tc>
        <w:tc>
          <w:tcPr>
            <w:tcW w:w="1376" w:type="dxa"/>
          </w:tcPr>
          <w:p w14:paraId="42872DCF" w14:textId="77777777" w:rsidR="00E819C7" w:rsidRDefault="00E819C7" w:rsidP="0032257B">
            <w:r>
              <w:t>100 MHz</w:t>
            </w:r>
          </w:p>
        </w:tc>
        <w:tc>
          <w:tcPr>
            <w:tcW w:w="3665" w:type="dxa"/>
          </w:tcPr>
          <w:p w14:paraId="56F536C3" w14:textId="77777777" w:rsidR="00E819C7" w:rsidRDefault="00E819C7" w:rsidP="00E819C7">
            <w:pPr>
              <w:jc w:val="center"/>
            </w:pPr>
            <w:r>
              <w:t>6</w:t>
            </w:r>
          </w:p>
        </w:tc>
      </w:tr>
    </w:tbl>
    <w:p w14:paraId="5585E695" w14:textId="77777777" w:rsidR="005B0403" w:rsidRDefault="00A17AC6" w:rsidP="005B0403">
      <w:pPr>
        <w:pStyle w:val="Caption"/>
      </w:pPr>
      <w:r>
        <w:t xml:space="preserve"> </w:t>
      </w:r>
    </w:p>
    <w:p w14:paraId="0CEBD05A" w14:textId="77777777" w:rsidR="00F24067" w:rsidRDefault="005B0403" w:rsidP="00E819C7">
      <w:pPr>
        <w:pStyle w:val="Caption"/>
        <w:jc w:val="center"/>
      </w:pPr>
      <w:bookmarkStart w:id="7" w:name="_Ref2080711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7AC6">
        <w:rPr>
          <w:noProof/>
        </w:rPr>
        <w:t>3</w:t>
      </w:r>
      <w:r>
        <w:fldChar w:fldCharType="end"/>
      </w:r>
      <w:bookmarkEnd w:id="7"/>
      <w:r>
        <w:t xml:space="preserve">. </w:t>
      </w:r>
      <w:r w:rsidR="00A17AC6">
        <w:t xml:space="preserve">Results with impairments for NR </w:t>
      </w:r>
      <w:r w:rsidR="0077799D">
        <w:t xml:space="preserve">HST </w:t>
      </w:r>
      <w:r w:rsidR="00A17AC6">
        <w:t>PUSCH demodulation performance.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E819C7" w14:paraId="18DA3027" w14:textId="77777777" w:rsidTr="0032257B">
        <w:trPr>
          <w:jc w:val="center"/>
        </w:trPr>
        <w:tc>
          <w:tcPr>
            <w:tcW w:w="1375" w:type="dxa"/>
          </w:tcPr>
          <w:p w14:paraId="4DA4C797" w14:textId="77777777" w:rsidR="00E819C7" w:rsidRPr="00776083" w:rsidRDefault="00E819C7" w:rsidP="0032257B">
            <w:pPr>
              <w:rPr>
                <w:b/>
              </w:rPr>
            </w:pPr>
            <w:r w:rsidRPr="00776083">
              <w:rPr>
                <w:b/>
              </w:rPr>
              <w:t>Scenario</w:t>
            </w:r>
          </w:p>
        </w:tc>
        <w:tc>
          <w:tcPr>
            <w:tcW w:w="1376" w:type="dxa"/>
          </w:tcPr>
          <w:p w14:paraId="4589BCDA" w14:textId="77777777" w:rsidR="00E819C7" w:rsidRPr="00776083" w:rsidRDefault="00E819C7" w:rsidP="0032257B">
            <w:pPr>
              <w:rPr>
                <w:b/>
              </w:rPr>
            </w:pPr>
            <w:r w:rsidRPr="00776083">
              <w:rPr>
                <w:b/>
              </w:rPr>
              <w:t>SCS</w:t>
            </w:r>
          </w:p>
        </w:tc>
        <w:tc>
          <w:tcPr>
            <w:tcW w:w="1376" w:type="dxa"/>
          </w:tcPr>
          <w:p w14:paraId="501EDE98" w14:textId="77777777" w:rsidR="00E819C7" w:rsidRPr="00776083" w:rsidRDefault="00E819C7" w:rsidP="0032257B">
            <w:pPr>
              <w:rPr>
                <w:b/>
              </w:rPr>
            </w:pPr>
            <w:r w:rsidRPr="00776083">
              <w:rPr>
                <w:b/>
              </w:rPr>
              <w:t>BW</w:t>
            </w:r>
          </w:p>
        </w:tc>
        <w:tc>
          <w:tcPr>
            <w:tcW w:w="3665" w:type="dxa"/>
          </w:tcPr>
          <w:p w14:paraId="4B4E6088" w14:textId="77777777" w:rsidR="00E819C7" w:rsidRPr="00776083" w:rsidRDefault="00E819C7" w:rsidP="0032257B">
            <w:pPr>
              <w:rPr>
                <w:b/>
              </w:rPr>
            </w:pPr>
            <w:r w:rsidRPr="00776083">
              <w:rPr>
                <w:b/>
              </w:rPr>
              <w:t>SNR</w:t>
            </w:r>
            <w:r>
              <w:rPr>
                <w:b/>
              </w:rPr>
              <w:t xml:space="preserve"> [dB]</w:t>
            </w:r>
            <w:r w:rsidRPr="00776083">
              <w:rPr>
                <w:b/>
              </w:rPr>
              <w:t xml:space="preserve"> @ 70% of maximum throughput</w:t>
            </w:r>
          </w:p>
        </w:tc>
      </w:tr>
      <w:tr w:rsidR="00E819C7" w14:paraId="768E5D39" w14:textId="77777777" w:rsidTr="0032257B">
        <w:trPr>
          <w:jc w:val="center"/>
        </w:trPr>
        <w:tc>
          <w:tcPr>
            <w:tcW w:w="1375" w:type="dxa"/>
            <w:vMerge w:val="restart"/>
          </w:tcPr>
          <w:p w14:paraId="05760D7B" w14:textId="77777777" w:rsidR="00E819C7" w:rsidRDefault="00E819C7" w:rsidP="0032257B">
            <w:r>
              <w:t>Tunnel</w:t>
            </w:r>
          </w:p>
        </w:tc>
        <w:tc>
          <w:tcPr>
            <w:tcW w:w="1376" w:type="dxa"/>
            <w:vMerge w:val="restart"/>
          </w:tcPr>
          <w:p w14:paraId="1CEFDBD6" w14:textId="77777777" w:rsidR="00E819C7" w:rsidRDefault="00E819C7" w:rsidP="0032257B">
            <w:r>
              <w:t>15 kHz</w:t>
            </w:r>
          </w:p>
        </w:tc>
        <w:tc>
          <w:tcPr>
            <w:tcW w:w="1376" w:type="dxa"/>
          </w:tcPr>
          <w:p w14:paraId="38D16467" w14:textId="77777777" w:rsidR="00E819C7" w:rsidRDefault="00E819C7" w:rsidP="0032257B">
            <w:r>
              <w:t>5 MHz</w:t>
            </w:r>
          </w:p>
        </w:tc>
        <w:tc>
          <w:tcPr>
            <w:tcW w:w="3665" w:type="dxa"/>
          </w:tcPr>
          <w:p w14:paraId="54059E15" w14:textId="77777777" w:rsidR="00E819C7" w:rsidRDefault="00A4045E" w:rsidP="0032257B">
            <w:pPr>
              <w:jc w:val="center"/>
            </w:pPr>
            <w:r>
              <w:t>9.3</w:t>
            </w:r>
          </w:p>
        </w:tc>
      </w:tr>
      <w:tr w:rsidR="00E819C7" w14:paraId="05534565" w14:textId="77777777" w:rsidTr="0032257B">
        <w:trPr>
          <w:jc w:val="center"/>
        </w:trPr>
        <w:tc>
          <w:tcPr>
            <w:tcW w:w="1375" w:type="dxa"/>
            <w:vMerge/>
          </w:tcPr>
          <w:p w14:paraId="4E9B4C7E" w14:textId="77777777" w:rsidR="00E819C7" w:rsidRDefault="00E819C7" w:rsidP="0032257B"/>
        </w:tc>
        <w:tc>
          <w:tcPr>
            <w:tcW w:w="1376" w:type="dxa"/>
            <w:vMerge/>
          </w:tcPr>
          <w:p w14:paraId="36D2501F" w14:textId="77777777" w:rsidR="00E819C7" w:rsidRDefault="00E819C7" w:rsidP="0032257B"/>
        </w:tc>
        <w:tc>
          <w:tcPr>
            <w:tcW w:w="1376" w:type="dxa"/>
          </w:tcPr>
          <w:p w14:paraId="3D5880A4" w14:textId="77777777" w:rsidR="00E819C7" w:rsidRDefault="00E819C7" w:rsidP="0032257B">
            <w:r>
              <w:t>20 MHz</w:t>
            </w:r>
          </w:p>
        </w:tc>
        <w:tc>
          <w:tcPr>
            <w:tcW w:w="3665" w:type="dxa"/>
          </w:tcPr>
          <w:p w14:paraId="074BE315" w14:textId="77777777" w:rsidR="00A4045E" w:rsidRDefault="00A4045E" w:rsidP="00A4045E">
            <w:pPr>
              <w:jc w:val="center"/>
            </w:pPr>
            <w:r>
              <w:t>9</w:t>
            </w:r>
          </w:p>
        </w:tc>
      </w:tr>
      <w:tr w:rsidR="00E819C7" w14:paraId="568B9261" w14:textId="77777777" w:rsidTr="0032257B">
        <w:trPr>
          <w:jc w:val="center"/>
        </w:trPr>
        <w:tc>
          <w:tcPr>
            <w:tcW w:w="1375" w:type="dxa"/>
            <w:vMerge/>
          </w:tcPr>
          <w:p w14:paraId="6699DFF9" w14:textId="77777777" w:rsidR="00E819C7" w:rsidRDefault="00E819C7" w:rsidP="0032257B"/>
        </w:tc>
        <w:tc>
          <w:tcPr>
            <w:tcW w:w="1376" w:type="dxa"/>
            <w:vMerge w:val="restart"/>
          </w:tcPr>
          <w:p w14:paraId="38323AB6" w14:textId="77777777" w:rsidR="00E819C7" w:rsidRDefault="00E819C7" w:rsidP="0032257B">
            <w:r>
              <w:t>30 kHz</w:t>
            </w:r>
          </w:p>
        </w:tc>
        <w:tc>
          <w:tcPr>
            <w:tcW w:w="1376" w:type="dxa"/>
          </w:tcPr>
          <w:p w14:paraId="7A031721" w14:textId="77777777" w:rsidR="00E819C7" w:rsidRDefault="00E819C7" w:rsidP="0032257B">
            <w:r>
              <w:t>10 MHz</w:t>
            </w:r>
          </w:p>
        </w:tc>
        <w:tc>
          <w:tcPr>
            <w:tcW w:w="3665" w:type="dxa"/>
          </w:tcPr>
          <w:p w14:paraId="639B43F9" w14:textId="77777777" w:rsidR="00E819C7" w:rsidRDefault="00A4045E" w:rsidP="0032257B">
            <w:pPr>
              <w:jc w:val="center"/>
            </w:pPr>
            <w:r>
              <w:t>8.3</w:t>
            </w:r>
          </w:p>
        </w:tc>
      </w:tr>
      <w:tr w:rsidR="00E819C7" w14:paraId="18320F09" w14:textId="77777777" w:rsidTr="0032257B">
        <w:trPr>
          <w:jc w:val="center"/>
        </w:trPr>
        <w:tc>
          <w:tcPr>
            <w:tcW w:w="1375" w:type="dxa"/>
            <w:vMerge/>
          </w:tcPr>
          <w:p w14:paraId="437B74CC" w14:textId="77777777" w:rsidR="00E819C7" w:rsidRDefault="00E819C7" w:rsidP="0032257B"/>
        </w:tc>
        <w:tc>
          <w:tcPr>
            <w:tcW w:w="1376" w:type="dxa"/>
            <w:vMerge/>
          </w:tcPr>
          <w:p w14:paraId="723C7C9D" w14:textId="77777777" w:rsidR="00E819C7" w:rsidRDefault="00E819C7" w:rsidP="0032257B"/>
        </w:tc>
        <w:tc>
          <w:tcPr>
            <w:tcW w:w="1376" w:type="dxa"/>
          </w:tcPr>
          <w:p w14:paraId="15859051" w14:textId="77777777" w:rsidR="00E819C7" w:rsidRDefault="00E819C7" w:rsidP="0032257B">
            <w:r>
              <w:t>100 MHz</w:t>
            </w:r>
          </w:p>
        </w:tc>
        <w:tc>
          <w:tcPr>
            <w:tcW w:w="3665" w:type="dxa"/>
          </w:tcPr>
          <w:p w14:paraId="3FFE41E0" w14:textId="77777777" w:rsidR="00E819C7" w:rsidRDefault="00A4045E" w:rsidP="0032257B">
            <w:pPr>
              <w:jc w:val="center"/>
            </w:pPr>
            <w:r>
              <w:t>8.3</w:t>
            </w:r>
          </w:p>
        </w:tc>
      </w:tr>
      <w:tr w:rsidR="00E819C7" w14:paraId="4A71BC8F" w14:textId="77777777" w:rsidTr="0032257B">
        <w:trPr>
          <w:jc w:val="center"/>
        </w:trPr>
        <w:tc>
          <w:tcPr>
            <w:tcW w:w="1375" w:type="dxa"/>
            <w:vMerge w:val="restart"/>
          </w:tcPr>
          <w:p w14:paraId="53778BE2" w14:textId="77777777" w:rsidR="00E819C7" w:rsidRDefault="00E819C7" w:rsidP="0032257B">
            <w:r>
              <w:t>Open space 1</w:t>
            </w:r>
          </w:p>
        </w:tc>
        <w:tc>
          <w:tcPr>
            <w:tcW w:w="1376" w:type="dxa"/>
            <w:vMerge w:val="restart"/>
          </w:tcPr>
          <w:p w14:paraId="2C3E3F1C" w14:textId="77777777" w:rsidR="00E819C7" w:rsidRDefault="00E819C7" w:rsidP="0032257B">
            <w:r>
              <w:t>15 kHz</w:t>
            </w:r>
          </w:p>
        </w:tc>
        <w:tc>
          <w:tcPr>
            <w:tcW w:w="1376" w:type="dxa"/>
          </w:tcPr>
          <w:p w14:paraId="6B07DF20" w14:textId="77777777" w:rsidR="00E819C7" w:rsidRDefault="00E819C7" w:rsidP="0032257B">
            <w:r>
              <w:t>5 MHz</w:t>
            </w:r>
          </w:p>
        </w:tc>
        <w:tc>
          <w:tcPr>
            <w:tcW w:w="3665" w:type="dxa"/>
          </w:tcPr>
          <w:p w14:paraId="2807B32E" w14:textId="77777777" w:rsidR="00E819C7" w:rsidRDefault="00A4045E" w:rsidP="0032257B">
            <w:pPr>
              <w:jc w:val="center"/>
            </w:pPr>
            <w:r>
              <w:t>8.7</w:t>
            </w:r>
          </w:p>
        </w:tc>
      </w:tr>
      <w:tr w:rsidR="00E819C7" w14:paraId="78AA07C4" w14:textId="77777777" w:rsidTr="0032257B">
        <w:trPr>
          <w:jc w:val="center"/>
        </w:trPr>
        <w:tc>
          <w:tcPr>
            <w:tcW w:w="1375" w:type="dxa"/>
            <w:vMerge/>
          </w:tcPr>
          <w:p w14:paraId="085B936B" w14:textId="77777777" w:rsidR="00E819C7" w:rsidRDefault="00E819C7" w:rsidP="0032257B"/>
        </w:tc>
        <w:tc>
          <w:tcPr>
            <w:tcW w:w="1376" w:type="dxa"/>
            <w:vMerge/>
          </w:tcPr>
          <w:p w14:paraId="3C331EB4" w14:textId="77777777" w:rsidR="00E819C7" w:rsidRDefault="00E819C7" w:rsidP="0032257B"/>
        </w:tc>
        <w:tc>
          <w:tcPr>
            <w:tcW w:w="1376" w:type="dxa"/>
          </w:tcPr>
          <w:p w14:paraId="102DA706" w14:textId="77777777" w:rsidR="00E819C7" w:rsidRDefault="00E819C7" w:rsidP="0032257B">
            <w:r>
              <w:t>20 MHz</w:t>
            </w:r>
          </w:p>
        </w:tc>
        <w:tc>
          <w:tcPr>
            <w:tcW w:w="3665" w:type="dxa"/>
          </w:tcPr>
          <w:p w14:paraId="426D5D88" w14:textId="77777777" w:rsidR="00E819C7" w:rsidRDefault="00A4045E" w:rsidP="0032257B">
            <w:pPr>
              <w:jc w:val="center"/>
            </w:pPr>
            <w:r>
              <w:t>9</w:t>
            </w:r>
          </w:p>
        </w:tc>
      </w:tr>
      <w:tr w:rsidR="00E819C7" w14:paraId="1DC4C023" w14:textId="77777777" w:rsidTr="0032257B">
        <w:trPr>
          <w:jc w:val="center"/>
        </w:trPr>
        <w:tc>
          <w:tcPr>
            <w:tcW w:w="1375" w:type="dxa"/>
            <w:vMerge/>
          </w:tcPr>
          <w:p w14:paraId="2DF8D07B" w14:textId="77777777" w:rsidR="00E819C7" w:rsidRDefault="00E819C7" w:rsidP="0032257B"/>
        </w:tc>
        <w:tc>
          <w:tcPr>
            <w:tcW w:w="1376" w:type="dxa"/>
            <w:vMerge w:val="restart"/>
          </w:tcPr>
          <w:p w14:paraId="3D62D646" w14:textId="77777777" w:rsidR="00E819C7" w:rsidRDefault="00E819C7" w:rsidP="0032257B">
            <w:r>
              <w:t>30 kHz</w:t>
            </w:r>
          </w:p>
        </w:tc>
        <w:tc>
          <w:tcPr>
            <w:tcW w:w="1376" w:type="dxa"/>
          </w:tcPr>
          <w:p w14:paraId="13C3223C" w14:textId="77777777" w:rsidR="00E819C7" w:rsidRDefault="00E819C7" w:rsidP="0032257B">
            <w:r>
              <w:t>10 MHz</w:t>
            </w:r>
          </w:p>
        </w:tc>
        <w:tc>
          <w:tcPr>
            <w:tcW w:w="3665" w:type="dxa"/>
          </w:tcPr>
          <w:p w14:paraId="4005135D" w14:textId="77777777" w:rsidR="00E819C7" w:rsidRDefault="00A4045E" w:rsidP="0032257B">
            <w:pPr>
              <w:jc w:val="center"/>
            </w:pPr>
            <w:r>
              <w:t>8</w:t>
            </w:r>
          </w:p>
        </w:tc>
      </w:tr>
      <w:tr w:rsidR="00E819C7" w14:paraId="159BF2A3" w14:textId="77777777" w:rsidTr="0032257B">
        <w:trPr>
          <w:jc w:val="center"/>
        </w:trPr>
        <w:tc>
          <w:tcPr>
            <w:tcW w:w="1375" w:type="dxa"/>
            <w:vMerge/>
          </w:tcPr>
          <w:p w14:paraId="200BC107" w14:textId="77777777" w:rsidR="00E819C7" w:rsidRDefault="00E819C7" w:rsidP="0032257B"/>
        </w:tc>
        <w:tc>
          <w:tcPr>
            <w:tcW w:w="1376" w:type="dxa"/>
            <w:vMerge/>
          </w:tcPr>
          <w:p w14:paraId="7DF8F9DD" w14:textId="77777777" w:rsidR="00E819C7" w:rsidRDefault="00E819C7" w:rsidP="0032257B"/>
        </w:tc>
        <w:tc>
          <w:tcPr>
            <w:tcW w:w="1376" w:type="dxa"/>
          </w:tcPr>
          <w:p w14:paraId="539688B2" w14:textId="77777777" w:rsidR="00E819C7" w:rsidRDefault="00E819C7" w:rsidP="0032257B">
            <w:r>
              <w:t>100 MHz</w:t>
            </w:r>
          </w:p>
        </w:tc>
        <w:tc>
          <w:tcPr>
            <w:tcW w:w="3665" w:type="dxa"/>
          </w:tcPr>
          <w:p w14:paraId="510706C7" w14:textId="77777777" w:rsidR="00E819C7" w:rsidRDefault="00A4045E" w:rsidP="0032257B">
            <w:pPr>
              <w:jc w:val="center"/>
            </w:pPr>
            <w:r>
              <w:t>8.2</w:t>
            </w:r>
          </w:p>
        </w:tc>
      </w:tr>
      <w:tr w:rsidR="00E819C7" w14:paraId="329154E3" w14:textId="77777777" w:rsidTr="0032257B">
        <w:trPr>
          <w:jc w:val="center"/>
        </w:trPr>
        <w:tc>
          <w:tcPr>
            <w:tcW w:w="1375" w:type="dxa"/>
            <w:vMerge w:val="restart"/>
          </w:tcPr>
          <w:p w14:paraId="1AB811BD" w14:textId="77777777" w:rsidR="00E819C7" w:rsidRDefault="00E819C7" w:rsidP="0032257B">
            <w:r>
              <w:t>Open space 2</w:t>
            </w:r>
          </w:p>
        </w:tc>
        <w:tc>
          <w:tcPr>
            <w:tcW w:w="1376" w:type="dxa"/>
            <w:vMerge w:val="restart"/>
          </w:tcPr>
          <w:p w14:paraId="228D2DD1" w14:textId="77777777" w:rsidR="00E819C7" w:rsidRDefault="00E819C7" w:rsidP="0032257B">
            <w:r>
              <w:t>15 kHz</w:t>
            </w:r>
          </w:p>
        </w:tc>
        <w:tc>
          <w:tcPr>
            <w:tcW w:w="1376" w:type="dxa"/>
          </w:tcPr>
          <w:p w14:paraId="1D238092" w14:textId="77777777" w:rsidR="00E819C7" w:rsidRDefault="00E819C7" w:rsidP="0032257B">
            <w:r>
              <w:t>5 MHz</w:t>
            </w:r>
          </w:p>
        </w:tc>
        <w:tc>
          <w:tcPr>
            <w:tcW w:w="3665" w:type="dxa"/>
          </w:tcPr>
          <w:p w14:paraId="76082C1D" w14:textId="77777777" w:rsidR="00E819C7" w:rsidRDefault="00A4045E" w:rsidP="0032257B">
            <w:pPr>
              <w:jc w:val="center"/>
            </w:pPr>
            <w:r>
              <w:t>8.1</w:t>
            </w:r>
          </w:p>
        </w:tc>
      </w:tr>
      <w:tr w:rsidR="00E819C7" w14:paraId="1505912A" w14:textId="77777777" w:rsidTr="0032257B">
        <w:trPr>
          <w:jc w:val="center"/>
        </w:trPr>
        <w:tc>
          <w:tcPr>
            <w:tcW w:w="1375" w:type="dxa"/>
            <w:vMerge/>
          </w:tcPr>
          <w:p w14:paraId="0C726827" w14:textId="77777777" w:rsidR="00E819C7" w:rsidRDefault="00E819C7" w:rsidP="0032257B"/>
        </w:tc>
        <w:tc>
          <w:tcPr>
            <w:tcW w:w="1376" w:type="dxa"/>
            <w:vMerge/>
          </w:tcPr>
          <w:p w14:paraId="1C1251EC" w14:textId="77777777" w:rsidR="00E819C7" w:rsidRDefault="00E819C7" w:rsidP="0032257B"/>
        </w:tc>
        <w:tc>
          <w:tcPr>
            <w:tcW w:w="1376" w:type="dxa"/>
          </w:tcPr>
          <w:p w14:paraId="05DD9597" w14:textId="77777777" w:rsidR="00E819C7" w:rsidRDefault="00E819C7" w:rsidP="0032257B">
            <w:r>
              <w:t>20 MHz</w:t>
            </w:r>
          </w:p>
        </w:tc>
        <w:tc>
          <w:tcPr>
            <w:tcW w:w="3665" w:type="dxa"/>
          </w:tcPr>
          <w:p w14:paraId="20C086F1" w14:textId="77777777" w:rsidR="00E819C7" w:rsidRDefault="00A4045E" w:rsidP="0032257B">
            <w:pPr>
              <w:jc w:val="center"/>
            </w:pPr>
            <w:r>
              <w:t>9</w:t>
            </w:r>
          </w:p>
        </w:tc>
      </w:tr>
      <w:tr w:rsidR="00E819C7" w14:paraId="6B28F1D7" w14:textId="77777777" w:rsidTr="0032257B">
        <w:trPr>
          <w:jc w:val="center"/>
        </w:trPr>
        <w:tc>
          <w:tcPr>
            <w:tcW w:w="1375" w:type="dxa"/>
            <w:vMerge/>
          </w:tcPr>
          <w:p w14:paraId="119EA1EC" w14:textId="77777777" w:rsidR="00E819C7" w:rsidRDefault="00E819C7" w:rsidP="0032257B"/>
        </w:tc>
        <w:tc>
          <w:tcPr>
            <w:tcW w:w="1376" w:type="dxa"/>
            <w:vMerge w:val="restart"/>
          </w:tcPr>
          <w:p w14:paraId="0DB68DEA" w14:textId="77777777" w:rsidR="00E819C7" w:rsidRDefault="00E819C7" w:rsidP="0032257B">
            <w:r>
              <w:t>30 kHz</w:t>
            </w:r>
          </w:p>
        </w:tc>
        <w:tc>
          <w:tcPr>
            <w:tcW w:w="1376" w:type="dxa"/>
          </w:tcPr>
          <w:p w14:paraId="2F6EFFCF" w14:textId="77777777" w:rsidR="00E819C7" w:rsidRDefault="00E819C7" w:rsidP="0032257B">
            <w:r>
              <w:t>10 MHz</w:t>
            </w:r>
          </w:p>
        </w:tc>
        <w:tc>
          <w:tcPr>
            <w:tcW w:w="3665" w:type="dxa"/>
          </w:tcPr>
          <w:p w14:paraId="50586BB5" w14:textId="77777777" w:rsidR="00E819C7" w:rsidRDefault="00A4045E" w:rsidP="0032257B">
            <w:pPr>
              <w:jc w:val="center"/>
            </w:pPr>
            <w:r>
              <w:t>8.4</w:t>
            </w:r>
          </w:p>
        </w:tc>
      </w:tr>
      <w:tr w:rsidR="00E819C7" w14:paraId="32767D66" w14:textId="77777777" w:rsidTr="0032257B">
        <w:trPr>
          <w:trHeight w:val="43"/>
          <w:jc w:val="center"/>
        </w:trPr>
        <w:tc>
          <w:tcPr>
            <w:tcW w:w="1375" w:type="dxa"/>
            <w:vMerge/>
          </w:tcPr>
          <w:p w14:paraId="1CD2C54F" w14:textId="77777777" w:rsidR="00E819C7" w:rsidRDefault="00E819C7" w:rsidP="0032257B"/>
        </w:tc>
        <w:tc>
          <w:tcPr>
            <w:tcW w:w="1376" w:type="dxa"/>
            <w:vMerge/>
          </w:tcPr>
          <w:p w14:paraId="5CE83972" w14:textId="77777777" w:rsidR="00E819C7" w:rsidRDefault="00E819C7" w:rsidP="0032257B"/>
        </w:tc>
        <w:tc>
          <w:tcPr>
            <w:tcW w:w="1376" w:type="dxa"/>
          </w:tcPr>
          <w:p w14:paraId="53F0AAC5" w14:textId="77777777" w:rsidR="00E819C7" w:rsidRDefault="00E819C7" w:rsidP="0032257B">
            <w:r>
              <w:t>100 MHz</w:t>
            </w:r>
          </w:p>
        </w:tc>
        <w:tc>
          <w:tcPr>
            <w:tcW w:w="3665" w:type="dxa"/>
          </w:tcPr>
          <w:p w14:paraId="52D43808" w14:textId="77777777" w:rsidR="00E819C7" w:rsidRDefault="00A4045E" w:rsidP="0032257B">
            <w:pPr>
              <w:jc w:val="center"/>
            </w:pPr>
            <w:r>
              <w:t>8.3</w:t>
            </w:r>
          </w:p>
        </w:tc>
      </w:tr>
    </w:tbl>
    <w:p w14:paraId="06B57A84" w14:textId="77777777" w:rsidR="00E819C7" w:rsidRDefault="00E819C7" w:rsidP="00E819C7"/>
    <w:p w14:paraId="7B29BFDD" w14:textId="77777777" w:rsidR="006E5468" w:rsidRDefault="006E5468" w:rsidP="00E819C7"/>
    <w:p w14:paraId="0BB27E0B" w14:textId="77777777" w:rsidR="006E5468" w:rsidRDefault="006E5468" w:rsidP="00E819C7"/>
    <w:p w14:paraId="599A301B" w14:textId="77777777" w:rsidR="006E5468" w:rsidRPr="00E819C7" w:rsidRDefault="006E5468" w:rsidP="00E819C7"/>
    <w:p w14:paraId="0B3459EC" w14:textId="77777777" w:rsidR="009E4014" w:rsidRPr="00575656" w:rsidRDefault="009E4014" w:rsidP="00CA5244">
      <w:pPr>
        <w:pBdr>
          <w:bottom w:val="single" w:sz="12" w:space="1" w:color="auto"/>
        </w:pBdr>
        <w:rPr>
          <w:lang w:val="en-US"/>
        </w:rPr>
      </w:pPr>
    </w:p>
    <w:p w14:paraId="726A6B9A" w14:textId="77777777" w:rsidR="0047287F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Conclusion</w:t>
      </w:r>
    </w:p>
    <w:p w14:paraId="77AEEDF9" w14:textId="77777777" w:rsidR="004F50AC" w:rsidRDefault="004F50AC" w:rsidP="00283205">
      <w:pPr>
        <w:spacing w:after="120"/>
        <w:rPr>
          <w:lang w:val="en-US"/>
        </w:rPr>
      </w:pPr>
      <w:r>
        <w:t xml:space="preserve">In this contribution, we </w:t>
      </w:r>
      <w:r w:rsidR="009B2153">
        <w:t>summarized our initial simulation results for NR HST PUSCH demodulation performance at UE speed of 350 km/h.</w:t>
      </w:r>
    </w:p>
    <w:p w14:paraId="0CEC738E" w14:textId="77777777" w:rsidR="00830663" w:rsidRPr="00D400BA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ascii="Times New Roman" w:hAnsi="Times New Roman"/>
          <w:sz w:val="20"/>
        </w:rPr>
      </w:pPr>
    </w:p>
    <w:p w14:paraId="6619B911" w14:textId="77777777" w:rsidR="00C8092D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References</w:t>
      </w:r>
    </w:p>
    <w:p w14:paraId="03DDC102" w14:textId="77777777" w:rsidR="00D30D84" w:rsidRPr="000D4D80" w:rsidRDefault="00B909E2" w:rsidP="000D4D80">
      <w:pPr>
        <w:pStyle w:val="Reference"/>
        <w:rPr>
          <w:rFonts w:ascii="Times New Roman" w:hAnsi="Times New Roman"/>
          <w:lang w:val="en-US"/>
        </w:rPr>
      </w:pPr>
      <w:bookmarkStart w:id="8" w:name="_Ref20311359"/>
      <w:bookmarkStart w:id="9" w:name="_Ref3979449"/>
      <w:bookmarkStart w:id="10" w:name="_Ref6402216"/>
      <w:bookmarkStart w:id="11" w:name="_Ref6397073"/>
      <w:bookmarkStart w:id="12" w:name="_Ref11763870"/>
      <w:bookmarkStart w:id="13" w:name="_Ref20808110"/>
      <w:bookmarkEnd w:id="1"/>
      <w:r>
        <w:rPr>
          <w:rFonts w:ascii="Times New Roman" w:hAnsi="Times New Roman"/>
          <w:lang w:val="en-US"/>
        </w:rPr>
        <w:t xml:space="preserve">R4-1910126, Way forward on NR HST BS demodulation requirements, </w:t>
      </w:r>
      <w:r w:rsidR="006515EC">
        <w:rPr>
          <w:rFonts w:ascii="Times New Roman" w:hAnsi="Times New Roman"/>
          <w:lang w:val="en-US"/>
        </w:rPr>
        <w:t xml:space="preserve">Huawei, </w:t>
      </w:r>
      <w:proofErr w:type="spellStart"/>
      <w:r w:rsidR="006515EC">
        <w:rPr>
          <w:rFonts w:ascii="Times New Roman" w:hAnsi="Times New Roman"/>
          <w:lang w:val="en-US"/>
        </w:rPr>
        <w:t>HiSilicon</w:t>
      </w:r>
      <w:bookmarkEnd w:id="8"/>
      <w:bookmarkEnd w:id="9"/>
      <w:bookmarkEnd w:id="10"/>
      <w:bookmarkEnd w:id="11"/>
      <w:bookmarkEnd w:id="12"/>
      <w:proofErr w:type="spellEnd"/>
      <w:r w:rsidR="000D4D80">
        <w:rPr>
          <w:rFonts w:ascii="Times New Roman" w:hAnsi="Times New Roman"/>
          <w:lang w:val="en-US"/>
        </w:rPr>
        <w:t>.</w:t>
      </w:r>
      <w:bookmarkEnd w:id="13"/>
    </w:p>
    <w:sectPr w:rsidR="00D30D84" w:rsidRPr="000D4D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A3DA8" w14:textId="77777777" w:rsidR="007950E8" w:rsidRDefault="007950E8">
      <w:r>
        <w:separator/>
      </w:r>
    </w:p>
  </w:endnote>
  <w:endnote w:type="continuationSeparator" w:id="0">
    <w:p w14:paraId="784C2334" w14:textId="77777777" w:rsidR="007950E8" w:rsidRDefault="007950E8">
      <w:r>
        <w:continuationSeparator/>
      </w:r>
    </w:p>
  </w:endnote>
  <w:endnote w:type="continuationNotice" w:id="1">
    <w:p w14:paraId="707F508E" w14:textId="77777777" w:rsidR="007950E8" w:rsidRDefault="007950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4907D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7D1C5" w14:textId="77777777" w:rsidR="007950E8" w:rsidRDefault="007950E8">
      <w:r>
        <w:separator/>
      </w:r>
    </w:p>
  </w:footnote>
  <w:footnote w:type="continuationSeparator" w:id="0">
    <w:p w14:paraId="68473B8B" w14:textId="77777777" w:rsidR="007950E8" w:rsidRDefault="007950E8">
      <w:r>
        <w:continuationSeparator/>
      </w:r>
    </w:p>
  </w:footnote>
  <w:footnote w:type="continuationNotice" w:id="1">
    <w:p w14:paraId="06E87C03" w14:textId="77777777" w:rsidR="007950E8" w:rsidRDefault="007950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757B9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13D2270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15EC814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C2E733E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6"/>
  </w:num>
  <w:num w:numId="6">
    <w:abstractNumId w:val="23"/>
  </w:num>
  <w:num w:numId="7">
    <w:abstractNumId w:val="11"/>
  </w:num>
  <w:num w:numId="8">
    <w:abstractNumId w:val="8"/>
  </w:num>
  <w:num w:numId="9">
    <w:abstractNumId w:val="19"/>
  </w:num>
  <w:num w:numId="10">
    <w:abstractNumId w:val="27"/>
  </w:num>
  <w:num w:numId="11">
    <w:abstractNumId w:val="15"/>
  </w:num>
  <w:num w:numId="12">
    <w:abstractNumId w:val="6"/>
  </w:num>
  <w:num w:numId="13">
    <w:abstractNumId w:val="36"/>
  </w:num>
  <w:num w:numId="14">
    <w:abstractNumId w:val="42"/>
  </w:num>
  <w:num w:numId="15">
    <w:abstractNumId w:val="30"/>
  </w:num>
  <w:num w:numId="16">
    <w:abstractNumId w:val="17"/>
  </w:num>
  <w:num w:numId="17">
    <w:abstractNumId w:val="18"/>
  </w:num>
  <w:num w:numId="18">
    <w:abstractNumId w:val="25"/>
  </w:num>
  <w:num w:numId="19">
    <w:abstractNumId w:val="29"/>
  </w:num>
  <w:num w:numId="20">
    <w:abstractNumId w:val="5"/>
  </w:num>
  <w:num w:numId="21">
    <w:abstractNumId w:val="33"/>
  </w:num>
  <w:num w:numId="22">
    <w:abstractNumId w:val="4"/>
  </w:num>
  <w:num w:numId="23">
    <w:abstractNumId w:val="22"/>
  </w:num>
  <w:num w:numId="24">
    <w:abstractNumId w:val="44"/>
  </w:num>
  <w:num w:numId="25">
    <w:abstractNumId w:val="40"/>
  </w:num>
  <w:num w:numId="26">
    <w:abstractNumId w:val="38"/>
  </w:num>
  <w:num w:numId="27">
    <w:abstractNumId w:val="31"/>
  </w:num>
  <w:num w:numId="28">
    <w:abstractNumId w:val="24"/>
  </w:num>
  <w:num w:numId="29">
    <w:abstractNumId w:val="13"/>
  </w:num>
  <w:num w:numId="30">
    <w:abstractNumId w:val="35"/>
  </w:num>
  <w:num w:numId="31">
    <w:abstractNumId w:val="34"/>
  </w:num>
  <w:num w:numId="32">
    <w:abstractNumId w:val="21"/>
  </w:num>
  <w:num w:numId="33">
    <w:abstractNumId w:val="16"/>
  </w:num>
  <w:num w:numId="34">
    <w:abstractNumId w:val="32"/>
  </w:num>
  <w:num w:numId="35">
    <w:abstractNumId w:val="9"/>
  </w:num>
  <w:num w:numId="36">
    <w:abstractNumId w:val="45"/>
  </w:num>
  <w:num w:numId="37">
    <w:abstractNumId w:val="2"/>
  </w:num>
  <w:num w:numId="38">
    <w:abstractNumId w:val="39"/>
  </w:num>
  <w:num w:numId="39">
    <w:abstractNumId w:val="3"/>
  </w:num>
  <w:num w:numId="40">
    <w:abstractNumId w:val="20"/>
  </w:num>
  <w:num w:numId="41">
    <w:abstractNumId w:val="28"/>
  </w:num>
  <w:num w:numId="42">
    <w:abstractNumId w:val="10"/>
  </w:num>
  <w:num w:numId="43">
    <w:abstractNumId w:val="7"/>
  </w:num>
  <w:num w:numId="44">
    <w:abstractNumId w:val="14"/>
  </w:num>
  <w:num w:numId="45">
    <w:abstractNumId w:val="37"/>
  </w:num>
  <w:num w:numId="46">
    <w:abstractNumId w:val="43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BD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600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7D2"/>
    <w:rsid w:val="000C7A17"/>
    <w:rsid w:val="000C7AF0"/>
    <w:rsid w:val="000D4D8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3CA1"/>
    <w:rsid w:val="000F519E"/>
    <w:rsid w:val="000F6414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A63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0CF8"/>
    <w:rsid w:val="00167C98"/>
    <w:rsid w:val="00172DB0"/>
    <w:rsid w:val="00173691"/>
    <w:rsid w:val="0017564D"/>
    <w:rsid w:val="00176C71"/>
    <w:rsid w:val="00177300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B10"/>
    <w:rsid w:val="001C5652"/>
    <w:rsid w:val="001C7F25"/>
    <w:rsid w:val="001D02C2"/>
    <w:rsid w:val="001D1FE3"/>
    <w:rsid w:val="001D4E38"/>
    <w:rsid w:val="001E0616"/>
    <w:rsid w:val="001E1D40"/>
    <w:rsid w:val="001E2FB0"/>
    <w:rsid w:val="001E5E2B"/>
    <w:rsid w:val="001E62AA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3617"/>
    <w:rsid w:val="00215317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2FE8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61B4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2E63"/>
    <w:rsid w:val="0029717B"/>
    <w:rsid w:val="002A0978"/>
    <w:rsid w:val="002A2629"/>
    <w:rsid w:val="002A30E1"/>
    <w:rsid w:val="002A631D"/>
    <w:rsid w:val="002A79D3"/>
    <w:rsid w:val="002B04AE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70CF"/>
    <w:rsid w:val="002D1E1F"/>
    <w:rsid w:val="002D3038"/>
    <w:rsid w:val="002D5FB1"/>
    <w:rsid w:val="002E2D39"/>
    <w:rsid w:val="002E4010"/>
    <w:rsid w:val="002E4F05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EC6"/>
    <w:rsid w:val="003160BD"/>
    <w:rsid w:val="0031644F"/>
    <w:rsid w:val="003172DC"/>
    <w:rsid w:val="00317592"/>
    <w:rsid w:val="00324B85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75D5"/>
    <w:rsid w:val="0036085A"/>
    <w:rsid w:val="0036129E"/>
    <w:rsid w:val="00361E87"/>
    <w:rsid w:val="0036494D"/>
    <w:rsid w:val="00365F79"/>
    <w:rsid w:val="00370F76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2F8F"/>
    <w:rsid w:val="00383859"/>
    <w:rsid w:val="00385C6A"/>
    <w:rsid w:val="0038664B"/>
    <w:rsid w:val="00387CF4"/>
    <w:rsid w:val="00390D69"/>
    <w:rsid w:val="003915B7"/>
    <w:rsid w:val="003918B5"/>
    <w:rsid w:val="00395F55"/>
    <w:rsid w:val="003A2811"/>
    <w:rsid w:val="003A4C6C"/>
    <w:rsid w:val="003A5FE4"/>
    <w:rsid w:val="003A7D19"/>
    <w:rsid w:val="003B092C"/>
    <w:rsid w:val="003B10C7"/>
    <w:rsid w:val="003B16EB"/>
    <w:rsid w:val="003B1D4A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74FB"/>
    <w:rsid w:val="003F7E40"/>
    <w:rsid w:val="003F7F43"/>
    <w:rsid w:val="00400F8C"/>
    <w:rsid w:val="004079CD"/>
    <w:rsid w:val="00410F68"/>
    <w:rsid w:val="00411D44"/>
    <w:rsid w:val="00412029"/>
    <w:rsid w:val="0041423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5078"/>
    <w:rsid w:val="004B5B65"/>
    <w:rsid w:val="004B5CAD"/>
    <w:rsid w:val="004C037F"/>
    <w:rsid w:val="004C0BB3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37E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4D5A"/>
    <w:rsid w:val="004F50AC"/>
    <w:rsid w:val="004F7EEF"/>
    <w:rsid w:val="00501964"/>
    <w:rsid w:val="005019C5"/>
    <w:rsid w:val="00501CBA"/>
    <w:rsid w:val="00501CFE"/>
    <w:rsid w:val="005024FD"/>
    <w:rsid w:val="005034CB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5326"/>
    <w:rsid w:val="00575656"/>
    <w:rsid w:val="00581F59"/>
    <w:rsid w:val="00585357"/>
    <w:rsid w:val="00586829"/>
    <w:rsid w:val="005873F1"/>
    <w:rsid w:val="00587986"/>
    <w:rsid w:val="005917F9"/>
    <w:rsid w:val="00591F9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403"/>
    <w:rsid w:val="005B08E1"/>
    <w:rsid w:val="005B3C73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F0AAF"/>
    <w:rsid w:val="00600CF6"/>
    <w:rsid w:val="00601927"/>
    <w:rsid w:val="00602591"/>
    <w:rsid w:val="00602C32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FDF"/>
    <w:rsid w:val="00615A9E"/>
    <w:rsid w:val="0061638A"/>
    <w:rsid w:val="006220D9"/>
    <w:rsid w:val="00624FB7"/>
    <w:rsid w:val="006261A6"/>
    <w:rsid w:val="0062733C"/>
    <w:rsid w:val="0062745C"/>
    <w:rsid w:val="0063178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154E"/>
    <w:rsid w:val="00692BFB"/>
    <w:rsid w:val="00695E2B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4C7D"/>
    <w:rsid w:val="006C5AC5"/>
    <w:rsid w:val="006C73E6"/>
    <w:rsid w:val="006C74E5"/>
    <w:rsid w:val="006C7529"/>
    <w:rsid w:val="006D1100"/>
    <w:rsid w:val="006D4AE7"/>
    <w:rsid w:val="006D4B62"/>
    <w:rsid w:val="006D6F14"/>
    <w:rsid w:val="006D79AA"/>
    <w:rsid w:val="006E02AC"/>
    <w:rsid w:val="006E30BF"/>
    <w:rsid w:val="006E3F53"/>
    <w:rsid w:val="006E5468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43EFB"/>
    <w:rsid w:val="00744C9E"/>
    <w:rsid w:val="00744E76"/>
    <w:rsid w:val="007451A0"/>
    <w:rsid w:val="0074522D"/>
    <w:rsid w:val="00745546"/>
    <w:rsid w:val="0075172B"/>
    <w:rsid w:val="0075233E"/>
    <w:rsid w:val="00752E2A"/>
    <w:rsid w:val="00754CC3"/>
    <w:rsid w:val="00755D99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083"/>
    <w:rsid w:val="0077648F"/>
    <w:rsid w:val="007764F0"/>
    <w:rsid w:val="0077693C"/>
    <w:rsid w:val="0077799D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0E8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B018D"/>
    <w:rsid w:val="007B0A62"/>
    <w:rsid w:val="007B15F0"/>
    <w:rsid w:val="007B1B76"/>
    <w:rsid w:val="007B1CB8"/>
    <w:rsid w:val="007B2115"/>
    <w:rsid w:val="007B3CC7"/>
    <w:rsid w:val="007B49A3"/>
    <w:rsid w:val="007C039D"/>
    <w:rsid w:val="007C3C31"/>
    <w:rsid w:val="007C4908"/>
    <w:rsid w:val="007C4C45"/>
    <w:rsid w:val="007C6BD7"/>
    <w:rsid w:val="007C79BA"/>
    <w:rsid w:val="007C7DA9"/>
    <w:rsid w:val="007D028A"/>
    <w:rsid w:val="007D2FA9"/>
    <w:rsid w:val="007D7A73"/>
    <w:rsid w:val="007D7EF2"/>
    <w:rsid w:val="007E316F"/>
    <w:rsid w:val="007E36BD"/>
    <w:rsid w:val="007F0A8D"/>
    <w:rsid w:val="007F0F19"/>
    <w:rsid w:val="007F17C5"/>
    <w:rsid w:val="007F2F8B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B9B"/>
    <w:rsid w:val="00823589"/>
    <w:rsid w:val="0082758B"/>
    <w:rsid w:val="00830663"/>
    <w:rsid w:val="008308B0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8F6"/>
    <w:rsid w:val="00846C4C"/>
    <w:rsid w:val="0084714B"/>
    <w:rsid w:val="008538A2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4F9E"/>
    <w:rsid w:val="008B735F"/>
    <w:rsid w:val="008C0085"/>
    <w:rsid w:val="008C4390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DF"/>
    <w:rsid w:val="00923F7C"/>
    <w:rsid w:val="009273B4"/>
    <w:rsid w:val="0092774C"/>
    <w:rsid w:val="0092784F"/>
    <w:rsid w:val="00927AA8"/>
    <w:rsid w:val="00930091"/>
    <w:rsid w:val="009317FB"/>
    <w:rsid w:val="00931937"/>
    <w:rsid w:val="00937EE8"/>
    <w:rsid w:val="009405F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4F2"/>
    <w:rsid w:val="009555B1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153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CBA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17AC6"/>
    <w:rsid w:val="00A230EC"/>
    <w:rsid w:val="00A27C02"/>
    <w:rsid w:val="00A3256E"/>
    <w:rsid w:val="00A3349E"/>
    <w:rsid w:val="00A339CF"/>
    <w:rsid w:val="00A343FE"/>
    <w:rsid w:val="00A356E7"/>
    <w:rsid w:val="00A363AC"/>
    <w:rsid w:val="00A4045E"/>
    <w:rsid w:val="00A42C4A"/>
    <w:rsid w:val="00A433B0"/>
    <w:rsid w:val="00A44151"/>
    <w:rsid w:val="00A52282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38E5"/>
    <w:rsid w:val="00A943D9"/>
    <w:rsid w:val="00A94819"/>
    <w:rsid w:val="00A95D9E"/>
    <w:rsid w:val="00A969A8"/>
    <w:rsid w:val="00A96CD3"/>
    <w:rsid w:val="00A97018"/>
    <w:rsid w:val="00A97802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491D"/>
    <w:rsid w:val="00B1383A"/>
    <w:rsid w:val="00B14246"/>
    <w:rsid w:val="00B1511A"/>
    <w:rsid w:val="00B15449"/>
    <w:rsid w:val="00B15794"/>
    <w:rsid w:val="00B167C9"/>
    <w:rsid w:val="00B17039"/>
    <w:rsid w:val="00B2035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114E"/>
    <w:rsid w:val="00B63AF9"/>
    <w:rsid w:val="00B64EAC"/>
    <w:rsid w:val="00B738A1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7A7B"/>
    <w:rsid w:val="00BD172A"/>
    <w:rsid w:val="00BD6541"/>
    <w:rsid w:val="00BD7863"/>
    <w:rsid w:val="00BD79A2"/>
    <w:rsid w:val="00BE605F"/>
    <w:rsid w:val="00BF2878"/>
    <w:rsid w:val="00BF4466"/>
    <w:rsid w:val="00BF56E3"/>
    <w:rsid w:val="00BF6998"/>
    <w:rsid w:val="00BF7785"/>
    <w:rsid w:val="00C03329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1196"/>
    <w:rsid w:val="00C32962"/>
    <w:rsid w:val="00C33079"/>
    <w:rsid w:val="00C34E3F"/>
    <w:rsid w:val="00C3577B"/>
    <w:rsid w:val="00C35F1A"/>
    <w:rsid w:val="00C371B3"/>
    <w:rsid w:val="00C41A1C"/>
    <w:rsid w:val="00C4364E"/>
    <w:rsid w:val="00C45231"/>
    <w:rsid w:val="00C47922"/>
    <w:rsid w:val="00C520D6"/>
    <w:rsid w:val="00C530DF"/>
    <w:rsid w:val="00C56D0B"/>
    <w:rsid w:val="00C6012B"/>
    <w:rsid w:val="00C6035E"/>
    <w:rsid w:val="00C615D5"/>
    <w:rsid w:val="00C665D6"/>
    <w:rsid w:val="00C70B18"/>
    <w:rsid w:val="00C72833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D09"/>
    <w:rsid w:val="00CA3B1D"/>
    <w:rsid w:val="00CA3D0C"/>
    <w:rsid w:val="00CA3D41"/>
    <w:rsid w:val="00CA47BF"/>
    <w:rsid w:val="00CA4858"/>
    <w:rsid w:val="00CA5244"/>
    <w:rsid w:val="00CA5C08"/>
    <w:rsid w:val="00CA6EB5"/>
    <w:rsid w:val="00CB25CC"/>
    <w:rsid w:val="00CB2BCD"/>
    <w:rsid w:val="00CB4AED"/>
    <w:rsid w:val="00CB7D82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6C2"/>
    <w:rsid w:val="00D0089E"/>
    <w:rsid w:val="00D027EE"/>
    <w:rsid w:val="00D033A4"/>
    <w:rsid w:val="00D05166"/>
    <w:rsid w:val="00D053BD"/>
    <w:rsid w:val="00D065C5"/>
    <w:rsid w:val="00D06840"/>
    <w:rsid w:val="00D0762E"/>
    <w:rsid w:val="00D10F61"/>
    <w:rsid w:val="00D11429"/>
    <w:rsid w:val="00D11AFA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B50"/>
    <w:rsid w:val="00D51E1B"/>
    <w:rsid w:val="00D540B4"/>
    <w:rsid w:val="00D556F4"/>
    <w:rsid w:val="00D56778"/>
    <w:rsid w:val="00D60762"/>
    <w:rsid w:val="00D61224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210B4"/>
    <w:rsid w:val="00E24444"/>
    <w:rsid w:val="00E25B43"/>
    <w:rsid w:val="00E27214"/>
    <w:rsid w:val="00E3086C"/>
    <w:rsid w:val="00E30AAE"/>
    <w:rsid w:val="00E32A25"/>
    <w:rsid w:val="00E35AD7"/>
    <w:rsid w:val="00E35C2C"/>
    <w:rsid w:val="00E35E84"/>
    <w:rsid w:val="00E36EE0"/>
    <w:rsid w:val="00E41C4A"/>
    <w:rsid w:val="00E4796C"/>
    <w:rsid w:val="00E47EDD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6503"/>
    <w:rsid w:val="00E77645"/>
    <w:rsid w:val="00E77CB6"/>
    <w:rsid w:val="00E80684"/>
    <w:rsid w:val="00E819BB"/>
    <w:rsid w:val="00E819C7"/>
    <w:rsid w:val="00E82E1D"/>
    <w:rsid w:val="00E84B7A"/>
    <w:rsid w:val="00E86F5E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AF3"/>
    <w:rsid w:val="00ED34E1"/>
    <w:rsid w:val="00ED3B34"/>
    <w:rsid w:val="00ED3B96"/>
    <w:rsid w:val="00ED47FD"/>
    <w:rsid w:val="00ED5EAF"/>
    <w:rsid w:val="00EE1761"/>
    <w:rsid w:val="00EE2C6B"/>
    <w:rsid w:val="00EE5470"/>
    <w:rsid w:val="00EE60BD"/>
    <w:rsid w:val="00EE6399"/>
    <w:rsid w:val="00EF1597"/>
    <w:rsid w:val="00EF1994"/>
    <w:rsid w:val="00EF1FC5"/>
    <w:rsid w:val="00EF55F3"/>
    <w:rsid w:val="00EF760C"/>
    <w:rsid w:val="00F00405"/>
    <w:rsid w:val="00F00B91"/>
    <w:rsid w:val="00F025A2"/>
    <w:rsid w:val="00F02EFF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1148"/>
    <w:rsid w:val="00F71EE6"/>
    <w:rsid w:val="00F733EF"/>
    <w:rsid w:val="00F74425"/>
    <w:rsid w:val="00F7577A"/>
    <w:rsid w:val="00F75C76"/>
    <w:rsid w:val="00F76DCA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C03DB"/>
    <w:rsid w:val="00FC1192"/>
    <w:rsid w:val="00FC3E46"/>
    <w:rsid w:val="00FC4B53"/>
    <w:rsid w:val="00FC597F"/>
    <w:rsid w:val="00FD18D4"/>
    <w:rsid w:val="00FD1F3E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908CE1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B5F3-C5E8-4E20-BBE7-E51B7B8ADAA7}">
  <ds:schemaRefs>
    <ds:schemaRef ds:uri="http://purl.org/dc/terms/"/>
    <ds:schemaRef ds:uri="8c206d83-9077-4838-a2dd-3d08ee9e6fa3"/>
    <ds:schemaRef ds:uri="http://purl.org/dc/dcmitype/"/>
    <ds:schemaRef ds:uri="http://schemas.microsoft.com/office/infopath/2007/PartnerControls"/>
    <ds:schemaRef ds:uri="a744ff38-b4b9-413c-860a-d1e1cc2e81b8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F1666CE-2C15-468D-89A1-8DBFC4A87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E9E037-08C9-4ADC-8C7C-7FB2395D1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460</TotalTime>
  <Pages>3</Pages>
  <Words>451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Thomas Chapman</cp:lastModifiedBy>
  <cp:revision>24</cp:revision>
  <dcterms:created xsi:type="dcterms:W3CDTF">2019-09-30T14:26:00Z</dcterms:created>
  <dcterms:modified xsi:type="dcterms:W3CDTF">2019-10-04T14:46:00Z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