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2911DEB7"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E23959">
        <w:rPr>
          <w:rFonts w:cs="Arial"/>
          <w:sz w:val="24"/>
          <w:szCs w:val="24"/>
          <w:lang w:val="de-DE"/>
        </w:rPr>
        <w:t>2</w:t>
      </w:r>
      <w:r w:rsidR="00F81119">
        <w:rPr>
          <w:rFonts w:cs="Arial"/>
          <w:sz w:val="24"/>
          <w:szCs w:val="24"/>
          <w:lang w:val="de-DE"/>
        </w:rPr>
        <w:t>-</w:t>
      </w:r>
      <w:r w:rsidR="00836935">
        <w:rPr>
          <w:rFonts w:cs="Arial"/>
          <w:sz w:val="24"/>
          <w:szCs w:val="24"/>
          <w:lang w:val="de-DE"/>
        </w:rPr>
        <w:t>Bis</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w:t>
      </w:r>
      <w:r w:rsidR="00D71853">
        <w:rPr>
          <w:rFonts w:cs="Arial"/>
          <w:sz w:val="24"/>
          <w:szCs w:val="24"/>
          <w:lang w:val="de-DE"/>
        </w:rPr>
        <w:t>1</w:t>
      </w:r>
      <w:r w:rsidR="00494F97">
        <w:rPr>
          <w:rFonts w:cs="Arial"/>
          <w:sz w:val="24"/>
          <w:szCs w:val="24"/>
          <w:lang w:val="de-DE"/>
        </w:rPr>
        <w:t>0758</w:t>
      </w:r>
    </w:p>
    <w:bookmarkEnd w:id="0"/>
    <w:p w14:paraId="44676DEF" w14:textId="2E23F2FA" w:rsidR="00892CDB" w:rsidRDefault="00D71853" w:rsidP="00892CDB">
      <w:pPr>
        <w:pStyle w:val="Header"/>
        <w:rPr>
          <w:rFonts w:cs="Arial"/>
          <w:sz w:val="24"/>
          <w:szCs w:val="24"/>
          <w:lang w:val="de-DE"/>
        </w:rPr>
      </w:pPr>
      <w:r>
        <w:rPr>
          <w:rFonts w:cs="Arial"/>
          <w:sz w:val="24"/>
          <w:szCs w:val="24"/>
          <w:lang w:val="de-DE"/>
        </w:rPr>
        <w:t>Chongqing, CN, 14-18 Oct</w:t>
      </w:r>
      <w:r w:rsidR="004B30B1">
        <w:rPr>
          <w:rFonts w:cs="Arial"/>
          <w:sz w:val="24"/>
          <w:szCs w:val="24"/>
          <w:lang w:val="de-DE"/>
        </w:rPr>
        <w:t>.</w:t>
      </w:r>
      <w:r w:rsidR="00892CDB" w:rsidRPr="00B766D9">
        <w:rPr>
          <w:rFonts w:cs="Arial"/>
          <w:sz w:val="24"/>
          <w:szCs w:val="24"/>
          <w:lang w:val="de-DE"/>
        </w:rPr>
        <w:t xml:space="preserve"> 201</w:t>
      </w:r>
      <w:r w:rsidR="00892CDB">
        <w:rPr>
          <w:rFonts w:cs="Arial"/>
          <w:sz w:val="24"/>
          <w:szCs w:val="24"/>
          <w:lang w:val="de-DE"/>
        </w:rPr>
        <w:t>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5FC3739F"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C3A82">
        <w:rPr>
          <w:rFonts w:ascii="Arial" w:hAnsi="Arial"/>
          <w:sz w:val="24"/>
          <w:lang w:val="en-US"/>
        </w:rPr>
        <w:t>On FR2 CA fallbacks</w:t>
      </w:r>
    </w:p>
    <w:p w14:paraId="6F502258" w14:textId="1E94B50B" w:rsidR="00D45396" w:rsidRDefault="00D45396" w:rsidP="00D45396">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491141">
        <w:rPr>
          <w:rFonts w:ascii="Arial" w:hAnsi="Arial"/>
          <w:sz w:val="24"/>
          <w:lang w:val="en-US"/>
        </w:rPr>
        <w:t>6.5.2.2</w:t>
      </w:r>
    </w:p>
    <w:p w14:paraId="70428D9D" w14:textId="0E3F9393" w:rsidR="00D45396" w:rsidRPr="006C4F7C" w:rsidRDefault="00D45396" w:rsidP="00D45396">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proofErr w:type="spellStart"/>
      <w:r w:rsidR="00491141" w:rsidRPr="00491141">
        <w:rPr>
          <w:rFonts w:ascii="Arial" w:hAnsi="Arial" w:cs="Arial"/>
          <w:sz w:val="21"/>
          <w:szCs w:val="21"/>
          <w:lang w:eastAsia="ja-JP"/>
        </w:rPr>
        <w:t>NR_newRAT</w:t>
      </w:r>
      <w:proofErr w:type="spellEnd"/>
      <w:r w:rsidR="00491141" w:rsidRPr="00491141">
        <w:rPr>
          <w:rFonts w:ascii="Arial" w:hAnsi="Arial" w:cs="Arial"/>
          <w:sz w:val="21"/>
          <w:szCs w:val="21"/>
          <w:lang w:eastAsia="ja-JP"/>
        </w:rPr>
        <w:t>-Core</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218A99D9" w:rsidR="00B30B68" w:rsidRDefault="000D1C6A" w:rsidP="0080445A">
      <w:r>
        <w:t>FR2 CA comprises a large</w:t>
      </w:r>
      <w:r w:rsidR="00F42194">
        <w:t xml:space="preserve"> (and growing) number of band combinations. </w:t>
      </w:r>
      <w:r w:rsidR="00B5013D">
        <w:t xml:space="preserve">It represents a challenge on several fronts, from documentation in the standard, to testing and capability signalling. The last item is crucial because signalling-congestion represents a real-time impact </w:t>
      </w:r>
      <w:r w:rsidR="00DC1CA6">
        <w:t>to</w:t>
      </w:r>
      <w:r w:rsidR="00B5013D">
        <w:t xml:space="preserve"> network performance. </w:t>
      </w:r>
      <w:r w:rsidR="00BA1A8F">
        <w:t xml:space="preserve">In the previous meeting there was agreement to </w:t>
      </w:r>
      <w:r w:rsidR="00056DBF">
        <w:t>allow an FR2 UE to fall</w:t>
      </w:r>
      <w:r w:rsidR="001C6C70">
        <w:t xml:space="preserve"> </w:t>
      </w:r>
      <w:r w:rsidR="00056DBF">
        <w:t xml:space="preserve">back from a CA configuration directly to </w:t>
      </w:r>
      <w:r w:rsidR="008B0241">
        <w:t>single carrier</w:t>
      </w:r>
      <w:r w:rsidR="00A15862">
        <w:t>.</w:t>
      </w:r>
      <w:r w:rsidR="008B0241">
        <w:t xml:space="preserve"> We </w:t>
      </w:r>
      <w:r w:rsidR="00881FEF">
        <w:t>initiate discussion on whether the system can benefit from additional options</w:t>
      </w:r>
      <w:r w:rsidR="00ED528A">
        <w:t xml:space="preserve"> in how </w:t>
      </w:r>
      <w:r w:rsidR="001C6C70">
        <w:t xml:space="preserve">a UE’s </w:t>
      </w:r>
      <w:r w:rsidR="00ED528A">
        <w:t>fallback c</w:t>
      </w:r>
      <w:r w:rsidR="006D5888">
        <w:t>apability may be described</w:t>
      </w:r>
      <w:r w:rsidR="001C6C70">
        <w:t xml:space="preserve"> to the network</w:t>
      </w:r>
      <w:r w:rsidR="00ED528A">
        <w:t>.</w:t>
      </w:r>
    </w:p>
    <w:p w14:paraId="53BD6098" w14:textId="77777777" w:rsidR="006866E3" w:rsidRDefault="006866E3" w:rsidP="0080445A">
      <w:pPr>
        <w:pStyle w:val="Heading1"/>
        <w:rPr>
          <w:lang w:val="en-US"/>
        </w:rPr>
      </w:pPr>
      <w:r>
        <w:rPr>
          <w:lang w:val="en-US"/>
        </w:rPr>
        <w:t>Discussion</w:t>
      </w:r>
    </w:p>
    <w:p w14:paraId="5DA51EA5" w14:textId="299AD4E6" w:rsidR="00142386" w:rsidRDefault="005A6193" w:rsidP="00142386">
      <w:pPr>
        <w:pStyle w:val="TAL"/>
      </w:pPr>
      <w:r>
        <w:t xml:space="preserve">In rel. 15 FR2, the standard </w:t>
      </w:r>
      <w:r w:rsidR="006C651F">
        <w:t>comprises several contiguous CA BW classes</w:t>
      </w:r>
      <w:r w:rsidR="00C6196F">
        <w:t xml:space="preserve"> (‘A’ through ‘Q’)</w:t>
      </w:r>
      <w:r w:rsidR="00210FEF">
        <w:t xml:space="preserve">. </w:t>
      </w:r>
      <w:r w:rsidR="003C1ABB">
        <w:t>These numerous classes engender a multitude of non-contiguous intra</w:t>
      </w:r>
      <w:r w:rsidR="00701CBF">
        <w:t>-</w:t>
      </w:r>
      <w:r w:rsidR="003C1ABB">
        <w:t xml:space="preserve">band CA </w:t>
      </w:r>
      <w:r w:rsidR="00701CBF">
        <w:t xml:space="preserve">combinations. </w:t>
      </w:r>
      <w:r w:rsidR="0043638D">
        <w:t xml:space="preserve">Further, for a given NC configuration, </w:t>
      </w:r>
      <w:r w:rsidR="00810A34">
        <w:t xml:space="preserve">the original </w:t>
      </w:r>
      <w:r w:rsidR="00D87081">
        <w:t xml:space="preserve">fallback </w:t>
      </w:r>
      <w:r w:rsidR="00810A34">
        <w:t xml:space="preserve">interpretation was the UE would also support NC configurations </w:t>
      </w:r>
      <w:r w:rsidR="005C71F8">
        <w:t xml:space="preserve">comprising BW classes that were lower order than the ones in the starting configuration. </w:t>
      </w:r>
      <w:r w:rsidR="00142386">
        <w:t>This fall</w:t>
      </w:r>
      <w:bookmarkStart w:id="1" w:name="_GoBack"/>
      <w:bookmarkEnd w:id="1"/>
      <w:r w:rsidR="009E2DF8">
        <w:t xml:space="preserve">back </w:t>
      </w:r>
      <w:r w:rsidR="00142386">
        <w:t xml:space="preserve">rule is captured compactly in TS 38.306 v15.6.0 </w:t>
      </w:r>
      <w:r w:rsidR="009E2DF8">
        <w:t>for the</w:t>
      </w:r>
      <w:r w:rsidR="00142386">
        <w:t xml:space="preserve"> PHY parameter </w:t>
      </w:r>
      <w:proofErr w:type="spellStart"/>
      <w:r w:rsidR="00142386" w:rsidRPr="00083984">
        <w:rPr>
          <w:rFonts w:eastAsia="Malgun Gothic"/>
          <w:b/>
          <w:bCs/>
          <w:i/>
          <w:iCs/>
        </w:rPr>
        <w:t>supportedBandCombinationList</w:t>
      </w:r>
      <w:proofErr w:type="spellEnd"/>
      <w:r w:rsidR="00142386">
        <w:t>:</w:t>
      </w:r>
    </w:p>
    <w:p w14:paraId="229575D0" w14:textId="77777777" w:rsidR="00142386" w:rsidRPr="00083984" w:rsidRDefault="00142386" w:rsidP="00142386">
      <w:pPr>
        <w:pStyle w:val="TAL"/>
        <w:rPr>
          <w:rFonts w:eastAsia="Malgun Gothic"/>
          <w:b/>
          <w:bCs/>
          <w:i/>
          <w:iCs/>
        </w:rPr>
      </w:pPr>
    </w:p>
    <w:p w14:paraId="5AD5662E" w14:textId="77777777" w:rsidR="00142386" w:rsidRDefault="00142386" w:rsidP="00142386">
      <w:pPr>
        <w:ind w:left="284"/>
        <w:rPr>
          <w:lang w:eastAsia="ja-JP"/>
        </w:rPr>
      </w:pPr>
      <w:r w:rsidRPr="00666F6D">
        <w:rPr>
          <w:lang w:eastAsia="ja-JP"/>
        </w:rPr>
        <w:t xml:space="preserve">A fallback band combination resulting from the reported CA and MR-DC band combination is not signalled but the UE shall support it. </w:t>
      </w:r>
    </w:p>
    <w:p w14:paraId="56433A49" w14:textId="1D84CC18" w:rsidR="003B1E2B" w:rsidRDefault="003E4610" w:rsidP="006D5888">
      <w:pPr>
        <w:rPr>
          <w:lang w:eastAsia="ja-JP"/>
        </w:rPr>
      </w:pPr>
      <w:r>
        <w:rPr>
          <w:lang w:eastAsia="ja-JP"/>
        </w:rPr>
        <w:t xml:space="preserve">Unfortunately, this rule is not well optimized for many UEs </w:t>
      </w:r>
      <w:r w:rsidR="00DB0FAF">
        <w:rPr>
          <w:lang w:eastAsia="ja-JP"/>
        </w:rPr>
        <w:t>whose CA capability is determined principally by the number CCs it can support</w:t>
      </w:r>
      <w:r w:rsidR="0036236B">
        <w:rPr>
          <w:lang w:eastAsia="ja-JP"/>
        </w:rPr>
        <w:t>, rather than the specific arrangement</w:t>
      </w:r>
      <w:r w:rsidR="00D776E9">
        <w:rPr>
          <w:lang w:eastAsia="ja-JP"/>
        </w:rPr>
        <w:t xml:space="preserve"> of those CCs in contiguous and non-contiguous arrangements</w:t>
      </w:r>
      <w:r w:rsidR="00083984">
        <w:rPr>
          <w:lang w:eastAsia="ja-JP"/>
        </w:rPr>
        <w:t>.</w:t>
      </w:r>
      <w:r w:rsidR="00C11C94">
        <w:rPr>
          <w:lang w:eastAsia="ja-JP"/>
        </w:rPr>
        <w:t xml:space="preserve"> </w:t>
      </w:r>
      <w:r w:rsidR="00E047B4">
        <w:rPr>
          <w:lang w:eastAsia="ja-JP"/>
        </w:rPr>
        <w:t xml:space="preserve">This </w:t>
      </w:r>
      <w:r w:rsidR="00977091">
        <w:rPr>
          <w:lang w:eastAsia="ja-JP"/>
        </w:rPr>
        <w:t>rule</w:t>
      </w:r>
      <w:r w:rsidR="00E047B4">
        <w:rPr>
          <w:lang w:eastAsia="ja-JP"/>
        </w:rPr>
        <w:t xml:space="preserve"> represents a</w:t>
      </w:r>
      <w:r w:rsidR="0021398B">
        <w:rPr>
          <w:lang w:eastAsia="ja-JP"/>
        </w:rPr>
        <w:t xml:space="preserve"> </w:t>
      </w:r>
      <w:r w:rsidR="00657C36">
        <w:rPr>
          <w:lang w:eastAsia="ja-JP"/>
        </w:rPr>
        <w:t xml:space="preserve">serious </w:t>
      </w:r>
      <w:r w:rsidR="00C11C94">
        <w:rPr>
          <w:lang w:eastAsia="ja-JP"/>
        </w:rPr>
        <w:t>problem</w:t>
      </w:r>
      <w:r w:rsidR="00657C36">
        <w:rPr>
          <w:lang w:eastAsia="ja-JP"/>
        </w:rPr>
        <w:t xml:space="preserve"> </w:t>
      </w:r>
      <w:r w:rsidR="00FC268A">
        <w:rPr>
          <w:lang w:eastAsia="ja-JP"/>
        </w:rPr>
        <w:t xml:space="preserve">in </w:t>
      </w:r>
      <w:r w:rsidR="00C11C94">
        <w:rPr>
          <w:lang w:eastAsia="ja-JP"/>
        </w:rPr>
        <w:t xml:space="preserve">signalling CA </w:t>
      </w:r>
      <w:r w:rsidR="00FC268A">
        <w:rPr>
          <w:lang w:eastAsia="ja-JP"/>
        </w:rPr>
        <w:t>support</w:t>
      </w:r>
      <w:r w:rsidR="00E047B4">
        <w:rPr>
          <w:lang w:eastAsia="ja-JP"/>
        </w:rPr>
        <w:t xml:space="preserve">, as we </w:t>
      </w:r>
      <w:r w:rsidR="00FC268A">
        <w:rPr>
          <w:lang w:eastAsia="ja-JP"/>
        </w:rPr>
        <w:t>detail below</w:t>
      </w:r>
      <w:r w:rsidR="00C11C94">
        <w:rPr>
          <w:lang w:eastAsia="ja-JP"/>
        </w:rPr>
        <w:t>.</w:t>
      </w:r>
    </w:p>
    <w:p w14:paraId="778E7EAB" w14:textId="75F1D833" w:rsidR="004E48B3" w:rsidRDefault="004E48B3" w:rsidP="004E48B3">
      <w:pPr>
        <w:pStyle w:val="Heading2"/>
        <w:rPr>
          <w:lang w:val="en-US"/>
        </w:rPr>
      </w:pPr>
      <w:r>
        <w:rPr>
          <w:lang w:val="en-US"/>
        </w:rPr>
        <w:t>An alternative UE behavior for CA</w:t>
      </w:r>
    </w:p>
    <w:p w14:paraId="43E54A5C" w14:textId="77777777" w:rsidR="00F47A7D" w:rsidRDefault="0075310F" w:rsidP="006D5888">
      <w:pPr>
        <w:rPr>
          <w:lang w:eastAsia="ja-JP"/>
        </w:rPr>
      </w:pPr>
      <w:r>
        <w:rPr>
          <w:lang w:eastAsia="ja-JP"/>
        </w:rPr>
        <w:t xml:space="preserve">A UE has certain over-riding constraints in how a CC may be arranged relative to others, in a CA configuration. UE capability for frequency separation and maximum </w:t>
      </w:r>
      <w:r w:rsidR="00BC346B">
        <w:rPr>
          <w:lang w:eastAsia="ja-JP"/>
        </w:rPr>
        <w:t xml:space="preserve">BW for each </w:t>
      </w:r>
      <w:r>
        <w:rPr>
          <w:lang w:eastAsia="ja-JP"/>
        </w:rPr>
        <w:t xml:space="preserve">CC capture these constraints for </w:t>
      </w:r>
      <w:r w:rsidR="009F39C9">
        <w:rPr>
          <w:lang w:eastAsia="ja-JP"/>
        </w:rPr>
        <w:t>real-time use by the network</w:t>
      </w:r>
      <w:r>
        <w:rPr>
          <w:lang w:eastAsia="ja-JP"/>
        </w:rPr>
        <w:t>.</w:t>
      </w:r>
      <w:r w:rsidR="009F39C9">
        <w:rPr>
          <w:lang w:eastAsia="ja-JP"/>
        </w:rPr>
        <w:t xml:space="preserve"> We assume that these constraints remain in place for the discussion below:</w:t>
      </w:r>
      <w:r>
        <w:rPr>
          <w:lang w:eastAsia="ja-JP"/>
        </w:rPr>
        <w:t xml:space="preserve"> </w:t>
      </w:r>
    </w:p>
    <w:p w14:paraId="61AAFBE6" w14:textId="50EA344D" w:rsidR="004E48B3" w:rsidRDefault="004E48B3" w:rsidP="006D5888">
      <w:pPr>
        <w:rPr>
          <w:lang w:eastAsia="ja-JP"/>
        </w:rPr>
      </w:pPr>
      <w:r>
        <w:rPr>
          <w:lang w:eastAsia="ja-JP"/>
        </w:rPr>
        <w:t>Consider a UE that can support up to</w:t>
      </w:r>
      <w:r w:rsidR="00DE59C3">
        <w:rPr>
          <w:lang w:eastAsia="ja-JP"/>
        </w:rPr>
        <w:t>,</w:t>
      </w:r>
      <w:r>
        <w:rPr>
          <w:lang w:eastAsia="ja-JP"/>
        </w:rPr>
        <w:t xml:space="preserve"> say, 6 CCs, regardless of their </w:t>
      </w:r>
      <w:r w:rsidR="00DE59C3">
        <w:rPr>
          <w:lang w:eastAsia="ja-JP"/>
        </w:rPr>
        <w:t xml:space="preserve">arrangement, Now, this </w:t>
      </w:r>
      <w:r w:rsidR="00C11C94">
        <w:rPr>
          <w:lang w:eastAsia="ja-JP"/>
        </w:rPr>
        <w:t>UE</w:t>
      </w:r>
      <w:r w:rsidR="00DE59C3">
        <w:rPr>
          <w:lang w:eastAsia="ja-JP"/>
        </w:rPr>
        <w:t xml:space="preserve"> can support for example, the following </w:t>
      </w:r>
      <w:r w:rsidR="001C6C70">
        <w:rPr>
          <w:lang w:eastAsia="ja-JP"/>
        </w:rPr>
        <w:t xml:space="preserve">arrangements of </w:t>
      </w:r>
      <w:r w:rsidR="00DE59C3">
        <w:rPr>
          <w:lang w:eastAsia="ja-JP"/>
        </w:rPr>
        <w:t>contiguous subblocks</w:t>
      </w:r>
      <w:r w:rsidR="00C11C94">
        <w:rPr>
          <w:lang w:eastAsia="ja-JP"/>
        </w:rPr>
        <w:t xml:space="preserve"> of CCs (‘+’ indicates a gap that qualifies for non-contiguous separation)</w:t>
      </w:r>
      <w:r w:rsidR="00DE59C3">
        <w:rPr>
          <w:lang w:eastAsia="ja-JP"/>
        </w:rPr>
        <w:t>:</w:t>
      </w:r>
    </w:p>
    <w:p w14:paraId="74FF4676" w14:textId="48C1E495" w:rsidR="00DE59C3" w:rsidRDefault="00DE59C3" w:rsidP="00DE59C3">
      <w:pPr>
        <w:pStyle w:val="ListParagraph"/>
        <w:numPr>
          <w:ilvl w:val="0"/>
          <w:numId w:val="18"/>
        </w:numPr>
        <w:rPr>
          <w:lang w:eastAsia="ja-JP"/>
        </w:rPr>
      </w:pPr>
      <w:r>
        <w:rPr>
          <w:lang w:eastAsia="ja-JP"/>
        </w:rPr>
        <w:t>1+1+1+1+1+1</w:t>
      </w:r>
      <w:r w:rsidR="00142861">
        <w:rPr>
          <w:lang w:eastAsia="ja-JP"/>
        </w:rPr>
        <w:t xml:space="preserve"> (6A)</w:t>
      </w:r>
    </w:p>
    <w:p w14:paraId="116ED4FA" w14:textId="54A42842" w:rsidR="00DE59C3" w:rsidRDefault="00DE59C3" w:rsidP="00DE59C3">
      <w:pPr>
        <w:pStyle w:val="ListParagraph"/>
        <w:numPr>
          <w:ilvl w:val="0"/>
          <w:numId w:val="18"/>
        </w:numPr>
        <w:rPr>
          <w:lang w:eastAsia="ja-JP"/>
        </w:rPr>
      </w:pPr>
      <w:r>
        <w:rPr>
          <w:lang w:eastAsia="ja-JP"/>
        </w:rPr>
        <w:t>2+2+1</w:t>
      </w:r>
    </w:p>
    <w:p w14:paraId="15BB9150" w14:textId="5AD0DE7F" w:rsidR="00DE59C3" w:rsidRDefault="00DE59C3" w:rsidP="00DE59C3">
      <w:pPr>
        <w:pStyle w:val="ListParagraph"/>
        <w:numPr>
          <w:ilvl w:val="0"/>
          <w:numId w:val="18"/>
        </w:numPr>
        <w:rPr>
          <w:lang w:eastAsia="ja-JP"/>
        </w:rPr>
      </w:pPr>
      <w:r>
        <w:rPr>
          <w:lang w:eastAsia="ja-JP"/>
        </w:rPr>
        <w:t>1+2+1+2</w:t>
      </w:r>
    </w:p>
    <w:p w14:paraId="729D8263" w14:textId="15D62DB5" w:rsidR="00DE59C3" w:rsidRDefault="00DE59C3" w:rsidP="00DE59C3">
      <w:pPr>
        <w:pStyle w:val="ListParagraph"/>
        <w:numPr>
          <w:ilvl w:val="0"/>
          <w:numId w:val="18"/>
        </w:numPr>
        <w:rPr>
          <w:lang w:eastAsia="ja-JP"/>
        </w:rPr>
      </w:pPr>
      <w:r>
        <w:rPr>
          <w:lang w:eastAsia="ja-JP"/>
        </w:rPr>
        <w:t>1+4</w:t>
      </w:r>
    </w:p>
    <w:p w14:paraId="5DC28135" w14:textId="4DAFEAE9" w:rsidR="00DE59C3" w:rsidRDefault="00DE59C3" w:rsidP="00DE59C3">
      <w:pPr>
        <w:pStyle w:val="ListParagraph"/>
        <w:numPr>
          <w:ilvl w:val="0"/>
          <w:numId w:val="18"/>
        </w:numPr>
        <w:rPr>
          <w:lang w:eastAsia="ja-JP"/>
        </w:rPr>
      </w:pPr>
      <w:r>
        <w:rPr>
          <w:lang w:eastAsia="ja-JP"/>
        </w:rPr>
        <w:t>1+2+1</w:t>
      </w:r>
    </w:p>
    <w:p w14:paraId="70D3C176" w14:textId="2F1139B1" w:rsidR="00DE59C3" w:rsidRDefault="00DE59C3" w:rsidP="00DE59C3">
      <w:pPr>
        <w:pStyle w:val="ListParagraph"/>
        <w:numPr>
          <w:ilvl w:val="0"/>
          <w:numId w:val="18"/>
        </w:numPr>
        <w:rPr>
          <w:lang w:eastAsia="ja-JP"/>
        </w:rPr>
      </w:pPr>
      <w:r>
        <w:rPr>
          <w:lang w:eastAsia="ja-JP"/>
        </w:rPr>
        <w:t>1+1</w:t>
      </w:r>
    </w:p>
    <w:p w14:paraId="42DF069B" w14:textId="74683D5F" w:rsidR="009F39C9" w:rsidRDefault="009F39C9" w:rsidP="00DE59C3">
      <w:pPr>
        <w:pStyle w:val="ListParagraph"/>
        <w:numPr>
          <w:ilvl w:val="0"/>
          <w:numId w:val="18"/>
        </w:numPr>
        <w:rPr>
          <w:lang w:eastAsia="ja-JP"/>
        </w:rPr>
      </w:pPr>
      <w:r>
        <w:rPr>
          <w:lang w:eastAsia="ja-JP"/>
        </w:rPr>
        <w:t>6 (single contiguous cluster)</w:t>
      </w:r>
    </w:p>
    <w:p w14:paraId="39745B0B" w14:textId="018B3B70" w:rsidR="00DE59C3" w:rsidRDefault="00DE59C3" w:rsidP="00DE59C3">
      <w:pPr>
        <w:pStyle w:val="ListParagraph"/>
        <w:numPr>
          <w:ilvl w:val="0"/>
          <w:numId w:val="18"/>
        </w:numPr>
        <w:rPr>
          <w:lang w:eastAsia="ja-JP"/>
        </w:rPr>
      </w:pPr>
      <w:r>
        <w:rPr>
          <w:lang w:eastAsia="ja-JP"/>
        </w:rPr>
        <w:t>(and so on)</w:t>
      </w:r>
    </w:p>
    <w:p w14:paraId="481F8421" w14:textId="52C64AC0" w:rsidR="002210F1" w:rsidRPr="00131DC7" w:rsidRDefault="009D116E" w:rsidP="006D5888">
      <w:pPr>
        <w:rPr>
          <w:lang w:eastAsia="ja-JP"/>
        </w:rPr>
      </w:pPr>
      <w:r>
        <w:rPr>
          <w:lang w:eastAsia="ja-JP"/>
        </w:rPr>
        <w:t xml:space="preserve">A quick exercise in combinatorics can assist in quantifying the proliferation of possible variants. </w:t>
      </w:r>
      <w:r w:rsidR="00DE59C3">
        <w:rPr>
          <w:lang w:eastAsia="ja-JP"/>
        </w:rPr>
        <w:t xml:space="preserve">For 6 CCs, there are </w:t>
      </w:r>
      <w:r w:rsidR="00DE59C3" w:rsidRPr="007863B5">
        <w:rPr>
          <w:lang w:eastAsia="ja-JP"/>
        </w:rPr>
        <w:t>2</w:t>
      </w:r>
      <w:r w:rsidR="00BD53A5" w:rsidRPr="007863B5">
        <w:rPr>
          <w:vertAlign w:val="superscript"/>
          <w:lang w:eastAsia="ja-JP"/>
        </w:rPr>
        <w:t>5</w:t>
      </w:r>
      <w:r w:rsidR="00DE59C3" w:rsidRPr="007863B5">
        <w:rPr>
          <w:lang w:eastAsia="ja-JP"/>
        </w:rPr>
        <w:t xml:space="preserve"> = </w:t>
      </w:r>
      <w:r w:rsidR="00BD53A5">
        <w:rPr>
          <w:lang w:eastAsia="ja-JP"/>
        </w:rPr>
        <w:t>32</w:t>
      </w:r>
      <w:r w:rsidR="001C6C70">
        <w:rPr>
          <w:lang w:eastAsia="ja-JP"/>
        </w:rPr>
        <w:t xml:space="preserve"> contiguous and</w:t>
      </w:r>
      <w:r w:rsidR="00DE59C3">
        <w:rPr>
          <w:lang w:eastAsia="ja-JP"/>
        </w:rPr>
        <w:t xml:space="preserve"> non-contiguous combinations that a UE can support. </w:t>
      </w:r>
      <w:r w:rsidR="00C11C94">
        <w:rPr>
          <w:lang w:eastAsia="ja-JP"/>
        </w:rPr>
        <w:t>Further, this UE can naturally support 5 CCs with similar freedom in CA configuration. 5 CCs can be distributed in 2</w:t>
      </w:r>
      <w:r w:rsidR="00BD53A5" w:rsidRPr="00BD53A5">
        <w:rPr>
          <w:vertAlign w:val="superscript"/>
          <w:lang w:eastAsia="ja-JP"/>
        </w:rPr>
        <w:t>4</w:t>
      </w:r>
      <w:r w:rsidR="00BD53A5">
        <w:rPr>
          <w:lang w:eastAsia="ja-JP"/>
        </w:rPr>
        <w:t xml:space="preserve"> = 16</w:t>
      </w:r>
      <w:r w:rsidR="00C11C94">
        <w:rPr>
          <w:lang w:eastAsia="ja-JP"/>
        </w:rPr>
        <w:t xml:space="preserve"> unique ways. </w:t>
      </w:r>
      <w:r w:rsidR="00BD53A5">
        <w:rPr>
          <w:lang w:eastAsia="ja-JP"/>
        </w:rPr>
        <w:t xml:space="preserve">We can recursively infer UE capability for progressively fewer carriers, and </w:t>
      </w:r>
      <w:r w:rsidR="001C6C70">
        <w:rPr>
          <w:lang w:eastAsia="ja-JP"/>
        </w:rPr>
        <w:t>determine that the UE</w:t>
      </w:r>
      <w:r w:rsidR="00BD53A5">
        <w:rPr>
          <w:lang w:eastAsia="ja-JP"/>
        </w:rPr>
        <w:t xml:space="preserve"> can support cumulatively, 2</w:t>
      </w:r>
      <w:r w:rsidR="00BD53A5" w:rsidRPr="00BD53A5">
        <w:rPr>
          <w:vertAlign w:val="superscript"/>
          <w:lang w:eastAsia="ja-JP"/>
        </w:rPr>
        <w:t>6</w:t>
      </w:r>
      <w:r w:rsidR="00BD53A5">
        <w:rPr>
          <w:lang w:eastAsia="ja-JP"/>
        </w:rPr>
        <w:t xml:space="preserve">-1 = 63 </w:t>
      </w:r>
      <w:r w:rsidR="001C6C70">
        <w:rPr>
          <w:lang w:eastAsia="ja-JP"/>
        </w:rPr>
        <w:t xml:space="preserve">contiguous and non-contiguous </w:t>
      </w:r>
      <w:r w:rsidR="00BD53A5">
        <w:rPr>
          <w:lang w:eastAsia="ja-JP"/>
        </w:rPr>
        <w:t xml:space="preserve">configurations. </w:t>
      </w:r>
      <w:r w:rsidR="000D1A59">
        <w:rPr>
          <w:lang w:eastAsia="ja-JP"/>
        </w:rPr>
        <w:t>Now</w:t>
      </w:r>
      <w:r w:rsidR="002210F1">
        <w:rPr>
          <w:lang w:eastAsia="ja-JP"/>
        </w:rPr>
        <w:t>,</w:t>
      </w:r>
      <w:r w:rsidR="000D1A59">
        <w:rPr>
          <w:lang w:eastAsia="ja-JP"/>
        </w:rPr>
        <w:t xml:space="preserve"> this </w:t>
      </w:r>
      <w:r w:rsidR="004250CB">
        <w:rPr>
          <w:lang w:eastAsia="ja-JP"/>
        </w:rPr>
        <w:t xml:space="preserve">estimate includes some combinations that are duplicates of </w:t>
      </w:r>
      <w:r w:rsidR="004250CB">
        <w:rPr>
          <w:lang w:eastAsia="ja-JP"/>
        </w:rPr>
        <w:lastRenderedPageBreak/>
        <w:t>others</w:t>
      </w:r>
      <w:r w:rsidR="004B0EA2">
        <w:rPr>
          <w:lang w:eastAsia="ja-JP"/>
        </w:rPr>
        <w:t xml:space="preserve">. </w:t>
      </w:r>
      <w:r w:rsidR="00115052">
        <w:rPr>
          <w:lang w:eastAsia="ja-JP"/>
        </w:rPr>
        <w:t>For example, 1+2+1+</w:t>
      </w:r>
      <w:r w:rsidR="00162665">
        <w:rPr>
          <w:lang w:eastAsia="ja-JP"/>
        </w:rPr>
        <w:t>2 combination is considered equivalent to a 2+1+1+2 combination.</w:t>
      </w:r>
      <w:r w:rsidR="00060E93">
        <w:rPr>
          <w:lang w:eastAsia="ja-JP"/>
        </w:rPr>
        <w:t xml:space="preserve"> </w:t>
      </w:r>
      <w:r w:rsidR="00EC7F63">
        <w:rPr>
          <w:lang w:eastAsia="ja-JP"/>
        </w:rPr>
        <w:t xml:space="preserve">Empirically we </w:t>
      </w:r>
      <w:r w:rsidR="005E3EB9">
        <w:rPr>
          <w:lang w:eastAsia="ja-JP"/>
        </w:rPr>
        <w:t xml:space="preserve">find </w:t>
      </w:r>
      <w:r w:rsidR="0047044B">
        <w:rPr>
          <w:lang w:eastAsia="ja-JP"/>
        </w:rPr>
        <w:t xml:space="preserve">faster growth than </w:t>
      </w:r>
      <w:r w:rsidR="007F2545">
        <w:rPr>
          <w:lang w:eastAsia="ja-JP"/>
        </w:rPr>
        <w:t>2</w:t>
      </w:r>
      <w:r w:rsidR="00C83BD3">
        <w:rPr>
          <w:lang w:eastAsia="ja-JP"/>
        </w:rPr>
        <w:t>^(</w:t>
      </w:r>
      <w:r w:rsidR="003A5232">
        <w:rPr>
          <w:lang w:eastAsia="ja-JP"/>
        </w:rPr>
        <w:t>N</w:t>
      </w:r>
      <w:r w:rsidR="003A5232">
        <w:rPr>
          <w:vertAlign w:val="superscript"/>
          <w:lang w:eastAsia="ja-JP"/>
        </w:rPr>
        <w:t>0.7</w:t>
      </w:r>
      <w:r w:rsidR="003A5232" w:rsidRPr="00375D5C">
        <w:rPr>
          <w:lang w:eastAsia="ja-JP"/>
        </w:rPr>
        <w:t>)</w:t>
      </w:r>
      <w:r w:rsidR="007F2545">
        <w:rPr>
          <w:lang w:eastAsia="ja-JP"/>
        </w:rPr>
        <w:t xml:space="preserve"> </w:t>
      </w:r>
      <w:r w:rsidR="0047044B">
        <w:rPr>
          <w:lang w:eastAsia="ja-JP"/>
        </w:rPr>
        <w:t>(</w:t>
      </w:r>
      <w:r w:rsidR="007F2545">
        <w:rPr>
          <w:lang w:eastAsia="ja-JP"/>
        </w:rPr>
        <w:t>for N&gt;5</w:t>
      </w:r>
      <w:r w:rsidR="0047044B">
        <w:rPr>
          <w:lang w:eastAsia="ja-JP"/>
        </w:rPr>
        <w:t xml:space="preserve">) </w:t>
      </w:r>
      <w:r w:rsidR="00E027E4">
        <w:rPr>
          <w:lang w:eastAsia="ja-JP"/>
        </w:rPr>
        <w:t xml:space="preserve">of </w:t>
      </w:r>
      <w:r w:rsidR="00E027E4" w:rsidRPr="00880F8B">
        <w:rPr>
          <w:i/>
          <w:iCs/>
          <w:lang w:eastAsia="ja-JP"/>
        </w:rPr>
        <w:t>unique</w:t>
      </w:r>
      <w:r w:rsidR="00E027E4">
        <w:rPr>
          <w:lang w:eastAsia="ja-JP"/>
        </w:rPr>
        <w:t xml:space="preserve"> combinations on number of carriers ‘N’, </w:t>
      </w:r>
      <w:r w:rsidR="00ED486A">
        <w:rPr>
          <w:lang w:eastAsia="ja-JP"/>
        </w:rPr>
        <w:t>compared to the 2</w:t>
      </w:r>
      <w:r w:rsidR="00375D5C">
        <w:rPr>
          <w:lang w:eastAsia="ja-JP"/>
        </w:rPr>
        <w:t>^</w:t>
      </w:r>
      <w:r w:rsidR="00ED486A" w:rsidRPr="00375D5C">
        <w:rPr>
          <w:lang w:eastAsia="ja-JP"/>
        </w:rPr>
        <w:t>N</w:t>
      </w:r>
      <w:r w:rsidR="00ED486A">
        <w:rPr>
          <w:lang w:eastAsia="ja-JP"/>
        </w:rPr>
        <w:t xml:space="preserve"> dependence</w:t>
      </w:r>
      <w:r w:rsidR="0072237F">
        <w:rPr>
          <w:lang w:eastAsia="ja-JP"/>
        </w:rPr>
        <w:t xml:space="preserve"> </w:t>
      </w:r>
      <w:r w:rsidR="009D1A4C">
        <w:rPr>
          <w:lang w:eastAsia="ja-JP"/>
        </w:rPr>
        <w:t>for</w:t>
      </w:r>
      <w:r w:rsidR="0072237F">
        <w:rPr>
          <w:lang w:eastAsia="ja-JP"/>
        </w:rPr>
        <w:t xml:space="preserve"> all combinations</w:t>
      </w:r>
      <w:r w:rsidR="00B33D28">
        <w:rPr>
          <w:lang w:eastAsia="ja-JP"/>
        </w:rPr>
        <w:t>.</w:t>
      </w:r>
    </w:p>
    <w:p w14:paraId="22BCF228" w14:textId="1FF4CC68" w:rsidR="00E22CCD" w:rsidRDefault="00177B06" w:rsidP="004A5260">
      <w:pPr>
        <w:jc w:val="center"/>
        <w:rPr>
          <w:lang w:eastAsia="ja-JP"/>
        </w:rPr>
      </w:pPr>
      <w:r>
        <w:rPr>
          <w:noProof/>
        </w:rPr>
        <w:drawing>
          <wp:inline distT="0" distB="0" distL="0" distR="0" wp14:anchorId="0D526735" wp14:editId="14EC7348">
            <wp:extent cx="3486150" cy="1990725"/>
            <wp:effectExtent l="0" t="0" r="0" b="9525"/>
            <wp:docPr id="1" name="Chart 1">
              <a:extLst xmlns:a="http://schemas.openxmlformats.org/drawingml/2006/main">
                <a:ext uri="{FF2B5EF4-FFF2-40B4-BE49-F238E27FC236}">
                  <a16:creationId xmlns:a16="http://schemas.microsoft.com/office/drawing/2014/main" id="{35A912A8-A2DD-4396-A48A-BEB5ED9D88E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CCBAD6F" w14:textId="291F0DBF" w:rsidR="00E22CCD" w:rsidRDefault="004A5260" w:rsidP="00D9548C">
      <w:pPr>
        <w:jc w:val="center"/>
        <w:rPr>
          <w:lang w:eastAsia="ja-JP"/>
        </w:rPr>
      </w:pPr>
      <w:r>
        <w:rPr>
          <w:lang w:eastAsia="ja-JP"/>
        </w:rPr>
        <w:t>Figure 2.1-1:</w:t>
      </w:r>
      <w:r w:rsidR="00722187">
        <w:rPr>
          <w:lang w:eastAsia="ja-JP"/>
        </w:rPr>
        <w:t xml:space="preserve"> Unique</w:t>
      </w:r>
      <w:r w:rsidR="00D9548C">
        <w:rPr>
          <w:lang w:eastAsia="ja-JP"/>
        </w:rPr>
        <w:t xml:space="preserve"> combinations of c</w:t>
      </w:r>
      <w:r w:rsidR="00722187">
        <w:rPr>
          <w:lang w:eastAsia="ja-JP"/>
        </w:rPr>
        <w:t>ontiguous and NC C</w:t>
      </w:r>
      <w:r w:rsidR="00D9548C">
        <w:rPr>
          <w:lang w:eastAsia="ja-JP"/>
        </w:rPr>
        <w:t>Cs</w:t>
      </w:r>
      <w:r w:rsidR="00722187">
        <w:rPr>
          <w:lang w:eastAsia="ja-JP"/>
        </w:rPr>
        <w:t xml:space="preserve"> </w:t>
      </w:r>
    </w:p>
    <w:p w14:paraId="2879980F" w14:textId="77777777" w:rsidR="00421E7B" w:rsidRDefault="009F39C9" w:rsidP="00421E7B">
      <w:pPr>
        <w:rPr>
          <w:lang w:eastAsia="ja-JP"/>
        </w:rPr>
      </w:pPr>
      <w:r>
        <w:rPr>
          <w:lang w:eastAsia="ja-JP"/>
        </w:rPr>
        <w:t>Our example</w:t>
      </w:r>
      <w:r w:rsidR="00C11C94">
        <w:rPr>
          <w:lang w:eastAsia="ja-JP"/>
        </w:rPr>
        <w:t xml:space="preserve"> UE </w:t>
      </w:r>
      <w:r w:rsidR="0073218B">
        <w:rPr>
          <w:lang w:eastAsia="ja-JP"/>
        </w:rPr>
        <w:t>supports</w:t>
      </w:r>
      <w:r w:rsidR="00C11C94">
        <w:rPr>
          <w:lang w:eastAsia="ja-JP"/>
        </w:rPr>
        <w:t xml:space="preserve"> </w:t>
      </w:r>
      <w:r w:rsidR="00AB3A50">
        <w:rPr>
          <w:lang w:eastAsia="ja-JP"/>
        </w:rPr>
        <w:t>11</w:t>
      </w:r>
      <w:r w:rsidR="00BD53A5">
        <w:rPr>
          <w:lang w:eastAsia="ja-JP"/>
        </w:rPr>
        <w:t xml:space="preserve"> </w:t>
      </w:r>
      <w:r w:rsidR="003737E6" w:rsidRPr="00F373F7">
        <w:rPr>
          <w:i/>
          <w:iCs/>
          <w:lang w:eastAsia="ja-JP"/>
        </w:rPr>
        <w:t>unique</w:t>
      </w:r>
      <w:r w:rsidR="003737E6">
        <w:rPr>
          <w:lang w:eastAsia="ja-JP"/>
        </w:rPr>
        <w:t xml:space="preserve"> </w:t>
      </w:r>
      <w:r w:rsidR="00C11C94">
        <w:rPr>
          <w:lang w:eastAsia="ja-JP"/>
        </w:rPr>
        <w:t>combinations</w:t>
      </w:r>
      <w:r w:rsidR="00AB3A50">
        <w:rPr>
          <w:lang w:eastAsia="ja-JP"/>
        </w:rPr>
        <w:t xml:space="preserve"> for DL alone. </w:t>
      </w:r>
      <w:r w:rsidR="00FB1EC5">
        <w:rPr>
          <w:lang w:eastAsia="ja-JP"/>
        </w:rPr>
        <w:t xml:space="preserve">Each of the </w:t>
      </w:r>
      <w:r w:rsidR="0077678A">
        <w:rPr>
          <w:lang w:eastAsia="ja-JP"/>
        </w:rPr>
        <w:t xml:space="preserve">11 </w:t>
      </w:r>
      <w:r w:rsidR="00FB1EC5">
        <w:rPr>
          <w:lang w:eastAsia="ja-JP"/>
        </w:rPr>
        <w:t xml:space="preserve">DL combinations </w:t>
      </w:r>
      <w:r w:rsidR="004403C1">
        <w:rPr>
          <w:lang w:eastAsia="ja-JP"/>
        </w:rPr>
        <w:t>can be combined with</w:t>
      </w:r>
      <w:r w:rsidR="00D01033">
        <w:rPr>
          <w:lang w:eastAsia="ja-JP"/>
        </w:rPr>
        <w:t xml:space="preserve"> </w:t>
      </w:r>
      <w:r w:rsidR="001B71DB">
        <w:rPr>
          <w:lang w:eastAsia="ja-JP"/>
        </w:rPr>
        <w:t xml:space="preserve">multiple </w:t>
      </w:r>
      <w:r w:rsidR="00FB1EC5">
        <w:rPr>
          <w:lang w:eastAsia="ja-JP"/>
        </w:rPr>
        <w:t>contiguous</w:t>
      </w:r>
      <w:r w:rsidR="0077678A">
        <w:rPr>
          <w:lang w:eastAsia="ja-JP"/>
        </w:rPr>
        <w:t xml:space="preserve"> UL C</w:t>
      </w:r>
      <w:r w:rsidR="00D01033">
        <w:rPr>
          <w:lang w:eastAsia="ja-JP"/>
        </w:rPr>
        <w:t>A</w:t>
      </w:r>
      <w:r w:rsidR="00FB1EC5">
        <w:rPr>
          <w:lang w:eastAsia="ja-JP"/>
        </w:rPr>
        <w:t xml:space="preserve"> possibilities</w:t>
      </w:r>
      <w:r w:rsidR="0077678A">
        <w:rPr>
          <w:lang w:eastAsia="ja-JP"/>
        </w:rPr>
        <w:t xml:space="preserve">. </w:t>
      </w:r>
      <w:r w:rsidR="00997F01">
        <w:rPr>
          <w:lang w:eastAsia="ja-JP"/>
        </w:rPr>
        <w:t>Looking ahead to NC UL CA, additional UL combinations become available</w:t>
      </w:r>
      <w:r w:rsidR="00190FEB">
        <w:rPr>
          <w:lang w:eastAsia="ja-JP"/>
        </w:rPr>
        <w:t xml:space="preserve">, increasing the number of supported UL+DL </w:t>
      </w:r>
      <w:r w:rsidR="00A012CC">
        <w:rPr>
          <w:lang w:eastAsia="ja-JP"/>
        </w:rPr>
        <w:t xml:space="preserve">(unique) </w:t>
      </w:r>
      <w:r w:rsidR="00190FEB">
        <w:rPr>
          <w:lang w:eastAsia="ja-JP"/>
        </w:rPr>
        <w:t xml:space="preserve">combinations. </w:t>
      </w:r>
      <w:r w:rsidR="00421E7B">
        <w:rPr>
          <w:lang w:eastAsia="ja-JP"/>
        </w:rPr>
        <w:t>This proliferation is further compounded when listing EN_DC configurations, because of association with multiple E-UTRA and FR1 band combinations.</w:t>
      </w:r>
    </w:p>
    <w:p w14:paraId="5ABCA23B" w14:textId="19B27CB1" w:rsidR="00C11C94" w:rsidRDefault="00A0437C" w:rsidP="006D5888">
      <w:pPr>
        <w:rPr>
          <w:lang w:eastAsia="ja-JP"/>
        </w:rPr>
      </w:pPr>
      <w:r>
        <w:rPr>
          <w:lang w:eastAsia="ja-JP"/>
        </w:rPr>
        <w:t>While t</w:t>
      </w:r>
      <w:r w:rsidR="009548FF">
        <w:rPr>
          <w:lang w:eastAsia="ja-JP"/>
        </w:rPr>
        <w:t>his recursive</w:t>
      </w:r>
      <w:r w:rsidR="00D1220B">
        <w:rPr>
          <w:lang w:eastAsia="ja-JP"/>
        </w:rPr>
        <w:t xml:space="preserve"> UE</w:t>
      </w:r>
      <w:r w:rsidR="009548FF">
        <w:rPr>
          <w:lang w:eastAsia="ja-JP"/>
        </w:rPr>
        <w:t xml:space="preserve"> support is very beneficial as </w:t>
      </w:r>
      <w:r>
        <w:rPr>
          <w:lang w:eastAsia="ja-JP"/>
        </w:rPr>
        <w:t xml:space="preserve">operational </w:t>
      </w:r>
      <w:r w:rsidR="009548FF">
        <w:rPr>
          <w:lang w:eastAsia="ja-JP"/>
        </w:rPr>
        <w:t xml:space="preserve">flexibility to the network, the signalling infrastructure is not optimized to handle this type of UE. </w:t>
      </w:r>
      <w:r w:rsidR="00445EE5">
        <w:rPr>
          <w:lang w:eastAsia="ja-JP"/>
        </w:rPr>
        <w:t xml:space="preserve"> </w:t>
      </w:r>
      <w:r w:rsidR="00C11C94">
        <w:rPr>
          <w:lang w:eastAsia="ja-JP"/>
        </w:rPr>
        <w:t>The irony is that the more network-friendly a UE’s CA capability is designed to be, the greater the signalling complexity.</w:t>
      </w:r>
      <w:r w:rsidR="00DE65FA">
        <w:rPr>
          <w:lang w:eastAsia="ja-JP"/>
        </w:rPr>
        <w:t xml:space="preserve"> </w:t>
      </w:r>
    </w:p>
    <w:p w14:paraId="6F663ECE" w14:textId="031E83BE" w:rsidR="00014594" w:rsidRDefault="00014594" w:rsidP="006D5888">
      <w:pPr>
        <w:rPr>
          <w:lang w:eastAsia="ja-JP"/>
        </w:rPr>
      </w:pPr>
      <w:r>
        <w:rPr>
          <w:b/>
          <w:bCs/>
          <w:lang w:eastAsia="ja-JP"/>
        </w:rPr>
        <w:t>Observation</w:t>
      </w:r>
      <w:r w:rsidRPr="007863B5">
        <w:rPr>
          <w:b/>
          <w:bCs/>
          <w:lang w:eastAsia="ja-JP"/>
        </w:rPr>
        <w:t xml:space="preserve"> 1: </w:t>
      </w:r>
      <w:r>
        <w:rPr>
          <w:b/>
          <w:bCs/>
          <w:lang w:eastAsia="ja-JP"/>
        </w:rPr>
        <w:t>A UE’s list of supported band combinations can grow very quickly with the number of CCs supported</w:t>
      </w:r>
    </w:p>
    <w:p w14:paraId="55C2019B" w14:textId="37374712" w:rsidR="009D116E" w:rsidRDefault="001C6C70" w:rsidP="00821E55">
      <w:pPr>
        <w:rPr>
          <w:lang w:eastAsia="ja-JP"/>
        </w:rPr>
      </w:pPr>
      <w:r>
        <w:rPr>
          <w:lang w:eastAsia="ja-JP"/>
        </w:rPr>
        <w:t>To counter this signalling congestion problem, w</w:t>
      </w:r>
      <w:r w:rsidR="009F39C9">
        <w:rPr>
          <w:lang w:eastAsia="ja-JP"/>
        </w:rPr>
        <w:t>e propose to allow an alternative UE type that only declares its support in terms of</w:t>
      </w:r>
      <w:r w:rsidR="007863B5">
        <w:rPr>
          <w:lang w:eastAsia="ja-JP"/>
        </w:rPr>
        <w:t xml:space="preserve"> the maximum</w:t>
      </w:r>
      <w:r w:rsidR="009F39C9">
        <w:rPr>
          <w:lang w:eastAsia="ja-JP"/>
        </w:rPr>
        <w:t xml:space="preserve"> number of CCs it can support</w:t>
      </w:r>
      <w:r w:rsidR="007863B5">
        <w:rPr>
          <w:lang w:eastAsia="ja-JP"/>
        </w:rPr>
        <w:t xml:space="preserve"> in CA mode</w:t>
      </w:r>
      <w:r w:rsidR="00821E55">
        <w:rPr>
          <w:lang w:eastAsia="ja-JP"/>
        </w:rPr>
        <w:t xml:space="preserve">. </w:t>
      </w:r>
      <w:r w:rsidR="009D116E">
        <w:rPr>
          <w:lang w:eastAsia="ja-JP"/>
        </w:rPr>
        <w:t xml:space="preserve">The network shall </w:t>
      </w:r>
      <w:r w:rsidR="00BF5BB6">
        <w:rPr>
          <w:lang w:eastAsia="ja-JP"/>
        </w:rPr>
        <w:t xml:space="preserve">implicitly </w:t>
      </w:r>
      <w:r w:rsidR="009D116E">
        <w:rPr>
          <w:lang w:eastAsia="ja-JP"/>
        </w:rPr>
        <w:t xml:space="preserve">assume support for all ‘child’ or subset combinations. </w:t>
      </w:r>
      <w:r w:rsidR="007863B5">
        <w:rPr>
          <w:lang w:eastAsia="ja-JP"/>
        </w:rPr>
        <w:t xml:space="preserve">For example, ‘n’ CC support in CA mode automatically implies support of all subset contiguous and non-contiguous CA combinations using as few as 1CC and as many as ‘n’ CCs. </w:t>
      </w:r>
      <w:r w:rsidR="009F39C9">
        <w:rPr>
          <w:lang w:eastAsia="ja-JP"/>
        </w:rPr>
        <w:t xml:space="preserve"> </w:t>
      </w:r>
      <w:r w:rsidR="009D116E">
        <w:rPr>
          <w:lang w:eastAsia="ja-JP"/>
        </w:rPr>
        <w:t xml:space="preserve">This implicit and recursive method can be captured in a proposal.                          </w:t>
      </w:r>
    </w:p>
    <w:p w14:paraId="7F3C7C60" w14:textId="56AB37BE" w:rsidR="00083984" w:rsidRPr="007863B5" w:rsidRDefault="00821E55" w:rsidP="009F39C9">
      <w:pPr>
        <w:rPr>
          <w:b/>
          <w:bCs/>
          <w:lang w:eastAsia="ja-JP"/>
        </w:rPr>
      </w:pPr>
      <w:r w:rsidRPr="007863B5">
        <w:rPr>
          <w:b/>
          <w:bCs/>
          <w:lang w:eastAsia="ja-JP"/>
        </w:rPr>
        <w:t>Proposal 1:</w:t>
      </w:r>
      <w:r w:rsidR="009F39C9" w:rsidRPr="007863B5">
        <w:rPr>
          <w:b/>
          <w:bCs/>
          <w:lang w:eastAsia="ja-JP"/>
        </w:rPr>
        <w:t xml:space="preserve"> </w:t>
      </w:r>
      <w:r w:rsidR="009D116E">
        <w:rPr>
          <w:b/>
          <w:bCs/>
          <w:lang w:eastAsia="ja-JP"/>
        </w:rPr>
        <w:t>T</w:t>
      </w:r>
      <w:r w:rsidR="007863B5" w:rsidRPr="007863B5">
        <w:rPr>
          <w:b/>
          <w:bCs/>
          <w:lang w:eastAsia="ja-JP"/>
        </w:rPr>
        <w:t xml:space="preserve">he system </w:t>
      </w:r>
      <w:r w:rsidR="009D116E">
        <w:rPr>
          <w:b/>
          <w:bCs/>
          <w:lang w:eastAsia="ja-JP"/>
        </w:rPr>
        <w:t xml:space="preserve">shall </w:t>
      </w:r>
      <w:r w:rsidRPr="007863B5">
        <w:rPr>
          <w:b/>
          <w:bCs/>
          <w:lang w:eastAsia="ja-JP"/>
        </w:rPr>
        <w:t>provision for</w:t>
      </w:r>
      <w:r w:rsidR="009D116E">
        <w:rPr>
          <w:b/>
          <w:bCs/>
          <w:lang w:eastAsia="ja-JP"/>
        </w:rPr>
        <w:t xml:space="preserve"> a</w:t>
      </w:r>
      <w:r w:rsidRPr="007863B5">
        <w:rPr>
          <w:b/>
          <w:bCs/>
          <w:lang w:eastAsia="ja-JP"/>
        </w:rPr>
        <w:t xml:space="preserve"> UE </w:t>
      </w:r>
      <w:r w:rsidR="009D116E">
        <w:rPr>
          <w:b/>
          <w:bCs/>
          <w:lang w:eastAsia="ja-JP"/>
        </w:rPr>
        <w:t xml:space="preserve">that only describes its </w:t>
      </w:r>
      <w:r w:rsidR="009E77E1">
        <w:rPr>
          <w:b/>
          <w:bCs/>
          <w:lang w:eastAsia="ja-JP"/>
        </w:rPr>
        <w:t xml:space="preserve">FR2 </w:t>
      </w:r>
      <w:r w:rsidR="009D116E">
        <w:rPr>
          <w:b/>
          <w:bCs/>
          <w:lang w:eastAsia="ja-JP"/>
        </w:rPr>
        <w:t>CA capability in terms of the maximum number of CCs it can support</w:t>
      </w:r>
      <w:r w:rsidR="001441A7">
        <w:rPr>
          <w:b/>
          <w:bCs/>
          <w:lang w:eastAsia="ja-JP"/>
        </w:rPr>
        <w:t>, and the implied CA capability is for any contiguous or non-contiguous combination of up to ‘n’ CCs</w:t>
      </w:r>
      <w:r w:rsidR="009D116E">
        <w:rPr>
          <w:b/>
          <w:bCs/>
          <w:lang w:eastAsia="ja-JP"/>
        </w:rPr>
        <w:t>.</w:t>
      </w:r>
      <w:r w:rsidR="001441A7">
        <w:rPr>
          <w:b/>
          <w:bCs/>
          <w:lang w:eastAsia="ja-JP"/>
        </w:rPr>
        <w:t xml:space="preserve"> </w:t>
      </w:r>
      <w:proofErr w:type="spellStart"/>
      <w:r w:rsidR="001441A7">
        <w:rPr>
          <w:b/>
          <w:bCs/>
          <w:lang w:eastAsia="ja-JP"/>
        </w:rPr>
        <w:t>i.e</w:t>
      </w:r>
      <w:proofErr w:type="spellEnd"/>
      <w:r w:rsidR="009D116E">
        <w:rPr>
          <w:b/>
          <w:bCs/>
          <w:lang w:eastAsia="ja-JP"/>
        </w:rPr>
        <w:t xml:space="preserve"> when </w:t>
      </w:r>
      <w:r w:rsidR="001441A7">
        <w:rPr>
          <w:b/>
          <w:bCs/>
          <w:lang w:eastAsia="ja-JP"/>
        </w:rPr>
        <w:t>a UE d</w:t>
      </w:r>
      <w:r w:rsidR="009D116E">
        <w:rPr>
          <w:b/>
          <w:bCs/>
          <w:lang w:eastAsia="ja-JP"/>
        </w:rPr>
        <w:t xml:space="preserve">eclares support for </w:t>
      </w:r>
      <w:r w:rsidR="007863B5" w:rsidRPr="007863B5">
        <w:rPr>
          <w:b/>
          <w:bCs/>
          <w:lang w:eastAsia="ja-JP"/>
        </w:rPr>
        <w:t xml:space="preserve">‘n’ non-contiguous </w:t>
      </w:r>
      <w:r w:rsidR="00AB22B3">
        <w:rPr>
          <w:b/>
          <w:bCs/>
          <w:lang w:eastAsia="ja-JP"/>
        </w:rPr>
        <w:t xml:space="preserve">FR2 </w:t>
      </w:r>
      <w:r w:rsidR="007863B5" w:rsidRPr="007863B5">
        <w:rPr>
          <w:b/>
          <w:bCs/>
          <w:lang w:eastAsia="ja-JP"/>
        </w:rPr>
        <w:t>CCs, it can also support</w:t>
      </w:r>
      <w:r w:rsidR="00DD0F2F">
        <w:rPr>
          <w:b/>
          <w:bCs/>
          <w:lang w:eastAsia="ja-JP"/>
        </w:rPr>
        <w:t>:</w:t>
      </w:r>
    </w:p>
    <w:p w14:paraId="295D6B9E" w14:textId="0475B6E4" w:rsidR="00821E55" w:rsidRPr="007863B5" w:rsidRDefault="00821E55" w:rsidP="00821E55">
      <w:pPr>
        <w:pStyle w:val="ListParagraph"/>
        <w:numPr>
          <w:ilvl w:val="0"/>
          <w:numId w:val="18"/>
        </w:numPr>
        <w:rPr>
          <w:b/>
          <w:bCs/>
          <w:lang w:eastAsia="ja-JP"/>
        </w:rPr>
      </w:pPr>
      <w:r w:rsidRPr="007863B5">
        <w:rPr>
          <w:b/>
          <w:bCs/>
          <w:lang w:eastAsia="ja-JP"/>
        </w:rPr>
        <w:t xml:space="preserve">‘n-1’ non-contiguous </w:t>
      </w:r>
      <w:r w:rsidR="00AB22B3">
        <w:rPr>
          <w:b/>
          <w:bCs/>
          <w:lang w:eastAsia="ja-JP"/>
        </w:rPr>
        <w:t xml:space="preserve">FR2 </w:t>
      </w:r>
      <w:r w:rsidRPr="007863B5">
        <w:rPr>
          <w:b/>
          <w:bCs/>
          <w:lang w:eastAsia="ja-JP"/>
        </w:rPr>
        <w:t>CCs</w:t>
      </w:r>
    </w:p>
    <w:p w14:paraId="3CE797FA" w14:textId="4FAF9380" w:rsidR="00821E55" w:rsidRPr="007863B5" w:rsidRDefault="00821E55" w:rsidP="009F39C9">
      <w:pPr>
        <w:pStyle w:val="ListParagraph"/>
        <w:numPr>
          <w:ilvl w:val="0"/>
          <w:numId w:val="18"/>
        </w:numPr>
        <w:rPr>
          <w:b/>
          <w:bCs/>
          <w:lang w:eastAsia="ja-JP"/>
        </w:rPr>
      </w:pPr>
      <w:r w:rsidRPr="007863B5">
        <w:rPr>
          <w:b/>
          <w:bCs/>
          <w:lang w:eastAsia="ja-JP"/>
        </w:rPr>
        <w:t xml:space="preserve">any mix of contiguous and non-contiguous arrangement of ‘n’ </w:t>
      </w:r>
      <w:r w:rsidR="00AB22B3">
        <w:rPr>
          <w:b/>
          <w:bCs/>
          <w:lang w:eastAsia="ja-JP"/>
        </w:rPr>
        <w:t xml:space="preserve">FR2 </w:t>
      </w:r>
      <w:r w:rsidRPr="007863B5">
        <w:rPr>
          <w:b/>
          <w:bCs/>
          <w:lang w:eastAsia="ja-JP"/>
        </w:rPr>
        <w:t>CCs</w:t>
      </w:r>
    </w:p>
    <w:p w14:paraId="0EE557A4" w14:textId="2D79F656" w:rsidR="007863B5" w:rsidRDefault="009D116E" w:rsidP="006D5888">
      <w:pPr>
        <w:rPr>
          <w:lang w:eastAsia="ja-JP"/>
        </w:rPr>
      </w:pPr>
      <w:r>
        <w:rPr>
          <w:lang w:eastAsia="ja-JP"/>
        </w:rPr>
        <w:t xml:space="preserve">This proposal </w:t>
      </w:r>
      <w:r w:rsidR="00142861">
        <w:rPr>
          <w:lang w:eastAsia="ja-JP"/>
        </w:rPr>
        <w:t>would allow UEs to significantly streamline their CA combination signalling, and thereby greatly reduce signalling and processing congestion.</w:t>
      </w:r>
      <w:r>
        <w:rPr>
          <w:lang w:eastAsia="ja-JP"/>
        </w:rPr>
        <w:t xml:space="preserve"> </w:t>
      </w:r>
      <w:r w:rsidR="007863B5">
        <w:rPr>
          <w:lang w:eastAsia="ja-JP"/>
        </w:rPr>
        <w:t>This type of proposal would ultimately be implemented by RAN2</w:t>
      </w:r>
      <w:r w:rsidR="00272097">
        <w:rPr>
          <w:lang w:eastAsia="ja-JP"/>
        </w:rPr>
        <w:t xml:space="preserve">. </w:t>
      </w:r>
      <w:r w:rsidR="00272097">
        <w:rPr>
          <w:lang w:eastAsia="ja-JP"/>
        </w:rPr>
        <w:t>Contingent on agreement of our proposal, [2] could serves as a basis for the LS to RAN2.</w:t>
      </w:r>
    </w:p>
    <w:p w14:paraId="6D07F374" w14:textId="752291C9" w:rsidR="00515BEF" w:rsidRDefault="00D716FD" w:rsidP="006D5888">
      <w:pPr>
        <w:rPr>
          <w:lang w:eastAsia="ja-JP"/>
        </w:rPr>
      </w:pPr>
      <w:r>
        <w:rPr>
          <w:lang w:eastAsia="ja-JP"/>
        </w:rPr>
        <w:t xml:space="preserve">Recall that </w:t>
      </w:r>
      <w:r w:rsidR="0057456E">
        <w:rPr>
          <w:lang w:eastAsia="ja-JP"/>
        </w:rPr>
        <w:t xml:space="preserve">RAN4 agreed </w:t>
      </w:r>
      <w:r w:rsidR="00FB3CCC">
        <w:rPr>
          <w:lang w:eastAsia="ja-JP"/>
        </w:rPr>
        <w:t xml:space="preserve">in RAN4#92 </w:t>
      </w:r>
      <w:r w:rsidR="008714F6">
        <w:rPr>
          <w:lang w:eastAsia="ja-JP"/>
        </w:rPr>
        <w:t xml:space="preserve">[1] </w:t>
      </w:r>
      <w:r w:rsidR="0057456E">
        <w:rPr>
          <w:lang w:eastAsia="ja-JP"/>
        </w:rPr>
        <w:t xml:space="preserve">that a new category of UEs </w:t>
      </w:r>
      <w:r w:rsidR="003923B5">
        <w:rPr>
          <w:lang w:eastAsia="ja-JP"/>
        </w:rPr>
        <w:t xml:space="preserve">(‘new variant’) </w:t>
      </w:r>
      <w:r w:rsidR="0057456E">
        <w:rPr>
          <w:lang w:eastAsia="ja-JP"/>
        </w:rPr>
        <w:t>shall be allowed to fall back directly to single CC configuration, rather than support an elaborate tree of fallback modes</w:t>
      </w:r>
      <w:r w:rsidR="00D56FAC">
        <w:rPr>
          <w:lang w:eastAsia="ja-JP"/>
        </w:rPr>
        <w:t xml:space="preserve">. </w:t>
      </w:r>
      <w:r w:rsidR="006969D8">
        <w:rPr>
          <w:lang w:eastAsia="ja-JP"/>
        </w:rPr>
        <w:t xml:space="preserve">RAN2 </w:t>
      </w:r>
      <w:r w:rsidR="003C4447">
        <w:rPr>
          <w:lang w:eastAsia="ja-JP"/>
        </w:rPr>
        <w:t xml:space="preserve">will </w:t>
      </w:r>
      <w:r w:rsidR="00772C9E">
        <w:rPr>
          <w:lang w:eastAsia="ja-JP"/>
        </w:rPr>
        <w:t xml:space="preserve">soon </w:t>
      </w:r>
      <w:r w:rsidR="003C4447">
        <w:rPr>
          <w:lang w:eastAsia="ja-JP"/>
        </w:rPr>
        <w:t xml:space="preserve">embark on provisioning the </w:t>
      </w:r>
      <w:r w:rsidR="003923B5">
        <w:rPr>
          <w:lang w:eastAsia="ja-JP"/>
        </w:rPr>
        <w:t>new variant</w:t>
      </w:r>
      <w:r w:rsidR="00156DD8">
        <w:rPr>
          <w:lang w:eastAsia="ja-JP"/>
        </w:rPr>
        <w:t xml:space="preserve"> of UE</w:t>
      </w:r>
      <w:r w:rsidR="003923B5">
        <w:rPr>
          <w:lang w:eastAsia="ja-JP"/>
        </w:rPr>
        <w:t xml:space="preserve"> in the system</w:t>
      </w:r>
      <w:r w:rsidR="00233D68">
        <w:rPr>
          <w:lang w:eastAsia="ja-JP"/>
        </w:rPr>
        <w:t xml:space="preserve">. </w:t>
      </w:r>
    </w:p>
    <w:p w14:paraId="65C80E8E" w14:textId="23960431" w:rsidR="00B519FA" w:rsidRPr="00FB3CCC" w:rsidRDefault="00020518" w:rsidP="006D5888">
      <w:pPr>
        <w:rPr>
          <w:lang w:eastAsia="ja-JP"/>
        </w:rPr>
      </w:pPr>
      <w:r w:rsidRPr="00FB3CCC">
        <w:rPr>
          <w:lang w:eastAsia="ja-JP"/>
        </w:rPr>
        <w:t>Proposa</w:t>
      </w:r>
      <w:r w:rsidR="00ED3393" w:rsidRPr="00FB3CCC">
        <w:rPr>
          <w:lang w:eastAsia="ja-JP"/>
        </w:rPr>
        <w:t xml:space="preserve">l 1 </w:t>
      </w:r>
      <w:r w:rsidR="008714F6">
        <w:rPr>
          <w:lang w:eastAsia="ja-JP"/>
        </w:rPr>
        <w:t xml:space="preserve">above </w:t>
      </w:r>
      <w:r w:rsidR="00ED3393" w:rsidRPr="00FB3CCC">
        <w:rPr>
          <w:lang w:eastAsia="ja-JP"/>
        </w:rPr>
        <w:t>represents</w:t>
      </w:r>
      <w:r w:rsidR="00AC17C6">
        <w:rPr>
          <w:lang w:eastAsia="ja-JP"/>
        </w:rPr>
        <w:t xml:space="preserve"> an</w:t>
      </w:r>
      <w:r w:rsidR="00ED3393" w:rsidRPr="00FB3CCC">
        <w:rPr>
          <w:lang w:eastAsia="ja-JP"/>
        </w:rPr>
        <w:t xml:space="preserve"> </w:t>
      </w:r>
      <w:r w:rsidR="00541C17">
        <w:rPr>
          <w:lang w:eastAsia="ja-JP"/>
        </w:rPr>
        <w:t xml:space="preserve">alternative </w:t>
      </w:r>
      <w:r w:rsidR="00B14A84">
        <w:rPr>
          <w:lang w:eastAsia="ja-JP"/>
        </w:rPr>
        <w:t xml:space="preserve">UE behaviour </w:t>
      </w:r>
      <w:r w:rsidR="00BA5197">
        <w:rPr>
          <w:lang w:eastAsia="ja-JP"/>
        </w:rPr>
        <w:t xml:space="preserve">much like the </w:t>
      </w:r>
      <w:r w:rsidR="003923B5">
        <w:rPr>
          <w:lang w:eastAsia="ja-JP"/>
        </w:rPr>
        <w:t>new variant</w:t>
      </w:r>
      <w:r w:rsidR="00874300">
        <w:rPr>
          <w:lang w:eastAsia="ja-JP"/>
        </w:rPr>
        <w:t xml:space="preserve">. </w:t>
      </w:r>
      <w:r w:rsidR="00BA5197">
        <w:rPr>
          <w:lang w:eastAsia="ja-JP"/>
        </w:rPr>
        <w:t xml:space="preserve"> </w:t>
      </w:r>
      <w:r w:rsidR="001015C1">
        <w:rPr>
          <w:lang w:eastAsia="ja-JP"/>
        </w:rPr>
        <w:t xml:space="preserve">Should RAN4 choose to agree on the proposed behaviour, </w:t>
      </w:r>
      <w:r w:rsidR="000E371D">
        <w:rPr>
          <w:lang w:eastAsia="ja-JP"/>
        </w:rPr>
        <w:t>RAN2 may be able to consolidate both efforts</w:t>
      </w:r>
      <w:r w:rsidR="00FB3CCC">
        <w:rPr>
          <w:lang w:eastAsia="ja-JP"/>
        </w:rPr>
        <w:t>.</w:t>
      </w:r>
    </w:p>
    <w:p w14:paraId="60965BFF" w14:textId="77777777" w:rsidR="00911ED3" w:rsidRDefault="00683177" w:rsidP="00442474">
      <w:pPr>
        <w:pStyle w:val="Heading1"/>
        <w:rPr>
          <w:lang w:val="en-US"/>
        </w:rPr>
      </w:pPr>
      <w:r>
        <w:rPr>
          <w:lang w:val="en-US"/>
        </w:rPr>
        <w:t>Conclusion</w:t>
      </w:r>
    </w:p>
    <w:p w14:paraId="07994C59" w14:textId="7C1E380C" w:rsidR="007B08AD" w:rsidRDefault="001441A7" w:rsidP="004D2FD1">
      <w:pPr>
        <w:rPr>
          <w:lang w:eastAsia="ja-JP"/>
        </w:rPr>
      </w:pPr>
      <w:r>
        <w:t xml:space="preserve">We </w:t>
      </w:r>
      <w:r w:rsidR="000E371D">
        <w:t>identify the</w:t>
      </w:r>
      <w:r>
        <w:t xml:space="preserve"> signalling problem associated with CA combination </w:t>
      </w:r>
      <w:r w:rsidR="00142861">
        <w:t>and</w:t>
      </w:r>
      <w:r>
        <w:t xml:space="preserve"> propose a second alternative UE to go with the </w:t>
      </w:r>
      <w:r w:rsidR="00410E66">
        <w:t xml:space="preserve">one communicated to RAN2 in the last meeting [1]. </w:t>
      </w:r>
      <w:r w:rsidR="001651CB">
        <w:rPr>
          <w:lang w:eastAsia="ja-JP"/>
        </w:rPr>
        <w:t xml:space="preserve">Note that over-riding constraints like frequency separation and </w:t>
      </w:r>
      <w:r w:rsidR="001651CB">
        <w:rPr>
          <w:lang w:eastAsia="ja-JP"/>
        </w:rPr>
        <w:lastRenderedPageBreak/>
        <w:t xml:space="preserve">maximum BW for each CC remain in place for this type of UE also. </w:t>
      </w:r>
      <w:r w:rsidR="00142861">
        <w:t xml:space="preserve">The proposal below </w:t>
      </w:r>
      <w:r w:rsidR="00142861">
        <w:rPr>
          <w:lang w:eastAsia="ja-JP"/>
        </w:rPr>
        <w:t>would allow UEs to significantly streamline their CA combination signalling, and thereby greatly reduce signalling congestion.</w:t>
      </w:r>
    </w:p>
    <w:p w14:paraId="2BE8CEFF" w14:textId="385A2CBC" w:rsidR="00410E66" w:rsidRDefault="00142861" w:rsidP="00410E66">
      <w:pPr>
        <w:rPr>
          <w:lang w:eastAsia="ja-JP"/>
        </w:rPr>
      </w:pPr>
      <w:r>
        <w:rPr>
          <w:lang w:eastAsia="ja-JP"/>
        </w:rPr>
        <w:t>Th</w:t>
      </w:r>
      <w:r w:rsidR="00410E66">
        <w:rPr>
          <w:lang w:eastAsia="ja-JP"/>
        </w:rPr>
        <w:t xml:space="preserve">e proposed UE type only declares its support in terms of the maximum number of CCs it can support in CA mode. The network shall </w:t>
      </w:r>
      <w:r w:rsidR="00BF5BB6">
        <w:rPr>
          <w:lang w:eastAsia="ja-JP"/>
        </w:rPr>
        <w:t xml:space="preserve">implicitly </w:t>
      </w:r>
      <w:r w:rsidR="00410E66">
        <w:rPr>
          <w:lang w:eastAsia="ja-JP"/>
        </w:rPr>
        <w:t xml:space="preserve">assume support for all ‘child’ or subset combinations. For example, ‘n’ CC support in CA mode automatically implies support of all subset contiguous and non-contiguous CA combinations using as few as 1CC and as many as ‘n’ CCs.  This implicit and recursive method is captured in a proposal.                          </w:t>
      </w:r>
    </w:p>
    <w:p w14:paraId="1D59E834" w14:textId="1199C9BA" w:rsidR="00410E66" w:rsidRPr="007863B5" w:rsidRDefault="00410E66" w:rsidP="00410E66">
      <w:pPr>
        <w:rPr>
          <w:b/>
          <w:bCs/>
          <w:lang w:eastAsia="ja-JP"/>
        </w:rPr>
      </w:pPr>
      <w:r w:rsidRPr="007863B5">
        <w:rPr>
          <w:b/>
          <w:bCs/>
          <w:lang w:eastAsia="ja-JP"/>
        </w:rPr>
        <w:t xml:space="preserve">Proposal 1: </w:t>
      </w:r>
      <w:r>
        <w:rPr>
          <w:b/>
          <w:bCs/>
          <w:lang w:eastAsia="ja-JP"/>
        </w:rPr>
        <w:t>T</w:t>
      </w:r>
      <w:r w:rsidRPr="007863B5">
        <w:rPr>
          <w:b/>
          <w:bCs/>
          <w:lang w:eastAsia="ja-JP"/>
        </w:rPr>
        <w:t xml:space="preserve">he system </w:t>
      </w:r>
      <w:r>
        <w:rPr>
          <w:b/>
          <w:bCs/>
          <w:lang w:eastAsia="ja-JP"/>
        </w:rPr>
        <w:t xml:space="preserve">shall </w:t>
      </w:r>
      <w:r w:rsidRPr="007863B5">
        <w:rPr>
          <w:b/>
          <w:bCs/>
          <w:lang w:eastAsia="ja-JP"/>
        </w:rPr>
        <w:t>provision for</w:t>
      </w:r>
      <w:r>
        <w:rPr>
          <w:b/>
          <w:bCs/>
          <w:lang w:eastAsia="ja-JP"/>
        </w:rPr>
        <w:t xml:space="preserve"> a</w:t>
      </w:r>
      <w:r w:rsidRPr="007863B5">
        <w:rPr>
          <w:b/>
          <w:bCs/>
          <w:lang w:eastAsia="ja-JP"/>
        </w:rPr>
        <w:t xml:space="preserve"> UE </w:t>
      </w:r>
      <w:r>
        <w:rPr>
          <w:b/>
          <w:bCs/>
          <w:lang w:eastAsia="ja-JP"/>
        </w:rPr>
        <w:t xml:space="preserve">that only describes its </w:t>
      </w:r>
      <w:r w:rsidR="00AB22B3">
        <w:rPr>
          <w:b/>
          <w:bCs/>
          <w:lang w:eastAsia="ja-JP"/>
        </w:rPr>
        <w:t xml:space="preserve">FR2 </w:t>
      </w:r>
      <w:r>
        <w:rPr>
          <w:b/>
          <w:bCs/>
          <w:lang w:eastAsia="ja-JP"/>
        </w:rPr>
        <w:t xml:space="preserve">CA capability in terms of the maximum number of CCs it can support, and the implied CA capability is for any contiguous or non-contiguous combination of up to ‘n’ CCs. </w:t>
      </w:r>
      <w:proofErr w:type="spellStart"/>
      <w:r>
        <w:rPr>
          <w:b/>
          <w:bCs/>
          <w:lang w:eastAsia="ja-JP"/>
        </w:rPr>
        <w:t>i.e</w:t>
      </w:r>
      <w:proofErr w:type="spellEnd"/>
      <w:r>
        <w:rPr>
          <w:b/>
          <w:bCs/>
          <w:lang w:eastAsia="ja-JP"/>
        </w:rPr>
        <w:t xml:space="preserve"> when a UE declares support for </w:t>
      </w:r>
      <w:r w:rsidRPr="007863B5">
        <w:rPr>
          <w:b/>
          <w:bCs/>
          <w:lang w:eastAsia="ja-JP"/>
        </w:rPr>
        <w:t xml:space="preserve">‘n’ non-contiguous </w:t>
      </w:r>
      <w:r w:rsidR="00741C8C">
        <w:rPr>
          <w:b/>
          <w:bCs/>
          <w:lang w:eastAsia="ja-JP"/>
        </w:rPr>
        <w:t xml:space="preserve">FR2 </w:t>
      </w:r>
      <w:r w:rsidRPr="007863B5">
        <w:rPr>
          <w:b/>
          <w:bCs/>
          <w:lang w:eastAsia="ja-JP"/>
        </w:rPr>
        <w:t>CCs, it can also support:</w:t>
      </w:r>
    </w:p>
    <w:p w14:paraId="1D2DC505" w14:textId="53417B1D" w:rsidR="00410E66" w:rsidRPr="007863B5" w:rsidRDefault="00410E66" w:rsidP="00410E66">
      <w:pPr>
        <w:pStyle w:val="ListParagraph"/>
        <w:numPr>
          <w:ilvl w:val="0"/>
          <w:numId w:val="18"/>
        </w:numPr>
        <w:rPr>
          <w:b/>
          <w:bCs/>
          <w:lang w:eastAsia="ja-JP"/>
        </w:rPr>
      </w:pPr>
      <w:r w:rsidRPr="007863B5">
        <w:rPr>
          <w:b/>
          <w:bCs/>
          <w:lang w:eastAsia="ja-JP"/>
        </w:rPr>
        <w:t xml:space="preserve">‘n-1’ non-contiguous </w:t>
      </w:r>
      <w:r w:rsidR="00AB22B3">
        <w:rPr>
          <w:b/>
          <w:bCs/>
          <w:lang w:eastAsia="ja-JP"/>
        </w:rPr>
        <w:t xml:space="preserve">FR2 </w:t>
      </w:r>
      <w:r w:rsidRPr="007863B5">
        <w:rPr>
          <w:b/>
          <w:bCs/>
          <w:lang w:eastAsia="ja-JP"/>
        </w:rPr>
        <w:t>CCs</w:t>
      </w:r>
    </w:p>
    <w:p w14:paraId="7FEC1825" w14:textId="121CD7F0" w:rsidR="00410E66" w:rsidRPr="007863B5" w:rsidRDefault="00410E66" w:rsidP="00410E66">
      <w:pPr>
        <w:pStyle w:val="ListParagraph"/>
        <w:numPr>
          <w:ilvl w:val="0"/>
          <w:numId w:val="18"/>
        </w:numPr>
        <w:rPr>
          <w:b/>
          <w:bCs/>
          <w:lang w:eastAsia="ja-JP"/>
        </w:rPr>
      </w:pPr>
      <w:r w:rsidRPr="007863B5">
        <w:rPr>
          <w:b/>
          <w:bCs/>
          <w:lang w:eastAsia="ja-JP"/>
        </w:rPr>
        <w:t xml:space="preserve">any mix of contiguous and non-contiguous arrangement of ‘n’ </w:t>
      </w:r>
      <w:r w:rsidR="00AB22B3">
        <w:rPr>
          <w:b/>
          <w:bCs/>
          <w:lang w:eastAsia="ja-JP"/>
        </w:rPr>
        <w:t xml:space="preserve">FR2 </w:t>
      </w:r>
      <w:r w:rsidRPr="007863B5">
        <w:rPr>
          <w:b/>
          <w:bCs/>
          <w:lang w:eastAsia="ja-JP"/>
        </w:rPr>
        <w:t>CCs</w:t>
      </w:r>
    </w:p>
    <w:p w14:paraId="16ED6282" w14:textId="29E29BB4" w:rsidR="00410E66" w:rsidRPr="00272097" w:rsidRDefault="00410E66" w:rsidP="004D2FD1">
      <w:pPr>
        <w:rPr>
          <w:lang w:eastAsia="ja-JP"/>
        </w:rPr>
      </w:pPr>
      <w:r>
        <w:rPr>
          <w:lang w:eastAsia="ja-JP"/>
        </w:rPr>
        <w:t>This type of proposal would ultimately be implemented by RAN2</w:t>
      </w:r>
      <w:r w:rsidR="00426DCF">
        <w:rPr>
          <w:lang w:eastAsia="ja-JP"/>
        </w:rPr>
        <w:t>. Contingent on agreement of our proposal,</w:t>
      </w:r>
      <w:r w:rsidR="003A61E6">
        <w:rPr>
          <w:lang w:eastAsia="ja-JP"/>
        </w:rPr>
        <w:t xml:space="preserve"> [2]</w:t>
      </w:r>
      <w:r w:rsidR="00426DCF">
        <w:rPr>
          <w:lang w:eastAsia="ja-JP"/>
        </w:rPr>
        <w:t xml:space="preserve"> could serves as a basis for the LS to RAN2</w:t>
      </w:r>
      <w:r>
        <w:rPr>
          <w:lang w:eastAsia="ja-JP"/>
        </w:rPr>
        <w:t xml:space="preserve">. </w:t>
      </w:r>
    </w:p>
    <w:p w14:paraId="2DB352B0" w14:textId="77777777" w:rsidR="0069757C" w:rsidRDefault="0069757C" w:rsidP="00442474">
      <w:pPr>
        <w:pStyle w:val="Heading1"/>
        <w:rPr>
          <w:lang w:val="en-US"/>
        </w:rPr>
      </w:pPr>
      <w:r w:rsidRPr="00442474">
        <w:t>Reference</w:t>
      </w:r>
    </w:p>
    <w:p w14:paraId="25C11458" w14:textId="5BB09C73" w:rsidR="004E3AD3" w:rsidRDefault="00A72242" w:rsidP="004A06E3">
      <w:pPr>
        <w:pStyle w:val="11BodyText"/>
        <w:numPr>
          <w:ilvl w:val="0"/>
          <w:numId w:val="2"/>
        </w:numPr>
        <w:tabs>
          <w:tab w:val="left" w:pos="1080"/>
        </w:tabs>
        <w:overflowPunct w:val="0"/>
        <w:autoSpaceDE w:val="0"/>
        <w:autoSpaceDN w:val="0"/>
        <w:adjustRightInd w:val="0"/>
        <w:spacing w:after="0"/>
        <w:rPr>
          <w:rFonts w:cs="Arial"/>
          <w:bCs/>
          <w:sz w:val="18"/>
          <w:szCs w:val="18"/>
        </w:rPr>
      </w:pPr>
      <w:r w:rsidRPr="00130F73">
        <w:rPr>
          <w:rFonts w:cs="Arial"/>
          <w:bCs/>
          <w:sz w:val="18"/>
          <w:szCs w:val="18"/>
        </w:rPr>
        <w:t>R4-19</w:t>
      </w:r>
      <w:r w:rsidR="00410E66" w:rsidRPr="00130F73">
        <w:rPr>
          <w:rFonts w:cs="Arial"/>
          <w:bCs/>
          <w:sz w:val="18"/>
          <w:szCs w:val="18"/>
        </w:rPr>
        <w:t>10239</w:t>
      </w:r>
      <w:r w:rsidRPr="00130F73">
        <w:rPr>
          <w:rFonts w:cs="Arial"/>
          <w:bCs/>
          <w:sz w:val="18"/>
          <w:szCs w:val="18"/>
        </w:rPr>
        <w:t xml:space="preserve">, </w:t>
      </w:r>
      <w:r w:rsidR="00410E66" w:rsidRPr="00130F73">
        <w:rPr>
          <w:rFonts w:cs="Arial"/>
          <w:bCs/>
          <w:sz w:val="18"/>
          <w:szCs w:val="18"/>
        </w:rPr>
        <w:t>‘LS on Handling of fallbacks for combined contiguous and non-contiguous CA in FR2’, Apple</w:t>
      </w:r>
      <w:r w:rsidRPr="00130F73">
        <w:rPr>
          <w:rFonts w:cs="Arial"/>
          <w:bCs/>
          <w:sz w:val="18"/>
          <w:szCs w:val="18"/>
        </w:rPr>
        <w:t xml:space="preserve">, RAN4#92, Ljubljana, </w:t>
      </w:r>
      <w:proofErr w:type="spellStart"/>
      <w:r w:rsidRPr="00130F73">
        <w:rPr>
          <w:rFonts w:cs="Arial"/>
          <w:bCs/>
          <w:sz w:val="18"/>
          <w:szCs w:val="18"/>
        </w:rPr>
        <w:t>Sl</w:t>
      </w:r>
      <w:proofErr w:type="spellEnd"/>
      <w:r w:rsidRPr="00130F73">
        <w:rPr>
          <w:rFonts w:cs="Arial"/>
          <w:bCs/>
          <w:sz w:val="18"/>
          <w:szCs w:val="18"/>
        </w:rPr>
        <w:t>, Aug 2019</w:t>
      </w:r>
    </w:p>
    <w:p w14:paraId="216EBC13" w14:textId="77777777" w:rsidR="003C277E" w:rsidRDefault="003C277E" w:rsidP="003C277E">
      <w:pPr>
        <w:pStyle w:val="11BodyText"/>
        <w:tabs>
          <w:tab w:val="left" w:pos="1080"/>
        </w:tabs>
        <w:overflowPunct w:val="0"/>
        <w:autoSpaceDE w:val="0"/>
        <w:autoSpaceDN w:val="0"/>
        <w:adjustRightInd w:val="0"/>
        <w:spacing w:after="0"/>
        <w:ind w:left="720"/>
        <w:rPr>
          <w:rFonts w:cs="Arial"/>
          <w:bCs/>
          <w:sz w:val="18"/>
          <w:szCs w:val="18"/>
        </w:rPr>
      </w:pPr>
    </w:p>
    <w:p w14:paraId="2991DBF9" w14:textId="0363D493" w:rsidR="003C277E" w:rsidRDefault="003C277E" w:rsidP="003C277E">
      <w:pPr>
        <w:pStyle w:val="11BodyText"/>
        <w:numPr>
          <w:ilvl w:val="0"/>
          <w:numId w:val="2"/>
        </w:numPr>
        <w:tabs>
          <w:tab w:val="left" w:pos="1080"/>
        </w:tabs>
        <w:overflowPunct w:val="0"/>
        <w:autoSpaceDE w:val="0"/>
        <w:autoSpaceDN w:val="0"/>
        <w:adjustRightInd w:val="0"/>
        <w:spacing w:after="0"/>
        <w:rPr>
          <w:rFonts w:cs="Arial"/>
          <w:bCs/>
          <w:sz w:val="18"/>
          <w:szCs w:val="18"/>
        </w:rPr>
      </w:pPr>
      <w:r w:rsidRPr="00130F73">
        <w:rPr>
          <w:rFonts w:cs="Arial"/>
          <w:bCs/>
          <w:sz w:val="18"/>
          <w:szCs w:val="18"/>
        </w:rPr>
        <w:t>R4-1910</w:t>
      </w:r>
      <w:r>
        <w:rPr>
          <w:rFonts w:cs="Arial"/>
          <w:bCs/>
          <w:sz w:val="18"/>
          <w:szCs w:val="18"/>
        </w:rPr>
        <w:t>759</w:t>
      </w:r>
      <w:r w:rsidRPr="00130F73">
        <w:rPr>
          <w:rFonts w:cs="Arial"/>
          <w:bCs/>
          <w:sz w:val="18"/>
          <w:szCs w:val="18"/>
        </w:rPr>
        <w:t>, ‘</w:t>
      </w:r>
      <w:r w:rsidR="001B04BF" w:rsidRPr="001B04BF">
        <w:rPr>
          <w:rFonts w:cs="Arial"/>
          <w:bCs/>
          <w:sz w:val="18"/>
          <w:szCs w:val="18"/>
        </w:rPr>
        <w:t>LS on implicit support of CA fallback configurations in FR2</w:t>
      </w:r>
      <w:r w:rsidRPr="00130F73">
        <w:rPr>
          <w:rFonts w:cs="Arial"/>
          <w:bCs/>
          <w:sz w:val="18"/>
          <w:szCs w:val="18"/>
        </w:rPr>
        <w:t xml:space="preserve">’, </w:t>
      </w:r>
      <w:r w:rsidR="00205455">
        <w:rPr>
          <w:rFonts w:cs="Arial"/>
          <w:bCs/>
          <w:sz w:val="18"/>
          <w:szCs w:val="18"/>
        </w:rPr>
        <w:t>Qualcomm</w:t>
      </w:r>
      <w:r w:rsidRPr="00130F73">
        <w:rPr>
          <w:rFonts w:cs="Arial"/>
          <w:bCs/>
          <w:sz w:val="18"/>
          <w:szCs w:val="18"/>
        </w:rPr>
        <w:t>, RAN4#92</w:t>
      </w:r>
      <w:r w:rsidR="00205455">
        <w:rPr>
          <w:rFonts w:cs="Arial"/>
          <w:bCs/>
          <w:sz w:val="18"/>
          <w:szCs w:val="18"/>
        </w:rPr>
        <w:t>-Bis</w:t>
      </w:r>
      <w:r w:rsidRPr="00130F73">
        <w:rPr>
          <w:rFonts w:cs="Arial"/>
          <w:bCs/>
          <w:sz w:val="18"/>
          <w:szCs w:val="18"/>
        </w:rPr>
        <w:t xml:space="preserve">, </w:t>
      </w:r>
      <w:r w:rsidR="00205455">
        <w:rPr>
          <w:rFonts w:cs="Arial"/>
          <w:bCs/>
          <w:sz w:val="18"/>
          <w:szCs w:val="18"/>
        </w:rPr>
        <w:t>Chongqing</w:t>
      </w:r>
      <w:r w:rsidRPr="00130F73">
        <w:rPr>
          <w:rFonts w:cs="Arial"/>
          <w:bCs/>
          <w:sz w:val="18"/>
          <w:szCs w:val="18"/>
        </w:rPr>
        <w:t xml:space="preserve">, </w:t>
      </w:r>
      <w:r w:rsidR="00205455">
        <w:rPr>
          <w:rFonts w:cs="Arial"/>
          <w:bCs/>
          <w:sz w:val="18"/>
          <w:szCs w:val="18"/>
        </w:rPr>
        <w:t>CN</w:t>
      </w:r>
      <w:r w:rsidRPr="00130F73">
        <w:rPr>
          <w:rFonts w:cs="Arial"/>
          <w:bCs/>
          <w:sz w:val="18"/>
          <w:szCs w:val="18"/>
        </w:rPr>
        <w:t xml:space="preserve">, </w:t>
      </w:r>
      <w:r w:rsidR="00205455">
        <w:rPr>
          <w:rFonts w:cs="Arial"/>
          <w:bCs/>
          <w:sz w:val="18"/>
          <w:szCs w:val="18"/>
        </w:rPr>
        <w:t>Oct</w:t>
      </w:r>
      <w:r w:rsidRPr="00130F73">
        <w:rPr>
          <w:rFonts w:cs="Arial"/>
          <w:bCs/>
          <w:sz w:val="18"/>
          <w:szCs w:val="18"/>
        </w:rPr>
        <w:t xml:space="preserve"> 2019</w:t>
      </w:r>
    </w:p>
    <w:p w14:paraId="1CAAF6CE" w14:textId="77777777" w:rsidR="00675018" w:rsidRPr="00130F73" w:rsidRDefault="00675018" w:rsidP="003C277E">
      <w:pPr>
        <w:pStyle w:val="11BodyText"/>
        <w:tabs>
          <w:tab w:val="left" w:pos="1080"/>
        </w:tabs>
        <w:overflowPunct w:val="0"/>
        <w:autoSpaceDE w:val="0"/>
        <w:autoSpaceDN w:val="0"/>
        <w:adjustRightInd w:val="0"/>
        <w:spacing w:after="0"/>
        <w:ind w:left="720"/>
        <w:rPr>
          <w:rFonts w:cs="Arial"/>
          <w:bCs/>
          <w:sz w:val="18"/>
          <w:szCs w:val="18"/>
        </w:rPr>
      </w:pPr>
    </w:p>
    <w:sectPr w:rsidR="00675018" w:rsidRPr="00130F7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12953" w14:textId="77777777" w:rsidR="002D712C" w:rsidRDefault="002D712C">
      <w:r>
        <w:separator/>
      </w:r>
    </w:p>
    <w:p w14:paraId="371B3463" w14:textId="77777777" w:rsidR="002D712C" w:rsidRDefault="002D712C"/>
  </w:endnote>
  <w:endnote w:type="continuationSeparator" w:id="0">
    <w:p w14:paraId="352DC06F" w14:textId="77777777" w:rsidR="002D712C" w:rsidRDefault="002D712C">
      <w:r>
        <w:continuationSeparator/>
      </w:r>
    </w:p>
    <w:p w14:paraId="373C2529" w14:textId="77777777" w:rsidR="002D712C" w:rsidRDefault="002D7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3902F069"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E29B2">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2165F" w14:textId="77777777" w:rsidR="002D712C" w:rsidRDefault="002D712C">
      <w:r>
        <w:separator/>
      </w:r>
    </w:p>
    <w:p w14:paraId="16F12E47" w14:textId="77777777" w:rsidR="002D712C" w:rsidRDefault="002D712C"/>
  </w:footnote>
  <w:footnote w:type="continuationSeparator" w:id="0">
    <w:p w14:paraId="5177F794" w14:textId="77777777" w:rsidR="002D712C" w:rsidRDefault="002D712C">
      <w:r>
        <w:continuationSeparator/>
      </w:r>
    </w:p>
    <w:p w14:paraId="0261C169" w14:textId="77777777" w:rsidR="002D712C" w:rsidRDefault="002D71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BE2FE3"/>
    <w:multiLevelType w:val="hybridMultilevel"/>
    <w:tmpl w:val="03A89C6C"/>
    <w:lvl w:ilvl="0" w:tplc="F6D629E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3"/>
  </w:num>
  <w:num w:numId="3">
    <w:abstractNumId w:val="15"/>
  </w:num>
  <w:num w:numId="4">
    <w:abstractNumId w:val="16"/>
  </w:num>
  <w:num w:numId="5">
    <w:abstractNumId w:val="11"/>
  </w:num>
  <w:num w:numId="6">
    <w:abstractNumId w:val="5"/>
  </w:num>
  <w:num w:numId="7">
    <w:abstractNumId w:val="1"/>
  </w:num>
  <w:num w:numId="8">
    <w:abstractNumId w:val="14"/>
  </w:num>
  <w:num w:numId="9">
    <w:abstractNumId w:val="6"/>
  </w:num>
  <w:num w:numId="10">
    <w:abstractNumId w:val="10"/>
  </w:num>
  <w:num w:numId="11">
    <w:abstractNumId w:val="17"/>
  </w:num>
  <w:num w:numId="12">
    <w:abstractNumId w:val="0"/>
  </w:num>
  <w:num w:numId="13">
    <w:abstractNumId w:val="12"/>
  </w:num>
  <w:num w:numId="14">
    <w:abstractNumId w:val="2"/>
  </w:num>
  <w:num w:numId="15">
    <w:abstractNumId w:val="4"/>
  </w:num>
  <w:num w:numId="16">
    <w:abstractNumId w:val="3"/>
  </w:num>
  <w:num w:numId="17">
    <w:abstractNumId w:val="7"/>
  </w:num>
  <w:num w:numId="1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48E"/>
    <w:rsid w:val="0000073B"/>
    <w:rsid w:val="00000FE4"/>
    <w:rsid w:val="000015CD"/>
    <w:rsid w:val="00001BCE"/>
    <w:rsid w:val="00001E05"/>
    <w:rsid w:val="0000301D"/>
    <w:rsid w:val="00003883"/>
    <w:rsid w:val="00004796"/>
    <w:rsid w:val="00006110"/>
    <w:rsid w:val="00006186"/>
    <w:rsid w:val="00006198"/>
    <w:rsid w:val="000063A5"/>
    <w:rsid w:val="0000667F"/>
    <w:rsid w:val="00006710"/>
    <w:rsid w:val="00006C4A"/>
    <w:rsid w:val="00006C85"/>
    <w:rsid w:val="00006E00"/>
    <w:rsid w:val="00007CF2"/>
    <w:rsid w:val="00010ABB"/>
    <w:rsid w:val="00010EE0"/>
    <w:rsid w:val="000117F3"/>
    <w:rsid w:val="0001181D"/>
    <w:rsid w:val="00011B0B"/>
    <w:rsid w:val="00011C44"/>
    <w:rsid w:val="0001240F"/>
    <w:rsid w:val="000124D2"/>
    <w:rsid w:val="000125AC"/>
    <w:rsid w:val="000125D5"/>
    <w:rsid w:val="00012735"/>
    <w:rsid w:val="00012863"/>
    <w:rsid w:val="00012B14"/>
    <w:rsid w:val="000138F3"/>
    <w:rsid w:val="00013A12"/>
    <w:rsid w:val="00013CC4"/>
    <w:rsid w:val="00013CC6"/>
    <w:rsid w:val="00013F1B"/>
    <w:rsid w:val="0001409E"/>
    <w:rsid w:val="00014594"/>
    <w:rsid w:val="00014657"/>
    <w:rsid w:val="0001465F"/>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518"/>
    <w:rsid w:val="00020690"/>
    <w:rsid w:val="000207B6"/>
    <w:rsid w:val="00020D49"/>
    <w:rsid w:val="00021556"/>
    <w:rsid w:val="0002180A"/>
    <w:rsid w:val="00022509"/>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229"/>
    <w:rsid w:val="00027CD6"/>
    <w:rsid w:val="00027F27"/>
    <w:rsid w:val="00030120"/>
    <w:rsid w:val="00030390"/>
    <w:rsid w:val="00030480"/>
    <w:rsid w:val="00031028"/>
    <w:rsid w:val="0003108E"/>
    <w:rsid w:val="000311C6"/>
    <w:rsid w:val="000317A7"/>
    <w:rsid w:val="00031DBE"/>
    <w:rsid w:val="00031E02"/>
    <w:rsid w:val="0003222F"/>
    <w:rsid w:val="000322D7"/>
    <w:rsid w:val="00032566"/>
    <w:rsid w:val="0003352E"/>
    <w:rsid w:val="0003375A"/>
    <w:rsid w:val="000338AB"/>
    <w:rsid w:val="00033B9A"/>
    <w:rsid w:val="00034460"/>
    <w:rsid w:val="000344EF"/>
    <w:rsid w:val="00034928"/>
    <w:rsid w:val="00034D4C"/>
    <w:rsid w:val="00034F8D"/>
    <w:rsid w:val="0003516A"/>
    <w:rsid w:val="0003558C"/>
    <w:rsid w:val="00035828"/>
    <w:rsid w:val="0003668C"/>
    <w:rsid w:val="000366ED"/>
    <w:rsid w:val="00036950"/>
    <w:rsid w:val="00036F82"/>
    <w:rsid w:val="000378CF"/>
    <w:rsid w:val="0003794F"/>
    <w:rsid w:val="00037B46"/>
    <w:rsid w:val="00037F8C"/>
    <w:rsid w:val="00040484"/>
    <w:rsid w:val="00040932"/>
    <w:rsid w:val="00040DD3"/>
    <w:rsid w:val="00040DF8"/>
    <w:rsid w:val="00040F6E"/>
    <w:rsid w:val="00041835"/>
    <w:rsid w:val="000420FB"/>
    <w:rsid w:val="0004293B"/>
    <w:rsid w:val="00043184"/>
    <w:rsid w:val="00043D07"/>
    <w:rsid w:val="000446FD"/>
    <w:rsid w:val="0004511D"/>
    <w:rsid w:val="00045318"/>
    <w:rsid w:val="00045474"/>
    <w:rsid w:val="00045774"/>
    <w:rsid w:val="0004647F"/>
    <w:rsid w:val="00046743"/>
    <w:rsid w:val="00046E4D"/>
    <w:rsid w:val="0004795F"/>
    <w:rsid w:val="00047A40"/>
    <w:rsid w:val="00047BD8"/>
    <w:rsid w:val="00050BDD"/>
    <w:rsid w:val="00050D06"/>
    <w:rsid w:val="00051030"/>
    <w:rsid w:val="00051691"/>
    <w:rsid w:val="00051D36"/>
    <w:rsid w:val="00052775"/>
    <w:rsid w:val="00053045"/>
    <w:rsid w:val="00053499"/>
    <w:rsid w:val="00053BA6"/>
    <w:rsid w:val="00053C0C"/>
    <w:rsid w:val="00053E42"/>
    <w:rsid w:val="0005400D"/>
    <w:rsid w:val="000540BD"/>
    <w:rsid w:val="000549BA"/>
    <w:rsid w:val="000550EF"/>
    <w:rsid w:val="00055B21"/>
    <w:rsid w:val="000562FA"/>
    <w:rsid w:val="00056DBF"/>
    <w:rsid w:val="000573A6"/>
    <w:rsid w:val="0005760D"/>
    <w:rsid w:val="0005764F"/>
    <w:rsid w:val="00057DA5"/>
    <w:rsid w:val="000601B0"/>
    <w:rsid w:val="000602A8"/>
    <w:rsid w:val="00060E93"/>
    <w:rsid w:val="00061F76"/>
    <w:rsid w:val="00062B7F"/>
    <w:rsid w:val="00062E5A"/>
    <w:rsid w:val="00062F52"/>
    <w:rsid w:val="00063999"/>
    <w:rsid w:val="00064195"/>
    <w:rsid w:val="000641D3"/>
    <w:rsid w:val="0006427B"/>
    <w:rsid w:val="000642D1"/>
    <w:rsid w:val="0006440F"/>
    <w:rsid w:val="00064A80"/>
    <w:rsid w:val="00065B14"/>
    <w:rsid w:val="00065F91"/>
    <w:rsid w:val="00066474"/>
    <w:rsid w:val="00066830"/>
    <w:rsid w:val="00066A9C"/>
    <w:rsid w:val="00066B2B"/>
    <w:rsid w:val="00066DFA"/>
    <w:rsid w:val="00066EEB"/>
    <w:rsid w:val="00066F4C"/>
    <w:rsid w:val="0006735A"/>
    <w:rsid w:val="00067405"/>
    <w:rsid w:val="0006797E"/>
    <w:rsid w:val="0007009D"/>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1C5A"/>
    <w:rsid w:val="0008211A"/>
    <w:rsid w:val="00082277"/>
    <w:rsid w:val="0008229D"/>
    <w:rsid w:val="00082649"/>
    <w:rsid w:val="00082AED"/>
    <w:rsid w:val="00082CE8"/>
    <w:rsid w:val="00083438"/>
    <w:rsid w:val="000837A5"/>
    <w:rsid w:val="00083984"/>
    <w:rsid w:val="00083C7D"/>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D47"/>
    <w:rsid w:val="00087EE8"/>
    <w:rsid w:val="00090BB8"/>
    <w:rsid w:val="00091017"/>
    <w:rsid w:val="00091C75"/>
    <w:rsid w:val="00092919"/>
    <w:rsid w:val="00092DCA"/>
    <w:rsid w:val="00092E07"/>
    <w:rsid w:val="00092ED3"/>
    <w:rsid w:val="000931F4"/>
    <w:rsid w:val="000937D2"/>
    <w:rsid w:val="00093FAD"/>
    <w:rsid w:val="000940C0"/>
    <w:rsid w:val="000942E2"/>
    <w:rsid w:val="0009458D"/>
    <w:rsid w:val="000946E3"/>
    <w:rsid w:val="00094C11"/>
    <w:rsid w:val="00094FFF"/>
    <w:rsid w:val="00095315"/>
    <w:rsid w:val="00095E0B"/>
    <w:rsid w:val="0009628A"/>
    <w:rsid w:val="00096860"/>
    <w:rsid w:val="000968DF"/>
    <w:rsid w:val="000972E8"/>
    <w:rsid w:val="000976F5"/>
    <w:rsid w:val="000977CB"/>
    <w:rsid w:val="00097818"/>
    <w:rsid w:val="00097FF2"/>
    <w:rsid w:val="000A040A"/>
    <w:rsid w:val="000A04C0"/>
    <w:rsid w:val="000A0556"/>
    <w:rsid w:val="000A0AAD"/>
    <w:rsid w:val="000A0B27"/>
    <w:rsid w:val="000A1326"/>
    <w:rsid w:val="000A17EE"/>
    <w:rsid w:val="000A1A26"/>
    <w:rsid w:val="000A2153"/>
    <w:rsid w:val="000A2A53"/>
    <w:rsid w:val="000A2D07"/>
    <w:rsid w:val="000A3195"/>
    <w:rsid w:val="000A31E0"/>
    <w:rsid w:val="000A3A69"/>
    <w:rsid w:val="000A3BD7"/>
    <w:rsid w:val="000A4AB9"/>
    <w:rsid w:val="000A561C"/>
    <w:rsid w:val="000A5FA0"/>
    <w:rsid w:val="000A6602"/>
    <w:rsid w:val="000A697D"/>
    <w:rsid w:val="000A7810"/>
    <w:rsid w:val="000A786A"/>
    <w:rsid w:val="000A79E3"/>
    <w:rsid w:val="000A7E79"/>
    <w:rsid w:val="000B0AAF"/>
    <w:rsid w:val="000B0B20"/>
    <w:rsid w:val="000B0B23"/>
    <w:rsid w:val="000B235F"/>
    <w:rsid w:val="000B24B0"/>
    <w:rsid w:val="000B2A42"/>
    <w:rsid w:val="000B2EFB"/>
    <w:rsid w:val="000B327D"/>
    <w:rsid w:val="000B37AA"/>
    <w:rsid w:val="000B38FA"/>
    <w:rsid w:val="000B3E54"/>
    <w:rsid w:val="000B434A"/>
    <w:rsid w:val="000B5030"/>
    <w:rsid w:val="000B5188"/>
    <w:rsid w:val="000B58E4"/>
    <w:rsid w:val="000B5EE7"/>
    <w:rsid w:val="000B5FC6"/>
    <w:rsid w:val="000B6360"/>
    <w:rsid w:val="000B6D46"/>
    <w:rsid w:val="000B6D65"/>
    <w:rsid w:val="000B735E"/>
    <w:rsid w:val="000B7AA2"/>
    <w:rsid w:val="000C084C"/>
    <w:rsid w:val="000C086D"/>
    <w:rsid w:val="000C0B1F"/>
    <w:rsid w:val="000C0B8C"/>
    <w:rsid w:val="000C1EBE"/>
    <w:rsid w:val="000C1F3E"/>
    <w:rsid w:val="000C41E2"/>
    <w:rsid w:val="000C4A55"/>
    <w:rsid w:val="000C4A8B"/>
    <w:rsid w:val="000C5396"/>
    <w:rsid w:val="000C56B0"/>
    <w:rsid w:val="000C5944"/>
    <w:rsid w:val="000C5EE5"/>
    <w:rsid w:val="000C655C"/>
    <w:rsid w:val="000C6650"/>
    <w:rsid w:val="000C6CBF"/>
    <w:rsid w:val="000C71FD"/>
    <w:rsid w:val="000C73B4"/>
    <w:rsid w:val="000C77A2"/>
    <w:rsid w:val="000C7E14"/>
    <w:rsid w:val="000D01BA"/>
    <w:rsid w:val="000D0D58"/>
    <w:rsid w:val="000D12B5"/>
    <w:rsid w:val="000D19C5"/>
    <w:rsid w:val="000D1A28"/>
    <w:rsid w:val="000D1A59"/>
    <w:rsid w:val="000D1C6A"/>
    <w:rsid w:val="000D2B1D"/>
    <w:rsid w:val="000D2DDE"/>
    <w:rsid w:val="000D2E2A"/>
    <w:rsid w:val="000D31D5"/>
    <w:rsid w:val="000D33D3"/>
    <w:rsid w:val="000D3487"/>
    <w:rsid w:val="000D3CB5"/>
    <w:rsid w:val="000D41E8"/>
    <w:rsid w:val="000D467F"/>
    <w:rsid w:val="000D4E0C"/>
    <w:rsid w:val="000D6053"/>
    <w:rsid w:val="000D66BB"/>
    <w:rsid w:val="000D6B68"/>
    <w:rsid w:val="000D6D63"/>
    <w:rsid w:val="000D7224"/>
    <w:rsid w:val="000D75EE"/>
    <w:rsid w:val="000D75F9"/>
    <w:rsid w:val="000D7652"/>
    <w:rsid w:val="000D798C"/>
    <w:rsid w:val="000D7B61"/>
    <w:rsid w:val="000E0602"/>
    <w:rsid w:val="000E0649"/>
    <w:rsid w:val="000E0BA3"/>
    <w:rsid w:val="000E1041"/>
    <w:rsid w:val="000E1046"/>
    <w:rsid w:val="000E209D"/>
    <w:rsid w:val="000E21A8"/>
    <w:rsid w:val="000E2669"/>
    <w:rsid w:val="000E2C23"/>
    <w:rsid w:val="000E371D"/>
    <w:rsid w:val="000E3B40"/>
    <w:rsid w:val="000E3D46"/>
    <w:rsid w:val="000E3DD1"/>
    <w:rsid w:val="000E4A11"/>
    <w:rsid w:val="000E4F19"/>
    <w:rsid w:val="000E5260"/>
    <w:rsid w:val="000E58CF"/>
    <w:rsid w:val="000E5C51"/>
    <w:rsid w:val="000E61A1"/>
    <w:rsid w:val="000E6208"/>
    <w:rsid w:val="000E67D5"/>
    <w:rsid w:val="000E7250"/>
    <w:rsid w:val="000F0E0B"/>
    <w:rsid w:val="000F1C5A"/>
    <w:rsid w:val="000F1DA5"/>
    <w:rsid w:val="000F4D06"/>
    <w:rsid w:val="000F5995"/>
    <w:rsid w:val="000F5A74"/>
    <w:rsid w:val="000F5B98"/>
    <w:rsid w:val="000F5EAE"/>
    <w:rsid w:val="000F5EAF"/>
    <w:rsid w:val="000F63AC"/>
    <w:rsid w:val="000F66A2"/>
    <w:rsid w:val="000F6A08"/>
    <w:rsid w:val="000F6CAA"/>
    <w:rsid w:val="000F771B"/>
    <w:rsid w:val="000F78E2"/>
    <w:rsid w:val="000F79D0"/>
    <w:rsid w:val="001005AA"/>
    <w:rsid w:val="0010071D"/>
    <w:rsid w:val="001015C1"/>
    <w:rsid w:val="001015C3"/>
    <w:rsid w:val="00101D29"/>
    <w:rsid w:val="00102320"/>
    <w:rsid w:val="00102563"/>
    <w:rsid w:val="00102EB6"/>
    <w:rsid w:val="00103CC7"/>
    <w:rsid w:val="00103DD5"/>
    <w:rsid w:val="00103E7D"/>
    <w:rsid w:val="00104258"/>
    <w:rsid w:val="00104329"/>
    <w:rsid w:val="00104417"/>
    <w:rsid w:val="00104B7E"/>
    <w:rsid w:val="001052C7"/>
    <w:rsid w:val="00105788"/>
    <w:rsid w:val="00106117"/>
    <w:rsid w:val="00106E80"/>
    <w:rsid w:val="00106E8E"/>
    <w:rsid w:val="001072D7"/>
    <w:rsid w:val="00110F06"/>
    <w:rsid w:val="00111554"/>
    <w:rsid w:val="00111D44"/>
    <w:rsid w:val="001126E4"/>
    <w:rsid w:val="00112756"/>
    <w:rsid w:val="00112A1A"/>
    <w:rsid w:val="001131CB"/>
    <w:rsid w:val="001135F5"/>
    <w:rsid w:val="00113626"/>
    <w:rsid w:val="00113700"/>
    <w:rsid w:val="0011401A"/>
    <w:rsid w:val="001142F3"/>
    <w:rsid w:val="00114712"/>
    <w:rsid w:val="00115052"/>
    <w:rsid w:val="00115243"/>
    <w:rsid w:val="00116046"/>
    <w:rsid w:val="00116F74"/>
    <w:rsid w:val="00117277"/>
    <w:rsid w:val="001176B7"/>
    <w:rsid w:val="00117E8D"/>
    <w:rsid w:val="001200CB"/>
    <w:rsid w:val="00120340"/>
    <w:rsid w:val="001203E7"/>
    <w:rsid w:val="00120FAD"/>
    <w:rsid w:val="00121269"/>
    <w:rsid w:val="00121FFF"/>
    <w:rsid w:val="00122281"/>
    <w:rsid w:val="00122E47"/>
    <w:rsid w:val="001231EB"/>
    <w:rsid w:val="001239DE"/>
    <w:rsid w:val="00123B8B"/>
    <w:rsid w:val="00123F90"/>
    <w:rsid w:val="00124252"/>
    <w:rsid w:val="00124446"/>
    <w:rsid w:val="00124802"/>
    <w:rsid w:val="00124944"/>
    <w:rsid w:val="0012503C"/>
    <w:rsid w:val="00125C52"/>
    <w:rsid w:val="001266F1"/>
    <w:rsid w:val="00126DA5"/>
    <w:rsid w:val="001271F9"/>
    <w:rsid w:val="001274D2"/>
    <w:rsid w:val="00127C10"/>
    <w:rsid w:val="00127E29"/>
    <w:rsid w:val="00127E48"/>
    <w:rsid w:val="001300B1"/>
    <w:rsid w:val="00130CA1"/>
    <w:rsid w:val="00130ECD"/>
    <w:rsid w:val="00130F73"/>
    <w:rsid w:val="00131DBE"/>
    <w:rsid w:val="00131DC7"/>
    <w:rsid w:val="00131FD4"/>
    <w:rsid w:val="00133FDC"/>
    <w:rsid w:val="001350F0"/>
    <w:rsid w:val="0013513B"/>
    <w:rsid w:val="0013546D"/>
    <w:rsid w:val="0013576F"/>
    <w:rsid w:val="00135A1D"/>
    <w:rsid w:val="00135E13"/>
    <w:rsid w:val="0013680D"/>
    <w:rsid w:val="00136BDF"/>
    <w:rsid w:val="001371C6"/>
    <w:rsid w:val="0013754C"/>
    <w:rsid w:val="00140AF5"/>
    <w:rsid w:val="001419D8"/>
    <w:rsid w:val="00141C3D"/>
    <w:rsid w:val="00142046"/>
    <w:rsid w:val="00142386"/>
    <w:rsid w:val="00142612"/>
    <w:rsid w:val="00142861"/>
    <w:rsid w:val="00142C0F"/>
    <w:rsid w:val="001430CD"/>
    <w:rsid w:val="0014330A"/>
    <w:rsid w:val="0014350C"/>
    <w:rsid w:val="001438E0"/>
    <w:rsid w:val="00144026"/>
    <w:rsid w:val="00144095"/>
    <w:rsid w:val="001441A7"/>
    <w:rsid w:val="001445CF"/>
    <w:rsid w:val="001450EE"/>
    <w:rsid w:val="001467B0"/>
    <w:rsid w:val="001468F8"/>
    <w:rsid w:val="001469DA"/>
    <w:rsid w:val="00147203"/>
    <w:rsid w:val="0014774C"/>
    <w:rsid w:val="001500C1"/>
    <w:rsid w:val="001503C6"/>
    <w:rsid w:val="001505E5"/>
    <w:rsid w:val="001506E1"/>
    <w:rsid w:val="001507AC"/>
    <w:rsid w:val="001508A2"/>
    <w:rsid w:val="00150F51"/>
    <w:rsid w:val="001513EF"/>
    <w:rsid w:val="001514D0"/>
    <w:rsid w:val="001516D8"/>
    <w:rsid w:val="001517EC"/>
    <w:rsid w:val="00151825"/>
    <w:rsid w:val="001518B3"/>
    <w:rsid w:val="00151ABA"/>
    <w:rsid w:val="00152276"/>
    <w:rsid w:val="0015239C"/>
    <w:rsid w:val="0015267C"/>
    <w:rsid w:val="00152718"/>
    <w:rsid w:val="00154025"/>
    <w:rsid w:val="00154C70"/>
    <w:rsid w:val="001553C6"/>
    <w:rsid w:val="00155BCD"/>
    <w:rsid w:val="00155DE2"/>
    <w:rsid w:val="001566EB"/>
    <w:rsid w:val="00156CE9"/>
    <w:rsid w:val="00156DD8"/>
    <w:rsid w:val="00157004"/>
    <w:rsid w:val="0015760F"/>
    <w:rsid w:val="001600D4"/>
    <w:rsid w:val="0016046E"/>
    <w:rsid w:val="0016136A"/>
    <w:rsid w:val="001619CC"/>
    <w:rsid w:val="00161C0D"/>
    <w:rsid w:val="00161FE1"/>
    <w:rsid w:val="00161FE8"/>
    <w:rsid w:val="001623D6"/>
    <w:rsid w:val="001624B9"/>
    <w:rsid w:val="00162645"/>
    <w:rsid w:val="00162665"/>
    <w:rsid w:val="00162809"/>
    <w:rsid w:val="00162963"/>
    <w:rsid w:val="00163472"/>
    <w:rsid w:val="001635EC"/>
    <w:rsid w:val="00163997"/>
    <w:rsid w:val="00163CD6"/>
    <w:rsid w:val="00164036"/>
    <w:rsid w:val="0016442E"/>
    <w:rsid w:val="00164D4A"/>
    <w:rsid w:val="001650F1"/>
    <w:rsid w:val="001651C7"/>
    <w:rsid w:val="001651CB"/>
    <w:rsid w:val="0016534C"/>
    <w:rsid w:val="001655C0"/>
    <w:rsid w:val="00165AB0"/>
    <w:rsid w:val="00166130"/>
    <w:rsid w:val="0016638A"/>
    <w:rsid w:val="001668ED"/>
    <w:rsid w:val="00166A34"/>
    <w:rsid w:val="001679C5"/>
    <w:rsid w:val="00170570"/>
    <w:rsid w:val="0017086E"/>
    <w:rsid w:val="001709C3"/>
    <w:rsid w:val="00170C0A"/>
    <w:rsid w:val="00171D36"/>
    <w:rsid w:val="001720E4"/>
    <w:rsid w:val="00172288"/>
    <w:rsid w:val="001723F8"/>
    <w:rsid w:val="00172B04"/>
    <w:rsid w:val="00172DDE"/>
    <w:rsid w:val="00172EC1"/>
    <w:rsid w:val="001736C9"/>
    <w:rsid w:val="00173761"/>
    <w:rsid w:val="001737FF"/>
    <w:rsid w:val="00173AC7"/>
    <w:rsid w:val="0017426D"/>
    <w:rsid w:val="00174BD8"/>
    <w:rsid w:val="00175031"/>
    <w:rsid w:val="001752D4"/>
    <w:rsid w:val="00175473"/>
    <w:rsid w:val="0017582D"/>
    <w:rsid w:val="001758B7"/>
    <w:rsid w:val="00175C29"/>
    <w:rsid w:val="00175EB8"/>
    <w:rsid w:val="00175EEC"/>
    <w:rsid w:val="00176652"/>
    <w:rsid w:val="00176945"/>
    <w:rsid w:val="001771D5"/>
    <w:rsid w:val="00177672"/>
    <w:rsid w:val="00177970"/>
    <w:rsid w:val="00177B06"/>
    <w:rsid w:val="00177E56"/>
    <w:rsid w:val="00177F69"/>
    <w:rsid w:val="0018021E"/>
    <w:rsid w:val="00180662"/>
    <w:rsid w:val="0018076D"/>
    <w:rsid w:val="00180C28"/>
    <w:rsid w:val="00180E2F"/>
    <w:rsid w:val="00180E49"/>
    <w:rsid w:val="00181289"/>
    <w:rsid w:val="0018197D"/>
    <w:rsid w:val="00182838"/>
    <w:rsid w:val="00183169"/>
    <w:rsid w:val="0018331D"/>
    <w:rsid w:val="001842E4"/>
    <w:rsid w:val="0018452B"/>
    <w:rsid w:val="00184C49"/>
    <w:rsid w:val="001852E7"/>
    <w:rsid w:val="0018553E"/>
    <w:rsid w:val="0018555B"/>
    <w:rsid w:val="00185573"/>
    <w:rsid w:val="00185893"/>
    <w:rsid w:val="00185D6B"/>
    <w:rsid w:val="00186488"/>
    <w:rsid w:val="0018788E"/>
    <w:rsid w:val="00187E14"/>
    <w:rsid w:val="00190085"/>
    <w:rsid w:val="001905F3"/>
    <w:rsid w:val="00190F12"/>
    <w:rsid w:val="00190FEB"/>
    <w:rsid w:val="00191C90"/>
    <w:rsid w:val="00191EFC"/>
    <w:rsid w:val="00192293"/>
    <w:rsid w:val="001925A9"/>
    <w:rsid w:val="00192E6F"/>
    <w:rsid w:val="00193142"/>
    <w:rsid w:val="00193747"/>
    <w:rsid w:val="00193C4E"/>
    <w:rsid w:val="00194403"/>
    <w:rsid w:val="0019449E"/>
    <w:rsid w:val="00194614"/>
    <w:rsid w:val="00195150"/>
    <w:rsid w:val="0019646B"/>
    <w:rsid w:val="00197605"/>
    <w:rsid w:val="00197769"/>
    <w:rsid w:val="001A0912"/>
    <w:rsid w:val="001A13CA"/>
    <w:rsid w:val="001A16BC"/>
    <w:rsid w:val="001A1B9D"/>
    <w:rsid w:val="001A1D6F"/>
    <w:rsid w:val="001A248A"/>
    <w:rsid w:val="001A24F6"/>
    <w:rsid w:val="001A2797"/>
    <w:rsid w:val="001A2D6E"/>
    <w:rsid w:val="001A469E"/>
    <w:rsid w:val="001A4813"/>
    <w:rsid w:val="001A493C"/>
    <w:rsid w:val="001A4C57"/>
    <w:rsid w:val="001A50B1"/>
    <w:rsid w:val="001A5B72"/>
    <w:rsid w:val="001A658B"/>
    <w:rsid w:val="001A6604"/>
    <w:rsid w:val="001A69BB"/>
    <w:rsid w:val="001A6F1D"/>
    <w:rsid w:val="001A702A"/>
    <w:rsid w:val="001A7861"/>
    <w:rsid w:val="001A79A4"/>
    <w:rsid w:val="001B0041"/>
    <w:rsid w:val="001B04BF"/>
    <w:rsid w:val="001B0F6F"/>
    <w:rsid w:val="001B12B5"/>
    <w:rsid w:val="001B14E6"/>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E1A"/>
    <w:rsid w:val="001B5E69"/>
    <w:rsid w:val="001B6982"/>
    <w:rsid w:val="001B6B77"/>
    <w:rsid w:val="001B6B95"/>
    <w:rsid w:val="001B71DB"/>
    <w:rsid w:val="001B75DF"/>
    <w:rsid w:val="001B7859"/>
    <w:rsid w:val="001C0365"/>
    <w:rsid w:val="001C064D"/>
    <w:rsid w:val="001C0BB2"/>
    <w:rsid w:val="001C162B"/>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C70"/>
    <w:rsid w:val="001C6C94"/>
    <w:rsid w:val="001D002A"/>
    <w:rsid w:val="001D021D"/>
    <w:rsid w:val="001D04B9"/>
    <w:rsid w:val="001D0ADA"/>
    <w:rsid w:val="001D1002"/>
    <w:rsid w:val="001D115B"/>
    <w:rsid w:val="001D11CF"/>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615D"/>
    <w:rsid w:val="001D6644"/>
    <w:rsid w:val="001D6B62"/>
    <w:rsid w:val="001D6B82"/>
    <w:rsid w:val="001D6E97"/>
    <w:rsid w:val="001D77FB"/>
    <w:rsid w:val="001D791E"/>
    <w:rsid w:val="001D7BA7"/>
    <w:rsid w:val="001D7DF8"/>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E8A"/>
    <w:rsid w:val="001F2C22"/>
    <w:rsid w:val="001F3064"/>
    <w:rsid w:val="001F3664"/>
    <w:rsid w:val="001F3907"/>
    <w:rsid w:val="001F3F21"/>
    <w:rsid w:val="001F4032"/>
    <w:rsid w:val="001F4036"/>
    <w:rsid w:val="001F4191"/>
    <w:rsid w:val="001F466E"/>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3625"/>
    <w:rsid w:val="00203E04"/>
    <w:rsid w:val="00204E2E"/>
    <w:rsid w:val="00205455"/>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0D4"/>
    <w:rsid w:val="00210570"/>
    <w:rsid w:val="002107F9"/>
    <w:rsid w:val="0021083C"/>
    <w:rsid w:val="0021093C"/>
    <w:rsid w:val="00210E5B"/>
    <w:rsid w:val="00210FEF"/>
    <w:rsid w:val="00211385"/>
    <w:rsid w:val="002119C5"/>
    <w:rsid w:val="00211B00"/>
    <w:rsid w:val="002121D7"/>
    <w:rsid w:val="002127E6"/>
    <w:rsid w:val="00212BA8"/>
    <w:rsid w:val="002133CA"/>
    <w:rsid w:val="0021398B"/>
    <w:rsid w:val="00213AF4"/>
    <w:rsid w:val="0021401C"/>
    <w:rsid w:val="002142D2"/>
    <w:rsid w:val="002154D9"/>
    <w:rsid w:val="00216158"/>
    <w:rsid w:val="002164C6"/>
    <w:rsid w:val="00216559"/>
    <w:rsid w:val="0021734D"/>
    <w:rsid w:val="0021741B"/>
    <w:rsid w:val="0021749B"/>
    <w:rsid w:val="002175F8"/>
    <w:rsid w:val="00220952"/>
    <w:rsid w:val="00220AEE"/>
    <w:rsid w:val="00220DDB"/>
    <w:rsid w:val="002210F1"/>
    <w:rsid w:val="00221BA7"/>
    <w:rsid w:val="00222DC6"/>
    <w:rsid w:val="002231DD"/>
    <w:rsid w:val="00223ED6"/>
    <w:rsid w:val="00224670"/>
    <w:rsid w:val="002247C0"/>
    <w:rsid w:val="00225938"/>
    <w:rsid w:val="00226786"/>
    <w:rsid w:val="00227A95"/>
    <w:rsid w:val="00227CCC"/>
    <w:rsid w:val="00230C94"/>
    <w:rsid w:val="00230EB7"/>
    <w:rsid w:val="00230EC6"/>
    <w:rsid w:val="002312EA"/>
    <w:rsid w:val="00231913"/>
    <w:rsid w:val="00232B81"/>
    <w:rsid w:val="00233973"/>
    <w:rsid w:val="00233A29"/>
    <w:rsid w:val="00233D68"/>
    <w:rsid w:val="002347AE"/>
    <w:rsid w:val="00234C5F"/>
    <w:rsid w:val="00235AEE"/>
    <w:rsid w:val="002362C7"/>
    <w:rsid w:val="00236317"/>
    <w:rsid w:val="00236663"/>
    <w:rsid w:val="00236861"/>
    <w:rsid w:val="00236874"/>
    <w:rsid w:val="00236B95"/>
    <w:rsid w:val="00236C6E"/>
    <w:rsid w:val="00236F57"/>
    <w:rsid w:val="00237936"/>
    <w:rsid w:val="00237A6C"/>
    <w:rsid w:val="00237E42"/>
    <w:rsid w:val="002403EA"/>
    <w:rsid w:val="00240F6A"/>
    <w:rsid w:val="002411C8"/>
    <w:rsid w:val="00241489"/>
    <w:rsid w:val="002420FA"/>
    <w:rsid w:val="00242665"/>
    <w:rsid w:val="00242D21"/>
    <w:rsid w:val="0024341E"/>
    <w:rsid w:val="00243A7B"/>
    <w:rsid w:val="00243E30"/>
    <w:rsid w:val="00243EA5"/>
    <w:rsid w:val="00244849"/>
    <w:rsid w:val="00245579"/>
    <w:rsid w:val="002459AA"/>
    <w:rsid w:val="0024605A"/>
    <w:rsid w:val="002461C3"/>
    <w:rsid w:val="00246DC3"/>
    <w:rsid w:val="002474F2"/>
    <w:rsid w:val="0024788C"/>
    <w:rsid w:val="00247FB9"/>
    <w:rsid w:val="00250FD7"/>
    <w:rsid w:val="002517C2"/>
    <w:rsid w:val="00251B67"/>
    <w:rsid w:val="00252058"/>
    <w:rsid w:val="0025210E"/>
    <w:rsid w:val="00252C9A"/>
    <w:rsid w:val="0025332B"/>
    <w:rsid w:val="002534E9"/>
    <w:rsid w:val="002539B1"/>
    <w:rsid w:val="00253BB3"/>
    <w:rsid w:val="00253DD8"/>
    <w:rsid w:val="002541E7"/>
    <w:rsid w:val="00254888"/>
    <w:rsid w:val="00255022"/>
    <w:rsid w:val="002552B9"/>
    <w:rsid w:val="00255927"/>
    <w:rsid w:val="002559A4"/>
    <w:rsid w:val="00255C09"/>
    <w:rsid w:val="002560F6"/>
    <w:rsid w:val="00256328"/>
    <w:rsid w:val="0025665A"/>
    <w:rsid w:val="002569AA"/>
    <w:rsid w:val="00257344"/>
    <w:rsid w:val="00257F31"/>
    <w:rsid w:val="00260006"/>
    <w:rsid w:val="0026023D"/>
    <w:rsid w:val="002604B0"/>
    <w:rsid w:val="00261335"/>
    <w:rsid w:val="00261491"/>
    <w:rsid w:val="00261A56"/>
    <w:rsid w:val="00262019"/>
    <w:rsid w:val="002621E0"/>
    <w:rsid w:val="002623A5"/>
    <w:rsid w:val="002635B5"/>
    <w:rsid w:val="00263B56"/>
    <w:rsid w:val="002647D1"/>
    <w:rsid w:val="00265201"/>
    <w:rsid w:val="002658E7"/>
    <w:rsid w:val="002663D4"/>
    <w:rsid w:val="00266622"/>
    <w:rsid w:val="00266B4D"/>
    <w:rsid w:val="00267702"/>
    <w:rsid w:val="00267C7C"/>
    <w:rsid w:val="00267D26"/>
    <w:rsid w:val="00267F83"/>
    <w:rsid w:val="00270F79"/>
    <w:rsid w:val="002711F1"/>
    <w:rsid w:val="002712A7"/>
    <w:rsid w:val="0027136E"/>
    <w:rsid w:val="0027137C"/>
    <w:rsid w:val="00272097"/>
    <w:rsid w:val="00272474"/>
    <w:rsid w:val="00272CAE"/>
    <w:rsid w:val="00272E91"/>
    <w:rsid w:val="002739D3"/>
    <w:rsid w:val="00274205"/>
    <w:rsid w:val="002743BB"/>
    <w:rsid w:val="0027453E"/>
    <w:rsid w:val="00274925"/>
    <w:rsid w:val="0027504A"/>
    <w:rsid w:val="0027509E"/>
    <w:rsid w:val="00275147"/>
    <w:rsid w:val="00275D62"/>
    <w:rsid w:val="00276D5A"/>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902CC"/>
    <w:rsid w:val="002903AF"/>
    <w:rsid w:val="00290A55"/>
    <w:rsid w:val="00290B41"/>
    <w:rsid w:val="00290FB2"/>
    <w:rsid w:val="0029190C"/>
    <w:rsid w:val="002921C4"/>
    <w:rsid w:val="002932EC"/>
    <w:rsid w:val="002942C7"/>
    <w:rsid w:val="00294754"/>
    <w:rsid w:val="0029528C"/>
    <w:rsid w:val="00295FAF"/>
    <w:rsid w:val="00296083"/>
    <w:rsid w:val="00296186"/>
    <w:rsid w:val="002968A3"/>
    <w:rsid w:val="00296A58"/>
    <w:rsid w:val="00296B7E"/>
    <w:rsid w:val="00296D47"/>
    <w:rsid w:val="00296FCC"/>
    <w:rsid w:val="002976AF"/>
    <w:rsid w:val="00297836"/>
    <w:rsid w:val="00297A99"/>
    <w:rsid w:val="002A042A"/>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679B"/>
    <w:rsid w:val="002A6ED0"/>
    <w:rsid w:val="002A7135"/>
    <w:rsid w:val="002B017F"/>
    <w:rsid w:val="002B02CB"/>
    <w:rsid w:val="002B05C7"/>
    <w:rsid w:val="002B0886"/>
    <w:rsid w:val="002B11FF"/>
    <w:rsid w:val="002B15C6"/>
    <w:rsid w:val="002B1B47"/>
    <w:rsid w:val="002B1C8F"/>
    <w:rsid w:val="002B1CB7"/>
    <w:rsid w:val="002B22F3"/>
    <w:rsid w:val="002B2C2C"/>
    <w:rsid w:val="002B2C81"/>
    <w:rsid w:val="002B3AAC"/>
    <w:rsid w:val="002B40E0"/>
    <w:rsid w:val="002B43AE"/>
    <w:rsid w:val="002B4D6F"/>
    <w:rsid w:val="002B583B"/>
    <w:rsid w:val="002B619A"/>
    <w:rsid w:val="002B6395"/>
    <w:rsid w:val="002B68F6"/>
    <w:rsid w:val="002B6D13"/>
    <w:rsid w:val="002B75CC"/>
    <w:rsid w:val="002B78A7"/>
    <w:rsid w:val="002B7DF8"/>
    <w:rsid w:val="002C034B"/>
    <w:rsid w:val="002C1390"/>
    <w:rsid w:val="002C22F6"/>
    <w:rsid w:val="002C2638"/>
    <w:rsid w:val="002C27CE"/>
    <w:rsid w:val="002C2CA8"/>
    <w:rsid w:val="002C3188"/>
    <w:rsid w:val="002C339E"/>
    <w:rsid w:val="002C347D"/>
    <w:rsid w:val="002C39E5"/>
    <w:rsid w:val="002C410F"/>
    <w:rsid w:val="002C41B8"/>
    <w:rsid w:val="002C47F5"/>
    <w:rsid w:val="002C4A9B"/>
    <w:rsid w:val="002C4C77"/>
    <w:rsid w:val="002C4DC3"/>
    <w:rsid w:val="002C4E58"/>
    <w:rsid w:val="002C4F68"/>
    <w:rsid w:val="002C5F67"/>
    <w:rsid w:val="002C667F"/>
    <w:rsid w:val="002C7B2B"/>
    <w:rsid w:val="002C7C01"/>
    <w:rsid w:val="002C7C8C"/>
    <w:rsid w:val="002C7F61"/>
    <w:rsid w:val="002D087B"/>
    <w:rsid w:val="002D0BC8"/>
    <w:rsid w:val="002D0BCE"/>
    <w:rsid w:val="002D0C99"/>
    <w:rsid w:val="002D10C9"/>
    <w:rsid w:val="002D1721"/>
    <w:rsid w:val="002D175B"/>
    <w:rsid w:val="002D2365"/>
    <w:rsid w:val="002D282D"/>
    <w:rsid w:val="002D2860"/>
    <w:rsid w:val="002D3187"/>
    <w:rsid w:val="002D36A2"/>
    <w:rsid w:val="002D4919"/>
    <w:rsid w:val="002D4A80"/>
    <w:rsid w:val="002D5209"/>
    <w:rsid w:val="002D5562"/>
    <w:rsid w:val="002D5832"/>
    <w:rsid w:val="002D5DDD"/>
    <w:rsid w:val="002D6849"/>
    <w:rsid w:val="002D712C"/>
    <w:rsid w:val="002D72B1"/>
    <w:rsid w:val="002D735D"/>
    <w:rsid w:val="002E01F6"/>
    <w:rsid w:val="002E02E5"/>
    <w:rsid w:val="002E173F"/>
    <w:rsid w:val="002E1E6C"/>
    <w:rsid w:val="002E272E"/>
    <w:rsid w:val="002E2A45"/>
    <w:rsid w:val="002E2BE9"/>
    <w:rsid w:val="002E2E41"/>
    <w:rsid w:val="002E3AA0"/>
    <w:rsid w:val="002E3BD7"/>
    <w:rsid w:val="002E407E"/>
    <w:rsid w:val="002E4880"/>
    <w:rsid w:val="002E4D02"/>
    <w:rsid w:val="002E55A2"/>
    <w:rsid w:val="002E7235"/>
    <w:rsid w:val="002E72B6"/>
    <w:rsid w:val="002E7660"/>
    <w:rsid w:val="002E7B67"/>
    <w:rsid w:val="002F037C"/>
    <w:rsid w:val="002F114D"/>
    <w:rsid w:val="002F170C"/>
    <w:rsid w:val="002F1791"/>
    <w:rsid w:val="002F28E0"/>
    <w:rsid w:val="002F2D90"/>
    <w:rsid w:val="002F3127"/>
    <w:rsid w:val="002F3A50"/>
    <w:rsid w:val="002F4090"/>
    <w:rsid w:val="002F4302"/>
    <w:rsid w:val="002F48A3"/>
    <w:rsid w:val="002F48FD"/>
    <w:rsid w:val="002F4A63"/>
    <w:rsid w:val="002F4B15"/>
    <w:rsid w:val="002F4C00"/>
    <w:rsid w:val="002F4E4C"/>
    <w:rsid w:val="002F4EDB"/>
    <w:rsid w:val="002F59F1"/>
    <w:rsid w:val="002F5FBF"/>
    <w:rsid w:val="002F7510"/>
    <w:rsid w:val="002F7A78"/>
    <w:rsid w:val="002F7E3E"/>
    <w:rsid w:val="00300279"/>
    <w:rsid w:val="00300433"/>
    <w:rsid w:val="00300541"/>
    <w:rsid w:val="00300675"/>
    <w:rsid w:val="00300A06"/>
    <w:rsid w:val="00300A1F"/>
    <w:rsid w:val="00301409"/>
    <w:rsid w:val="0030158C"/>
    <w:rsid w:val="00301EFA"/>
    <w:rsid w:val="00302189"/>
    <w:rsid w:val="003023C5"/>
    <w:rsid w:val="00302413"/>
    <w:rsid w:val="003029AD"/>
    <w:rsid w:val="00302D5C"/>
    <w:rsid w:val="00302F0D"/>
    <w:rsid w:val="003033F1"/>
    <w:rsid w:val="0030385E"/>
    <w:rsid w:val="003038CB"/>
    <w:rsid w:val="00303904"/>
    <w:rsid w:val="00303E4F"/>
    <w:rsid w:val="00304479"/>
    <w:rsid w:val="003044EF"/>
    <w:rsid w:val="0030450E"/>
    <w:rsid w:val="00304EC9"/>
    <w:rsid w:val="00304EE3"/>
    <w:rsid w:val="0030578C"/>
    <w:rsid w:val="0030597A"/>
    <w:rsid w:val="00305E70"/>
    <w:rsid w:val="0030648A"/>
    <w:rsid w:val="00307536"/>
    <w:rsid w:val="0031002A"/>
    <w:rsid w:val="0031040B"/>
    <w:rsid w:val="00310AA5"/>
    <w:rsid w:val="00310C25"/>
    <w:rsid w:val="003111C1"/>
    <w:rsid w:val="003113B1"/>
    <w:rsid w:val="00311D14"/>
    <w:rsid w:val="00312A28"/>
    <w:rsid w:val="00312D35"/>
    <w:rsid w:val="00312EF8"/>
    <w:rsid w:val="00313B51"/>
    <w:rsid w:val="003143C5"/>
    <w:rsid w:val="00314404"/>
    <w:rsid w:val="003146B2"/>
    <w:rsid w:val="00314CBE"/>
    <w:rsid w:val="00314DB7"/>
    <w:rsid w:val="00314EE6"/>
    <w:rsid w:val="00314EEC"/>
    <w:rsid w:val="00315017"/>
    <w:rsid w:val="0031524C"/>
    <w:rsid w:val="00315756"/>
    <w:rsid w:val="00316A23"/>
    <w:rsid w:val="0031703E"/>
    <w:rsid w:val="003175FF"/>
    <w:rsid w:val="00317B6D"/>
    <w:rsid w:val="00317EBE"/>
    <w:rsid w:val="00320106"/>
    <w:rsid w:val="003203F6"/>
    <w:rsid w:val="00320459"/>
    <w:rsid w:val="00320690"/>
    <w:rsid w:val="00320B8A"/>
    <w:rsid w:val="00321C3D"/>
    <w:rsid w:val="0032202F"/>
    <w:rsid w:val="0032207C"/>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05C8"/>
    <w:rsid w:val="00330AD9"/>
    <w:rsid w:val="0033192E"/>
    <w:rsid w:val="00331C11"/>
    <w:rsid w:val="003324CA"/>
    <w:rsid w:val="00332627"/>
    <w:rsid w:val="00332DD8"/>
    <w:rsid w:val="00332E3C"/>
    <w:rsid w:val="00332E5D"/>
    <w:rsid w:val="00333865"/>
    <w:rsid w:val="00334217"/>
    <w:rsid w:val="003348EF"/>
    <w:rsid w:val="00334C6C"/>
    <w:rsid w:val="00334CA1"/>
    <w:rsid w:val="003359A3"/>
    <w:rsid w:val="0033626C"/>
    <w:rsid w:val="003370EF"/>
    <w:rsid w:val="00337613"/>
    <w:rsid w:val="00337A5E"/>
    <w:rsid w:val="00337E9D"/>
    <w:rsid w:val="003400B5"/>
    <w:rsid w:val="0034020B"/>
    <w:rsid w:val="00341458"/>
    <w:rsid w:val="0034157C"/>
    <w:rsid w:val="00341C62"/>
    <w:rsid w:val="00341F00"/>
    <w:rsid w:val="003427F4"/>
    <w:rsid w:val="003436E2"/>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4768"/>
    <w:rsid w:val="00354BC2"/>
    <w:rsid w:val="00357459"/>
    <w:rsid w:val="00357675"/>
    <w:rsid w:val="00360935"/>
    <w:rsid w:val="003609F7"/>
    <w:rsid w:val="00360B4B"/>
    <w:rsid w:val="00360F0C"/>
    <w:rsid w:val="00361435"/>
    <w:rsid w:val="00361788"/>
    <w:rsid w:val="0036236B"/>
    <w:rsid w:val="003625BD"/>
    <w:rsid w:val="00363482"/>
    <w:rsid w:val="0036351D"/>
    <w:rsid w:val="00363610"/>
    <w:rsid w:val="003637F6"/>
    <w:rsid w:val="00364132"/>
    <w:rsid w:val="00364D22"/>
    <w:rsid w:val="0036522C"/>
    <w:rsid w:val="0036546F"/>
    <w:rsid w:val="0036548D"/>
    <w:rsid w:val="0036641E"/>
    <w:rsid w:val="003667C5"/>
    <w:rsid w:val="0036684F"/>
    <w:rsid w:val="00367159"/>
    <w:rsid w:val="00367EDE"/>
    <w:rsid w:val="00367FA2"/>
    <w:rsid w:val="00370146"/>
    <w:rsid w:val="00370CDE"/>
    <w:rsid w:val="00371095"/>
    <w:rsid w:val="003710AC"/>
    <w:rsid w:val="00371DB0"/>
    <w:rsid w:val="003720AD"/>
    <w:rsid w:val="0037295C"/>
    <w:rsid w:val="00372B4A"/>
    <w:rsid w:val="0037346D"/>
    <w:rsid w:val="00373574"/>
    <w:rsid w:val="003737E6"/>
    <w:rsid w:val="00373DE6"/>
    <w:rsid w:val="00375D5C"/>
    <w:rsid w:val="00377C74"/>
    <w:rsid w:val="003802BC"/>
    <w:rsid w:val="00380411"/>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EBD"/>
    <w:rsid w:val="0038415E"/>
    <w:rsid w:val="003848A4"/>
    <w:rsid w:val="003848F9"/>
    <w:rsid w:val="00384A94"/>
    <w:rsid w:val="00384CE0"/>
    <w:rsid w:val="00384F33"/>
    <w:rsid w:val="00385043"/>
    <w:rsid w:val="00385326"/>
    <w:rsid w:val="0038581B"/>
    <w:rsid w:val="00385D57"/>
    <w:rsid w:val="003861E5"/>
    <w:rsid w:val="00386FF6"/>
    <w:rsid w:val="0038748B"/>
    <w:rsid w:val="00387BA4"/>
    <w:rsid w:val="0039056F"/>
    <w:rsid w:val="00390CDB"/>
    <w:rsid w:val="0039106F"/>
    <w:rsid w:val="003914CC"/>
    <w:rsid w:val="00391CF7"/>
    <w:rsid w:val="003920C8"/>
    <w:rsid w:val="003920F0"/>
    <w:rsid w:val="003923B5"/>
    <w:rsid w:val="0039251F"/>
    <w:rsid w:val="00392F02"/>
    <w:rsid w:val="00393306"/>
    <w:rsid w:val="0039354A"/>
    <w:rsid w:val="003936E9"/>
    <w:rsid w:val="00394151"/>
    <w:rsid w:val="00394216"/>
    <w:rsid w:val="0039482F"/>
    <w:rsid w:val="00394CC9"/>
    <w:rsid w:val="0039533D"/>
    <w:rsid w:val="003957B9"/>
    <w:rsid w:val="003959B1"/>
    <w:rsid w:val="003961A7"/>
    <w:rsid w:val="0039620C"/>
    <w:rsid w:val="00396303"/>
    <w:rsid w:val="003964AE"/>
    <w:rsid w:val="003965CD"/>
    <w:rsid w:val="00396FEC"/>
    <w:rsid w:val="00397675"/>
    <w:rsid w:val="003A0414"/>
    <w:rsid w:val="003A06B7"/>
    <w:rsid w:val="003A089D"/>
    <w:rsid w:val="003A0D61"/>
    <w:rsid w:val="003A138D"/>
    <w:rsid w:val="003A196D"/>
    <w:rsid w:val="003A249A"/>
    <w:rsid w:val="003A2730"/>
    <w:rsid w:val="003A2A42"/>
    <w:rsid w:val="003A3229"/>
    <w:rsid w:val="003A42E7"/>
    <w:rsid w:val="003A4432"/>
    <w:rsid w:val="003A47FD"/>
    <w:rsid w:val="003A4826"/>
    <w:rsid w:val="003A4A1C"/>
    <w:rsid w:val="003A5232"/>
    <w:rsid w:val="003A5AA8"/>
    <w:rsid w:val="003A61E6"/>
    <w:rsid w:val="003A6236"/>
    <w:rsid w:val="003A6793"/>
    <w:rsid w:val="003A6925"/>
    <w:rsid w:val="003A6A23"/>
    <w:rsid w:val="003A6B12"/>
    <w:rsid w:val="003A73DF"/>
    <w:rsid w:val="003A7685"/>
    <w:rsid w:val="003A79BE"/>
    <w:rsid w:val="003A7A72"/>
    <w:rsid w:val="003A7B83"/>
    <w:rsid w:val="003B0495"/>
    <w:rsid w:val="003B0606"/>
    <w:rsid w:val="003B0955"/>
    <w:rsid w:val="003B0C9D"/>
    <w:rsid w:val="003B122B"/>
    <w:rsid w:val="003B1819"/>
    <w:rsid w:val="003B1E2B"/>
    <w:rsid w:val="003B1E9F"/>
    <w:rsid w:val="003B2929"/>
    <w:rsid w:val="003B38AF"/>
    <w:rsid w:val="003B3A69"/>
    <w:rsid w:val="003B3BF9"/>
    <w:rsid w:val="003B3C00"/>
    <w:rsid w:val="003B3D77"/>
    <w:rsid w:val="003B3E45"/>
    <w:rsid w:val="003B443E"/>
    <w:rsid w:val="003B478F"/>
    <w:rsid w:val="003B4DC9"/>
    <w:rsid w:val="003B53D8"/>
    <w:rsid w:val="003B5714"/>
    <w:rsid w:val="003B5F4D"/>
    <w:rsid w:val="003B615C"/>
    <w:rsid w:val="003B7388"/>
    <w:rsid w:val="003B7500"/>
    <w:rsid w:val="003B75BF"/>
    <w:rsid w:val="003C0579"/>
    <w:rsid w:val="003C06DA"/>
    <w:rsid w:val="003C0B99"/>
    <w:rsid w:val="003C0FA2"/>
    <w:rsid w:val="003C1867"/>
    <w:rsid w:val="003C1ABB"/>
    <w:rsid w:val="003C1EFD"/>
    <w:rsid w:val="003C277E"/>
    <w:rsid w:val="003C2793"/>
    <w:rsid w:val="003C2936"/>
    <w:rsid w:val="003C2D37"/>
    <w:rsid w:val="003C2F7F"/>
    <w:rsid w:val="003C37C2"/>
    <w:rsid w:val="003C3DBA"/>
    <w:rsid w:val="003C4447"/>
    <w:rsid w:val="003C4768"/>
    <w:rsid w:val="003C476C"/>
    <w:rsid w:val="003C4E3D"/>
    <w:rsid w:val="003C51B6"/>
    <w:rsid w:val="003C54ED"/>
    <w:rsid w:val="003C5689"/>
    <w:rsid w:val="003C5963"/>
    <w:rsid w:val="003C5E04"/>
    <w:rsid w:val="003C6439"/>
    <w:rsid w:val="003C675A"/>
    <w:rsid w:val="003C717E"/>
    <w:rsid w:val="003C7753"/>
    <w:rsid w:val="003C7927"/>
    <w:rsid w:val="003C7A1F"/>
    <w:rsid w:val="003D0034"/>
    <w:rsid w:val="003D01C6"/>
    <w:rsid w:val="003D0345"/>
    <w:rsid w:val="003D0655"/>
    <w:rsid w:val="003D0E6B"/>
    <w:rsid w:val="003D1991"/>
    <w:rsid w:val="003D1B40"/>
    <w:rsid w:val="003D1E71"/>
    <w:rsid w:val="003D1EFA"/>
    <w:rsid w:val="003D246C"/>
    <w:rsid w:val="003D282E"/>
    <w:rsid w:val="003D29C2"/>
    <w:rsid w:val="003D2A12"/>
    <w:rsid w:val="003D3513"/>
    <w:rsid w:val="003D3D49"/>
    <w:rsid w:val="003D4628"/>
    <w:rsid w:val="003D4988"/>
    <w:rsid w:val="003D6314"/>
    <w:rsid w:val="003D6752"/>
    <w:rsid w:val="003D6C47"/>
    <w:rsid w:val="003D6D63"/>
    <w:rsid w:val="003D6EE8"/>
    <w:rsid w:val="003D6F0B"/>
    <w:rsid w:val="003D6FCB"/>
    <w:rsid w:val="003D70AE"/>
    <w:rsid w:val="003D753A"/>
    <w:rsid w:val="003D75EC"/>
    <w:rsid w:val="003D7986"/>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610"/>
    <w:rsid w:val="003E48E1"/>
    <w:rsid w:val="003E4F4E"/>
    <w:rsid w:val="003E4F5D"/>
    <w:rsid w:val="003E5136"/>
    <w:rsid w:val="003E541C"/>
    <w:rsid w:val="003E5441"/>
    <w:rsid w:val="003E5DAC"/>
    <w:rsid w:val="003E5E2E"/>
    <w:rsid w:val="003E658E"/>
    <w:rsid w:val="003E65BD"/>
    <w:rsid w:val="003E67B3"/>
    <w:rsid w:val="003E6979"/>
    <w:rsid w:val="003E69B9"/>
    <w:rsid w:val="003E6A2E"/>
    <w:rsid w:val="003E7070"/>
    <w:rsid w:val="003E7249"/>
    <w:rsid w:val="003E75CF"/>
    <w:rsid w:val="003E7A37"/>
    <w:rsid w:val="003F064F"/>
    <w:rsid w:val="003F066D"/>
    <w:rsid w:val="003F072F"/>
    <w:rsid w:val="003F0A3C"/>
    <w:rsid w:val="003F0B44"/>
    <w:rsid w:val="003F1282"/>
    <w:rsid w:val="003F1985"/>
    <w:rsid w:val="003F1A0E"/>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A7E"/>
    <w:rsid w:val="003F5ADC"/>
    <w:rsid w:val="003F6281"/>
    <w:rsid w:val="003F64C2"/>
    <w:rsid w:val="003F693C"/>
    <w:rsid w:val="003F6D3A"/>
    <w:rsid w:val="003F7889"/>
    <w:rsid w:val="00400A74"/>
    <w:rsid w:val="00400A7A"/>
    <w:rsid w:val="00400EC1"/>
    <w:rsid w:val="004016AB"/>
    <w:rsid w:val="00402798"/>
    <w:rsid w:val="00402A31"/>
    <w:rsid w:val="00402D52"/>
    <w:rsid w:val="00402E88"/>
    <w:rsid w:val="00403F04"/>
    <w:rsid w:val="00403F22"/>
    <w:rsid w:val="004045B3"/>
    <w:rsid w:val="0040542D"/>
    <w:rsid w:val="004056A3"/>
    <w:rsid w:val="00405999"/>
    <w:rsid w:val="00405F8D"/>
    <w:rsid w:val="00406103"/>
    <w:rsid w:val="00406FFD"/>
    <w:rsid w:val="004073F3"/>
    <w:rsid w:val="004079A4"/>
    <w:rsid w:val="00407A40"/>
    <w:rsid w:val="0041007C"/>
    <w:rsid w:val="004105DB"/>
    <w:rsid w:val="00410E66"/>
    <w:rsid w:val="00411AF3"/>
    <w:rsid w:val="00411DE9"/>
    <w:rsid w:val="0041229B"/>
    <w:rsid w:val="004123DD"/>
    <w:rsid w:val="00412AAB"/>
    <w:rsid w:val="004148FF"/>
    <w:rsid w:val="00414BD6"/>
    <w:rsid w:val="00415201"/>
    <w:rsid w:val="00416055"/>
    <w:rsid w:val="004169A2"/>
    <w:rsid w:val="00416B73"/>
    <w:rsid w:val="00416CDD"/>
    <w:rsid w:val="00416E06"/>
    <w:rsid w:val="00416E91"/>
    <w:rsid w:val="00416EE8"/>
    <w:rsid w:val="00417A99"/>
    <w:rsid w:val="00420863"/>
    <w:rsid w:val="0042110B"/>
    <w:rsid w:val="00421343"/>
    <w:rsid w:val="004213C9"/>
    <w:rsid w:val="00421E7B"/>
    <w:rsid w:val="00422361"/>
    <w:rsid w:val="00422E0A"/>
    <w:rsid w:val="00422EC7"/>
    <w:rsid w:val="0042335E"/>
    <w:rsid w:val="00423413"/>
    <w:rsid w:val="0042352E"/>
    <w:rsid w:val="00423A23"/>
    <w:rsid w:val="00423BDB"/>
    <w:rsid w:val="00423FE3"/>
    <w:rsid w:val="00424472"/>
    <w:rsid w:val="004248DB"/>
    <w:rsid w:val="004250CB"/>
    <w:rsid w:val="00425C85"/>
    <w:rsid w:val="00425D9A"/>
    <w:rsid w:val="00426DCF"/>
    <w:rsid w:val="00427B17"/>
    <w:rsid w:val="00427B61"/>
    <w:rsid w:val="00427FFA"/>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5A3"/>
    <w:rsid w:val="00433B2D"/>
    <w:rsid w:val="00433DAF"/>
    <w:rsid w:val="00433E77"/>
    <w:rsid w:val="004342A0"/>
    <w:rsid w:val="00434565"/>
    <w:rsid w:val="00435452"/>
    <w:rsid w:val="00436263"/>
    <w:rsid w:val="0043636F"/>
    <w:rsid w:val="0043638D"/>
    <w:rsid w:val="00436726"/>
    <w:rsid w:val="00436B9A"/>
    <w:rsid w:val="004372F6"/>
    <w:rsid w:val="00437606"/>
    <w:rsid w:val="004401A4"/>
    <w:rsid w:val="004401F3"/>
    <w:rsid w:val="004403C1"/>
    <w:rsid w:val="004404BA"/>
    <w:rsid w:val="0044086E"/>
    <w:rsid w:val="004409EF"/>
    <w:rsid w:val="00440C6D"/>
    <w:rsid w:val="00440F56"/>
    <w:rsid w:val="0044125C"/>
    <w:rsid w:val="00441C17"/>
    <w:rsid w:val="004422CD"/>
    <w:rsid w:val="0044242A"/>
    <w:rsid w:val="00442474"/>
    <w:rsid w:val="004429A6"/>
    <w:rsid w:val="00442A68"/>
    <w:rsid w:val="0044397D"/>
    <w:rsid w:val="00443FD4"/>
    <w:rsid w:val="0044404F"/>
    <w:rsid w:val="004445A4"/>
    <w:rsid w:val="004449FF"/>
    <w:rsid w:val="00445164"/>
    <w:rsid w:val="00445605"/>
    <w:rsid w:val="00445698"/>
    <w:rsid w:val="004457D3"/>
    <w:rsid w:val="00445800"/>
    <w:rsid w:val="00445EE5"/>
    <w:rsid w:val="0044602B"/>
    <w:rsid w:val="0044606C"/>
    <w:rsid w:val="004460EF"/>
    <w:rsid w:val="00446644"/>
    <w:rsid w:val="00446EAF"/>
    <w:rsid w:val="004501FC"/>
    <w:rsid w:val="00450852"/>
    <w:rsid w:val="004511F4"/>
    <w:rsid w:val="004517A7"/>
    <w:rsid w:val="004517AF"/>
    <w:rsid w:val="00451940"/>
    <w:rsid w:val="00451D52"/>
    <w:rsid w:val="0045237E"/>
    <w:rsid w:val="004525C0"/>
    <w:rsid w:val="00452625"/>
    <w:rsid w:val="00452E13"/>
    <w:rsid w:val="0045327A"/>
    <w:rsid w:val="00454DF4"/>
    <w:rsid w:val="00454FAD"/>
    <w:rsid w:val="00455884"/>
    <w:rsid w:val="00455A12"/>
    <w:rsid w:val="00455BA9"/>
    <w:rsid w:val="00455C9A"/>
    <w:rsid w:val="00455FFC"/>
    <w:rsid w:val="00456226"/>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2F31"/>
    <w:rsid w:val="00462F48"/>
    <w:rsid w:val="00462FDF"/>
    <w:rsid w:val="00463A9F"/>
    <w:rsid w:val="00463B2B"/>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7044B"/>
    <w:rsid w:val="0047055A"/>
    <w:rsid w:val="004708E9"/>
    <w:rsid w:val="00470D35"/>
    <w:rsid w:val="0047174B"/>
    <w:rsid w:val="00471806"/>
    <w:rsid w:val="00471B2D"/>
    <w:rsid w:val="00471B59"/>
    <w:rsid w:val="00472250"/>
    <w:rsid w:val="004729B1"/>
    <w:rsid w:val="00473355"/>
    <w:rsid w:val="00474729"/>
    <w:rsid w:val="00474A9F"/>
    <w:rsid w:val="004750E9"/>
    <w:rsid w:val="004759D6"/>
    <w:rsid w:val="00475A11"/>
    <w:rsid w:val="00475ACA"/>
    <w:rsid w:val="00476B1E"/>
    <w:rsid w:val="00476BED"/>
    <w:rsid w:val="00476FD0"/>
    <w:rsid w:val="00477349"/>
    <w:rsid w:val="00477764"/>
    <w:rsid w:val="00477AFF"/>
    <w:rsid w:val="00480836"/>
    <w:rsid w:val="00480894"/>
    <w:rsid w:val="00480BA1"/>
    <w:rsid w:val="00480D1C"/>
    <w:rsid w:val="00481079"/>
    <w:rsid w:val="004810FD"/>
    <w:rsid w:val="004813A4"/>
    <w:rsid w:val="0048171A"/>
    <w:rsid w:val="00481968"/>
    <w:rsid w:val="00482540"/>
    <w:rsid w:val="00482B06"/>
    <w:rsid w:val="00482B1A"/>
    <w:rsid w:val="0048385F"/>
    <w:rsid w:val="00483CF6"/>
    <w:rsid w:val="004840B0"/>
    <w:rsid w:val="00484660"/>
    <w:rsid w:val="004847D9"/>
    <w:rsid w:val="0048493E"/>
    <w:rsid w:val="0048495E"/>
    <w:rsid w:val="0048496C"/>
    <w:rsid w:val="0048526E"/>
    <w:rsid w:val="00485273"/>
    <w:rsid w:val="004852CF"/>
    <w:rsid w:val="0048547C"/>
    <w:rsid w:val="004854C9"/>
    <w:rsid w:val="00486514"/>
    <w:rsid w:val="00486E77"/>
    <w:rsid w:val="00486F30"/>
    <w:rsid w:val="00487896"/>
    <w:rsid w:val="004904AE"/>
    <w:rsid w:val="004907E1"/>
    <w:rsid w:val="00491141"/>
    <w:rsid w:val="0049139C"/>
    <w:rsid w:val="004913D6"/>
    <w:rsid w:val="00491413"/>
    <w:rsid w:val="0049165C"/>
    <w:rsid w:val="00491A6E"/>
    <w:rsid w:val="00491FA8"/>
    <w:rsid w:val="00492229"/>
    <w:rsid w:val="004928E2"/>
    <w:rsid w:val="00492A05"/>
    <w:rsid w:val="00492CBC"/>
    <w:rsid w:val="00492F1C"/>
    <w:rsid w:val="00493124"/>
    <w:rsid w:val="00494034"/>
    <w:rsid w:val="00494F97"/>
    <w:rsid w:val="0049519B"/>
    <w:rsid w:val="00495637"/>
    <w:rsid w:val="0049580B"/>
    <w:rsid w:val="00495E5F"/>
    <w:rsid w:val="00495E6C"/>
    <w:rsid w:val="004963A5"/>
    <w:rsid w:val="00496C39"/>
    <w:rsid w:val="00496D08"/>
    <w:rsid w:val="00496D59"/>
    <w:rsid w:val="00497214"/>
    <w:rsid w:val="00497250"/>
    <w:rsid w:val="004976A7"/>
    <w:rsid w:val="00497A03"/>
    <w:rsid w:val="00497DF8"/>
    <w:rsid w:val="004A038E"/>
    <w:rsid w:val="004A0AF5"/>
    <w:rsid w:val="004A0CBF"/>
    <w:rsid w:val="004A10D4"/>
    <w:rsid w:val="004A147B"/>
    <w:rsid w:val="004A164B"/>
    <w:rsid w:val="004A187C"/>
    <w:rsid w:val="004A204A"/>
    <w:rsid w:val="004A2304"/>
    <w:rsid w:val="004A2E5D"/>
    <w:rsid w:val="004A3020"/>
    <w:rsid w:val="004A38DE"/>
    <w:rsid w:val="004A436B"/>
    <w:rsid w:val="004A43B6"/>
    <w:rsid w:val="004A454B"/>
    <w:rsid w:val="004A4AA9"/>
    <w:rsid w:val="004A508E"/>
    <w:rsid w:val="004A5260"/>
    <w:rsid w:val="004A5C6C"/>
    <w:rsid w:val="004A5D82"/>
    <w:rsid w:val="004A63CF"/>
    <w:rsid w:val="004A68AF"/>
    <w:rsid w:val="004A6F6E"/>
    <w:rsid w:val="004A78DB"/>
    <w:rsid w:val="004A7B1E"/>
    <w:rsid w:val="004B0B75"/>
    <w:rsid w:val="004B0EA2"/>
    <w:rsid w:val="004B0F26"/>
    <w:rsid w:val="004B1F23"/>
    <w:rsid w:val="004B23C3"/>
    <w:rsid w:val="004B2421"/>
    <w:rsid w:val="004B30B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7689"/>
    <w:rsid w:val="004B7B5F"/>
    <w:rsid w:val="004C01F2"/>
    <w:rsid w:val="004C030D"/>
    <w:rsid w:val="004C0D02"/>
    <w:rsid w:val="004C10C3"/>
    <w:rsid w:val="004C1316"/>
    <w:rsid w:val="004C149D"/>
    <w:rsid w:val="004C16A8"/>
    <w:rsid w:val="004C1A8E"/>
    <w:rsid w:val="004C1E4D"/>
    <w:rsid w:val="004C226E"/>
    <w:rsid w:val="004C2795"/>
    <w:rsid w:val="004C321F"/>
    <w:rsid w:val="004C38D9"/>
    <w:rsid w:val="004C3D6B"/>
    <w:rsid w:val="004C5555"/>
    <w:rsid w:val="004C5A35"/>
    <w:rsid w:val="004C6A32"/>
    <w:rsid w:val="004C72C7"/>
    <w:rsid w:val="004C7862"/>
    <w:rsid w:val="004C7A22"/>
    <w:rsid w:val="004D0378"/>
    <w:rsid w:val="004D0E1A"/>
    <w:rsid w:val="004D18B0"/>
    <w:rsid w:val="004D18FE"/>
    <w:rsid w:val="004D2189"/>
    <w:rsid w:val="004D2692"/>
    <w:rsid w:val="004D2D4D"/>
    <w:rsid w:val="004D2FD1"/>
    <w:rsid w:val="004D3AF6"/>
    <w:rsid w:val="004D3EB7"/>
    <w:rsid w:val="004D40A3"/>
    <w:rsid w:val="004D4218"/>
    <w:rsid w:val="004D48DE"/>
    <w:rsid w:val="004D4BFB"/>
    <w:rsid w:val="004D5664"/>
    <w:rsid w:val="004D5AF2"/>
    <w:rsid w:val="004D6385"/>
    <w:rsid w:val="004D6561"/>
    <w:rsid w:val="004D65F9"/>
    <w:rsid w:val="004D67CB"/>
    <w:rsid w:val="004D6892"/>
    <w:rsid w:val="004D71A9"/>
    <w:rsid w:val="004D7FA8"/>
    <w:rsid w:val="004E11EE"/>
    <w:rsid w:val="004E1BA2"/>
    <w:rsid w:val="004E1D25"/>
    <w:rsid w:val="004E24E1"/>
    <w:rsid w:val="004E2BE0"/>
    <w:rsid w:val="004E2F39"/>
    <w:rsid w:val="004E373A"/>
    <w:rsid w:val="004E3AD3"/>
    <w:rsid w:val="004E3D1F"/>
    <w:rsid w:val="004E46F9"/>
    <w:rsid w:val="004E478B"/>
    <w:rsid w:val="004E48B3"/>
    <w:rsid w:val="004E49C5"/>
    <w:rsid w:val="004E4AC2"/>
    <w:rsid w:val="004E4BB3"/>
    <w:rsid w:val="004E4CC0"/>
    <w:rsid w:val="004E4EAB"/>
    <w:rsid w:val="004E4FAC"/>
    <w:rsid w:val="004E5449"/>
    <w:rsid w:val="004E54A7"/>
    <w:rsid w:val="004E5AFE"/>
    <w:rsid w:val="004E5B05"/>
    <w:rsid w:val="004E5CB3"/>
    <w:rsid w:val="004E6542"/>
    <w:rsid w:val="004E6967"/>
    <w:rsid w:val="004E7064"/>
    <w:rsid w:val="004E7277"/>
    <w:rsid w:val="004E7790"/>
    <w:rsid w:val="004E78C8"/>
    <w:rsid w:val="004F0EB9"/>
    <w:rsid w:val="004F14EE"/>
    <w:rsid w:val="004F1BB3"/>
    <w:rsid w:val="004F231D"/>
    <w:rsid w:val="004F2825"/>
    <w:rsid w:val="004F37F0"/>
    <w:rsid w:val="004F4207"/>
    <w:rsid w:val="004F4B02"/>
    <w:rsid w:val="004F4FB8"/>
    <w:rsid w:val="004F56A8"/>
    <w:rsid w:val="004F5D10"/>
    <w:rsid w:val="004F6043"/>
    <w:rsid w:val="004F692F"/>
    <w:rsid w:val="004F7081"/>
    <w:rsid w:val="004F7290"/>
    <w:rsid w:val="004F736D"/>
    <w:rsid w:val="004F7881"/>
    <w:rsid w:val="004F79C8"/>
    <w:rsid w:val="004F7E8A"/>
    <w:rsid w:val="004F7ED0"/>
    <w:rsid w:val="005001A0"/>
    <w:rsid w:val="005003DF"/>
    <w:rsid w:val="005007E2"/>
    <w:rsid w:val="00500ED6"/>
    <w:rsid w:val="00501352"/>
    <w:rsid w:val="00501D13"/>
    <w:rsid w:val="00501EB2"/>
    <w:rsid w:val="005022F4"/>
    <w:rsid w:val="00502A3E"/>
    <w:rsid w:val="0050408B"/>
    <w:rsid w:val="005042DB"/>
    <w:rsid w:val="00504DC2"/>
    <w:rsid w:val="00505386"/>
    <w:rsid w:val="00505EBD"/>
    <w:rsid w:val="005067E5"/>
    <w:rsid w:val="005068E4"/>
    <w:rsid w:val="00506CAE"/>
    <w:rsid w:val="005072D5"/>
    <w:rsid w:val="00507514"/>
    <w:rsid w:val="00507781"/>
    <w:rsid w:val="00507B00"/>
    <w:rsid w:val="00507B9C"/>
    <w:rsid w:val="0051037C"/>
    <w:rsid w:val="00510775"/>
    <w:rsid w:val="0051120D"/>
    <w:rsid w:val="00511476"/>
    <w:rsid w:val="005114F8"/>
    <w:rsid w:val="00512B25"/>
    <w:rsid w:val="00512F02"/>
    <w:rsid w:val="00513BF3"/>
    <w:rsid w:val="005148FF"/>
    <w:rsid w:val="005151B4"/>
    <w:rsid w:val="005154F6"/>
    <w:rsid w:val="00515BEF"/>
    <w:rsid w:val="0051665F"/>
    <w:rsid w:val="005166A8"/>
    <w:rsid w:val="005167E8"/>
    <w:rsid w:val="00517507"/>
    <w:rsid w:val="00520803"/>
    <w:rsid w:val="00520DDE"/>
    <w:rsid w:val="0052116E"/>
    <w:rsid w:val="00521297"/>
    <w:rsid w:val="00521B87"/>
    <w:rsid w:val="00522CDB"/>
    <w:rsid w:val="0052360D"/>
    <w:rsid w:val="00524B97"/>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833"/>
    <w:rsid w:val="005368FA"/>
    <w:rsid w:val="00537EE2"/>
    <w:rsid w:val="00537F2E"/>
    <w:rsid w:val="0054008E"/>
    <w:rsid w:val="005403D8"/>
    <w:rsid w:val="00540AD9"/>
    <w:rsid w:val="00541C17"/>
    <w:rsid w:val="00541CDF"/>
    <w:rsid w:val="005423A3"/>
    <w:rsid w:val="00543144"/>
    <w:rsid w:val="00543E5A"/>
    <w:rsid w:val="00544730"/>
    <w:rsid w:val="00544F7A"/>
    <w:rsid w:val="00545421"/>
    <w:rsid w:val="005460F2"/>
    <w:rsid w:val="00546229"/>
    <w:rsid w:val="00547B0A"/>
    <w:rsid w:val="00547DCF"/>
    <w:rsid w:val="00550CA9"/>
    <w:rsid w:val="00550CF6"/>
    <w:rsid w:val="00551384"/>
    <w:rsid w:val="00551763"/>
    <w:rsid w:val="00551FCA"/>
    <w:rsid w:val="005522AA"/>
    <w:rsid w:val="00552C89"/>
    <w:rsid w:val="005537E7"/>
    <w:rsid w:val="00553913"/>
    <w:rsid w:val="00553F44"/>
    <w:rsid w:val="00554047"/>
    <w:rsid w:val="00554B68"/>
    <w:rsid w:val="00554F48"/>
    <w:rsid w:val="00554F7D"/>
    <w:rsid w:val="0055544F"/>
    <w:rsid w:val="00555FB9"/>
    <w:rsid w:val="005567C9"/>
    <w:rsid w:val="00556B48"/>
    <w:rsid w:val="005576F7"/>
    <w:rsid w:val="00560321"/>
    <w:rsid w:val="00560716"/>
    <w:rsid w:val="005607A9"/>
    <w:rsid w:val="00561361"/>
    <w:rsid w:val="005616F9"/>
    <w:rsid w:val="0056188B"/>
    <w:rsid w:val="0056193F"/>
    <w:rsid w:val="00561FA1"/>
    <w:rsid w:val="00562C3D"/>
    <w:rsid w:val="005639DF"/>
    <w:rsid w:val="00563F76"/>
    <w:rsid w:val="0056455B"/>
    <w:rsid w:val="005648D7"/>
    <w:rsid w:val="00564BCA"/>
    <w:rsid w:val="00565866"/>
    <w:rsid w:val="00566252"/>
    <w:rsid w:val="00566946"/>
    <w:rsid w:val="00566FF4"/>
    <w:rsid w:val="0056774B"/>
    <w:rsid w:val="0056782B"/>
    <w:rsid w:val="005700A4"/>
    <w:rsid w:val="00570443"/>
    <w:rsid w:val="00570586"/>
    <w:rsid w:val="00570B8E"/>
    <w:rsid w:val="00570E35"/>
    <w:rsid w:val="0057165B"/>
    <w:rsid w:val="005719CC"/>
    <w:rsid w:val="00572669"/>
    <w:rsid w:val="0057306B"/>
    <w:rsid w:val="005733B7"/>
    <w:rsid w:val="00573945"/>
    <w:rsid w:val="00574420"/>
    <w:rsid w:val="0057456E"/>
    <w:rsid w:val="00575024"/>
    <w:rsid w:val="005753CB"/>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5467"/>
    <w:rsid w:val="005A5787"/>
    <w:rsid w:val="005A5966"/>
    <w:rsid w:val="005A5CD5"/>
    <w:rsid w:val="005A5E6E"/>
    <w:rsid w:val="005A6193"/>
    <w:rsid w:val="005A6AF5"/>
    <w:rsid w:val="005A70DC"/>
    <w:rsid w:val="005A7195"/>
    <w:rsid w:val="005A73E4"/>
    <w:rsid w:val="005A79EE"/>
    <w:rsid w:val="005A7A96"/>
    <w:rsid w:val="005B0567"/>
    <w:rsid w:val="005B0A4C"/>
    <w:rsid w:val="005B1B11"/>
    <w:rsid w:val="005B1CA2"/>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FD8"/>
    <w:rsid w:val="005C3FF1"/>
    <w:rsid w:val="005C4512"/>
    <w:rsid w:val="005C4F0D"/>
    <w:rsid w:val="005C578D"/>
    <w:rsid w:val="005C5E75"/>
    <w:rsid w:val="005C5F4D"/>
    <w:rsid w:val="005C60DA"/>
    <w:rsid w:val="005C6EA5"/>
    <w:rsid w:val="005C71F8"/>
    <w:rsid w:val="005C7B6B"/>
    <w:rsid w:val="005D0344"/>
    <w:rsid w:val="005D0D35"/>
    <w:rsid w:val="005D0F42"/>
    <w:rsid w:val="005D12F9"/>
    <w:rsid w:val="005D1853"/>
    <w:rsid w:val="005D1A0F"/>
    <w:rsid w:val="005D2239"/>
    <w:rsid w:val="005D2787"/>
    <w:rsid w:val="005D3511"/>
    <w:rsid w:val="005D64F9"/>
    <w:rsid w:val="005D717C"/>
    <w:rsid w:val="005D7204"/>
    <w:rsid w:val="005D7C23"/>
    <w:rsid w:val="005D7E7B"/>
    <w:rsid w:val="005E05A6"/>
    <w:rsid w:val="005E09AF"/>
    <w:rsid w:val="005E10E3"/>
    <w:rsid w:val="005E10FA"/>
    <w:rsid w:val="005E1365"/>
    <w:rsid w:val="005E19B4"/>
    <w:rsid w:val="005E1EE7"/>
    <w:rsid w:val="005E2BEB"/>
    <w:rsid w:val="005E3006"/>
    <w:rsid w:val="005E3C68"/>
    <w:rsid w:val="005E3EB9"/>
    <w:rsid w:val="005E4099"/>
    <w:rsid w:val="005E468E"/>
    <w:rsid w:val="005E4B9E"/>
    <w:rsid w:val="005E534E"/>
    <w:rsid w:val="005E580C"/>
    <w:rsid w:val="005E597B"/>
    <w:rsid w:val="005E59A8"/>
    <w:rsid w:val="005E5CBA"/>
    <w:rsid w:val="005E5F82"/>
    <w:rsid w:val="005E61BC"/>
    <w:rsid w:val="005E684F"/>
    <w:rsid w:val="005E6BCB"/>
    <w:rsid w:val="005E72FE"/>
    <w:rsid w:val="005E7A84"/>
    <w:rsid w:val="005E7E5C"/>
    <w:rsid w:val="005F0059"/>
    <w:rsid w:val="005F03E6"/>
    <w:rsid w:val="005F10C8"/>
    <w:rsid w:val="005F15A5"/>
    <w:rsid w:val="005F1C05"/>
    <w:rsid w:val="005F1D69"/>
    <w:rsid w:val="005F1FC2"/>
    <w:rsid w:val="005F211C"/>
    <w:rsid w:val="005F21C5"/>
    <w:rsid w:val="005F22D6"/>
    <w:rsid w:val="005F240C"/>
    <w:rsid w:val="005F2549"/>
    <w:rsid w:val="005F2818"/>
    <w:rsid w:val="005F29C2"/>
    <w:rsid w:val="005F2A90"/>
    <w:rsid w:val="005F30B5"/>
    <w:rsid w:val="005F3CB3"/>
    <w:rsid w:val="005F3CD0"/>
    <w:rsid w:val="005F4201"/>
    <w:rsid w:val="005F4308"/>
    <w:rsid w:val="005F4549"/>
    <w:rsid w:val="005F47B0"/>
    <w:rsid w:val="005F4DC1"/>
    <w:rsid w:val="005F4FE7"/>
    <w:rsid w:val="005F5101"/>
    <w:rsid w:val="005F5E51"/>
    <w:rsid w:val="005F6871"/>
    <w:rsid w:val="005F76A4"/>
    <w:rsid w:val="005F7971"/>
    <w:rsid w:val="006004FD"/>
    <w:rsid w:val="006006D8"/>
    <w:rsid w:val="00600EAD"/>
    <w:rsid w:val="006012AC"/>
    <w:rsid w:val="0060166B"/>
    <w:rsid w:val="006016DB"/>
    <w:rsid w:val="006018A0"/>
    <w:rsid w:val="00603617"/>
    <w:rsid w:val="0060381F"/>
    <w:rsid w:val="006046B6"/>
    <w:rsid w:val="00604948"/>
    <w:rsid w:val="006049FD"/>
    <w:rsid w:val="006059EE"/>
    <w:rsid w:val="00605D72"/>
    <w:rsid w:val="0060613B"/>
    <w:rsid w:val="00606AE4"/>
    <w:rsid w:val="00606BE6"/>
    <w:rsid w:val="00606CEB"/>
    <w:rsid w:val="00607638"/>
    <w:rsid w:val="00607AD8"/>
    <w:rsid w:val="00607C81"/>
    <w:rsid w:val="00607E59"/>
    <w:rsid w:val="006102C5"/>
    <w:rsid w:val="00610629"/>
    <w:rsid w:val="0061093F"/>
    <w:rsid w:val="00610E2B"/>
    <w:rsid w:val="00611E72"/>
    <w:rsid w:val="00611F40"/>
    <w:rsid w:val="00612119"/>
    <w:rsid w:val="0061218F"/>
    <w:rsid w:val="006123A2"/>
    <w:rsid w:val="00612A39"/>
    <w:rsid w:val="00612EAC"/>
    <w:rsid w:val="0061305B"/>
    <w:rsid w:val="006133C6"/>
    <w:rsid w:val="00613713"/>
    <w:rsid w:val="006140A9"/>
    <w:rsid w:val="00614127"/>
    <w:rsid w:val="006146F6"/>
    <w:rsid w:val="0061516C"/>
    <w:rsid w:val="006154B8"/>
    <w:rsid w:val="00616E7B"/>
    <w:rsid w:val="006173AF"/>
    <w:rsid w:val="006173E9"/>
    <w:rsid w:val="006178BC"/>
    <w:rsid w:val="0061794C"/>
    <w:rsid w:val="00617DCD"/>
    <w:rsid w:val="00620000"/>
    <w:rsid w:val="006205C1"/>
    <w:rsid w:val="00620D81"/>
    <w:rsid w:val="006211A1"/>
    <w:rsid w:val="0062180E"/>
    <w:rsid w:val="00621F8A"/>
    <w:rsid w:val="00623103"/>
    <w:rsid w:val="0062340D"/>
    <w:rsid w:val="00623A7E"/>
    <w:rsid w:val="00623FDF"/>
    <w:rsid w:val="00624113"/>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26C"/>
    <w:rsid w:val="0063253F"/>
    <w:rsid w:val="006326A8"/>
    <w:rsid w:val="00632CFF"/>
    <w:rsid w:val="00632F2F"/>
    <w:rsid w:val="00633555"/>
    <w:rsid w:val="00633657"/>
    <w:rsid w:val="00633C68"/>
    <w:rsid w:val="00633CAB"/>
    <w:rsid w:val="006344A4"/>
    <w:rsid w:val="006345F7"/>
    <w:rsid w:val="006348FB"/>
    <w:rsid w:val="00634B97"/>
    <w:rsid w:val="00634EB0"/>
    <w:rsid w:val="00635012"/>
    <w:rsid w:val="00635398"/>
    <w:rsid w:val="006353BB"/>
    <w:rsid w:val="00635564"/>
    <w:rsid w:val="00635FF3"/>
    <w:rsid w:val="0063629D"/>
    <w:rsid w:val="00636784"/>
    <w:rsid w:val="00637125"/>
    <w:rsid w:val="00637929"/>
    <w:rsid w:val="00637C32"/>
    <w:rsid w:val="006404BF"/>
    <w:rsid w:val="00640DC3"/>
    <w:rsid w:val="00640FEE"/>
    <w:rsid w:val="006411FD"/>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23AD"/>
    <w:rsid w:val="006523C6"/>
    <w:rsid w:val="0065251A"/>
    <w:rsid w:val="006528FC"/>
    <w:rsid w:val="00652BD8"/>
    <w:rsid w:val="00652C6C"/>
    <w:rsid w:val="006531CE"/>
    <w:rsid w:val="006533F5"/>
    <w:rsid w:val="0065396F"/>
    <w:rsid w:val="006551F3"/>
    <w:rsid w:val="00655E22"/>
    <w:rsid w:val="00656269"/>
    <w:rsid w:val="00656812"/>
    <w:rsid w:val="0065711D"/>
    <w:rsid w:val="0065744C"/>
    <w:rsid w:val="00657C36"/>
    <w:rsid w:val="00657C50"/>
    <w:rsid w:val="006606E2"/>
    <w:rsid w:val="0066087E"/>
    <w:rsid w:val="006611D2"/>
    <w:rsid w:val="0066124F"/>
    <w:rsid w:val="0066386E"/>
    <w:rsid w:val="006638C2"/>
    <w:rsid w:val="00663C05"/>
    <w:rsid w:val="006645E4"/>
    <w:rsid w:val="00664E8B"/>
    <w:rsid w:val="00665702"/>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5018"/>
    <w:rsid w:val="006750E2"/>
    <w:rsid w:val="006758D1"/>
    <w:rsid w:val="00675A67"/>
    <w:rsid w:val="00675FE2"/>
    <w:rsid w:val="0067642D"/>
    <w:rsid w:val="006770A1"/>
    <w:rsid w:val="006771D9"/>
    <w:rsid w:val="0067761A"/>
    <w:rsid w:val="00677791"/>
    <w:rsid w:val="006778B5"/>
    <w:rsid w:val="00677C37"/>
    <w:rsid w:val="00677DA1"/>
    <w:rsid w:val="00680548"/>
    <w:rsid w:val="00680BB3"/>
    <w:rsid w:val="00680CD5"/>
    <w:rsid w:val="0068168E"/>
    <w:rsid w:val="006817F4"/>
    <w:rsid w:val="00682060"/>
    <w:rsid w:val="006826CC"/>
    <w:rsid w:val="00682F29"/>
    <w:rsid w:val="00683177"/>
    <w:rsid w:val="00683F7E"/>
    <w:rsid w:val="006843AF"/>
    <w:rsid w:val="006866E3"/>
    <w:rsid w:val="00686759"/>
    <w:rsid w:val="0068679D"/>
    <w:rsid w:val="00686AB1"/>
    <w:rsid w:val="00686B52"/>
    <w:rsid w:val="00686C73"/>
    <w:rsid w:val="006878BD"/>
    <w:rsid w:val="0069074E"/>
    <w:rsid w:val="00690B60"/>
    <w:rsid w:val="00690F4F"/>
    <w:rsid w:val="006913F1"/>
    <w:rsid w:val="00691450"/>
    <w:rsid w:val="00691693"/>
    <w:rsid w:val="006918E4"/>
    <w:rsid w:val="00691B5D"/>
    <w:rsid w:val="0069204B"/>
    <w:rsid w:val="0069257A"/>
    <w:rsid w:val="0069280F"/>
    <w:rsid w:val="00692D36"/>
    <w:rsid w:val="006937D5"/>
    <w:rsid w:val="0069399C"/>
    <w:rsid w:val="00693B21"/>
    <w:rsid w:val="00693C98"/>
    <w:rsid w:val="00693E4E"/>
    <w:rsid w:val="006947F0"/>
    <w:rsid w:val="00694B07"/>
    <w:rsid w:val="00694BAD"/>
    <w:rsid w:val="00694C89"/>
    <w:rsid w:val="00694FE1"/>
    <w:rsid w:val="00695A0A"/>
    <w:rsid w:val="00695D19"/>
    <w:rsid w:val="006969D8"/>
    <w:rsid w:val="00696D35"/>
    <w:rsid w:val="00697217"/>
    <w:rsid w:val="0069757C"/>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7271"/>
    <w:rsid w:val="006A7590"/>
    <w:rsid w:val="006A7DA3"/>
    <w:rsid w:val="006B0041"/>
    <w:rsid w:val="006B03AA"/>
    <w:rsid w:val="006B07C9"/>
    <w:rsid w:val="006B083A"/>
    <w:rsid w:val="006B08DE"/>
    <w:rsid w:val="006B090C"/>
    <w:rsid w:val="006B0935"/>
    <w:rsid w:val="006B0EF8"/>
    <w:rsid w:val="006B1AAB"/>
    <w:rsid w:val="006B1AF6"/>
    <w:rsid w:val="006B1C59"/>
    <w:rsid w:val="006B2BA8"/>
    <w:rsid w:val="006B3E16"/>
    <w:rsid w:val="006B4331"/>
    <w:rsid w:val="006B49F6"/>
    <w:rsid w:val="006B4C65"/>
    <w:rsid w:val="006B54C6"/>
    <w:rsid w:val="006B5C84"/>
    <w:rsid w:val="006B5DD2"/>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3886"/>
    <w:rsid w:val="006C38E6"/>
    <w:rsid w:val="006C3A82"/>
    <w:rsid w:val="006C3E1E"/>
    <w:rsid w:val="006C3F36"/>
    <w:rsid w:val="006C40B3"/>
    <w:rsid w:val="006C43D4"/>
    <w:rsid w:val="006C44DF"/>
    <w:rsid w:val="006C4B53"/>
    <w:rsid w:val="006C4F7C"/>
    <w:rsid w:val="006C5527"/>
    <w:rsid w:val="006C5A1D"/>
    <w:rsid w:val="006C5A6E"/>
    <w:rsid w:val="006C651F"/>
    <w:rsid w:val="006C6C36"/>
    <w:rsid w:val="006C7044"/>
    <w:rsid w:val="006C7168"/>
    <w:rsid w:val="006C757A"/>
    <w:rsid w:val="006C7C5A"/>
    <w:rsid w:val="006D0222"/>
    <w:rsid w:val="006D07E0"/>
    <w:rsid w:val="006D0CF1"/>
    <w:rsid w:val="006D1BD2"/>
    <w:rsid w:val="006D1D8A"/>
    <w:rsid w:val="006D2020"/>
    <w:rsid w:val="006D3405"/>
    <w:rsid w:val="006D375F"/>
    <w:rsid w:val="006D3D0F"/>
    <w:rsid w:val="006D4184"/>
    <w:rsid w:val="006D4A70"/>
    <w:rsid w:val="006D53FA"/>
    <w:rsid w:val="006D543A"/>
    <w:rsid w:val="006D54CC"/>
    <w:rsid w:val="006D5888"/>
    <w:rsid w:val="006D6064"/>
    <w:rsid w:val="006D6227"/>
    <w:rsid w:val="006D701C"/>
    <w:rsid w:val="006D7134"/>
    <w:rsid w:val="006D7223"/>
    <w:rsid w:val="006D776F"/>
    <w:rsid w:val="006D7813"/>
    <w:rsid w:val="006D7D36"/>
    <w:rsid w:val="006D7F41"/>
    <w:rsid w:val="006D7FFD"/>
    <w:rsid w:val="006E08CD"/>
    <w:rsid w:val="006E0E4C"/>
    <w:rsid w:val="006E1146"/>
    <w:rsid w:val="006E1B28"/>
    <w:rsid w:val="006E1D4F"/>
    <w:rsid w:val="006E249F"/>
    <w:rsid w:val="006E27C5"/>
    <w:rsid w:val="006E29B2"/>
    <w:rsid w:val="006E3112"/>
    <w:rsid w:val="006E367B"/>
    <w:rsid w:val="006E3BF2"/>
    <w:rsid w:val="006E4356"/>
    <w:rsid w:val="006E46D0"/>
    <w:rsid w:val="006E4E5F"/>
    <w:rsid w:val="006E5146"/>
    <w:rsid w:val="006E53FB"/>
    <w:rsid w:val="006E5D9A"/>
    <w:rsid w:val="006E67E0"/>
    <w:rsid w:val="006E6D6D"/>
    <w:rsid w:val="006E6F61"/>
    <w:rsid w:val="006E6FE5"/>
    <w:rsid w:val="006E778F"/>
    <w:rsid w:val="006E7859"/>
    <w:rsid w:val="006E79EA"/>
    <w:rsid w:val="006E7CCB"/>
    <w:rsid w:val="006E7FAA"/>
    <w:rsid w:val="006F0356"/>
    <w:rsid w:val="006F0ACE"/>
    <w:rsid w:val="006F1573"/>
    <w:rsid w:val="006F1A25"/>
    <w:rsid w:val="006F1D4F"/>
    <w:rsid w:val="006F1F48"/>
    <w:rsid w:val="006F239C"/>
    <w:rsid w:val="006F3228"/>
    <w:rsid w:val="006F34BA"/>
    <w:rsid w:val="006F38F7"/>
    <w:rsid w:val="006F423E"/>
    <w:rsid w:val="006F4AA6"/>
    <w:rsid w:val="006F4DBC"/>
    <w:rsid w:val="006F4F21"/>
    <w:rsid w:val="006F58D3"/>
    <w:rsid w:val="006F5A03"/>
    <w:rsid w:val="006F5D54"/>
    <w:rsid w:val="006F5E8E"/>
    <w:rsid w:val="006F60F7"/>
    <w:rsid w:val="006F634D"/>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CBF"/>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97"/>
    <w:rsid w:val="00707C55"/>
    <w:rsid w:val="007108D8"/>
    <w:rsid w:val="007113BE"/>
    <w:rsid w:val="0071157E"/>
    <w:rsid w:val="00711787"/>
    <w:rsid w:val="00711B25"/>
    <w:rsid w:val="00711F11"/>
    <w:rsid w:val="00711FCE"/>
    <w:rsid w:val="00712B7E"/>
    <w:rsid w:val="00712CBA"/>
    <w:rsid w:val="00712DFB"/>
    <w:rsid w:val="00713024"/>
    <w:rsid w:val="00713895"/>
    <w:rsid w:val="00713DCE"/>
    <w:rsid w:val="00714744"/>
    <w:rsid w:val="00714824"/>
    <w:rsid w:val="00714C4D"/>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66E"/>
    <w:rsid w:val="00721679"/>
    <w:rsid w:val="00721D85"/>
    <w:rsid w:val="00721E8B"/>
    <w:rsid w:val="00722187"/>
    <w:rsid w:val="0072237F"/>
    <w:rsid w:val="007225D7"/>
    <w:rsid w:val="00722E59"/>
    <w:rsid w:val="00722EB7"/>
    <w:rsid w:val="00722EC5"/>
    <w:rsid w:val="00722F02"/>
    <w:rsid w:val="007231A4"/>
    <w:rsid w:val="00723562"/>
    <w:rsid w:val="007236F8"/>
    <w:rsid w:val="00723AFC"/>
    <w:rsid w:val="0072477F"/>
    <w:rsid w:val="00724F30"/>
    <w:rsid w:val="007254B4"/>
    <w:rsid w:val="007255B7"/>
    <w:rsid w:val="0072610A"/>
    <w:rsid w:val="0072650C"/>
    <w:rsid w:val="0072664F"/>
    <w:rsid w:val="00727071"/>
    <w:rsid w:val="00727242"/>
    <w:rsid w:val="007279F8"/>
    <w:rsid w:val="00727E21"/>
    <w:rsid w:val="00731C7D"/>
    <w:rsid w:val="00731D02"/>
    <w:rsid w:val="0073218B"/>
    <w:rsid w:val="0073334B"/>
    <w:rsid w:val="00733BB1"/>
    <w:rsid w:val="00733BC3"/>
    <w:rsid w:val="0073413D"/>
    <w:rsid w:val="0073419D"/>
    <w:rsid w:val="0073468F"/>
    <w:rsid w:val="007350B1"/>
    <w:rsid w:val="00735F60"/>
    <w:rsid w:val="00737096"/>
    <w:rsid w:val="0073715A"/>
    <w:rsid w:val="007406E3"/>
    <w:rsid w:val="00741C8C"/>
    <w:rsid w:val="00741C9C"/>
    <w:rsid w:val="00741DAF"/>
    <w:rsid w:val="0074249E"/>
    <w:rsid w:val="00742990"/>
    <w:rsid w:val="00742C16"/>
    <w:rsid w:val="0074320E"/>
    <w:rsid w:val="00743C5F"/>
    <w:rsid w:val="00743CE2"/>
    <w:rsid w:val="007441EF"/>
    <w:rsid w:val="00744469"/>
    <w:rsid w:val="007444C0"/>
    <w:rsid w:val="00744569"/>
    <w:rsid w:val="00744A49"/>
    <w:rsid w:val="00744B8C"/>
    <w:rsid w:val="00744D56"/>
    <w:rsid w:val="00744F06"/>
    <w:rsid w:val="007450E1"/>
    <w:rsid w:val="007452CF"/>
    <w:rsid w:val="0074697D"/>
    <w:rsid w:val="00746CD2"/>
    <w:rsid w:val="00746E8D"/>
    <w:rsid w:val="00746F72"/>
    <w:rsid w:val="00746FCA"/>
    <w:rsid w:val="00747504"/>
    <w:rsid w:val="00747961"/>
    <w:rsid w:val="007500E4"/>
    <w:rsid w:val="0075088A"/>
    <w:rsid w:val="007511E9"/>
    <w:rsid w:val="007512FF"/>
    <w:rsid w:val="007513DA"/>
    <w:rsid w:val="00751C85"/>
    <w:rsid w:val="00751CF0"/>
    <w:rsid w:val="00752C41"/>
    <w:rsid w:val="0075310F"/>
    <w:rsid w:val="00753A6B"/>
    <w:rsid w:val="00753B11"/>
    <w:rsid w:val="00753EB2"/>
    <w:rsid w:val="00754455"/>
    <w:rsid w:val="00754D7D"/>
    <w:rsid w:val="007550B4"/>
    <w:rsid w:val="007551C2"/>
    <w:rsid w:val="007553DB"/>
    <w:rsid w:val="007558E1"/>
    <w:rsid w:val="00755F5C"/>
    <w:rsid w:val="007561B2"/>
    <w:rsid w:val="00756780"/>
    <w:rsid w:val="00756CE2"/>
    <w:rsid w:val="00756D75"/>
    <w:rsid w:val="00757096"/>
    <w:rsid w:val="007576A5"/>
    <w:rsid w:val="00757853"/>
    <w:rsid w:val="00757F25"/>
    <w:rsid w:val="007601B6"/>
    <w:rsid w:val="00760706"/>
    <w:rsid w:val="00760F5D"/>
    <w:rsid w:val="0076103F"/>
    <w:rsid w:val="007620EB"/>
    <w:rsid w:val="0076227C"/>
    <w:rsid w:val="00762588"/>
    <w:rsid w:val="0076274A"/>
    <w:rsid w:val="00762776"/>
    <w:rsid w:val="00762E5D"/>
    <w:rsid w:val="00763558"/>
    <w:rsid w:val="00763741"/>
    <w:rsid w:val="00763A83"/>
    <w:rsid w:val="0076433C"/>
    <w:rsid w:val="00765061"/>
    <w:rsid w:val="007661D2"/>
    <w:rsid w:val="007663F2"/>
    <w:rsid w:val="007674AD"/>
    <w:rsid w:val="007674FA"/>
    <w:rsid w:val="00767B55"/>
    <w:rsid w:val="007709F6"/>
    <w:rsid w:val="00770A4D"/>
    <w:rsid w:val="00770C66"/>
    <w:rsid w:val="007710E0"/>
    <w:rsid w:val="00771175"/>
    <w:rsid w:val="0077189A"/>
    <w:rsid w:val="007719DB"/>
    <w:rsid w:val="00771A3B"/>
    <w:rsid w:val="007720F2"/>
    <w:rsid w:val="00772C9E"/>
    <w:rsid w:val="00772F91"/>
    <w:rsid w:val="00773003"/>
    <w:rsid w:val="0077333A"/>
    <w:rsid w:val="00773968"/>
    <w:rsid w:val="007739A8"/>
    <w:rsid w:val="00773AFC"/>
    <w:rsid w:val="00773D25"/>
    <w:rsid w:val="00773F65"/>
    <w:rsid w:val="007740E5"/>
    <w:rsid w:val="007741A7"/>
    <w:rsid w:val="0077434B"/>
    <w:rsid w:val="0077445C"/>
    <w:rsid w:val="007747B8"/>
    <w:rsid w:val="007754D0"/>
    <w:rsid w:val="007754EA"/>
    <w:rsid w:val="007759E0"/>
    <w:rsid w:val="00775CCD"/>
    <w:rsid w:val="00775D13"/>
    <w:rsid w:val="00776024"/>
    <w:rsid w:val="007764BC"/>
    <w:rsid w:val="0077678A"/>
    <w:rsid w:val="007767F6"/>
    <w:rsid w:val="00776FBB"/>
    <w:rsid w:val="007771C3"/>
    <w:rsid w:val="00777E61"/>
    <w:rsid w:val="00780D4C"/>
    <w:rsid w:val="007810F2"/>
    <w:rsid w:val="007815F4"/>
    <w:rsid w:val="0078265B"/>
    <w:rsid w:val="00782785"/>
    <w:rsid w:val="0078317A"/>
    <w:rsid w:val="00783C68"/>
    <w:rsid w:val="00784197"/>
    <w:rsid w:val="007846F4"/>
    <w:rsid w:val="007850F8"/>
    <w:rsid w:val="00785352"/>
    <w:rsid w:val="00785AD3"/>
    <w:rsid w:val="00785C08"/>
    <w:rsid w:val="007863B5"/>
    <w:rsid w:val="00786A8F"/>
    <w:rsid w:val="00786FAD"/>
    <w:rsid w:val="007871DE"/>
    <w:rsid w:val="00787D7E"/>
    <w:rsid w:val="007902F8"/>
    <w:rsid w:val="00790777"/>
    <w:rsid w:val="00790FEC"/>
    <w:rsid w:val="00791605"/>
    <w:rsid w:val="00791761"/>
    <w:rsid w:val="007919E4"/>
    <w:rsid w:val="00791C20"/>
    <w:rsid w:val="00791CC0"/>
    <w:rsid w:val="007920A0"/>
    <w:rsid w:val="00792CCD"/>
    <w:rsid w:val="007930E7"/>
    <w:rsid w:val="007933AC"/>
    <w:rsid w:val="00793FED"/>
    <w:rsid w:val="007942B9"/>
    <w:rsid w:val="0079485D"/>
    <w:rsid w:val="00794B77"/>
    <w:rsid w:val="007951C7"/>
    <w:rsid w:val="007954A4"/>
    <w:rsid w:val="00795625"/>
    <w:rsid w:val="0079594F"/>
    <w:rsid w:val="00795D8A"/>
    <w:rsid w:val="00795FAE"/>
    <w:rsid w:val="00796BC0"/>
    <w:rsid w:val="00796FBD"/>
    <w:rsid w:val="0079745B"/>
    <w:rsid w:val="0079758B"/>
    <w:rsid w:val="007A0440"/>
    <w:rsid w:val="007A065B"/>
    <w:rsid w:val="007A0920"/>
    <w:rsid w:val="007A0BD1"/>
    <w:rsid w:val="007A0FFC"/>
    <w:rsid w:val="007A17AB"/>
    <w:rsid w:val="007A1DB8"/>
    <w:rsid w:val="007A1FC3"/>
    <w:rsid w:val="007A2462"/>
    <w:rsid w:val="007A2D75"/>
    <w:rsid w:val="007A323B"/>
    <w:rsid w:val="007A393B"/>
    <w:rsid w:val="007A4535"/>
    <w:rsid w:val="007A4F0C"/>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C6C"/>
    <w:rsid w:val="007B0D5D"/>
    <w:rsid w:val="007B0DE3"/>
    <w:rsid w:val="007B27D2"/>
    <w:rsid w:val="007B2EAC"/>
    <w:rsid w:val="007B3996"/>
    <w:rsid w:val="007B3F02"/>
    <w:rsid w:val="007B4111"/>
    <w:rsid w:val="007B4EF8"/>
    <w:rsid w:val="007B5195"/>
    <w:rsid w:val="007B58FA"/>
    <w:rsid w:val="007B5CDE"/>
    <w:rsid w:val="007B63B7"/>
    <w:rsid w:val="007B70D2"/>
    <w:rsid w:val="007B74BE"/>
    <w:rsid w:val="007B7C2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D0151"/>
    <w:rsid w:val="007D131B"/>
    <w:rsid w:val="007D1A10"/>
    <w:rsid w:val="007D1ABE"/>
    <w:rsid w:val="007D2173"/>
    <w:rsid w:val="007D2289"/>
    <w:rsid w:val="007D2563"/>
    <w:rsid w:val="007D2899"/>
    <w:rsid w:val="007D343E"/>
    <w:rsid w:val="007D4277"/>
    <w:rsid w:val="007D447E"/>
    <w:rsid w:val="007D47CD"/>
    <w:rsid w:val="007D4A62"/>
    <w:rsid w:val="007D4ED6"/>
    <w:rsid w:val="007D5F24"/>
    <w:rsid w:val="007D63FA"/>
    <w:rsid w:val="007D682F"/>
    <w:rsid w:val="007D6CE6"/>
    <w:rsid w:val="007D7B80"/>
    <w:rsid w:val="007E0113"/>
    <w:rsid w:val="007E1193"/>
    <w:rsid w:val="007E1275"/>
    <w:rsid w:val="007E1490"/>
    <w:rsid w:val="007E2108"/>
    <w:rsid w:val="007E211F"/>
    <w:rsid w:val="007E2178"/>
    <w:rsid w:val="007E2BAF"/>
    <w:rsid w:val="007E32D9"/>
    <w:rsid w:val="007E3565"/>
    <w:rsid w:val="007E3A5D"/>
    <w:rsid w:val="007E4524"/>
    <w:rsid w:val="007E57E8"/>
    <w:rsid w:val="007E5B8D"/>
    <w:rsid w:val="007E6511"/>
    <w:rsid w:val="007E6CFE"/>
    <w:rsid w:val="007E7001"/>
    <w:rsid w:val="007E7318"/>
    <w:rsid w:val="007E74E4"/>
    <w:rsid w:val="007E78F5"/>
    <w:rsid w:val="007F047B"/>
    <w:rsid w:val="007F0B26"/>
    <w:rsid w:val="007F0EEA"/>
    <w:rsid w:val="007F12F5"/>
    <w:rsid w:val="007F1496"/>
    <w:rsid w:val="007F1CF5"/>
    <w:rsid w:val="007F2545"/>
    <w:rsid w:val="007F275A"/>
    <w:rsid w:val="007F293F"/>
    <w:rsid w:val="007F4128"/>
    <w:rsid w:val="007F488F"/>
    <w:rsid w:val="007F4DBC"/>
    <w:rsid w:val="007F51CC"/>
    <w:rsid w:val="007F5383"/>
    <w:rsid w:val="007F55E2"/>
    <w:rsid w:val="007F5A6C"/>
    <w:rsid w:val="007F5F94"/>
    <w:rsid w:val="007F6B16"/>
    <w:rsid w:val="007F6ED0"/>
    <w:rsid w:val="007F7333"/>
    <w:rsid w:val="007F7987"/>
    <w:rsid w:val="007F7D45"/>
    <w:rsid w:val="008000EE"/>
    <w:rsid w:val="00800130"/>
    <w:rsid w:val="0080055A"/>
    <w:rsid w:val="0080089F"/>
    <w:rsid w:val="00800EC3"/>
    <w:rsid w:val="00801129"/>
    <w:rsid w:val="0080138C"/>
    <w:rsid w:val="008017C0"/>
    <w:rsid w:val="00801901"/>
    <w:rsid w:val="00801B67"/>
    <w:rsid w:val="00801D20"/>
    <w:rsid w:val="00801D46"/>
    <w:rsid w:val="00802177"/>
    <w:rsid w:val="00802DA4"/>
    <w:rsid w:val="00802DAB"/>
    <w:rsid w:val="00802EE2"/>
    <w:rsid w:val="008030E1"/>
    <w:rsid w:val="00803BB2"/>
    <w:rsid w:val="0080445A"/>
    <w:rsid w:val="00804EB7"/>
    <w:rsid w:val="00805867"/>
    <w:rsid w:val="00805DC8"/>
    <w:rsid w:val="0080631C"/>
    <w:rsid w:val="00806522"/>
    <w:rsid w:val="008065DD"/>
    <w:rsid w:val="0080668D"/>
    <w:rsid w:val="00806D18"/>
    <w:rsid w:val="008070E2"/>
    <w:rsid w:val="0080737A"/>
    <w:rsid w:val="008077EA"/>
    <w:rsid w:val="00807B5C"/>
    <w:rsid w:val="00807BD8"/>
    <w:rsid w:val="00807E5E"/>
    <w:rsid w:val="00810344"/>
    <w:rsid w:val="0081040C"/>
    <w:rsid w:val="00810A34"/>
    <w:rsid w:val="00810BC8"/>
    <w:rsid w:val="0081119A"/>
    <w:rsid w:val="0081132E"/>
    <w:rsid w:val="008125C7"/>
    <w:rsid w:val="00812E7D"/>
    <w:rsid w:val="00813500"/>
    <w:rsid w:val="008137CD"/>
    <w:rsid w:val="00813F05"/>
    <w:rsid w:val="008144EA"/>
    <w:rsid w:val="00814834"/>
    <w:rsid w:val="00814986"/>
    <w:rsid w:val="008152C9"/>
    <w:rsid w:val="00815410"/>
    <w:rsid w:val="0081591F"/>
    <w:rsid w:val="008167D2"/>
    <w:rsid w:val="008167F9"/>
    <w:rsid w:val="008169E8"/>
    <w:rsid w:val="00816A67"/>
    <w:rsid w:val="00817528"/>
    <w:rsid w:val="00817E33"/>
    <w:rsid w:val="00820382"/>
    <w:rsid w:val="00820830"/>
    <w:rsid w:val="00820849"/>
    <w:rsid w:val="008209B8"/>
    <w:rsid w:val="00821285"/>
    <w:rsid w:val="00821E55"/>
    <w:rsid w:val="0082276A"/>
    <w:rsid w:val="008229C2"/>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341B"/>
    <w:rsid w:val="0083432C"/>
    <w:rsid w:val="00834639"/>
    <w:rsid w:val="00834902"/>
    <w:rsid w:val="0083573C"/>
    <w:rsid w:val="00835C2D"/>
    <w:rsid w:val="00835FD5"/>
    <w:rsid w:val="00836935"/>
    <w:rsid w:val="00836C03"/>
    <w:rsid w:val="00836ED5"/>
    <w:rsid w:val="0083703E"/>
    <w:rsid w:val="00837181"/>
    <w:rsid w:val="0083731E"/>
    <w:rsid w:val="0083746B"/>
    <w:rsid w:val="00837AA5"/>
    <w:rsid w:val="00837FB3"/>
    <w:rsid w:val="0084009E"/>
    <w:rsid w:val="0084078A"/>
    <w:rsid w:val="00840E95"/>
    <w:rsid w:val="00841439"/>
    <w:rsid w:val="00841619"/>
    <w:rsid w:val="0084182C"/>
    <w:rsid w:val="00842010"/>
    <w:rsid w:val="00842239"/>
    <w:rsid w:val="0084318E"/>
    <w:rsid w:val="008436A4"/>
    <w:rsid w:val="00843705"/>
    <w:rsid w:val="0084379E"/>
    <w:rsid w:val="00844015"/>
    <w:rsid w:val="00844161"/>
    <w:rsid w:val="00846038"/>
    <w:rsid w:val="008461FF"/>
    <w:rsid w:val="00846244"/>
    <w:rsid w:val="0084627F"/>
    <w:rsid w:val="008465DF"/>
    <w:rsid w:val="00846A26"/>
    <w:rsid w:val="00846DE5"/>
    <w:rsid w:val="0084784D"/>
    <w:rsid w:val="00847CEE"/>
    <w:rsid w:val="00847D54"/>
    <w:rsid w:val="00847D73"/>
    <w:rsid w:val="00847E4E"/>
    <w:rsid w:val="008505D7"/>
    <w:rsid w:val="008509C9"/>
    <w:rsid w:val="00850D45"/>
    <w:rsid w:val="00852E67"/>
    <w:rsid w:val="008538D0"/>
    <w:rsid w:val="00853B27"/>
    <w:rsid w:val="00853B31"/>
    <w:rsid w:val="0085400A"/>
    <w:rsid w:val="00854338"/>
    <w:rsid w:val="0085443D"/>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2C0"/>
    <w:rsid w:val="0086494C"/>
    <w:rsid w:val="00864C2B"/>
    <w:rsid w:val="00865A8B"/>
    <w:rsid w:val="00865B97"/>
    <w:rsid w:val="00865BED"/>
    <w:rsid w:val="00866BA4"/>
    <w:rsid w:val="00866EB3"/>
    <w:rsid w:val="0086772C"/>
    <w:rsid w:val="0087080E"/>
    <w:rsid w:val="00870EAF"/>
    <w:rsid w:val="008714F6"/>
    <w:rsid w:val="00871871"/>
    <w:rsid w:val="00871CE9"/>
    <w:rsid w:val="00872994"/>
    <w:rsid w:val="00872AB5"/>
    <w:rsid w:val="008735CE"/>
    <w:rsid w:val="00873A72"/>
    <w:rsid w:val="00874300"/>
    <w:rsid w:val="00874795"/>
    <w:rsid w:val="008747D3"/>
    <w:rsid w:val="00874B9D"/>
    <w:rsid w:val="00874DFD"/>
    <w:rsid w:val="00875013"/>
    <w:rsid w:val="0087511C"/>
    <w:rsid w:val="0087541C"/>
    <w:rsid w:val="008760A4"/>
    <w:rsid w:val="0087612A"/>
    <w:rsid w:val="008763AE"/>
    <w:rsid w:val="00876B4B"/>
    <w:rsid w:val="008772BE"/>
    <w:rsid w:val="00877374"/>
    <w:rsid w:val="008775BB"/>
    <w:rsid w:val="0087789F"/>
    <w:rsid w:val="00877A28"/>
    <w:rsid w:val="00880152"/>
    <w:rsid w:val="008802C5"/>
    <w:rsid w:val="00880F6C"/>
    <w:rsid w:val="00880F8B"/>
    <w:rsid w:val="00881166"/>
    <w:rsid w:val="00881397"/>
    <w:rsid w:val="008817BC"/>
    <w:rsid w:val="00881827"/>
    <w:rsid w:val="00881AE5"/>
    <w:rsid w:val="00881D0A"/>
    <w:rsid w:val="00881FEF"/>
    <w:rsid w:val="00882400"/>
    <w:rsid w:val="00882AE2"/>
    <w:rsid w:val="00882CE8"/>
    <w:rsid w:val="00882E2E"/>
    <w:rsid w:val="00883201"/>
    <w:rsid w:val="0088320F"/>
    <w:rsid w:val="00883CF5"/>
    <w:rsid w:val="00883D8A"/>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0E5A"/>
    <w:rsid w:val="0089141C"/>
    <w:rsid w:val="008915DE"/>
    <w:rsid w:val="00891718"/>
    <w:rsid w:val="00891B84"/>
    <w:rsid w:val="00891E17"/>
    <w:rsid w:val="00892265"/>
    <w:rsid w:val="00892294"/>
    <w:rsid w:val="00892CDB"/>
    <w:rsid w:val="00892DDB"/>
    <w:rsid w:val="0089367F"/>
    <w:rsid w:val="008939AF"/>
    <w:rsid w:val="00893ED7"/>
    <w:rsid w:val="0089466D"/>
    <w:rsid w:val="0089498B"/>
    <w:rsid w:val="00894A10"/>
    <w:rsid w:val="00894D6C"/>
    <w:rsid w:val="008951A8"/>
    <w:rsid w:val="00895C02"/>
    <w:rsid w:val="00895FAE"/>
    <w:rsid w:val="008968D7"/>
    <w:rsid w:val="00896DB2"/>
    <w:rsid w:val="00896EB8"/>
    <w:rsid w:val="00897100"/>
    <w:rsid w:val="008A0E21"/>
    <w:rsid w:val="008A0EE4"/>
    <w:rsid w:val="008A1307"/>
    <w:rsid w:val="008A133E"/>
    <w:rsid w:val="008A13F9"/>
    <w:rsid w:val="008A1EB8"/>
    <w:rsid w:val="008A2168"/>
    <w:rsid w:val="008A2296"/>
    <w:rsid w:val="008A25CC"/>
    <w:rsid w:val="008A2610"/>
    <w:rsid w:val="008A2701"/>
    <w:rsid w:val="008A2D8F"/>
    <w:rsid w:val="008A32DC"/>
    <w:rsid w:val="008A4C71"/>
    <w:rsid w:val="008A507C"/>
    <w:rsid w:val="008A54B9"/>
    <w:rsid w:val="008A70C7"/>
    <w:rsid w:val="008A74F1"/>
    <w:rsid w:val="008A7D0D"/>
    <w:rsid w:val="008A7E55"/>
    <w:rsid w:val="008B00E3"/>
    <w:rsid w:val="008B0241"/>
    <w:rsid w:val="008B0929"/>
    <w:rsid w:val="008B0F95"/>
    <w:rsid w:val="008B13A3"/>
    <w:rsid w:val="008B13DF"/>
    <w:rsid w:val="008B1C49"/>
    <w:rsid w:val="008B1ED0"/>
    <w:rsid w:val="008B2117"/>
    <w:rsid w:val="008B27A3"/>
    <w:rsid w:val="008B2A98"/>
    <w:rsid w:val="008B356B"/>
    <w:rsid w:val="008B3671"/>
    <w:rsid w:val="008B3C72"/>
    <w:rsid w:val="008B3ED7"/>
    <w:rsid w:val="008B478C"/>
    <w:rsid w:val="008B4E9B"/>
    <w:rsid w:val="008B5701"/>
    <w:rsid w:val="008B5A4B"/>
    <w:rsid w:val="008B5ED3"/>
    <w:rsid w:val="008B64A6"/>
    <w:rsid w:val="008B6797"/>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844"/>
    <w:rsid w:val="008C32CF"/>
    <w:rsid w:val="008C333F"/>
    <w:rsid w:val="008C3C77"/>
    <w:rsid w:val="008C588C"/>
    <w:rsid w:val="008C5B9A"/>
    <w:rsid w:val="008C6ACD"/>
    <w:rsid w:val="008C7388"/>
    <w:rsid w:val="008C7629"/>
    <w:rsid w:val="008C7C76"/>
    <w:rsid w:val="008C7F01"/>
    <w:rsid w:val="008D022C"/>
    <w:rsid w:val="008D05D9"/>
    <w:rsid w:val="008D0671"/>
    <w:rsid w:val="008D078B"/>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4E5"/>
    <w:rsid w:val="008D59F7"/>
    <w:rsid w:val="008D5A2D"/>
    <w:rsid w:val="008D5DA1"/>
    <w:rsid w:val="008D6587"/>
    <w:rsid w:val="008D7109"/>
    <w:rsid w:val="008D72BD"/>
    <w:rsid w:val="008D7411"/>
    <w:rsid w:val="008E050D"/>
    <w:rsid w:val="008E0739"/>
    <w:rsid w:val="008E1130"/>
    <w:rsid w:val="008E2080"/>
    <w:rsid w:val="008E25C7"/>
    <w:rsid w:val="008E26FD"/>
    <w:rsid w:val="008E2C29"/>
    <w:rsid w:val="008E3533"/>
    <w:rsid w:val="008E4011"/>
    <w:rsid w:val="008E41DB"/>
    <w:rsid w:val="008E44C5"/>
    <w:rsid w:val="008E4B39"/>
    <w:rsid w:val="008E5C4F"/>
    <w:rsid w:val="008E742E"/>
    <w:rsid w:val="008E78C4"/>
    <w:rsid w:val="008F009E"/>
    <w:rsid w:val="008F05D8"/>
    <w:rsid w:val="008F06EB"/>
    <w:rsid w:val="008F088C"/>
    <w:rsid w:val="008F0C31"/>
    <w:rsid w:val="008F1766"/>
    <w:rsid w:val="008F17F2"/>
    <w:rsid w:val="008F1ACD"/>
    <w:rsid w:val="008F2355"/>
    <w:rsid w:val="008F2467"/>
    <w:rsid w:val="008F2E34"/>
    <w:rsid w:val="008F2E41"/>
    <w:rsid w:val="008F33AA"/>
    <w:rsid w:val="008F38FD"/>
    <w:rsid w:val="008F4163"/>
    <w:rsid w:val="008F455D"/>
    <w:rsid w:val="008F4B74"/>
    <w:rsid w:val="008F4EFB"/>
    <w:rsid w:val="008F532F"/>
    <w:rsid w:val="008F58BF"/>
    <w:rsid w:val="008F5EA6"/>
    <w:rsid w:val="008F6101"/>
    <w:rsid w:val="008F6897"/>
    <w:rsid w:val="008F7417"/>
    <w:rsid w:val="008F79BF"/>
    <w:rsid w:val="009005EE"/>
    <w:rsid w:val="00900663"/>
    <w:rsid w:val="009013B4"/>
    <w:rsid w:val="00903D25"/>
    <w:rsid w:val="00903EC0"/>
    <w:rsid w:val="009042F2"/>
    <w:rsid w:val="00904CAB"/>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ED3"/>
    <w:rsid w:val="00912095"/>
    <w:rsid w:val="00912569"/>
    <w:rsid w:val="00913040"/>
    <w:rsid w:val="009136DA"/>
    <w:rsid w:val="009138D2"/>
    <w:rsid w:val="00913FF8"/>
    <w:rsid w:val="0091417E"/>
    <w:rsid w:val="00914214"/>
    <w:rsid w:val="00914799"/>
    <w:rsid w:val="00914A3A"/>
    <w:rsid w:val="00914CA8"/>
    <w:rsid w:val="009159CA"/>
    <w:rsid w:val="00916324"/>
    <w:rsid w:val="00917018"/>
    <w:rsid w:val="00917B84"/>
    <w:rsid w:val="00917DCC"/>
    <w:rsid w:val="009200ED"/>
    <w:rsid w:val="009201E7"/>
    <w:rsid w:val="00920205"/>
    <w:rsid w:val="009212FA"/>
    <w:rsid w:val="00921855"/>
    <w:rsid w:val="00921A67"/>
    <w:rsid w:val="00921AB2"/>
    <w:rsid w:val="009224E7"/>
    <w:rsid w:val="009226CA"/>
    <w:rsid w:val="0092276F"/>
    <w:rsid w:val="00922B70"/>
    <w:rsid w:val="00922DE5"/>
    <w:rsid w:val="00922F1E"/>
    <w:rsid w:val="00923475"/>
    <w:rsid w:val="00923C16"/>
    <w:rsid w:val="0092405A"/>
    <w:rsid w:val="00925AE1"/>
    <w:rsid w:val="0092631C"/>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40B4"/>
    <w:rsid w:val="0093435C"/>
    <w:rsid w:val="009344CD"/>
    <w:rsid w:val="00934D43"/>
    <w:rsid w:val="00935208"/>
    <w:rsid w:val="00935285"/>
    <w:rsid w:val="009355B9"/>
    <w:rsid w:val="0093591D"/>
    <w:rsid w:val="00935DFF"/>
    <w:rsid w:val="00936241"/>
    <w:rsid w:val="00936A90"/>
    <w:rsid w:val="009372EE"/>
    <w:rsid w:val="0093763B"/>
    <w:rsid w:val="00940474"/>
    <w:rsid w:val="009407FC"/>
    <w:rsid w:val="00940CCA"/>
    <w:rsid w:val="00940E8F"/>
    <w:rsid w:val="009411D4"/>
    <w:rsid w:val="00941429"/>
    <w:rsid w:val="00941599"/>
    <w:rsid w:val="009416AD"/>
    <w:rsid w:val="009417D0"/>
    <w:rsid w:val="00941C8E"/>
    <w:rsid w:val="009428CB"/>
    <w:rsid w:val="00942A1C"/>
    <w:rsid w:val="00942D3E"/>
    <w:rsid w:val="009437BB"/>
    <w:rsid w:val="0094443D"/>
    <w:rsid w:val="009448F1"/>
    <w:rsid w:val="0094506E"/>
    <w:rsid w:val="00945296"/>
    <w:rsid w:val="00945C53"/>
    <w:rsid w:val="00945FF1"/>
    <w:rsid w:val="00946246"/>
    <w:rsid w:val="009462C0"/>
    <w:rsid w:val="00946351"/>
    <w:rsid w:val="00946600"/>
    <w:rsid w:val="009470D1"/>
    <w:rsid w:val="009476BF"/>
    <w:rsid w:val="00947739"/>
    <w:rsid w:val="00947A12"/>
    <w:rsid w:val="00947CE3"/>
    <w:rsid w:val="00950813"/>
    <w:rsid w:val="00950901"/>
    <w:rsid w:val="0095192B"/>
    <w:rsid w:val="009526C6"/>
    <w:rsid w:val="009530B3"/>
    <w:rsid w:val="009536E5"/>
    <w:rsid w:val="00953893"/>
    <w:rsid w:val="00953D0E"/>
    <w:rsid w:val="00953EA9"/>
    <w:rsid w:val="009548FF"/>
    <w:rsid w:val="00954F65"/>
    <w:rsid w:val="00954F94"/>
    <w:rsid w:val="009556BD"/>
    <w:rsid w:val="00955F79"/>
    <w:rsid w:val="00956174"/>
    <w:rsid w:val="0095630B"/>
    <w:rsid w:val="00956350"/>
    <w:rsid w:val="009566A9"/>
    <w:rsid w:val="00956A61"/>
    <w:rsid w:val="00956D4E"/>
    <w:rsid w:val="00956EAC"/>
    <w:rsid w:val="00956EBB"/>
    <w:rsid w:val="0095774D"/>
    <w:rsid w:val="00957BA7"/>
    <w:rsid w:val="00957D8F"/>
    <w:rsid w:val="00960487"/>
    <w:rsid w:val="00960B59"/>
    <w:rsid w:val="00960BC2"/>
    <w:rsid w:val="00960C08"/>
    <w:rsid w:val="00960DF0"/>
    <w:rsid w:val="009614BD"/>
    <w:rsid w:val="00961FE2"/>
    <w:rsid w:val="0096213F"/>
    <w:rsid w:val="0096288D"/>
    <w:rsid w:val="009631CA"/>
    <w:rsid w:val="00963AAD"/>
    <w:rsid w:val="00964255"/>
    <w:rsid w:val="00964583"/>
    <w:rsid w:val="00965077"/>
    <w:rsid w:val="009654BA"/>
    <w:rsid w:val="009657FE"/>
    <w:rsid w:val="00965932"/>
    <w:rsid w:val="00965DC9"/>
    <w:rsid w:val="00966C68"/>
    <w:rsid w:val="00966F93"/>
    <w:rsid w:val="00970040"/>
    <w:rsid w:val="00970BDC"/>
    <w:rsid w:val="00970C3D"/>
    <w:rsid w:val="00970CE1"/>
    <w:rsid w:val="00971090"/>
    <w:rsid w:val="00971980"/>
    <w:rsid w:val="00971D09"/>
    <w:rsid w:val="00971DBA"/>
    <w:rsid w:val="00971F5E"/>
    <w:rsid w:val="00972636"/>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AF"/>
    <w:rsid w:val="00977091"/>
    <w:rsid w:val="00977569"/>
    <w:rsid w:val="00977B7E"/>
    <w:rsid w:val="00977BBB"/>
    <w:rsid w:val="00980781"/>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960"/>
    <w:rsid w:val="00987A14"/>
    <w:rsid w:val="00987DA6"/>
    <w:rsid w:val="00987DCC"/>
    <w:rsid w:val="00987FEB"/>
    <w:rsid w:val="009901C8"/>
    <w:rsid w:val="0099071C"/>
    <w:rsid w:val="00990A14"/>
    <w:rsid w:val="0099127C"/>
    <w:rsid w:val="00991607"/>
    <w:rsid w:val="00991631"/>
    <w:rsid w:val="009926C0"/>
    <w:rsid w:val="00992913"/>
    <w:rsid w:val="00993B20"/>
    <w:rsid w:val="00993DAA"/>
    <w:rsid w:val="00993E0F"/>
    <w:rsid w:val="00994236"/>
    <w:rsid w:val="0099502F"/>
    <w:rsid w:val="009958D8"/>
    <w:rsid w:val="009971C2"/>
    <w:rsid w:val="0099731F"/>
    <w:rsid w:val="0099797E"/>
    <w:rsid w:val="00997F01"/>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A0A"/>
    <w:rsid w:val="009B0D2E"/>
    <w:rsid w:val="009B15FC"/>
    <w:rsid w:val="009B17EC"/>
    <w:rsid w:val="009B1D06"/>
    <w:rsid w:val="009B225F"/>
    <w:rsid w:val="009B22B9"/>
    <w:rsid w:val="009B25B9"/>
    <w:rsid w:val="009B2851"/>
    <w:rsid w:val="009B2C99"/>
    <w:rsid w:val="009B2DD8"/>
    <w:rsid w:val="009B2F85"/>
    <w:rsid w:val="009B3439"/>
    <w:rsid w:val="009B34DC"/>
    <w:rsid w:val="009B4304"/>
    <w:rsid w:val="009B45EB"/>
    <w:rsid w:val="009B4B74"/>
    <w:rsid w:val="009B50D6"/>
    <w:rsid w:val="009B55C9"/>
    <w:rsid w:val="009B6358"/>
    <w:rsid w:val="009B676B"/>
    <w:rsid w:val="009B71CA"/>
    <w:rsid w:val="009B7262"/>
    <w:rsid w:val="009B73DC"/>
    <w:rsid w:val="009B7E56"/>
    <w:rsid w:val="009C04FC"/>
    <w:rsid w:val="009C0559"/>
    <w:rsid w:val="009C091F"/>
    <w:rsid w:val="009C0B2C"/>
    <w:rsid w:val="009C0B50"/>
    <w:rsid w:val="009C0DF6"/>
    <w:rsid w:val="009C0E9E"/>
    <w:rsid w:val="009C0F47"/>
    <w:rsid w:val="009C1696"/>
    <w:rsid w:val="009C22CD"/>
    <w:rsid w:val="009C266C"/>
    <w:rsid w:val="009C2D78"/>
    <w:rsid w:val="009C35FC"/>
    <w:rsid w:val="009C3935"/>
    <w:rsid w:val="009C412C"/>
    <w:rsid w:val="009C438C"/>
    <w:rsid w:val="009C46D2"/>
    <w:rsid w:val="009C4F21"/>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5A5"/>
    <w:rsid w:val="009D09E5"/>
    <w:rsid w:val="009D0BC8"/>
    <w:rsid w:val="009D116E"/>
    <w:rsid w:val="009D1412"/>
    <w:rsid w:val="009D1A4C"/>
    <w:rsid w:val="009D27D6"/>
    <w:rsid w:val="009D2856"/>
    <w:rsid w:val="009D2D1C"/>
    <w:rsid w:val="009D2FAE"/>
    <w:rsid w:val="009D3BD8"/>
    <w:rsid w:val="009D3E19"/>
    <w:rsid w:val="009D4C2C"/>
    <w:rsid w:val="009D4D1A"/>
    <w:rsid w:val="009D50B2"/>
    <w:rsid w:val="009D518E"/>
    <w:rsid w:val="009D5745"/>
    <w:rsid w:val="009D5DA2"/>
    <w:rsid w:val="009D7624"/>
    <w:rsid w:val="009D780D"/>
    <w:rsid w:val="009E0369"/>
    <w:rsid w:val="009E083B"/>
    <w:rsid w:val="009E09BD"/>
    <w:rsid w:val="009E11A4"/>
    <w:rsid w:val="009E13D1"/>
    <w:rsid w:val="009E15E8"/>
    <w:rsid w:val="009E192A"/>
    <w:rsid w:val="009E2636"/>
    <w:rsid w:val="009E27F4"/>
    <w:rsid w:val="009E2A05"/>
    <w:rsid w:val="009E2DF8"/>
    <w:rsid w:val="009E3307"/>
    <w:rsid w:val="009E362C"/>
    <w:rsid w:val="009E3ADE"/>
    <w:rsid w:val="009E429A"/>
    <w:rsid w:val="009E42CF"/>
    <w:rsid w:val="009E43A5"/>
    <w:rsid w:val="009E45C4"/>
    <w:rsid w:val="009E48F6"/>
    <w:rsid w:val="009E4C74"/>
    <w:rsid w:val="009E5283"/>
    <w:rsid w:val="009E5FE9"/>
    <w:rsid w:val="009E676E"/>
    <w:rsid w:val="009E687D"/>
    <w:rsid w:val="009E6A7D"/>
    <w:rsid w:val="009E6C0E"/>
    <w:rsid w:val="009E77E1"/>
    <w:rsid w:val="009E7F59"/>
    <w:rsid w:val="009F0EA5"/>
    <w:rsid w:val="009F14D6"/>
    <w:rsid w:val="009F1AAB"/>
    <w:rsid w:val="009F1E72"/>
    <w:rsid w:val="009F2033"/>
    <w:rsid w:val="009F230A"/>
    <w:rsid w:val="009F237A"/>
    <w:rsid w:val="009F29C8"/>
    <w:rsid w:val="009F2DC6"/>
    <w:rsid w:val="009F36F2"/>
    <w:rsid w:val="009F39C9"/>
    <w:rsid w:val="009F3E63"/>
    <w:rsid w:val="009F4335"/>
    <w:rsid w:val="009F4719"/>
    <w:rsid w:val="009F48F8"/>
    <w:rsid w:val="009F4B8B"/>
    <w:rsid w:val="009F59B4"/>
    <w:rsid w:val="009F5E76"/>
    <w:rsid w:val="009F603A"/>
    <w:rsid w:val="009F6649"/>
    <w:rsid w:val="009F7216"/>
    <w:rsid w:val="009F72DC"/>
    <w:rsid w:val="009F7497"/>
    <w:rsid w:val="009F762F"/>
    <w:rsid w:val="009F781E"/>
    <w:rsid w:val="009F78A0"/>
    <w:rsid w:val="00A0005C"/>
    <w:rsid w:val="00A00386"/>
    <w:rsid w:val="00A007BF"/>
    <w:rsid w:val="00A008F6"/>
    <w:rsid w:val="00A00DD6"/>
    <w:rsid w:val="00A00E73"/>
    <w:rsid w:val="00A012CC"/>
    <w:rsid w:val="00A027AF"/>
    <w:rsid w:val="00A02815"/>
    <w:rsid w:val="00A0347B"/>
    <w:rsid w:val="00A0365B"/>
    <w:rsid w:val="00A038E7"/>
    <w:rsid w:val="00A03923"/>
    <w:rsid w:val="00A03A83"/>
    <w:rsid w:val="00A03BF6"/>
    <w:rsid w:val="00A0437C"/>
    <w:rsid w:val="00A04AB4"/>
    <w:rsid w:val="00A052B5"/>
    <w:rsid w:val="00A061EC"/>
    <w:rsid w:val="00A0685D"/>
    <w:rsid w:val="00A06E00"/>
    <w:rsid w:val="00A0728D"/>
    <w:rsid w:val="00A104DA"/>
    <w:rsid w:val="00A10664"/>
    <w:rsid w:val="00A10771"/>
    <w:rsid w:val="00A10C04"/>
    <w:rsid w:val="00A10D63"/>
    <w:rsid w:val="00A114CD"/>
    <w:rsid w:val="00A11A95"/>
    <w:rsid w:val="00A13382"/>
    <w:rsid w:val="00A135F9"/>
    <w:rsid w:val="00A13D4D"/>
    <w:rsid w:val="00A14118"/>
    <w:rsid w:val="00A14A54"/>
    <w:rsid w:val="00A14E3E"/>
    <w:rsid w:val="00A151FE"/>
    <w:rsid w:val="00A1562F"/>
    <w:rsid w:val="00A15862"/>
    <w:rsid w:val="00A15A19"/>
    <w:rsid w:val="00A15FFD"/>
    <w:rsid w:val="00A16647"/>
    <w:rsid w:val="00A16AE1"/>
    <w:rsid w:val="00A16CB8"/>
    <w:rsid w:val="00A16E99"/>
    <w:rsid w:val="00A1737C"/>
    <w:rsid w:val="00A175C7"/>
    <w:rsid w:val="00A179C1"/>
    <w:rsid w:val="00A2046F"/>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0B36"/>
    <w:rsid w:val="00A310A7"/>
    <w:rsid w:val="00A31110"/>
    <w:rsid w:val="00A31C02"/>
    <w:rsid w:val="00A3201F"/>
    <w:rsid w:val="00A320C6"/>
    <w:rsid w:val="00A321A2"/>
    <w:rsid w:val="00A32395"/>
    <w:rsid w:val="00A348DE"/>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06D"/>
    <w:rsid w:val="00A43127"/>
    <w:rsid w:val="00A431F8"/>
    <w:rsid w:val="00A43200"/>
    <w:rsid w:val="00A43635"/>
    <w:rsid w:val="00A44C37"/>
    <w:rsid w:val="00A44CEC"/>
    <w:rsid w:val="00A44E9B"/>
    <w:rsid w:val="00A44F91"/>
    <w:rsid w:val="00A45827"/>
    <w:rsid w:val="00A46287"/>
    <w:rsid w:val="00A46F83"/>
    <w:rsid w:val="00A4745D"/>
    <w:rsid w:val="00A47B18"/>
    <w:rsid w:val="00A50067"/>
    <w:rsid w:val="00A50607"/>
    <w:rsid w:val="00A50610"/>
    <w:rsid w:val="00A50898"/>
    <w:rsid w:val="00A5093A"/>
    <w:rsid w:val="00A51663"/>
    <w:rsid w:val="00A517A1"/>
    <w:rsid w:val="00A51BFF"/>
    <w:rsid w:val="00A51D95"/>
    <w:rsid w:val="00A51F4C"/>
    <w:rsid w:val="00A520E1"/>
    <w:rsid w:val="00A5226F"/>
    <w:rsid w:val="00A522AB"/>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4D9"/>
    <w:rsid w:val="00A6267D"/>
    <w:rsid w:val="00A62D7B"/>
    <w:rsid w:val="00A62EA1"/>
    <w:rsid w:val="00A632B9"/>
    <w:rsid w:val="00A63319"/>
    <w:rsid w:val="00A63465"/>
    <w:rsid w:val="00A6367C"/>
    <w:rsid w:val="00A63EAA"/>
    <w:rsid w:val="00A640DA"/>
    <w:rsid w:val="00A64224"/>
    <w:rsid w:val="00A64FCD"/>
    <w:rsid w:val="00A65A23"/>
    <w:rsid w:val="00A65BC5"/>
    <w:rsid w:val="00A662D3"/>
    <w:rsid w:val="00A66AFB"/>
    <w:rsid w:val="00A66C74"/>
    <w:rsid w:val="00A6754A"/>
    <w:rsid w:val="00A67790"/>
    <w:rsid w:val="00A67E6E"/>
    <w:rsid w:val="00A67F8B"/>
    <w:rsid w:val="00A70391"/>
    <w:rsid w:val="00A704FC"/>
    <w:rsid w:val="00A70A64"/>
    <w:rsid w:val="00A71E21"/>
    <w:rsid w:val="00A72242"/>
    <w:rsid w:val="00A722EA"/>
    <w:rsid w:val="00A724D4"/>
    <w:rsid w:val="00A728D6"/>
    <w:rsid w:val="00A737B1"/>
    <w:rsid w:val="00A7399B"/>
    <w:rsid w:val="00A73ADE"/>
    <w:rsid w:val="00A73CC6"/>
    <w:rsid w:val="00A73E33"/>
    <w:rsid w:val="00A74245"/>
    <w:rsid w:val="00A745F2"/>
    <w:rsid w:val="00A74FFB"/>
    <w:rsid w:val="00A7519E"/>
    <w:rsid w:val="00A764F1"/>
    <w:rsid w:val="00A803CF"/>
    <w:rsid w:val="00A80A5A"/>
    <w:rsid w:val="00A811E8"/>
    <w:rsid w:val="00A8176A"/>
    <w:rsid w:val="00A81C4E"/>
    <w:rsid w:val="00A81C69"/>
    <w:rsid w:val="00A81FF7"/>
    <w:rsid w:val="00A828C9"/>
    <w:rsid w:val="00A82CA9"/>
    <w:rsid w:val="00A82F3F"/>
    <w:rsid w:val="00A83401"/>
    <w:rsid w:val="00A834BF"/>
    <w:rsid w:val="00A845BA"/>
    <w:rsid w:val="00A847B5"/>
    <w:rsid w:val="00A8495B"/>
    <w:rsid w:val="00A8547A"/>
    <w:rsid w:val="00A856CF"/>
    <w:rsid w:val="00A869A7"/>
    <w:rsid w:val="00A86B00"/>
    <w:rsid w:val="00A87954"/>
    <w:rsid w:val="00A87FB6"/>
    <w:rsid w:val="00A90001"/>
    <w:rsid w:val="00A903C8"/>
    <w:rsid w:val="00A911EA"/>
    <w:rsid w:val="00A91634"/>
    <w:rsid w:val="00A9269A"/>
    <w:rsid w:val="00A92F45"/>
    <w:rsid w:val="00A93E00"/>
    <w:rsid w:val="00A93EAF"/>
    <w:rsid w:val="00A94611"/>
    <w:rsid w:val="00A94B0A"/>
    <w:rsid w:val="00A952EA"/>
    <w:rsid w:val="00A958A5"/>
    <w:rsid w:val="00A95C8D"/>
    <w:rsid w:val="00A95ED3"/>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FEC"/>
    <w:rsid w:val="00AA439C"/>
    <w:rsid w:val="00AA441D"/>
    <w:rsid w:val="00AA490F"/>
    <w:rsid w:val="00AA4CA3"/>
    <w:rsid w:val="00AA4DBE"/>
    <w:rsid w:val="00AA5315"/>
    <w:rsid w:val="00AA539D"/>
    <w:rsid w:val="00AA5550"/>
    <w:rsid w:val="00AA5603"/>
    <w:rsid w:val="00AA5C12"/>
    <w:rsid w:val="00AA6FAB"/>
    <w:rsid w:val="00AB05F5"/>
    <w:rsid w:val="00AB0838"/>
    <w:rsid w:val="00AB19DD"/>
    <w:rsid w:val="00AB19EC"/>
    <w:rsid w:val="00AB1AAE"/>
    <w:rsid w:val="00AB1EE5"/>
    <w:rsid w:val="00AB1F3F"/>
    <w:rsid w:val="00AB21F9"/>
    <w:rsid w:val="00AB22B3"/>
    <w:rsid w:val="00AB2945"/>
    <w:rsid w:val="00AB2DEF"/>
    <w:rsid w:val="00AB3438"/>
    <w:rsid w:val="00AB363C"/>
    <w:rsid w:val="00AB3909"/>
    <w:rsid w:val="00AB393C"/>
    <w:rsid w:val="00AB3A50"/>
    <w:rsid w:val="00AB3E00"/>
    <w:rsid w:val="00AB4140"/>
    <w:rsid w:val="00AB4143"/>
    <w:rsid w:val="00AB41C1"/>
    <w:rsid w:val="00AB488E"/>
    <w:rsid w:val="00AB4A58"/>
    <w:rsid w:val="00AB59D0"/>
    <w:rsid w:val="00AB617A"/>
    <w:rsid w:val="00AB6943"/>
    <w:rsid w:val="00AB71AE"/>
    <w:rsid w:val="00AB74F6"/>
    <w:rsid w:val="00AC0FAA"/>
    <w:rsid w:val="00AC143B"/>
    <w:rsid w:val="00AC17C6"/>
    <w:rsid w:val="00AC1807"/>
    <w:rsid w:val="00AC18F1"/>
    <w:rsid w:val="00AC1C53"/>
    <w:rsid w:val="00AC1D9E"/>
    <w:rsid w:val="00AC243C"/>
    <w:rsid w:val="00AC375F"/>
    <w:rsid w:val="00AC3C05"/>
    <w:rsid w:val="00AC42C7"/>
    <w:rsid w:val="00AC4EB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D65"/>
    <w:rsid w:val="00AE0D86"/>
    <w:rsid w:val="00AE0EDD"/>
    <w:rsid w:val="00AE14D5"/>
    <w:rsid w:val="00AE16A0"/>
    <w:rsid w:val="00AE18D3"/>
    <w:rsid w:val="00AE193F"/>
    <w:rsid w:val="00AE1BFE"/>
    <w:rsid w:val="00AE2ACF"/>
    <w:rsid w:val="00AE2DBB"/>
    <w:rsid w:val="00AE31B8"/>
    <w:rsid w:val="00AE3A32"/>
    <w:rsid w:val="00AE3EE8"/>
    <w:rsid w:val="00AE48D7"/>
    <w:rsid w:val="00AE5086"/>
    <w:rsid w:val="00AE5463"/>
    <w:rsid w:val="00AE5774"/>
    <w:rsid w:val="00AE5A9E"/>
    <w:rsid w:val="00AE5CBE"/>
    <w:rsid w:val="00AE5D3C"/>
    <w:rsid w:val="00AE5E6B"/>
    <w:rsid w:val="00AE60C6"/>
    <w:rsid w:val="00AE6AAF"/>
    <w:rsid w:val="00AE6B04"/>
    <w:rsid w:val="00AE6CF1"/>
    <w:rsid w:val="00AE6F9E"/>
    <w:rsid w:val="00AE78B8"/>
    <w:rsid w:val="00AE79B5"/>
    <w:rsid w:val="00AE7DB5"/>
    <w:rsid w:val="00AF15F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7A7E"/>
    <w:rsid w:val="00AF7A83"/>
    <w:rsid w:val="00B00098"/>
    <w:rsid w:val="00B003AA"/>
    <w:rsid w:val="00B01117"/>
    <w:rsid w:val="00B01816"/>
    <w:rsid w:val="00B01C49"/>
    <w:rsid w:val="00B02223"/>
    <w:rsid w:val="00B023E6"/>
    <w:rsid w:val="00B028BB"/>
    <w:rsid w:val="00B03D4A"/>
    <w:rsid w:val="00B03D89"/>
    <w:rsid w:val="00B044CF"/>
    <w:rsid w:val="00B048D4"/>
    <w:rsid w:val="00B04A3F"/>
    <w:rsid w:val="00B04EC5"/>
    <w:rsid w:val="00B05290"/>
    <w:rsid w:val="00B0537D"/>
    <w:rsid w:val="00B05F1C"/>
    <w:rsid w:val="00B0637D"/>
    <w:rsid w:val="00B06B40"/>
    <w:rsid w:val="00B07386"/>
    <w:rsid w:val="00B0757A"/>
    <w:rsid w:val="00B075C2"/>
    <w:rsid w:val="00B07D3B"/>
    <w:rsid w:val="00B10219"/>
    <w:rsid w:val="00B10832"/>
    <w:rsid w:val="00B10A1B"/>
    <w:rsid w:val="00B128D7"/>
    <w:rsid w:val="00B12AE8"/>
    <w:rsid w:val="00B12D6A"/>
    <w:rsid w:val="00B13B21"/>
    <w:rsid w:val="00B13C89"/>
    <w:rsid w:val="00B1418D"/>
    <w:rsid w:val="00B14745"/>
    <w:rsid w:val="00B14828"/>
    <w:rsid w:val="00B14A84"/>
    <w:rsid w:val="00B14EF7"/>
    <w:rsid w:val="00B165FB"/>
    <w:rsid w:val="00B17744"/>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DAF"/>
    <w:rsid w:val="00B22E28"/>
    <w:rsid w:val="00B23059"/>
    <w:rsid w:val="00B231EF"/>
    <w:rsid w:val="00B236A8"/>
    <w:rsid w:val="00B23BFE"/>
    <w:rsid w:val="00B23D70"/>
    <w:rsid w:val="00B241AB"/>
    <w:rsid w:val="00B2572F"/>
    <w:rsid w:val="00B2595B"/>
    <w:rsid w:val="00B25B31"/>
    <w:rsid w:val="00B25D53"/>
    <w:rsid w:val="00B25F49"/>
    <w:rsid w:val="00B26151"/>
    <w:rsid w:val="00B26327"/>
    <w:rsid w:val="00B2699C"/>
    <w:rsid w:val="00B26BF3"/>
    <w:rsid w:val="00B274E7"/>
    <w:rsid w:val="00B27515"/>
    <w:rsid w:val="00B276BA"/>
    <w:rsid w:val="00B27991"/>
    <w:rsid w:val="00B27D77"/>
    <w:rsid w:val="00B30109"/>
    <w:rsid w:val="00B30B68"/>
    <w:rsid w:val="00B3136E"/>
    <w:rsid w:val="00B3173C"/>
    <w:rsid w:val="00B32368"/>
    <w:rsid w:val="00B330B4"/>
    <w:rsid w:val="00B33396"/>
    <w:rsid w:val="00B336E5"/>
    <w:rsid w:val="00B338BB"/>
    <w:rsid w:val="00B33D01"/>
    <w:rsid w:val="00B33D28"/>
    <w:rsid w:val="00B33D34"/>
    <w:rsid w:val="00B33E0A"/>
    <w:rsid w:val="00B340A1"/>
    <w:rsid w:val="00B352AE"/>
    <w:rsid w:val="00B35332"/>
    <w:rsid w:val="00B35B97"/>
    <w:rsid w:val="00B35BE7"/>
    <w:rsid w:val="00B35C4C"/>
    <w:rsid w:val="00B360DF"/>
    <w:rsid w:val="00B36AB7"/>
    <w:rsid w:val="00B36B53"/>
    <w:rsid w:val="00B36C3B"/>
    <w:rsid w:val="00B36FC8"/>
    <w:rsid w:val="00B37E7C"/>
    <w:rsid w:val="00B406BA"/>
    <w:rsid w:val="00B409AF"/>
    <w:rsid w:val="00B40E21"/>
    <w:rsid w:val="00B41273"/>
    <w:rsid w:val="00B41382"/>
    <w:rsid w:val="00B413BD"/>
    <w:rsid w:val="00B416B2"/>
    <w:rsid w:val="00B418FD"/>
    <w:rsid w:val="00B423EC"/>
    <w:rsid w:val="00B432A5"/>
    <w:rsid w:val="00B44238"/>
    <w:rsid w:val="00B4517E"/>
    <w:rsid w:val="00B45A3A"/>
    <w:rsid w:val="00B46047"/>
    <w:rsid w:val="00B47A3B"/>
    <w:rsid w:val="00B47F98"/>
    <w:rsid w:val="00B5013D"/>
    <w:rsid w:val="00B509FF"/>
    <w:rsid w:val="00B5194E"/>
    <w:rsid w:val="00B519FA"/>
    <w:rsid w:val="00B5226E"/>
    <w:rsid w:val="00B5228E"/>
    <w:rsid w:val="00B53267"/>
    <w:rsid w:val="00B53578"/>
    <w:rsid w:val="00B539D0"/>
    <w:rsid w:val="00B53DBF"/>
    <w:rsid w:val="00B5471A"/>
    <w:rsid w:val="00B5482C"/>
    <w:rsid w:val="00B54954"/>
    <w:rsid w:val="00B54A02"/>
    <w:rsid w:val="00B56138"/>
    <w:rsid w:val="00B56D07"/>
    <w:rsid w:val="00B572F1"/>
    <w:rsid w:val="00B57C8E"/>
    <w:rsid w:val="00B57CE7"/>
    <w:rsid w:val="00B6022D"/>
    <w:rsid w:val="00B610C7"/>
    <w:rsid w:val="00B61261"/>
    <w:rsid w:val="00B61C7E"/>
    <w:rsid w:val="00B61F6F"/>
    <w:rsid w:val="00B62B5E"/>
    <w:rsid w:val="00B631CD"/>
    <w:rsid w:val="00B63729"/>
    <w:rsid w:val="00B63934"/>
    <w:rsid w:val="00B6450F"/>
    <w:rsid w:val="00B64F9D"/>
    <w:rsid w:val="00B652D1"/>
    <w:rsid w:val="00B654AA"/>
    <w:rsid w:val="00B65AC5"/>
    <w:rsid w:val="00B66188"/>
    <w:rsid w:val="00B66766"/>
    <w:rsid w:val="00B66EC0"/>
    <w:rsid w:val="00B678F5"/>
    <w:rsid w:val="00B70E4C"/>
    <w:rsid w:val="00B712A1"/>
    <w:rsid w:val="00B7198A"/>
    <w:rsid w:val="00B72124"/>
    <w:rsid w:val="00B72140"/>
    <w:rsid w:val="00B72347"/>
    <w:rsid w:val="00B7272A"/>
    <w:rsid w:val="00B7343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8AA"/>
    <w:rsid w:val="00B8000C"/>
    <w:rsid w:val="00B804BC"/>
    <w:rsid w:val="00B806A3"/>
    <w:rsid w:val="00B81794"/>
    <w:rsid w:val="00B81C8B"/>
    <w:rsid w:val="00B81F52"/>
    <w:rsid w:val="00B829A4"/>
    <w:rsid w:val="00B82CA7"/>
    <w:rsid w:val="00B82F31"/>
    <w:rsid w:val="00B82F45"/>
    <w:rsid w:val="00B83BEB"/>
    <w:rsid w:val="00B83E5F"/>
    <w:rsid w:val="00B84464"/>
    <w:rsid w:val="00B84597"/>
    <w:rsid w:val="00B845E3"/>
    <w:rsid w:val="00B852B5"/>
    <w:rsid w:val="00B857C3"/>
    <w:rsid w:val="00B85E92"/>
    <w:rsid w:val="00B86269"/>
    <w:rsid w:val="00B86881"/>
    <w:rsid w:val="00B872BE"/>
    <w:rsid w:val="00B87D33"/>
    <w:rsid w:val="00B87E67"/>
    <w:rsid w:val="00B90898"/>
    <w:rsid w:val="00B909B0"/>
    <w:rsid w:val="00B90B7A"/>
    <w:rsid w:val="00B91454"/>
    <w:rsid w:val="00B916B2"/>
    <w:rsid w:val="00B918A2"/>
    <w:rsid w:val="00B92633"/>
    <w:rsid w:val="00B92B00"/>
    <w:rsid w:val="00B92BD1"/>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992"/>
    <w:rsid w:val="00B969D6"/>
    <w:rsid w:val="00B97481"/>
    <w:rsid w:val="00B97858"/>
    <w:rsid w:val="00B979B9"/>
    <w:rsid w:val="00BA0208"/>
    <w:rsid w:val="00BA0B91"/>
    <w:rsid w:val="00BA0D8A"/>
    <w:rsid w:val="00BA18D2"/>
    <w:rsid w:val="00BA1A8F"/>
    <w:rsid w:val="00BA1C05"/>
    <w:rsid w:val="00BA1EE3"/>
    <w:rsid w:val="00BA1FD9"/>
    <w:rsid w:val="00BA216E"/>
    <w:rsid w:val="00BA2DFD"/>
    <w:rsid w:val="00BA3436"/>
    <w:rsid w:val="00BA34C9"/>
    <w:rsid w:val="00BA3F15"/>
    <w:rsid w:val="00BA4D5A"/>
    <w:rsid w:val="00BA5197"/>
    <w:rsid w:val="00BA5D55"/>
    <w:rsid w:val="00BA614A"/>
    <w:rsid w:val="00BA61D2"/>
    <w:rsid w:val="00BA6295"/>
    <w:rsid w:val="00BA648E"/>
    <w:rsid w:val="00BA687D"/>
    <w:rsid w:val="00BA68AC"/>
    <w:rsid w:val="00BA7B3D"/>
    <w:rsid w:val="00BB03B5"/>
    <w:rsid w:val="00BB073C"/>
    <w:rsid w:val="00BB09C2"/>
    <w:rsid w:val="00BB0E3E"/>
    <w:rsid w:val="00BB1222"/>
    <w:rsid w:val="00BB176E"/>
    <w:rsid w:val="00BB1770"/>
    <w:rsid w:val="00BB1E35"/>
    <w:rsid w:val="00BB23A0"/>
    <w:rsid w:val="00BB24E4"/>
    <w:rsid w:val="00BB27D6"/>
    <w:rsid w:val="00BB3CF1"/>
    <w:rsid w:val="00BB41CD"/>
    <w:rsid w:val="00BB46FD"/>
    <w:rsid w:val="00BB4870"/>
    <w:rsid w:val="00BB4A68"/>
    <w:rsid w:val="00BB4D50"/>
    <w:rsid w:val="00BB5E43"/>
    <w:rsid w:val="00BB6244"/>
    <w:rsid w:val="00BB638F"/>
    <w:rsid w:val="00BB697E"/>
    <w:rsid w:val="00BB6BE8"/>
    <w:rsid w:val="00BB6D0F"/>
    <w:rsid w:val="00BB6E3B"/>
    <w:rsid w:val="00BB75D8"/>
    <w:rsid w:val="00BB7693"/>
    <w:rsid w:val="00BB7F63"/>
    <w:rsid w:val="00BC098C"/>
    <w:rsid w:val="00BC09B9"/>
    <w:rsid w:val="00BC0B3D"/>
    <w:rsid w:val="00BC0C83"/>
    <w:rsid w:val="00BC0EB0"/>
    <w:rsid w:val="00BC1209"/>
    <w:rsid w:val="00BC25C1"/>
    <w:rsid w:val="00BC279E"/>
    <w:rsid w:val="00BC2E2D"/>
    <w:rsid w:val="00BC346B"/>
    <w:rsid w:val="00BC4194"/>
    <w:rsid w:val="00BC4326"/>
    <w:rsid w:val="00BC55C8"/>
    <w:rsid w:val="00BC56BA"/>
    <w:rsid w:val="00BC5786"/>
    <w:rsid w:val="00BC593C"/>
    <w:rsid w:val="00BC5B9A"/>
    <w:rsid w:val="00BC5EC2"/>
    <w:rsid w:val="00BC6726"/>
    <w:rsid w:val="00BC6996"/>
    <w:rsid w:val="00BC76A1"/>
    <w:rsid w:val="00BC7806"/>
    <w:rsid w:val="00BC780F"/>
    <w:rsid w:val="00BC7C48"/>
    <w:rsid w:val="00BC7EA8"/>
    <w:rsid w:val="00BD0372"/>
    <w:rsid w:val="00BD0AED"/>
    <w:rsid w:val="00BD0C92"/>
    <w:rsid w:val="00BD10E4"/>
    <w:rsid w:val="00BD113A"/>
    <w:rsid w:val="00BD154F"/>
    <w:rsid w:val="00BD187F"/>
    <w:rsid w:val="00BD1E9B"/>
    <w:rsid w:val="00BD2B3A"/>
    <w:rsid w:val="00BD2C55"/>
    <w:rsid w:val="00BD33E3"/>
    <w:rsid w:val="00BD4639"/>
    <w:rsid w:val="00BD4727"/>
    <w:rsid w:val="00BD4C36"/>
    <w:rsid w:val="00BD5377"/>
    <w:rsid w:val="00BD53A5"/>
    <w:rsid w:val="00BD54ED"/>
    <w:rsid w:val="00BD5737"/>
    <w:rsid w:val="00BD5AF5"/>
    <w:rsid w:val="00BD5C2D"/>
    <w:rsid w:val="00BE01EB"/>
    <w:rsid w:val="00BE0739"/>
    <w:rsid w:val="00BE175F"/>
    <w:rsid w:val="00BE2082"/>
    <w:rsid w:val="00BE22CC"/>
    <w:rsid w:val="00BE22E0"/>
    <w:rsid w:val="00BE3383"/>
    <w:rsid w:val="00BE34E8"/>
    <w:rsid w:val="00BE3DBC"/>
    <w:rsid w:val="00BE3F08"/>
    <w:rsid w:val="00BE4391"/>
    <w:rsid w:val="00BE4897"/>
    <w:rsid w:val="00BE4B1B"/>
    <w:rsid w:val="00BE4DB0"/>
    <w:rsid w:val="00BE51E6"/>
    <w:rsid w:val="00BE5401"/>
    <w:rsid w:val="00BE63BD"/>
    <w:rsid w:val="00BE6914"/>
    <w:rsid w:val="00BE7F04"/>
    <w:rsid w:val="00BF0449"/>
    <w:rsid w:val="00BF0A47"/>
    <w:rsid w:val="00BF117A"/>
    <w:rsid w:val="00BF28EB"/>
    <w:rsid w:val="00BF2BFC"/>
    <w:rsid w:val="00BF3A02"/>
    <w:rsid w:val="00BF3AB0"/>
    <w:rsid w:val="00BF40A8"/>
    <w:rsid w:val="00BF47E6"/>
    <w:rsid w:val="00BF49E1"/>
    <w:rsid w:val="00BF5103"/>
    <w:rsid w:val="00BF520C"/>
    <w:rsid w:val="00BF5B27"/>
    <w:rsid w:val="00BF5BB6"/>
    <w:rsid w:val="00BF69EA"/>
    <w:rsid w:val="00BF6C7B"/>
    <w:rsid w:val="00BF6D33"/>
    <w:rsid w:val="00BF76D0"/>
    <w:rsid w:val="00C0040F"/>
    <w:rsid w:val="00C00E40"/>
    <w:rsid w:val="00C00ED0"/>
    <w:rsid w:val="00C00F62"/>
    <w:rsid w:val="00C00F79"/>
    <w:rsid w:val="00C01478"/>
    <w:rsid w:val="00C01908"/>
    <w:rsid w:val="00C01B14"/>
    <w:rsid w:val="00C021AE"/>
    <w:rsid w:val="00C02C0A"/>
    <w:rsid w:val="00C0369B"/>
    <w:rsid w:val="00C036B6"/>
    <w:rsid w:val="00C04709"/>
    <w:rsid w:val="00C04A67"/>
    <w:rsid w:val="00C05053"/>
    <w:rsid w:val="00C0508A"/>
    <w:rsid w:val="00C052AD"/>
    <w:rsid w:val="00C06121"/>
    <w:rsid w:val="00C06553"/>
    <w:rsid w:val="00C067B5"/>
    <w:rsid w:val="00C06C37"/>
    <w:rsid w:val="00C06C85"/>
    <w:rsid w:val="00C07F60"/>
    <w:rsid w:val="00C07FC4"/>
    <w:rsid w:val="00C102A7"/>
    <w:rsid w:val="00C10BE1"/>
    <w:rsid w:val="00C11C94"/>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C0F"/>
    <w:rsid w:val="00C201B0"/>
    <w:rsid w:val="00C201D5"/>
    <w:rsid w:val="00C205BF"/>
    <w:rsid w:val="00C205E5"/>
    <w:rsid w:val="00C20D53"/>
    <w:rsid w:val="00C21180"/>
    <w:rsid w:val="00C2185A"/>
    <w:rsid w:val="00C21D01"/>
    <w:rsid w:val="00C221C5"/>
    <w:rsid w:val="00C22258"/>
    <w:rsid w:val="00C22305"/>
    <w:rsid w:val="00C226F3"/>
    <w:rsid w:val="00C23E40"/>
    <w:rsid w:val="00C242E7"/>
    <w:rsid w:val="00C24DDB"/>
    <w:rsid w:val="00C24FAA"/>
    <w:rsid w:val="00C25CBB"/>
    <w:rsid w:val="00C260C6"/>
    <w:rsid w:val="00C26101"/>
    <w:rsid w:val="00C26C8C"/>
    <w:rsid w:val="00C27295"/>
    <w:rsid w:val="00C27668"/>
    <w:rsid w:val="00C278D5"/>
    <w:rsid w:val="00C27CED"/>
    <w:rsid w:val="00C27F21"/>
    <w:rsid w:val="00C27FA9"/>
    <w:rsid w:val="00C307D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5E4D"/>
    <w:rsid w:val="00C37693"/>
    <w:rsid w:val="00C3796D"/>
    <w:rsid w:val="00C4078F"/>
    <w:rsid w:val="00C4094A"/>
    <w:rsid w:val="00C40B8A"/>
    <w:rsid w:val="00C41543"/>
    <w:rsid w:val="00C42075"/>
    <w:rsid w:val="00C42AD9"/>
    <w:rsid w:val="00C42FFC"/>
    <w:rsid w:val="00C4302C"/>
    <w:rsid w:val="00C431E3"/>
    <w:rsid w:val="00C432F5"/>
    <w:rsid w:val="00C43480"/>
    <w:rsid w:val="00C43598"/>
    <w:rsid w:val="00C43CEB"/>
    <w:rsid w:val="00C43E21"/>
    <w:rsid w:val="00C46587"/>
    <w:rsid w:val="00C467F2"/>
    <w:rsid w:val="00C46A9C"/>
    <w:rsid w:val="00C47419"/>
    <w:rsid w:val="00C47D36"/>
    <w:rsid w:val="00C47FB2"/>
    <w:rsid w:val="00C517EC"/>
    <w:rsid w:val="00C51897"/>
    <w:rsid w:val="00C52110"/>
    <w:rsid w:val="00C5220B"/>
    <w:rsid w:val="00C526B0"/>
    <w:rsid w:val="00C52BF3"/>
    <w:rsid w:val="00C52CCA"/>
    <w:rsid w:val="00C52D08"/>
    <w:rsid w:val="00C541D2"/>
    <w:rsid w:val="00C54220"/>
    <w:rsid w:val="00C5464D"/>
    <w:rsid w:val="00C549FE"/>
    <w:rsid w:val="00C54C70"/>
    <w:rsid w:val="00C55308"/>
    <w:rsid w:val="00C55508"/>
    <w:rsid w:val="00C56370"/>
    <w:rsid w:val="00C571F6"/>
    <w:rsid w:val="00C5747E"/>
    <w:rsid w:val="00C5751B"/>
    <w:rsid w:val="00C5762A"/>
    <w:rsid w:val="00C610A6"/>
    <w:rsid w:val="00C61322"/>
    <w:rsid w:val="00C615C8"/>
    <w:rsid w:val="00C6196F"/>
    <w:rsid w:val="00C62218"/>
    <w:rsid w:val="00C62625"/>
    <w:rsid w:val="00C62983"/>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B33"/>
    <w:rsid w:val="00C732DA"/>
    <w:rsid w:val="00C733F2"/>
    <w:rsid w:val="00C73543"/>
    <w:rsid w:val="00C73673"/>
    <w:rsid w:val="00C7377E"/>
    <w:rsid w:val="00C738EE"/>
    <w:rsid w:val="00C74772"/>
    <w:rsid w:val="00C747CA"/>
    <w:rsid w:val="00C74B29"/>
    <w:rsid w:val="00C751E5"/>
    <w:rsid w:val="00C75625"/>
    <w:rsid w:val="00C757C6"/>
    <w:rsid w:val="00C757FA"/>
    <w:rsid w:val="00C75A09"/>
    <w:rsid w:val="00C75B10"/>
    <w:rsid w:val="00C76A00"/>
    <w:rsid w:val="00C775D9"/>
    <w:rsid w:val="00C77C8F"/>
    <w:rsid w:val="00C80337"/>
    <w:rsid w:val="00C80691"/>
    <w:rsid w:val="00C81037"/>
    <w:rsid w:val="00C8160D"/>
    <w:rsid w:val="00C81F96"/>
    <w:rsid w:val="00C8240C"/>
    <w:rsid w:val="00C82D0D"/>
    <w:rsid w:val="00C8322F"/>
    <w:rsid w:val="00C83527"/>
    <w:rsid w:val="00C83BD3"/>
    <w:rsid w:val="00C84135"/>
    <w:rsid w:val="00C843D8"/>
    <w:rsid w:val="00C84CF7"/>
    <w:rsid w:val="00C84ED1"/>
    <w:rsid w:val="00C851AA"/>
    <w:rsid w:val="00C85ED1"/>
    <w:rsid w:val="00C86592"/>
    <w:rsid w:val="00C86F09"/>
    <w:rsid w:val="00C87527"/>
    <w:rsid w:val="00C8782D"/>
    <w:rsid w:val="00C903AD"/>
    <w:rsid w:val="00C90460"/>
    <w:rsid w:val="00C908F3"/>
    <w:rsid w:val="00C90A9A"/>
    <w:rsid w:val="00C90BBD"/>
    <w:rsid w:val="00C90F7E"/>
    <w:rsid w:val="00C917DF"/>
    <w:rsid w:val="00C91DE7"/>
    <w:rsid w:val="00C92743"/>
    <w:rsid w:val="00C9278A"/>
    <w:rsid w:val="00C92DBC"/>
    <w:rsid w:val="00C939E3"/>
    <w:rsid w:val="00C93E4C"/>
    <w:rsid w:val="00C9431E"/>
    <w:rsid w:val="00C94E77"/>
    <w:rsid w:val="00C95B50"/>
    <w:rsid w:val="00C96481"/>
    <w:rsid w:val="00C96E72"/>
    <w:rsid w:val="00C9775D"/>
    <w:rsid w:val="00CA0743"/>
    <w:rsid w:val="00CA08E0"/>
    <w:rsid w:val="00CA09C2"/>
    <w:rsid w:val="00CA1203"/>
    <w:rsid w:val="00CA1328"/>
    <w:rsid w:val="00CA1D6E"/>
    <w:rsid w:val="00CA1E2B"/>
    <w:rsid w:val="00CA20BA"/>
    <w:rsid w:val="00CA259B"/>
    <w:rsid w:val="00CA3029"/>
    <w:rsid w:val="00CA3369"/>
    <w:rsid w:val="00CA3F59"/>
    <w:rsid w:val="00CA406D"/>
    <w:rsid w:val="00CA4ADA"/>
    <w:rsid w:val="00CA4C8A"/>
    <w:rsid w:val="00CA505E"/>
    <w:rsid w:val="00CA519A"/>
    <w:rsid w:val="00CA5289"/>
    <w:rsid w:val="00CA5601"/>
    <w:rsid w:val="00CA5709"/>
    <w:rsid w:val="00CA5B41"/>
    <w:rsid w:val="00CA6173"/>
    <w:rsid w:val="00CA6A11"/>
    <w:rsid w:val="00CA6C7A"/>
    <w:rsid w:val="00CA6CEA"/>
    <w:rsid w:val="00CA7AC9"/>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AE5"/>
    <w:rsid w:val="00CB67CA"/>
    <w:rsid w:val="00CB68A8"/>
    <w:rsid w:val="00CB6A42"/>
    <w:rsid w:val="00CB6D30"/>
    <w:rsid w:val="00CB71B5"/>
    <w:rsid w:val="00CB7FB7"/>
    <w:rsid w:val="00CC026C"/>
    <w:rsid w:val="00CC08F5"/>
    <w:rsid w:val="00CC0991"/>
    <w:rsid w:val="00CC1167"/>
    <w:rsid w:val="00CC117D"/>
    <w:rsid w:val="00CC1591"/>
    <w:rsid w:val="00CC1832"/>
    <w:rsid w:val="00CC21EF"/>
    <w:rsid w:val="00CC2831"/>
    <w:rsid w:val="00CC28CA"/>
    <w:rsid w:val="00CC2E18"/>
    <w:rsid w:val="00CC3517"/>
    <w:rsid w:val="00CC35C3"/>
    <w:rsid w:val="00CC3736"/>
    <w:rsid w:val="00CC3D3C"/>
    <w:rsid w:val="00CC417E"/>
    <w:rsid w:val="00CC4238"/>
    <w:rsid w:val="00CC430F"/>
    <w:rsid w:val="00CC434E"/>
    <w:rsid w:val="00CC48CC"/>
    <w:rsid w:val="00CC4B76"/>
    <w:rsid w:val="00CC4CC5"/>
    <w:rsid w:val="00CC6037"/>
    <w:rsid w:val="00CC63D5"/>
    <w:rsid w:val="00CC6A47"/>
    <w:rsid w:val="00CC6F00"/>
    <w:rsid w:val="00CC72C8"/>
    <w:rsid w:val="00CC76A6"/>
    <w:rsid w:val="00CC7851"/>
    <w:rsid w:val="00CD0B68"/>
    <w:rsid w:val="00CD0B89"/>
    <w:rsid w:val="00CD0BB1"/>
    <w:rsid w:val="00CD0C1B"/>
    <w:rsid w:val="00CD0EF0"/>
    <w:rsid w:val="00CD0F31"/>
    <w:rsid w:val="00CD2AA0"/>
    <w:rsid w:val="00CD2AF4"/>
    <w:rsid w:val="00CD3336"/>
    <w:rsid w:val="00CD3343"/>
    <w:rsid w:val="00CD353F"/>
    <w:rsid w:val="00CD3742"/>
    <w:rsid w:val="00CD3787"/>
    <w:rsid w:val="00CD3907"/>
    <w:rsid w:val="00CD3D03"/>
    <w:rsid w:val="00CD3FD7"/>
    <w:rsid w:val="00CD4169"/>
    <w:rsid w:val="00CD41D2"/>
    <w:rsid w:val="00CD45E2"/>
    <w:rsid w:val="00CD4D4E"/>
    <w:rsid w:val="00CD5113"/>
    <w:rsid w:val="00CD5B59"/>
    <w:rsid w:val="00CD5BB6"/>
    <w:rsid w:val="00CD5BE1"/>
    <w:rsid w:val="00CD6345"/>
    <w:rsid w:val="00CD6617"/>
    <w:rsid w:val="00CD6660"/>
    <w:rsid w:val="00CD67F1"/>
    <w:rsid w:val="00CD7394"/>
    <w:rsid w:val="00CD76B5"/>
    <w:rsid w:val="00CD7C11"/>
    <w:rsid w:val="00CD7E61"/>
    <w:rsid w:val="00CE092B"/>
    <w:rsid w:val="00CE13AF"/>
    <w:rsid w:val="00CE1669"/>
    <w:rsid w:val="00CE1A21"/>
    <w:rsid w:val="00CE1BCB"/>
    <w:rsid w:val="00CE1C3F"/>
    <w:rsid w:val="00CE24BE"/>
    <w:rsid w:val="00CE2764"/>
    <w:rsid w:val="00CE2B85"/>
    <w:rsid w:val="00CE3AA7"/>
    <w:rsid w:val="00CE3F89"/>
    <w:rsid w:val="00CE59DF"/>
    <w:rsid w:val="00CE5EB7"/>
    <w:rsid w:val="00CE64CA"/>
    <w:rsid w:val="00CE7474"/>
    <w:rsid w:val="00CE76F4"/>
    <w:rsid w:val="00CE77C0"/>
    <w:rsid w:val="00CE7A4B"/>
    <w:rsid w:val="00CF010A"/>
    <w:rsid w:val="00CF073B"/>
    <w:rsid w:val="00CF0D80"/>
    <w:rsid w:val="00CF167D"/>
    <w:rsid w:val="00CF18B0"/>
    <w:rsid w:val="00CF1EA4"/>
    <w:rsid w:val="00CF26A3"/>
    <w:rsid w:val="00CF2845"/>
    <w:rsid w:val="00CF285C"/>
    <w:rsid w:val="00CF285D"/>
    <w:rsid w:val="00CF2E7B"/>
    <w:rsid w:val="00CF31CC"/>
    <w:rsid w:val="00CF36DB"/>
    <w:rsid w:val="00CF41D4"/>
    <w:rsid w:val="00CF4B1F"/>
    <w:rsid w:val="00CF53F3"/>
    <w:rsid w:val="00CF5794"/>
    <w:rsid w:val="00CF5FDE"/>
    <w:rsid w:val="00CF63DD"/>
    <w:rsid w:val="00CF6436"/>
    <w:rsid w:val="00CF6595"/>
    <w:rsid w:val="00CF65B9"/>
    <w:rsid w:val="00CF69C5"/>
    <w:rsid w:val="00CF6E31"/>
    <w:rsid w:val="00CF7D73"/>
    <w:rsid w:val="00D004D9"/>
    <w:rsid w:val="00D00B9E"/>
    <w:rsid w:val="00D01033"/>
    <w:rsid w:val="00D01151"/>
    <w:rsid w:val="00D02B62"/>
    <w:rsid w:val="00D03248"/>
    <w:rsid w:val="00D03913"/>
    <w:rsid w:val="00D03A75"/>
    <w:rsid w:val="00D0586D"/>
    <w:rsid w:val="00D05C6F"/>
    <w:rsid w:val="00D05E2F"/>
    <w:rsid w:val="00D05F7C"/>
    <w:rsid w:val="00D07FB0"/>
    <w:rsid w:val="00D100AB"/>
    <w:rsid w:val="00D10B67"/>
    <w:rsid w:val="00D10DF2"/>
    <w:rsid w:val="00D11248"/>
    <w:rsid w:val="00D113E7"/>
    <w:rsid w:val="00D1153D"/>
    <w:rsid w:val="00D11BFE"/>
    <w:rsid w:val="00D11ED8"/>
    <w:rsid w:val="00D1220B"/>
    <w:rsid w:val="00D124F4"/>
    <w:rsid w:val="00D1270F"/>
    <w:rsid w:val="00D12B40"/>
    <w:rsid w:val="00D1322B"/>
    <w:rsid w:val="00D132B1"/>
    <w:rsid w:val="00D134F6"/>
    <w:rsid w:val="00D13FC2"/>
    <w:rsid w:val="00D1499B"/>
    <w:rsid w:val="00D14C4B"/>
    <w:rsid w:val="00D15FE7"/>
    <w:rsid w:val="00D16526"/>
    <w:rsid w:val="00D16C8C"/>
    <w:rsid w:val="00D16D28"/>
    <w:rsid w:val="00D17693"/>
    <w:rsid w:val="00D17836"/>
    <w:rsid w:val="00D17914"/>
    <w:rsid w:val="00D17CAE"/>
    <w:rsid w:val="00D200D5"/>
    <w:rsid w:val="00D2037A"/>
    <w:rsid w:val="00D205FA"/>
    <w:rsid w:val="00D2082A"/>
    <w:rsid w:val="00D20AC1"/>
    <w:rsid w:val="00D21232"/>
    <w:rsid w:val="00D21475"/>
    <w:rsid w:val="00D21CA2"/>
    <w:rsid w:val="00D21D17"/>
    <w:rsid w:val="00D221B2"/>
    <w:rsid w:val="00D228BF"/>
    <w:rsid w:val="00D2294A"/>
    <w:rsid w:val="00D22E7A"/>
    <w:rsid w:val="00D22F9B"/>
    <w:rsid w:val="00D2338E"/>
    <w:rsid w:val="00D23B04"/>
    <w:rsid w:val="00D255C3"/>
    <w:rsid w:val="00D25FDF"/>
    <w:rsid w:val="00D260CD"/>
    <w:rsid w:val="00D26312"/>
    <w:rsid w:val="00D26419"/>
    <w:rsid w:val="00D273DE"/>
    <w:rsid w:val="00D303F1"/>
    <w:rsid w:val="00D30C15"/>
    <w:rsid w:val="00D31226"/>
    <w:rsid w:val="00D31A2F"/>
    <w:rsid w:val="00D31AD6"/>
    <w:rsid w:val="00D31FEA"/>
    <w:rsid w:val="00D3265C"/>
    <w:rsid w:val="00D32F25"/>
    <w:rsid w:val="00D33802"/>
    <w:rsid w:val="00D342C8"/>
    <w:rsid w:val="00D34525"/>
    <w:rsid w:val="00D34B7F"/>
    <w:rsid w:val="00D35A9E"/>
    <w:rsid w:val="00D35BAA"/>
    <w:rsid w:val="00D36127"/>
    <w:rsid w:val="00D36BCC"/>
    <w:rsid w:val="00D36DC5"/>
    <w:rsid w:val="00D37310"/>
    <w:rsid w:val="00D37F2B"/>
    <w:rsid w:val="00D400A9"/>
    <w:rsid w:val="00D42322"/>
    <w:rsid w:val="00D42898"/>
    <w:rsid w:val="00D42BFA"/>
    <w:rsid w:val="00D42D39"/>
    <w:rsid w:val="00D43175"/>
    <w:rsid w:val="00D43670"/>
    <w:rsid w:val="00D43A6D"/>
    <w:rsid w:val="00D44292"/>
    <w:rsid w:val="00D44462"/>
    <w:rsid w:val="00D44587"/>
    <w:rsid w:val="00D44648"/>
    <w:rsid w:val="00D448E1"/>
    <w:rsid w:val="00D45396"/>
    <w:rsid w:val="00D453E9"/>
    <w:rsid w:val="00D45C25"/>
    <w:rsid w:val="00D45D35"/>
    <w:rsid w:val="00D460B5"/>
    <w:rsid w:val="00D462BD"/>
    <w:rsid w:val="00D462CC"/>
    <w:rsid w:val="00D4632E"/>
    <w:rsid w:val="00D4723F"/>
    <w:rsid w:val="00D47564"/>
    <w:rsid w:val="00D47D25"/>
    <w:rsid w:val="00D50269"/>
    <w:rsid w:val="00D50660"/>
    <w:rsid w:val="00D50DAF"/>
    <w:rsid w:val="00D50EE4"/>
    <w:rsid w:val="00D513BC"/>
    <w:rsid w:val="00D513C6"/>
    <w:rsid w:val="00D51C43"/>
    <w:rsid w:val="00D51D44"/>
    <w:rsid w:val="00D5271B"/>
    <w:rsid w:val="00D528C5"/>
    <w:rsid w:val="00D52D62"/>
    <w:rsid w:val="00D5324B"/>
    <w:rsid w:val="00D53E48"/>
    <w:rsid w:val="00D53EDB"/>
    <w:rsid w:val="00D5501D"/>
    <w:rsid w:val="00D550E6"/>
    <w:rsid w:val="00D55240"/>
    <w:rsid w:val="00D5648A"/>
    <w:rsid w:val="00D56500"/>
    <w:rsid w:val="00D56562"/>
    <w:rsid w:val="00D56625"/>
    <w:rsid w:val="00D56743"/>
    <w:rsid w:val="00D5689B"/>
    <w:rsid w:val="00D56AC6"/>
    <w:rsid w:val="00D56B2D"/>
    <w:rsid w:val="00D56B30"/>
    <w:rsid w:val="00D56C43"/>
    <w:rsid w:val="00D56FAC"/>
    <w:rsid w:val="00D57551"/>
    <w:rsid w:val="00D57603"/>
    <w:rsid w:val="00D57B09"/>
    <w:rsid w:val="00D602E3"/>
    <w:rsid w:val="00D60342"/>
    <w:rsid w:val="00D60486"/>
    <w:rsid w:val="00D605B7"/>
    <w:rsid w:val="00D6105F"/>
    <w:rsid w:val="00D6117B"/>
    <w:rsid w:val="00D618A5"/>
    <w:rsid w:val="00D6259A"/>
    <w:rsid w:val="00D62872"/>
    <w:rsid w:val="00D62B51"/>
    <w:rsid w:val="00D63177"/>
    <w:rsid w:val="00D63479"/>
    <w:rsid w:val="00D634D6"/>
    <w:rsid w:val="00D64ACA"/>
    <w:rsid w:val="00D65150"/>
    <w:rsid w:val="00D6534E"/>
    <w:rsid w:val="00D65603"/>
    <w:rsid w:val="00D6562B"/>
    <w:rsid w:val="00D658AE"/>
    <w:rsid w:val="00D658D6"/>
    <w:rsid w:val="00D66558"/>
    <w:rsid w:val="00D6664A"/>
    <w:rsid w:val="00D669DA"/>
    <w:rsid w:val="00D6761B"/>
    <w:rsid w:val="00D67D80"/>
    <w:rsid w:val="00D70796"/>
    <w:rsid w:val="00D70DE9"/>
    <w:rsid w:val="00D714BF"/>
    <w:rsid w:val="00D71593"/>
    <w:rsid w:val="00D71689"/>
    <w:rsid w:val="00D716FD"/>
    <w:rsid w:val="00D717A6"/>
    <w:rsid w:val="00D71853"/>
    <w:rsid w:val="00D71D27"/>
    <w:rsid w:val="00D7244E"/>
    <w:rsid w:val="00D7272B"/>
    <w:rsid w:val="00D72C70"/>
    <w:rsid w:val="00D72D30"/>
    <w:rsid w:val="00D7361F"/>
    <w:rsid w:val="00D737FD"/>
    <w:rsid w:val="00D73D91"/>
    <w:rsid w:val="00D73E41"/>
    <w:rsid w:val="00D744C7"/>
    <w:rsid w:val="00D74AC4"/>
    <w:rsid w:val="00D74FBA"/>
    <w:rsid w:val="00D750FB"/>
    <w:rsid w:val="00D75151"/>
    <w:rsid w:val="00D75847"/>
    <w:rsid w:val="00D75947"/>
    <w:rsid w:val="00D76340"/>
    <w:rsid w:val="00D76A05"/>
    <w:rsid w:val="00D772E3"/>
    <w:rsid w:val="00D77561"/>
    <w:rsid w:val="00D77692"/>
    <w:rsid w:val="00D776E9"/>
    <w:rsid w:val="00D77839"/>
    <w:rsid w:val="00D80A56"/>
    <w:rsid w:val="00D80B84"/>
    <w:rsid w:val="00D80E7C"/>
    <w:rsid w:val="00D80E7F"/>
    <w:rsid w:val="00D80E9D"/>
    <w:rsid w:val="00D81484"/>
    <w:rsid w:val="00D8201F"/>
    <w:rsid w:val="00D822C2"/>
    <w:rsid w:val="00D82627"/>
    <w:rsid w:val="00D82889"/>
    <w:rsid w:val="00D8324C"/>
    <w:rsid w:val="00D83AE3"/>
    <w:rsid w:val="00D83FDD"/>
    <w:rsid w:val="00D8426C"/>
    <w:rsid w:val="00D84977"/>
    <w:rsid w:val="00D850D1"/>
    <w:rsid w:val="00D8584A"/>
    <w:rsid w:val="00D85CD8"/>
    <w:rsid w:val="00D8662D"/>
    <w:rsid w:val="00D87081"/>
    <w:rsid w:val="00D8720A"/>
    <w:rsid w:val="00D873C3"/>
    <w:rsid w:val="00D90931"/>
    <w:rsid w:val="00D90E35"/>
    <w:rsid w:val="00D91130"/>
    <w:rsid w:val="00D9152D"/>
    <w:rsid w:val="00D91587"/>
    <w:rsid w:val="00D9169D"/>
    <w:rsid w:val="00D91DB5"/>
    <w:rsid w:val="00D93592"/>
    <w:rsid w:val="00D937EB"/>
    <w:rsid w:val="00D93A6E"/>
    <w:rsid w:val="00D9422C"/>
    <w:rsid w:val="00D9497B"/>
    <w:rsid w:val="00D94DB1"/>
    <w:rsid w:val="00D95116"/>
    <w:rsid w:val="00D9548C"/>
    <w:rsid w:val="00D968A2"/>
    <w:rsid w:val="00D969F9"/>
    <w:rsid w:val="00D96A0C"/>
    <w:rsid w:val="00D96ED7"/>
    <w:rsid w:val="00D97AD2"/>
    <w:rsid w:val="00DA03E5"/>
    <w:rsid w:val="00DA0EA4"/>
    <w:rsid w:val="00DA0EF4"/>
    <w:rsid w:val="00DA15A4"/>
    <w:rsid w:val="00DA193B"/>
    <w:rsid w:val="00DA1CA9"/>
    <w:rsid w:val="00DA23B5"/>
    <w:rsid w:val="00DA3137"/>
    <w:rsid w:val="00DA3629"/>
    <w:rsid w:val="00DA37BB"/>
    <w:rsid w:val="00DA3C5D"/>
    <w:rsid w:val="00DA3DE5"/>
    <w:rsid w:val="00DA3E45"/>
    <w:rsid w:val="00DA4309"/>
    <w:rsid w:val="00DA4A98"/>
    <w:rsid w:val="00DA4E1B"/>
    <w:rsid w:val="00DA532E"/>
    <w:rsid w:val="00DA565E"/>
    <w:rsid w:val="00DA5E7E"/>
    <w:rsid w:val="00DA779D"/>
    <w:rsid w:val="00DA7834"/>
    <w:rsid w:val="00DB02B0"/>
    <w:rsid w:val="00DB0FAF"/>
    <w:rsid w:val="00DB11B1"/>
    <w:rsid w:val="00DB19E8"/>
    <w:rsid w:val="00DB2462"/>
    <w:rsid w:val="00DB2E53"/>
    <w:rsid w:val="00DB2FC2"/>
    <w:rsid w:val="00DB313B"/>
    <w:rsid w:val="00DB3172"/>
    <w:rsid w:val="00DB38D8"/>
    <w:rsid w:val="00DB3907"/>
    <w:rsid w:val="00DB3C88"/>
    <w:rsid w:val="00DB4398"/>
    <w:rsid w:val="00DB4759"/>
    <w:rsid w:val="00DB4B5C"/>
    <w:rsid w:val="00DB50B1"/>
    <w:rsid w:val="00DB549A"/>
    <w:rsid w:val="00DB56EC"/>
    <w:rsid w:val="00DB5AF4"/>
    <w:rsid w:val="00DB5D67"/>
    <w:rsid w:val="00DB5FC0"/>
    <w:rsid w:val="00DB6647"/>
    <w:rsid w:val="00DB66CE"/>
    <w:rsid w:val="00DB741D"/>
    <w:rsid w:val="00DB7C1A"/>
    <w:rsid w:val="00DC0381"/>
    <w:rsid w:val="00DC038A"/>
    <w:rsid w:val="00DC09BB"/>
    <w:rsid w:val="00DC0C19"/>
    <w:rsid w:val="00DC14B7"/>
    <w:rsid w:val="00DC173C"/>
    <w:rsid w:val="00DC1B3E"/>
    <w:rsid w:val="00DC1CA6"/>
    <w:rsid w:val="00DC1E35"/>
    <w:rsid w:val="00DC2307"/>
    <w:rsid w:val="00DC2625"/>
    <w:rsid w:val="00DC2AB7"/>
    <w:rsid w:val="00DC30DD"/>
    <w:rsid w:val="00DC346E"/>
    <w:rsid w:val="00DC38BE"/>
    <w:rsid w:val="00DC46A8"/>
    <w:rsid w:val="00DC4B22"/>
    <w:rsid w:val="00DC4D9D"/>
    <w:rsid w:val="00DC5754"/>
    <w:rsid w:val="00DC5DDB"/>
    <w:rsid w:val="00DC6662"/>
    <w:rsid w:val="00DC6670"/>
    <w:rsid w:val="00DC6AC1"/>
    <w:rsid w:val="00DC7259"/>
    <w:rsid w:val="00DC743A"/>
    <w:rsid w:val="00DC7A31"/>
    <w:rsid w:val="00DD0195"/>
    <w:rsid w:val="00DD0B6A"/>
    <w:rsid w:val="00DD0F2F"/>
    <w:rsid w:val="00DD17BD"/>
    <w:rsid w:val="00DD17D3"/>
    <w:rsid w:val="00DD1D2D"/>
    <w:rsid w:val="00DD2163"/>
    <w:rsid w:val="00DD230C"/>
    <w:rsid w:val="00DD2BBB"/>
    <w:rsid w:val="00DD3096"/>
    <w:rsid w:val="00DD335A"/>
    <w:rsid w:val="00DD48D9"/>
    <w:rsid w:val="00DD5015"/>
    <w:rsid w:val="00DD5090"/>
    <w:rsid w:val="00DD5660"/>
    <w:rsid w:val="00DD68D5"/>
    <w:rsid w:val="00DD71CD"/>
    <w:rsid w:val="00DD779D"/>
    <w:rsid w:val="00DD79C6"/>
    <w:rsid w:val="00DD7F58"/>
    <w:rsid w:val="00DD7FDF"/>
    <w:rsid w:val="00DE06AD"/>
    <w:rsid w:val="00DE0857"/>
    <w:rsid w:val="00DE13D5"/>
    <w:rsid w:val="00DE1903"/>
    <w:rsid w:val="00DE25C9"/>
    <w:rsid w:val="00DE26A8"/>
    <w:rsid w:val="00DE2A5B"/>
    <w:rsid w:val="00DE2FBA"/>
    <w:rsid w:val="00DE3006"/>
    <w:rsid w:val="00DE35CB"/>
    <w:rsid w:val="00DE398D"/>
    <w:rsid w:val="00DE3A03"/>
    <w:rsid w:val="00DE3A4B"/>
    <w:rsid w:val="00DE45A6"/>
    <w:rsid w:val="00DE4CEC"/>
    <w:rsid w:val="00DE5412"/>
    <w:rsid w:val="00DE593B"/>
    <w:rsid w:val="00DE59C3"/>
    <w:rsid w:val="00DE5A22"/>
    <w:rsid w:val="00DE5A83"/>
    <w:rsid w:val="00DE65FA"/>
    <w:rsid w:val="00DE6833"/>
    <w:rsid w:val="00DE699A"/>
    <w:rsid w:val="00DE6D06"/>
    <w:rsid w:val="00DE6DFD"/>
    <w:rsid w:val="00DE71DC"/>
    <w:rsid w:val="00DE7D7E"/>
    <w:rsid w:val="00DF0975"/>
    <w:rsid w:val="00DF0EF9"/>
    <w:rsid w:val="00DF0F9E"/>
    <w:rsid w:val="00DF118A"/>
    <w:rsid w:val="00DF1281"/>
    <w:rsid w:val="00DF153F"/>
    <w:rsid w:val="00DF17F6"/>
    <w:rsid w:val="00DF1904"/>
    <w:rsid w:val="00DF199B"/>
    <w:rsid w:val="00DF1AB8"/>
    <w:rsid w:val="00DF1E2D"/>
    <w:rsid w:val="00DF201C"/>
    <w:rsid w:val="00DF255E"/>
    <w:rsid w:val="00DF283F"/>
    <w:rsid w:val="00DF2AC2"/>
    <w:rsid w:val="00DF2AE5"/>
    <w:rsid w:val="00DF332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B1B"/>
    <w:rsid w:val="00E01B92"/>
    <w:rsid w:val="00E01F99"/>
    <w:rsid w:val="00E02049"/>
    <w:rsid w:val="00E027E4"/>
    <w:rsid w:val="00E028DE"/>
    <w:rsid w:val="00E02959"/>
    <w:rsid w:val="00E02DFC"/>
    <w:rsid w:val="00E02ED6"/>
    <w:rsid w:val="00E03176"/>
    <w:rsid w:val="00E035A8"/>
    <w:rsid w:val="00E038F9"/>
    <w:rsid w:val="00E03C27"/>
    <w:rsid w:val="00E03CCB"/>
    <w:rsid w:val="00E03E6C"/>
    <w:rsid w:val="00E045FA"/>
    <w:rsid w:val="00E047B4"/>
    <w:rsid w:val="00E04A2B"/>
    <w:rsid w:val="00E04AA5"/>
    <w:rsid w:val="00E0573F"/>
    <w:rsid w:val="00E0598C"/>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966"/>
    <w:rsid w:val="00E11B37"/>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789"/>
    <w:rsid w:val="00E17D05"/>
    <w:rsid w:val="00E17D20"/>
    <w:rsid w:val="00E2017B"/>
    <w:rsid w:val="00E201A1"/>
    <w:rsid w:val="00E201F2"/>
    <w:rsid w:val="00E206F2"/>
    <w:rsid w:val="00E21CBB"/>
    <w:rsid w:val="00E21FA1"/>
    <w:rsid w:val="00E22CCD"/>
    <w:rsid w:val="00E22FE3"/>
    <w:rsid w:val="00E23959"/>
    <w:rsid w:val="00E23AD6"/>
    <w:rsid w:val="00E246DB"/>
    <w:rsid w:val="00E24884"/>
    <w:rsid w:val="00E249EA"/>
    <w:rsid w:val="00E25241"/>
    <w:rsid w:val="00E255A5"/>
    <w:rsid w:val="00E258CC"/>
    <w:rsid w:val="00E26164"/>
    <w:rsid w:val="00E26676"/>
    <w:rsid w:val="00E2797A"/>
    <w:rsid w:val="00E30460"/>
    <w:rsid w:val="00E3082D"/>
    <w:rsid w:val="00E30ABC"/>
    <w:rsid w:val="00E31E1A"/>
    <w:rsid w:val="00E31E70"/>
    <w:rsid w:val="00E31F40"/>
    <w:rsid w:val="00E32F11"/>
    <w:rsid w:val="00E33CB9"/>
    <w:rsid w:val="00E343BD"/>
    <w:rsid w:val="00E34F16"/>
    <w:rsid w:val="00E35946"/>
    <w:rsid w:val="00E35A26"/>
    <w:rsid w:val="00E36388"/>
    <w:rsid w:val="00E36B2F"/>
    <w:rsid w:val="00E3717D"/>
    <w:rsid w:val="00E37192"/>
    <w:rsid w:val="00E377D8"/>
    <w:rsid w:val="00E408DB"/>
    <w:rsid w:val="00E40900"/>
    <w:rsid w:val="00E4135A"/>
    <w:rsid w:val="00E41AFD"/>
    <w:rsid w:val="00E423DD"/>
    <w:rsid w:val="00E42E66"/>
    <w:rsid w:val="00E42F5C"/>
    <w:rsid w:val="00E4343C"/>
    <w:rsid w:val="00E4357B"/>
    <w:rsid w:val="00E43707"/>
    <w:rsid w:val="00E43847"/>
    <w:rsid w:val="00E43D90"/>
    <w:rsid w:val="00E44342"/>
    <w:rsid w:val="00E4441F"/>
    <w:rsid w:val="00E44644"/>
    <w:rsid w:val="00E44665"/>
    <w:rsid w:val="00E44674"/>
    <w:rsid w:val="00E44EE4"/>
    <w:rsid w:val="00E45189"/>
    <w:rsid w:val="00E4542B"/>
    <w:rsid w:val="00E457D8"/>
    <w:rsid w:val="00E473C6"/>
    <w:rsid w:val="00E50C8F"/>
    <w:rsid w:val="00E50CF3"/>
    <w:rsid w:val="00E514E6"/>
    <w:rsid w:val="00E517C8"/>
    <w:rsid w:val="00E51893"/>
    <w:rsid w:val="00E528AB"/>
    <w:rsid w:val="00E52A4B"/>
    <w:rsid w:val="00E532BD"/>
    <w:rsid w:val="00E53533"/>
    <w:rsid w:val="00E53577"/>
    <w:rsid w:val="00E53C5E"/>
    <w:rsid w:val="00E54031"/>
    <w:rsid w:val="00E5448C"/>
    <w:rsid w:val="00E5470D"/>
    <w:rsid w:val="00E556AF"/>
    <w:rsid w:val="00E55E0C"/>
    <w:rsid w:val="00E56DE4"/>
    <w:rsid w:val="00E56FFF"/>
    <w:rsid w:val="00E5711E"/>
    <w:rsid w:val="00E57F1D"/>
    <w:rsid w:val="00E57F7A"/>
    <w:rsid w:val="00E602B8"/>
    <w:rsid w:val="00E60645"/>
    <w:rsid w:val="00E60683"/>
    <w:rsid w:val="00E60952"/>
    <w:rsid w:val="00E609C9"/>
    <w:rsid w:val="00E60B7A"/>
    <w:rsid w:val="00E6139C"/>
    <w:rsid w:val="00E614EE"/>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19D7"/>
    <w:rsid w:val="00E721DC"/>
    <w:rsid w:val="00E72C3C"/>
    <w:rsid w:val="00E7318B"/>
    <w:rsid w:val="00E73769"/>
    <w:rsid w:val="00E73BE2"/>
    <w:rsid w:val="00E73C0F"/>
    <w:rsid w:val="00E742B9"/>
    <w:rsid w:val="00E742EE"/>
    <w:rsid w:val="00E746B5"/>
    <w:rsid w:val="00E749DD"/>
    <w:rsid w:val="00E74A7C"/>
    <w:rsid w:val="00E74E75"/>
    <w:rsid w:val="00E7535E"/>
    <w:rsid w:val="00E75A5B"/>
    <w:rsid w:val="00E75B61"/>
    <w:rsid w:val="00E75EBB"/>
    <w:rsid w:val="00E7685E"/>
    <w:rsid w:val="00E8023E"/>
    <w:rsid w:val="00E80295"/>
    <w:rsid w:val="00E809C5"/>
    <w:rsid w:val="00E81468"/>
    <w:rsid w:val="00E81602"/>
    <w:rsid w:val="00E81A6C"/>
    <w:rsid w:val="00E81C0E"/>
    <w:rsid w:val="00E81CCA"/>
    <w:rsid w:val="00E82948"/>
    <w:rsid w:val="00E82FA1"/>
    <w:rsid w:val="00E83311"/>
    <w:rsid w:val="00E8344A"/>
    <w:rsid w:val="00E8364B"/>
    <w:rsid w:val="00E83797"/>
    <w:rsid w:val="00E83905"/>
    <w:rsid w:val="00E83C5F"/>
    <w:rsid w:val="00E848F3"/>
    <w:rsid w:val="00E84B8C"/>
    <w:rsid w:val="00E84BF5"/>
    <w:rsid w:val="00E851AB"/>
    <w:rsid w:val="00E854FB"/>
    <w:rsid w:val="00E85D98"/>
    <w:rsid w:val="00E85F13"/>
    <w:rsid w:val="00E866EA"/>
    <w:rsid w:val="00E86AB0"/>
    <w:rsid w:val="00E86AE1"/>
    <w:rsid w:val="00E87AC2"/>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E15"/>
    <w:rsid w:val="00E94E5C"/>
    <w:rsid w:val="00E95093"/>
    <w:rsid w:val="00E95174"/>
    <w:rsid w:val="00E9562F"/>
    <w:rsid w:val="00E96499"/>
    <w:rsid w:val="00E968AE"/>
    <w:rsid w:val="00E96A09"/>
    <w:rsid w:val="00E974EB"/>
    <w:rsid w:val="00E978BC"/>
    <w:rsid w:val="00EA06F1"/>
    <w:rsid w:val="00EA1781"/>
    <w:rsid w:val="00EA1DE9"/>
    <w:rsid w:val="00EA22B3"/>
    <w:rsid w:val="00EA33A7"/>
    <w:rsid w:val="00EA3BF9"/>
    <w:rsid w:val="00EA4A7A"/>
    <w:rsid w:val="00EA544B"/>
    <w:rsid w:val="00EA582E"/>
    <w:rsid w:val="00EA5BD5"/>
    <w:rsid w:val="00EA6358"/>
    <w:rsid w:val="00EA644A"/>
    <w:rsid w:val="00EA6659"/>
    <w:rsid w:val="00EA6788"/>
    <w:rsid w:val="00EA6E0A"/>
    <w:rsid w:val="00EA6E0C"/>
    <w:rsid w:val="00EA7581"/>
    <w:rsid w:val="00EA769D"/>
    <w:rsid w:val="00EB0019"/>
    <w:rsid w:val="00EB0083"/>
    <w:rsid w:val="00EB019E"/>
    <w:rsid w:val="00EB02B9"/>
    <w:rsid w:val="00EB073A"/>
    <w:rsid w:val="00EB0DA8"/>
    <w:rsid w:val="00EB0F16"/>
    <w:rsid w:val="00EB1B3C"/>
    <w:rsid w:val="00EB21F4"/>
    <w:rsid w:val="00EB3056"/>
    <w:rsid w:val="00EB33EC"/>
    <w:rsid w:val="00EB3778"/>
    <w:rsid w:val="00EB3C09"/>
    <w:rsid w:val="00EB420B"/>
    <w:rsid w:val="00EB43BD"/>
    <w:rsid w:val="00EB484B"/>
    <w:rsid w:val="00EB5B06"/>
    <w:rsid w:val="00EB5C05"/>
    <w:rsid w:val="00EB6222"/>
    <w:rsid w:val="00EB668F"/>
    <w:rsid w:val="00EB6EEC"/>
    <w:rsid w:val="00EB793A"/>
    <w:rsid w:val="00EC0A1E"/>
    <w:rsid w:val="00EC0C2B"/>
    <w:rsid w:val="00EC1640"/>
    <w:rsid w:val="00EC1777"/>
    <w:rsid w:val="00EC2383"/>
    <w:rsid w:val="00EC2704"/>
    <w:rsid w:val="00EC29CE"/>
    <w:rsid w:val="00EC2C20"/>
    <w:rsid w:val="00EC3C07"/>
    <w:rsid w:val="00EC3E19"/>
    <w:rsid w:val="00EC4B14"/>
    <w:rsid w:val="00EC4B63"/>
    <w:rsid w:val="00EC4FA2"/>
    <w:rsid w:val="00EC5024"/>
    <w:rsid w:val="00EC5BCB"/>
    <w:rsid w:val="00EC5C92"/>
    <w:rsid w:val="00EC6F97"/>
    <w:rsid w:val="00EC7302"/>
    <w:rsid w:val="00EC73C4"/>
    <w:rsid w:val="00EC797C"/>
    <w:rsid w:val="00EC7F63"/>
    <w:rsid w:val="00ED0CC3"/>
    <w:rsid w:val="00ED120A"/>
    <w:rsid w:val="00ED1339"/>
    <w:rsid w:val="00ED19A1"/>
    <w:rsid w:val="00ED1F03"/>
    <w:rsid w:val="00ED325F"/>
    <w:rsid w:val="00ED3393"/>
    <w:rsid w:val="00ED33CC"/>
    <w:rsid w:val="00ED349C"/>
    <w:rsid w:val="00ED3571"/>
    <w:rsid w:val="00ED3671"/>
    <w:rsid w:val="00ED414A"/>
    <w:rsid w:val="00ED444D"/>
    <w:rsid w:val="00ED486A"/>
    <w:rsid w:val="00ED49FB"/>
    <w:rsid w:val="00ED528A"/>
    <w:rsid w:val="00ED5874"/>
    <w:rsid w:val="00ED5C02"/>
    <w:rsid w:val="00ED5E14"/>
    <w:rsid w:val="00ED67BD"/>
    <w:rsid w:val="00ED6EAD"/>
    <w:rsid w:val="00ED6EC5"/>
    <w:rsid w:val="00ED71A0"/>
    <w:rsid w:val="00ED7522"/>
    <w:rsid w:val="00ED7FD6"/>
    <w:rsid w:val="00EE076E"/>
    <w:rsid w:val="00EE07FF"/>
    <w:rsid w:val="00EE0950"/>
    <w:rsid w:val="00EE101D"/>
    <w:rsid w:val="00EE1502"/>
    <w:rsid w:val="00EE249C"/>
    <w:rsid w:val="00EE38E7"/>
    <w:rsid w:val="00EE4570"/>
    <w:rsid w:val="00EE4652"/>
    <w:rsid w:val="00EE5452"/>
    <w:rsid w:val="00EE56F2"/>
    <w:rsid w:val="00EE62EA"/>
    <w:rsid w:val="00EE6981"/>
    <w:rsid w:val="00EE6C71"/>
    <w:rsid w:val="00EF028B"/>
    <w:rsid w:val="00EF14FE"/>
    <w:rsid w:val="00EF155D"/>
    <w:rsid w:val="00EF201B"/>
    <w:rsid w:val="00EF21C8"/>
    <w:rsid w:val="00EF2B4F"/>
    <w:rsid w:val="00EF366C"/>
    <w:rsid w:val="00EF4D13"/>
    <w:rsid w:val="00EF5F75"/>
    <w:rsid w:val="00EF6349"/>
    <w:rsid w:val="00EF74BA"/>
    <w:rsid w:val="00EF74F9"/>
    <w:rsid w:val="00EF7C60"/>
    <w:rsid w:val="00EF7EF3"/>
    <w:rsid w:val="00EF7FC2"/>
    <w:rsid w:val="00F0044F"/>
    <w:rsid w:val="00F00F67"/>
    <w:rsid w:val="00F01142"/>
    <w:rsid w:val="00F01AFB"/>
    <w:rsid w:val="00F023E8"/>
    <w:rsid w:val="00F02502"/>
    <w:rsid w:val="00F03822"/>
    <w:rsid w:val="00F03899"/>
    <w:rsid w:val="00F03B3A"/>
    <w:rsid w:val="00F03D17"/>
    <w:rsid w:val="00F03DAF"/>
    <w:rsid w:val="00F03E9F"/>
    <w:rsid w:val="00F044B5"/>
    <w:rsid w:val="00F04677"/>
    <w:rsid w:val="00F046FE"/>
    <w:rsid w:val="00F04846"/>
    <w:rsid w:val="00F04D2A"/>
    <w:rsid w:val="00F053F2"/>
    <w:rsid w:val="00F05C8D"/>
    <w:rsid w:val="00F05F8A"/>
    <w:rsid w:val="00F0641A"/>
    <w:rsid w:val="00F066C6"/>
    <w:rsid w:val="00F06B3C"/>
    <w:rsid w:val="00F06C41"/>
    <w:rsid w:val="00F07195"/>
    <w:rsid w:val="00F07720"/>
    <w:rsid w:val="00F077AB"/>
    <w:rsid w:val="00F079C2"/>
    <w:rsid w:val="00F07B6F"/>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4195"/>
    <w:rsid w:val="00F1436C"/>
    <w:rsid w:val="00F1468E"/>
    <w:rsid w:val="00F14DA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3D3"/>
    <w:rsid w:val="00F23424"/>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1CB2"/>
    <w:rsid w:val="00F31D01"/>
    <w:rsid w:val="00F326B6"/>
    <w:rsid w:val="00F32C8F"/>
    <w:rsid w:val="00F32E41"/>
    <w:rsid w:val="00F334DC"/>
    <w:rsid w:val="00F3391E"/>
    <w:rsid w:val="00F33D5B"/>
    <w:rsid w:val="00F33F69"/>
    <w:rsid w:val="00F34599"/>
    <w:rsid w:val="00F345D2"/>
    <w:rsid w:val="00F346B9"/>
    <w:rsid w:val="00F349CB"/>
    <w:rsid w:val="00F34A38"/>
    <w:rsid w:val="00F35409"/>
    <w:rsid w:val="00F354C9"/>
    <w:rsid w:val="00F35A7F"/>
    <w:rsid w:val="00F3632E"/>
    <w:rsid w:val="00F3688D"/>
    <w:rsid w:val="00F368B6"/>
    <w:rsid w:val="00F36A11"/>
    <w:rsid w:val="00F36C90"/>
    <w:rsid w:val="00F36D83"/>
    <w:rsid w:val="00F36E35"/>
    <w:rsid w:val="00F36F02"/>
    <w:rsid w:val="00F37047"/>
    <w:rsid w:val="00F373F7"/>
    <w:rsid w:val="00F37525"/>
    <w:rsid w:val="00F4013A"/>
    <w:rsid w:val="00F40694"/>
    <w:rsid w:val="00F40EB0"/>
    <w:rsid w:val="00F4121C"/>
    <w:rsid w:val="00F42194"/>
    <w:rsid w:val="00F42226"/>
    <w:rsid w:val="00F428CA"/>
    <w:rsid w:val="00F42BC0"/>
    <w:rsid w:val="00F42C10"/>
    <w:rsid w:val="00F42D67"/>
    <w:rsid w:val="00F437E7"/>
    <w:rsid w:val="00F43CA6"/>
    <w:rsid w:val="00F43E39"/>
    <w:rsid w:val="00F44817"/>
    <w:rsid w:val="00F45965"/>
    <w:rsid w:val="00F4598A"/>
    <w:rsid w:val="00F45C01"/>
    <w:rsid w:val="00F45D73"/>
    <w:rsid w:val="00F45F1C"/>
    <w:rsid w:val="00F468B3"/>
    <w:rsid w:val="00F46CC0"/>
    <w:rsid w:val="00F46D4D"/>
    <w:rsid w:val="00F47714"/>
    <w:rsid w:val="00F47721"/>
    <w:rsid w:val="00F4781F"/>
    <w:rsid w:val="00F47A7D"/>
    <w:rsid w:val="00F47E15"/>
    <w:rsid w:val="00F501A3"/>
    <w:rsid w:val="00F5028C"/>
    <w:rsid w:val="00F5059D"/>
    <w:rsid w:val="00F5097D"/>
    <w:rsid w:val="00F50A34"/>
    <w:rsid w:val="00F50C63"/>
    <w:rsid w:val="00F50F32"/>
    <w:rsid w:val="00F5110D"/>
    <w:rsid w:val="00F51233"/>
    <w:rsid w:val="00F51590"/>
    <w:rsid w:val="00F5187D"/>
    <w:rsid w:val="00F51D8F"/>
    <w:rsid w:val="00F51F76"/>
    <w:rsid w:val="00F5322C"/>
    <w:rsid w:val="00F53A5A"/>
    <w:rsid w:val="00F54227"/>
    <w:rsid w:val="00F54462"/>
    <w:rsid w:val="00F54A8F"/>
    <w:rsid w:val="00F550AE"/>
    <w:rsid w:val="00F553CD"/>
    <w:rsid w:val="00F554D3"/>
    <w:rsid w:val="00F55614"/>
    <w:rsid w:val="00F55F6C"/>
    <w:rsid w:val="00F56228"/>
    <w:rsid w:val="00F564AF"/>
    <w:rsid w:val="00F56B21"/>
    <w:rsid w:val="00F577C7"/>
    <w:rsid w:val="00F57822"/>
    <w:rsid w:val="00F60331"/>
    <w:rsid w:val="00F60361"/>
    <w:rsid w:val="00F608BC"/>
    <w:rsid w:val="00F609D9"/>
    <w:rsid w:val="00F61A66"/>
    <w:rsid w:val="00F61E68"/>
    <w:rsid w:val="00F6202E"/>
    <w:rsid w:val="00F626E3"/>
    <w:rsid w:val="00F6273F"/>
    <w:rsid w:val="00F62A1B"/>
    <w:rsid w:val="00F62B53"/>
    <w:rsid w:val="00F62CBF"/>
    <w:rsid w:val="00F632F7"/>
    <w:rsid w:val="00F63808"/>
    <w:rsid w:val="00F65374"/>
    <w:rsid w:val="00F65681"/>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D7E"/>
    <w:rsid w:val="00F711A2"/>
    <w:rsid w:val="00F7163D"/>
    <w:rsid w:val="00F71F9A"/>
    <w:rsid w:val="00F7212C"/>
    <w:rsid w:val="00F724EA"/>
    <w:rsid w:val="00F73050"/>
    <w:rsid w:val="00F734A5"/>
    <w:rsid w:val="00F73948"/>
    <w:rsid w:val="00F739C8"/>
    <w:rsid w:val="00F74378"/>
    <w:rsid w:val="00F74642"/>
    <w:rsid w:val="00F75FF6"/>
    <w:rsid w:val="00F76803"/>
    <w:rsid w:val="00F7689F"/>
    <w:rsid w:val="00F7697F"/>
    <w:rsid w:val="00F771AB"/>
    <w:rsid w:val="00F772C2"/>
    <w:rsid w:val="00F81119"/>
    <w:rsid w:val="00F81908"/>
    <w:rsid w:val="00F82760"/>
    <w:rsid w:val="00F8374B"/>
    <w:rsid w:val="00F83DDB"/>
    <w:rsid w:val="00F84499"/>
    <w:rsid w:val="00F848FF"/>
    <w:rsid w:val="00F84965"/>
    <w:rsid w:val="00F85299"/>
    <w:rsid w:val="00F85976"/>
    <w:rsid w:val="00F859E5"/>
    <w:rsid w:val="00F8626E"/>
    <w:rsid w:val="00F868BA"/>
    <w:rsid w:val="00F869B6"/>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E0"/>
    <w:rsid w:val="00F937D3"/>
    <w:rsid w:val="00F94113"/>
    <w:rsid w:val="00F9451B"/>
    <w:rsid w:val="00F95214"/>
    <w:rsid w:val="00F9528C"/>
    <w:rsid w:val="00F95391"/>
    <w:rsid w:val="00F95826"/>
    <w:rsid w:val="00F958A1"/>
    <w:rsid w:val="00F95A6C"/>
    <w:rsid w:val="00F9714B"/>
    <w:rsid w:val="00F971D4"/>
    <w:rsid w:val="00F979B7"/>
    <w:rsid w:val="00F97E39"/>
    <w:rsid w:val="00F97EA2"/>
    <w:rsid w:val="00FA0692"/>
    <w:rsid w:val="00FA07B0"/>
    <w:rsid w:val="00FA0962"/>
    <w:rsid w:val="00FA0A3C"/>
    <w:rsid w:val="00FA0AAE"/>
    <w:rsid w:val="00FA1345"/>
    <w:rsid w:val="00FA1793"/>
    <w:rsid w:val="00FA1D75"/>
    <w:rsid w:val="00FA2BF8"/>
    <w:rsid w:val="00FA3DB1"/>
    <w:rsid w:val="00FA3FC5"/>
    <w:rsid w:val="00FA4115"/>
    <w:rsid w:val="00FA4485"/>
    <w:rsid w:val="00FA496F"/>
    <w:rsid w:val="00FA49F2"/>
    <w:rsid w:val="00FA4D47"/>
    <w:rsid w:val="00FA525D"/>
    <w:rsid w:val="00FA5326"/>
    <w:rsid w:val="00FA60B6"/>
    <w:rsid w:val="00FA62E0"/>
    <w:rsid w:val="00FA636E"/>
    <w:rsid w:val="00FA7281"/>
    <w:rsid w:val="00FA72DE"/>
    <w:rsid w:val="00FB029F"/>
    <w:rsid w:val="00FB0623"/>
    <w:rsid w:val="00FB06B4"/>
    <w:rsid w:val="00FB06D0"/>
    <w:rsid w:val="00FB1090"/>
    <w:rsid w:val="00FB1A91"/>
    <w:rsid w:val="00FB1ABD"/>
    <w:rsid w:val="00FB1EC5"/>
    <w:rsid w:val="00FB241F"/>
    <w:rsid w:val="00FB2779"/>
    <w:rsid w:val="00FB3A04"/>
    <w:rsid w:val="00FB3A69"/>
    <w:rsid w:val="00FB3CCC"/>
    <w:rsid w:val="00FB4096"/>
    <w:rsid w:val="00FB6560"/>
    <w:rsid w:val="00FB6682"/>
    <w:rsid w:val="00FB6820"/>
    <w:rsid w:val="00FB6CE4"/>
    <w:rsid w:val="00FB6E1F"/>
    <w:rsid w:val="00FB7248"/>
    <w:rsid w:val="00FB75B5"/>
    <w:rsid w:val="00FB7637"/>
    <w:rsid w:val="00FB7ABD"/>
    <w:rsid w:val="00FB7E90"/>
    <w:rsid w:val="00FC0632"/>
    <w:rsid w:val="00FC069F"/>
    <w:rsid w:val="00FC0CE3"/>
    <w:rsid w:val="00FC13BC"/>
    <w:rsid w:val="00FC1614"/>
    <w:rsid w:val="00FC1696"/>
    <w:rsid w:val="00FC2016"/>
    <w:rsid w:val="00FC268A"/>
    <w:rsid w:val="00FC3072"/>
    <w:rsid w:val="00FC3275"/>
    <w:rsid w:val="00FC38A2"/>
    <w:rsid w:val="00FC3A96"/>
    <w:rsid w:val="00FC3B47"/>
    <w:rsid w:val="00FC43D4"/>
    <w:rsid w:val="00FC4C8C"/>
    <w:rsid w:val="00FC502D"/>
    <w:rsid w:val="00FC5AA5"/>
    <w:rsid w:val="00FC6354"/>
    <w:rsid w:val="00FC6995"/>
    <w:rsid w:val="00FC6E42"/>
    <w:rsid w:val="00FC7F43"/>
    <w:rsid w:val="00FD0282"/>
    <w:rsid w:val="00FD02DD"/>
    <w:rsid w:val="00FD069B"/>
    <w:rsid w:val="00FD08CC"/>
    <w:rsid w:val="00FD09D0"/>
    <w:rsid w:val="00FD0A7E"/>
    <w:rsid w:val="00FD0AAD"/>
    <w:rsid w:val="00FD1C4C"/>
    <w:rsid w:val="00FD260C"/>
    <w:rsid w:val="00FD33DB"/>
    <w:rsid w:val="00FD3797"/>
    <w:rsid w:val="00FD3C95"/>
    <w:rsid w:val="00FD44FE"/>
    <w:rsid w:val="00FD4F54"/>
    <w:rsid w:val="00FD5200"/>
    <w:rsid w:val="00FD52B3"/>
    <w:rsid w:val="00FD5730"/>
    <w:rsid w:val="00FD59E5"/>
    <w:rsid w:val="00FD5C90"/>
    <w:rsid w:val="00FD5E0D"/>
    <w:rsid w:val="00FD6310"/>
    <w:rsid w:val="00FD6525"/>
    <w:rsid w:val="00FD65C5"/>
    <w:rsid w:val="00FD707B"/>
    <w:rsid w:val="00FD7250"/>
    <w:rsid w:val="00FD7798"/>
    <w:rsid w:val="00FD77B8"/>
    <w:rsid w:val="00FD7820"/>
    <w:rsid w:val="00FE0D0A"/>
    <w:rsid w:val="00FE1048"/>
    <w:rsid w:val="00FE130E"/>
    <w:rsid w:val="00FE177F"/>
    <w:rsid w:val="00FE1B2A"/>
    <w:rsid w:val="00FE2DB8"/>
    <w:rsid w:val="00FE2E74"/>
    <w:rsid w:val="00FE2E7B"/>
    <w:rsid w:val="00FE2FB8"/>
    <w:rsid w:val="00FE32B8"/>
    <w:rsid w:val="00FE40E7"/>
    <w:rsid w:val="00FE490C"/>
    <w:rsid w:val="00FE49FE"/>
    <w:rsid w:val="00FE4B26"/>
    <w:rsid w:val="00FE4E88"/>
    <w:rsid w:val="00FE510C"/>
    <w:rsid w:val="00FE5AE8"/>
    <w:rsid w:val="00FE5D31"/>
    <w:rsid w:val="00FE69C5"/>
    <w:rsid w:val="00FE6C1A"/>
    <w:rsid w:val="00FE79E2"/>
    <w:rsid w:val="00FE7BA9"/>
    <w:rsid w:val="00FE7C90"/>
    <w:rsid w:val="00FE7F7B"/>
    <w:rsid w:val="00FF00DC"/>
    <w:rsid w:val="00FF0DAF"/>
    <w:rsid w:val="00FF0DE5"/>
    <w:rsid w:val="00FF2227"/>
    <w:rsid w:val="00FF2FE8"/>
    <w:rsid w:val="00FF357A"/>
    <w:rsid w:val="00FF37B3"/>
    <w:rsid w:val="00FF3F6E"/>
    <w:rsid w:val="00FF4BEE"/>
    <w:rsid w:val="00FF516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sumanti_qti_qualcomm_com/Documents/Desktop/Sumant/3GPP/MyPapers/CA_general/RAN4#92Bis/Combo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Sheet1!$E$2</c:f>
              <c:strCache>
                <c:ptCount val="1"/>
                <c:pt idx="0">
                  <c:v>Unique Combos</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Sheet1!$D$3:$D$12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Sheet1!$E$3:$E$12</c:f>
              <c:numCache>
                <c:formatCode>General</c:formatCode>
                <c:ptCount val="10"/>
                <c:pt idx="0">
                  <c:v>1</c:v>
                </c:pt>
                <c:pt idx="1">
                  <c:v>2</c:v>
                </c:pt>
                <c:pt idx="2">
                  <c:v>3</c:v>
                </c:pt>
                <c:pt idx="3">
                  <c:v>5</c:v>
                </c:pt>
                <c:pt idx="4">
                  <c:v>7</c:v>
                </c:pt>
                <c:pt idx="5">
                  <c:v>11</c:v>
                </c:pt>
                <c:pt idx="6">
                  <c:v>15</c:v>
                </c:pt>
                <c:pt idx="7">
                  <c:v>22</c:v>
                </c:pt>
                <c:pt idx="8">
                  <c:v>30</c:v>
                </c:pt>
                <c:pt idx="9">
                  <c:v>42</c:v>
                </c:pt>
              </c:numCache>
            </c:numRef>
          </c:yVal>
          <c:smooth val="1"/>
          <c:extLst>
            <c:ext xmlns:c16="http://schemas.microsoft.com/office/drawing/2014/chart" uri="{C3380CC4-5D6E-409C-BE32-E72D297353CC}">
              <c16:uniqueId val="{00000000-2667-41B4-AC5D-DC8155BF3BD1}"/>
            </c:ext>
          </c:extLst>
        </c:ser>
        <c:dLbls>
          <c:showLegendKey val="0"/>
          <c:showVal val="0"/>
          <c:showCatName val="0"/>
          <c:showSerName val="0"/>
          <c:showPercent val="0"/>
          <c:showBubbleSize val="0"/>
        </c:dLbls>
        <c:axId val="647273000"/>
        <c:axId val="647271032"/>
      </c:scatterChart>
      <c:valAx>
        <c:axId val="6472730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 of CCs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7271032"/>
        <c:crosses val="autoZero"/>
        <c:crossBetween val="midCat"/>
      </c:valAx>
      <c:valAx>
        <c:axId val="6472710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7273000"/>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2.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F694D7-0A8B-495D-BB8A-343D8CCB9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1148</Words>
  <Characters>6545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3</cp:revision>
  <cp:lastPrinted>2016-03-25T21:53:00Z</cp:lastPrinted>
  <dcterms:created xsi:type="dcterms:W3CDTF">2019-10-04T19:56:00Z</dcterms:created>
  <dcterms:modified xsi:type="dcterms:W3CDTF">2019-10-04T19:57:00Z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0x010100D0950D8094C35F4CA78BB754F2736DFC</vt:lpwstr>
  </property>
  <property fmtid="{D5CDD505-2E9C-101B-9397-08002B2CF9AE}" pid="12" name="_ReviewingToolsShownOnce">
    <vt:lpwstr/>
  </property>
</Properties>
</file>