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752B7" w14:textId="3CD22A28" w:rsidR="00EC4AB6" w:rsidRPr="00EC4AB6" w:rsidRDefault="00EC4AB6" w:rsidP="00EC4AB6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FF0000"/>
          <w:sz w:val="24"/>
          <w:szCs w:val="24"/>
          <w:lang w:eastAsia="ja-JP"/>
        </w:rPr>
      </w:pPr>
      <w:bookmarkStart w:id="0" w:name="page1"/>
      <w:r w:rsidRPr="00EC4AB6">
        <w:rPr>
          <w:rFonts w:ascii="Arial" w:hAnsi="Arial" w:cs="Arial"/>
          <w:b/>
          <w:sz w:val="24"/>
          <w:szCs w:val="24"/>
        </w:rPr>
        <w:t>3GPP TSG-RAN WG4 Meeting #91</w:t>
      </w:r>
      <w:r w:rsidRPr="00EC4AB6">
        <w:rPr>
          <w:rFonts w:ascii="Arial" w:hAnsi="Arial" w:cs="Arial"/>
          <w:b/>
          <w:sz w:val="24"/>
          <w:szCs w:val="24"/>
        </w:rPr>
        <w:tab/>
      </w:r>
      <w:r w:rsidRPr="00BA7277">
        <w:rPr>
          <w:rFonts w:ascii="Arial" w:hAnsi="Arial" w:cs="Arial"/>
          <w:b/>
          <w:sz w:val="24"/>
          <w:szCs w:val="24"/>
        </w:rPr>
        <w:t>R4-190</w:t>
      </w:r>
      <w:r w:rsidR="00604B93">
        <w:rPr>
          <w:rFonts w:ascii="Arial" w:hAnsi="Arial" w:cs="Arial" w:hint="eastAsia"/>
          <w:b/>
          <w:sz w:val="24"/>
          <w:szCs w:val="24"/>
          <w:lang w:eastAsia="ja-JP"/>
        </w:rPr>
        <w:t>7740</w:t>
      </w:r>
      <w:bookmarkStart w:id="1" w:name="_GoBack"/>
      <w:bookmarkEnd w:id="1"/>
    </w:p>
    <w:p w14:paraId="66942A71" w14:textId="0C7231B2" w:rsidR="00334170" w:rsidRPr="00EC4AB6" w:rsidRDefault="00EC4AB6" w:rsidP="00EC4AB6">
      <w:pPr>
        <w:tabs>
          <w:tab w:val="right" w:pos="9630"/>
        </w:tabs>
        <w:spacing w:after="0"/>
        <w:jc w:val="both"/>
        <w:rPr>
          <w:lang w:eastAsia="ja-JP"/>
        </w:rPr>
      </w:pPr>
      <w:r w:rsidRPr="00EC4AB6">
        <w:rPr>
          <w:rFonts w:ascii="Arial" w:hAnsi="Arial" w:cs="Arial"/>
          <w:b/>
          <w:sz w:val="24"/>
          <w:szCs w:val="24"/>
        </w:rPr>
        <w:t>Reno, US, 13</w:t>
      </w:r>
      <w:r w:rsidRPr="0006611C">
        <w:rPr>
          <w:rFonts w:ascii="Arial" w:hAnsi="Arial" w:cs="Arial"/>
          <w:b/>
          <w:sz w:val="24"/>
          <w:szCs w:val="24"/>
        </w:rPr>
        <w:t>th</w:t>
      </w:r>
      <w:r w:rsidR="0006611C">
        <w:rPr>
          <w:rFonts w:ascii="Arial" w:hAnsi="Arial" w:cs="Arial"/>
          <w:b/>
          <w:sz w:val="24"/>
          <w:szCs w:val="24"/>
        </w:rPr>
        <w:t xml:space="preserve"> </w:t>
      </w:r>
      <w:r w:rsidRPr="00EC4AB6">
        <w:rPr>
          <w:rFonts w:ascii="Arial" w:hAnsi="Arial" w:cs="Arial"/>
          <w:b/>
          <w:sz w:val="24"/>
          <w:szCs w:val="24"/>
        </w:rPr>
        <w:t>– 17th May, 2019</w:t>
      </w:r>
    </w:p>
    <w:p w14:paraId="5D2D1A53" w14:textId="4957618E" w:rsidR="00214859" w:rsidRPr="007F3E56" w:rsidRDefault="00214859" w:rsidP="00BA7277">
      <w:pPr>
        <w:tabs>
          <w:tab w:val="left" w:pos="1980"/>
        </w:tabs>
        <w:spacing w:beforeLines="50" w:before="120" w:after="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695F7B" w:rsidRPr="00695F7B">
        <w:rPr>
          <w:rFonts w:ascii="Arial" w:hAnsi="Arial" w:hint="eastAsia"/>
          <w:sz w:val="24"/>
          <w:lang w:val="en-US" w:eastAsia="ja-JP"/>
        </w:rPr>
        <w:t>6.12.1.2.1</w:t>
      </w:r>
    </w:p>
    <w:p w14:paraId="2657C3DC" w14:textId="13E91B1A" w:rsidR="0081689A" w:rsidRPr="007F3E56" w:rsidRDefault="0081689A" w:rsidP="00BA7277">
      <w:pPr>
        <w:tabs>
          <w:tab w:val="left" w:pos="1985"/>
        </w:tabs>
        <w:spacing w:beforeLines="50" w:before="120" w:after="0"/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33CEAEC0" w:rsidR="00FA6851" w:rsidRPr="007F3E56" w:rsidRDefault="0081689A" w:rsidP="00BA7277">
      <w:pPr>
        <w:tabs>
          <w:tab w:val="left" w:pos="1985"/>
        </w:tabs>
        <w:spacing w:beforeLines="50" w:before="120" w:after="0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924EA">
        <w:rPr>
          <w:rFonts w:ascii="Arial" w:hAnsi="Arial"/>
          <w:sz w:val="24"/>
          <w:lang w:val="en-US"/>
        </w:rPr>
        <w:t xml:space="preserve">Simulation results </w:t>
      </w:r>
      <w:r w:rsidR="00162469">
        <w:rPr>
          <w:rFonts w:ascii="Arial" w:hAnsi="Arial"/>
          <w:sz w:val="24"/>
          <w:lang w:val="en-US"/>
        </w:rPr>
        <w:t>of</w:t>
      </w:r>
      <w:r w:rsidR="00B924EA">
        <w:rPr>
          <w:rFonts w:ascii="Arial" w:hAnsi="Arial"/>
          <w:sz w:val="24"/>
          <w:lang w:val="en-US"/>
        </w:rPr>
        <w:t xml:space="preserve"> </w:t>
      </w:r>
      <w:r w:rsidR="00EC4AB6">
        <w:rPr>
          <w:rFonts w:ascii="Arial" w:hAnsi="Arial"/>
          <w:sz w:val="24"/>
          <w:lang w:val="en-US"/>
        </w:rPr>
        <w:t>2nd priority TDD</w:t>
      </w:r>
      <w:r w:rsidR="00EC74DE">
        <w:rPr>
          <w:rFonts w:ascii="Arial" w:hAnsi="Arial"/>
          <w:sz w:val="24"/>
          <w:lang w:val="en-US"/>
        </w:rPr>
        <w:t xml:space="preserve"> </w:t>
      </w:r>
      <w:r w:rsidR="00EC74DE" w:rsidRPr="00EC74DE">
        <w:rPr>
          <w:rFonts w:ascii="Arial" w:hAnsi="Arial"/>
          <w:sz w:val="24"/>
          <w:lang w:val="en-US"/>
        </w:rPr>
        <w:t>configuration</w:t>
      </w:r>
      <w:r w:rsidR="00162469">
        <w:rPr>
          <w:rFonts w:ascii="Arial" w:hAnsi="Arial"/>
          <w:sz w:val="24"/>
          <w:lang w:val="en-US"/>
        </w:rPr>
        <w:t>s</w:t>
      </w:r>
    </w:p>
    <w:p w14:paraId="29E51BD3" w14:textId="409FE2C8" w:rsidR="0081689A" w:rsidRPr="007F3E56" w:rsidRDefault="0081689A" w:rsidP="00BA7277">
      <w:pPr>
        <w:tabs>
          <w:tab w:val="left" w:pos="1985"/>
        </w:tabs>
        <w:spacing w:beforeLines="50" w:before="120" w:after="0"/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35BA1AA9" w14:textId="0598FF57" w:rsidR="00B924EA" w:rsidRDefault="00BB2A3F" w:rsidP="00CE2BFD">
      <w:pPr>
        <w:jc w:val="both"/>
        <w:rPr>
          <w:lang w:eastAsia="ja-JP"/>
        </w:rPr>
      </w:pPr>
      <w:r w:rsidRPr="00B924EA">
        <w:rPr>
          <w:lang w:eastAsia="ja-JP"/>
        </w:rPr>
        <w:t xml:space="preserve">This contribution </w:t>
      </w:r>
      <w:r w:rsidR="00B924EA" w:rsidRPr="00B924EA">
        <w:rPr>
          <w:lang w:eastAsia="zh-CN"/>
        </w:rPr>
        <w:t>summarizes simulation r</w:t>
      </w:r>
      <w:r w:rsidR="00DD1EF7">
        <w:rPr>
          <w:lang w:eastAsia="zh-CN"/>
        </w:rPr>
        <w:t xml:space="preserve">esults </w:t>
      </w:r>
      <w:r w:rsidR="00162469">
        <w:rPr>
          <w:lang w:eastAsia="zh-CN"/>
        </w:rPr>
        <w:t>of</w:t>
      </w:r>
      <w:r w:rsidR="00DD1EF7">
        <w:rPr>
          <w:lang w:eastAsia="zh-CN"/>
        </w:rPr>
        <w:t xml:space="preserve"> PDSCH test </w:t>
      </w:r>
      <w:r w:rsidR="00162469">
        <w:rPr>
          <w:lang w:eastAsia="zh-CN"/>
        </w:rPr>
        <w:t>with</w:t>
      </w:r>
      <w:r w:rsidR="00DD1EF7">
        <w:rPr>
          <w:lang w:eastAsia="zh-CN"/>
        </w:rPr>
        <w:t xml:space="preserve"> 2</w:t>
      </w:r>
      <w:r w:rsidR="00DD1EF7" w:rsidRPr="00DD1EF7">
        <w:rPr>
          <w:vertAlign w:val="superscript"/>
          <w:lang w:eastAsia="zh-CN"/>
        </w:rPr>
        <w:t>nd</w:t>
      </w:r>
      <w:r w:rsidR="00DD1EF7">
        <w:rPr>
          <w:lang w:eastAsia="zh-CN"/>
        </w:rPr>
        <w:t xml:space="preserve"> priority TDD</w:t>
      </w:r>
      <w:r w:rsidR="006F6F6B">
        <w:rPr>
          <w:lang w:eastAsia="ja-JP"/>
        </w:rPr>
        <w:t xml:space="preserve"> configuration</w:t>
      </w:r>
      <w:r w:rsidR="00162469">
        <w:rPr>
          <w:lang w:eastAsia="ja-JP"/>
        </w:rPr>
        <w:t>s in FR1</w:t>
      </w:r>
      <w:r w:rsidR="00B924EA" w:rsidRPr="00B924EA">
        <w:rPr>
          <w:lang w:eastAsia="ja-JP"/>
        </w:rPr>
        <w:t xml:space="preserve">. </w:t>
      </w:r>
      <w:r w:rsidR="00162469">
        <w:rPr>
          <w:lang w:eastAsia="ja-JP"/>
        </w:rPr>
        <w:t>S</w:t>
      </w:r>
      <w:r w:rsidR="00B924EA" w:rsidRPr="00A77AEA">
        <w:rPr>
          <w:lang w:eastAsia="ja-JP"/>
        </w:rPr>
        <w:t>imulation assumption</w:t>
      </w:r>
      <w:r w:rsidR="00162469">
        <w:rPr>
          <w:lang w:eastAsia="ja-JP"/>
        </w:rPr>
        <w:t>s</w:t>
      </w:r>
      <w:r w:rsidR="00B924EA" w:rsidRPr="00A77AEA">
        <w:rPr>
          <w:lang w:eastAsia="ja-JP"/>
        </w:rPr>
        <w:t xml:space="preserve"> in this contribution </w:t>
      </w:r>
      <w:r w:rsidR="00162469">
        <w:rPr>
          <w:lang w:eastAsia="ja-JP"/>
        </w:rPr>
        <w:t>are</w:t>
      </w:r>
      <w:r w:rsidR="00B924EA" w:rsidRPr="00A77AEA">
        <w:rPr>
          <w:lang w:eastAsia="ja-JP"/>
        </w:rPr>
        <w:t xml:space="preserve"> based on the agreed WF [1] and the</w:t>
      </w:r>
      <w:r w:rsidR="00DD1EF7">
        <w:rPr>
          <w:lang w:eastAsia="ja-JP"/>
        </w:rPr>
        <w:t xml:space="preserve"> email </w:t>
      </w:r>
      <w:r w:rsidR="00162469">
        <w:rPr>
          <w:lang w:eastAsia="ja-JP"/>
        </w:rPr>
        <w:t>discussion</w:t>
      </w:r>
      <w:r w:rsidR="00DD1EF7">
        <w:rPr>
          <w:lang w:eastAsia="ja-JP"/>
        </w:rPr>
        <w:t xml:space="preserve"> before RAN4 #91</w:t>
      </w:r>
      <w:r w:rsidR="00B924EA" w:rsidRPr="00A77AEA">
        <w:rPr>
          <w:lang w:eastAsia="ja-JP"/>
        </w:rPr>
        <w:t>.</w:t>
      </w:r>
    </w:p>
    <w:p w14:paraId="07B3D5BB" w14:textId="1EE7BCAA" w:rsidR="00B924EA" w:rsidRPr="00B924EA" w:rsidRDefault="00B924EA" w:rsidP="00B924EA">
      <w:pPr>
        <w:pStyle w:val="1"/>
        <w:ind w:left="0" w:firstLine="0"/>
        <w:rPr>
          <w:rFonts w:cs="Arial"/>
          <w:lang w:eastAsia="ja-JP"/>
        </w:rPr>
      </w:pPr>
      <w:r w:rsidRPr="00B924EA">
        <w:rPr>
          <w:rFonts w:cs="Arial"/>
          <w:lang w:eastAsia="ja-JP"/>
        </w:rPr>
        <w:t xml:space="preserve">2. </w:t>
      </w:r>
      <w:r w:rsidRPr="00B924EA">
        <w:rPr>
          <w:rFonts w:cs="Arial"/>
          <w:lang w:eastAsia="zh-CN"/>
        </w:rPr>
        <w:t>Simulation</w:t>
      </w:r>
      <w:r w:rsidRPr="00B924EA">
        <w:rPr>
          <w:rFonts w:cs="Arial"/>
          <w:lang w:eastAsia="ja-JP"/>
        </w:rPr>
        <w:t xml:space="preserve"> assumption</w:t>
      </w:r>
    </w:p>
    <w:p w14:paraId="1A9CAD5F" w14:textId="36C83492" w:rsidR="00B924EA" w:rsidRPr="00B924EA" w:rsidRDefault="00B924EA" w:rsidP="00CE2BFD">
      <w:pPr>
        <w:jc w:val="both"/>
        <w:rPr>
          <w:lang w:eastAsia="ja-JP"/>
        </w:rPr>
      </w:pPr>
      <w:r w:rsidRPr="00C972E3">
        <w:rPr>
          <w:rFonts w:hint="eastAsia"/>
          <w:lang w:eastAsia="ja-JP"/>
        </w:rPr>
        <w:t>Table</w:t>
      </w:r>
      <w:r w:rsidR="0006611C">
        <w:rPr>
          <w:lang w:eastAsia="ja-JP"/>
        </w:rPr>
        <w:t>s</w:t>
      </w:r>
      <w:r w:rsidRPr="00C972E3">
        <w:rPr>
          <w:rFonts w:hint="eastAsia"/>
          <w:lang w:eastAsia="ja-JP"/>
        </w:rPr>
        <w:t xml:space="preserve"> </w:t>
      </w:r>
      <w:r w:rsidRPr="00C972E3">
        <w:rPr>
          <w:lang w:eastAsia="ja-JP"/>
        </w:rPr>
        <w:t>A</w:t>
      </w:r>
      <w:r w:rsidRPr="00C972E3">
        <w:rPr>
          <w:rFonts w:hint="eastAsia"/>
          <w:lang w:eastAsia="ja-JP"/>
        </w:rPr>
        <w:t>1</w:t>
      </w:r>
      <w:r w:rsidR="0006611C">
        <w:rPr>
          <w:lang w:eastAsia="ja-JP"/>
        </w:rPr>
        <w:t>,</w:t>
      </w:r>
      <w:r w:rsidRPr="00C972E3">
        <w:rPr>
          <w:lang w:eastAsia="ja-JP"/>
        </w:rPr>
        <w:t xml:space="preserve"> A2</w:t>
      </w:r>
      <w:r w:rsidR="0006611C">
        <w:rPr>
          <w:lang w:eastAsia="ja-JP"/>
        </w:rPr>
        <w:t xml:space="preserve"> and A3</w:t>
      </w:r>
      <w:r w:rsidRPr="00C972E3">
        <w:rPr>
          <w:lang w:eastAsia="ja-JP"/>
        </w:rPr>
        <w:t xml:space="preserve"> </w:t>
      </w:r>
      <w:r w:rsidRPr="00C972E3">
        <w:rPr>
          <w:rFonts w:hint="eastAsia"/>
          <w:lang w:eastAsia="ja-JP"/>
        </w:rPr>
        <w:t xml:space="preserve">provide general </w:t>
      </w:r>
      <w:r w:rsidRPr="00C972E3">
        <w:rPr>
          <w:lang w:eastAsia="zh-CN"/>
        </w:rPr>
        <w:t>simulation</w:t>
      </w:r>
      <w:r w:rsidRPr="00C972E3">
        <w:rPr>
          <w:rFonts w:hint="eastAsia"/>
          <w:lang w:eastAsia="ja-JP"/>
        </w:rPr>
        <w:t xml:space="preserve"> assumption</w:t>
      </w:r>
      <w:r w:rsidR="0006611C">
        <w:rPr>
          <w:lang w:eastAsia="ja-JP"/>
        </w:rPr>
        <w:t>s</w:t>
      </w:r>
      <w:r w:rsidRPr="00C972E3">
        <w:rPr>
          <w:rFonts w:hint="eastAsia"/>
          <w:lang w:eastAsia="ja-JP"/>
        </w:rPr>
        <w:t xml:space="preserve"> in this co</w:t>
      </w:r>
      <w:r w:rsidR="004120E0">
        <w:rPr>
          <w:rFonts w:hint="eastAsia"/>
          <w:lang w:eastAsia="ja-JP"/>
        </w:rPr>
        <w:t xml:space="preserve">ntribution. </w:t>
      </w:r>
      <w:r w:rsidR="007E10E7" w:rsidRPr="005263C9">
        <w:rPr>
          <w:lang w:eastAsia="ja-JP"/>
        </w:rPr>
        <w:t>Al</w:t>
      </w:r>
      <w:r w:rsidR="007E10E7" w:rsidRPr="00A77AEA">
        <w:rPr>
          <w:lang w:eastAsia="ja-JP"/>
        </w:rPr>
        <w:t xml:space="preserve">l </w:t>
      </w:r>
      <w:r w:rsidR="00162469">
        <w:rPr>
          <w:lang w:eastAsia="ja-JP"/>
        </w:rPr>
        <w:t>parameters</w:t>
      </w:r>
      <w:r w:rsidR="007E10E7" w:rsidRPr="00A77AEA">
        <w:rPr>
          <w:lang w:eastAsia="ja-JP"/>
        </w:rPr>
        <w:t xml:space="preserve"> ar</w:t>
      </w:r>
      <w:r w:rsidRPr="00A77AEA">
        <w:rPr>
          <w:lang w:eastAsia="ja-JP"/>
        </w:rPr>
        <w:t>e identical to t</w:t>
      </w:r>
      <w:r w:rsidRPr="00A77AEA">
        <w:rPr>
          <w:rFonts w:hint="eastAsia"/>
          <w:lang w:eastAsia="ja-JP"/>
        </w:rPr>
        <w:t>he simulation assumption</w:t>
      </w:r>
      <w:r w:rsidR="0006611C">
        <w:rPr>
          <w:rFonts w:hint="eastAsia"/>
          <w:lang w:eastAsia="ja-JP"/>
        </w:rPr>
        <w:t>s</w:t>
      </w:r>
      <w:r w:rsidRPr="00A77AEA">
        <w:rPr>
          <w:rFonts w:hint="eastAsia"/>
          <w:lang w:eastAsia="ja-JP"/>
        </w:rPr>
        <w:t xml:space="preserve"> </w:t>
      </w:r>
      <w:r w:rsidRPr="00A77AEA">
        <w:rPr>
          <w:lang w:eastAsia="ja-JP"/>
        </w:rPr>
        <w:t xml:space="preserve">discussed in </w:t>
      </w:r>
      <w:r w:rsidRPr="00A77AEA">
        <w:rPr>
          <w:rFonts w:hint="eastAsia"/>
          <w:lang w:eastAsia="ja-JP"/>
        </w:rPr>
        <w:t xml:space="preserve">the email </w:t>
      </w:r>
      <w:r w:rsidRPr="00A77AEA">
        <w:rPr>
          <w:lang w:eastAsia="ja-JP"/>
        </w:rPr>
        <w:t xml:space="preserve">before </w:t>
      </w:r>
      <w:r w:rsidRPr="00A77AEA">
        <w:rPr>
          <w:rFonts w:hint="eastAsia"/>
          <w:lang w:eastAsia="ja-JP"/>
        </w:rPr>
        <w:t xml:space="preserve">RAN4 </w:t>
      </w:r>
      <w:r w:rsidR="000E015C">
        <w:rPr>
          <w:lang w:eastAsia="ja-JP"/>
        </w:rPr>
        <w:t>#91</w:t>
      </w:r>
      <w:r w:rsidRPr="00A77AEA">
        <w:rPr>
          <w:rFonts w:hint="eastAsia"/>
          <w:lang w:eastAsia="ja-JP"/>
        </w:rPr>
        <w:t>.</w:t>
      </w:r>
    </w:p>
    <w:p w14:paraId="5C2A02E8" w14:textId="26EA1304" w:rsidR="00801953" w:rsidRDefault="00B924EA" w:rsidP="00B924EA">
      <w:pPr>
        <w:pStyle w:val="1"/>
        <w:ind w:left="0" w:firstLine="0"/>
        <w:rPr>
          <w:lang w:eastAsia="ja-JP"/>
        </w:rPr>
      </w:pPr>
      <w:r>
        <w:rPr>
          <w:lang w:eastAsia="ja-JP"/>
        </w:rPr>
        <w:t>3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4E3B2AB0" w14:textId="6CFB8CD1" w:rsidR="00F532AB" w:rsidRDefault="00B924EA" w:rsidP="00F532AB">
      <w:pPr>
        <w:jc w:val="both"/>
        <w:rPr>
          <w:lang w:val="en-US" w:eastAsia="ja-JP"/>
        </w:rPr>
      </w:pPr>
      <w:r w:rsidRPr="00B924EA">
        <w:rPr>
          <w:lang w:val="en-US" w:eastAsia="ja-JP"/>
        </w:rPr>
        <w:t xml:space="preserve">This section provides the </w:t>
      </w:r>
      <w:r w:rsidR="007E10E7">
        <w:rPr>
          <w:lang w:val="en-US" w:eastAsia="ja-JP"/>
        </w:rPr>
        <w:t>simulation results based on</w:t>
      </w:r>
      <w:r w:rsidRPr="00B924EA">
        <w:rPr>
          <w:lang w:val="en-US" w:eastAsia="ja-JP"/>
        </w:rPr>
        <w:t xml:space="preserve"> the </w:t>
      </w:r>
      <w:r w:rsidR="0089374F">
        <w:rPr>
          <w:lang w:val="en-US" w:eastAsia="ja-JP"/>
        </w:rPr>
        <w:t>assumptions in T</w:t>
      </w:r>
      <w:r w:rsidRPr="00B924EA">
        <w:rPr>
          <w:lang w:val="en-US" w:eastAsia="ja-JP"/>
        </w:rPr>
        <w:t>able</w:t>
      </w:r>
      <w:r w:rsidR="0089374F">
        <w:rPr>
          <w:lang w:val="en-US" w:eastAsia="ja-JP"/>
        </w:rPr>
        <w:t>s</w:t>
      </w:r>
      <w:r w:rsidRPr="00B924EA">
        <w:rPr>
          <w:lang w:val="en-US" w:eastAsia="ja-JP"/>
        </w:rPr>
        <w:t xml:space="preserve"> </w:t>
      </w:r>
      <w:r w:rsidR="001E63E9">
        <w:rPr>
          <w:lang w:val="en-US" w:eastAsia="ja-JP"/>
        </w:rPr>
        <w:t>A1</w:t>
      </w:r>
      <w:r w:rsidR="0089374F">
        <w:rPr>
          <w:lang w:val="en-US" w:eastAsia="ja-JP"/>
        </w:rPr>
        <w:t>,</w:t>
      </w:r>
      <w:r w:rsidR="001E63E9">
        <w:rPr>
          <w:lang w:val="en-US" w:eastAsia="ja-JP"/>
        </w:rPr>
        <w:t xml:space="preserve"> A2</w:t>
      </w:r>
      <w:r w:rsidR="00AE2C9D">
        <w:rPr>
          <w:lang w:val="en-US" w:eastAsia="ja-JP"/>
        </w:rPr>
        <w:t xml:space="preserve"> and </w:t>
      </w:r>
      <w:r w:rsidRPr="00B924EA">
        <w:rPr>
          <w:lang w:val="en-US" w:eastAsia="ja-JP"/>
        </w:rPr>
        <w:t>A</w:t>
      </w:r>
      <w:r w:rsidR="001E63E9">
        <w:rPr>
          <w:lang w:val="en-US" w:eastAsia="ja-JP"/>
        </w:rPr>
        <w:t>3</w:t>
      </w:r>
      <w:r w:rsidR="00162469">
        <w:rPr>
          <w:lang w:val="en-US" w:eastAsia="ja-JP"/>
        </w:rPr>
        <w:t>.</w:t>
      </w:r>
    </w:p>
    <w:p w14:paraId="60F75E4D" w14:textId="6093D8B8" w:rsidR="00B924EA" w:rsidRPr="00BA3036" w:rsidRDefault="00BA3036" w:rsidP="00BA3036">
      <w:pPr>
        <w:jc w:val="center"/>
        <w:rPr>
          <w:lang w:val="en-US" w:eastAsia="ja-JP"/>
        </w:rPr>
      </w:pPr>
      <w:r w:rsidRPr="00BA3036">
        <w:rPr>
          <w:noProof/>
          <w:lang w:val="en-US" w:eastAsia="ja-JP"/>
        </w:rPr>
        <w:drawing>
          <wp:inline distT="0" distB="0" distL="0" distR="0" wp14:anchorId="4C46C4F1" wp14:editId="0CEC43FC">
            <wp:extent cx="3740727" cy="365815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0267" cy="36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46C9B" w14:textId="56DDADF4" w:rsidR="007E10E7" w:rsidRPr="00BA7277" w:rsidRDefault="00F532AB" w:rsidP="00F532AB">
      <w:pPr>
        <w:jc w:val="center"/>
      </w:pPr>
      <w:r w:rsidRPr="00D448FB">
        <w:rPr>
          <w:rFonts w:hint="eastAsia"/>
          <w:b/>
          <w:lang w:val="en-US" w:eastAsia="ja-JP"/>
        </w:rPr>
        <w:t xml:space="preserve">Fig 1. </w:t>
      </w:r>
      <w:r w:rsidRPr="00D448FB">
        <w:rPr>
          <w:b/>
          <w:lang w:val="en-US" w:eastAsia="ja-JP"/>
        </w:rPr>
        <w:t>Simulation</w:t>
      </w:r>
      <w:r w:rsidRPr="00D448FB">
        <w:rPr>
          <w:rFonts w:hint="eastAsia"/>
          <w:b/>
          <w:lang w:val="en-US" w:eastAsia="ja-JP"/>
        </w:rPr>
        <w:t xml:space="preserve"> results for case </w:t>
      </w:r>
      <w:r w:rsidRPr="00D448FB">
        <w:rPr>
          <w:b/>
          <w:lang w:val="en-US" w:eastAsia="ja-JP"/>
        </w:rPr>
        <w:t xml:space="preserve">number </w:t>
      </w:r>
      <w:r>
        <w:rPr>
          <w:rFonts w:hint="eastAsia"/>
          <w:b/>
          <w:lang w:val="en-US" w:eastAsia="ja-JP"/>
        </w:rPr>
        <w:t>1</w:t>
      </w:r>
      <w:r w:rsidR="00BA3036">
        <w:rPr>
          <w:b/>
          <w:lang w:val="en-US" w:eastAsia="ja-JP"/>
        </w:rPr>
        <w:t>6</w:t>
      </w:r>
      <w:r w:rsidRPr="00D448FB">
        <w:rPr>
          <w:rFonts w:hint="eastAsia"/>
        </w:rPr>
        <w:t xml:space="preserve"> </w:t>
      </w:r>
    </w:p>
    <w:p w14:paraId="52AF7D8D" w14:textId="65C3E7C2" w:rsidR="007E10E7" w:rsidRPr="00D448FB" w:rsidRDefault="00E616F4" w:rsidP="007E10E7">
      <w:pPr>
        <w:jc w:val="center"/>
        <w:rPr>
          <w:b/>
          <w:lang w:val="en-US" w:eastAsia="ja-JP"/>
        </w:rPr>
      </w:pPr>
      <w:r w:rsidRPr="00E616F4"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42C60029" wp14:editId="480C9A25">
            <wp:extent cx="3830515" cy="362077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758" cy="363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23FED61F" w14:textId="1F408506" w:rsidR="007E10E7" w:rsidRDefault="007E10E7" w:rsidP="00E616F4">
      <w:pPr>
        <w:jc w:val="center"/>
      </w:pPr>
      <w:r w:rsidRPr="00D448FB">
        <w:rPr>
          <w:rFonts w:hint="eastAsia"/>
          <w:b/>
          <w:lang w:val="en-US" w:eastAsia="ja-JP"/>
        </w:rPr>
        <w:t xml:space="preserve">Fig </w:t>
      </w:r>
      <w:r w:rsidR="00F532AB">
        <w:rPr>
          <w:b/>
          <w:lang w:val="en-US" w:eastAsia="ja-JP"/>
        </w:rPr>
        <w:t>2</w:t>
      </w:r>
      <w:r w:rsidRPr="00D448FB">
        <w:rPr>
          <w:rFonts w:hint="eastAsia"/>
          <w:b/>
          <w:lang w:val="en-US" w:eastAsia="ja-JP"/>
        </w:rPr>
        <w:t xml:space="preserve">. </w:t>
      </w:r>
      <w:r w:rsidRPr="00D448FB">
        <w:rPr>
          <w:b/>
          <w:lang w:val="en-US" w:eastAsia="ja-JP"/>
        </w:rPr>
        <w:t>Simulation</w:t>
      </w:r>
      <w:r w:rsidRPr="00D448FB">
        <w:rPr>
          <w:rFonts w:hint="eastAsia"/>
          <w:b/>
          <w:lang w:val="en-US" w:eastAsia="ja-JP"/>
        </w:rPr>
        <w:t xml:space="preserve"> results for case </w:t>
      </w:r>
      <w:r w:rsidRPr="00D448FB">
        <w:rPr>
          <w:b/>
          <w:lang w:val="en-US" w:eastAsia="ja-JP"/>
        </w:rPr>
        <w:t xml:space="preserve">number </w:t>
      </w:r>
      <w:r w:rsidR="00AE2C9D">
        <w:rPr>
          <w:rFonts w:hint="eastAsia"/>
          <w:b/>
          <w:lang w:val="en-US" w:eastAsia="ja-JP"/>
        </w:rPr>
        <w:t>17</w:t>
      </w:r>
      <w:r w:rsidRPr="00D448FB">
        <w:rPr>
          <w:rFonts w:hint="eastAsia"/>
        </w:rPr>
        <w:t xml:space="preserve"> </w:t>
      </w:r>
    </w:p>
    <w:p w14:paraId="6F24F04D" w14:textId="77777777" w:rsidR="00221AFD" w:rsidRPr="00D448FB" w:rsidRDefault="00221AFD" w:rsidP="00E616F4">
      <w:pPr>
        <w:jc w:val="center"/>
        <w:rPr>
          <w:b/>
          <w:lang w:val="en-US" w:eastAsia="ja-JP"/>
        </w:rPr>
      </w:pPr>
    </w:p>
    <w:p w14:paraId="0E1D360B" w14:textId="326268F1" w:rsidR="00945366" w:rsidRPr="007F7B65" w:rsidRDefault="00945366" w:rsidP="00945366">
      <w:pPr>
        <w:spacing w:after="120"/>
        <w:rPr>
          <w:lang w:eastAsia="ja-JP"/>
        </w:rPr>
      </w:pPr>
      <w:r w:rsidRPr="007F7B65">
        <w:rPr>
          <w:lang w:eastAsia="ja-JP"/>
        </w:rPr>
        <w:t>From the link simulation results, we have following observation</w:t>
      </w:r>
      <w:r>
        <w:rPr>
          <w:lang w:eastAsia="ja-JP"/>
        </w:rPr>
        <w:t>s.</w:t>
      </w:r>
    </w:p>
    <w:p w14:paraId="48A8C869" w14:textId="77777777" w:rsidR="00945366" w:rsidRPr="00AE2C9D" w:rsidRDefault="00945366" w:rsidP="00945366">
      <w:pPr>
        <w:rPr>
          <w:b/>
          <w:lang w:eastAsia="ja-JP"/>
        </w:rPr>
      </w:pPr>
    </w:p>
    <w:p w14:paraId="7D0A1304" w14:textId="0661EE01" w:rsidR="007E10E7" w:rsidRPr="00D448FB" w:rsidRDefault="0089374F" w:rsidP="007E10E7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D448FB">
        <w:rPr>
          <w:b/>
          <w:lang w:eastAsia="ja-JP"/>
        </w:rPr>
        <w:t>1</w:t>
      </w:r>
      <w:r w:rsidR="007E10E7" w:rsidRPr="00D448FB">
        <w:rPr>
          <w:rFonts w:hint="eastAsia"/>
          <w:b/>
          <w:lang w:eastAsia="ja-JP"/>
        </w:rPr>
        <w:t xml:space="preserve">: </w:t>
      </w:r>
      <w:r w:rsidR="00D448FB">
        <w:rPr>
          <w:b/>
          <w:lang w:eastAsia="ja-JP"/>
        </w:rPr>
        <w:t xml:space="preserve">For FR1 2Rx, </w:t>
      </w:r>
      <w:r w:rsidR="00D448FB">
        <w:rPr>
          <w:rFonts w:eastAsiaTheme="minorEastAsia"/>
          <w:b/>
          <w:lang w:eastAsia="ja-JP"/>
        </w:rPr>
        <w:t>a</w:t>
      </w:r>
      <w:r w:rsidR="00D448FB" w:rsidRPr="00D448FB">
        <w:rPr>
          <w:rFonts w:eastAsiaTheme="minorEastAsia"/>
          <w:b/>
          <w:lang w:eastAsia="ja-JP"/>
        </w:rPr>
        <w:t>lignment result</w:t>
      </w:r>
      <w:r w:rsidR="00D448FB" w:rsidRPr="00D448FB">
        <w:rPr>
          <w:b/>
          <w:lang w:eastAsia="ja-JP"/>
        </w:rPr>
        <w:t xml:space="preserve"> </w:t>
      </w:r>
      <w:r w:rsidR="00D448FB">
        <w:rPr>
          <w:b/>
          <w:lang w:eastAsia="ja-JP"/>
        </w:rPr>
        <w:t xml:space="preserve">and </w:t>
      </w:r>
      <w:r w:rsidR="00D448FB">
        <w:rPr>
          <w:rFonts w:eastAsiaTheme="minorEastAsia"/>
          <w:b/>
          <w:lang w:eastAsia="ja-JP"/>
        </w:rPr>
        <w:t>i</w:t>
      </w:r>
      <w:r w:rsidR="00D448FB" w:rsidRPr="00D448FB">
        <w:rPr>
          <w:rFonts w:eastAsiaTheme="minorEastAsia"/>
          <w:b/>
          <w:lang w:eastAsia="ja-JP"/>
        </w:rPr>
        <w:t>mpairment result</w:t>
      </w:r>
      <w:r w:rsidR="00D448FB" w:rsidRPr="00D448FB">
        <w:rPr>
          <w:b/>
          <w:lang w:eastAsia="ja-JP"/>
        </w:rPr>
        <w:t xml:space="preserve"> </w:t>
      </w:r>
      <w:r w:rsidR="00AC5E56">
        <w:rPr>
          <w:b/>
          <w:lang w:eastAsia="ja-JP"/>
        </w:rPr>
        <w:t>are</w:t>
      </w:r>
      <w:r w:rsidR="007E10E7" w:rsidRPr="00D448FB">
        <w:rPr>
          <w:rFonts w:hint="eastAsia"/>
          <w:b/>
          <w:lang w:eastAsia="ja-JP"/>
        </w:rPr>
        <w:t xml:space="preserve"> </w:t>
      </w:r>
      <w:r w:rsidR="007E10E7" w:rsidRPr="00D448FB">
        <w:rPr>
          <w:b/>
          <w:lang w:eastAsia="ja-JP"/>
        </w:rPr>
        <w:t>as follows</w:t>
      </w:r>
      <w:r w:rsidR="007E10E7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D448FB" w:rsidRPr="00D448FB" w14:paraId="6C478DAB" w14:textId="750D7D00" w:rsidTr="00D448F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06886A08" w14:textId="77777777" w:rsidR="00D448FB" w:rsidRPr="00D448FB" w:rsidRDefault="00D448FB" w:rsidP="00DF03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A5865D6" w14:textId="093C0063" w:rsidR="00D448FB" w:rsidRPr="00D448FB" w:rsidRDefault="00D448FB" w:rsidP="00DF03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21814EFB" w14:textId="5DE79B32" w:rsidR="00D448FB" w:rsidRPr="00D448FB" w:rsidRDefault="00D448FB" w:rsidP="00D448F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BA3036" w:rsidRPr="00D448FB" w14:paraId="1E2FC612" w14:textId="77777777" w:rsidTr="00BA3036">
        <w:trPr>
          <w:jc w:val="center"/>
        </w:trPr>
        <w:tc>
          <w:tcPr>
            <w:tcW w:w="1605" w:type="dxa"/>
            <w:shd w:val="clear" w:color="auto" w:fill="auto"/>
          </w:tcPr>
          <w:p w14:paraId="3591C8C6" w14:textId="4048DF2D" w:rsidR="00BA3036" w:rsidRPr="00D448FB" w:rsidRDefault="00BA3036" w:rsidP="00BA7277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1DEC01E1" w14:textId="48DB57C7" w:rsidR="00BA3036" w:rsidRPr="00D448FB" w:rsidRDefault="00BA3036" w:rsidP="00BA303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-3.4</w:t>
            </w:r>
          </w:p>
        </w:tc>
        <w:tc>
          <w:tcPr>
            <w:tcW w:w="2126" w:type="dxa"/>
            <w:shd w:val="clear" w:color="auto" w:fill="auto"/>
          </w:tcPr>
          <w:p w14:paraId="2DB89B6F" w14:textId="72256214" w:rsidR="00BA3036" w:rsidRPr="00D448FB" w:rsidRDefault="00BA3036" w:rsidP="00BA303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-1.9</w:t>
            </w:r>
          </w:p>
        </w:tc>
      </w:tr>
      <w:tr w:rsidR="00D448FB" w:rsidRPr="00D448FB" w14:paraId="60673A07" w14:textId="78BFAEE6" w:rsidTr="00D448FB">
        <w:trPr>
          <w:jc w:val="center"/>
        </w:trPr>
        <w:tc>
          <w:tcPr>
            <w:tcW w:w="1605" w:type="dxa"/>
          </w:tcPr>
          <w:p w14:paraId="1012CB8A" w14:textId="61CA4D76" w:rsidR="00D448FB" w:rsidRPr="00D448FB" w:rsidRDefault="00AE2C9D" w:rsidP="00DF03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3C172EB2" w14:textId="29655F0A" w:rsidR="00D448FB" w:rsidRPr="00D448FB" w:rsidRDefault="00E616F4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-3.5</w:t>
            </w:r>
          </w:p>
        </w:tc>
        <w:tc>
          <w:tcPr>
            <w:tcW w:w="2126" w:type="dxa"/>
          </w:tcPr>
          <w:p w14:paraId="6CA5A4D7" w14:textId="30A8E760" w:rsidR="00D448FB" w:rsidRPr="00D448FB" w:rsidRDefault="0019652F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</w:t>
            </w:r>
            <w:r w:rsidR="00BA3036">
              <w:rPr>
                <w:rFonts w:eastAsiaTheme="minorEastAsia" w:hint="eastAsia"/>
                <w:b/>
                <w:lang w:eastAsia="ja-JP"/>
              </w:rPr>
              <w:t>0</w:t>
            </w:r>
          </w:p>
        </w:tc>
      </w:tr>
    </w:tbl>
    <w:p w14:paraId="3D0A039B" w14:textId="090B2053" w:rsidR="007E10E7" w:rsidRDefault="007E10E7" w:rsidP="007E10E7">
      <w:pPr>
        <w:spacing w:after="120"/>
        <w:rPr>
          <w:b/>
          <w:lang w:eastAsia="ja-JP"/>
        </w:rPr>
      </w:pPr>
    </w:p>
    <w:p w14:paraId="3A8244F4" w14:textId="5C6AE6C5" w:rsidR="00945366" w:rsidRPr="00D448FB" w:rsidRDefault="00945366" w:rsidP="007E10E7">
      <w:pPr>
        <w:spacing w:after="120"/>
        <w:rPr>
          <w:b/>
          <w:lang w:eastAsia="ja-JP"/>
        </w:rPr>
      </w:pPr>
    </w:p>
    <w:p w14:paraId="166E2805" w14:textId="6C7EDC6F" w:rsidR="00D448FB" w:rsidRPr="00D448FB" w:rsidRDefault="0089374F" w:rsidP="00D448FB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D448FB">
        <w:rPr>
          <w:b/>
          <w:lang w:eastAsia="ja-JP"/>
        </w:rPr>
        <w:t>2</w:t>
      </w:r>
      <w:r w:rsidR="00D448FB" w:rsidRPr="00D448FB">
        <w:rPr>
          <w:rFonts w:hint="eastAsia"/>
          <w:b/>
          <w:lang w:eastAsia="ja-JP"/>
        </w:rPr>
        <w:t xml:space="preserve">: </w:t>
      </w:r>
      <w:r w:rsidR="00D448FB">
        <w:rPr>
          <w:b/>
          <w:lang w:eastAsia="ja-JP"/>
        </w:rPr>
        <w:t xml:space="preserve">For FR1 4Rx, </w:t>
      </w:r>
      <w:r w:rsidR="00D448FB">
        <w:rPr>
          <w:rFonts w:eastAsiaTheme="minorEastAsia"/>
          <w:b/>
          <w:lang w:eastAsia="ja-JP"/>
        </w:rPr>
        <w:t>a</w:t>
      </w:r>
      <w:r w:rsidR="00D448FB" w:rsidRPr="00D448FB">
        <w:rPr>
          <w:rFonts w:eastAsiaTheme="minorEastAsia"/>
          <w:b/>
          <w:lang w:eastAsia="ja-JP"/>
        </w:rPr>
        <w:t>lignment result</w:t>
      </w:r>
      <w:r w:rsidR="00D448FB" w:rsidRPr="00D448FB">
        <w:rPr>
          <w:b/>
          <w:lang w:eastAsia="ja-JP"/>
        </w:rPr>
        <w:t xml:space="preserve"> </w:t>
      </w:r>
      <w:r w:rsidR="00D448FB">
        <w:rPr>
          <w:b/>
          <w:lang w:eastAsia="ja-JP"/>
        </w:rPr>
        <w:t xml:space="preserve">and </w:t>
      </w:r>
      <w:r w:rsidR="00D448FB">
        <w:rPr>
          <w:rFonts w:eastAsiaTheme="minorEastAsia"/>
          <w:b/>
          <w:lang w:eastAsia="ja-JP"/>
        </w:rPr>
        <w:t>i</w:t>
      </w:r>
      <w:r w:rsidR="00D448FB" w:rsidRPr="00D448FB">
        <w:rPr>
          <w:rFonts w:eastAsiaTheme="minorEastAsia"/>
          <w:b/>
          <w:lang w:eastAsia="ja-JP"/>
        </w:rPr>
        <w:t>mpairment result</w:t>
      </w:r>
      <w:r w:rsidR="00AC5E56">
        <w:rPr>
          <w:b/>
          <w:lang w:eastAsia="ja-JP"/>
        </w:rPr>
        <w:t xml:space="preserve"> are</w:t>
      </w:r>
      <w:r w:rsidR="00D448FB" w:rsidRPr="00D448FB">
        <w:rPr>
          <w:rFonts w:hint="eastAsia"/>
          <w:b/>
          <w:lang w:eastAsia="ja-JP"/>
        </w:rPr>
        <w:t xml:space="preserve"> </w:t>
      </w:r>
      <w:r w:rsidR="00D448FB" w:rsidRPr="00D448FB">
        <w:rPr>
          <w:b/>
          <w:lang w:eastAsia="ja-JP"/>
        </w:rPr>
        <w:t>as follows</w:t>
      </w:r>
      <w:r w:rsidR="00D448FB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D448FB" w:rsidRPr="00D448FB" w14:paraId="0481ABD9" w14:textId="77777777" w:rsidTr="00D448F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1B01F54D" w14:textId="77777777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52C4844" w14:textId="1939C713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EDD2281" w14:textId="5896EBAF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BA3036" w:rsidRPr="00D448FB" w14:paraId="2D2EE12F" w14:textId="77777777" w:rsidTr="00BA3036">
        <w:trPr>
          <w:jc w:val="center"/>
        </w:trPr>
        <w:tc>
          <w:tcPr>
            <w:tcW w:w="1605" w:type="dxa"/>
            <w:shd w:val="clear" w:color="auto" w:fill="auto"/>
          </w:tcPr>
          <w:p w14:paraId="5BAF37E8" w14:textId="57590045" w:rsidR="00BA3036" w:rsidRPr="00D448FB" w:rsidRDefault="00BA3036" w:rsidP="00BA7277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56A182DE" w14:textId="70A34834" w:rsidR="00BA3036" w:rsidRPr="00D448FB" w:rsidRDefault="00BA3036" w:rsidP="00BA303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-6</w:t>
            </w:r>
            <w:r w:rsidRPr="00BA3036">
              <w:rPr>
                <w:rFonts w:eastAsiaTheme="minorEastAsia"/>
                <w:b/>
                <w:lang w:eastAsia="ja-JP"/>
              </w:rPr>
              <w:t>.</w:t>
            </w:r>
            <w:r>
              <w:rPr>
                <w:rFonts w:eastAsiaTheme="minorEastAsia"/>
                <w:b/>
                <w:lang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6FA878CA" w14:textId="6399922C" w:rsidR="00BA3036" w:rsidRPr="00D448FB" w:rsidRDefault="00BA3036" w:rsidP="00BA303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BA3036">
              <w:rPr>
                <w:rFonts w:eastAsiaTheme="minorEastAsia"/>
                <w:b/>
                <w:lang w:eastAsia="ja-JP"/>
              </w:rPr>
              <w:t>-5.1</w:t>
            </w:r>
          </w:p>
        </w:tc>
      </w:tr>
      <w:tr w:rsidR="00D448FB" w:rsidRPr="00D448FB" w14:paraId="6145A573" w14:textId="77777777" w:rsidTr="00D448FB">
        <w:trPr>
          <w:jc w:val="center"/>
        </w:trPr>
        <w:tc>
          <w:tcPr>
            <w:tcW w:w="1605" w:type="dxa"/>
          </w:tcPr>
          <w:p w14:paraId="7DAA5668" w14:textId="617764F2" w:rsidR="00D448FB" w:rsidRPr="00D448FB" w:rsidRDefault="00AE2C9D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0AC1C4ED" w14:textId="16FF97E8" w:rsidR="00D448FB" w:rsidRPr="00D448FB" w:rsidRDefault="00E616F4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-6.6</w:t>
            </w:r>
          </w:p>
        </w:tc>
        <w:tc>
          <w:tcPr>
            <w:tcW w:w="2126" w:type="dxa"/>
          </w:tcPr>
          <w:p w14:paraId="46AC765D" w14:textId="0C2E5B45" w:rsidR="00D448FB" w:rsidRPr="00D448FB" w:rsidRDefault="0019652F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-5.</w:t>
            </w:r>
            <w:r w:rsidR="00BA3036">
              <w:rPr>
                <w:rFonts w:eastAsiaTheme="minorEastAsia" w:hint="eastAsia"/>
                <w:b/>
                <w:lang w:eastAsia="ja-JP"/>
              </w:rPr>
              <w:t>1</w:t>
            </w:r>
          </w:p>
        </w:tc>
      </w:tr>
    </w:tbl>
    <w:p w14:paraId="4F3C7043" w14:textId="77777777" w:rsidR="00D448FB" w:rsidRDefault="00D448FB" w:rsidP="007E10E7">
      <w:pPr>
        <w:jc w:val="center"/>
        <w:rPr>
          <w:b/>
          <w:lang w:val="en-US" w:eastAsia="ja-JP"/>
        </w:rPr>
      </w:pPr>
    </w:p>
    <w:p w14:paraId="7901E602" w14:textId="1B902E23" w:rsidR="007E10E7" w:rsidRPr="007E10E7" w:rsidRDefault="007E10E7" w:rsidP="00B924EA">
      <w:pPr>
        <w:rPr>
          <w:lang w:val="en-US" w:eastAsia="ja-JP"/>
        </w:rPr>
      </w:pPr>
    </w:p>
    <w:p w14:paraId="04985ED9" w14:textId="0FD77D12" w:rsidR="006C674B" w:rsidRDefault="00801953" w:rsidP="006C674B">
      <w:pPr>
        <w:pStyle w:val="1"/>
        <w:rPr>
          <w:lang w:eastAsia="ja-JP"/>
        </w:rPr>
      </w:pPr>
      <w:r>
        <w:rPr>
          <w:lang w:eastAsia="ja-JP"/>
        </w:rPr>
        <w:t>4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p w14:paraId="58E5C892" w14:textId="17FF9947" w:rsidR="00772F66" w:rsidRPr="00BA7277" w:rsidRDefault="00AE2C9D" w:rsidP="00945366">
      <w:pPr>
        <w:jc w:val="both"/>
        <w:rPr>
          <w:lang w:val="en-US" w:eastAsia="ja-JP"/>
        </w:rPr>
      </w:pPr>
      <w:r w:rsidRPr="00B924EA">
        <w:rPr>
          <w:lang w:eastAsia="ja-JP"/>
        </w:rPr>
        <w:t xml:space="preserve">This contribution </w:t>
      </w:r>
      <w:r w:rsidRPr="00B924EA">
        <w:rPr>
          <w:lang w:eastAsia="zh-CN"/>
        </w:rPr>
        <w:t>summarizes simulation r</w:t>
      </w:r>
      <w:r>
        <w:rPr>
          <w:lang w:eastAsia="zh-CN"/>
        </w:rPr>
        <w:t>esults for NR PDSCH FR1 test of 2</w:t>
      </w:r>
      <w:r w:rsidRPr="00DD1EF7">
        <w:rPr>
          <w:vertAlign w:val="superscript"/>
          <w:lang w:eastAsia="zh-CN"/>
        </w:rPr>
        <w:t>nd</w:t>
      </w:r>
      <w:r>
        <w:rPr>
          <w:lang w:eastAsia="zh-CN"/>
        </w:rPr>
        <w:t xml:space="preserve"> priority TDD</w:t>
      </w:r>
      <w:r w:rsidR="00162469">
        <w:rPr>
          <w:lang w:eastAsia="ja-JP"/>
        </w:rPr>
        <w:t xml:space="preserve"> configuration</w:t>
      </w:r>
      <w:r w:rsidRPr="00B924EA">
        <w:rPr>
          <w:lang w:eastAsia="ja-JP"/>
        </w:rPr>
        <w:t>.</w:t>
      </w:r>
      <w:r>
        <w:rPr>
          <w:lang w:eastAsia="ja-JP"/>
        </w:rPr>
        <w:t xml:space="preserve"> </w:t>
      </w:r>
      <w:r w:rsidR="00162469">
        <w:rPr>
          <w:lang w:eastAsia="ja-JP"/>
        </w:rPr>
        <w:t>S</w:t>
      </w:r>
      <w:r w:rsidR="00772F66" w:rsidRPr="00A77AEA">
        <w:rPr>
          <w:lang w:eastAsia="ja-JP"/>
        </w:rPr>
        <w:t>imulation assumption</w:t>
      </w:r>
      <w:r w:rsidR="00162469">
        <w:rPr>
          <w:lang w:eastAsia="ja-JP"/>
        </w:rPr>
        <w:t>s</w:t>
      </w:r>
      <w:r w:rsidR="00772F66" w:rsidRPr="00A77AEA">
        <w:rPr>
          <w:lang w:eastAsia="ja-JP"/>
        </w:rPr>
        <w:t xml:space="preserve"> in this contribution </w:t>
      </w:r>
      <w:r w:rsidR="00162469">
        <w:rPr>
          <w:lang w:eastAsia="ja-JP"/>
        </w:rPr>
        <w:t>are</w:t>
      </w:r>
      <w:r w:rsidR="00772F66" w:rsidRPr="00A77AEA">
        <w:rPr>
          <w:lang w:eastAsia="ja-JP"/>
        </w:rPr>
        <w:t xml:space="preserve"> based on the agreed WF [1] and the email </w:t>
      </w:r>
      <w:r w:rsidR="00162469">
        <w:rPr>
          <w:lang w:eastAsia="ja-JP"/>
        </w:rPr>
        <w:t>discussion</w:t>
      </w:r>
      <w:r w:rsidR="00772F66" w:rsidRPr="00A77AEA">
        <w:rPr>
          <w:lang w:eastAsia="ja-JP"/>
        </w:rPr>
        <w:t xml:space="preserve"> before RAN4 #9</w:t>
      </w:r>
      <w:r>
        <w:rPr>
          <w:lang w:eastAsia="ja-JP"/>
        </w:rPr>
        <w:t>1</w:t>
      </w:r>
      <w:r w:rsidR="00772F66" w:rsidRPr="00A77AEA">
        <w:rPr>
          <w:lang w:eastAsia="ja-JP"/>
        </w:rPr>
        <w:t>.</w:t>
      </w:r>
      <w:r w:rsidR="0089374F">
        <w:rPr>
          <w:lang w:eastAsia="ja-JP"/>
        </w:rPr>
        <w:t xml:space="preserve"> We propose followings based on the results.</w:t>
      </w:r>
      <w:r w:rsidR="00F532AB" w:rsidRPr="00F532AB">
        <w:rPr>
          <w:lang w:val="en-US" w:eastAsia="ja-JP"/>
        </w:rPr>
        <w:t xml:space="preserve"> </w:t>
      </w:r>
    </w:p>
    <w:p w14:paraId="534AAB21" w14:textId="77777777" w:rsidR="00AE2C9D" w:rsidRDefault="00AE2C9D" w:rsidP="00945366">
      <w:pPr>
        <w:jc w:val="both"/>
        <w:rPr>
          <w:lang w:eastAsia="ja-JP"/>
        </w:rPr>
      </w:pPr>
    </w:p>
    <w:bookmarkEnd w:id="0"/>
    <w:p w14:paraId="6FBBE3D2" w14:textId="77777777" w:rsidR="007164DA" w:rsidRPr="00D448FB" w:rsidRDefault="007164DA" w:rsidP="007164DA">
      <w:pPr>
        <w:rPr>
          <w:b/>
          <w:lang w:eastAsia="ja-JP"/>
        </w:rPr>
      </w:pPr>
      <w:r>
        <w:rPr>
          <w:b/>
          <w:lang w:eastAsia="ja-JP"/>
        </w:rPr>
        <w:lastRenderedPageBreak/>
        <w:t>Proposal 1</w:t>
      </w:r>
      <w:r w:rsidRPr="00D448FB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 xml:space="preserve">For FR1 2Rx, </w:t>
      </w:r>
      <w:r>
        <w:rPr>
          <w:rFonts w:eastAsiaTheme="minorEastAsia"/>
          <w:b/>
          <w:lang w:eastAsia="ja-JP"/>
        </w:rPr>
        <w:t>a</w:t>
      </w:r>
      <w:r w:rsidRPr="00D448FB">
        <w:rPr>
          <w:rFonts w:eastAsiaTheme="minorEastAsia"/>
          <w:b/>
          <w:lang w:eastAsia="ja-JP"/>
        </w:rPr>
        <w:t>lignment result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and </w:t>
      </w:r>
      <w:r>
        <w:rPr>
          <w:rFonts w:eastAsiaTheme="minorEastAsia"/>
          <w:b/>
          <w:lang w:eastAsia="ja-JP"/>
        </w:rPr>
        <w:t>i</w:t>
      </w:r>
      <w:r w:rsidRPr="00D448FB">
        <w:rPr>
          <w:rFonts w:eastAsiaTheme="minorEastAsia"/>
          <w:b/>
          <w:lang w:eastAsia="ja-JP"/>
        </w:rPr>
        <w:t>mpairment result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>are</w:t>
      </w:r>
      <w:r w:rsidRPr="00D448FB">
        <w:rPr>
          <w:rFonts w:hint="eastAsia"/>
          <w:b/>
          <w:lang w:eastAsia="ja-JP"/>
        </w:rPr>
        <w:t xml:space="preserve"> </w:t>
      </w:r>
      <w:r w:rsidRPr="00D448FB">
        <w:rPr>
          <w:b/>
          <w:lang w:eastAsia="ja-JP"/>
        </w:rPr>
        <w:t>as follows</w:t>
      </w:r>
      <w:r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7164DA" w:rsidRPr="00D448FB" w14:paraId="2163C92D" w14:textId="77777777" w:rsidTr="003276C6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161FE83A" w14:textId="77777777" w:rsidR="007164DA" w:rsidRPr="00D448FB" w:rsidRDefault="007164DA" w:rsidP="003276C6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611CB323" w14:textId="77777777" w:rsidR="007164DA" w:rsidRPr="00D448FB" w:rsidRDefault="007164DA" w:rsidP="003276C6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25113D27" w14:textId="77777777" w:rsidR="007164DA" w:rsidRPr="00D448FB" w:rsidRDefault="007164DA" w:rsidP="003276C6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7164DA" w:rsidRPr="00D448FB" w14:paraId="77AFAF82" w14:textId="77777777" w:rsidTr="003276C6">
        <w:trPr>
          <w:jc w:val="center"/>
        </w:trPr>
        <w:tc>
          <w:tcPr>
            <w:tcW w:w="1605" w:type="dxa"/>
            <w:shd w:val="clear" w:color="auto" w:fill="auto"/>
          </w:tcPr>
          <w:p w14:paraId="0C298C2E" w14:textId="77777777" w:rsidR="007164DA" w:rsidRPr="00D448FB" w:rsidRDefault="007164DA" w:rsidP="003276C6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30F38978" w14:textId="77777777" w:rsidR="007164DA" w:rsidRPr="00D448FB" w:rsidRDefault="007164DA" w:rsidP="003276C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-3.4</w:t>
            </w:r>
          </w:p>
        </w:tc>
        <w:tc>
          <w:tcPr>
            <w:tcW w:w="2126" w:type="dxa"/>
            <w:shd w:val="clear" w:color="auto" w:fill="auto"/>
          </w:tcPr>
          <w:p w14:paraId="09ED8262" w14:textId="77777777" w:rsidR="007164DA" w:rsidRPr="00D448FB" w:rsidRDefault="007164DA" w:rsidP="003276C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-1.9</w:t>
            </w:r>
          </w:p>
        </w:tc>
      </w:tr>
      <w:tr w:rsidR="007164DA" w:rsidRPr="00D448FB" w14:paraId="69F58CCD" w14:textId="77777777" w:rsidTr="003276C6">
        <w:trPr>
          <w:jc w:val="center"/>
        </w:trPr>
        <w:tc>
          <w:tcPr>
            <w:tcW w:w="1605" w:type="dxa"/>
          </w:tcPr>
          <w:p w14:paraId="29ECFA20" w14:textId="77777777" w:rsidR="007164DA" w:rsidRPr="00D448FB" w:rsidRDefault="007164DA" w:rsidP="003276C6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034466AF" w14:textId="77777777" w:rsidR="007164DA" w:rsidRPr="00D448FB" w:rsidRDefault="007164DA" w:rsidP="003276C6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-3.5</w:t>
            </w:r>
          </w:p>
        </w:tc>
        <w:tc>
          <w:tcPr>
            <w:tcW w:w="2126" w:type="dxa"/>
          </w:tcPr>
          <w:p w14:paraId="7223FEDE" w14:textId="77777777" w:rsidR="007164DA" w:rsidRPr="00D448FB" w:rsidRDefault="007164DA" w:rsidP="003276C6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-2.0</w:t>
            </w:r>
          </w:p>
        </w:tc>
      </w:tr>
    </w:tbl>
    <w:p w14:paraId="0C277283" w14:textId="77777777" w:rsidR="007164DA" w:rsidRDefault="007164DA" w:rsidP="007164DA">
      <w:pPr>
        <w:spacing w:after="120"/>
        <w:rPr>
          <w:b/>
          <w:lang w:eastAsia="ja-JP"/>
        </w:rPr>
      </w:pPr>
    </w:p>
    <w:p w14:paraId="6060BD7E" w14:textId="77777777" w:rsidR="007164DA" w:rsidRPr="00D448FB" w:rsidRDefault="007164DA" w:rsidP="007164DA">
      <w:pPr>
        <w:spacing w:after="120"/>
        <w:rPr>
          <w:b/>
          <w:lang w:eastAsia="ja-JP"/>
        </w:rPr>
      </w:pPr>
    </w:p>
    <w:p w14:paraId="7A52638F" w14:textId="77777777" w:rsidR="007164DA" w:rsidRPr="00D448FB" w:rsidRDefault="007164DA" w:rsidP="007164DA">
      <w:pPr>
        <w:rPr>
          <w:b/>
          <w:lang w:eastAsia="ja-JP"/>
        </w:rPr>
      </w:pPr>
      <w:r>
        <w:rPr>
          <w:b/>
          <w:lang w:eastAsia="ja-JP"/>
        </w:rPr>
        <w:t>Proposal 2</w:t>
      </w:r>
      <w:r w:rsidRPr="00D448FB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 xml:space="preserve">For FR1 4Rx, </w:t>
      </w:r>
      <w:r>
        <w:rPr>
          <w:rFonts w:eastAsiaTheme="minorEastAsia"/>
          <w:b/>
          <w:lang w:eastAsia="ja-JP"/>
        </w:rPr>
        <w:t>a</w:t>
      </w:r>
      <w:r w:rsidRPr="00D448FB">
        <w:rPr>
          <w:rFonts w:eastAsiaTheme="minorEastAsia"/>
          <w:b/>
          <w:lang w:eastAsia="ja-JP"/>
        </w:rPr>
        <w:t>lignment result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and </w:t>
      </w:r>
      <w:r>
        <w:rPr>
          <w:rFonts w:eastAsiaTheme="minorEastAsia"/>
          <w:b/>
          <w:lang w:eastAsia="ja-JP"/>
        </w:rPr>
        <w:t>i</w:t>
      </w:r>
      <w:r w:rsidRPr="00D448FB">
        <w:rPr>
          <w:rFonts w:eastAsiaTheme="minorEastAsia"/>
          <w:b/>
          <w:lang w:eastAsia="ja-JP"/>
        </w:rPr>
        <w:t>mpairment result</w:t>
      </w:r>
      <w:r>
        <w:rPr>
          <w:b/>
          <w:lang w:eastAsia="ja-JP"/>
        </w:rPr>
        <w:t xml:space="preserve"> are</w:t>
      </w:r>
      <w:r w:rsidRPr="00D448FB">
        <w:rPr>
          <w:rFonts w:hint="eastAsia"/>
          <w:b/>
          <w:lang w:eastAsia="ja-JP"/>
        </w:rPr>
        <w:t xml:space="preserve"> </w:t>
      </w:r>
      <w:r w:rsidRPr="00D448FB">
        <w:rPr>
          <w:b/>
          <w:lang w:eastAsia="ja-JP"/>
        </w:rPr>
        <w:t>as follows</w:t>
      </w:r>
      <w:r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7164DA" w:rsidRPr="00D448FB" w14:paraId="6167D6B5" w14:textId="77777777" w:rsidTr="003276C6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45C26E84" w14:textId="77777777" w:rsidR="007164DA" w:rsidRPr="00D448FB" w:rsidRDefault="007164DA" w:rsidP="003276C6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4F16AAAC" w14:textId="77777777" w:rsidR="007164DA" w:rsidRPr="00D448FB" w:rsidRDefault="007164DA" w:rsidP="003276C6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339E77D4" w14:textId="77777777" w:rsidR="007164DA" w:rsidRPr="00D448FB" w:rsidRDefault="007164DA" w:rsidP="003276C6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7164DA" w:rsidRPr="00D448FB" w14:paraId="0940F1FF" w14:textId="77777777" w:rsidTr="003276C6">
        <w:trPr>
          <w:jc w:val="center"/>
        </w:trPr>
        <w:tc>
          <w:tcPr>
            <w:tcW w:w="1605" w:type="dxa"/>
            <w:shd w:val="clear" w:color="auto" w:fill="auto"/>
          </w:tcPr>
          <w:p w14:paraId="67A4BDA9" w14:textId="77777777" w:rsidR="007164DA" w:rsidRPr="00D448FB" w:rsidRDefault="007164DA" w:rsidP="003276C6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360CE96B" w14:textId="77777777" w:rsidR="007164DA" w:rsidRPr="00D448FB" w:rsidRDefault="007164DA" w:rsidP="003276C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-6</w:t>
            </w:r>
            <w:r w:rsidRPr="00BA3036">
              <w:rPr>
                <w:rFonts w:eastAsiaTheme="minorEastAsia"/>
                <w:b/>
                <w:lang w:eastAsia="ja-JP"/>
              </w:rPr>
              <w:t>.</w:t>
            </w:r>
            <w:r>
              <w:rPr>
                <w:rFonts w:eastAsiaTheme="minorEastAsia"/>
                <w:b/>
                <w:lang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28636C5D" w14:textId="77777777" w:rsidR="007164DA" w:rsidRPr="00D448FB" w:rsidRDefault="007164DA" w:rsidP="003276C6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BA3036">
              <w:rPr>
                <w:rFonts w:eastAsiaTheme="minorEastAsia"/>
                <w:b/>
                <w:lang w:eastAsia="ja-JP"/>
              </w:rPr>
              <w:t>-5.1</w:t>
            </w:r>
          </w:p>
        </w:tc>
      </w:tr>
      <w:tr w:rsidR="007164DA" w:rsidRPr="00D448FB" w14:paraId="1310DBA6" w14:textId="77777777" w:rsidTr="003276C6">
        <w:trPr>
          <w:jc w:val="center"/>
        </w:trPr>
        <w:tc>
          <w:tcPr>
            <w:tcW w:w="1605" w:type="dxa"/>
          </w:tcPr>
          <w:p w14:paraId="1B907EAF" w14:textId="77777777" w:rsidR="007164DA" w:rsidRPr="00D448FB" w:rsidRDefault="007164DA" w:rsidP="003276C6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1158B826" w14:textId="77777777" w:rsidR="007164DA" w:rsidRPr="00D448FB" w:rsidRDefault="007164DA" w:rsidP="003276C6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-6.6</w:t>
            </w:r>
          </w:p>
        </w:tc>
        <w:tc>
          <w:tcPr>
            <w:tcW w:w="2126" w:type="dxa"/>
          </w:tcPr>
          <w:p w14:paraId="139D429A" w14:textId="77777777" w:rsidR="007164DA" w:rsidRPr="00D448FB" w:rsidRDefault="007164DA" w:rsidP="003276C6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-5.1</w:t>
            </w:r>
          </w:p>
        </w:tc>
      </w:tr>
    </w:tbl>
    <w:p w14:paraId="1A0E0E9B" w14:textId="3525BD5F" w:rsidR="00B924EA" w:rsidRDefault="00B924EA" w:rsidP="00B924EA">
      <w:pPr>
        <w:spacing w:after="120"/>
        <w:rPr>
          <w:b/>
          <w:lang w:eastAsia="ja-JP"/>
        </w:rPr>
      </w:pPr>
    </w:p>
    <w:p w14:paraId="03DEC8A5" w14:textId="77777777" w:rsidR="00945366" w:rsidRPr="007F3E56" w:rsidRDefault="00945366" w:rsidP="00B924EA">
      <w:pPr>
        <w:spacing w:after="120"/>
        <w:rPr>
          <w:b/>
          <w:lang w:eastAsia="ja-JP"/>
        </w:rPr>
      </w:pPr>
    </w:p>
    <w:p w14:paraId="25A96691" w14:textId="38D663DB" w:rsidR="00BB2A3F" w:rsidRPr="00EB51C7" w:rsidRDefault="008953C3" w:rsidP="00BB2A3F">
      <w:pPr>
        <w:pStyle w:val="1"/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5F27837C" w14:textId="0F117570" w:rsidR="00B924EA" w:rsidRPr="006F6F6B" w:rsidRDefault="00BB2A3F" w:rsidP="00A42D19">
      <w:pPr>
        <w:ind w:left="300" w:hangingChars="150" w:hanging="300"/>
        <w:rPr>
          <w:lang w:eastAsia="ja-JP"/>
        </w:rPr>
      </w:pPr>
      <w:r w:rsidRPr="006F6F6B">
        <w:rPr>
          <w:lang w:eastAsia="ja-JP"/>
        </w:rPr>
        <w:t>[1]</w:t>
      </w:r>
      <w:r w:rsidR="00CE2BFD" w:rsidRPr="006F6F6B">
        <w:t xml:space="preserve"> </w:t>
      </w:r>
      <w:r w:rsidR="00B924EA" w:rsidRPr="006F6F6B">
        <w:rPr>
          <w:lang w:val="en-US" w:eastAsia="ja-JP"/>
        </w:rPr>
        <w:t xml:space="preserve">3GPP, Intel, </w:t>
      </w:r>
      <w:r w:rsidR="006F6F6B" w:rsidRPr="006F6F6B">
        <w:rPr>
          <w:lang w:val="en-US" w:eastAsia="ja-JP"/>
        </w:rPr>
        <w:t xml:space="preserve">R4-1904754 </w:t>
      </w:r>
      <w:r w:rsidR="00C972E3" w:rsidRPr="006F6F6B">
        <w:t>Way forward on NR UE PDSCH demodulation requirements and General aspects</w:t>
      </w:r>
      <w:r w:rsidR="00C972E3" w:rsidRPr="006F6F6B">
        <w:rPr>
          <w:lang w:eastAsia="ja-JP"/>
        </w:rPr>
        <w:t xml:space="preserve">, </w:t>
      </w:r>
      <w:r w:rsidR="006F6F6B" w:rsidRPr="006F6F6B">
        <w:rPr>
          <w:lang w:eastAsia="ja-JP"/>
        </w:rPr>
        <w:t>April</w:t>
      </w:r>
      <w:r w:rsidR="00B924EA" w:rsidRPr="006F6F6B">
        <w:rPr>
          <w:lang w:eastAsia="ja-JP"/>
        </w:rPr>
        <w:t>. 201</w:t>
      </w:r>
      <w:r w:rsidR="00A42D19" w:rsidRPr="006F6F6B">
        <w:rPr>
          <w:lang w:eastAsia="ja-JP"/>
        </w:rPr>
        <w:t>9</w:t>
      </w:r>
    </w:p>
    <w:p w14:paraId="53484706" w14:textId="52E4DBFD" w:rsidR="00BB2A3F" w:rsidRDefault="00BB2A3F" w:rsidP="00AE2C9D">
      <w:pPr>
        <w:pStyle w:val="1"/>
        <w:ind w:left="0" w:firstLine="0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 w:rsidR="00351C8A">
        <w:rPr>
          <w:lang w:eastAsia="ja-JP"/>
        </w:rPr>
        <w:t xml:space="preserve"> </w:t>
      </w:r>
    </w:p>
    <w:p w14:paraId="30D84F74" w14:textId="756CE71C" w:rsidR="00AE2C9D" w:rsidRDefault="00AE2C9D" w:rsidP="00AE2C9D">
      <w:pPr>
        <w:rPr>
          <w:lang w:eastAsia="ja-JP"/>
        </w:rPr>
      </w:pPr>
    </w:p>
    <w:p w14:paraId="6DEB126F" w14:textId="6E2F1080" w:rsidR="00AE2C9D" w:rsidRDefault="00AE2C9D" w:rsidP="00AE2C9D">
      <w:pPr>
        <w:rPr>
          <w:lang w:eastAsia="ja-JP"/>
        </w:rPr>
      </w:pPr>
    </w:p>
    <w:p w14:paraId="1E98F929" w14:textId="77777777" w:rsidR="00AE2C9D" w:rsidRPr="00AE2C9D" w:rsidRDefault="00AE2C9D" w:rsidP="00AE2C9D">
      <w:pPr>
        <w:rPr>
          <w:lang w:eastAsia="ja-JP"/>
        </w:rPr>
      </w:pPr>
    </w:p>
    <w:p w14:paraId="0C36EC8D" w14:textId="77777777" w:rsidR="00AE2C9D" w:rsidRPr="00AE2C9D" w:rsidRDefault="00AE2C9D" w:rsidP="00AE2C9D">
      <w:pPr>
        <w:rPr>
          <w:lang w:eastAsia="ja-JP"/>
        </w:rPr>
      </w:pPr>
    </w:p>
    <w:p w14:paraId="5B27BE83" w14:textId="4B36C79B" w:rsidR="00B109D3" w:rsidRPr="007E10E7" w:rsidRDefault="00BB2A3F" w:rsidP="00B924EA">
      <w:pPr>
        <w:jc w:val="center"/>
        <w:rPr>
          <w:b/>
          <w:lang w:eastAsia="ja-JP"/>
        </w:rPr>
      </w:pPr>
      <w:r w:rsidRPr="007E10E7">
        <w:rPr>
          <w:b/>
          <w:lang w:eastAsia="ja-JP"/>
        </w:rPr>
        <w:t>Table</w:t>
      </w:r>
      <w:r w:rsidR="00CE2BFD" w:rsidRPr="007E10E7">
        <w:rPr>
          <w:b/>
          <w:lang w:eastAsia="ja-JP"/>
        </w:rPr>
        <w:t xml:space="preserve"> </w:t>
      </w:r>
      <w:r w:rsidR="00E7534B" w:rsidRPr="007E10E7">
        <w:rPr>
          <w:b/>
          <w:lang w:eastAsia="ja-JP"/>
        </w:rPr>
        <w:t>A</w:t>
      </w:r>
      <w:r w:rsidR="00B924EA" w:rsidRPr="007E10E7">
        <w:rPr>
          <w:b/>
          <w:lang w:eastAsia="ja-JP"/>
        </w:rPr>
        <w:t xml:space="preserve">1: </w:t>
      </w:r>
      <w:r w:rsidR="00B924EA" w:rsidRPr="007E10E7">
        <w:rPr>
          <w:rFonts w:hint="eastAsia"/>
          <w:b/>
          <w:lang w:eastAsia="ja-JP"/>
        </w:rPr>
        <w:t xml:space="preserve">General </w:t>
      </w:r>
      <w:r w:rsidR="00B924EA" w:rsidRPr="007E10E7">
        <w:rPr>
          <w:b/>
          <w:lang w:eastAsia="zh-CN"/>
        </w:rPr>
        <w:t>simulation</w:t>
      </w:r>
      <w:r w:rsidR="00B924EA" w:rsidRPr="007E10E7">
        <w:rPr>
          <w:rFonts w:hint="eastAsia"/>
          <w:b/>
          <w:lang w:eastAsia="ja-JP"/>
        </w:rPr>
        <w:t xml:space="preserve"> assumption</w:t>
      </w:r>
    </w:p>
    <w:tbl>
      <w:tblPr>
        <w:tblW w:w="62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05"/>
        <w:gridCol w:w="3685"/>
      </w:tblGrid>
      <w:tr w:rsidR="000E015C" w:rsidRPr="00B924EA" w14:paraId="4D7E33DC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FA4BBD3" w14:textId="77777777" w:rsidR="000E015C" w:rsidRPr="00B924EA" w:rsidRDefault="000E015C" w:rsidP="00DF0352">
            <w:pPr>
              <w:spacing w:after="0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Parameters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C6877D" w14:textId="77777777" w:rsidR="000E015C" w:rsidRPr="00B924EA" w:rsidRDefault="000E015C" w:rsidP="00DF0352">
            <w:pPr>
              <w:spacing w:after="0"/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FR1</w:t>
            </w:r>
          </w:p>
        </w:tc>
      </w:tr>
      <w:tr w:rsidR="000E015C" w:rsidRPr="00B924EA" w14:paraId="51288B51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B6C" w14:textId="77777777" w:rsidR="000E015C" w:rsidRPr="00B924EA" w:rsidRDefault="000E015C" w:rsidP="00DF0352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Duplex mode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63EC" w14:textId="77777777" w:rsidR="000E015C" w:rsidRPr="00B924EA" w:rsidRDefault="000E015C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TDD</w:t>
            </w:r>
          </w:p>
        </w:tc>
      </w:tr>
      <w:tr w:rsidR="000E015C" w:rsidRPr="00B924EA" w14:paraId="166D6618" w14:textId="77777777" w:rsidTr="000E015C">
        <w:trPr>
          <w:trHeight w:val="94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7B38" w14:textId="6EEA3CDB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 xml:space="preserve">TDD configuration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86C6" w14:textId="19BA6842" w:rsidR="006F6F6B" w:rsidRPr="006F6F6B" w:rsidRDefault="006F6F6B" w:rsidP="006F6F6B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>Configuration 1: 7D1S2U, S = 6D:4G:4U</w:t>
            </w:r>
          </w:p>
          <w:p w14:paraId="5B904826" w14:textId="1F3E7915" w:rsidR="006F6F6B" w:rsidRPr="006F6F6B" w:rsidRDefault="006F6F6B" w:rsidP="006F6F6B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 xml:space="preserve">Configuration 4: DSSU, </w:t>
            </w:r>
            <w:r>
              <w:rPr>
                <w:rFonts w:eastAsia="ＭＳ Ｐゴシック"/>
                <w:color w:val="000000"/>
                <w:lang w:val="en-US" w:eastAsia="ja-JP"/>
              </w:rPr>
              <w:br/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>S1=10D:2G:2U, S2=12D:2G</w:t>
            </w:r>
          </w:p>
          <w:p w14:paraId="0504D030" w14:textId="0601BF65" w:rsidR="000E015C" w:rsidRPr="00B924EA" w:rsidRDefault="006F6F6B" w:rsidP="006F6F6B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>Configuration 5: DSUU, S=12D:2G</w:t>
            </w:r>
          </w:p>
        </w:tc>
      </w:tr>
      <w:tr w:rsidR="000E015C" w:rsidRPr="00B924EA" w14:paraId="4710E60F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570B" w14:textId="0C357B28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 xml:space="preserve">HARQ </w:t>
            </w:r>
            <w:r>
              <w:rPr>
                <w:rFonts w:eastAsia="ＭＳ Ｐゴシック"/>
                <w:color w:val="000000"/>
                <w:lang w:val="en-US" w:eastAsia="ja-JP"/>
              </w:rPr>
              <w:t>RV sequence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814C" w14:textId="77777777" w:rsidR="000E015C" w:rsidRPr="00B924EA" w:rsidRDefault="000E015C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{0, 2, 3, 1}</w:t>
            </w:r>
          </w:p>
        </w:tc>
      </w:tr>
      <w:tr w:rsidR="000E015C" w:rsidRPr="00B924EA" w14:paraId="6458F0A4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BA05" w14:textId="03A71958" w:rsidR="000E015C" w:rsidRPr="00B924EA" w:rsidRDefault="000E015C" w:rsidP="00DF0352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PDSCH scheduling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2CA9" w14:textId="77777777" w:rsidR="000E015C" w:rsidRDefault="000E015C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rFonts w:eastAsia="ＭＳ Ｐゴシック"/>
                <w:color w:val="000000"/>
                <w:lang w:val="en-US" w:eastAsia="ja-JP"/>
              </w:rPr>
              <w:t>Type A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, start symbol (</w:t>
            </w:r>
            <w:r>
              <w:rPr>
                <w:rFonts w:eastAsia="ＭＳ Ｐゴシック"/>
                <w:color w:val="000000"/>
                <w:lang w:val="en-US" w:eastAsia="ja-JP"/>
              </w:rPr>
              <w:t>S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)</w:t>
            </w:r>
            <w:r>
              <w:rPr>
                <w:rFonts w:eastAsia="ＭＳ Ｐゴシック"/>
                <w:color w:val="000000"/>
                <w:lang w:val="en-US" w:eastAsia="ja-JP"/>
              </w:rPr>
              <w:t>: 2, Duration (L): 12</w:t>
            </w:r>
          </w:p>
          <w:p w14:paraId="6511AD97" w14:textId="77777777" w:rsidR="006F6F6B" w:rsidRDefault="000E015C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S</w:t>
            </w:r>
            <w:r w:rsidR="006F6F6B" w:rsidRPr="000B4BE5">
              <w:t xml:space="preserve">kip </w:t>
            </w:r>
            <w:r w:rsidR="006F6F6B" w:rsidRPr="006E7FF6">
              <w:t>scheduling PDSCH for PBCH slot</w:t>
            </w:r>
            <w:r w:rsidR="006F6F6B">
              <w:t xml:space="preserve"> for FR1</w:t>
            </w:r>
            <w:r w:rsidR="006F6F6B" w:rsidRPr="006E7FF6">
              <w:t xml:space="preserve"> i.e. slot 0 per 20ms</w:t>
            </w:r>
          </w:p>
          <w:p w14:paraId="367A8FF5" w14:textId="400A1F9C" w:rsidR="000E015C" w:rsidRPr="00B924EA" w:rsidRDefault="006F6F6B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>
              <w:t>Do not schedule PDSCH in control symbols duration</w:t>
            </w:r>
          </w:p>
          <w:p w14:paraId="015B90FA" w14:textId="216D8F88" w:rsidR="000E015C" w:rsidRPr="00B924EA" w:rsidRDefault="000E015C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eastAsia="ja-JP"/>
              </w:rPr>
            </w:pPr>
          </w:p>
        </w:tc>
      </w:tr>
      <w:tr w:rsidR="000E015C" w:rsidRPr="00B924EA" w14:paraId="0C30A93C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8AC9" w14:textId="16C0ABBE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PDSCH allocation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730B09" w14:textId="3F45746C" w:rsidR="000E015C" w:rsidRDefault="006F6F6B" w:rsidP="006F6F6B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 w:rsidRPr="00B924EA">
              <w:rPr>
                <w:rFonts w:eastAsia="ＭＳ Ｐゴシック"/>
                <w:color w:val="000000"/>
                <w:lang w:val="en-US" w:eastAsia="ja-JP"/>
              </w:rPr>
              <w:t xml:space="preserve">Full </w:t>
            </w:r>
            <w:r w:rsidR="000E015C">
              <w:rPr>
                <w:rFonts w:eastAsia="ＭＳ Ｐゴシック"/>
                <w:color w:val="000000"/>
                <w:lang w:val="en-US" w:eastAsia="ja-JP"/>
              </w:rPr>
              <w:t xml:space="preserve">PRB </w:t>
            </w:r>
            <w:r w:rsidR="000E015C" w:rsidRPr="00B924EA">
              <w:rPr>
                <w:rFonts w:eastAsia="ＭＳ Ｐゴシック"/>
                <w:color w:val="000000"/>
                <w:lang w:val="en-US" w:eastAsia="ja-JP"/>
              </w:rPr>
              <w:t>allocation</w:t>
            </w:r>
          </w:p>
        </w:tc>
      </w:tr>
      <w:tr w:rsidR="000E015C" w:rsidRPr="00B924EA" w14:paraId="71DA9AD0" w14:textId="77777777" w:rsidTr="006F6F6B">
        <w:trPr>
          <w:trHeight w:val="68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B4EC" w14:textId="1F34FCC1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 xml:space="preserve">PRB bundling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05AD09" w14:textId="6BB175F6" w:rsidR="000E015C" w:rsidRPr="00B924EA" w:rsidRDefault="000E015C" w:rsidP="006F6F6B"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AE624B">
              <w:t>4 fo</w:t>
            </w:r>
            <w:r w:rsidR="006F6F6B">
              <w:t>r test with 2</w:t>
            </w:r>
            <w:r w:rsidR="006F6F6B" w:rsidRPr="006F6F6B">
              <w:rPr>
                <w:vertAlign w:val="superscript"/>
              </w:rPr>
              <w:t>nd</w:t>
            </w:r>
            <w:r w:rsidR="006F6F6B">
              <w:t xml:space="preserve"> priority TDD</w:t>
            </w:r>
            <w:r>
              <w:br/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6F6F6B">
              <w:t>2 for HST testes</w:t>
            </w:r>
          </w:p>
        </w:tc>
      </w:tr>
      <w:tr w:rsidR="000E015C" w:rsidRPr="00B924EA" w14:paraId="1E4915E3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623C" w14:textId="460F1079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lastRenderedPageBreak/>
              <w:t>Precoding model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06E31" w14:textId="07D157AA" w:rsidR="000E015C" w:rsidRPr="00B924EA" w:rsidRDefault="006F6F6B" w:rsidP="00B924EA"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>
              <w:t xml:space="preserve">Random Precoding </w:t>
            </w:r>
            <w:r w:rsidR="000E015C" w:rsidRPr="000B4BE5">
              <w:t>per slot , PRB bundling granularity</w:t>
            </w:r>
            <w:r w:rsidR="000E015C">
              <w:t xml:space="preserve"> </w:t>
            </w:r>
            <w:r w:rsidR="000E015C" w:rsidRPr="000B4BE5">
              <w:t xml:space="preserve">(codebook configuration Single panel Type </w:t>
            </w:r>
            <w:r w:rsidR="000E015C">
              <w:t>I</w:t>
            </w:r>
            <w:r w:rsidR="000E015C" w:rsidRPr="000B4BE5">
              <w:t>)</w:t>
            </w:r>
          </w:p>
        </w:tc>
      </w:tr>
      <w:tr w:rsidR="000E015C" w:rsidRPr="00B924EA" w14:paraId="1AE191B3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B78E" w14:textId="225E87E1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Control symbol assumption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968A71" w14:textId="051CDC8B" w:rsidR="000E015C" w:rsidRPr="000B4BE5" w:rsidRDefault="006F6F6B" w:rsidP="00B924EA"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t>Symbols #0 and 1 in each slot</w:t>
            </w:r>
          </w:p>
        </w:tc>
      </w:tr>
      <w:tr w:rsidR="000E015C" w:rsidRPr="00B924EA" w14:paraId="54916874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6E9E" w14:textId="41D3C798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DMRS configuration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D0FC" w14:textId="5B7BFE3B" w:rsidR="000E015C" w:rsidRPr="00C4118C" w:rsidRDefault="000E015C" w:rsidP="00B924EA">
            <w:pPr>
              <w:spacing w:after="0"/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Type 1, 1 symbol front loaded</w:t>
            </w:r>
          </w:p>
          <w:p w14:paraId="7E2E9E07" w14:textId="77777777" w:rsidR="000E015C" w:rsidRDefault="000E015C" w:rsidP="006F6F6B">
            <w:pPr>
              <w:spacing w:after="0"/>
              <w:ind w:left="100" w:hangingChars="50" w:hanging="100"/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C4118C">
              <w:t>2 additional symbol for</w:t>
            </w:r>
            <w:r w:rsidR="006F6F6B">
              <w:t xml:space="preserve"> </w:t>
            </w:r>
            <w:r w:rsidR="006F6F6B" w:rsidRPr="006F6F6B">
              <w:t>HST scenarios and fading channel</w:t>
            </w:r>
            <w:r w:rsidR="006F6F6B">
              <w:t xml:space="preserve"> </w:t>
            </w:r>
          </w:p>
          <w:p w14:paraId="3BF66F8F" w14:textId="77777777" w:rsidR="006F6F6B" w:rsidRDefault="006F6F6B" w:rsidP="006F6F6B">
            <w:pPr>
              <w:spacing w:after="0"/>
              <w:ind w:left="100" w:hangingChars="50" w:hanging="100"/>
            </w:pPr>
            <w:r>
              <w:t>(</w:t>
            </w:r>
            <w:r w:rsidRPr="006F6F6B">
              <w:t>i.e. for  full DL slots OFDM symbols with DMRS: #2, #7 and #11</w:t>
            </w:r>
            <w:r>
              <w:t>)</w:t>
            </w:r>
          </w:p>
          <w:p w14:paraId="5CB77957" w14:textId="7C900400" w:rsidR="006F6F6B" w:rsidRPr="00C4118C" w:rsidRDefault="006F6F6B" w:rsidP="006F6F6B">
            <w:pPr>
              <w:spacing w:after="0"/>
              <w:ind w:left="100" w:hangingChars="50" w:hanging="100"/>
              <w:rPr>
                <w:lang w:eastAsia="ja-JP"/>
              </w:rPr>
            </w:pPr>
          </w:p>
        </w:tc>
      </w:tr>
      <w:tr w:rsidR="000E015C" w:rsidRPr="00B924EA" w14:paraId="7BF9CB2B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0B3F" w14:textId="31E955AE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FDM of DMRS and PDSCH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98EE" w14:textId="75569AD2" w:rsidR="000E015C" w:rsidRPr="00C4118C" w:rsidRDefault="006F6F6B" w:rsidP="006F6F6B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 w:rsidRPr="00C4118C">
              <w:t>FDM is applied between DMRS and data for test cases with 1 Layer and 2 Layers</w:t>
            </w:r>
          </w:p>
        </w:tc>
      </w:tr>
      <w:tr w:rsidR="000E015C" w:rsidRPr="00B924EA" w14:paraId="45CC7AA9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FEF9" w14:textId="54A18861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 xml:space="preserve">TRS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DA49" w14:textId="167E56B7" w:rsidR="000E015C" w:rsidRPr="00C4118C" w:rsidRDefault="006F6F6B" w:rsidP="006F6F6B"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 w:rsidRPr="00C4118C">
              <w:t xml:space="preserve">2 slots pattern, </w:t>
            </w:r>
            <w:r w:rsidRPr="006F6F6B">
              <w:t>Periodicity 10 ms for HST tests and 20ms for other tests</w:t>
            </w:r>
            <w:r w:rsidR="000E015C" w:rsidRPr="00C4118C">
              <w:t xml:space="preserve">, </w:t>
            </w:r>
            <w:r w:rsidRPr="006F6F6B">
              <w:t>Offset 1 slot for HST tests and 10ms from SSB for other tests</w:t>
            </w:r>
            <w:r>
              <w:t xml:space="preserve">, </w:t>
            </w:r>
            <w:r w:rsidR="000E015C" w:rsidRPr="00C4118C">
              <w:t xml:space="preserve">OFDM symbols with TRS </w:t>
            </w:r>
            <w:r w:rsidR="000E015C" w:rsidRPr="00C4118C">
              <w:rPr>
                <w:rFonts w:hint="eastAsia"/>
                <w:lang w:eastAsia="ja-JP"/>
              </w:rPr>
              <w:t xml:space="preserve"> </w:t>
            </w:r>
            <w:r w:rsidR="000E015C" w:rsidRPr="00C4118C">
              <w:t>(#6 and #10), full BWP, 0 dB boosting.</w:t>
            </w:r>
          </w:p>
        </w:tc>
      </w:tr>
      <w:tr w:rsidR="000E015C" w:rsidRPr="00B924EA" w14:paraId="561D4E1D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CF14" w14:textId="6DBF1140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CSI-RS configuration</w:t>
            </w:r>
            <w:r>
              <w:rPr>
                <w:rFonts w:eastAsia="ＭＳ Ｐゴシック"/>
                <w:color w:val="000000"/>
                <w:lang w:val="en-US" w:eastAsia="ja-JP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E619" w14:textId="264B8077" w:rsidR="000E015C" w:rsidRPr="00B924EA" w:rsidRDefault="006F6F6B" w:rsidP="00B924EA">
            <w:pPr>
              <w:rPr>
                <w:lang w:eastAsia="ja-JP"/>
              </w:rPr>
            </w:pPr>
            <w:r>
              <w:rPr>
                <w:rFonts w:eastAsia="ＭＳ Ｐゴシック"/>
                <w:color w:val="000000"/>
                <w:lang w:eastAsia="ja-JP"/>
              </w:rPr>
              <w:t>R</w:t>
            </w:r>
            <w:r w:rsidRPr="00B924EA">
              <w:rPr>
                <w:rFonts w:eastAsia="ＭＳ Ｐゴシック"/>
                <w:color w:val="000000"/>
                <w:lang w:eastAsia="ja-JP"/>
              </w:rPr>
              <w:t>efer to the table</w:t>
            </w:r>
            <w:r>
              <w:rPr>
                <w:rFonts w:eastAsia="ＭＳ Ｐゴシック"/>
                <w:color w:val="000000"/>
                <w:lang w:eastAsia="ja-JP"/>
              </w:rPr>
              <w:t xml:space="preserve"> A2</w:t>
            </w:r>
          </w:p>
        </w:tc>
      </w:tr>
      <w:tr w:rsidR="000E015C" w:rsidRPr="00B924EA" w14:paraId="01CC2ABE" w14:textId="77777777" w:rsidTr="000E015C">
        <w:trPr>
          <w:trHeight w:val="6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2669" w14:textId="5F37173C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PTRS configuration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0B11" w14:textId="747EE0C5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Not configured</w:t>
            </w:r>
          </w:p>
        </w:tc>
      </w:tr>
      <w:tr w:rsidR="000E015C" w:rsidRPr="00B924EA" w14:paraId="4498AC69" w14:textId="77777777" w:rsidTr="005466B6">
        <w:trPr>
          <w:trHeight w:val="959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7C2D" w14:textId="72C8FBD9" w:rsidR="000E015C" w:rsidRPr="00B924EA" w:rsidRDefault="000E015C" w:rsidP="00B924EA">
            <w:pPr>
              <w:rPr>
                <w:rFonts w:eastAsia="ＭＳ Ｐゴシック"/>
                <w:color w:val="000000"/>
                <w:lang w:val="en-US" w:eastAsia="ja-JP"/>
              </w:rPr>
            </w:pPr>
            <w:r w:rsidRPr="00547880">
              <w:t>Overhead for TBS determination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D713D" w14:textId="015ABBA4" w:rsidR="000E015C" w:rsidRPr="00B924EA" w:rsidRDefault="000E015C" w:rsidP="00C13B5D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0</w:t>
            </w:r>
          </w:p>
        </w:tc>
      </w:tr>
      <w:tr w:rsidR="005466B6" w:rsidRPr="00B924EA" w14:paraId="7D4F10CC" w14:textId="77777777" w:rsidTr="005466B6">
        <w:trPr>
          <w:trHeight w:val="2120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BCFE" w14:textId="4D15E759" w:rsidR="005466B6" w:rsidRPr="00547880" w:rsidRDefault="005466B6" w:rsidP="00B924EA">
            <w:r w:rsidRPr="005466B6">
              <w:t>Channel models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2BECD9" w14:textId="3DD70ED2" w:rsidR="005466B6" w:rsidRDefault="005466B6" w:rsidP="005466B6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466B6">
              <w:rPr>
                <w:rFonts w:eastAsia="ＭＳ Ｐゴシック"/>
                <w:color w:val="000000"/>
                <w:lang w:val="en-US" w:eastAsia="ja-JP"/>
              </w:rPr>
              <w:t>HST single tap channel model with the f</w:t>
            </w:r>
            <w:r>
              <w:rPr>
                <w:rFonts w:eastAsia="ＭＳ Ｐゴシック"/>
                <w:color w:val="000000"/>
                <w:lang w:val="en-US" w:eastAsia="ja-JP"/>
              </w:rPr>
              <w:t>ollowing parameters (D</w:t>
            </w:r>
            <w:r w:rsidRPr="005466B6">
              <w:rPr>
                <w:rFonts w:eastAsia="ＭＳ Ｐゴシック"/>
                <w:color w:val="000000"/>
                <w:sz w:val="18"/>
                <w:lang w:val="en-US" w:eastAsia="ja-JP"/>
              </w:rPr>
              <w:t>s</w:t>
            </w:r>
            <w:r>
              <w:rPr>
                <w:rFonts w:eastAsia="ＭＳ Ｐゴシック"/>
                <w:color w:val="000000"/>
                <w:lang w:val="en-US" w:eastAsia="ja-JP"/>
              </w:rPr>
              <w:t>=300m, D</w:t>
            </w:r>
            <w:r w:rsidRPr="005466B6">
              <w:rPr>
                <w:rFonts w:eastAsia="ＭＳ Ｐゴシック"/>
                <w:color w:val="000000"/>
                <w:sz w:val="18"/>
                <w:lang w:val="en-US" w:eastAsia="ja-JP"/>
              </w:rPr>
              <w:t>min</w:t>
            </w:r>
            <w:r>
              <w:rPr>
                <w:rFonts w:eastAsia="ＭＳ Ｐゴシック"/>
                <w:color w:val="000000"/>
                <w:lang w:val="en-US" w:eastAsia="ja-JP"/>
              </w:rPr>
              <w:t>=2m, v=300km/h, f</w:t>
            </w:r>
            <w:r w:rsidRPr="005466B6">
              <w:rPr>
                <w:rFonts w:eastAsia="ＭＳ Ｐゴシック"/>
                <w:color w:val="000000"/>
                <w:sz w:val="18"/>
                <w:lang w:val="en-US" w:eastAsia="ja-JP"/>
              </w:rPr>
              <w:t>d</w:t>
            </w:r>
            <w:r>
              <w:rPr>
                <w:rFonts w:eastAsia="ＭＳ Ｐゴシック"/>
                <w:color w:val="000000"/>
                <w:lang w:val="en-US" w:eastAsia="ja-JP"/>
              </w:rPr>
              <w:t>=</w:t>
            </w:r>
            <w:r w:rsidRPr="005466B6">
              <w:rPr>
                <w:rFonts w:eastAsia="ＭＳ Ｐゴシック"/>
                <w:color w:val="000000"/>
                <w:lang w:val="en-US" w:eastAsia="ja-JP"/>
              </w:rPr>
              <w:t>750 Hz for 15 kHz SCS test and</w:t>
            </w:r>
            <w:r>
              <w:rPr>
                <w:rFonts w:eastAsia="ＭＳ Ｐゴシック"/>
                <w:color w:val="000000"/>
                <w:lang w:val="en-US" w:eastAsia="ja-JP"/>
              </w:rPr>
              <w:t xml:space="preserve"> </w:t>
            </w:r>
            <w:r w:rsidRPr="005466B6">
              <w:rPr>
                <w:rFonts w:eastAsia="ＭＳ Ｐゴシック"/>
                <w:color w:val="000000"/>
                <w:lang w:val="en-US" w:eastAsia="ja-JP"/>
              </w:rPr>
              <w:t>1000 Hz for 30 kHz SCS test</w:t>
            </w:r>
            <w:r>
              <w:rPr>
                <w:rFonts w:eastAsia="ＭＳ Ｐゴシック"/>
                <w:color w:val="000000"/>
                <w:lang w:val="en-US" w:eastAsia="ja-JP"/>
              </w:rPr>
              <w:t>)</w:t>
            </w:r>
          </w:p>
          <w:p w14:paraId="350B73D6" w14:textId="384C1716" w:rsidR="005466B6" w:rsidRDefault="005466B6" w:rsidP="005466B6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466B6">
              <w:rPr>
                <w:rFonts w:eastAsia="ＭＳ Ｐゴシック"/>
                <w:color w:val="000000"/>
                <w:lang w:eastAsia="ja-JP"/>
              </w:rPr>
              <w:t>TDL-B with Delay spread RMS=100ns; 400 Hz max Doppler frequency</w:t>
            </w:r>
          </w:p>
          <w:p w14:paraId="3AB643AD" w14:textId="4D00F1E1" w:rsidR="005466B6" w:rsidRPr="005466B6" w:rsidRDefault="005466B6" w:rsidP="005466B6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466B6">
              <w:rPr>
                <w:rFonts w:eastAsia="ＭＳ Ｐゴシック"/>
                <w:color w:val="000000"/>
                <w:lang w:eastAsia="ja-JP"/>
              </w:rPr>
              <w:t>Use simplified channel model from 38.101-4</w:t>
            </w:r>
          </w:p>
        </w:tc>
      </w:tr>
      <w:tr w:rsidR="000E015C" w:rsidRPr="00B924EA" w14:paraId="31994992" w14:textId="77777777" w:rsidTr="005466B6">
        <w:trPr>
          <w:trHeight w:val="556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90A3" w14:textId="1D3087BC" w:rsidR="000E015C" w:rsidRPr="00547880" w:rsidRDefault="000E015C" w:rsidP="00B924EA">
            <w:pPr>
              <w:rPr>
                <w:lang w:eastAsia="ja-JP"/>
              </w:rPr>
            </w:pPr>
            <w:r w:rsidRPr="007C35CD">
              <w:rPr>
                <w:szCs w:val="22"/>
              </w:rPr>
              <w:t>TX EVM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93B4BA" w14:textId="0E5BC5D1" w:rsidR="005466B6" w:rsidRPr="005466B6" w:rsidRDefault="000E015C" w:rsidP="00B924EA">
            <w:pPr>
              <w:spacing w:after="0"/>
              <w:rPr>
                <w:szCs w:val="22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szCs w:val="22"/>
              </w:rPr>
              <w:t>6% (</w:t>
            </w:r>
            <w:r w:rsidRPr="007C35CD">
              <w:rPr>
                <w:szCs w:val="22"/>
              </w:rPr>
              <w:t>QPSK/16QAM/64QAM</w:t>
            </w:r>
            <w:r>
              <w:rPr>
                <w:szCs w:val="22"/>
              </w:rPr>
              <w:t xml:space="preserve">) </w:t>
            </w:r>
          </w:p>
        </w:tc>
      </w:tr>
    </w:tbl>
    <w:p w14:paraId="2A8E016C" w14:textId="1C4A96C9" w:rsidR="00CE2BFD" w:rsidRDefault="00CE2BFD" w:rsidP="00B109D3">
      <w:pPr>
        <w:rPr>
          <w:lang w:eastAsia="ja-JP"/>
        </w:rPr>
      </w:pPr>
    </w:p>
    <w:p w14:paraId="07A078DF" w14:textId="5CE2CB09" w:rsidR="00B924EA" w:rsidRPr="007E10E7" w:rsidRDefault="00B924EA" w:rsidP="00B924EA">
      <w:pPr>
        <w:ind w:left="720"/>
        <w:jc w:val="center"/>
        <w:rPr>
          <w:b/>
          <w:szCs w:val="22"/>
        </w:rPr>
      </w:pPr>
      <w:r w:rsidRPr="007E10E7">
        <w:rPr>
          <w:b/>
          <w:lang w:eastAsia="ja-JP"/>
        </w:rPr>
        <w:t xml:space="preserve">Table A2: </w:t>
      </w:r>
      <w:r w:rsidRPr="007E10E7">
        <w:rPr>
          <w:rFonts w:eastAsia="Calibri"/>
          <w:b/>
          <w:szCs w:val="22"/>
          <w:lang w:val="en-US"/>
        </w:rPr>
        <w:t>NZP and ZP CSI RS configuration for CSI acquisition</w:t>
      </w:r>
    </w:p>
    <w:tbl>
      <w:tblPr>
        <w:tblW w:w="6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1679"/>
        <w:gridCol w:w="1679"/>
      </w:tblGrid>
      <w:tr w:rsidR="000E015C" w:rsidRPr="00A91A50" w14:paraId="22B14B87" w14:textId="77777777" w:rsidTr="000E015C">
        <w:trPr>
          <w:jc w:val="center"/>
        </w:trPr>
        <w:tc>
          <w:tcPr>
            <w:tcW w:w="3139" w:type="dxa"/>
            <w:shd w:val="clear" w:color="auto" w:fill="DEEAF6"/>
          </w:tcPr>
          <w:p w14:paraId="3249B35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</w:p>
        </w:tc>
        <w:tc>
          <w:tcPr>
            <w:tcW w:w="1679" w:type="dxa"/>
            <w:shd w:val="clear" w:color="auto" w:fill="DEEAF6"/>
            <w:vAlign w:val="center"/>
          </w:tcPr>
          <w:p w14:paraId="0243FABC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NZP CSI-RS</w:t>
            </w:r>
          </w:p>
        </w:tc>
        <w:tc>
          <w:tcPr>
            <w:tcW w:w="1679" w:type="dxa"/>
            <w:shd w:val="clear" w:color="auto" w:fill="DEEAF6"/>
            <w:vAlign w:val="center"/>
          </w:tcPr>
          <w:p w14:paraId="4F399F00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ZP CSI-RS</w:t>
            </w:r>
          </w:p>
        </w:tc>
      </w:tr>
      <w:tr w:rsidR="000E015C" w:rsidRPr="00A91A50" w14:paraId="16CC85A3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06AB4041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RRC configuration</w:t>
            </w:r>
          </w:p>
        </w:tc>
        <w:tc>
          <w:tcPr>
            <w:tcW w:w="1679" w:type="dxa"/>
            <w:shd w:val="clear" w:color="auto" w:fill="DEEAF6"/>
            <w:hideMark/>
          </w:tcPr>
          <w:p w14:paraId="72CCB8A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1</w:t>
            </w:r>
          </w:p>
        </w:tc>
        <w:tc>
          <w:tcPr>
            <w:tcW w:w="1679" w:type="dxa"/>
            <w:shd w:val="clear" w:color="auto" w:fill="DEEAF6"/>
          </w:tcPr>
          <w:p w14:paraId="2C3A59F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1</w:t>
            </w:r>
          </w:p>
        </w:tc>
      </w:tr>
      <w:tr w:rsidR="000E015C" w:rsidRPr="00A91A50" w14:paraId="64F7C5B0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3F2F810D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periodicityAndOffset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1C76AA77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20 ms, 0 slots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7EBF5A0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20 ms, 0</w:t>
            </w:r>
          </w:p>
        </w:tc>
      </w:tr>
      <w:tr w:rsidR="000E015C" w:rsidRPr="00A91A50" w14:paraId="202AB320" w14:textId="77777777" w:rsidTr="000E015C">
        <w:trPr>
          <w:trHeight w:val="60"/>
          <w:jc w:val="center"/>
        </w:trPr>
        <w:tc>
          <w:tcPr>
            <w:tcW w:w="3139" w:type="dxa"/>
            <w:shd w:val="clear" w:color="auto" w:fill="DEEAF6"/>
            <w:hideMark/>
          </w:tcPr>
          <w:p w14:paraId="1067D233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nrofPorts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79F79929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 or 4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B27AD8F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4</w:t>
            </w:r>
          </w:p>
        </w:tc>
      </w:tr>
      <w:tr w:rsidR="000E015C" w:rsidRPr="00A91A50" w14:paraId="59DB9EFA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212694B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frequencyDomainAllocation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6023EBE6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‘000001’</w:t>
            </w:r>
          </w:p>
          <w:p w14:paraId="5D1DB1F7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 3 for 2 ports</w:t>
            </w:r>
            <w:r w:rsidRPr="00E161CC">
              <w:rPr>
                <w:rFonts w:eastAsia="Calibri"/>
                <w:szCs w:val="22"/>
                <w:lang w:val="en-US"/>
              </w:rPr>
              <w:br/>
              <w:t>Row 5 for 4 ports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D804CE0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Row5, ‘000100’</w:t>
            </w:r>
          </w:p>
        </w:tc>
      </w:tr>
      <w:tr w:rsidR="000E015C" w:rsidRPr="00A91A50" w14:paraId="5D83908B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596ECB6A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firstOFDMSymbolInTimeDomain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0A7E7F3F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EE89D12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12</w:t>
            </w:r>
          </w:p>
        </w:tc>
      </w:tr>
      <w:tr w:rsidR="000E015C" w:rsidRPr="00A91A50" w14:paraId="0BE25189" w14:textId="77777777" w:rsidTr="000E015C">
        <w:trPr>
          <w:trHeight w:val="48"/>
          <w:jc w:val="center"/>
        </w:trPr>
        <w:tc>
          <w:tcPr>
            <w:tcW w:w="3139" w:type="dxa"/>
            <w:shd w:val="clear" w:color="auto" w:fill="DEEAF6"/>
            <w:hideMark/>
          </w:tcPr>
          <w:p w14:paraId="1B4D1989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cdm-Type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77D96BF7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B791CE2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</w:tr>
      <w:tr w:rsidR="000E015C" w:rsidRPr="00A91A50" w14:paraId="6DA5129C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045EA09B" w14:textId="77777777" w:rsidR="000E015C" w:rsidRPr="00E161CC" w:rsidRDefault="000E015C" w:rsidP="00DF0352">
            <w:pPr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density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3D4417C0" w14:textId="77777777" w:rsidR="000E015C" w:rsidRPr="00E161CC" w:rsidRDefault="000E015C" w:rsidP="00DF0352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EFCC826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</w:tr>
    </w:tbl>
    <w:p w14:paraId="5EEA18AC" w14:textId="41BB1200" w:rsidR="00445F35" w:rsidRDefault="00445F35" w:rsidP="00B109D3">
      <w:pPr>
        <w:rPr>
          <w:lang w:eastAsia="ja-JP"/>
        </w:rPr>
      </w:pPr>
    </w:p>
    <w:p w14:paraId="63AC7981" w14:textId="7331C0A7" w:rsidR="00445F35" w:rsidRDefault="00445F35" w:rsidP="00B109D3">
      <w:pPr>
        <w:rPr>
          <w:lang w:eastAsia="ja-JP"/>
        </w:rPr>
      </w:pPr>
    </w:p>
    <w:p w14:paraId="0C85E0B9" w14:textId="73D039D9" w:rsidR="00EB61FB" w:rsidRPr="00B924EA" w:rsidRDefault="00EB61FB" w:rsidP="00EB61FB">
      <w:pPr>
        <w:jc w:val="center"/>
        <w:rPr>
          <w:b/>
        </w:rPr>
      </w:pPr>
      <w:r>
        <w:rPr>
          <w:b/>
        </w:rPr>
        <w:t>Table A3</w:t>
      </w:r>
      <w:r w:rsidRPr="00B924EA">
        <w:rPr>
          <w:b/>
        </w:rPr>
        <w:t xml:space="preserve">: </w:t>
      </w:r>
      <w:r w:rsidRPr="007E10E7">
        <w:rPr>
          <w:b/>
        </w:rPr>
        <w:t>List of simulation cases for FR1 TDD</w:t>
      </w:r>
      <w:r>
        <w:rPr>
          <w:b/>
        </w:rPr>
        <w:t xml:space="preserve"> </w:t>
      </w:r>
    </w:p>
    <w:tbl>
      <w:tblPr>
        <w:tblW w:w="45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368"/>
        <w:gridCol w:w="1093"/>
        <w:gridCol w:w="941"/>
        <w:gridCol w:w="885"/>
        <w:gridCol w:w="685"/>
        <w:gridCol w:w="1122"/>
        <w:gridCol w:w="1123"/>
        <w:gridCol w:w="689"/>
      </w:tblGrid>
      <w:tr w:rsidR="000E015C" w:rsidRPr="00D21D3D" w14:paraId="02A43296" w14:textId="77777777" w:rsidTr="00AE2C9D">
        <w:trPr>
          <w:jc w:val="center"/>
        </w:trPr>
        <w:tc>
          <w:tcPr>
            <w:tcW w:w="36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562F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lastRenderedPageBreak/>
              <w:t>Case Number</w:t>
            </w:r>
          </w:p>
        </w:tc>
        <w:tc>
          <w:tcPr>
            <w:tcW w:w="545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40D0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70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9293A" w14:textId="77777777" w:rsidR="000E015C" w:rsidRPr="0092686F" w:rsidRDefault="000E015C" w:rsidP="00E4130D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623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82B7" w14:textId="77777777" w:rsidR="000E015C" w:rsidRPr="00AD4200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514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68F01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554" w:type="pct"/>
            <w:shd w:val="clear" w:color="auto" w:fill="DEEAF6" w:themeFill="accent1" w:themeFillTint="33"/>
          </w:tcPr>
          <w:p w14:paraId="27A9021D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26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2E9D4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480" w:type="pct"/>
            <w:shd w:val="clear" w:color="auto" w:fill="DEEAF6" w:themeFill="accent1" w:themeFillTint="33"/>
          </w:tcPr>
          <w:p w14:paraId="659134F1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479" w:type="pct"/>
            <w:shd w:val="clear" w:color="auto" w:fill="DEEAF6" w:themeFill="accent1" w:themeFillTint="33"/>
          </w:tcPr>
          <w:p w14:paraId="0EA8F3F8" w14:textId="77777777" w:rsid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0E015C" w:rsidRPr="000C3C83" w14:paraId="410CEEA5" w14:textId="77777777" w:rsidTr="00E4130D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54E86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5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26710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AF73" w14:textId="77777777" w:rsidR="000E015C" w:rsidRPr="00D8256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Pr="00D82563">
              <w:rPr>
                <w:rFonts w:ascii="Calibri" w:eastAsia="Times New Roman" w:hAnsi="Calibri"/>
              </w:rPr>
              <w:t xml:space="preserve">Tx 2Rx </w:t>
            </w:r>
          </w:p>
          <w:p w14:paraId="393F9210" w14:textId="77777777" w:rsid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1Tx 4Rx</w:t>
            </w:r>
          </w:p>
          <w:p w14:paraId="56D34DFF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(static matrix)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15D8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6A9A8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54" w:type="pct"/>
            <w:vAlign w:val="center"/>
          </w:tcPr>
          <w:p w14:paraId="61C74F9F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66C71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Single tap HST</w:t>
            </w:r>
          </w:p>
        </w:tc>
        <w:tc>
          <w:tcPr>
            <w:tcW w:w="480" w:type="pct"/>
            <w:vAlign w:val="center"/>
          </w:tcPr>
          <w:p w14:paraId="46BAF12F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79" w:type="pct"/>
            <w:vAlign w:val="center"/>
          </w:tcPr>
          <w:p w14:paraId="0CC37284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0E015C" w:rsidRPr="000C3C83" w14:paraId="09457F7C" w14:textId="77777777" w:rsidTr="00E4130D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0EBA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6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DC6CB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02FB1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03259E3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4955" w14:textId="77777777" w:rsidR="000E015C" w:rsidRPr="00AD4200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D22FC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554" w:type="pct"/>
            <w:vAlign w:val="center"/>
          </w:tcPr>
          <w:p w14:paraId="105406F9" w14:textId="77777777" w:rsid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C47D1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480" w:type="pct"/>
            <w:vAlign w:val="center"/>
          </w:tcPr>
          <w:p w14:paraId="407BC9BC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479" w:type="pct"/>
            <w:vAlign w:val="center"/>
          </w:tcPr>
          <w:p w14:paraId="67F6FC9A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[10]</w:t>
            </w:r>
          </w:p>
        </w:tc>
      </w:tr>
      <w:tr w:rsidR="000E015C" w:rsidRPr="000C3C83" w14:paraId="3AECE8F3" w14:textId="77777777" w:rsidTr="00E4130D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85BDD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17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90061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73F0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2Tx 2Rx ULA Low</w:t>
            </w:r>
          </w:p>
          <w:p w14:paraId="136C8AD8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72CFA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5489E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54" w:type="pct"/>
            <w:vAlign w:val="center"/>
          </w:tcPr>
          <w:p w14:paraId="6B5F880C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32C79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TDL-B 100ns, 400 Hz</w:t>
            </w:r>
          </w:p>
        </w:tc>
        <w:tc>
          <w:tcPr>
            <w:tcW w:w="480" w:type="pct"/>
            <w:vAlign w:val="center"/>
          </w:tcPr>
          <w:p w14:paraId="6DFDEEF4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5</w:t>
            </w:r>
          </w:p>
        </w:tc>
        <w:tc>
          <w:tcPr>
            <w:tcW w:w="479" w:type="pct"/>
            <w:vAlign w:val="center"/>
          </w:tcPr>
          <w:p w14:paraId="41C4EE0B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[8]</w:t>
            </w:r>
          </w:p>
        </w:tc>
      </w:tr>
    </w:tbl>
    <w:p w14:paraId="788EA582" w14:textId="77777777" w:rsidR="00EB61FB" w:rsidRPr="00B924EA" w:rsidRDefault="00EB61FB" w:rsidP="00B109D3">
      <w:pPr>
        <w:rPr>
          <w:lang w:eastAsia="ja-JP"/>
        </w:rPr>
      </w:pPr>
    </w:p>
    <w:sectPr w:rsidR="00EB61FB" w:rsidRPr="00B924E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70AAD" w14:textId="77777777" w:rsidR="00A30F4D" w:rsidRDefault="00A30F4D">
      <w:r>
        <w:separator/>
      </w:r>
    </w:p>
  </w:endnote>
  <w:endnote w:type="continuationSeparator" w:id="0">
    <w:p w14:paraId="58FB7312" w14:textId="77777777" w:rsidR="00A30F4D" w:rsidRDefault="00A3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93659" w14:textId="77777777" w:rsidR="00A30F4D" w:rsidRDefault="00A30F4D">
      <w:r>
        <w:separator/>
      </w:r>
    </w:p>
  </w:footnote>
  <w:footnote w:type="continuationSeparator" w:id="0">
    <w:p w14:paraId="4292CEA8" w14:textId="77777777" w:rsidR="00A30F4D" w:rsidRDefault="00A3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95pt;height:23.1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4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6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0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27"/>
  </w:num>
  <w:num w:numId="4">
    <w:abstractNumId w:val="3"/>
  </w:num>
  <w:num w:numId="5">
    <w:abstractNumId w:val="33"/>
  </w:num>
  <w:num w:numId="6">
    <w:abstractNumId w:val="31"/>
  </w:num>
  <w:num w:numId="7">
    <w:abstractNumId w:val="23"/>
  </w:num>
  <w:num w:numId="8">
    <w:abstractNumId w:val="32"/>
  </w:num>
  <w:num w:numId="9">
    <w:abstractNumId w:val="30"/>
  </w:num>
  <w:num w:numId="10">
    <w:abstractNumId w:val="13"/>
  </w:num>
  <w:num w:numId="11">
    <w:abstractNumId w:val="39"/>
  </w:num>
  <w:num w:numId="12">
    <w:abstractNumId w:val="20"/>
  </w:num>
  <w:num w:numId="13">
    <w:abstractNumId w:val="22"/>
  </w:num>
  <w:num w:numId="14">
    <w:abstractNumId w:val="28"/>
  </w:num>
  <w:num w:numId="15">
    <w:abstractNumId w:val="1"/>
  </w:num>
  <w:num w:numId="16">
    <w:abstractNumId w:val="14"/>
  </w:num>
  <w:num w:numId="17">
    <w:abstractNumId w:val="19"/>
  </w:num>
  <w:num w:numId="18">
    <w:abstractNumId w:val="11"/>
  </w:num>
  <w:num w:numId="19">
    <w:abstractNumId w:val="29"/>
  </w:num>
  <w:num w:numId="20">
    <w:abstractNumId w:val="35"/>
  </w:num>
  <w:num w:numId="21">
    <w:abstractNumId w:val="6"/>
  </w:num>
  <w:num w:numId="22">
    <w:abstractNumId w:val="24"/>
  </w:num>
  <w:num w:numId="23">
    <w:abstractNumId w:val="26"/>
  </w:num>
  <w:num w:numId="24">
    <w:abstractNumId w:val="12"/>
  </w:num>
  <w:num w:numId="25">
    <w:abstractNumId w:val="36"/>
  </w:num>
  <w:num w:numId="26">
    <w:abstractNumId w:val="38"/>
  </w:num>
  <w:num w:numId="27">
    <w:abstractNumId w:val="7"/>
  </w:num>
  <w:num w:numId="28">
    <w:abstractNumId w:val="34"/>
  </w:num>
  <w:num w:numId="29">
    <w:abstractNumId w:val="18"/>
  </w:num>
  <w:num w:numId="30">
    <w:abstractNumId w:val="17"/>
  </w:num>
  <w:num w:numId="31">
    <w:abstractNumId w:val="8"/>
  </w:num>
  <w:num w:numId="32">
    <w:abstractNumId w:val="15"/>
  </w:num>
  <w:num w:numId="33">
    <w:abstractNumId w:val="5"/>
  </w:num>
  <w:num w:numId="34">
    <w:abstractNumId w:val="38"/>
  </w:num>
  <w:num w:numId="35">
    <w:abstractNumId w:val="10"/>
  </w:num>
  <w:num w:numId="36">
    <w:abstractNumId w:val="0"/>
  </w:num>
  <w:num w:numId="37">
    <w:abstractNumId w:val="37"/>
  </w:num>
  <w:num w:numId="38">
    <w:abstractNumId w:val="21"/>
  </w:num>
  <w:num w:numId="39">
    <w:abstractNumId w:val="9"/>
  </w:num>
  <w:num w:numId="40">
    <w:abstractNumId w:val="40"/>
  </w:num>
  <w:num w:numId="41">
    <w:abstractNumId w:val="4"/>
  </w:num>
  <w:num w:numId="4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6129"/>
    <w:rsid w:val="00047943"/>
    <w:rsid w:val="00047DD9"/>
    <w:rsid w:val="0005300E"/>
    <w:rsid w:val="000578DB"/>
    <w:rsid w:val="000612D1"/>
    <w:rsid w:val="000621A8"/>
    <w:rsid w:val="00064B3E"/>
    <w:rsid w:val="00065F1C"/>
    <w:rsid w:val="0006611C"/>
    <w:rsid w:val="00066891"/>
    <w:rsid w:val="0006768C"/>
    <w:rsid w:val="00071032"/>
    <w:rsid w:val="000720F8"/>
    <w:rsid w:val="00073860"/>
    <w:rsid w:val="000745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6890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5C"/>
    <w:rsid w:val="000E01D4"/>
    <w:rsid w:val="000E198C"/>
    <w:rsid w:val="000E1D6A"/>
    <w:rsid w:val="000E434A"/>
    <w:rsid w:val="000E441C"/>
    <w:rsid w:val="000E4869"/>
    <w:rsid w:val="000E5421"/>
    <w:rsid w:val="000E6DEC"/>
    <w:rsid w:val="000E7399"/>
    <w:rsid w:val="000F0698"/>
    <w:rsid w:val="000F22CE"/>
    <w:rsid w:val="000F3C2A"/>
    <w:rsid w:val="000F42C8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86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469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2A19"/>
    <w:rsid w:val="0018379B"/>
    <w:rsid w:val="0018517B"/>
    <w:rsid w:val="0018585B"/>
    <w:rsid w:val="00190224"/>
    <w:rsid w:val="00192CE3"/>
    <w:rsid w:val="00193116"/>
    <w:rsid w:val="0019652F"/>
    <w:rsid w:val="001A08AA"/>
    <w:rsid w:val="001A0DB2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534"/>
    <w:rsid w:val="001D6D1A"/>
    <w:rsid w:val="001E0240"/>
    <w:rsid w:val="001E63E9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1AF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2FE8"/>
    <w:rsid w:val="00243584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354"/>
    <w:rsid w:val="00275B3C"/>
    <w:rsid w:val="00276705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3E71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150DD"/>
    <w:rsid w:val="003253ED"/>
    <w:rsid w:val="00330A51"/>
    <w:rsid w:val="00331476"/>
    <w:rsid w:val="00334170"/>
    <w:rsid w:val="00337F8A"/>
    <w:rsid w:val="00341E05"/>
    <w:rsid w:val="00341EE1"/>
    <w:rsid w:val="003449E6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038"/>
    <w:rsid w:val="00384CE4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120E0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45F35"/>
    <w:rsid w:val="00450EF8"/>
    <w:rsid w:val="00453277"/>
    <w:rsid w:val="004543ED"/>
    <w:rsid w:val="0045706C"/>
    <w:rsid w:val="0046402B"/>
    <w:rsid w:val="004645B3"/>
    <w:rsid w:val="00464640"/>
    <w:rsid w:val="00465F13"/>
    <w:rsid w:val="0046699D"/>
    <w:rsid w:val="0048189C"/>
    <w:rsid w:val="0049156D"/>
    <w:rsid w:val="00497809"/>
    <w:rsid w:val="004A0D35"/>
    <w:rsid w:val="004A17C7"/>
    <w:rsid w:val="004A41BD"/>
    <w:rsid w:val="004A782C"/>
    <w:rsid w:val="004A7884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A22"/>
    <w:rsid w:val="004D0C02"/>
    <w:rsid w:val="004D1DFD"/>
    <w:rsid w:val="004D2B59"/>
    <w:rsid w:val="004D3B52"/>
    <w:rsid w:val="004D42E8"/>
    <w:rsid w:val="004D521F"/>
    <w:rsid w:val="004D5C35"/>
    <w:rsid w:val="004D6DED"/>
    <w:rsid w:val="004D7E24"/>
    <w:rsid w:val="004E2E83"/>
    <w:rsid w:val="004E73B0"/>
    <w:rsid w:val="004F2F68"/>
    <w:rsid w:val="004F6299"/>
    <w:rsid w:val="004F7900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21800"/>
    <w:rsid w:val="00521AAC"/>
    <w:rsid w:val="00521B8C"/>
    <w:rsid w:val="00523FC6"/>
    <w:rsid w:val="00524CA9"/>
    <w:rsid w:val="005263C9"/>
    <w:rsid w:val="00526B6F"/>
    <w:rsid w:val="005272AF"/>
    <w:rsid w:val="0053142A"/>
    <w:rsid w:val="005347FC"/>
    <w:rsid w:val="00534CEF"/>
    <w:rsid w:val="00535758"/>
    <w:rsid w:val="005401FD"/>
    <w:rsid w:val="00540A87"/>
    <w:rsid w:val="0054117A"/>
    <w:rsid w:val="00544702"/>
    <w:rsid w:val="00545F77"/>
    <w:rsid w:val="005466B6"/>
    <w:rsid w:val="005472BA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E3F"/>
    <w:rsid w:val="0058467B"/>
    <w:rsid w:val="00586C80"/>
    <w:rsid w:val="0058747E"/>
    <w:rsid w:val="005910B3"/>
    <w:rsid w:val="00591A47"/>
    <w:rsid w:val="005927CF"/>
    <w:rsid w:val="00592DE5"/>
    <w:rsid w:val="00592F3B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20FF"/>
    <w:rsid w:val="005C40E2"/>
    <w:rsid w:val="005C48DD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E57A7"/>
    <w:rsid w:val="005F4A7E"/>
    <w:rsid w:val="00600AD8"/>
    <w:rsid w:val="00603C1C"/>
    <w:rsid w:val="00604B93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2378"/>
    <w:rsid w:val="00685642"/>
    <w:rsid w:val="006856E5"/>
    <w:rsid w:val="00685A73"/>
    <w:rsid w:val="00686ABB"/>
    <w:rsid w:val="00686C97"/>
    <w:rsid w:val="00686FBC"/>
    <w:rsid w:val="00695F7B"/>
    <w:rsid w:val="0069720F"/>
    <w:rsid w:val="006A019B"/>
    <w:rsid w:val="006A0BA1"/>
    <w:rsid w:val="006A18D4"/>
    <w:rsid w:val="006A3282"/>
    <w:rsid w:val="006B0D02"/>
    <w:rsid w:val="006B1EDA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6F6F6B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4DA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0F8C"/>
    <w:rsid w:val="0074101D"/>
    <w:rsid w:val="00741A10"/>
    <w:rsid w:val="00742689"/>
    <w:rsid w:val="00747A2C"/>
    <w:rsid w:val="00750CEB"/>
    <w:rsid w:val="00752857"/>
    <w:rsid w:val="0075330C"/>
    <w:rsid w:val="0075410A"/>
    <w:rsid w:val="00762C4B"/>
    <w:rsid w:val="0076572F"/>
    <w:rsid w:val="00765FC8"/>
    <w:rsid w:val="007661AA"/>
    <w:rsid w:val="007664C6"/>
    <w:rsid w:val="00770473"/>
    <w:rsid w:val="00770490"/>
    <w:rsid w:val="00772F66"/>
    <w:rsid w:val="00774217"/>
    <w:rsid w:val="0077454C"/>
    <w:rsid w:val="007747C6"/>
    <w:rsid w:val="00774B4C"/>
    <w:rsid w:val="00774D75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B50D3"/>
    <w:rsid w:val="007C0B20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0E7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9374F"/>
    <w:rsid w:val="008953C3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E7263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45366"/>
    <w:rsid w:val="00950436"/>
    <w:rsid w:val="0095748C"/>
    <w:rsid w:val="0096268B"/>
    <w:rsid w:val="00965EC6"/>
    <w:rsid w:val="00966889"/>
    <w:rsid w:val="0097190B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074D9"/>
    <w:rsid w:val="00A126D8"/>
    <w:rsid w:val="00A13DB4"/>
    <w:rsid w:val="00A1405F"/>
    <w:rsid w:val="00A17573"/>
    <w:rsid w:val="00A30F4D"/>
    <w:rsid w:val="00A33FD3"/>
    <w:rsid w:val="00A34818"/>
    <w:rsid w:val="00A35A6B"/>
    <w:rsid w:val="00A42D19"/>
    <w:rsid w:val="00A46F98"/>
    <w:rsid w:val="00A50244"/>
    <w:rsid w:val="00A50E31"/>
    <w:rsid w:val="00A53DA9"/>
    <w:rsid w:val="00A55704"/>
    <w:rsid w:val="00A55F4E"/>
    <w:rsid w:val="00A57448"/>
    <w:rsid w:val="00A57ACE"/>
    <w:rsid w:val="00A60DBA"/>
    <w:rsid w:val="00A61831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77AEA"/>
    <w:rsid w:val="00A81045"/>
    <w:rsid w:val="00A81933"/>
    <w:rsid w:val="00A81B15"/>
    <w:rsid w:val="00A83A5D"/>
    <w:rsid w:val="00A85234"/>
    <w:rsid w:val="00A85DBC"/>
    <w:rsid w:val="00A87366"/>
    <w:rsid w:val="00A878EF"/>
    <w:rsid w:val="00A939DD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5E56"/>
    <w:rsid w:val="00AC654A"/>
    <w:rsid w:val="00AC670F"/>
    <w:rsid w:val="00AC6B3D"/>
    <w:rsid w:val="00AC6DB8"/>
    <w:rsid w:val="00AD2058"/>
    <w:rsid w:val="00AD5094"/>
    <w:rsid w:val="00AD5451"/>
    <w:rsid w:val="00AD5FC6"/>
    <w:rsid w:val="00AD6613"/>
    <w:rsid w:val="00AD6D86"/>
    <w:rsid w:val="00AE0161"/>
    <w:rsid w:val="00AE12AD"/>
    <w:rsid w:val="00AE2C9D"/>
    <w:rsid w:val="00AE2DD6"/>
    <w:rsid w:val="00AE35E4"/>
    <w:rsid w:val="00AE547C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4549"/>
    <w:rsid w:val="00B15E24"/>
    <w:rsid w:val="00B17BF7"/>
    <w:rsid w:val="00B208F2"/>
    <w:rsid w:val="00B22E92"/>
    <w:rsid w:val="00B30F2A"/>
    <w:rsid w:val="00B31FB5"/>
    <w:rsid w:val="00B3223D"/>
    <w:rsid w:val="00B34328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56F78"/>
    <w:rsid w:val="00B60991"/>
    <w:rsid w:val="00B62D3B"/>
    <w:rsid w:val="00B64ABD"/>
    <w:rsid w:val="00B7023E"/>
    <w:rsid w:val="00B70989"/>
    <w:rsid w:val="00B73283"/>
    <w:rsid w:val="00B7345A"/>
    <w:rsid w:val="00B73543"/>
    <w:rsid w:val="00B739BA"/>
    <w:rsid w:val="00B80274"/>
    <w:rsid w:val="00B8446C"/>
    <w:rsid w:val="00B84970"/>
    <w:rsid w:val="00B87ECE"/>
    <w:rsid w:val="00B924EA"/>
    <w:rsid w:val="00B925DD"/>
    <w:rsid w:val="00B92FAA"/>
    <w:rsid w:val="00B95A46"/>
    <w:rsid w:val="00B96D0E"/>
    <w:rsid w:val="00BA1D66"/>
    <w:rsid w:val="00BA3036"/>
    <w:rsid w:val="00BA7277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0DC5"/>
    <w:rsid w:val="00BE1672"/>
    <w:rsid w:val="00BE3759"/>
    <w:rsid w:val="00BE48B6"/>
    <w:rsid w:val="00BE7095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3B5D"/>
    <w:rsid w:val="00C16EAA"/>
    <w:rsid w:val="00C20409"/>
    <w:rsid w:val="00C210FF"/>
    <w:rsid w:val="00C228A8"/>
    <w:rsid w:val="00C26212"/>
    <w:rsid w:val="00C26EEE"/>
    <w:rsid w:val="00C3193A"/>
    <w:rsid w:val="00C3198F"/>
    <w:rsid w:val="00C329CB"/>
    <w:rsid w:val="00C34F14"/>
    <w:rsid w:val="00C36435"/>
    <w:rsid w:val="00C4118C"/>
    <w:rsid w:val="00C42EA1"/>
    <w:rsid w:val="00C43723"/>
    <w:rsid w:val="00C44A11"/>
    <w:rsid w:val="00C46038"/>
    <w:rsid w:val="00C50891"/>
    <w:rsid w:val="00C51567"/>
    <w:rsid w:val="00C51ECB"/>
    <w:rsid w:val="00C525AB"/>
    <w:rsid w:val="00C53A1A"/>
    <w:rsid w:val="00C546CF"/>
    <w:rsid w:val="00C56601"/>
    <w:rsid w:val="00C575F0"/>
    <w:rsid w:val="00C57669"/>
    <w:rsid w:val="00C578B3"/>
    <w:rsid w:val="00C70E7D"/>
    <w:rsid w:val="00C73658"/>
    <w:rsid w:val="00C754AD"/>
    <w:rsid w:val="00C80CB7"/>
    <w:rsid w:val="00C816A2"/>
    <w:rsid w:val="00C8176D"/>
    <w:rsid w:val="00C81962"/>
    <w:rsid w:val="00C82C1B"/>
    <w:rsid w:val="00C83065"/>
    <w:rsid w:val="00C8380C"/>
    <w:rsid w:val="00C84219"/>
    <w:rsid w:val="00C84376"/>
    <w:rsid w:val="00C847AC"/>
    <w:rsid w:val="00C91E2D"/>
    <w:rsid w:val="00C93060"/>
    <w:rsid w:val="00C94692"/>
    <w:rsid w:val="00C96A24"/>
    <w:rsid w:val="00C972E3"/>
    <w:rsid w:val="00C97B91"/>
    <w:rsid w:val="00CA3229"/>
    <w:rsid w:val="00CA32E8"/>
    <w:rsid w:val="00CA40DE"/>
    <w:rsid w:val="00CA559C"/>
    <w:rsid w:val="00CA6520"/>
    <w:rsid w:val="00CB1793"/>
    <w:rsid w:val="00CB203F"/>
    <w:rsid w:val="00CB2AA3"/>
    <w:rsid w:val="00CB2E29"/>
    <w:rsid w:val="00CB3271"/>
    <w:rsid w:val="00CB3746"/>
    <w:rsid w:val="00CB77C1"/>
    <w:rsid w:val="00CC054A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48FB"/>
    <w:rsid w:val="00D46617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5172"/>
    <w:rsid w:val="00D97DCF"/>
    <w:rsid w:val="00DA025E"/>
    <w:rsid w:val="00DA518A"/>
    <w:rsid w:val="00DA6620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1EF7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14F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6F4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B51C7"/>
    <w:rsid w:val="00EB61FB"/>
    <w:rsid w:val="00EC2A82"/>
    <w:rsid w:val="00EC44C8"/>
    <w:rsid w:val="00EC4AB6"/>
    <w:rsid w:val="00EC4B85"/>
    <w:rsid w:val="00EC556A"/>
    <w:rsid w:val="00EC6BEB"/>
    <w:rsid w:val="00EC7140"/>
    <w:rsid w:val="00EC722B"/>
    <w:rsid w:val="00EC74DE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47E29"/>
    <w:rsid w:val="00F532AB"/>
    <w:rsid w:val="00F54988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BF1"/>
    <w:rsid w:val="00FA2CF7"/>
    <w:rsid w:val="00FA2E18"/>
    <w:rsid w:val="00FA6851"/>
    <w:rsid w:val="00FA76C0"/>
    <w:rsid w:val="00FB0B1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667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5141514</cp:lastModifiedBy>
  <cp:revision>12</cp:revision>
  <cp:lastPrinted>2017-04-28T05:57:00Z</cp:lastPrinted>
  <dcterms:created xsi:type="dcterms:W3CDTF">2019-05-03T01:49:00Z</dcterms:created>
  <dcterms:modified xsi:type="dcterms:W3CDTF">2019-05-17T00:23:00Z</dcterms:modified>
</cp:coreProperties>
</file>