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195954" w:rsidRPr="00195954">
        <w:rPr>
          <w:b/>
          <w:i/>
          <w:noProof/>
          <w:sz w:val="28"/>
        </w:rPr>
        <w:t>R4-19065</w:t>
      </w:r>
      <w:r w:rsidR="00475A22">
        <w:rPr>
          <w:b/>
          <w:i/>
          <w:noProof/>
          <w:sz w:val="28"/>
        </w:rPr>
        <w:t>40</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0F6A" w:rsidP="00A36DA5">
            <w:pPr>
              <w:pStyle w:val="CRCoverPage"/>
              <w:spacing w:after="0"/>
              <w:ind w:left="100"/>
              <w:rPr>
                <w:noProof/>
              </w:rPr>
            </w:pPr>
            <w:r w:rsidRPr="00F00F6A">
              <w:t>CR on SCell activation requirements (section 8.3.2)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F00F6A" w:rsidP="00A36DA5">
            <w:pPr>
              <w:pStyle w:val="CRCoverPage"/>
              <w:spacing w:after="0"/>
              <w:ind w:left="100"/>
              <w:rPr>
                <w:noProof/>
              </w:rPr>
            </w:pPr>
            <w:r>
              <w:t>The requirements for SCell activation for the first Scell in FR2 are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F00F6A" w:rsidP="00003874">
            <w:pPr>
              <w:pStyle w:val="CRCoverPage"/>
              <w:spacing w:after="0"/>
              <w:ind w:left="100"/>
              <w:rPr>
                <w:noProof/>
              </w:rPr>
            </w:pPr>
            <w:r>
              <w:rPr>
                <w:noProof/>
              </w:rPr>
              <w:t>Add the requrirement for known and unknown FR2 SCell activation, and complete the known cell condition.</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0F6A" w:rsidP="00A36DA5">
            <w:pPr>
              <w:pStyle w:val="CRCoverPage"/>
              <w:spacing w:after="0"/>
              <w:ind w:left="100"/>
              <w:rPr>
                <w:noProof/>
              </w:rPr>
            </w:pPr>
            <w:r>
              <w:t>The requirements for SCell activation for the first Scell in FR2 are incomplete</w:t>
            </w:r>
            <w:r w:rsidR="00A36DA5">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0F6A" w:rsidP="00230EEE">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00F6A" w:rsidRPr="003445FB" w:rsidRDefault="00F00F6A" w:rsidP="00F00F6A">
      <w:pPr>
        <w:pStyle w:val="30"/>
        <w:rPr>
          <w:lang w:val="en-US"/>
        </w:rPr>
      </w:pPr>
      <w:bookmarkStart w:id="3" w:name="_Toc535475975"/>
      <w:r w:rsidRPr="003445FB">
        <w:rPr>
          <w:lang w:val="en-US"/>
        </w:rPr>
        <w:t>8.3.2</w:t>
      </w:r>
      <w:r w:rsidRPr="003445FB">
        <w:rPr>
          <w:lang w:val="en-US"/>
        </w:rPr>
        <w:tab/>
        <w:t>SCell Activation Delay Requirement for Deactivated SCell</w:t>
      </w:r>
      <w:bookmarkEnd w:id="3"/>
    </w:p>
    <w:p w:rsidR="00F00F6A" w:rsidRPr="003445FB" w:rsidRDefault="00F00F6A" w:rsidP="00F00F6A">
      <w:r w:rsidRPr="00B96A2E">
        <w:t xml:space="preserve">The requirements in this section shall apply for the UE configured with one downlink SCell </w:t>
      </w:r>
      <w:r w:rsidRPr="00B96A2E">
        <w:rPr>
          <w:lang w:eastAsia="zh-CN"/>
        </w:rPr>
        <w:t xml:space="preserve">in EN-DC, or in standalone NR carrier aggregation </w:t>
      </w:r>
      <w:r>
        <w:rPr>
          <w:lang w:eastAsia="zh-CN"/>
        </w:rPr>
        <w:t xml:space="preserve">or in NE-DC or in NR-DC </w:t>
      </w:r>
      <w:r w:rsidRPr="00B96A2E">
        <w:rPr>
          <w:lang w:eastAsia="zh-CN"/>
        </w:rPr>
        <w:t>and when one SCell is being activated</w:t>
      </w:r>
      <w:r w:rsidRPr="00B96A2E">
        <w:t>.</w:t>
      </w:r>
    </w:p>
    <w:p w:rsidR="00F00F6A" w:rsidRPr="001F4C99" w:rsidRDefault="00F00F6A" w:rsidP="00F00F6A">
      <w:pPr>
        <w:rPr>
          <w:lang w:eastAsia="zh-CN"/>
        </w:rPr>
      </w:pPr>
      <w:r w:rsidRPr="003445FB">
        <w:t>The delay within which the UE shall be able to activate the deactivated SCell depends upon the specified conditions.</w:t>
      </w:r>
    </w:p>
    <w:p w:rsidR="00F00F6A" w:rsidRPr="003445FB" w:rsidRDefault="00F00F6A" w:rsidP="00F00F6A">
      <w:r w:rsidRPr="003445FB">
        <w:t xml:space="preserve">Upon receiving SCell activation command in slot </w:t>
      </w:r>
      <w:r w:rsidRPr="003445FB">
        <w:rPr>
          <w:i/>
        </w:rPr>
        <w:t>n</w:t>
      </w:r>
      <w:r w:rsidRPr="003445FB">
        <w:t xml:space="preserve">, the UE shall be capable to transmit valid CSI report and apply actions related to the activation command for the SCell being activated no later than in slot </w:t>
      </w:r>
      <w:r w:rsidRPr="003445FB">
        <w:rPr>
          <w:i/>
        </w:rPr>
        <w:t>n</w:t>
      </w:r>
      <w:r w:rsidRPr="003445FB">
        <w:t>+ [T</w:t>
      </w:r>
      <w:r w:rsidRPr="003445FB">
        <w:rPr>
          <w:vertAlign w:val="subscript"/>
        </w:rPr>
        <w:t>HARQ</w:t>
      </w:r>
      <w:r w:rsidRPr="003445FB">
        <w:t xml:space="preserve"> + T</w:t>
      </w:r>
      <w:r w:rsidRPr="003445FB">
        <w:rPr>
          <w:vertAlign w:val="subscript"/>
        </w:rPr>
        <w:t>activation_time</w:t>
      </w:r>
      <w:r w:rsidRPr="003445FB">
        <w:t xml:space="preserve"> + T</w:t>
      </w:r>
      <w:r w:rsidRPr="003445FB">
        <w:rPr>
          <w:vertAlign w:val="subscript"/>
        </w:rPr>
        <w:t>CSI_Reporting</w:t>
      </w:r>
      <w:r w:rsidRPr="003445FB">
        <w:t>], where:</w:t>
      </w:r>
    </w:p>
    <w:p w:rsidR="00F00F6A" w:rsidRPr="003445FB" w:rsidRDefault="00F00F6A" w:rsidP="00F00F6A">
      <w:pPr>
        <w:ind w:leftChars="300" w:left="600"/>
        <w:rPr>
          <w:u w:val="single"/>
        </w:rPr>
      </w:pPr>
      <w:r w:rsidRPr="003445FB">
        <w:t>T</w:t>
      </w:r>
      <w:r w:rsidRPr="003445FB">
        <w:rPr>
          <w:vertAlign w:val="subscript"/>
        </w:rPr>
        <w:t>HARQ</w:t>
      </w:r>
      <w:r w:rsidRPr="003445FB">
        <w:t xml:space="preserve"> is the timing between DL data transmission and acknowledgement as specified in [7].</w:t>
      </w:r>
    </w:p>
    <w:p w:rsidR="00F00F6A" w:rsidRDefault="00F00F6A" w:rsidP="00F00F6A">
      <w:pPr>
        <w:ind w:leftChars="300" w:left="600"/>
        <w:rPr>
          <w:ins w:id="4" w:author="陶旭华" w:date="2019-04-11T11:26:00Z"/>
          <w:lang w:eastAsia="zh-CN"/>
        </w:rPr>
      </w:pPr>
      <w:r w:rsidRPr="003445FB">
        <w:t>T</w:t>
      </w:r>
      <w:r w:rsidRPr="003445FB">
        <w:rPr>
          <w:vertAlign w:val="subscript"/>
        </w:rPr>
        <w:t>activation_time</w:t>
      </w:r>
      <w:r w:rsidRPr="003445FB">
        <w:t xml:space="preserve"> is the SCell activation delay. </w:t>
      </w:r>
    </w:p>
    <w:p w:rsidR="00F00F6A" w:rsidRPr="003445FB" w:rsidRDefault="00F00F6A">
      <w:pPr>
        <w:ind w:left="851"/>
        <w:pPrChange w:id="5" w:author="陶旭华" w:date="2019-04-11T11:26:00Z">
          <w:pPr>
            <w:ind w:leftChars="300" w:left="600"/>
          </w:pPr>
        </w:pPrChange>
      </w:pPr>
      <w:r w:rsidRPr="003445FB">
        <w:t>If the SCell is known and belongs to FR1, T</w:t>
      </w:r>
      <w:r w:rsidRPr="00BB70DC">
        <w:rPr>
          <w:vertAlign w:val="subscript"/>
        </w:rPr>
        <w:t>activation_time</w:t>
      </w:r>
      <w:r w:rsidRPr="003445FB">
        <w:t xml:space="preserve"> is:</w:t>
      </w:r>
    </w:p>
    <w:p w:rsidR="00F00F6A" w:rsidRPr="00BB70DC" w:rsidRDefault="00F00F6A">
      <w:pPr>
        <w:pStyle w:val="B3"/>
        <w:ind w:left="1386"/>
        <w:rPr>
          <w:rFonts w:eastAsia="宋体"/>
          <w:rPrChange w:id="6" w:author="陶旭华" w:date="2019-04-11T11:27:00Z">
            <w:rPr>
              <w:rFonts w:eastAsia="Times New Roman"/>
              <w:lang w:eastAsia="ko-KR"/>
            </w:rPr>
          </w:rPrChange>
        </w:rPr>
        <w:pPrChange w:id="7" w:author="陶旭华" w:date="2019-04-11T11:27:00Z">
          <w:pPr>
            <w:pStyle w:val="B3"/>
          </w:pPr>
        </w:pPrChange>
      </w:pPr>
      <w:r w:rsidRPr="003445FB">
        <w:t>-</w:t>
      </w:r>
      <w:r w:rsidRPr="003445FB">
        <w:tab/>
        <w:t>[T</w:t>
      </w:r>
      <w:r w:rsidRPr="00BB70DC">
        <w:rPr>
          <w:vertAlign w:val="subscript"/>
          <w:rPrChange w:id="8" w:author="陶旭华" w:date="2019-04-11T11:27:00Z">
            <w:rPr>
              <w:vertAlign w:val="subscript"/>
              <w:lang w:eastAsia="zh-CN"/>
            </w:rPr>
          </w:rPrChange>
        </w:rPr>
        <w:t>SMTC_SCell</w:t>
      </w:r>
      <w:r w:rsidRPr="003445FB" w:rsidDel="00C32A38">
        <w:t xml:space="preserve"> </w:t>
      </w:r>
      <w:r w:rsidRPr="00BB70DC">
        <w:rPr>
          <w:rFonts w:eastAsia="宋体"/>
          <w:rPrChange w:id="9" w:author="陶旭华" w:date="2019-04-11T11:27:00Z">
            <w:rPr>
              <w:rFonts w:eastAsia="Times New Roman"/>
              <w:lang w:eastAsia="zh-CN"/>
            </w:rPr>
          </w:rPrChange>
        </w:rPr>
        <w:t xml:space="preserve">+ </w:t>
      </w:r>
      <w:r w:rsidRPr="003445FB">
        <w:t>5ms]</w:t>
      </w:r>
      <w:r w:rsidRPr="00BB70DC">
        <w:rPr>
          <w:rFonts w:eastAsia="宋体"/>
          <w:rPrChange w:id="10" w:author="陶旭华" w:date="2019-04-11T11:27:00Z">
            <w:rPr>
              <w:rFonts w:eastAsia="Times New Roman"/>
              <w:lang w:eastAsia="zh-CN"/>
            </w:rPr>
          </w:rPrChange>
        </w:rPr>
        <w:t>,</w:t>
      </w:r>
      <w:r w:rsidRPr="003445FB">
        <w:t xml:space="preserve"> </w:t>
      </w:r>
      <w:r w:rsidRPr="00BB70DC">
        <w:rPr>
          <w:rFonts w:eastAsia="宋体"/>
          <w:rPrChange w:id="11" w:author="陶旭华" w:date="2019-04-11T11:27:00Z">
            <w:rPr>
              <w:rFonts w:eastAsia="Times New Roman"/>
              <w:lang w:eastAsia="zh-CN"/>
            </w:rPr>
          </w:rPrChange>
        </w:rPr>
        <w:t xml:space="preserve">if </w:t>
      </w:r>
      <w:r w:rsidRPr="003445FB">
        <w:t>the SCell measurement cycle is equal to or smaller than [160ms].</w:t>
      </w:r>
    </w:p>
    <w:p w:rsidR="00F00F6A" w:rsidRPr="00BB70DC" w:rsidRDefault="00F00F6A">
      <w:pPr>
        <w:pStyle w:val="B3"/>
        <w:ind w:left="1386"/>
        <w:rPr>
          <w:rFonts w:eastAsia="宋体"/>
          <w:rPrChange w:id="12" w:author="陶旭华" w:date="2019-04-11T11:27:00Z">
            <w:rPr>
              <w:rFonts w:eastAsia="Times New Roman"/>
              <w:lang w:eastAsia="zh-CN"/>
            </w:rPr>
          </w:rPrChange>
        </w:rPr>
        <w:pPrChange w:id="13" w:author="陶旭华" w:date="2019-04-11T11:27:00Z">
          <w:pPr>
            <w:pStyle w:val="B3"/>
          </w:pPr>
        </w:pPrChange>
      </w:pPr>
      <w:r w:rsidRPr="003445FB">
        <w:t>-</w:t>
      </w:r>
      <w:r w:rsidRPr="003445FB">
        <w:tab/>
      </w:r>
      <w:r w:rsidRPr="00BB70DC">
        <w:rPr>
          <w:rFonts w:eastAsia="宋体"/>
          <w:rPrChange w:id="14" w:author="陶旭华" w:date="2019-04-11T11:27:00Z">
            <w:rPr>
              <w:rFonts w:eastAsia="Times New Roman"/>
              <w:lang w:eastAsia="zh-CN"/>
            </w:rPr>
          </w:rPrChange>
        </w:rPr>
        <w:t>[</w:t>
      </w:r>
      <w:r w:rsidRPr="003445FB">
        <w:t>T</w:t>
      </w:r>
      <w:r w:rsidRPr="00BB70DC">
        <w:rPr>
          <w:vertAlign w:val="subscript"/>
          <w:rPrChange w:id="15" w:author="陶旭华" w:date="2019-04-11T11:27:00Z">
            <w:rPr>
              <w:vertAlign w:val="subscript"/>
              <w:lang w:eastAsia="zh-CN"/>
            </w:rPr>
          </w:rPrChange>
        </w:rPr>
        <w:t>SMTC_MAX</w:t>
      </w:r>
      <w:r w:rsidRPr="00BB70DC">
        <w:rPr>
          <w:rPrChange w:id="16" w:author="陶旭华" w:date="2019-04-11T11:27:00Z">
            <w:rPr>
              <w:vertAlign w:val="subscript"/>
              <w:lang w:eastAsia="zh-CN"/>
            </w:rPr>
          </w:rPrChange>
        </w:rPr>
        <w:t xml:space="preserve"> </w:t>
      </w:r>
      <w:r w:rsidRPr="003445FB">
        <w:t>+ T</w:t>
      </w:r>
      <w:r w:rsidRPr="00BB70DC">
        <w:rPr>
          <w:vertAlign w:val="subscript"/>
          <w:rPrChange w:id="17" w:author="陶旭华" w:date="2019-04-11T11:27:00Z">
            <w:rPr>
              <w:vertAlign w:val="subscript"/>
              <w:lang w:eastAsia="zh-CN"/>
            </w:rPr>
          </w:rPrChange>
        </w:rPr>
        <w:t>SMTC_SCell</w:t>
      </w:r>
      <w:r w:rsidRPr="00BB70DC" w:rsidDel="000B0D6A">
        <w:rPr>
          <w:rFonts w:eastAsia="宋体"/>
          <w:rPrChange w:id="18" w:author="陶旭华" w:date="2019-04-11T11:27:00Z">
            <w:rPr>
              <w:rFonts w:eastAsia="Times New Roman"/>
              <w:lang w:eastAsia="zh-CN"/>
            </w:rPr>
          </w:rPrChange>
        </w:rPr>
        <w:t xml:space="preserve"> </w:t>
      </w:r>
      <w:r w:rsidRPr="00BB70DC">
        <w:rPr>
          <w:rFonts w:eastAsia="宋体"/>
          <w:rPrChange w:id="19" w:author="陶旭华" w:date="2019-04-11T11:27:00Z">
            <w:rPr>
              <w:rFonts w:eastAsia="Times New Roman"/>
              <w:lang w:eastAsia="zh-CN"/>
            </w:rPr>
          </w:rPrChange>
        </w:rPr>
        <w:t xml:space="preserve">+ </w:t>
      </w:r>
      <w:r w:rsidRPr="003445FB">
        <w:t>5ms</w:t>
      </w:r>
      <w:r w:rsidRPr="00BB70DC">
        <w:rPr>
          <w:rFonts w:eastAsia="宋体"/>
          <w:rPrChange w:id="20" w:author="陶旭华" w:date="2019-04-11T11:27:00Z">
            <w:rPr>
              <w:rFonts w:eastAsia="Times New Roman"/>
              <w:lang w:eastAsia="zh-CN"/>
            </w:rPr>
          </w:rPrChange>
        </w:rPr>
        <w:t xml:space="preserve">], if the </w:t>
      </w:r>
      <w:r w:rsidRPr="003445FB">
        <w:t xml:space="preserve">SCell measurement cycle is </w:t>
      </w:r>
      <w:r w:rsidRPr="00BB70DC">
        <w:rPr>
          <w:rFonts w:eastAsia="宋体"/>
          <w:rPrChange w:id="21" w:author="陶旭华" w:date="2019-04-11T11:27:00Z">
            <w:rPr>
              <w:rFonts w:eastAsia="Times New Roman"/>
              <w:lang w:eastAsia="zh-CN"/>
            </w:rPr>
          </w:rPrChange>
        </w:rPr>
        <w:t>larger</w:t>
      </w:r>
      <w:r w:rsidRPr="003445FB">
        <w:t xml:space="preserve"> than [160ms]</w:t>
      </w:r>
      <w:r w:rsidRPr="00BB70DC">
        <w:rPr>
          <w:rFonts w:eastAsia="宋体"/>
          <w:rPrChange w:id="22" w:author="陶旭华" w:date="2019-04-11T11:27:00Z">
            <w:rPr>
              <w:rFonts w:eastAsia="Times New Roman"/>
              <w:lang w:eastAsia="zh-CN"/>
            </w:rPr>
          </w:rPrChange>
        </w:rPr>
        <w:t>.</w:t>
      </w:r>
    </w:p>
    <w:p w:rsidR="00F00F6A" w:rsidRPr="003445FB" w:rsidRDefault="00F00F6A" w:rsidP="00F00F6A">
      <w:pPr>
        <w:ind w:left="851"/>
      </w:pPr>
      <w:r w:rsidRPr="003445FB">
        <w:t>If the SCell is unknown and belongs to FR1, T</w:t>
      </w:r>
      <w:r w:rsidRPr="003445FB">
        <w:rPr>
          <w:vertAlign w:val="subscript"/>
        </w:rPr>
        <w:t>activation_time</w:t>
      </w:r>
      <w:r w:rsidRPr="003445FB">
        <w:t xml:space="preserve"> is:</w:t>
      </w:r>
    </w:p>
    <w:p w:rsidR="00F00F6A" w:rsidRPr="003445FB" w:rsidRDefault="00F00F6A" w:rsidP="00F00F6A">
      <w:pPr>
        <w:pStyle w:val="B3"/>
        <w:ind w:left="1386"/>
        <w:rPr>
          <w:rFonts w:eastAsia="Times New Roman"/>
          <w:lang w:eastAsia="ko-KR"/>
        </w:rPr>
      </w:pPr>
      <w:r w:rsidRPr="003445FB">
        <w:t>-</w:t>
      </w:r>
      <w:r w:rsidRPr="003445FB">
        <w:tab/>
        <w:t>[</w:t>
      </w:r>
      <w:r w:rsidRPr="003445FB">
        <w:rPr>
          <w:lang w:eastAsia="zh-CN"/>
        </w:rPr>
        <w:t>2*T</w:t>
      </w:r>
      <w:r w:rsidRPr="003445FB">
        <w:rPr>
          <w:vertAlign w:val="subscript"/>
          <w:lang w:eastAsia="zh-CN"/>
        </w:rPr>
        <w:t xml:space="preserve">SMTC_MAX </w:t>
      </w:r>
      <w:r w:rsidRPr="003445FB">
        <w:rPr>
          <w:lang w:eastAsia="zh-CN"/>
        </w:rPr>
        <w:t>+ 2*T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t>]</w:t>
      </w:r>
      <w:r w:rsidRPr="003445FB">
        <w:rPr>
          <w:lang w:eastAsia="zh-CN"/>
        </w:rPr>
        <w:t xml:space="preserve"> </w:t>
      </w:r>
      <w:r w:rsidRPr="003445FB">
        <w:t>provided the SCell can be successfully detected on the first attempt.</w:t>
      </w:r>
    </w:p>
    <w:p w:rsidR="00F00F6A" w:rsidRPr="003445FB" w:rsidRDefault="00F00F6A" w:rsidP="00F00F6A">
      <w:pPr>
        <w:ind w:left="851"/>
        <w:rPr>
          <w:lang w:eastAsia="zh-CN"/>
        </w:rPr>
      </w:pPr>
      <w:r w:rsidRPr="003445FB">
        <w:t>If the SCell</w:t>
      </w:r>
      <w:r w:rsidRPr="003445FB">
        <w:rPr>
          <w:lang w:eastAsia="zh-CN"/>
        </w:rPr>
        <w:t xml:space="preserve"> being activated</w:t>
      </w:r>
      <w:r w:rsidRPr="003445FB">
        <w:t xml:space="preserve"> belongs to FR2</w:t>
      </w:r>
      <w:ins w:id="23" w:author="陶旭华" w:date="2019-04-11T11:31:00Z">
        <w:r>
          <w:rPr>
            <w:rFonts w:hint="eastAsia"/>
            <w:lang w:eastAsia="zh-CN"/>
          </w:rPr>
          <w:t xml:space="preserve"> and </w:t>
        </w:r>
        <w:r w:rsidRPr="003445FB">
          <w:t>if there is at least one active serving cell on that FR2 band</w:t>
        </w:r>
        <w:r w:rsidRPr="003445FB">
          <w:rPr>
            <w:lang w:eastAsia="zh-CN"/>
          </w:rPr>
          <w:t>, provided that the SSBs in the serving cell(s) and the SSBs in the SCell fulfil the condition defined in section 3.6.3</w:t>
        </w:r>
      </w:ins>
      <w:r w:rsidRPr="003445FB">
        <w:t>,</w:t>
      </w:r>
      <w:r w:rsidRPr="003445FB">
        <w:rPr>
          <w:lang w:eastAsia="zh-CN"/>
        </w:rPr>
        <w:t xml:space="preserve"> </w:t>
      </w:r>
      <w:r w:rsidRPr="003445FB">
        <w:t>T</w:t>
      </w:r>
      <w:r w:rsidRPr="003445FB">
        <w:rPr>
          <w:vertAlign w:val="subscript"/>
        </w:rPr>
        <w:t>activation_time</w:t>
      </w:r>
      <w:r w:rsidRPr="003445FB">
        <w:t xml:space="preserve"> is</w:t>
      </w:r>
      <w:ins w:id="24" w:author="陶旭华" w:date="2019-04-11T11:42:00Z">
        <w:r>
          <w:rPr>
            <w:rFonts w:hint="eastAsia"/>
            <w:lang w:eastAsia="zh-CN"/>
          </w:rPr>
          <w:t xml:space="preserve"> </w:t>
        </w:r>
      </w:ins>
      <w:ins w:id="25" w:author="陶旭华" w:date="2019-04-11T11:31:00Z">
        <w:r w:rsidRPr="003445F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lang w:eastAsia="zh-CN"/>
          </w:rPr>
          <w:t>+ 5ms]</w:t>
        </w:r>
        <w:r>
          <w:rPr>
            <w:rFonts w:hint="eastAsia"/>
            <w:lang w:eastAsia="zh-CN"/>
          </w:rPr>
          <w:t>.</w:t>
        </w:r>
      </w:ins>
      <w:del w:id="26" w:author="陶旭华" w:date="2019-04-11T11:31:00Z">
        <w:r w:rsidRPr="003445FB" w:rsidDel="007A4D13">
          <w:delText>:</w:delText>
        </w:r>
      </w:del>
    </w:p>
    <w:p w:rsidR="00F00F6A" w:rsidDel="007A4D13" w:rsidRDefault="00F00F6A" w:rsidP="00F00F6A">
      <w:pPr>
        <w:pStyle w:val="B3"/>
        <w:ind w:left="1386"/>
        <w:rPr>
          <w:del w:id="27" w:author="陶旭华" w:date="2019-04-11T11:32:00Z"/>
          <w:lang w:eastAsia="zh-CN"/>
        </w:rPr>
      </w:pPr>
      <w:del w:id="28" w:author="陶旭华" w:date="2019-04-11T11:32:00Z">
        <w:r w:rsidRPr="003445FB" w:rsidDel="007A4D13">
          <w:delText>-</w:delText>
        </w:r>
        <w:r w:rsidRPr="003445FB" w:rsidDel="007A4D13">
          <w:tab/>
          <w:delText>[</w:delText>
        </w:r>
        <w:r w:rsidRPr="003445FB" w:rsidDel="007A4D13">
          <w:rPr>
            <w:lang w:eastAsia="zh-CN"/>
          </w:rPr>
          <w:delText>T</w:delText>
        </w:r>
        <w:r w:rsidRPr="003445FB" w:rsidDel="007A4D13">
          <w:rPr>
            <w:vertAlign w:val="subscript"/>
            <w:lang w:eastAsia="zh-CN"/>
          </w:rPr>
          <w:delText>SMTC_SCell</w:delText>
        </w:r>
        <w:r w:rsidRPr="003445FB" w:rsidDel="007A4D13">
          <w:rPr>
            <w:lang w:eastAsia="zh-CN"/>
          </w:rPr>
          <w:delText xml:space="preserve"> </w:delText>
        </w:r>
        <w:r w:rsidRPr="003445FB" w:rsidDel="007A4D13">
          <w:rPr>
            <w:rFonts w:eastAsia="Times New Roman"/>
            <w:lang w:eastAsia="zh-CN"/>
          </w:rPr>
          <w:delText xml:space="preserve">+ </w:delText>
        </w:r>
        <w:r w:rsidRPr="003445FB" w:rsidDel="007A4D13">
          <w:rPr>
            <w:lang w:eastAsia="zh-CN"/>
          </w:rPr>
          <w:delText xml:space="preserve">5ms] </w:delText>
        </w:r>
        <w:r w:rsidRPr="003445FB" w:rsidDel="007A4D13">
          <w:delText>if there is at least one active serving cell on that FR2 band</w:delText>
        </w:r>
        <w:r w:rsidRPr="003445FB" w:rsidDel="007A4D13">
          <w:rPr>
            <w:lang w:eastAsia="zh-CN"/>
          </w:rPr>
          <w:delText>, provided that the SSBs in the serving cell(s) and the SSBs in the SCell fulfil the condition defined in section 3.6.3.</w:delText>
        </w:r>
      </w:del>
    </w:p>
    <w:p w:rsidR="00F00F6A" w:rsidRDefault="00F00F6A">
      <w:pPr>
        <w:pStyle w:val="B3"/>
        <w:ind w:left="851" w:firstLine="0"/>
        <w:rPr>
          <w:ins w:id="29" w:author="陶旭华" w:date="2019-04-11T12:10:00Z"/>
          <w:lang w:eastAsia="zh-CN"/>
        </w:rPr>
        <w:pPrChange w:id="30" w:author="陶旭华" w:date="2019-04-11T11:39:00Z">
          <w:pPr>
            <w:pStyle w:val="B3"/>
            <w:ind w:left="1386"/>
          </w:pPr>
        </w:pPrChange>
      </w:pPr>
      <w:ins w:id="31" w:author="陶旭华" w:date="2019-04-11T11:39:00Z">
        <w:r>
          <w:rPr>
            <w:rFonts w:hint="eastAsia"/>
            <w:lang w:eastAsia="zh-CN"/>
          </w:rPr>
          <w:t xml:space="preserve">If the </w:t>
        </w:r>
        <w:r w:rsidRPr="003445FB">
          <w:t>SCell</w:t>
        </w:r>
        <w:r w:rsidRPr="003445FB">
          <w:rPr>
            <w:lang w:eastAsia="zh-CN"/>
          </w:rPr>
          <w:t xml:space="preserve"> being activated</w:t>
        </w:r>
        <w:r w:rsidRPr="003445FB">
          <w:t xml:space="preserve"> belongs to FR2</w:t>
        </w:r>
        <w:r>
          <w:rPr>
            <w:rFonts w:hint="eastAsia"/>
            <w:lang w:eastAsia="zh-CN"/>
          </w:rPr>
          <w:t xml:space="preserve"> and </w:t>
        </w:r>
        <w:r w:rsidRPr="003445FB">
          <w:t xml:space="preserve">if there is </w:t>
        </w:r>
        <w:r>
          <w:rPr>
            <w:rFonts w:hint="eastAsia"/>
            <w:lang w:eastAsia="zh-CN"/>
          </w:rPr>
          <w:t>no</w:t>
        </w:r>
        <w:r w:rsidRPr="003445FB">
          <w:t xml:space="preserve"> active serving cell on that FR2 band</w:t>
        </w:r>
        <w:r w:rsidRPr="007A4D13">
          <w:t xml:space="preserve"> </w:t>
        </w:r>
        <w:r w:rsidRPr="003445FB">
          <w:t>provided that PCell or PSCell is FR1</w:t>
        </w:r>
      </w:ins>
      <w:ins w:id="32" w:author="陶旭华" w:date="2019-04-11T12:29:00Z">
        <w:r>
          <w:rPr>
            <w:rFonts w:hint="eastAsia"/>
            <w:lang w:eastAsia="zh-CN"/>
          </w:rPr>
          <w:t>:</w:t>
        </w:r>
      </w:ins>
    </w:p>
    <w:p w:rsidR="00F00F6A" w:rsidRPr="007A4D13" w:rsidRDefault="00F00F6A">
      <w:pPr>
        <w:pStyle w:val="B3"/>
        <w:tabs>
          <w:tab w:val="left" w:pos="1418"/>
        </w:tabs>
        <w:ind w:left="851" w:firstLine="251"/>
        <w:rPr>
          <w:ins w:id="33" w:author="陶旭华" w:date="2019-04-11T11:39:00Z"/>
          <w:rFonts w:eastAsia="宋体"/>
          <w:lang w:eastAsia="zh-CN"/>
          <w:rPrChange w:id="34" w:author="陶旭华" w:date="2019-04-11T11:39:00Z">
            <w:rPr>
              <w:ins w:id="35" w:author="陶旭华" w:date="2019-04-11T11:39:00Z"/>
              <w:rFonts w:eastAsia="Times New Roman"/>
              <w:lang w:eastAsia="zh-CN"/>
            </w:rPr>
          </w:rPrChange>
        </w:rPr>
        <w:pPrChange w:id="36" w:author="陶旭华" w:date="2019-04-11T12:11:00Z">
          <w:pPr>
            <w:pStyle w:val="B3"/>
            <w:ind w:left="1386"/>
          </w:pPr>
        </w:pPrChange>
      </w:pPr>
      <w:ins w:id="37" w:author="陶旭华" w:date="2019-04-11T12:11:00Z">
        <w:r w:rsidRPr="003445FB">
          <w:t>-</w:t>
        </w:r>
        <w:r w:rsidRPr="003445FB">
          <w:tab/>
        </w:r>
        <w:r>
          <w:rPr>
            <w:rFonts w:hint="eastAsia"/>
            <w:lang w:eastAsia="zh-CN"/>
          </w:rPr>
          <w:t>I</w:t>
        </w:r>
        <w:r w:rsidRPr="003445FB">
          <w:t xml:space="preserve">f </w:t>
        </w:r>
        <w:r>
          <w:rPr>
            <w:rFonts w:hint="eastAsia"/>
            <w:lang w:eastAsia="zh-CN"/>
          </w:rPr>
          <w:t>the target SCell is known to UE</w:t>
        </w:r>
      </w:ins>
      <w:ins w:id="38" w:author="陶旭华" w:date="2019-04-11T12:29:00Z">
        <w:r>
          <w:rPr>
            <w:rFonts w:hint="eastAsia"/>
            <w:lang w:eastAsia="zh-CN"/>
          </w:rPr>
          <w:t>,</w:t>
        </w:r>
        <w:r w:rsidRPr="00EA19AB">
          <w:t xml:space="preserve"> </w:t>
        </w:r>
        <w:r w:rsidRPr="003445FB">
          <w:t>T</w:t>
        </w:r>
        <w:r w:rsidRPr="003445FB">
          <w:rPr>
            <w:vertAlign w:val="subscript"/>
          </w:rPr>
          <w:t>activation_time</w:t>
        </w:r>
        <w:r>
          <w:rPr>
            <w:rFonts w:hint="eastAsia"/>
            <w:lang w:eastAsia="zh-CN"/>
          </w:rPr>
          <w:t xml:space="preserve"> is</w:t>
        </w:r>
      </w:ins>
      <w:ins w:id="39" w:author="陶旭华" w:date="2019-04-11T12:11:00Z">
        <w:r>
          <w:rPr>
            <w:rFonts w:hint="eastAsia"/>
            <w:lang w:eastAsia="zh-CN"/>
          </w:rPr>
          <w:t>:</w:t>
        </w:r>
      </w:ins>
    </w:p>
    <w:p w:rsidR="001C6A1F" w:rsidRDefault="00F00F6A" w:rsidP="001C6A1F">
      <w:pPr>
        <w:pStyle w:val="B3"/>
        <w:tabs>
          <w:tab w:val="left" w:pos="1701"/>
        </w:tabs>
        <w:ind w:left="1386" w:firstLine="0"/>
        <w:rPr>
          <w:ins w:id="40" w:author="Huawei_R4#91" w:date="2019-04-28T22:15:00Z"/>
          <w:lang w:val="en-US"/>
        </w:rPr>
      </w:pPr>
      <w:r w:rsidRPr="003445FB">
        <w:t>-</w:t>
      </w:r>
      <w:r w:rsidRPr="003445FB">
        <w:tab/>
      </w:r>
      <w:ins w:id="41" w:author="Huawei_R4#91" w:date="2019-04-28T22:15:00Z">
        <w:r w:rsidR="001C6A1F" w:rsidRPr="00F00F6A">
          <w:rPr>
            <w:lang w:val="en-US"/>
          </w:rPr>
          <w:t>T</w:t>
        </w:r>
        <w:r w:rsidR="001C6A1F" w:rsidRPr="00F00F6A">
          <w:rPr>
            <w:vertAlign w:val="subscript"/>
            <w:lang w:val="en-US"/>
          </w:rPr>
          <w:t>MAC-CE,TCI Activation</w:t>
        </w:r>
        <w:r w:rsidR="001C6A1F">
          <w:rPr>
            <w:lang w:val="en-US"/>
          </w:rPr>
          <w:t xml:space="preserve"> + </w:t>
        </w:r>
        <w:r w:rsidR="001C6A1F" w:rsidRPr="003445FB">
          <w:t>T</w:t>
        </w:r>
        <w:r w:rsidR="001C6A1F" w:rsidRPr="001115E5">
          <w:rPr>
            <w:vertAlign w:val="subscript"/>
          </w:rPr>
          <w:t>SMTC_SCell</w:t>
        </w:r>
        <w:r w:rsidR="001C6A1F">
          <w:rPr>
            <w:lang w:val="en-US"/>
          </w:rPr>
          <w:t xml:space="preserve"> +5ms, </w:t>
        </w:r>
      </w:ins>
    </w:p>
    <w:p w:rsidR="00F00F6A" w:rsidRDefault="001C6A1F">
      <w:pPr>
        <w:pStyle w:val="B3"/>
        <w:tabs>
          <w:tab w:val="left" w:pos="1701"/>
        </w:tabs>
        <w:ind w:left="1386" w:firstLine="0"/>
        <w:rPr>
          <w:ins w:id="42" w:author="陶旭华" w:date="2019-04-11T11:54:00Z"/>
          <w:lang w:eastAsia="zh-CN"/>
        </w:rPr>
        <w:pPrChange w:id="43" w:author="陶旭华" w:date="2019-04-12T12:50:00Z">
          <w:pPr>
            <w:pStyle w:val="B3"/>
            <w:ind w:left="1386"/>
          </w:pPr>
        </w:pPrChange>
      </w:pPr>
      <w:ins w:id="44" w:author="Huawei_R4#91" w:date="2019-04-28T22:15:00Z">
        <w:r>
          <w:rPr>
            <w:lang w:val="en-US"/>
          </w:rPr>
          <w:t xml:space="preserve">where </w:t>
        </w:r>
        <w:r w:rsidRPr="00F00F6A">
          <w:rPr>
            <w:lang w:val="en-US"/>
          </w:rPr>
          <w:t>T</w:t>
        </w:r>
        <w:r w:rsidRPr="00F00F6A">
          <w:rPr>
            <w:vertAlign w:val="subscript"/>
            <w:lang w:val="en-US"/>
          </w:rPr>
          <w:t>MAC-CE,TCI Activation</w:t>
        </w:r>
        <w:r>
          <w:rPr>
            <w:lang w:val="en-US"/>
          </w:rPr>
          <w:t xml:space="preserve"> is the time uncertainty in applying the TCI activation for the PDCCH. The delay includes the uncertainty in receiving the TCI activation command, and the TCI switching delay for known TCI state as defined in section 8.10.</w:t>
        </w:r>
        <w:r w:rsidRPr="003445FB" w:rsidDel="00F00F6A">
          <w:rPr>
            <w:rFonts w:eastAsia="Times New Roman"/>
            <w:lang w:eastAsia="zh-CN"/>
          </w:rPr>
          <w:t xml:space="preserve"> </w:t>
        </w:r>
      </w:ins>
      <w:del w:id="45" w:author="Huawei_R4#91" w:date="2019-04-28T22:02:00Z">
        <w:r w:rsidR="00F00F6A" w:rsidRPr="003445FB" w:rsidDel="00F00F6A">
          <w:rPr>
            <w:rFonts w:eastAsia="Times New Roman"/>
            <w:lang w:eastAsia="zh-CN"/>
          </w:rPr>
          <w:delText>[</w:delText>
        </w:r>
        <w:r w:rsidR="00F00F6A" w:rsidRPr="003445FB" w:rsidDel="00F00F6A">
          <w:rPr>
            <w:lang w:eastAsia="zh-CN"/>
          </w:rPr>
          <w:delText>TBD* T</w:delText>
        </w:r>
        <w:r w:rsidR="00F00F6A" w:rsidRPr="003445FB" w:rsidDel="00F00F6A">
          <w:rPr>
            <w:vertAlign w:val="subscript"/>
            <w:lang w:eastAsia="zh-CN"/>
          </w:rPr>
          <w:delText>SMTC_SCell</w:delText>
        </w:r>
        <w:r w:rsidR="00F00F6A" w:rsidRPr="003445FB" w:rsidDel="00F00F6A">
          <w:rPr>
            <w:rFonts w:eastAsia="Times New Roman"/>
            <w:lang w:eastAsia="zh-CN"/>
          </w:rPr>
          <w:delText xml:space="preserve"> + </w:delText>
        </w:r>
        <w:r w:rsidR="00F00F6A" w:rsidRPr="003445FB" w:rsidDel="00F00F6A">
          <w:rPr>
            <w:lang w:eastAsia="zh-CN"/>
          </w:rPr>
          <w:delText>5ms</w:delText>
        </w:r>
        <w:r w:rsidR="00F00F6A" w:rsidRPr="003445FB" w:rsidDel="00F00F6A">
          <w:rPr>
            <w:rFonts w:eastAsia="Times New Roman"/>
            <w:lang w:eastAsia="zh-CN"/>
          </w:rPr>
          <w:delText xml:space="preserve">] </w:delText>
        </w:r>
        <w:r w:rsidR="00F00F6A" w:rsidRPr="003445FB" w:rsidDel="00F00F6A">
          <w:delText>if there is no active serving cell on that FR2 band provided that PCell or PSCell is FR1</w:delText>
        </w:r>
        <w:r w:rsidR="00F00F6A" w:rsidRPr="003445FB" w:rsidDel="00F00F6A">
          <w:rPr>
            <w:rFonts w:eastAsia="Times New Roman"/>
            <w:lang w:eastAsia="zh-CN"/>
          </w:rPr>
          <w:delText>.</w:delText>
        </w:r>
      </w:del>
    </w:p>
    <w:p w:rsidR="00F00F6A" w:rsidRPr="0064783F" w:rsidRDefault="00F00F6A">
      <w:pPr>
        <w:pStyle w:val="B3"/>
        <w:tabs>
          <w:tab w:val="left" w:pos="1418"/>
        </w:tabs>
        <w:ind w:left="851" w:firstLine="251"/>
        <w:rPr>
          <w:ins w:id="46" w:author="陶旭华" w:date="2019-03-26T18:17:00Z"/>
          <w:rFonts w:eastAsia="宋体"/>
          <w:lang w:eastAsia="zh-CN"/>
          <w:rPrChange w:id="47" w:author="陶旭华" w:date="2019-04-11T12:13:00Z">
            <w:rPr>
              <w:ins w:id="48" w:author="陶旭华" w:date="2019-03-26T18:17:00Z"/>
              <w:lang w:eastAsia="zh-CN"/>
            </w:rPr>
          </w:rPrChange>
        </w:rPr>
        <w:pPrChange w:id="49" w:author="陶旭华" w:date="2019-04-11T12:13:00Z">
          <w:pPr>
            <w:pStyle w:val="B3"/>
            <w:ind w:left="1386"/>
          </w:pPr>
        </w:pPrChange>
      </w:pPr>
      <w:ins w:id="50" w:author="陶旭华" w:date="2019-04-11T12:12:00Z">
        <w:r w:rsidRPr="003445FB">
          <w:t>-</w:t>
        </w:r>
        <w:r w:rsidRPr="003445FB">
          <w:tab/>
        </w:r>
        <w:r>
          <w:rPr>
            <w:rFonts w:hint="eastAsia"/>
            <w:lang w:eastAsia="zh-CN"/>
          </w:rPr>
          <w:t>I</w:t>
        </w:r>
        <w:r w:rsidRPr="003445FB">
          <w:t xml:space="preserve">f </w:t>
        </w:r>
        <w:r>
          <w:rPr>
            <w:rFonts w:hint="eastAsia"/>
            <w:lang w:eastAsia="zh-CN"/>
          </w:rPr>
          <w:t xml:space="preserve">the target SCell is </w:t>
        </w:r>
      </w:ins>
      <w:ins w:id="51" w:author="陶旭华" w:date="2019-04-11T12:13:00Z">
        <w:r>
          <w:rPr>
            <w:rFonts w:hint="eastAsia"/>
            <w:lang w:eastAsia="zh-CN"/>
          </w:rPr>
          <w:t>un</w:t>
        </w:r>
      </w:ins>
      <w:ins w:id="52" w:author="陶旭华" w:date="2019-04-11T12:12:00Z">
        <w:r>
          <w:rPr>
            <w:rFonts w:hint="eastAsia"/>
            <w:lang w:eastAsia="zh-CN"/>
          </w:rPr>
          <w:t>known to UE:</w:t>
        </w:r>
      </w:ins>
    </w:p>
    <w:p w:rsidR="00402023" w:rsidRDefault="00F00F6A">
      <w:pPr>
        <w:pStyle w:val="B3"/>
        <w:tabs>
          <w:tab w:val="left" w:pos="1701"/>
        </w:tabs>
        <w:ind w:left="1386" w:firstLine="0"/>
        <w:rPr>
          <w:ins w:id="53" w:author="Huawei_R4#91" w:date="2019-04-28T22:08:00Z"/>
          <w:lang w:val="en-US"/>
        </w:rPr>
        <w:pPrChange w:id="54" w:author="陶旭华" w:date="2019-04-12T12:15:00Z">
          <w:pPr>
            <w:pStyle w:val="B3"/>
            <w:ind w:left="1386"/>
          </w:pPr>
        </w:pPrChange>
      </w:pPr>
      <w:ins w:id="55" w:author="陶旭华" w:date="2019-04-11T11:42:00Z">
        <w:r w:rsidRPr="003445FB">
          <w:t>-</w:t>
        </w:r>
        <w:r w:rsidRPr="003445FB">
          <w:tab/>
        </w:r>
      </w:ins>
      <w:ins w:id="56" w:author="陶旭华" w:date="2019-04-12T12:15:00Z">
        <w:del w:id="57" w:author="Huawei_R4#91" w:date="2019-04-28T22:02:00Z">
          <w:r w:rsidRPr="003445FB" w:rsidDel="00F00F6A">
            <w:rPr>
              <w:rFonts w:eastAsia="Times New Roman"/>
              <w:lang w:eastAsia="zh-CN"/>
            </w:rPr>
            <w:delText>[</w:delText>
          </w:r>
          <w:r w:rsidDel="00F00F6A">
            <w:rPr>
              <w:rFonts w:hint="eastAsia"/>
              <w:lang w:eastAsia="zh-CN"/>
            </w:rPr>
            <w:delText>TBD</w:delText>
          </w:r>
          <w:r w:rsidRPr="003445FB" w:rsidDel="00F00F6A">
            <w:rPr>
              <w:rFonts w:eastAsia="Times New Roman"/>
              <w:lang w:eastAsia="zh-CN"/>
            </w:rPr>
            <w:delText>]</w:delText>
          </w:r>
        </w:del>
      </w:ins>
      <w:ins w:id="58" w:author="Huawei_R4#91" w:date="2019-04-28T22:03:00Z">
        <w:r>
          <w:rPr>
            <w:lang w:val="en-US"/>
          </w:rPr>
          <w:t>25*</w:t>
        </w:r>
        <w:r w:rsidRPr="003445FB">
          <w:t>T</w:t>
        </w:r>
        <w:r w:rsidRPr="001115E5">
          <w:rPr>
            <w:vertAlign w:val="subscript"/>
          </w:rPr>
          <w:t>SMTC_SCell</w:t>
        </w:r>
      </w:ins>
      <w:ins w:id="59" w:author="Huawei_R4#91" w:date="2019-04-28T22:02:00Z">
        <w:r w:rsidRPr="00F00F6A">
          <w:t xml:space="preserve"> + </w:t>
        </w:r>
        <w:r w:rsidRPr="00F00F6A">
          <w:rPr>
            <w:lang w:val="en-US"/>
          </w:rPr>
          <w:t>T</w:t>
        </w:r>
        <w:r w:rsidRPr="00F00F6A">
          <w:rPr>
            <w:vertAlign w:val="subscript"/>
            <w:lang w:val="en-US"/>
          </w:rPr>
          <w:t>L1-RSRP</w:t>
        </w:r>
        <w:r w:rsidRPr="00F00F6A">
          <w:t xml:space="preserve"> + </w:t>
        </w:r>
        <w:r w:rsidRPr="00F00F6A">
          <w:rPr>
            <w:lang w:val="en-US"/>
          </w:rPr>
          <w:t>T</w:t>
        </w:r>
        <w:r w:rsidRPr="00F00F6A">
          <w:rPr>
            <w:vertAlign w:val="subscript"/>
            <w:lang w:val="en-US"/>
          </w:rPr>
          <w:t>MAC-CE,TCI Activation</w:t>
        </w:r>
      </w:ins>
      <w:ins w:id="60" w:author="Huawei_R4#91" w:date="2019-04-28T22:05:00Z">
        <w:r w:rsidR="00402023">
          <w:rPr>
            <w:lang w:val="en-US"/>
          </w:rPr>
          <w:t xml:space="preserve"> + 5ms, if a known TCI state is activated for PDCCH </w:t>
        </w:r>
      </w:ins>
      <w:ins w:id="61" w:author="Huawei_R4#91" w:date="2019-04-28T22:06:00Z">
        <w:r w:rsidR="00402023">
          <w:rPr>
            <w:lang w:val="en-US"/>
          </w:rPr>
          <w:t>on the SCell</w:t>
        </w:r>
      </w:ins>
      <w:ins w:id="62" w:author="Huawei_R4#91" w:date="2019-04-28T22:12:00Z">
        <w:r w:rsidR="00402023">
          <w:rPr>
            <w:lang w:val="en-US"/>
          </w:rPr>
          <w:t xml:space="preserve"> during the activation delay</w:t>
        </w:r>
      </w:ins>
      <w:ins w:id="63" w:author="Huawei_R4#91" w:date="2019-04-28T22:06:00Z">
        <w:r w:rsidR="00402023">
          <w:rPr>
            <w:lang w:val="en-US"/>
          </w:rPr>
          <w:t xml:space="preserve">, </w:t>
        </w:r>
      </w:ins>
    </w:p>
    <w:p w:rsidR="00F00F6A" w:rsidRDefault="00402023">
      <w:pPr>
        <w:pStyle w:val="B3"/>
        <w:tabs>
          <w:tab w:val="left" w:pos="1701"/>
        </w:tabs>
        <w:ind w:left="1386" w:firstLine="0"/>
        <w:rPr>
          <w:ins w:id="64" w:author="Huawei_R4#91" w:date="2019-04-28T22:11:00Z"/>
          <w:lang w:val="en-US"/>
        </w:rPr>
        <w:pPrChange w:id="65" w:author="陶旭华" w:date="2019-04-12T12:15:00Z">
          <w:pPr>
            <w:pStyle w:val="B3"/>
            <w:ind w:left="1386"/>
          </w:pPr>
        </w:pPrChange>
      </w:pPr>
      <w:ins w:id="66" w:author="Huawei_R4#91" w:date="2019-04-28T22:05:00Z">
        <w:r>
          <w:rPr>
            <w:lang w:val="en-US"/>
          </w:rPr>
          <w:t xml:space="preserve">where </w:t>
        </w:r>
      </w:ins>
      <w:ins w:id="67" w:author="Huawei_R4#91" w:date="2019-04-28T22:06:00Z">
        <w:r w:rsidRPr="00F00F6A">
          <w:rPr>
            <w:lang w:val="en-US"/>
          </w:rPr>
          <w:t>T</w:t>
        </w:r>
        <w:r w:rsidRPr="00F00F6A">
          <w:rPr>
            <w:vertAlign w:val="subscript"/>
            <w:lang w:val="en-US"/>
          </w:rPr>
          <w:t>L1-RSRP</w:t>
        </w:r>
        <w:r>
          <w:t xml:space="preserve"> is the time </w:t>
        </w:r>
      </w:ins>
      <w:ins w:id="68" w:author="Huawei_R4#91" w:date="2019-04-28T22:07:00Z">
        <w:r>
          <w:t xml:space="preserve">for </w:t>
        </w:r>
      </w:ins>
      <w:ins w:id="69" w:author="Huawei_R4#91" w:date="2019-04-28T22:06:00Z">
        <w:r>
          <w:t>report</w:t>
        </w:r>
      </w:ins>
      <w:ins w:id="70" w:author="Huawei_R4#91" w:date="2019-04-28T22:07:00Z">
        <w:r>
          <w:t>ing</w:t>
        </w:r>
      </w:ins>
      <w:ins w:id="71" w:author="Huawei_R4#91" w:date="2019-04-28T22:06:00Z">
        <w:r>
          <w:t xml:space="preserve"> L1-RSRP with SSB index. </w:t>
        </w:r>
      </w:ins>
      <w:ins w:id="72" w:author="Huawei_R4#91" w:date="2019-04-28T22:07:00Z">
        <w:r>
          <w:t xml:space="preserve">The delay </w:t>
        </w:r>
      </w:ins>
      <w:ins w:id="73" w:author="Huawei_R4#91" w:date="2019-04-28T22:06:00Z">
        <w:r>
          <w:rPr>
            <w:lang w:eastAsia="zh-CN"/>
          </w:rPr>
          <w:t xml:space="preserve">includes </w:t>
        </w:r>
        <w:r w:rsidRPr="003445FB">
          <w:t xml:space="preserve">uncertainty in acquiring the available </w:t>
        </w:r>
        <w:r>
          <w:t>SSB for L1-RSRP measurement</w:t>
        </w:r>
        <w:r w:rsidRPr="003445FB">
          <w:rPr>
            <w:lang w:eastAsia="zh-CN"/>
          </w:rPr>
          <w:t xml:space="preserve">, </w:t>
        </w:r>
        <w:r>
          <w:rPr>
            <w:lang w:eastAsia="zh-CN"/>
          </w:rPr>
          <w:t xml:space="preserve">L1-RSRP measurement period as specified in claue 9.5, </w:t>
        </w:r>
        <w:r w:rsidRPr="003445FB">
          <w:rPr>
            <w:lang w:eastAsia="zh-CN"/>
          </w:rPr>
          <w:t xml:space="preserve">UE processing time for </w:t>
        </w:r>
        <w:r>
          <w:rPr>
            <w:lang w:eastAsia="zh-CN"/>
          </w:rPr>
          <w:t>L1-RSRP</w:t>
        </w:r>
        <w:r w:rsidRPr="003445FB">
          <w:rPr>
            <w:lang w:eastAsia="zh-CN"/>
          </w:rPr>
          <w:t xml:space="preserve"> reporting and </w:t>
        </w:r>
        <w:r w:rsidRPr="003445FB">
          <w:t xml:space="preserve">uncertainty in acquiring the first available </w:t>
        </w:r>
        <w:r>
          <w:t xml:space="preserve">L1-RSRP </w:t>
        </w:r>
        <w:r w:rsidRPr="003445FB">
          <w:t>reporting resources as specified in [2]</w:t>
        </w:r>
      </w:ins>
      <w:ins w:id="74" w:author="Huawei_R4#91" w:date="2019-04-28T22:07:00Z">
        <w:r>
          <w:t xml:space="preserve">; </w:t>
        </w:r>
      </w:ins>
      <w:ins w:id="75" w:author="Huawei_R4#91" w:date="2019-04-28T22:06:00Z">
        <w:r w:rsidRPr="00F00F6A">
          <w:rPr>
            <w:lang w:val="en-US"/>
          </w:rPr>
          <w:t>T</w:t>
        </w:r>
        <w:r w:rsidRPr="00F00F6A">
          <w:rPr>
            <w:vertAlign w:val="subscript"/>
            <w:lang w:val="en-US"/>
          </w:rPr>
          <w:t>MAC-CE,TCI Activation</w:t>
        </w:r>
      </w:ins>
      <w:ins w:id="76" w:author="Huawei_R4#91" w:date="2019-04-28T22:05:00Z">
        <w:r>
          <w:rPr>
            <w:lang w:val="en-US"/>
          </w:rPr>
          <w:t xml:space="preserve"> is the time uncertainty in applying </w:t>
        </w:r>
      </w:ins>
      <w:ins w:id="77" w:author="Huawei_R4#91" w:date="2019-04-28T22:08:00Z">
        <w:r>
          <w:rPr>
            <w:lang w:val="en-US"/>
          </w:rPr>
          <w:t xml:space="preserve">the TCI activation for the PDCCH. </w:t>
        </w:r>
      </w:ins>
      <w:ins w:id="78" w:author="Huawei_R4#91" w:date="2019-04-28T22:09:00Z">
        <w:r>
          <w:rPr>
            <w:lang w:val="en-US"/>
          </w:rPr>
          <w:t xml:space="preserve">The delay includes the uncertainty </w:t>
        </w:r>
      </w:ins>
      <w:ins w:id="79" w:author="Huawei_R4#91" w:date="2019-04-28T22:10:00Z">
        <w:r>
          <w:rPr>
            <w:lang w:val="en-US"/>
          </w:rPr>
          <w:t xml:space="preserve">in receiving the TCI activation command, and the TCI switching delay for </w:t>
        </w:r>
      </w:ins>
      <w:ins w:id="80" w:author="Huawei_R4#91" w:date="2019-04-28T22:08:00Z">
        <w:r>
          <w:rPr>
            <w:lang w:val="en-US"/>
          </w:rPr>
          <w:t xml:space="preserve">known TCI state </w:t>
        </w:r>
      </w:ins>
      <w:ins w:id="81" w:author="Huawei_R4#91" w:date="2019-04-28T22:10:00Z">
        <w:r>
          <w:rPr>
            <w:lang w:val="en-US"/>
          </w:rPr>
          <w:t>as defined in section 8.10</w:t>
        </w:r>
      </w:ins>
      <w:ins w:id="82" w:author="Huawei_R4#91" w:date="2019-04-28T22:11:00Z">
        <w:r>
          <w:rPr>
            <w:lang w:val="en-US"/>
          </w:rPr>
          <w:t>.</w:t>
        </w:r>
      </w:ins>
    </w:p>
    <w:p w:rsidR="00402023" w:rsidRDefault="00402023" w:rsidP="00402023">
      <w:pPr>
        <w:pStyle w:val="B3"/>
        <w:tabs>
          <w:tab w:val="left" w:pos="1701"/>
        </w:tabs>
        <w:ind w:left="1386" w:firstLine="0"/>
        <w:rPr>
          <w:ins w:id="83" w:author="Huawei_R4#91" w:date="2019-04-28T22:11:00Z"/>
          <w:lang w:val="en-US"/>
        </w:rPr>
      </w:pPr>
      <w:ins w:id="84" w:author="Huawei_R4#91" w:date="2019-04-28T22:11:00Z">
        <w:r w:rsidRPr="003445FB">
          <w:t>-</w:t>
        </w:r>
        <w:r w:rsidRPr="003445FB">
          <w:tab/>
        </w:r>
        <w:r w:rsidRPr="00F00F6A">
          <w:rPr>
            <w:lang w:val="en-US"/>
          </w:rPr>
          <w:t>T</w:t>
        </w:r>
        <w:r w:rsidRPr="00F00F6A">
          <w:rPr>
            <w:vertAlign w:val="subscript"/>
            <w:lang w:val="en-US"/>
          </w:rPr>
          <w:t>MAC-CE,TCI Activation</w:t>
        </w:r>
        <w:r>
          <w:rPr>
            <w:lang w:val="en-US"/>
          </w:rPr>
          <w:t xml:space="preserve"> +</w:t>
        </w:r>
      </w:ins>
      <w:ins w:id="85" w:author="Huawei_R4#91" w:date="2019-04-28T22:12:00Z">
        <w:r>
          <w:rPr>
            <w:lang w:val="en-US"/>
          </w:rPr>
          <w:t xml:space="preserve"> </w:t>
        </w:r>
        <w:r w:rsidRPr="003445FB">
          <w:t>T</w:t>
        </w:r>
        <w:r w:rsidRPr="001115E5">
          <w:rPr>
            <w:vertAlign w:val="subscript"/>
          </w:rPr>
          <w:t>SMTC_SCell</w:t>
        </w:r>
      </w:ins>
      <w:ins w:id="86" w:author="Huawei_R4#91" w:date="2019-04-28T22:11:00Z">
        <w:r>
          <w:rPr>
            <w:lang w:val="en-US"/>
          </w:rPr>
          <w:t xml:space="preserve"> </w:t>
        </w:r>
      </w:ins>
      <w:ins w:id="87" w:author="Huawei_R4#91" w:date="2019-04-28T22:12:00Z">
        <w:r>
          <w:rPr>
            <w:lang w:val="en-US"/>
          </w:rPr>
          <w:t>+</w:t>
        </w:r>
      </w:ins>
      <w:ins w:id="88" w:author="Huawei_R4#91" w:date="2019-04-28T22:11:00Z">
        <w:r>
          <w:rPr>
            <w:lang w:val="en-US"/>
          </w:rPr>
          <w:t>5ms, if a</w:t>
        </w:r>
      </w:ins>
      <w:ins w:id="89" w:author="Huawei_R4#91" w:date="2019-04-28T22:12:00Z">
        <w:r>
          <w:rPr>
            <w:lang w:val="en-US"/>
          </w:rPr>
          <w:t>n</w:t>
        </w:r>
      </w:ins>
      <w:ins w:id="90" w:author="Huawei_R4#91" w:date="2019-04-28T22:11:00Z">
        <w:r>
          <w:rPr>
            <w:lang w:val="en-US"/>
          </w:rPr>
          <w:t xml:space="preserve"> </w:t>
        </w:r>
      </w:ins>
      <w:ins w:id="91" w:author="Huawei_R4#91" w:date="2019-04-28T22:12:00Z">
        <w:r>
          <w:rPr>
            <w:lang w:val="en-US"/>
          </w:rPr>
          <w:t>un</w:t>
        </w:r>
      </w:ins>
      <w:ins w:id="92" w:author="Huawei_R4#91" w:date="2019-04-28T22:11:00Z">
        <w:r>
          <w:rPr>
            <w:lang w:val="en-US"/>
          </w:rPr>
          <w:t>known TCI state is activated for PDCCH on the SCell</w:t>
        </w:r>
      </w:ins>
      <w:ins w:id="93" w:author="Huawei_R4#91" w:date="2019-04-28T22:13:00Z">
        <w:r w:rsidRPr="00402023">
          <w:rPr>
            <w:lang w:val="en-US"/>
          </w:rPr>
          <w:t xml:space="preserve"> </w:t>
        </w:r>
        <w:r>
          <w:rPr>
            <w:lang w:val="en-US"/>
          </w:rPr>
          <w:t>during the activation delay</w:t>
        </w:r>
      </w:ins>
      <w:ins w:id="94" w:author="Huawei_R4#91" w:date="2019-04-28T22:11:00Z">
        <w:r>
          <w:rPr>
            <w:lang w:val="en-US"/>
          </w:rPr>
          <w:t xml:space="preserve">, </w:t>
        </w:r>
      </w:ins>
    </w:p>
    <w:p w:rsidR="00402023" w:rsidRDefault="00402023">
      <w:pPr>
        <w:pStyle w:val="B3"/>
        <w:tabs>
          <w:tab w:val="left" w:pos="1701"/>
        </w:tabs>
        <w:ind w:left="1386" w:firstLine="0"/>
        <w:rPr>
          <w:ins w:id="95" w:author="Huawei_R4#91" w:date="2019-04-28T22:16:00Z"/>
          <w:lang w:val="en-US"/>
        </w:rPr>
        <w:pPrChange w:id="96" w:author="陶旭华" w:date="2019-04-12T12:15:00Z">
          <w:pPr>
            <w:pStyle w:val="B3"/>
            <w:ind w:left="1386"/>
          </w:pPr>
        </w:pPrChange>
      </w:pPr>
      <w:ins w:id="97" w:author="Huawei_R4#91" w:date="2019-04-28T22:11:00Z">
        <w:r>
          <w:rPr>
            <w:lang w:val="en-US"/>
          </w:rPr>
          <w:t xml:space="preserve">where </w:t>
        </w:r>
        <w:r w:rsidRPr="00F00F6A">
          <w:rPr>
            <w:lang w:val="en-US"/>
          </w:rPr>
          <w:t>T</w:t>
        </w:r>
        <w:r w:rsidRPr="00F00F6A">
          <w:rPr>
            <w:vertAlign w:val="subscript"/>
            <w:lang w:val="en-US"/>
          </w:rPr>
          <w:t>MAC-CE,TCI Activation</w:t>
        </w:r>
        <w:r>
          <w:rPr>
            <w:lang w:val="en-US"/>
          </w:rPr>
          <w:t xml:space="preserve"> is the time uncertainty in applying the TCI activation for the PDCCH. The delay includes the uncertainty in receiving the TCI activation command, and the TCI switching delay for </w:t>
        </w:r>
      </w:ins>
      <w:ins w:id="98" w:author="Huawei_R4#91" w:date="2019-04-28T22:14:00Z">
        <w:r>
          <w:rPr>
            <w:lang w:val="en-US"/>
          </w:rPr>
          <w:t>un</w:t>
        </w:r>
      </w:ins>
      <w:ins w:id="99" w:author="Huawei_R4#91" w:date="2019-04-28T22:11:00Z">
        <w:r>
          <w:rPr>
            <w:lang w:val="en-US"/>
          </w:rPr>
          <w:t>known TCI state as defined in section 8.10.</w:t>
        </w:r>
      </w:ins>
    </w:p>
    <w:p w:rsidR="001C6A1F" w:rsidRPr="001C6A1F" w:rsidRDefault="001C6A1F" w:rsidP="001C6A1F">
      <w:pPr>
        <w:pStyle w:val="B3"/>
        <w:ind w:left="851" w:firstLine="0"/>
        <w:rPr>
          <w:ins w:id="100" w:author="陶旭华" w:date="2019-04-11T11:42:00Z"/>
          <w:lang w:eastAsia="zh-CN"/>
        </w:rPr>
      </w:pPr>
      <w:ins w:id="101" w:author="Huawei_R4#91" w:date="2019-04-28T22:16:00Z">
        <w:r>
          <w:rPr>
            <w:rFonts w:hint="eastAsia"/>
            <w:lang w:eastAsia="zh-CN"/>
          </w:rPr>
          <w:lastRenderedPageBreak/>
          <w:t xml:space="preserve">If the </w:t>
        </w:r>
        <w:r w:rsidRPr="003445FB">
          <w:rPr>
            <w:lang w:eastAsia="zh-CN"/>
          </w:rPr>
          <w:t>SCell being activated belongs to FR2</w:t>
        </w:r>
        <w:r>
          <w:rPr>
            <w:rFonts w:hint="eastAsia"/>
            <w:lang w:eastAsia="zh-CN"/>
          </w:rPr>
          <w:t xml:space="preserve"> and </w:t>
        </w:r>
        <w:r w:rsidRPr="003445FB">
          <w:rPr>
            <w:lang w:eastAsia="zh-CN"/>
          </w:rPr>
          <w:t xml:space="preserve">if there is </w:t>
        </w:r>
        <w:r>
          <w:rPr>
            <w:rFonts w:hint="eastAsia"/>
            <w:lang w:eastAsia="zh-CN"/>
          </w:rPr>
          <w:t>no</w:t>
        </w:r>
        <w:r w:rsidRPr="003445FB">
          <w:rPr>
            <w:lang w:eastAsia="zh-CN"/>
          </w:rPr>
          <w:t xml:space="preserve"> active serving cell on that FR2 band</w:t>
        </w:r>
        <w:r w:rsidRPr="007A4D13">
          <w:rPr>
            <w:lang w:eastAsia="zh-CN"/>
          </w:rPr>
          <w:t xml:space="preserve"> </w:t>
        </w:r>
        <w:r w:rsidRPr="003445FB">
          <w:rPr>
            <w:lang w:eastAsia="zh-CN"/>
          </w:rPr>
          <w:t>provided that PCell or PSCell is FR1</w:t>
        </w:r>
      </w:ins>
      <w:ins w:id="102" w:author="Huawei_R4#91" w:date="2019-04-28T22:17:00Z">
        <w:r>
          <w:rPr>
            <w:lang w:eastAsia="zh-CN"/>
          </w:rPr>
          <w:t>, during the activation delay, UE assume</w:t>
        </w:r>
      </w:ins>
      <w:ins w:id="103" w:author="Huawei_R4#91" w:date="2019-04-28T22:18:00Z">
        <w:r>
          <w:rPr>
            <w:lang w:eastAsia="zh-CN"/>
          </w:rPr>
          <w:t xml:space="preserve">s the </w:t>
        </w:r>
        <w:r w:rsidRPr="001C6A1F">
          <w:rPr>
            <w:lang w:eastAsia="zh-CN"/>
          </w:rPr>
          <w:t xml:space="preserve">CSI-RS </w:t>
        </w:r>
        <w:r>
          <w:rPr>
            <w:lang w:eastAsia="zh-CN"/>
          </w:rPr>
          <w:t xml:space="preserve">for CQI measurement </w:t>
        </w:r>
        <w:r w:rsidRPr="001C6A1F">
          <w:rPr>
            <w:lang w:eastAsia="zh-CN"/>
          </w:rPr>
          <w:t>is TypeD-QCL-ed with the PDCCH TCI until network explicitly provides the TCI state for the CSI-RS</w:t>
        </w:r>
        <w:r>
          <w:rPr>
            <w:lang w:eastAsia="zh-CN"/>
          </w:rPr>
          <w:t>.</w:t>
        </w:r>
      </w:ins>
    </w:p>
    <w:p w:rsidR="00F00F6A" w:rsidRPr="00936B24" w:rsidDel="001C6A1F" w:rsidRDefault="00F00F6A">
      <w:pPr>
        <w:pStyle w:val="B3"/>
        <w:ind w:left="851" w:firstLine="0"/>
        <w:rPr>
          <w:del w:id="104" w:author="Huawei_R4#91" w:date="2019-04-28T22:18:00Z"/>
          <w:rFonts w:eastAsia="宋体"/>
          <w:i/>
          <w:lang w:eastAsia="zh-CN"/>
          <w:rPrChange w:id="105" w:author="陶旭华" w:date="2019-04-12T11:28:00Z">
            <w:rPr>
              <w:del w:id="106" w:author="Huawei_R4#91" w:date="2019-04-28T22:18:00Z"/>
              <w:lang w:eastAsia="zh-CN"/>
            </w:rPr>
          </w:rPrChange>
        </w:rPr>
        <w:pPrChange w:id="107" w:author="陶旭华" w:date="2019-04-12T11:28:00Z">
          <w:pPr>
            <w:pStyle w:val="B3"/>
            <w:ind w:left="1386"/>
          </w:pPr>
        </w:pPrChange>
      </w:pPr>
      <w:ins w:id="108" w:author="陶旭华" w:date="2019-04-11T14:16:00Z">
        <w:del w:id="109" w:author="Huawei_R4#91" w:date="2019-04-28T22:18:00Z">
          <w:r w:rsidRPr="00DF22B0" w:rsidDel="001C6A1F">
            <w:rPr>
              <w:i/>
              <w:lang w:eastAsia="zh-CN"/>
              <w:rPrChange w:id="110" w:author="陶旭华" w:date="2019-04-11T14:18:00Z">
                <w:rPr>
                  <w:lang w:eastAsia="zh-CN"/>
                </w:rPr>
              </w:rPrChange>
            </w:rPr>
            <w:delText>Note</w:delText>
          </w:r>
        </w:del>
      </w:ins>
      <w:ins w:id="111" w:author="陶旭华" w:date="2019-04-11T14:20:00Z">
        <w:del w:id="112" w:author="Huawei_R4#91" w:date="2019-04-28T22:18:00Z">
          <w:r w:rsidDel="001C6A1F">
            <w:rPr>
              <w:rFonts w:hint="eastAsia"/>
              <w:i/>
              <w:lang w:eastAsia="zh-CN"/>
            </w:rPr>
            <w:delText xml:space="preserve"> 1</w:delText>
          </w:r>
        </w:del>
      </w:ins>
      <w:ins w:id="113" w:author="陶旭华" w:date="2019-04-11T14:16:00Z">
        <w:del w:id="114" w:author="Huawei_R4#91" w:date="2019-04-28T22:18:00Z">
          <w:r w:rsidRPr="00DF22B0" w:rsidDel="001C6A1F">
            <w:rPr>
              <w:i/>
              <w:lang w:eastAsia="zh-CN"/>
              <w:rPrChange w:id="115" w:author="陶旭华" w:date="2019-04-11T14:18:00Z">
                <w:rPr>
                  <w:lang w:eastAsia="zh-CN"/>
                </w:rPr>
              </w:rPrChange>
            </w:rPr>
            <w:delText xml:space="preserve">: </w:delText>
          </w:r>
        </w:del>
      </w:ins>
      <w:ins w:id="116" w:author="陶旭华" w:date="2019-04-12T12:16:00Z">
        <w:del w:id="117" w:author="Huawei_R4#91" w:date="2019-04-28T22:18:00Z">
          <w:r w:rsidDel="001C6A1F">
            <w:rPr>
              <w:rFonts w:hint="eastAsia"/>
              <w:i/>
              <w:lang w:eastAsia="zh-CN"/>
            </w:rPr>
            <w:delText>T</w:delText>
          </w:r>
        </w:del>
      </w:ins>
      <w:ins w:id="118" w:author="陶旭华" w:date="2019-04-11T14:17:00Z">
        <w:del w:id="119" w:author="Huawei_R4#91" w:date="2019-04-28T22:18:00Z">
          <w:r w:rsidRPr="00DF22B0" w:rsidDel="001C6A1F">
            <w:rPr>
              <w:i/>
              <w:lang w:eastAsia="zh-CN"/>
              <w:rPrChange w:id="120" w:author="陶旭华" w:date="2019-04-11T14:18:00Z">
                <w:rPr>
                  <w:lang w:eastAsia="zh-CN"/>
                </w:rPr>
              </w:rPrChange>
            </w:rPr>
            <w:delText xml:space="preserve">he </w:delText>
          </w:r>
        </w:del>
      </w:ins>
      <w:ins w:id="121" w:author="陶旭华" w:date="2019-04-12T11:30:00Z">
        <w:del w:id="122" w:author="Huawei_R4#91" w:date="2019-04-28T22:18:00Z">
          <w:r w:rsidDel="001C6A1F">
            <w:rPr>
              <w:rFonts w:hint="eastAsia"/>
              <w:i/>
              <w:lang w:eastAsia="zh-CN"/>
            </w:rPr>
            <w:delText>TBD</w:delText>
          </w:r>
        </w:del>
      </w:ins>
      <w:ins w:id="123" w:author="陶旭华" w:date="2019-04-11T14:18:00Z">
        <w:del w:id="124" w:author="Huawei_R4#91" w:date="2019-04-28T22:18:00Z">
          <w:r w:rsidRPr="00DF22B0" w:rsidDel="001C6A1F">
            <w:rPr>
              <w:i/>
              <w:lang w:eastAsia="zh-CN"/>
              <w:rPrChange w:id="125" w:author="陶旭华" w:date="2019-04-11T14:18:00Z">
                <w:rPr>
                  <w:lang w:eastAsia="zh-CN"/>
                </w:rPr>
              </w:rPrChange>
            </w:rPr>
            <w:delText xml:space="preserve"> shall be determined in </w:delText>
          </w:r>
        </w:del>
      </w:ins>
      <w:ins w:id="126" w:author="陶旭华" w:date="2019-04-11T23:59:00Z">
        <w:del w:id="127" w:author="Huawei_R4#91" w:date="2019-04-28T22:18:00Z">
          <w:r w:rsidDel="001C6A1F">
            <w:rPr>
              <w:rFonts w:hint="eastAsia"/>
              <w:i/>
              <w:lang w:eastAsia="zh-CN"/>
            </w:rPr>
            <w:delText>RAN4#91</w:delText>
          </w:r>
        </w:del>
      </w:ins>
      <w:ins w:id="128" w:author="陶旭华" w:date="2019-04-11T14:18:00Z">
        <w:del w:id="129" w:author="Huawei_R4#91" w:date="2019-04-28T22:18:00Z">
          <w:r w:rsidRPr="00DF22B0" w:rsidDel="001C6A1F">
            <w:rPr>
              <w:i/>
              <w:lang w:eastAsia="zh-CN"/>
              <w:rPrChange w:id="130" w:author="陶旭华" w:date="2019-04-11T14:18:00Z">
                <w:rPr>
                  <w:lang w:eastAsia="zh-CN"/>
                </w:rPr>
              </w:rPrChange>
            </w:rPr>
            <w:delText xml:space="preserve"> meeting.</w:delText>
          </w:r>
        </w:del>
      </w:ins>
    </w:p>
    <w:p w:rsidR="00F00F6A" w:rsidRPr="003445FB" w:rsidRDefault="00F00F6A" w:rsidP="00F00F6A">
      <w:pPr>
        <w:ind w:left="851"/>
        <w:rPr>
          <w:lang w:eastAsia="zh-CN"/>
        </w:rPr>
      </w:pPr>
      <w:r w:rsidRPr="003445FB">
        <w:rPr>
          <w:lang w:eastAsia="zh-CN"/>
        </w:rPr>
        <w:t>Where,</w:t>
      </w:r>
    </w:p>
    <w:p w:rsidR="00F00F6A" w:rsidRPr="003445FB" w:rsidRDefault="00F00F6A" w:rsidP="00F00F6A">
      <w:pPr>
        <w:ind w:left="851"/>
        <w:rPr>
          <w:lang w:eastAsia="zh-CN"/>
        </w:rPr>
      </w:pPr>
      <w:r w:rsidRPr="003445FB">
        <w:rPr>
          <w:lang w:eastAsia="zh-CN"/>
        </w:rPr>
        <w:t>T</w:t>
      </w:r>
      <w:r w:rsidRPr="003445FB">
        <w:rPr>
          <w:vertAlign w:val="subscript"/>
          <w:lang w:eastAsia="zh-CN"/>
        </w:rPr>
        <w:t>SMTC_MAX</w:t>
      </w:r>
      <w:r w:rsidRPr="003445FB">
        <w:rPr>
          <w:lang w:eastAsia="zh-CN"/>
        </w:rPr>
        <w:t>:</w:t>
      </w:r>
    </w:p>
    <w:p w:rsidR="00F00F6A" w:rsidRPr="003445FB" w:rsidRDefault="00F00F6A" w:rsidP="00F00F6A">
      <w:pPr>
        <w:pStyle w:val="B3"/>
        <w:rPr>
          <w:lang w:eastAsia="zh-CN"/>
        </w:rPr>
      </w:pPr>
      <w:r w:rsidRPr="003445FB">
        <w:rPr>
          <w:lang w:eastAsia="zh-CN"/>
        </w:rPr>
        <w:t>-</w:t>
      </w:r>
      <w:r w:rsidRPr="003445FB">
        <w:rPr>
          <w:lang w:eastAsia="zh-CN"/>
        </w:rPr>
        <w:tab/>
        <w:t>In FR1, in case of intra-band SCell activation, T</w:t>
      </w:r>
      <w:r w:rsidRPr="003445FB">
        <w:rPr>
          <w:vertAlign w:val="subscript"/>
          <w:lang w:eastAsia="zh-CN"/>
        </w:rPr>
        <w:t>SMTC_MAX</w:t>
      </w:r>
      <w:r w:rsidRPr="003445FB">
        <w:rPr>
          <w:lang w:eastAsia="zh-CN"/>
        </w:rPr>
        <w:t xml:space="preserve"> is the longer SMTC periodicity between active serving cells and SCell being activated </w:t>
      </w:r>
      <w:r w:rsidRPr="003445FB">
        <w:rPr>
          <w:rFonts w:ascii="Tms Rmn" w:eastAsia="MS Mincho" w:hAnsi="Tms Rmn"/>
        </w:rPr>
        <w:t xml:space="preserve">provided </w:t>
      </w:r>
      <w:r w:rsidRPr="003445FB">
        <w:rPr>
          <w:lang w:eastAsia="zh-CN"/>
        </w:rPr>
        <w:t>the cell specific reference signals from the active serving cells and the SCells being activated or released are available in the same slot; in case of inter-band SCell activation, T</w:t>
      </w:r>
      <w:r w:rsidRPr="003445FB">
        <w:rPr>
          <w:vertAlign w:val="subscript"/>
          <w:lang w:eastAsia="zh-CN"/>
        </w:rPr>
        <w:t xml:space="preserve">SMTC_MAX </w:t>
      </w:r>
      <w:r w:rsidRPr="003445FB">
        <w:rPr>
          <w:lang w:eastAsia="zh-CN"/>
        </w:rPr>
        <w:t>is the SMTC periodicity of SCell being activated.</w:t>
      </w:r>
    </w:p>
    <w:p w:rsidR="00F00F6A" w:rsidRPr="003445FB" w:rsidRDefault="00F00F6A" w:rsidP="00F00F6A">
      <w:pPr>
        <w:pStyle w:val="B3"/>
        <w:rPr>
          <w:rFonts w:eastAsia="Times New Roman"/>
          <w:lang w:eastAsia="zh-CN"/>
        </w:rPr>
      </w:pPr>
      <w:r w:rsidRPr="003445FB">
        <w:rPr>
          <w:lang w:eastAsia="zh-CN"/>
        </w:rPr>
        <w:t>-</w:t>
      </w:r>
      <w:r w:rsidRPr="003445FB">
        <w:rPr>
          <w:lang w:eastAsia="zh-CN"/>
        </w:rPr>
        <w:tab/>
        <w:t>In FR2, T</w:t>
      </w:r>
      <w:r w:rsidRPr="003445FB">
        <w:rPr>
          <w:vertAlign w:val="subscript"/>
          <w:lang w:eastAsia="zh-CN"/>
        </w:rPr>
        <w:t>SMTC_MAX</w:t>
      </w:r>
      <w:r w:rsidRPr="003445FB">
        <w:rPr>
          <w:lang w:eastAsia="zh-CN"/>
        </w:rPr>
        <w:t xml:space="preserve"> is the longer SMTC periodicity between active serving cells and SCell being activated provided that in Rel-15 only support FR2 intra-band CA.</w:t>
      </w:r>
    </w:p>
    <w:p w:rsidR="00F00F6A" w:rsidRPr="003445FB" w:rsidRDefault="00F00F6A" w:rsidP="00F00F6A">
      <w:pPr>
        <w:pStyle w:val="B3"/>
        <w:rPr>
          <w:lang w:eastAsia="zh-CN"/>
        </w:rPr>
      </w:pPr>
      <w:r w:rsidRPr="003445FB">
        <w:rPr>
          <w:lang w:eastAsia="zh-CN"/>
        </w:rPr>
        <w:t>-</w:t>
      </w:r>
      <w:r w:rsidRPr="003445FB">
        <w:rPr>
          <w:lang w:eastAsia="zh-CN"/>
        </w:rPr>
        <w:tab/>
        <w:t>T</w:t>
      </w:r>
      <w:r w:rsidRPr="003445FB">
        <w:rPr>
          <w:vertAlign w:val="subscript"/>
          <w:lang w:eastAsia="zh-CN"/>
        </w:rPr>
        <w:t>SMTC_MAX</w:t>
      </w:r>
      <w:r w:rsidRPr="003445FB">
        <w:rPr>
          <w:lang w:eastAsia="zh-CN"/>
        </w:rPr>
        <w:t xml:space="preserve"> is bounded to a minimum value of 10ms.</w:t>
      </w:r>
    </w:p>
    <w:p w:rsidR="00F00F6A" w:rsidRPr="003445FB" w:rsidRDefault="00F00F6A" w:rsidP="00F00F6A">
      <w:pPr>
        <w:ind w:left="851"/>
        <w:rPr>
          <w:lang w:eastAsia="zh-CN"/>
        </w:rPr>
      </w:pPr>
      <w:r w:rsidRPr="003445FB">
        <w:rPr>
          <w:lang w:eastAsia="zh-CN"/>
        </w:rPr>
        <w:t>T</w:t>
      </w:r>
      <w:r w:rsidRPr="003445FB">
        <w:rPr>
          <w:vertAlign w:val="subscript"/>
          <w:lang w:eastAsia="zh-CN"/>
        </w:rPr>
        <w:t>SMTC_SCell</w:t>
      </w:r>
      <w:r w:rsidRPr="003445FB">
        <w:rPr>
          <w:lang w:eastAsia="zh-CN"/>
        </w:rPr>
        <w:t>: SMTC periodicity of SCell being activated and the minimum value is 10ms.</w:t>
      </w:r>
    </w:p>
    <w:p w:rsidR="00F00F6A" w:rsidRDefault="00F00F6A" w:rsidP="00F00F6A">
      <w:pPr>
        <w:ind w:leftChars="300" w:left="600"/>
        <w:rPr>
          <w:ins w:id="131" w:author="Xuhua Tao" w:date="2019-02-01T13:39:00Z"/>
          <w:lang w:eastAsia="zh-CN"/>
        </w:rPr>
      </w:pPr>
    </w:p>
    <w:p w:rsidR="00F00F6A" w:rsidRPr="003445FB" w:rsidRDefault="00F00F6A" w:rsidP="00F00F6A">
      <w:pPr>
        <w:ind w:leftChars="300" w:left="600"/>
      </w:pPr>
      <w:r w:rsidRPr="003445FB">
        <w:t>T</w:t>
      </w:r>
      <w:r w:rsidRPr="003445FB">
        <w:rPr>
          <w:vertAlign w:val="subscript"/>
        </w:rPr>
        <w:t>CSI_reporting</w:t>
      </w:r>
      <w:r w:rsidRPr="003445FB">
        <w:t xml:space="preserve"> is the delay </w:t>
      </w:r>
      <w:r w:rsidRPr="003445FB">
        <w:rPr>
          <w:lang w:eastAsia="zh-CN"/>
        </w:rPr>
        <w:t xml:space="preserve">including </w:t>
      </w:r>
      <w:r w:rsidRPr="003445FB">
        <w:t>uncertainty in acquiring the first available downlink CSI reference resource</w:t>
      </w:r>
      <w:r w:rsidRPr="003445FB">
        <w:rPr>
          <w:lang w:eastAsia="zh-CN"/>
        </w:rPr>
        <w:t xml:space="preserve">, UE processing time for CSI reporting and </w:t>
      </w:r>
      <w:r w:rsidRPr="003445FB">
        <w:t>uncertainty in acquiring the first available CSI reporting resources as specified in [2].</w:t>
      </w:r>
    </w:p>
    <w:p w:rsidR="00F00F6A" w:rsidRPr="003445FB" w:rsidRDefault="00F00F6A" w:rsidP="00F00F6A">
      <w:r w:rsidRPr="003445FB">
        <w:rPr>
          <w:rFonts w:cs="v4.2.0"/>
          <w:lang w:eastAsia="zh-CN"/>
        </w:rPr>
        <w:t>SC</w:t>
      </w:r>
      <w:r w:rsidRPr="003445FB">
        <w:rPr>
          <w:rFonts w:cs="v4.2.0"/>
        </w:rPr>
        <w:t>ell</w:t>
      </w:r>
      <w:r w:rsidRPr="003445FB">
        <w:rPr>
          <w:rFonts w:cs="v4.2.0"/>
          <w:lang w:eastAsia="zh-CN"/>
        </w:rPr>
        <w:t xml:space="preserve"> in FR1</w:t>
      </w:r>
      <w:r w:rsidRPr="003445FB">
        <w:rPr>
          <w:rFonts w:cs="v4.2.0"/>
        </w:rPr>
        <w:t xml:space="preserve"> is known if it </w:t>
      </w:r>
      <w:r w:rsidRPr="003445FB">
        <w:t>has been meeting the following conditions:</w:t>
      </w:r>
    </w:p>
    <w:p w:rsidR="00F00F6A" w:rsidRPr="003445FB" w:rsidRDefault="00F00F6A" w:rsidP="00F00F6A">
      <w:pPr>
        <w:ind w:left="568" w:hanging="284"/>
        <w:rPr>
          <w:rFonts w:ascii="Tms Rmn" w:hAnsi="Tms Rmn"/>
        </w:rPr>
      </w:pPr>
      <w:r w:rsidRPr="003445FB">
        <w:rPr>
          <w:rFonts w:ascii="Tms Rmn" w:hAnsi="Tms Rmn"/>
        </w:rPr>
        <w:t>-</w:t>
      </w:r>
      <w:r w:rsidRPr="003445FB">
        <w:rPr>
          <w:rFonts w:ascii="Tms Rmn" w:hAnsi="Tms Rmn"/>
        </w:rPr>
        <w:tab/>
        <w:t>During the period equal to max([5] measCycleSCell,  [5] DRX cycles) for FR1 before the reception of the SCell activation command:</w:t>
      </w:r>
    </w:p>
    <w:p w:rsidR="00F00F6A" w:rsidRPr="003445FB" w:rsidRDefault="00F00F6A" w:rsidP="00F00F6A">
      <w:pPr>
        <w:ind w:left="851" w:hanging="284"/>
        <w:rPr>
          <w:rFonts w:ascii="Tms Rmn" w:hAnsi="Tms Rmn"/>
          <w:lang w:eastAsia="zh-CN"/>
        </w:rPr>
      </w:pPr>
      <w:r w:rsidRPr="003445FB">
        <w:rPr>
          <w:rFonts w:ascii="Tms Rmn" w:hAnsi="Tms Rmn"/>
        </w:rPr>
        <w:t>-</w:t>
      </w:r>
      <w:r w:rsidRPr="003445FB">
        <w:rPr>
          <w:rFonts w:ascii="Tms Rmn" w:hAnsi="Tms Rmn"/>
        </w:rPr>
        <w:tab/>
        <w:t>the UE has sent a valid measurement report for the SCell being activated and</w:t>
      </w:r>
    </w:p>
    <w:p w:rsidR="00F00F6A" w:rsidRPr="003445FB" w:rsidRDefault="00F00F6A" w:rsidP="00F00F6A">
      <w:pPr>
        <w:ind w:left="851" w:hanging="284"/>
        <w:rPr>
          <w:rFonts w:ascii="Tms Rmn" w:hAnsi="Tms Rmn"/>
          <w:lang w:eastAsia="zh-CN"/>
        </w:rPr>
      </w:pPr>
      <w:r w:rsidRPr="003445FB">
        <w:rPr>
          <w:rFonts w:ascii="Tms Rmn" w:hAnsi="Tms Rmn"/>
        </w:rPr>
        <w:t>-</w:t>
      </w:r>
      <w:r w:rsidRPr="003445FB">
        <w:rPr>
          <w:rFonts w:ascii="Tms Rmn" w:hAnsi="Tms Rmn"/>
        </w:rPr>
        <w:tab/>
      </w:r>
      <w:r w:rsidRPr="003445FB">
        <w:rPr>
          <w:rFonts w:ascii="Tms Rmn" w:hAnsi="Tms Rmn"/>
          <w:lang w:eastAsia="zh-CN"/>
        </w:rPr>
        <w:t xml:space="preserve">the SSB measured </w:t>
      </w:r>
      <w:r w:rsidRPr="003445FB">
        <w:rPr>
          <w:rFonts w:ascii="Tms Rmn" w:hAnsi="Tms Rmn"/>
        </w:rPr>
        <w:t>remains detectable according to the cell identification conditions specified in section</w:t>
      </w:r>
      <w:r w:rsidRPr="003445FB">
        <w:rPr>
          <w:rFonts w:ascii="Tms Rmn" w:hAnsi="Tms Rmn"/>
          <w:lang w:eastAsia="zh-CN"/>
        </w:rPr>
        <w:t xml:space="preserve"> 9.2 and 9.3.</w:t>
      </w:r>
    </w:p>
    <w:p w:rsidR="00F00F6A" w:rsidRPr="003445FB" w:rsidRDefault="00F00F6A" w:rsidP="00F00F6A">
      <w:pPr>
        <w:ind w:left="568" w:hanging="284"/>
        <w:rPr>
          <w:rFonts w:ascii="Tms Rmn" w:hAnsi="Tms Rmn"/>
        </w:rPr>
      </w:pPr>
      <w:r w:rsidRPr="003445FB">
        <w:rPr>
          <w:rFonts w:ascii="Tms Rmn" w:hAnsi="Tms Rmn"/>
        </w:rPr>
        <w:t>-</w:t>
      </w:r>
      <w:r w:rsidRPr="003445FB">
        <w:rPr>
          <w:rFonts w:ascii="Tms Rmn" w:hAnsi="Tms Rmn"/>
        </w:rPr>
        <w:tab/>
      </w:r>
      <w:r w:rsidRPr="003445FB">
        <w:rPr>
          <w:rFonts w:ascii="Tms Rmn" w:hAnsi="Tms Rmn"/>
          <w:lang w:eastAsia="zh-CN"/>
        </w:rPr>
        <w:t>the SSB measured during the period equal to max([5] measCycleSCell, [5] DRX cycles)</w:t>
      </w:r>
      <w:r w:rsidRPr="003445FB" w:rsidDel="006257A4">
        <w:rPr>
          <w:rFonts w:ascii="Tms Rmn" w:hAnsi="Tms Rmn"/>
          <w:lang w:eastAsia="zh-CN"/>
        </w:rPr>
        <w:t xml:space="preserve"> </w:t>
      </w:r>
      <w:r w:rsidRPr="003445FB">
        <w:rPr>
          <w:rFonts w:ascii="Tms Rmn" w:hAnsi="Tms Rmn"/>
        </w:rPr>
        <w:t>also remains detectable during the SCell activation delay according to the cell identification conditions specified in section</w:t>
      </w:r>
      <w:r w:rsidRPr="003445FB">
        <w:rPr>
          <w:rFonts w:ascii="Tms Rmn" w:hAnsi="Tms Rmn"/>
          <w:lang w:eastAsia="zh-CN"/>
        </w:rPr>
        <w:t xml:space="preserve"> 9.2 and 9.3</w:t>
      </w:r>
      <w:r w:rsidRPr="003445FB">
        <w:rPr>
          <w:rFonts w:ascii="Tms Rmn" w:hAnsi="Tms Rmn"/>
        </w:rPr>
        <w:t>.</w:t>
      </w:r>
    </w:p>
    <w:p w:rsidR="00F00F6A" w:rsidRDefault="00F00F6A" w:rsidP="00F00F6A">
      <w:pPr>
        <w:rPr>
          <w:ins w:id="132" w:author="陶旭华" w:date="2019-04-11T10:25:00Z"/>
          <w:lang w:eastAsia="zh-CN"/>
        </w:rPr>
      </w:pPr>
      <w:r w:rsidRPr="003445FB">
        <w:rPr>
          <w:lang w:eastAsia="zh-CN"/>
        </w:rPr>
        <w:t>Otherwise SCell in FR1 is unknown.</w:t>
      </w:r>
    </w:p>
    <w:p w:rsidR="00F00F6A" w:rsidRDefault="00F00F6A" w:rsidP="00F00F6A">
      <w:pPr>
        <w:tabs>
          <w:tab w:val="left" w:pos="0"/>
        </w:tabs>
        <w:rPr>
          <w:ins w:id="133" w:author="陶旭华" w:date="2019-04-11T10:28:00Z"/>
          <w:rFonts w:cs="v4.2.0"/>
          <w:lang w:eastAsia="zh-CN"/>
        </w:rPr>
      </w:pPr>
      <w:ins w:id="134" w:author="陶旭华" w:date="2019-04-11T11:21:00Z">
        <w:r>
          <w:rPr>
            <w:rFonts w:cs="v4.2.0" w:hint="eastAsia"/>
            <w:lang w:eastAsia="zh-CN"/>
          </w:rPr>
          <w:t>For t</w:t>
        </w:r>
      </w:ins>
      <w:ins w:id="135" w:author="陶旭华" w:date="2019-04-11T10:28:00Z">
        <w:r>
          <w:rPr>
            <w:rFonts w:cs="v4.2.0" w:hint="eastAsia"/>
            <w:lang w:eastAsia="zh-CN"/>
          </w:rPr>
          <w:t>he first SCell activation in FR2 bands</w:t>
        </w:r>
      </w:ins>
      <w:ins w:id="136" w:author="陶旭华" w:date="2019-04-12T11:32:00Z">
        <w:del w:id="137" w:author="Huawei_R4#91" w:date="2019-04-28T22:19:00Z">
          <w:r w:rsidDel="001C6A1F">
            <w:rPr>
              <w:rFonts w:cs="v4.2.0" w:hint="eastAsia"/>
              <w:lang w:eastAsia="zh-CN"/>
            </w:rPr>
            <w:delText xml:space="preserve"> and for UE supporting power class 1</w:delText>
          </w:r>
        </w:del>
      </w:ins>
      <w:ins w:id="138" w:author="陶旭华" w:date="2019-04-11T11:21:00Z">
        <w:r>
          <w:rPr>
            <w:rFonts w:cs="v4.2.0" w:hint="eastAsia"/>
            <w:lang w:eastAsia="zh-CN"/>
          </w:rPr>
          <w:t>,</w:t>
        </w:r>
      </w:ins>
      <w:ins w:id="139" w:author="陶旭华" w:date="2019-04-11T10:28:00Z">
        <w:r>
          <w:rPr>
            <w:rFonts w:cs="v4.2.0" w:hint="eastAsia"/>
            <w:lang w:eastAsia="zh-CN"/>
          </w:rPr>
          <w:t xml:space="preserve"> </w:t>
        </w:r>
      </w:ins>
      <w:ins w:id="140" w:author="陶旭华" w:date="2019-04-11T23:57:00Z">
        <w:r>
          <w:rPr>
            <w:rFonts w:cs="v4.2.0" w:hint="eastAsia"/>
            <w:lang w:eastAsia="zh-CN"/>
          </w:rPr>
          <w:t>the</w:t>
        </w:r>
      </w:ins>
      <w:ins w:id="141" w:author="陶旭华" w:date="2019-04-11T11:22:00Z">
        <w:r>
          <w:rPr>
            <w:rFonts w:cs="v4.2.0" w:hint="eastAsia"/>
            <w:lang w:eastAsia="zh-CN"/>
          </w:rPr>
          <w:t xml:space="preserve"> SCell</w:t>
        </w:r>
      </w:ins>
      <w:ins w:id="142" w:author="陶旭华" w:date="2019-04-11T11:21:00Z">
        <w:r>
          <w:rPr>
            <w:rFonts w:cs="v4.2.0" w:hint="eastAsia"/>
            <w:lang w:eastAsia="zh-CN"/>
          </w:rPr>
          <w:t xml:space="preserve"> </w:t>
        </w:r>
      </w:ins>
      <w:ins w:id="143" w:author="陶旭华" w:date="2019-04-11T10:28:00Z">
        <w:r>
          <w:rPr>
            <w:rFonts w:cs="v4.2.0" w:hint="eastAsia"/>
            <w:lang w:eastAsia="zh-CN"/>
          </w:rPr>
          <w:t xml:space="preserve">is known if </w:t>
        </w:r>
      </w:ins>
      <w:ins w:id="144" w:author="陶旭华" w:date="2019-04-11T10:29:00Z">
        <w:r>
          <w:rPr>
            <w:rFonts w:cs="v4.2.0" w:hint="eastAsia"/>
            <w:lang w:eastAsia="zh-CN"/>
          </w:rPr>
          <w:t>it has been meeting the following conditions:</w:t>
        </w:r>
      </w:ins>
    </w:p>
    <w:p w:rsidR="00F00F6A" w:rsidRPr="009A1DC7" w:rsidRDefault="00F00F6A">
      <w:pPr>
        <w:numPr>
          <w:ilvl w:val="0"/>
          <w:numId w:val="12"/>
        </w:numPr>
        <w:overflowPunct w:val="0"/>
        <w:autoSpaceDE w:val="0"/>
        <w:autoSpaceDN w:val="0"/>
        <w:adjustRightInd w:val="0"/>
        <w:spacing w:line="256" w:lineRule="auto"/>
        <w:textAlignment w:val="baseline"/>
        <w:rPr>
          <w:ins w:id="145" w:author="陶旭华" w:date="2019-04-11T10:25:00Z"/>
        </w:rPr>
        <w:pPrChange w:id="146" w:author="陶旭华" w:date="2019-04-11T11:24:00Z">
          <w:pPr>
            <w:numPr>
              <w:ilvl w:val="2"/>
              <w:numId w:val="8"/>
            </w:numPr>
            <w:spacing w:line="256" w:lineRule="auto"/>
            <w:ind w:left="1360" w:hanging="420"/>
          </w:pPr>
        </w:pPrChange>
      </w:pPr>
      <w:ins w:id="147" w:author="陶旭华" w:date="2019-04-11T10:25:00Z">
        <w:r w:rsidRPr="009A1DC7">
          <w:t>During the period equal to [</w:t>
        </w:r>
        <w:del w:id="148" w:author="Huawei_R4#91" w:date="2019-04-28T22:19:00Z">
          <w:r w:rsidRPr="009A1DC7" w:rsidDel="001C6A1F">
            <w:delText>X</w:delText>
          </w:r>
        </w:del>
      </w:ins>
      <w:ins w:id="149" w:author="Huawei_R4#91" w:date="2019-04-28T22:19:00Z">
        <w:r w:rsidR="001C6A1F">
          <w:t>80</w:t>
        </w:r>
      </w:ins>
      <w:ins w:id="150" w:author="陶旭华" w:date="2019-04-11T10:25:00Z">
        <w:r w:rsidRPr="009A1DC7">
          <w:t xml:space="preserve"> ms]:</w:t>
        </w:r>
      </w:ins>
    </w:p>
    <w:p w:rsidR="00F00F6A" w:rsidRPr="009A1DC7" w:rsidRDefault="00F00F6A">
      <w:pPr>
        <w:numPr>
          <w:ilvl w:val="1"/>
          <w:numId w:val="12"/>
        </w:numPr>
        <w:overflowPunct w:val="0"/>
        <w:autoSpaceDE w:val="0"/>
        <w:autoSpaceDN w:val="0"/>
        <w:adjustRightInd w:val="0"/>
        <w:spacing w:line="256" w:lineRule="auto"/>
        <w:textAlignment w:val="baseline"/>
        <w:rPr>
          <w:ins w:id="151" w:author="陶旭华" w:date="2019-04-11T10:25:00Z"/>
        </w:rPr>
        <w:pPrChange w:id="152" w:author="陶旭华" w:date="2019-04-11T11:24:00Z">
          <w:pPr>
            <w:numPr>
              <w:ilvl w:val="3"/>
              <w:numId w:val="8"/>
            </w:numPr>
            <w:spacing w:line="256" w:lineRule="auto"/>
            <w:ind w:left="1780" w:hanging="420"/>
          </w:pPr>
        </w:pPrChange>
      </w:pPr>
      <w:ins w:id="153" w:author="陶旭华" w:date="2019-04-11T10:25:00Z">
        <w:r w:rsidRPr="009A1DC7">
          <w:t>the UE has sent a valid</w:t>
        </w:r>
      </w:ins>
      <w:ins w:id="154" w:author="陶旭华" w:date="2019-04-11T23:56:00Z">
        <w:r>
          <w:rPr>
            <w:rFonts w:hint="eastAsia"/>
            <w:lang w:eastAsia="zh-CN"/>
          </w:rPr>
          <w:t xml:space="preserve"> L3-RSRP</w:t>
        </w:r>
      </w:ins>
      <w:ins w:id="155" w:author="陶旭华" w:date="2019-04-11T10:25:00Z">
        <w:r w:rsidRPr="009A1DC7">
          <w:t xml:space="preserve"> measurement report</w:t>
        </w:r>
      </w:ins>
      <w:ins w:id="156" w:author="陶旭华" w:date="2019-04-11T23:56:00Z">
        <w:r>
          <w:rPr>
            <w:rFonts w:hint="eastAsia"/>
            <w:lang w:eastAsia="zh-CN"/>
          </w:rPr>
          <w:t xml:space="preserve"> with beam index</w:t>
        </w:r>
      </w:ins>
      <w:ins w:id="157" w:author="陶旭华" w:date="2019-04-11T10:25:00Z">
        <w:r w:rsidRPr="009A1DC7">
          <w:t xml:space="preserve"> for the cell and</w:t>
        </w:r>
      </w:ins>
    </w:p>
    <w:p w:rsidR="00F00F6A" w:rsidRPr="009A1DC7" w:rsidRDefault="00F00F6A">
      <w:pPr>
        <w:numPr>
          <w:ilvl w:val="1"/>
          <w:numId w:val="12"/>
        </w:numPr>
        <w:overflowPunct w:val="0"/>
        <w:autoSpaceDE w:val="0"/>
        <w:autoSpaceDN w:val="0"/>
        <w:adjustRightInd w:val="0"/>
        <w:spacing w:line="256" w:lineRule="auto"/>
        <w:textAlignment w:val="baseline"/>
        <w:rPr>
          <w:ins w:id="158" w:author="陶旭华" w:date="2019-04-11T10:25:00Z"/>
        </w:rPr>
        <w:pPrChange w:id="159" w:author="陶旭华" w:date="2019-04-11T11:24:00Z">
          <w:pPr>
            <w:numPr>
              <w:ilvl w:val="3"/>
              <w:numId w:val="8"/>
            </w:numPr>
            <w:spacing w:line="256" w:lineRule="auto"/>
            <w:ind w:left="1780" w:hanging="420"/>
          </w:pPr>
        </w:pPrChange>
      </w:pPr>
      <w:ins w:id="160" w:author="陶旭华" w:date="2019-04-11T10:25:00Z">
        <w:r w:rsidRPr="009A1DC7">
          <w:t>the cell remains detectable according to the cell identification conditions</w:t>
        </w:r>
      </w:ins>
    </w:p>
    <w:p w:rsidR="00F00F6A" w:rsidRPr="00C35D22" w:rsidRDefault="00F00F6A">
      <w:pPr>
        <w:numPr>
          <w:ilvl w:val="0"/>
          <w:numId w:val="12"/>
        </w:numPr>
        <w:overflowPunct w:val="0"/>
        <w:autoSpaceDE w:val="0"/>
        <w:autoSpaceDN w:val="0"/>
        <w:adjustRightInd w:val="0"/>
        <w:spacing w:line="256" w:lineRule="auto"/>
        <w:textAlignment w:val="baseline"/>
        <w:rPr>
          <w:ins w:id="161" w:author="陶旭华" w:date="2019-04-11T23:54:00Z"/>
          <w:rFonts w:eastAsia="Times New Roman"/>
          <w:lang w:eastAsia="ko-KR"/>
          <w:rPrChange w:id="162" w:author="陶旭华" w:date="2019-04-11T23:54:00Z">
            <w:rPr>
              <w:ins w:id="163" w:author="陶旭华" w:date="2019-04-11T23:54:00Z"/>
              <w:lang w:eastAsia="zh-CN"/>
            </w:rPr>
          </w:rPrChange>
        </w:rPr>
        <w:pPrChange w:id="164" w:author="陶旭华" w:date="2019-04-11T23:54:00Z">
          <w:pPr/>
        </w:pPrChange>
      </w:pPr>
      <w:ins w:id="165" w:author="陶旭华" w:date="2019-04-11T10:25:00Z">
        <w:r w:rsidRPr="009A1DC7">
          <w:rPr>
            <w:rFonts w:hint="eastAsia"/>
          </w:rPr>
          <w:t>T</w:t>
        </w:r>
        <w:r w:rsidRPr="009A1DC7">
          <w:t xml:space="preserve">he SSB measured during the period equal to </w:t>
        </w:r>
        <w:r w:rsidRPr="009A1DC7">
          <w:rPr>
            <w:rFonts w:hint="eastAsia"/>
          </w:rPr>
          <w:t>[</w:t>
        </w:r>
      </w:ins>
      <w:ins w:id="166" w:author="Huawei_R4#91" w:date="2019-04-28T22:19:00Z">
        <w:r w:rsidR="001C6A1F" w:rsidRPr="001C6A1F">
          <w:t>max([24] measCycleSCell,  [24] DRX cycles)</w:t>
        </w:r>
      </w:ins>
      <w:ins w:id="167" w:author="陶旭华" w:date="2019-04-11T10:25:00Z">
        <w:del w:id="168" w:author="Huawei_R4#91" w:date="2019-04-28T22:19:00Z">
          <w:r w:rsidRPr="009A1DC7" w:rsidDel="001C6A1F">
            <w:rPr>
              <w:rFonts w:hint="eastAsia"/>
            </w:rPr>
            <w:delText>Y ms</w:delText>
          </w:r>
        </w:del>
        <w:r w:rsidRPr="009A1DC7">
          <w:rPr>
            <w:rFonts w:hint="eastAsia"/>
          </w:rPr>
          <w:t>]</w:t>
        </w:r>
        <w:r w:rsidRPr="009A1DC7">
          <w:t xml:space="preserve"> also remains detectable during the SCell activation delay according to the cell identification conditions specified in section 9.2 and 9.3.</w:t>
        </w:r>
      </w:ins>
    </w:p>
    <w:p w:rsidR="00F00F6A" w:rsidRPr="00C35D22" w:rsidRDefault="00F00F6A">
      <w:pPr>
        <w:numPr>
          <w:ilvl w:val="0"/>
          <w:numId w:val="12"/>
        </w:numPr>
        <w:overflowPunct w:val="0"/>
        <w:autoSpaceDE w:val="0"/>
        <w:autoSpaceDN w:val="0"/>
        <w:adjustRightInd w:val="0"/>
        <w:spacing w:line="256" w:lineRule="auto"/>
        <w:textAlignment w:val="baseline"/>
        <w:rPr>
          <w:ins w:id="169" w:author="陶旭华" w:date="2019-04-11T11:25:00Z"/>
          <w:rFonts w:eastAsia="Times New Roman"/>
          <w:lang w:eastAsia="ko-KR"/>
          <w:rPrChange w:id="170" w:author="陶旭华" w:date="2019-04-11T23:54:00Z">
            <w:rPr>
              <w:ins w:id="171" w:author="陶旭华" w:date="2019-04-11T11:25:00Z"/>
              <w:lang w:eastAsia="zh-CN"/>
            </w:rPr>
          </w:rPrChange>
        </w:rPr>
        <w:pPrChange w:id="172" w:author="陶旭华" w:date="2019-04-11T23:54:00Z">
          <w:pPr/>
        </w:pPrChange>
      </w:pPr>
      <w:ins w:id="173" w:author="陶旭华" w:date="2019-04-11T23:54:00Z">
        <w:r w:rsidRPr="00BB70DC">
          <w:rPr>
            <w:rFonts w:cs="v4.2.0"/>
            <w:lang w:eastAsia="zh-CN"/>
          </w:rPr>
          <w:t xml:space="preserve">the active TCI </w:t>
        </w:r>
        <w:r>
          <w:rPr>
            <w:rFonts w:cs="v4.2.0" w:hint="eastAsia"/>
            <w:lang w:eastAsia="zh-CN"/>
          </w:rPr>
          <w:t xml:space="preserve">state </w:t>
        </w:r>
        <w:r w:rsidRPr="00BB70DC">
          <w:rPr>
            <w:rFonts w:cs="v4.2.0"/>
            <w:lang w:eastAsia="zh-CN"/>
          </w:rPr>
          <w:t xml:space="preserve">is selected based on </w:t>
        </w:r>
      </w:ins>
      <w:ins w:id="174" w:author="Huawei_R4#91" w:date="2019-04-28T22:20:00Z">
        <w:r w:rsidR="001C6A1F">
          <w:rPr>
            <w:rFonts w:cs="v4.2.0"/>
            <w:lang w:eastAsia="zh-CN"/>
          </w:rPr>
          <w:t xml:space="preserve">the latest </w:t>
        </w:r>
      </w:ins>
      <w:ins w:id="175" w:author="陶旭华" w:date="2019-04-11T23:54:00Z">
        <w:r w:rsidRPr="00BB70DC">
          <w:rPr>
            <w:rFonts w:cs="v4.2.0"/>
            <w:lang w:eastAsia="zh-CN"/>
          </w:rPr>
          <w:t>UE report</w:t>
        </w:r>
      </w:ins>
      <w:ins w:id="176" w:author="陶旭华" w:date="2019-04-11T23:55:00Z">
        <w:r>
          <w:rPr>
            <w:rFonts w:cs="v4.2.0" w:hint="eastAsia"/>
            <w:lang w:eastAsia="zh-CN"/>
          </w:rPr>
          <w:t xml:space="preserve"> in </w:t>
        </w:r>
      </w:ins>
      <w:ins w:id="177" w:author="陶旭华" w:date="2019-04-11T23:56:00Z">
        <w:r>
          <w:rPr>
            <w:rFonts w:cs="v4.2.0" w:hint="eastAsia"/>
            <w:lang w:eastAsia="zh-CN"/>
          </w:rPr>
          <w:t>[</w:t>
        </w:r>
      </w:ins>
      <w:ins w:id="178" w:author="陶旭华" w:date="2019-04-11T23:57:00Z">
        <w:del w:id="179" w:author="Huawei_R4#91" w:date="2019-04-28T22:20:00Z">
          <w:r w:rsidDel="001C6A1F">
            <w:rPr>
              <w:rFonts w:cs="v4.2.0" w:hint="eastAsia"/>
              <w:lang w:eastAsia="zh-CN"/>
            </w:rPr>
            <w:delText>Z</w:delText>
          </w:r>
        </w:del>
      </w:ins>
      <w:ins w:id="180" w:author="Huawei_R4#91" w:date="2019-04-28T22:20:00Z">
        <w:r w:rsidR="001C6A1F">
          <w:rPr>
            <w:rFonts w:cs="v4.2.0"/>
            <w:lang w:eastAsia="zh-CN"/>
          </w:rPr>
          <w:t>100</w:t>
        </w:r>
      </w:ins>
      <w:ins w:id="181" w:author="陶旭华" w:date="2019-04-11T23:56:00Z">
        <w:r>
          <w:rPr>
            <w:rFonts w:cs="v4.2.0" w:hint="eastAsia"/>
            <w:lang w:eastAsia="zh-CN"/>
          </w:rPr>
          <w:t xml:space="preserve"> ms]</w:t>
        </w:r>
      </w:ins>
      <w:ins w:id="182" w:author="Huawei_R4#91" w:date="2019-04-28T22:19:00Z">
        <w:r w:rsidR="001C6A1F">
          <w:rPr>
            <w:rFonts w:cs="v4.2.0"/>
            <w:lang w:eastAsia="zh-CN"/>
          </w:rPr>
          <w:t xml:space="preserve"> </w:t>
        </w:r>
      </w:ins>
      <w:ins w:id="183" w:author="Huawei_R4#91" w:date="2019-04-28T22:20:00Z">
        <w:r w:rsidR="001C6A1F">
          <w:rPr>
            <w:rFonts w:cs="v4.2.0"/>
            <w:lang w:eastAsia="zh-CN"/>
          </w:rPr>
          <w:t xml:space="preserve">from the time when UE sends the </w:t>
        </w:r>
        <w:r w:rsidR="001C6A1F" w:rsidRPr="009A1DC7">
          <w:t>valid</w:t>
        </w:r>
        <w:r w:rsidR="001C6A1F">
          <w:rPr>
            <w:rFonts w:hint="eastAsia"/>
            <w:lang w:eastAsia="zh-CN"/>
          </w:rPr>
          <w:t xml:space="preserve"> L3-RSRP</w:t>
        </w:r>
        <w:r w:rsidR="001C6A1F" w:rsidRPr="009A1DC7">
          <w:t xml:space="preserve"> measurement report</w:t>
        </w:r>
        <w:r w:rsidR="001C6A1F">
          <w:rPr>
            <w:rFonts w:hint="eastAsia"/>
            <w:lang w:eastAsia="zh-CN"/>
          </w:rPr>
          <w:t xml:space="preserve"> with beam index</w:t>
        </w:r>
        <w:r w:rsidR="001C6A1F" w:rsidRPr="009A1DC7">
          <w:t xml:space="preserve"> for the cell</w:t>
        </w:r>
      </w:ins>
    </w:p>
    <w:p w:rsidR="00F00F6A" w:rsidRDefault="00F00F6A" w:rsidP="00F00F6A">
      <w:pPr>
        <w:rPr>
          <w:ins w:id="184" w:author="陶旭华" w:date="2019-04-11T12:49:00Z"/>
          <w:lang w:eastAsia="zh-CN"/>
        </w:rPr>
      </w:pPr>
      <w:ins w:id="185" w:author="陶旭华" w:date="2019-04-11T11:25:00Z">
        <w:r>
          <w:rPr>
            <w:rFonts w:hint="eastAsia"/>
            <w:lang w:eastAsia="zh-CN"/>
          </w:rPr>
          <w:t>Otherwise, the first SCell in FR2 band is unknown.</w:t>
        </w:r>
      </w:ins>
    </w:p>
    <w:p w:rsidR="00F00F6A" w:rsidRPr="0096241F" w:rsidDel="001C6A1F" w:rsidRDefault="00F00F6A" w:rsidP="00F00F6A">
      <w:pPr>
        <w:rPr>
          <w:del w:id="186" w:author="Huawei_R4#91" w:date="2019-04-28T22:21:00Z"/>
          <w:i/>
          <w:lang w:eastAsia="zh-CN"/>
          <w:rPrChange w:id="187" w:author="陶旭华" w:date="2019-04-11T12:50:00Z">
            <w:rPr>
              <w:del w:id="188" w:author="Huawei_R4#91" w:date="2019-04-28T22:21:00Z"/>
              <w:lang w:eastAsia="zh-CN"/>
            </w:rPr>
          </w:rPrChange>
        </w:rPr>
      </w:pPr>
      <w:ins w:id="189" w:author="陶旭华" w:date="2019-04-11T12:49:00Z">
        <w:del w:id="190" w:author="Huawei_R4#91" w:date="2019-04-28T22:21:00Z">
          <w:r w:rsidRPr="0096241F" w:rsidDel="001C6A1F">
            <w:rPr>
              <w:i/>
              <w:lang w:eastAsia="zh-CN"/>
              <w:rPrChange w:id="191" w:author="陶旭华" w:date="2019-04-11T12:50:00Z">
                <w:rPr>
                  <w:lang w:eastAsia="zh-CN"/>
                </w:rPr>
              </w:rPrChange>
            </w:rPr>
            <w:delText>Note</w:delText>
          </w:r>
        </w:del>
      </w:ins>
      <w:ins w:id="192" w:author="陶旭华" w:date="2019-04-11T14:20:00Z">
        <w:del w:id="193" w:author="Huawei_R4#91" w:date="2019-04-28T22:21:00Z">
          <w:r w:rsidDel="001C6A1F">
            <w:rPr>
              <w:rFonts w:hint="eastAsia"/>
              <w:i/>
              <w:lang w:eastAsia="zh-CN"/>
            </w:rPr>
            <w:delText xml:space="preserve"> 2</w:delText>
          </w:r>
        </w:del>
      </w:ins>
      <w:ins w:id="194" w:author="陶旭华" w:date="2019-04-11T12:49:00Z">
        <w:del w:id="195" w:author="Huawei_R4#91" w:date="2019-04-28T22:21:00Z">
          <w:r w:rsidRPr="0096241F" w:rsidDel="001C6A1F">
            <w:rPr>
              <w:i/>
              <w:lang w:eastAsia="zh-CN"/>
              <w:rPrChange w:id="196" w:author="陶旭华" w:date="2019-04-11T12:50:00Z">
                <w:rPr>
                  <w:lang w:eastAsia="zh-CN"/>
                </w:rPr>
              </w:rPrChange>
            </w:rPr>
            <w:delText>:</w:delText>
          </w:r>
        </w:del>
      </w:ins>
      <w:ins w:id="197" w:author="陶旭华" w:date="2019-04-11T12:50:00Z">
        <w:del w:id="198" w:author="Huawei_R4#91" w:date="2019-04-28T22:21:00Z">
          <w:r w:rsidRPr="0096241F" w:rsidDel="001C6A1F">
            <w:rPr>
              <w:rFonts w:asciiTheme="minorHAnsi" w:hAnsi="Calibri" w:cstheme="minorBidi"/>
              <w:i/>
              <w:color w:val="000000" w:themeColor="text1"/>
              <w:kern w:val="24"/>
              <w:sz w:val="48"/>
              <w:szCs w:val="48"/>
              <w:rPrChange w:id="199" w:author="陶旭华" w:date="2019-04-11T12:50:00Z">
                <w:rPr>
                  <w:rFonts w:asciiTheme="minorHAnsi" w:hAnsi="Calibri" w:cstheme="minorBidi"/>
                  <w:color w:val="000000" w:themeColor="text1"/>
                  <w:kern w:val="24"/>
                  <w:sz w:val="48"/>
                  <w:szCs w:val="48"/>
                </w:rPr>
              </w:rPrChange>
            </w:rPr>
            <w:delText xml:space="preserve"> </w:delText>
          </w:r>
          <w:r w:rsidRPr="0096241F" w:rsidDel="001C6A1F">
            <w:rPr>
              <w:i/>
              <w:lang w:eastAsia="zh-CN"/>
              <w:rPrChange w:id="200" w:author="陶旭华" w:date="2019-04-11T12:50:00Z">
                <w:rPr>
                  <w:lang w:eastAsia="zh-CN"/>
                </w:rPr>
              </w:rPrChange>
            </w:rPr>
            <w:delText>FFS on X</w:delText>
          </w:r>
        </w:del>
      </w:ins>
      <w:ins w:id="201" w:author="陶旭华" w:date="2019-04-11T23:58:00Z">
        <w:del w:id="202" w:author="Huawei_R4#91" w:date="2019-04-28T22:21:00Z">
          <w:r w:rsidDel="001C6A1F">
            <w:rPr>
              <w:rFonts w:hint="eastAsia"/>
              <w:i/>
              <w:lang w:eastAsia="zh-CN"/>
            </w:rPr>
            <w:delText xml:space="preserve">, </w:delText>
          </w:r>
        </w:del>
      </w:ins>
      <w:ins w:id="203" w:author="陶旭华" w:date="2019-04-11T12:50:00Z">
        <w:del w:id="204" w:author="Huawei_R4#91" w:date="2019-04-28T22:21:00Z">
          <w:r w:rsidRPr="0096241F" w:rsidDel="001C6A1F">
            <w:rPr>
              <w:i/>
              <w:lang w:eastAsia="zh-CN"/>
              <w:rPrChange w:id="205" w:author="陶旭华" w:date="2019-04-11T12:50:00Z">
                <w:rPr>
                  <w:lang w:eastAsia="zh-CN"/>
                </w:rPr>
              </w:rPrChange>
            </w:rPr>
            <w:delText xml:space="preserve">Y </w:delText>
          </w:r>
        </w:del>
      </w:ins>
      <w:ins w:id="206" w:author="陶旭华" w:date="2019-04-11T23:58:00Z">
        <w:del w:id="207" w:author="Huawei_R4#91" w:date="2019-04-28T22:21:00Z">
          <w:r w:rsidDel="001C6A1F">
            <w:rPr>
              <w:rFonts w:hint="eastAsia"/>
              <w:i/>
              <w:lang w:eastAsia="zh-CN"/>
            </w:rPr>
            <w:delText xml:space="preserve">and Z </w:delText>
          </w:r>
        </w:del>
      </w:ins>
      <w:ins w:id="208" w:author="陶旭华" w:date="2019-04-11T12:50:00Z">
        <w:del w:id="209" w:author="Huawei_R4#91" w:date="2019-04-28T22:21:00Z">
          <w:r w:rsidRPr="00C35D22" w:rsidDel="001C6A1F">
            <w:rPr>
              <w:i/>
              <w:lang w:eastAsia="zh-CN"/>
            </w:rPr>
            <w:delText>values, if X</w:delText>
          </w:r>
        </w:del>
      </w:ins>
      <w:ins w:id="210" w:author="陶旭华" w:date="2019-04-11T23:58:00Z">
        <w:del w:id="211" w:author="Huawei_R4#91" w:date="2019-04-28T22:21:00Z">
          <w:r w:rsidDel="001C6A1F">
            <w:rPr>
              <w:rFonts w:hint="eastAsia"/>
              <w:i/>
              <w:lang w:eastAsia="zh-CN"/>
            </w:rPr>
            <w:delText xml:space="preserve">, </w:delText>
          </w:r>
        </w:del>
      </w:ins>
      <w:ins w:id="212" w:author="陶旭华" w:date="2019-04-11T12:50:00Z">
        <w:del w:id="213" w:author="Huawei_R4#91" w:date="2019-04-28T22:21:00Z">
          <w:r w:rsidRPr="0096241F" w:rsidDel="001C6A1F">
            <w:rPr>
              <w:i/>
              <w:lang w:eastAsia="zh-CN"/>
              <w:rPrChange w:id="214" w:author="陶旭华" w:date="2019-04-11T12:50:00Z">
                <w:rPr>
                  <w:lang w:eastAsia="zh-CN"/>
                </w:rPr>
              </w:rPrChange>
            </w:rPr>
            <w:delText>Y</w:delText>
          </w:r>
        </w:del>
      </w:ins>
      <w:ins w:id="215" w:author="陶旭华" w:date="2019-04-11T23:58:00Z">
        <w:del w:id="216" w:author="Huawei_R4#91" w:date="2019-04-28T22:21:00Z">
          <w:r w:rsidDel="001C6A1F">
            <w:rPr>
              <w:rFonts w:hint="eastAsia"/>
              <w:i/>
              <w:lang w:eastAsia="zh-CN"/>
            </w:rPr>
            <w:delText xml:space="preserve"> and Z</w:delText>
          </w:r>
        </w:del>
      </w:ins>
      <w:ins w:id="217" w:author="陶旭华" w:date="2019-04-11T12:50:00Z">
        <w:del w:id="218" w:author="Huawei_R4#91" w:date="2019-04-28T22:21:00Z">
          <w:r w:rsidRPr="0096241F" w:rsidDel="001C6A1F">
            <w:rPr>
              <w:i/>
              <w:lang w:eastAsia="zh-CN"/>
              <w:rPrChange w:id="219" w:author="陶旭华" w:date="2019-04-11T12:50:00Z">
                <w:rPr>
                  <w:lang w:eastAsia="zh-CN"/>
                </w:rPr>
              </w:rPrChange>
            </w:rPr>
            <w:delText xml:space="preserve"> cannot be concluded in R15, then only unknown cell condition will apply for R15.</w:delText>
          </w:r>
        </w:del>
      </w:ins>
    </w:p>
    <w:p w:rsidR="00F00F6A" w:rsidRPr="003445FB" w:rsidRDefault="00F00F6A" w:rsidP="00F00F6A">
      <w:pPr>
        <w:rPr>
          <w:lang w:eastAsia="zh-CN"/>
        </w:rPr>
      </w:pPr>
      <w:r w:rsidRPr="003445FB">
        <w:lastRenderedPageBreak/>
        <w:t xml:space="preserve">If the UE has been provided with higher layer in TS 38.331 [2] signaling of </w:t>
      </w:r>
      <w:r w:rsidRPr="003445FB">
        <w:rPr>
          <w:i/>
        </w:rPr>
        <w:t>smtc2</w:t>
      </w:r>
      <w:r w:rsidRPr="003445FB">
        <w:rPr>
          <w:b/>
        </w:rPr>
        <w:t xml:space="preserve"> </w:t>
      </w:r>
      <w:r w:rsidRPr="003445FB">
        <w:t>prior to the activation command, T</w:t>
      </w:r>
      <w:r w:rsidRPr="003445FB">
        <w:rPr>
          <w:vertAlign w:val="subscript"/>
        </w:rPr>
        <w:t>SMTC_Scell</w:t>
      </w:r>
      <w:r w:rsidRPr="003445FB">
        <w:t xml:space="preserve"> follows </w:t>
      </w:r>
      <w:r w:rsidRPr="003445FB">
        <w:rPr>
          <w:i/>
        </w:rPr>
        <w:t>smtc1</w:t>
      </w:r>
      <w:r w:rsidRPr="003445FB">
        <w:t xml:space="preserve"> or </w:t>
      </w:r>
      <w:r w:rsidRPr="003445FB">
        <w:rPr>
          <w:i/>
        </w:rPr>
        <w:t>smtc2</w:t>
      </w:r>
      <w:r w:rsidRPr="003445FB">
        <w:t xml:space="preserve"> according to the physical cell ID of the target cell being activated. T</w:t>
      </w:r>
      <w:r w:rsidRPr="003445FB">
        <w:rPr>
          <w:vertAlign w:val="subscript"/>
        </w:rPr>
        <w:t>SMTC_MAX</w:t>
      </w:r>
      <w:r w:rsidRPr="003445FB">
        <w:t xml:space="preserve"> follows </w:t>
      </w:r>
      <w:r w:rsidRPr="003445FB">
        <w:rPr>
          <w:i/>
        </w:rPr>
        <w:t>smtc1</w:t>
      </w:r>
      <w:r w:rsidRPr="003445FB">
        <w:t xml:space="preserve"> or </w:t>
      </w:r>
      <w:r w:rsidRPr="003445FB">
        <w:rPr>
          <w:i/>
        </w:rPr>
        <w:t>smtc2</w:t>
      </w:r>
      <w:r w:rsidRPr="003445FB">
        <w:t xml:space="preserve"> according to the physical cell IDs of the target cells being activated and the active serving cells.</w:t>
      </w:r>
    </w:p>
    <w:p w:rsidR="00F00F6A" w:rsidRPr="003445FB" w:rsidRDefault="00F00F6A" w:rsidP="00F00F6A">
      <w:r w:rsidRPr="003445FB">
        <w:t xml:space="preserve">In addition to CSI reporting defined above, UE shall also apply other actions related to the activation command specified in [2] for </w:t>
      </w:r>
      <w:del w:id="220" w:author="Xuhua Tao" w:date="2019-01-30T15:25:00Z">
        <w:r w:rsidRPr="003445FB" w:rsidDel="009165D1">
          <w:delText>an</w:delText>
        </w:r>
      </w:del>
      <w:ins w:id="221" w:author="Xuhua Tao" w:date="2019-01-30T15:25:00Z">
        <w:r w:rsidRPr="003445FB">
          <w:t>a</w:t>
        </w:r>
      </w:ins>
      <w:r w:rsidRPr="003445FB">
        <w:t xml:space="preserve"> SCell at the first opportunities for the corresponding actions once the SCell is activated.</w:t>
      </w:r>
    </w:p>
    <w:p w:rsidR="00F00F6A" w:rsidRPr="003445FB" w:rsidRDefault="00F00F6A" w:rsidP="00F00F6A">
      <w:pPr>
        <w:rPr>
          <w:lang w:eastAsia="zh-CN"/>
        </w:rPr>
      </w:pPr>
      <w:r w:rsidRPr="003445FB">
        <w:t>The interruption</w:t>
      </w:r>
      <w:r w:rsidRPr="003445FB">
        <w:rPr>
          <w:lang w:eastAsia="zh-CN"/>
        </w:rPr>
        <w:t xml:space="preserve"> on PSCell </w:t>
      </w:r>
      <w:r w:rsidRPr="003445FB">
        <w:t>or any activated SCell in SCG</w:t>
      </w:r>
      <w:ins w:id="222" w:author="Xuhua Tao" w:date="2019-01-30T15:16:00Z">
        <w:r>
          <w:rPr>
            <w:rFonts w:hint="eastAsia"/>
            <w:lang w:eastAsia="zh-CN"/>
          </w:rPr>
          <w:t xml:space="preserve"> </w:t>
        </w:r>
      </w:ins>
      <w:r w:rsidRPr="003445FB">
        <w:rPr>
          <w:lang w:eastAsia="zh-CN"/>
        </w:rPr>
        <w:t xml:space="preserve">for EN-DC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w:t>
      </w:r>
      <w:bookmarkStart w:id="223" w:name="OLE_LINK43"/>
      <w:r w:rsidRPr="003445FB">
        <w:t>and not occur</w:t>
      </w:r>
      <w:bookmarkEnd w:id="223"/>
      <w:r w:rsidRPr="003445FB">
        <w:t xml:space="preserve"> after slot n</w:t>
      </w:r>
      <w:r w:rsidRPr="003445FB">
        <w:rPr>
          <w:lang w:eastAsia="zh-CN"/>
        </w:rPr>
        <w:t>+1</w:t>
      </w:r>
      <w:r w:rsidRPr="003445FB">
        <w:rPr>
          <w:i/>
        </w:rPr>
        <w:t>+</w:t>
      </w:r>
      <w:r w:rsidRPr="003445FB">
        <w:t>[T</w:t>
      </w:r>
      <w:r w:rsidRPr="003445FB">
        <w:rPr>
          <w:vertAlign w:val="subscript"/>
        </w:rPr>
        <w:t>HARQ</w:t>
      </w:r>
      <w:r w:rsidRPr="003445FB">
        <w:rPr>
          <w:lang w:eastAsia="zh-CN"/>
        </w:rPr>
        <w:t xml:space="preserve"> +3ms +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rsidDel="00CD65D5">
        <w:t xml:space="preserve"> </w:t>
      </w:r>
      <w:r w:rsidRPr="003445FB">
        <w:t>]</w:t>
      </w:r>
      <w:r w:rsidRPr="003445FB">
        <w:rPr>
          <w:lang w:eastAsia="zh-CN"/>
        </w:rPr>
        <w:t>.</w:t>
      </w:r>
    </w:p>
    <w:p w:rsidR="00F00F6A" w:rsidRPr="003445FB" w:rsidRDefault="00F00F6A" w:rsidP="00F00F6A">
      <w:r w:rsidRPr="003445FB">
        <w:rPr>
          <w:lang w:eastAsia="zh-CN"/>
        </w:rPr>
        <w:t xml:space="preserve">The interruption  on PCell or any activated SCell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rsidDel="00CD65D5">
        <w:t xml:space="preserve"> </w:t>
      </w:r>
      <w:r w:rsidRPr="003445FB">
        <w:rPr>
          <w:lang w:eastAsia="zh-CN"/>
        </w:rPr>
        <w:t>+ T</w:t>
      </w:r>
      <w:r w:rsidRPr="003445FB">
        <w:rPr>
          <w:vertAlign w:val="subscript"/>
          <w:lang w:eastAsia="zh-CN"/>
        </w:rPr>
        <w:t>SMTC_MAX</w:t>
      </w:r>
      <w:r w:rsidRPr="003445FB">
        <w:rPr>
          <w:lang w:eastAsia="x-none"/>
        </w:rPr>
        <w:t xml:space="preserve"> + </w:t>
      </w:r>
      <w:r w:rsidRPr="003445FB">
        <w:t>T</w:t>
      </w:r>
      <w:r w:rsidRPr="003445FB">
        <w:rPr>
          <w:vertAlign w:val="subscript"/>
        </w:rPr>
        <w:t>SMTC_duration</w:t>
      </w:r>
      <w:r w:rsidRPr="003445FB">
        <w:t>]</w:t>
      </w:r>
      <w:r w:rsidRPr="003445FB">
        <w:rPr>
          <w:lang w:eastAsia="zh-CN"/>
        </w:rPr>
        <w:t>.</w:t>
      </w:r>
    </w:p>
    <w:p w:rsidR="00F00F6A" w:rsidRPr="003445FB" w:rsidRDefault="00F00F6A" w:rsidP="00F00F6A">
      <w:r w:rsidRPr="003445FB">
        <w:t xml:space="preserve">Starting from the slot specified in section </w:t>
      </w:r>
      <w:r w:rsidRPr="003445FB">
        <w:rPr>
          <w:lang w:eastAsia="zh-CN"/>
        </w:rPr>
        <w:t xml:space="preserve">4.3 </w:t>
      </w:r>
      <w:r w:rsidRPr="003445FB">
        <w:t xml:space="preserve">of [3] </w:t>
      </w:r>
      <w:r w:rsidRPr="003445FB">
        <w:rPr>
          <w:lang w:eastAsia="zh-CN"/>
        </w:rPr>
        <w:t xml:space="preserve">(timing for secondary Cell activation/deactivation) </w:t>
      </w:r>
      <w:r w:rsidRPr="003445FB">
        <w:t>and until the UE has completed the SCell activation, the UE shall report out of range if the UE has available uplink resources to report CQI for the SCell.</w:t>
      </w:r>
    </w:p>
    <w:p w:rsidR="00EF5868" w:rsidRPr="00F00F6A" w:rsidRDefault="00EF5868"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61D" w:rsidRDefault="009E561D">
      <w:r>
        <w:separator/>
      </w:r>
    </w:p>
  </w:endnote>
  <w:endnote w:type="continuationSeparator" w:id="0">
    <w:p w:rsidR="009E561D" w:rsidRDefault="009E5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61D" w:rsidRDefault="009E561D">
      <w:r>
        <w:separator/>
      </w:r>
    </w:p>
  </w:footnote>
  <w:footnote w:type="continuationSeparator" w:id="0">
    <w:p w:rsidR="009E561D" w:rsidRDefault="009E5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4"/>
  </w:num>
  <w:num w:numId="4">
    <w:abstractNumId w:val="5"/>
  </w:num>
  <w:num w:numId="5">
    <w:abstractNumId w:val="0"/>
  </w:num>
  <w:num w:numId="6">
    <w:abstractNumId w:val="6"/>
  </w:num>
  <w:num w:numId="7">
    <w:abstractNumId w:val="2"/>
  </w:num>
  <w:num w:numId="8">
    <w:abstractNumId w:val="3"/>
  </w:num>
  <w:num w:numId="9">
    <w:abstractNumId w:val="8"/>
  </w:num>
  <w:num w:numId="10">
    <w:abstractNumId w:val="1"/>
  </w:num>
  <w:num w:numId="11">
    <w:abstractNumId w:val="10"/>
  </w:num>
  <w:num w:numId="12">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95954"/>
    <w:rsid w:val="001A08B3"/>
    <w:rsid w:val="001A7B60"/>
    <w:rsid w:val="001B52F0"/>
    <w:rsid w:val="001B7A65"/>
    <w:rsid w:val="001C30B3"/>
    <w:rsid w:val="001C6A1F"/>
    <w:rsid w:val="001E06A9"/>
    <w:rsid w:val="001E41F3"/>
    <w:rsid w:val="001E5A2F"/>
    <w:rsid w:val="00207960"/>
    <w:rsid w:val="00223489"/>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02023"/>
    <w:rsid w:val="0040534F"/>
    <w:rsid w:val="00410371"/>
    <w:rsid w:val="004242F1"/>
    <w:rsid w:val="00454B36"/>
    <w:rsid w:val="00475A22"/>
    <w:rsid w:val="0049204E"/>
    <w:rsid w:val="004B0AC5"/>
    <w:rsid w:val="004B44BB"/>
    <w:rsid w:val="004B75B7"/>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148DE"/>
    <w:rsid w:val="00952FBF"/>
    <w:rsid w:val="00971F74"/>
    <w:rsid w:val="00974841"/>
    <w:rsid w:val="009777D9"/>
    <w:rsid w:val="00991B88"/>
    <w:rsid w:val="009A0746"/>
    <w:rsid w:val="009A0F29"/>
    <w:rsid w:val="009A534F"/>
    <w:rsid w:val="009A5753"/>
    <w:rsid w:val="009A579D"/>
    <w:rsid w:val="009E3297"/>
    <w:rsid w:val="009E561D"/>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B09B7"/>
    <w:rsid w:val="00EB74C9"/>
    <w:rsid w:val="00ED1AB2"/>
    <w:rsid w:val="00EE7D7C"/>
    <w:rsid w:val="00EF3B34"/>
    <w:rsid w:val="00EF5868"/>
    <w:rsid w:val="00F00F6A"/>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4382B-84F7-4477-9D90-325A1F9D4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1363</TotalTime>
  <Pages>1</Pages>
  <Words>1418</Words>
  <Characters>8084</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39</cp:revision>
  <cp:lastPrinted>1899-12-31T23:00:00Z</cp:lastPrinted>
  <dcterms:created xsi:type="dcterms:W3CDTF">2015-08-19T09:34:00Z</dcterms:created>
  <dcterms:modified xsi:type="dcterms:W3CDTF">2019-05-03T13:27:00Z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(3)0w2WNK4q7eszKTr/Ryh3HO27Y7M+eUbb15tr3+j78OXnIVydTXlTe+0UHI3TuF1SJeyqbSAS
KYWOOieUJ4RLxiwkeo+pP/SfQ8CxPPvqIblTLvKP/lM+NebYP9Rsz8lmvR68YrFb6qX/pAaU
3fMlZX6GSnUh1BZDqGRzP7MadqQKaYVVS7QtDPaDtTeOg8LYawUGRdImXiE2AOA/Vn+WuL9C
tm188WrBgAUFHjXbDk</vt:lpwstr>
  </property>
  <property fmtid="{D5CDD505-2E9C-101B-9397-08002B2CF9AE}" pid="22" name="_2015_ms_pID_7253431">
    <vt:lpwstr>v3uG3LDjfjaM1492QFqtUCGwx6cMg1ra+xtCRLSV50Zf6HJC+MLiUX
vlA7PCtZsH6Ggv2NVr71ffi7OoCr1q6u8lv6mLymf10e+lMnHZxCxVgR1uh1gNGmagBRy3Ti
Q/a0oqH/TR9dHzxhYgIF2eKVPHtnyHrTNlIX+ZnfcmYc6aIvYK06hJl2LaSgfXGwXo3uym1z
YYeDKo6HUvg/bkngMedjh6vDFadtphCHKjyE</vt:lpwstr>
  </property>
  <property fmtid="{D5CDD505-2E9C-101B-9397-08002B2CF9AE}" pid="23" name="_2015_ms_pID_7253432">
    <vt:lpwstr>mo/FGivkCsdcPY+gSNfC1rs=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1556890045</vt:lpwstr>
  </property>
</Properties>
</file>