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B28F8">
        <w:rPr>
          <w:b/>
          <w:i/>
          <w:noProof/>
          <w:sz w:val="28"/>
        </w:rPr>
        <w:t>0</w:t>
      </w:r>
      <w:r w:rsidR="00BA77EF">
        <w:rPr>
          <w:b/>
          <w:i/>
          <w:noProof/>
          <w:sz w:val="28"/>
        </w:rPr>
        <w:t>1104</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w:t>
            </w:r>
            <w:r w:rsidR="00BA77EF">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77E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BA77EF">
              <w:rPr>
                <w:b/>
                <w:noProof/>
                <w:sz w:val="28"/>
              </w:rPr>
              <w:t>5.5</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w:t>
            </w:r>
            <w:r w:rsidR="00BA77EF">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BA77E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2B28F8">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w:t>
            </w:r>
            <w:r w:rsidR="00A26C4F" w:rsidRPr="00A26C4F">
              <w:rPr>
                <w:noProof/>
                <w:lang w:eastAsia="zh-CN"/>
              </w:rPr>
              <w:t>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FE0BA2">
            <w:pPr>
              <w:pStyle w:val="CRCoverPage"/>
              <w:spacing w:after="0"/>
              <w:ind w:firstLineChars="100" w:firstLine="200"/>
              <w:rPr>
                <w:noProof/>
                <w:lang w:eastAsia="zh-CN"/>
              </w:rPr>
            </w:pPr>
            <w:r>
              <w:rPr>
                <w:noProof/>
                <w:lang w:eastAsia="zh-CN"/>
              </w:rPr>
              <w:t>Delete the antenna configuration asumption 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BD3" w:rsidRDefault="00243BD3">
      <w:r>
        <w:separator/>
      </w:r>
    </w:p>
  </w:endnote>
  <w:endnote w:type="continuationSeparator" w:id="0">
    <w:p w:rsidR="00243BD3" w:rsidRDefault="0024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BD3" w:rsidRDefault="00243BD3">
      <w:r>
        <w:separator/>
      </w:r>
    </w:p>
  </w:footnote>
  <w:footnote w:type="continuationSeparator" w:id="0">
    <w:p w:rsidR="00243BD3" w:rsidRDefault="00243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EC3"/>
    <w:rsid w:val="00022E4A"/>
    <w:rsid w:val="000244B7"/>
    <w:rsid w:val="000A6394"/>
    <w:rsid w:val="000B7FED"/>
    <w:rsid w:val="000C038A"/>
    <w:rsid w:val="000C6598"/>
    <w:rsid w:val="00145D43"/>
    <w:rsid w:val="00192C46"/>
    <w:rsid w:val="001A08B3"/>
    <w:rsid w:val="001A7B60"/>
    <w:rsid w:val="001B52F0"/>
    <w:rsid w:val="001B7A65"/>
    <w:rsid w:val="001E41F3"/>
    <w:rsid w:val="00243BD3"/>
    <w:rsid w:val="0026004D"/>
    <w:rsid w:val="002640DD"/>
    <w:rsid w:val="00275D12"/>
    <w:rsid w:val="00284FEB"/>
    <w:rsid w:val="002860C4"/>
    <w:rsid w:val="002B28F8"/>
    <w:rsid w:val="002B5741"/>
    <w:rsid w:val="002E34BB"/>
    <w:rsid w:val="002E5BCE"/>
    <w:rsid w:val="00305409"/>
    <w:rsid w:val="0034265D"/>
    <w:rsid w:val="003609EF"/>
    <w:rsid w:val="0036231A"/>
    <w:rsid w:val="0037381F"/>
    <w:rsid w:val="00374DD4"/>
    <w:rsid w:val="003E1A36"/>
    <w:rsid w:val="00410371"/>
    <w:rsid w:val="004242F1"/>
    <w:rsid w:val="004B75B7"/>
    <w:rsid w:val="004E2D67"/>
    <w:rsid w:val="0051580D"/>
    <w:rsid w:val="00547111"/>
    <w:rsid w:val="00591E41"/>
    <w:rsid w:val="00592D74"/>
    <w:rsid w:val="005E2C44"/>
    <w:rsid w:val="00621188"/>
    <w:rsid w:val="0062543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A77EF"/>
    <w:rsid w:val="00BB5DFC"/>
    <w:rsid w:val="00BD279D"/>
    <w:rsid w:val="00BD6BB8"/>
    <w:rsid w:val="00C63D62"/>
    <w:rsid w:val="00C66BA2"/>
    <w:rsid w:val="00C95985"/>
    <w:rsid w:val="00CC1AF9"/>
    <w:rsid w:val="00CC3C59"/>
    <w:rsid w:val="00CC5026"/>
    <w:rsid w:val="00CC68D0"/>
    <w:rsid w:val="00CE7841"/>
    <w:rsid w:val="00D03F9A"/>
    <w:rsid w:val="00D06D51"/>
    <w:rsid w:val="00D24991"/>
    <w:rsid w:val="00D4299B"/>
    <w:rsid w:val="00D50255"/>
    <w:rsid w:val="00DE34CF"/>
    <w:rsid w:val="00E13F3D"/>
    <w:rsid w:val="00E34898"/>
    <w:rsid w:val="00E466DA"/>
    <w:rsid w:val="00E50195"/>
    <w:rsid w:val="00E53FF9"/>
    <w:rsid w:val="00EB09B7"/>
    <w:rsid w:val="00EE07D2"/>
    <w:rsid w:val="00EE7D7C"/>
    <w:rsid w:val="00F25D98"/>
    <w:rsid w:val="00F300FB"/>
    <w:rsid w:val="00F94393"/>
    <w:rsid w:val="00FB6386"/>
    <w:rsid w:val="00FE0B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CFBA1-0DF2-4022-959E-D2AB771E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2</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33</cp:revision>
  <cp:lastPrinted>1899-12-31T23:00:00Z</cp:lastPrinted>
  <dcterms:created xsi:type="dcterms:W3CDTF">2015-08-19T09:34:00Z</dcterms:created>
  <dcterms:modified xsi:type="dcterms:W3CDTF">2019-02-28T19:18:00Z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(3)6imLCXDH2G5Rll2uYD60TReuCp1pBUFxxGMG0bbNl2Sn0ce1f8ekP3bA9BDjF3BHDPtdl6kw
qM5kFu+gYYPL0B6j2AReGm4XbscQmRHHY211WuZep3YV6KoZJurqQfqDCKZfYVCtntrS6Qa9
vLRxbe3c2iN75laiopy+RTZBITyDZ4sGTFLqZUPnCC7zmOgXV0Inhj7kPcSpizaovuRDkTpp
SeVxMrrjLVH9bXs19i</vt:lpwstr>
  </property>
  <property fmtid="{D5CDD505-2E9C-101B-9397-08002B2CF9AE}" pid="22" name="_2015_ms_pID_7253431">
    <vt:lpwstr>rBCtNtcFHYF2OAS6vKslN56LLO43iWb2YB6z2UcaGPZHKrqqZEoW+K
2Qz8qRfHsK07vZg1K1K9gc0srkSTvFFBbjMq/rgmu1IDKXQxvz8vc0Qn1NQik8I5i+mYTCZR
o8Vqt/3Gs70MMNbPn+2z3AXyoaHmySwrSpRh9PO9/6pTjGYTCjMsQdXM4ztQ89Z0mqIj2VFn
WhQwLaRHPDbGI95SrnU9BB/XwEUzxRC2MpDT</vt:lpwstr>
  </property>
  <property fmtid="{D5CDD505-2E9C-101B-9397-08002B2CF9AE}" pid="23" name="_2015_ms_pID_7253432">
    <vt:lpwstr>eYwIhY5yKbrKT2QxjrqDb34=</vt:lpwstr>
  </property>
</Properties>
</file>