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C63F8C0" w:rsidR="00CD4C7B" w:rsidRPr="00B266B0" w:rsidRDefault="003D79D1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WG4</w:t>
      </w:r>
      <w:r w:rsidR="003A41EF" w:rsidRPr="003A41EF">
        <w:rPr>
          <w:bCs/>
          <w:noProof w:val="0"/>
          <w:sz w:val="24"/>
          <w:szCs w:val="24"/>
        </w:rPr>
        <w:t xml:space="preserve"> Meeting </w:t>
      </w:r>
      <w:r w:rsidR="00F941DF">
        <w:rPr>
          <w:bCs/>
          <w:noProof w:val="0"/>
          <w:sz w:val="24"/>
          <w:szCs w:val="24"/>
        </w:rPr>
        <w:t>#</w:t>
      </w:r>
      <w:r>
        <w:rPr>
          <w:bCs/>
          <w:noProof w:val="0"/>
          <w:sz w:val="24"/>
          <w:szCs w:val="24"/>
        </w:rPr>
        <w:t>89</w:t>
      </w:r>
      <w:r w:rsidR="00CD4C7B" w:rsidRPr="00B266B0">
        <w:rPr>
          <w:bCs/>
          <w:noProof w:val="0"/>
          <w:sz w:val="24"/>
          <w:szCs w:val="24"/>
        </w:rPr>
        <w:tab/>
      </w:r>
      <w:r w:rsidR="00BE7E11" w:rsidRPr="00BE7E11">
        <w:rPr>
          <w:bCs/>
          <w:noProof w:val="0"/>
          <w:sz w:val="24"/>
          <w:szCs w:val="24"/>
        </w:rPr>
        <w:t>R4-181</w:t>
      </w:r>
      <w:bookmarkStart w:id="0" w:name="_GoBack"/>
      <w:r w:rsidR="00BE7E11" w:rsidRPr="00BE7E11">
        <w:rPr>
          <w:bCs/>
          <w:noProof w:val="0"/>
          <w:sz w:val="24"/>
          <w:szCs w:val="24"/>
        </w:rPr>
        <w:t>5412</w:t>
      </w:r>
      <w:bookmarkEnd w:id="0"/>
    </w:p>
    <w:p w14:paraId="231362B2" w14:textId="3F9609D3" w:rsidR="00CD4C7B" w:rsidRPr="00B266B0" w:rsidRDefault="00CB72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F0DA86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7E11" w:rsidRPr="00BE7E11">
        <w:rPr>
          <w:rFonts w:ascii="Arial" w:hAnsi="Arial" w:cs="Arial"/>
          <w:b/>
          <w:bCs/>
          <w:sz w:val="24"/>
        </w:rPr>
        <w:t>Measurement accuracy requirements for CA IDLE mode measurements</w:t>
      </w:r>
    </w:p>
    <w:p w14:paraId="3721AA00" w14:textId="77777777" w:rsidR="006935B0" w:rsidRPr="00B266B0" w:rsidRDefault="006935B0" w:rsidP="006935B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6.9.2</w:t>
      </w:r>
    </w:p>
    <w:p w14:paraId="7DF86DB4" w14:textId="36A8D35C" w:rsidR="00CD4C7B" w:rsidRPr="00B266B0" w:rsidRDefault="006935B0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231E589" w14:textId="02013AE3" w:rsidR="003D79D1" w:rsidRDefault="003D79D1" w:rsidP="00CD4C7B">
      <w:r>
        <w:t xml:space="preserve">In this contribution, we discuss the principles of how to </w:t>
      </w:r>
      <w:r w:rsidR="00275660">
        <w:t xml:space="preserve">finalize </w:t>
      </w:r>
      <w:r>
        <w:t xml:space="preserve">the CA IDLE mode measurement accuracy requirements </w:t>
      </w:r>
      <w:r w:rsidR="00275660">
        <w:t xml:space="preserve">in </w:t>
      </w:r>
      <w:hyperlink r:id="rId12" w:history="1">
        <w:r w:rsidRPr="003D79D1">
          <w:rPr>
            <w:rStyle w:val="Hyperlink"/>
          </w:rPr>
          <w:t>TS36.133</w:t>
        </w:r>
      </w:hyperlink>
      <w:r w:rsidR="00F7547C">
        <w:t xml:space="preserve"> [1]</w:t>
      </w:r>
      <w:r>
        <w:t>.</w:t>
      </w:r>
    </w:p>
    <w:p w14:paraId="127ACA6D" w14:textId="34EFBA9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F2881">
        <w:t>CA IDLE mode measurement accuracy requirements</w:t>
      </w:r>
    </w:p>
    <w:p w14:paraId="3771C9CA" w14:textId="3BE805A1" w:rsidR="00CD4C7B" w:rsidRPr="006E13D1" w:rsidRDefault="00CB79C2" w:rsidP="00CD4C7B">
      <w:pPr>
        <w:pStyle w:val="Heading2"/>
      </w:pPr>
      <w:r>
        <w:t>2</w:t>
      </w:r>
      <w:r w:rsidR="00CD4C7B" w:rsidRPr="006E13D1">
        <w:t>.1</w:t>
      </w:r>
      <w:r w:rsidR="00CD4C7B" w:rsidRPr="006E13D1">
        <w:tab/>
      </w:r>
      <w:r w:rsidR="007F2881">
        <w:t>General requirements</w:t>
      </w:r>
      <w:r w:rsidR="00CD4C7B" w:rsidRPr="006E13D1">
        <w:t xml:space="preserve"> </w:t>
      </w:r>
    </w:p>
    <w:p w14:paraId="02C91516" w14:textId="05C1495E" w:rsidR="00CB79C2" w:rsidRDefault="00CB79C2" w:rsidP="00CD4C7B">
      <w:r>
        <w:t xml:space="preserve">Currently, </w:t>
      </w:r>
      <w:hyperlink r:id="rId13" w:history="1">
        <w:r w:rsidRPr="003D79D1">
          <w:rPr>
            <w:rStyle w:val="Hyperlink"/>
          </w:rPr>
          <w:t>TS36.133</w:t>
        </w:r>
      </w:hyperlink>
      <w:r w:rsidR="00F7547C">
        <w:t xml:space="preserve"> [1]</w:t>
      </w:r>
      <w:r>
        <w:t xml:space="preserve"> mainly considers measurements</w:t>
      </w:r>
      <w:r w:rsidR="006935B0">
        <w:t xml:space="preserve"> </w:t>
      </w:r>
      <w:r w:rsidR="00762FD6">
        <w:t>and accuracies</w:t>
      </w:r>
      <w:r>
        <w:t xml:space="preserve"> in RRC_CONNECTED mode. There are requirements for RRC_IDLE mode mobility in clause 4, including logged MDT measurement requirements. </w:t>
      </w:r>
      <w:r w:rsidR="00863A14">
        <w:t>Idle mode measurement requirements are</w:t>
      </w:r>
      <w:r>
        <w:t xml:space="preserve"> all default to the measurements done </w:t>
      </w:r>
      <w:proofErr w:type="gramStart"/>
      <w:r>
        <w:t>for the purpose of</w:t>
      </w:r>
      <w:proofErr w:type="gramEnd"/>
      <w:r>
        <w:t xml:space="preserve"> cell reselection </w:t>
      </w:r>
      <w:r w:rsidR="00863A14">
        <w:t xml:space="preserve">and </w:t>
      </w:r>
      <w:r>
        <w:t xml:space="preserve">are described in sub-clause 4.2(.2). </w:t>
      </w:r>
      <w:r w:rsidR="00863A14">
        <w:t>The logged MDT requirements are defined in section 4.3.</w:t>
      </w:r>
    </w:p>
    <w:p w14:paraId="76C833A3" w14:textId="773AA8A2" w:rsidR="00CB79C2" w:rsidRDefault="00CB79C2" w:rsidP="00CD4C7B">
      <w:r w:rsidRPr="00CB79C2">
        <w:rPr>
          <w:b/>
        </w:rPr>
        <w:t>Observation</w:t>
      </w:r>
      <w:r>
        <w:rPr>
          <w:b/>
        </w:rPr>
        <w:t xml:space="preserve"> 1</w:t>
      </w:r>
      <w:r w:rsidRPr="00CB79C2">
        <w:rPr>
          <w:b/>
        </w:rPr>
        <w:t>:</w:t>
      </w:r>
      <w:r>
        <w:t xml:space="preserve"> The logged MDT measurement requirements are closest similar example to the CA IDLE mode measurements.</w:t>
      </w:r>
    </w:p>
    <w:p w14:paraId="20643F2C" w14:textId="0CA74F5C" w:rsidR="00CB79C2" w:rsidRDefault="00CB79C2" w:rsidP="00CD4C7B">
      <w:r w:rsidRPr="00CB79C2">
        <w:rPr>
          <w:b/>
        </w:rPr>
        <w:t>Observation 2:</w:t>
      </w:r>
      <w:r>
        <w:t xml:space="preserve"> The MDT measurement requirements follow the same principles as measurements done for cell reselection purposes.</w:t>
      </w:r>
    </w:p>
    <w:p w14:paraId="47698D0C" w14:textId="2F3C61DB" w:rsidR="00A87A39" w:rsidRDefault="00CB79C2" w:rsidP="00CD4C7B">
      <w:r>
        <w:t xml:space="preserve">However, </w:t>
      </w:r>
      <w:r w:rsidR="00A87A39">
        <w:t xml:space="preserve">while both logged MDT and </w:t>
      </w:r>
      <w:r>
        <w:t xml:space="preserve">the CA IDLE mode measurements are </w:t>
      </w:r>
      <w:r w:rsidR="00A87A39">
        <w:t xml:space="preserve">reported similarly, they </w:t>
      </w:r>
      <w:r>
        <w:t xml:space="preserve">not </w:t>
      </w:r>
      <w:r w:rsidR="00275660">
        <w:t>(</w:t>
      </w:r>
      <w:r>
        <w:t>exactly</w:t>
      </w:r>
      <w:r w:rsidR="00275660">
        <w:t>)</w:t>
      </w:r>
      <w:r>
        <w:t xml:space="preserve"> the same</w:t>
      </w:r>
      <w:r w:rsidR="00A87A39">
        <w:t>:</w:t>
      </w:r>
      <w:r>
        <w:t xml:space="preserve"> </w:t>
      </w:r>
      <w:r w:rsidR="00A87A39">
        <w:t xml:space="preserve">The </w:t>
      </w:r>
      <w:r w:rsidR="00863A14">
        <w:t xml:space="preserve">CA </w:t>
      </w:r>
      <w:r w:rsidR="00A87A39">
        <w:t>IDLE mode measurements</w:t>
      </w:r>
    </w:p>
    <w:p w14:paraId="24612507" w14:textId="5CA19EE3" w:rsidR="00A87A39" w:rsidRDefault="00A87A39" w:rsidP="00A87A39">
      <w:pPr>
        <w:pStyle w:val="ListParagraph"/>
        <w:numPr>
          <w:ilvl w:val="0"/>
          <w:numId w:val="7"/>
        </w:numPr>
      </w:pPr>
      <w:r>
        <w:t xml:space="preserve">are done for </w:t>
      </w:r>
      <w:r w:rsidR="00CB79C2">
        <w:t xml:space="preserve">a </w:t>
      </w:r>
      <w:r>
        <w:t>(</w:t>
      </w:r>
      <w:r w:rsidR="00CB79C2">
        <w:t>mu</w:t>
      </w:r>
      <w:r w:rsidR="007F2881">
        <w:t>ch</w:t>
      </w:r>
      <w:r>
        <w:t>)</w:t>
      </w:r>
      <w:r w:rsidR="007F2881">
        <w:t xml:space="preserve"> more limited amount of time</w:t>
      </w:r>
      <w:r>
        <w:t xml:space="preserve"> (maximum of 5 minutes, compared to maximum of 3h for MDT)</w:t>
      </w:r>
    </w:p>
    <w:p w14:paraId="0EC7CC60" w14:textId="77777777" w:rsidR="00A87A39" w:rsidRDefault="00CB79C2" w:rsidP="00A87A39">
      <w:pPr>
        <w:pStyle w:val="ListParagraph"/>
        <w:numPr>
          <w:ilvl w:val="0"/>
          <w:numId w:val="7"/>
        </w:numPr>
      </w:pPr>
      <w:r>
        <w:t xml:space="preserve">are intended to allow configuring CA for the UE </w:t>
      </w:r>
      <w:r w:rsidR="007F2881">
        <w:t>after UE moves back to RRC_CONNCTED</w:t>
      </w:r>
      <w:r w:rsidR="00A87A39">
        <w:t xml:space="preserve"> (not just to provide coverage mapping information to be processed offline)</w:t>
      </w:r>
      <w:r w:rsidR="007F2881">
        <w:t xml:space="preserve">. </w:t>
      </w:r>
    </w:p>
    <w:p w14:paraId="5F894CFA" w14:textId="69535BFF" w:rsidR="007F2881" w:rsidRDefault="00A87A39" w:rsidP="00A87A39">
      <w:r>
        <w:t xml:space="preserve">Since there are some differences but also some similarities, </w:t>
      </w:r>
      <w:r w:rsidR="007F2881">
        <w:t xml:space="preserve">it seems logical to introduce a new </w:t>
      </w:r>
      <w:r w:rsidR="00602F26">
        <w:t>sub-</w:t>
      </w:r>
      <w:r w:rsidR="007F2881">
        <w:t>clause for the measurements done in RRC_IDLE</w:t>
      </w:r>
      <w:r w:rsidR="00602F26">
        <w:t>, and to clarify which requirements UE follows</w:t>
      </w:r>
      <w:r w:rsidR="007F2881">
        <w:t>.</w:t>
      </w:r>
    </w:p>
    <w:p w14:paraId="34B3370C" w14:textId="636F1B81" w:rsidR="007F2881" w:rsidRDefault="007F2881" w:rsidP="00CD4C7B">
      <w:r w:rsidRPr="007F2881">
        <w:rPr>
          <w:b/>
        </w:rPr>
        <w:t>Proposal 1:</w:t>
      </w:r>
      <w:r>
        <w:t xml:space="preserve"> Introduce a new </w:t>
      </w:r>
      <w:r w:rsidR="00602F26">
        <w:t>sub-</w:t>
      </w:r>
      <w:r>
        <w:t xml:space="preserve">clause </w:t>
      </w:r>
      <w:r w:rsidR="00885E41">
        <w:t xml:space="preserve">in IDLE mode section </w:t>
      </w:r>
      <w:r w:rsidR="00275660">
        <w:t>9.X</w:t>
      </w:r>
      <w:r w:rsidR="00863A14">
        <w:t xml:space="preserve"> </w:t>
      </w:r>
      <w:r>
        <w:t xml:space="preserve">covering the </w:t>
      </w:r>
      <w:r w:rsidR="00885E41">
        <w:t xml:space="preserve">CA IDLE mode measurement </w:t>
      </w:r>
      <w:r w:rsidR="00275660">
        <w:t xml:space="preserve">accuracy </w:t>
      </w:r>
      <w:r w:rsidR="00885E41">
        <w:t>requirements</w:t>
      </w:r>
      <w:r>
        <w:t>.</w:t>
      </w:r>
    </w:p>
    <w:p w14:paraId="5A7E381B" w14:textId="159E3743" w:rsidR="00CD4C7B" w:rsidRPr="006E13D1" w:rsidRDefault="00CB79C2" w:rsidP="00CD4C7B">
      <w:pPr>
        <w:pStyle w:val="Heading2"/>
      </w:pPr>
      <w:r>
        <w:t>2</w:t>
      </w:r>
      <w:r w:rsidR="00CD4C7B" w:rsidRPr="006E13D1">
        <w:t>.2</w:t>
      </w:r>
      <w:r w:rsidR="00CD4C7B" w:rsidRPr="006E13D1">
        <w:tab/>
      </w:r>
      <w:r w:rsidR="007F2881">
        <w:t>Measurement accuracy requirements</w:t>
      </w:r>
    </w:p>
    <w:p w14:paraId="520F506C" w14:textId="176388A7" w:rsidR="00A87A39" w:rsidRDefault="00885E41" w:rsidP="00CD4C7B">
      <w:r>
        <w:t xml:space="preserve">The current MDT measurement accuracy requirements </w:t>
      </w:r>
      <w:r w:rsidR="00863A14">
        <w:t xml:space="preserve">are </w:t>
      </w:r>
      <w:proofErr w:type="gramStart"/>
      <w:r w:rsidR="00863A14">
        <w:t xml:space="preserve">similar </w:t>
      </w:r>
      <w:r>
        <w:t>to</w:t>
      </w:r>
      <w:proofErr w:type="gramEnd"/>
      <w:r>
        <w:t xml:space="preserve"> the </w:t>
      </w:r>
      <w:r w:rsidR="00863A14">
        <w:t xml:space="preserve">idle mode </w:t>
      </w:r>
      <w:r>
        <w:t>cell reselection measurements.</w:t>
      </w:r>
      <w:r w:rsidR="00A87A39">
        <w:t xml:space="preserve"> However, there </w:t>
      </w:r>
      <w:r w:rsidR="00863A14">
        <w:t xml:space="preserve">for CA IDLE mode measurement there </w:t>
      </w:r>
      <w:r w:rsidR="00A87A39">
        <w:t xml:space="preserve">are some differences compared to MDT also in measurement accuracy: </w:t>
      </w:r>
      <w:r w:rsidR="00275660">
        <w:t xml:space="preserve">According to the RAN2 procedures, </w:t>
      </w:r>
      <w:r w:rsidR="00A87A39">
        <w:t xml:space="preserve">the </w:t>
      </w:r>
      <w:r w:rsidR="00863A14">
        <w:t xml:space="preserve">CA </w:t>
      </w:r>
      <w:r w:rsidR="00A87A39">
        <w:t>IDLE mode measurements</w:t>
      </w:r>
    </w:p>
    <w:p w14:paraId="34932723" w14:textId="36A314C5" w:rsidR="00A87A39" w:rsidRDefault="00A87A39" w:rsidP="00A87A39">
      <w:pPr>
        <w:pStyle w:val="ListParagraph"/>
        <w:numPr>
          <w:ilvl w:val="0"/>
          <w:numId w:val="5"/>
        </w:numPr>
      </w:pPr>
      <w:r>
        <w:t xml:space="preserve">are not affected by the </w:t>
      </w:r>
      <w:r w:rsidRPr="00A87A39">
        <w:rPr>
          <w:i/>
        </w:rPr>
        <w:t>s-</w:t>
      </w:r>
      <w:proofErr w:type="spellStart"/>
      <w:r w:rsidRPr="00A87A39">
        <w:rPr>
          <w:i/>
        </w:rPr>
        <w:t>NonIntraSearch</w:t>
      </w:r>
      <w:proofErr w:type="spellEnd"/>
      <w:r>
        <w:t xml:space="preserve"> parameters (since they are not meant for reselection purposes)</w:t>
      </w:r>
    </w:p>
    <w:p w14:paraId="29608AC1" w14:textId="30B9EFD9" w:rsidR="00A87A39" w:rsidRDefault="00A87A39" w:rsidP="00A87A39">
      <w:pPr>
        <w:pStyle w:val="ListParagraph"/>
        <w:numPr>
          <w:ilvl w:val="0"/>
          <w:numId w:val="5"/>
        </w:numPr>
      </w:pPr>
      <w:r>
        <w:t xml:space="preserve">are </w:t>
      </w:r>
      <w:proofErr w:type="gramStart"/>
      <w:r>
        <w:t>similar to</w:t>
      </w:r>
      <w:proofErr w:type="gramEnd"/>
      <w:r>
        <w:t xml:space="preserve"> CA SCell measurements in most respects (since that’s what they are used for) compared to MDT being more about neighbour cell measurements</w:t>
      </w:r>
    </w:p>
    <w:p w14:paraId="68331A11" w14:textId="27C71FA8" w:rsidR="00BA5CA7" w:rsidRDefault="00BA5CA7" w:rsidP="00A87A39">
      <w:pPr>
        <w:pStyle w:val="ListParagraph"/>
        <w:numPr>
          <w:ilvl w:val="0"/>
          <w:numId w:val="5"/>
        </w:numPr>
      </w:pPr>
      <w:r>
        <w:t>are only for E-UTRAN inter-frequency (whereas MDT can also do inter-RAT measurements)</w:t>
      </w:r>
    </w:p>
    <w:p w14:paraId="1D1640BB" w14:textId="77777777" w:rsidR="00BA5CA7" w:rsidRDefault="00BA5CA7" w:rsidP="00BA5CA7"/>
    <w:p w14:paraId="034A9D81" w14:textId="418FFBEC" w:rsidR="002607BE" w:rsidRDefault="00275660" w:rsidP="00CD4C7B">
      <w:r>
        <w:t xml:space="preserve">Given that the </w:t>
      </w:r>
      <w:r w:rsidR="002607BE">
        <w:t>current RRC_CONNECTED mode requirements for absolute inter-/intra-frequency RSRP/RSRQ accuracies</w:t>
      </w:r>
      <w:r>
        <w:t xml:space="preserve"> are exactly same (</w:t>
      </w:r>
      <w:proofErr w:type="spellStart"/>
      <w:r>
        <w:t>e.g</w:t>
      </w:r>
      <w:proofErr w:type="spellEnd"/>
      <w:r>
        <w:t xml:space="preserve"> intra-frequency RSRP and inter-frequency RSRP have </w:t>
      </w:r>
      <w:proofErr w:type="gramStart"/>
      <w:r>
        <w:t>exactly the same</w:t>
      </w:r>
      <w:proofErr w:type="gramEnd"/>
      <w:r>
        <w:t xml:space="preserve"> accuracy requirements), we think </w:t>
      </w:r>
      <w:r w:rsidR="002607BE">
        <w:t xml:space="preserve">it’s feasible to </w:t>
      </w:r>
      <w:r>
        <w:t xml:space="preserve">start from the same values as baseline </w:t>
      </w:r>
      <w:r w:rsidR="002607BE">
        <w:t>for CA IDLE mode measurement</w:t>
      </w:r>
      <w:r>
        <w:t xml:space="preserve"> accuracy requirements</w:t>
      </w:r>
      <w:r w:rsidR="002607BE">
        <w:t>.</w:t>
      </w:r>
      <w:r>
        <w:t xml:space="preserve"> </w:t>
      </w:r>
    </w:p>
    <w:p w14:paraId="6DA84FA1" w14:textId="743BDEE1" w:rsidR="00CB79C2" w:rsidRDefault="00CB79C2" w:rsidP="00CD4C7B">
      <w:r w:rsidRPr="002607BE">
        <w:rPr>
          <w:b/>
        </w:rPr>
        <w:t xml:space="preserve">Observation </w:t>
      </w:r>
      <w:r w:rsidR="002607BE" w:rsidRPr="002607BE">
        <w:rPr>
          <w:b/>
        </w:rPr>
        <w:t>3:</w:t>
      </w:r>
      <w:r w:rsidR="002607BE">
        <w:t xml:space="preserve"> The requirements for absolute intra-/inter-frequency measurement accuracy of RSRP/RSRQ are more or less copy-pasted from each other in </w:t>
      </w:r>
      <w:hyperlink r:id="rId14" w:history="1">
        <w:r w:rsidR="002607BE" w:rsidRPr="002607BE">
          <w:rPr>
            <w:rStyle w:val="Hyperlink"/>
          </w:rPr>
          <w:t>TS36.133</w:t>
        </w:r>
      </w:hyperlink>
      <w:r w:rsidR="00F7547C">
        <w:t xml:space="preserve"> [1]</w:t>
      </w:r>
      <w:r w:rsidR="002607BE">
        <w:t>.</w:t>
      </w:r>
    </w:p>
    <w:p w14:paraId="0AD7894B" w14:textId="73F1299A" w:rsidR="00275660" w:rsidRDefault="00275660" w:rsidP="00CD4C7B">
      <w:r>
        <w:t>One option would be to just refer to the CONNECTED mode requirements, but it seems also reasonable to have a dedicated section for the IDLE mode measurements to ensure there is less confusion as to which measurements are applicable in which situation.</w:t>
      </w:r>
    </w:p>
    <w:p w14:paraId="41DF2BE0" w14:textId="2FDB3F30" w:rsidR="002607BE" w:rsidRDefault="002607BE" w:rsidP="00CD4C7B">
      <w:r>
        <w:rPr>
          <w:b/>
        </w:rPr>
        <w:t>Proposal 2</w:t>
      </w:r>
      <w:r w:rsidRPr="002607BE">
        <w:rPr>
          <w:b/>
        </w:rPr>
        <w:t>:</w:t>
      </w:r>
      <w:r>
        <w:t xml:space="preserve"> Introduce </w:t>
      </w:r>
      <w:r w:rsidR="00275660">
        <w:t xml:space="preserve">requirements </w:t>
      </w:r>
      <w:r>
        <w:t xml:space="preserve">for absolute measurement accuracy of each of intra-/inter-frequency RSRP/RSRQ measurements </w:t>
      </w:r>
      <w:r w:rsidR="00275660">
        <w:t xml:space="preserve">with </w:t>
      </w:r>
      <w:r>
        <w:t xml:space="preserve">the same requirements as defined for </w:t>
      </w:r>
      <w:r w:rsidR="00226A50">
        <w:t xml:space="preserve">RSRP/RSRQ in </w:t>
      </w:r>
      <w:r>
        <w:t>RRC_CONNECTED.</w:t>
      </w:r>
    </w:p>
    <w:p w14:paraId="43A12B72" w14:textId="77B2C7D5" w:rsidR="00CD4C7B" w:rsidRPr="006E13D1" w:rsidRDefault="002607BE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6FD06B47" w14:textId="18140CB4" w:rsidR="002607BE" w:rsidRDefault="002607BE" w:rsidP="00CD4C7B">
      <w:r>
        <w:t xml:space="preserve">We have discussed the basic principles of how to capture the measurement accuracy requirements for CA IDLE mode measurements, and observed the following: </w:t>
      </w:r>
    </w:p>
    <w:p w14:paraId="0FC118AA" w14:textId="77777777" w:rsidR="002607BE" w:rsidRDefault="002607BE" w:rsidP="002607BE">
      <w:r w:rsidRPr="00CB79C2">
        <w:rPr>
          <w:b/>
        </w:rPr>
        <w:t>Observation</w:t>
      </w:r>
      <w:r>
        <w:rPr>
          <w:b/>
        </w:rPr>
        <w:t xml:space="preserve"> 1</w:t>
      </w:r>
      <w:r w:rsidRPr="00CB79C2">
        <w:rPr>
          <w:b/>
        </w:rPr>
        <w:t>:</w:t>
      </w:r>
      <w:r>
        <w:t xml:space="preserve"> The logged MDT measurement requirements are closest similar example to the CA IDLE mode measurements.</w:t>
      </w:r>
    </w:p>
    <w:p w14:paraId="7DDBFB69" w14:textId="77777777" w:rsidR="002607BE" w:rsidRDefault="002607BE" w:rsidP="002607BE">
      <w:r w:rsidRPr="00CB79C2">
        <w:rPr>
          <w:b/>
        </w:rPr>
        <w:t>Observation 2:</w:t>
      </w:r>
      <w:r>
        <w:t xml:space="preserve"> The MDT measurement requirements follow the same principles as measurements done for cell reselection purposes.</w:t>
      </w:r>
    </w:p>
    <w:p w14:paraId="5C8569B2" w14:textId="447A4912" w:rsidR="002607BE" w:rsidRDefault="002607BE" w:rsidP="002607BE">
      <w:r w:rsidRPr="002607BE">
        <w:rPr>
          <w:b/>
        </w:rPr>
        <w:t>Observation 3:</w:t>
      </w:r>
      <w:r>
        <w:t xml:space="preserve"> The requirements for absolute intra-/inter-frequency measurement accuracy of RSRP/RSRQ are more or less copy-pasted from each other in </w:t>
      </w:r>
      <w:hyperlink r:id="rId15" w:history="1">
        <w:r w:rsidRPr="002607BE">
          <w:rPr>
            <w:rStyle w:val="Hyperlink"/>
          </w:rPr>
          <w:t>TS36.133</w:t>
        </w:r>
      </w:hyperlink>
      <w:r w:rsidR="00F7547C">
        <w:t xml:space="preserve"> [1].</w:t>
      </w:r>
    </w:p>
    <w:p w14:paraId="07EF1956" w14:textId="5D23344B" w:rsidR="002607BE" w:rsidRDefault="002607BE" w:rsidP="002607BE">
      <w:r>
        <w:t xml:space="preserve">Based on these, we propose the following principles for capturing the requirements in </w:t>
      </w:r>
      <w:hyperlink r:id="rId16" w:history="1">
        <w:r w:rsidRPr="002607BE">
          <w:rPr>
            <w:rStyle w:val="Hyperlink"/>
          </w:rPr>
          <w:t>TS36.133</w:t>
        </w:r>
      </w:hyperlink>
      <w:r w:rsidR="00F7547C">
        <w:t xml:space="preserve"> [1]</w:t>
      </w:r>
      <w:r>
        <w:t>:</w:t>
      </w:r>
    </w:p>
    <w:p w14:paraId="3474C169" w14:textId="7E2C9CBA" w:rsidR="00226A50" w:rsidRDefault="00226A50" w:rsidP="00226A50">
      <w:r w:rsidRPr="007F2881">
        <w:rPr>
          <w:b/>
        </w:rPr>
        <w:t>Proposal 1:</w:t>
      </w:r>
      <w:r>
        <w:t xml:space="preserve"> Introduce a new sub-clause in IDLE mode section 9.X covering the CA IDLE mode measurement accuracy requirements.</w:t>
      </w:r>
    </w:p>
    <w:p w14:paraId="1D227D39" w14:textId="77777777" w:rsidR="00226A50" w:rsidRDefault="00226A50" w:rsidP="00226A50">
      <w:r>
        <w:rPr>
          <w:b/>
        </w:rPr>
        <w:t>Proposal 2</w:t>
      </w:r>
      <w:r w:rsidRPr="002607BE">
        <w:rPr>
          <w:b/>
        </w:rPr>
        <w:t>:</w:t>
      </w:r>
      <w:r>
        <w:t xml:space="preserve"> Introduce requirements for absolute measurement accuracy of each of intra-/inter-frequency RSRP/RSRQ measurements with the same requirements as defined for RSRP/RSRQ in RRC_CONNECTED.</w:t>
      </w:r>
    </w:p>
    <w:p w14:paraId="3D3D0A67" w14:textId="2A9A159D" w:rsidR="002607BE" w:rsidRDefault="002607BE" w:rsidP="002607BE">
      <w:r>
        <w:t xml:space="preserve">We have also provided a CR capturing these in </w:t>
      </w:r>
      <w:hyperlink r:id="rId17" w:history="1">
        <w:r w:rsidR="00F7547C" w:rsidRPr="00F7547C">
          <w:rPr>
            <w:rStyle w:val="Hyperlink"/>
          </w:rPr>
          <w:t>R4-1815413</w:t>
        </w:r>
      </w:hyperlink>
      <w:r w:rsidR="00F7547C">
        <w:t xml:space="preserve"> [2</w:t>
      </w:r>
      <w:r>
        <w:t xml:space="preserve">] to illustrate how these principles can be captured in </w:t>
      </w:r>
      <w:hyperlink r:id="rId18" w:history="1">
        <w:r w:rsidRPr="002607BE">
          <w:rPr>
            <w:rStyle w:val="Hyperlink"/>
          </w:rPr>
          <w:t>TS36.133</w:t>
        </w:r>
      </w:hyperlink>
      <w:r w:rsidR="00F7547C">
        <w:t xml:space="preserve"> [1]</w:t>
      </w:r>
      <w: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3B6F808" w14:textId="12715A09" w:rsidR="00F7547C" w:rsidRDefault="00F7547C" w:rsidP="00F754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 xml:space="preserve">TS36.133, </w:t>
      </w:r>
      <w:r w:rsidRPr="00F7547C">
        <w:rPr>
          <w:i/>
        </w:rPr>
        <w:t>Evolved Universal Terrestrial Radio Access (E-UTRA); Requirements for support of radio resource management</w:t>
      </w:r>
      <w:r>
        <w:t>, v15.4.0</w:t>
      </w:r>
    </w:p>
    <w:p w14:paraId="2B8C910F" w14:textId="7E0F1574" w:rsidR="00CD4C7B" w:rsidRPr="006E13D1" w:rsidRDefault="00573B95" w:rsidP="00F754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9" w:history="1">
        <w:r w:rsidR="00F7547C" w:rsidRPr="00F7547C">
          <w:rPr>
            <w:rStyle w:val="Hyperlink"/>
            <w:noProof/>
          </w:rPr>
          <w:t>R4-1815413</w:t>
        </w:r>
      </w:hyperlink>
      <w:r w:rsidR="002607BE">
        <w:rPr>
          <w:noProof/>
        </w:rPr>
        <w:t xml:space="preserve">, </w:t>
      </w:r>
      <w:r w:rsidR="002607BE" w:rsidRPr="002607BE">
        <w:rPr>
          <w:i/>
          <w:noProof/>
        </w:rPr>
        <w:t>Introduction of IDLE mode measurement accuracy requirements</w:t>
      </w:r>
      <w:r w:rsidR="002607BE">
        <w:t>, Nokia, Nokia Shanghai Bell</w:t>
      </w:r>
    </w:p>
    <w:bookmarkEnd w:id="1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F5BB0" w14:textId="77777777" w:rsidR="00E41E01" w:rsidRDefault="00E41E01">
      <w:r>
        <w:separator/>
      </w:r>
    </w:p>
  </w:endnote>
  <w:endnote w:type="continuationSeparator" w:id="0">
    <w:p w14:paraId="2A56509F" w14:textId="77777777" w:rsidR="00E41E01" w:rsidRDefault="00E4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B7EE5" w14:textId="77777777" w:rsidR="00E41E01" w:rsidRDefault="00E41E01">
      <w:r>
        <w:separator/>
      </w:r>
    </w:p>
  </w:footnote>
  <w:footnote w:type="continuationSeparator" w:id="0">
    <w:p w14:paraId="7216B4CF" w14:textId="77777777" w:rsidR="00E41E01" w:rsidRDefault="00E4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66B3D"/>
    <w:multiLevelType w:val="hybridMultilevel"/>
    <w:tmpl w:val="3AF410D6"/>
    <w:lvl w:ilvl="0" w:tplc="39C49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A47AB"/>
    <w:multiLevelType w:val="hybridMultilevel"/>
    <w:tmpl w:val="525ADFA4"/>
    <w:lvl w:ilvl="0" w:tplc="F110AF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BC3E1E"/>
    <w:multiLevelType w:val="hybridMultilevel"/>
    <w:tmpl w:val="8ACE6EA0"/>
    <w:lvl w:ilvl="0" w:tplc="9AA2C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1779"/>
    <w:rsid w:val="00080512"/>
    <w:rsid w:val="00090468"/>
    <w:rsid w:val="000A33DE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5816"/>
    <w:rsid w:val="001F7831"/>
    <w:rsid w:val="00204045"/>
    <w:rsid w:val="0020712B"/>
    <w:rsid w:val="0022606D"/>
    <w:rsid w:val="00226A50"/>
    <w:rsid w:val="00231728"/>
    <w:rsid w:val="00257580"/>
    <w:rsid w:val="002607BE"/>
    <w:rsid w:val="002610D8"/>
    <w:rsid w:val="002747EC"/>
    <w:rsid w:val="00275660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D79D1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3B95"/>
    <w:rsid w:val="00602F26"/>
    <w:rsid w:val="00611566"/>
    <w:rsid w:val="00646D99"/>
    <w:rsid w:val="00656910"/>
    <w:rsid w:val="006935B0"/>
    <w:rsid w:val="006A0E4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2FD6"/>
    <w:rsid w:val="00781F0F"/>
    <w:rsid w:val="0078727C"/>
    <w:rsid w:val="0079049D"/>
    <w:rsid w:val="00793DC5"/>
    <w:rsid w:val="007B18D8"/>
    <w:rsid w:val="007C095F"/>
    <w:rsid w:val="007C26C7"/>
    <w:rsid w:val="007C2DD0"/>
    <w:rsid w:val="007F2881"/>
    <w:rsid w:val="008028A4"/>
    <w:rsid w:val="00813245"/>
    <w:rsid w:val="00863A14"/>
    <w:rsid w:val="008768CA"/>
    <w:rsid w:val="00877EF9"/>
    <w:rsid w:val="00880559"/>
    <w:rsid w:val="00885E41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87A39"/>
    <w:rsid w:val="00A9671C"/>
    <w:rsid w:val="00AA1553"/>
    <w:rsid w:val="00B05962"/>
    <w:rsid w:val="00B15449"/>
    <w:rsid w:val="00B27303"/>
    <w:rsid w:val="00B47FD1"/>
    <w:rsid w:val="00B516BB"/>
    <w:rsid w:val="00BA5CA7"/>
    <w:rsid w:val="00BC3555"/>
    <w:rsid w:val="00BE7E11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B79C2"/>
    <w:rsid w:val="00CD4C7B"/>
    <w:rsid w:val="00D33BE3"/>
    <w:rsid w:val="00D3792D"/>
    <w:rsid w:val="00D404E8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1E01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547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3D79D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7A39"/>
    <w:pPr>
      <w:ind w:left="720"/>
      <w:contextualSpacing/>
    </w:pPr>
  </w:style>
  <w:style w:type="character" w:styleId="CommentReference">
    <w:name w:val="annotation reference"/>
    <w:basedOn w:val="DefaultParagraphFont"/>
    <w:rsid w:val="0086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A14"/>
  </w:style>
  <w:style w:type="character" w:customStyle="1" w:styleId="CommentTextChar">
    <w:name w:val="Comment Text Char"/>
    <w:basedOn w:val="DefaultParagraphFont"/>
    <w:link w:val="CommentText"/>
    <w:rsid w:val="00863A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3A1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133.htm" TargetMode="External"/><Relationship Id="rId18" Type="http://schemas.openxmlformats.org/officeDocument/2006/relationships/hyperlink" Target="http://www.3gpp.org/DynaReport/36133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6133.htm" TargetMode="External"/><Relationship Id="rId17" Type="http://schemas.openxmlformats.org/officeDocument/2006/relationships/hyperlink" Target="http://www.3gpp.org/ftp/tsg_ran/WG4_Radio/TSGR4_88/Docs/R4-1815413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DynaReport/36133.ht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DynaReport/36133.htm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4_Radio/TSGR4_88/Docs/R4-181541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DynaReport/36133.ht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588</Words>
  <Characters>4767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Nokia Networks</cp:lastModifiedBy>
  <cp:revision>2</cp:revision>
  <dcterms:created xsi:type="dcterms:W3CDTF">2018-11-02T18:23:00Z</dcterms:created>
  <dcterms:modified xsi:type="dcterms:W3CDTF">2018-11-02T18:23:00Z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