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97B15E" w14:textId="575715A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C07FA">
        <w:rPr>
          <w:b/>
          <w:noProof/>
          <w:sz w:val="24"/>
        </w:rPr>
        <w:t>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C07FA">
        <w:rPr>
          <w:b/>
          <w:noProof/>
          <w:sz w:val="24"/>
        </w:rPr>
        <w:t>89</w:t>
      </w:r>
      <w:r>
        <w:rPr>
          <w:b/>
          <w:i/>
          <w:noProof/>
          <w:sz w:val="28"/>
        </w:rPr>
        <w:tab/>
      </w:r>
      <w:r w:rsidR="00BF16CE">
        <w:rPr>
          <w:b/>
          <w:i/>
          <w:noProof/>
          <w:sz w:val="28"/>
        </w:rPr>
        <w:t>R4-1814711</w:t>
      </w:r>
    </w:p>
    <w:p w14:paraId="157C4AAA" w14:textId="77777777" w:rsidR="001E41F3" w:rsidRDefault="00FC07FA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Spokane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WA, USA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12 –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16 November, 2018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C5B45A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491FF1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756F44F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8B0C9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C0B67D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B67D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D22B3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C9B674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0D666F5" w14:textId="77777777" w:rsidR="001E41F3" w:rsidRPr="00410371" w:rsidRDefault="00FC07F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38-101-3</w:t>
            </w:r>
          </w:p>
        </w:tc>
        <w:tc>
          <w:tcPr>
            <w:tcW w:w="709" w:type="dxa"/>
          </w:tcPr>
          <w:p w14:paraId="6C38C68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92611AC" w14:textId="77777777" w:rsidR="001E41F3" w:rsidRPr="00410371" w:rsidRDefault="00D739F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480D67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DB06B0B" w14:textId="04246A93" w:rsidR="001E41F3" w:rsidRPr="00410371" w:rsidRDefault="004C092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40780B3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EE14F08" w14:textId="77777777" w:rsidR="001E41F3" w:rsidRPr="00410371" w:rsidRDefault="00FC07F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4A1D76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BC3326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CFD24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F7534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A718B3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33A4CC6" w14:textId="77777777" w:rsidTr="00547111">
        <w:tc>
          <w:tcPr>
            <w:tcW w:w="9641" w:type="dxa"/>
            <w:gridSpan w:val="9"/>
          </w:tcPr>
          <w:p w14:paraId="4B4222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EA02BA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61D58A7" w14:textId="77777777" w:rsidTr="00A7671C">
        <w:tc>
          <w:tcPr>
            <w:tcW w:w="2835" w:type="dxa"/>
          </w:tcPr>
          <w:p w14:paraId="51B7C32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1C71B1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E68273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CB530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086408" w14:textId="77777777" w:rsidR="00F25D98" w:rsidRDefault="00FC07F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2F278D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B13E77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5A4968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2EA28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EDEC91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EF94F78" w14:textId="77777777" w:rsidTr="00547111">
        <w:tc>
          <w:tcPr>
            <w:tcW w:w="9640" w:type="dxa"/>
            <w:gridSpan w:val="11"/>
          </w:tcPr>
          <w:p w14:paraId="43D49F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BC06A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D6A7C5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3210D2" w14:textId="35CC8FE0" w:rsidR="001E41F3" w:rsidRDefault="00BA50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Configured maximum output power for inter-band EN-DC within FR1</w:t>
            </w:r>
          </w:p>
        </w:tc>
      </w:tr>
      <w:tr w:rsidR="001E41F3" w14:paraId="274FB3D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572D2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36AE7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E52B4C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7B2B23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6BDEE4" w14:textId="77777777" w:rsidR="001E41F3" w:rsidRDefault="00FC07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1F4F745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EE425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73A35F" w14:textId="77777777" w:rsidR="001E41F3" w:rsidRDefault="00FC07F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019F61B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62E043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63B18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DF8F8B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A73735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A1C47EB" w14:textId="15E12AFC" w:rsidR="001E41F3" w:rsidRDefault="00FC72CB">
            <w:pPr>
              <w:pStyle w:val="CRCoverPage"/>
              <w:spacing w:after="0"/>
              <w:ind w:left="100"/>
              <w:rPr>
                <w:noProof/>
              </w:rPr>
            </w:pPr>
            <w:r w:rsidRPr="00FC72CB">
              <w:rPr>
                <w:noProof/>
              </w:rPr>
              <w:t xml:space="preserve">NR_newRAT-Core </w:t>
            </w:r>
            <w:r w:rsidR="00D739FC">
              <w:rPr>
                <w:noProof/>
              </w:rPr>
              <w:fldChar w:fldCharType="begin"/>
            </w:r>
            <w:r w:rsidR="00D739FC">
              <w:rPr>
                <w:noProof/>
              </w:rPr>
              <w:instrText xml:space="preserve"> DOCPROPERTY  RelatedWis  \* MERGEFORMAT </w:instrText>
            </w:r>
            <w:r w:rsidR="00D739FC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49FFBE9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40685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F0EE77" w14:textId="310A7446" w:rsidR="001E41F3" w:rsidRDefault="00FC72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2018-11-12</w:t>
            </w:r>
          </w:p>
        </w:tc>
      </w:tr>
      <w:tr w:rsidR="001E41F3" w14:paraId="04F03BC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36A41C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E6A12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65D8CF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DF6A5D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A442FF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866A1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F31BAC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1D71F57" w14:textId="38C4F945" w:rsidR="001E41F3" w:rsidRDefault="00FC72C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4DA052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B056E8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A6D55EF" w14:textId="3036950F" w:rsidR="001E41F3" w:rsidRDefault="00FC72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14:paraId="43885B7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2A1045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6316855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07C6B15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024EC4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28B0290" w14:textId="77777777" w:rsidTr="00547111">
        <w:tc>
          <w:tcPr>
            <w:tcW w:w="1843" w:type="dxa"/>
          </w:tcPr>
          <w:p w14:paraId="6129ECF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074F9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E1BF1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9EE20E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3F7F0E" w14:textId="77777777" w:rsidR="00B42AD3" w:rsidRDefault="00D710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Pcmax for inter-band EN-DC </w:t>
            </w:r>
            <w:r w:rsidR="002A66CD">
              <w:rPr>
                <w:noProof/>
              </w:rPr>
              <w:t xml:space="preserve">within FR1 </w:t>
            </w:r>
            <w:r>
              <w:rPr>
                <w:noProof/>
              </w:rPr>
              <w:t>is not specified</w:t>
            </w:r>
            <w:r w:rsidR="00E17818">
              <w:rPr>
                <w:noProof/>
              </w:rPr>
              <w:t xml:space="preserve">. </w:t>
            </w:r>
          </w:p>
          <w:p w14:paraId="6E7E5E66" w14:textId="2CC18C70" w:rsidR="00B42AD3" w:rsidRDefault="00B42AD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835601C" w14:textId="57503028" w:rsidR="00B42AD3" w:rsidRDefault="00B42A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draft CR in R4-1813844 (baseline):</w:t>
            </w:r>
          </w:p>
          <w:p w14:paraId="32B8DFE6" w14:textId="77777777" w:rsidR="00B42AD3" w:rsidRDefault="00B42AD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49D02CD" w14:textId="77777777" w:rsidR="00B42AD3" w:rsidRDefault="00B42A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total transmitted power</w:t>
            </w:r>
            <w:r w:rsidRPr="001856A3">
              <w:rPr>
                <w:lang w:val="en-US" w:eastAsia="zh-CN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SupPr>
                <m:e>
                  <m:acc>
                    <m:acc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</w:rPr>
                        <m:t>P</m:t>
                      </m:r>
                    </m:e>
                  </m:acc>
                </m:e>
                <m:sub>
                  <m:r>
                    <w:rPr>
                      <w:rFonts w:ascii="Cambria Math" w:hAnsi="Cambria Math"/>
                    </w:rPr>
                    <m:t>Total</m:t>
                  </m:r>
                </m:sub>
                <m:sup>
                  <m:r>
                    <w:rPr>
                      <w:rFonts w:ascii="Cambria Math" w:hAnsi="Cambria Math"/>
                    </w:rPr>
                    <m:t>EN</m:t>
                  </m:r>
                  <m:r>
                    <w:rPr>
                      <w:rFonts w:ascii="Cambria Math" w:hAnsi="Cambria Math"/>
                      <w:lang w:val="en-US"/>
                    </w:rPr>
                    <m:t>-</m:t>
                  </m:r>
                  <m:r>
                    <w:rPr>
                      <w:rFonts w:ascii="Cambria Math" w:hAnsi="Cambria Math"/>
                    </w:rPr>
                    <m:t>DC</m:t>
                  </m:r>
                </m:sup>
              </m:sSubSup>
            </m:oMath>
            <w:r>
              <w:rPr>
                <w:noProof/>
              </w:rPr>
              <w:t>configured by the UE can be confused with the measured power Pumax.</w:t>
            </w:r>
          </w:p>
          <w:p w14:paraId="4AB81AF5" w14:textId="77777777" w:rsidR="00B42AD3" w:rsidRDefault="00B42AD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3EEFE5A" w14:textId="77777777" w:rsidR="00B42AD3" w:rsidRDefault="00B42AD3" w:rsidP="00B42A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the specification of the requirements for the measured total transmitted power (Pumax) and the power reduction as proposed in the draft CR in R4-1813844.</w:t>
            </w:r>
          </w:p>
          <w:p w14:paraId="6F705E62" w14:textId="26815574" w:rsidR="00B42AD3" w:rsidRDefault="00B42AD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7166B3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6D18B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592C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0EDA8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1AD51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F5EBDC6" w14:textId="77777777" w:rsidR="00A554CB" w:rsidRDefault="00A554CB" w:rsidP="00A554CB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noProof/>
              </w:rPr>
              <w:t>It is clarified that the UE can also configure its the total transmitted power</w:t>
            </w:r>
            <w:r w:rsidRPr="001856A3">
              <w:rPr>
                <w:lang w:val="en-US" w:eastAsia="zh-CN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SupPr>
                <m:e>
                  <m:acc>
                    <m:acc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</w:rPr>
                        <m:t>P</m:t>
                      </m:r>
                    </m:e>
                  </m:acc>
                </m:e>
                <m:sub>
                  <m:r>
                    <w:rPr>
                      <w:rFonts w:ascii="Cambria Math" w:hAnsi="Cambria Math"/>
                    </w:rPr>
                    <m:t>Total</m:t>
                  </m:r>
                </m:sub>
                <m:sup>
                  <m:r>
                    <w:rPr>
                      <w:rFonts w:ascii="Cambria Math" w:hAnsi="Cambria Math"/>
                    </w:rPr>
                    <m:t>EN</m:t>
                  </m:r>
                  <m:r>
                    <w:rPr>
                      <w:rFonts w:ascii="Cambria Math" w:hAnsi="Cambria Math"/>
                      <w:lang w:val="en-US"/>
                    </w:rPr>
                    <m:t>-</m:t>
                  </m:r>
                  <m:r>
                    <w:rPr>
                      <w:rFonts w:ascii="Cambria Math" w:hAnsi="Cambria Math"/>
                    </w:rPr>
                    <m:t>DC</m:t>
                  </m:r>
                </m:sup>
              </m:sSubSup>
              <m:r>
                <w:rPr>
                  <w:rFonts w:ascii="Cambria Math" w:hAnsi="Cambria Math"/>
                  <w:lang w:val="en-US"/>
                </w:rPr>
                <m:t>.</m:t>
              </m:r>
            </m:oMath>
            <w:r>
              <w:rPr>
                <w:lang w:val="en-US"/>
              </w:rPr>
              <w:t xml:space="preserve"> </w:t>
            </w:r>
          </w:p>
          <w:p w14:paraId="7A19B8B3" w14:textId="47CFB2F2" w:rsidR="00A554CB" w:rsidRDefault="00A554CB" w:rsidP="00A554CB">
            <w:pPr>
              <w:pStyle w:val="CRCoverPage"/>
              <w:spacing w:after="0"/>
              <w:rPr>
                <w:lang w:val="en-US"/>
              </w:rPr>
            </w:pPr>
          </w:p>
          <w:p w14:paraId="0610DAF0" w14:textId="10E3C46C" w:rsidR="00A554CB" w:rsidRPr="00A554CB" w:rsidRDefault="00A554CB" w:rsidP="00A554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Requirements on the measured total power Pumax and NR power reduction (in accordance </w:t>
            </w:r>
            <w:r>
              <w:rPr>
                <w:lang w:val="en-US"/>
              </w:rPr>
              <w:t xml:space="preserve">the </w:t>
            </w:r>
            <w:proofErr w:type="spellStart"/>
            <w:r>
              <w:rPr>
                <w:lang w:val="en-US"/>
              </w:rPr>
              <w:t>X</w:t>
            </w:r>
            <w:r w:rsidRPr="001E7E8F">
              <w:rPr>
                <w:vertAlign w:val="subscript"/>
                <w:lang w:val="en-US"/>
              </w:rPr>
              <w:t>scale</w:t>
            </w:r>
            <w:proofErr w:type="spellEnd"/>
            <w:r>
              <w:rPr>
                <w:noProof/>
              </w:rPr>
              <w:t xml:space="preserve"> indicated) introduced. </w:t>
            </w:r>
          </w:p>
          <w:p w14:paraId="6AAA8E5E" w14:textId="2C249C51" w:rsidR="00B42AD3" w:rsidRDefault="00B42AD3" w:rsidP="00627CF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38DA60C" w14:textId="1D0296C3" w:rsidR="00B42AD3" w:rsidRDefault="00B42AD3" w:rsidP="00627C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“IF-conditions” in the draft CR R4-1813844 cannot be used for an accurate specification of the Pcmax and</w:t>
            </w:r>
            <w:r w:rsidR="00A554CB">
              <w:rPr>
                <w:noProof/>
              </w:rPr>
              <w:t xml:space="preserve"> the NR power reduction and a</w:t>
            </w:r>
            <w:r w:rsidR="004A57F9">
              <w:rPr>
                <w:noProof/>
              </w:rPr>
              <w:t>re</w:t>
            </w:r>
            <w:r w:rsidR="00A554CB">
              <w:rPr>
                <w:noProof/>
              </w:rPr>
              <w:t xml:space="preserve"> therefore removed.</w:t>
            </w:r>
          </w:p>
          <w:p w14:paraId="6B73A3D9" w14:textId="77777777" w:rsidR="00627CFB" w:rsidRDefault="00627CFB" w:rsidP="00627CF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A6CFC10" w14:textId="40A31DD6" w:rsidR="00482772" w:rsidRDefault="0048277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E8BE61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E39D9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220E5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41D1A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806975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E97531" w14:textId="038C35D9" w:rsidR="001E41F3" w:rsidRDefault="003933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Incomplete specification of power control for </w:t>
            </w:r>
            <w:r w:rsidR="00E17818">
              <w:rPr>
                <w:noProof/>
              </w:rPr>
              <w:t xml:space="preserve">inter-band </w:t>
            </w:r>
            <w:r>
              <w:rPr>
                <w:noProof/>
              </w:rPr>
              <w:t>EN-DC</w:t>
            </w:r>
          </w:p>
        </w:tc>
      </w:tr>
      <w:tr w:rsidR="001E41F3" w14:paraId="6DE1F6A3" w14:textId="77777777" w:rsidTr="00547111">
        <w:tc>
          <w:tcPr>
            <w:tcW w:w="2694" w:type="dxa"/>
            <w:gridSpan w:val="2"/>
          </w:tcPr>
          <w:p w14:paraId="7A1519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68B023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917CD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BFBD8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D7D19F" w14:textId="729DDD79" w:rsidR="001E41F3" w:rsidRDefault="00FC72CB">
            <w:pPr>
              <w:pStyle w:val="CRCoverPage"/>
              <w:spacing w:after="0"/>
              <w:ind w:left="100"/>
              <w:rPr>
                <w:noProof/>
              </w:rPr>
            </w:pPr>
            <w:r w:rsidRPr="00FC72CB">
              <w:rPr>
                <w:noProof/>
              </w:rPr>
              <w:t>6.2B.4.1.3</w:t>
            </w:r>
          </w:p>
        </w:tc>
      </w:tr>
      <w:tr w:rsidR="001E41F3" w14:paraId="616330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6FAAF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FE6B3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47090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397EE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C76BB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27C43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448379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188919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D86FF4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31447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41BFA7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64AFC1" w14:textId="77777777" w:rsidR="001E41F3" w:rsidRDefault="00FC07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1B730A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D1DFE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9FF89F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FC0B5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4C5D4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A24D45" w14:textId="77777777" w:rsidR="001E41F3" w:rsidRDefault="00FC07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F7B34E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AA07F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37A33C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5C5AEF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19885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908C2E" w14:textId="77777777" w:rsidR="001E41F3" w:rsidRDefault="00FC07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35EB6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86551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7BB3A9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20775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8FF51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528C83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4C2AF2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C58FC2" w14:textId="69ABA6C8" w:rsidR="001E41F3" w:rsidRDefault="00D710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draft CR in R4-1813844 is used as baseline</w:t>
            </w:r>
            <w:r w:rsidR="00FC72CB">
              <w:rPr>
                <w:noProof/>
              </w:rPr>
              <w:t>, additional changes proposed in this CR are indicated by a different user name for tracking.</w:t>
            </w:r>
          </w:p>
        </w:tc>
      </w:tr>
    </w:tbl>
    <w:p w14:paraId="78969FE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5824A26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26361CE" w14:textId="7CE4166B" w:rsidR="001E41F3" w:rsidRDefault="00FC07FA">
      <w:pPr>
        <w:rPr>
          <w:i/>
          <w:noProof/>
          <w:color w:val="0070C0"/>
        </w:rPr>
      </w:pPr>
      <w:r w:rsidRPr="00301544">
        <w:rPr>
          <w:i/>
          <w:noProof/>
          <w:color w:val="0070C0"/>
        </w:rPr>
        <w:lastRenderedPageBreak/>
        <w:t>&lt; start of changes &gt;</w:t>
      </w:r>
      <w:bookmarkStart w:id="2" w:name="_GoBack"/>
      <w:bookmarkEnd w:id="2"/>
    </w:p>
    <w:p w14:paraId="29ABF90C" w14:textId="77777777" w:rsidR="00F30CAD" w:rsidRPr="002B68A9" w:rsidRDefault="00F30CAD" w:rsidP="00F30CAD">
      <w:pPr>
        <w:pStyle w:val="Heading5"/>
      </w:pPr>
      <w:bookmarkStart w:id="3" w:name="_Toc526341531"/>
      <w:r w:rsidRPr="002B68A9">
        <w:t>6.2B.4.1.3</w:t>
      </w:r>
      <w:r w:rsidRPr="002B68A9">
        <w:tab/>
        <w:t>Inter-band EN-DC within FR1</w:t>
      </w:r>
      <w:bookmarkEnd w:id="3"/>
    </w:p>
    <w:p w14:paraId="457E19B3" w14:textId="77777777" w:rsidR="00F30CAD" w:rsidRDefault="00F30CAD" w:rsidP="00F30CAD">
      <w:pPr>
        <w:pStyle w:val="Guidance"/>
        <w:rPr>
          <w:color w:val="auto"/>
        </w:rPr>
      </w:pPr>
      <w:r w:rsidRPr="002B68A9">
        <w:rPr>
          <w:color w:val="auto"/>
        </w:rPr>
        <w:t xml:space="preserve">&lt; equations for </w:t>
      </w:r>
      <w:proofErr w:type="spellStart"/>
      <w:r w:rsidRPr="002B68A9">
        <w:rPr>
          <w:color w:val="auto"/>
        </w:rPr>
        <w:t>Pcmax</w:t>
      </w:r>
      <w:proofErr w:type="spellEnd"/>
      <w:r w:rsidRPr="002B68A9">
        <w:rPr>
          <w:color w:val="auto"/>
        </w:rPr>
        <w:t xml:space="preserve"> &gt;</w:t>
      </w:r>
    </w:p>
    <w:p w14:paraId="11ACC7CA" w14:textId="7A3D1D0C" w:rsidR="00AB2C74" w:rsidRPr="001856A3" w:rsidRDefault="00AB2C74" w:rsidP="00AB2C74">
      <w:pPr>
        <w:spacing w:after="160" w:line="256" w:lineRule="auto"/>
        <w:rPr>
          <w:ins w:id="4" w:author="R4-1813844" w:date="2018-10-28T13:50:00Z"/>
          <w:rFonts w:eastAsia="Calibri"/>
          <w:lang w:val="en-US" w:eastAsia="zh-CN"/>
        </w:rPr>
      </w:pPr>
      <w:ins w:id="5" w:author="R4-1813844" w:date="2018-10-28T13:50:00Z">
        <w:r>
          <w:rPr>
            <w:rFonts w:eastAsia="Calibri"/>
            <w:lang w:val="en-US"/>
          </w:rPr>
          <w:t xml:space="preserve">For inter-band dual connectivity with one uplink serving cell per CG on E-UTRA and NR respectively, the UE is allowed to set its configured maximum output power </w:t>
        </w:r>
        <w:proofErr w:type="spellStart"/>
        <w:r>
          <w:rPr>
            <w:rFonts w:eastAsia="Calibri"/>
            <w:lang w:val="en-US" w:bidi="bn-IN"/>
          </w:rPr>
          <w:t>P</w:t>
        </w:r>
        <w:r>
          <w:rPr>
            <w:rFonts w:eastAsia="Calibri"/>
            <w:vertAlign w:val="subscript"/>
            <w:lang w:val="en-US" w:bidi="bn-IN"/>
          </w:rPr>
          <w:t>CMAX</w:t>
        </w:r>
        <w:r>
          <w:rPr>
            <w:rFonts w:eastAsia="Calibri"/>
            <w:vertAlign w:val="subscript"/>
            <w:lang w:val="en-US" w:eastAsia="zh-CN" w:bidi="bn-IN"/>
          </w:rPr>
          <w:t>,</w:t>
        </w:r>
        <w:r>
          <w:rPr>
            <w:rFonts w:eastAsia="Calibri"/>
            <w:i/>
            <w:vertAlign w:val="subscript"/>
            <w:lang w:val="en-US" w:eastAsia="zh-CN" w:bidi="bn-IN"/>
          </w:rPr>
          <w:t>c</w:t>
        </w:r>
        <w:proofErr w:type="spellEnd"/>
        <w:r>
          <w:rPr>
            <w:rFonts w:eastAsia="Calibri"/>
            <w:i/>
            <w:vertAlign w:val="subscript"/>
            <w:lang w:val="en-US" w:eastAsia="zh-CN" w:bidi="bn-IN"/>
          </w:rPr>
          <w:t xml:space="preserve">(i),i </w:t>
        </w:r>
        <w:r>
          <w:rPr>
            <w:rFonts w:eastAsia="Calibri"/>
            <w:lang w:val="en-US" w:eastAsia="zh-CN"/>
          </w:rPr>
          <w:t xml:space="preserve">for serving cell </w:t>
        </w:r>
        <w:r>
          <w:rPr>
            <w:rFonts w:eastAsia="Calibri"/>
            <w:i/>
            <w:lang w:val="en-US" w:eastAsia="zh-CN"/>
          </w:rPr>
          <w:t>c(i)</w:t>
        </w:r>
        <w:r>
          <w:rPr>
            <w:rFonts w:eastAsia="Calibri"/>
            <w:lang w:val="en-US" w:eastAsia="zh-CN"/>
          </w:rPr>
          <w:t xml:space="preserve"> of CG</w:t>
        </w:r>
        <w:r>
          <w:rPr>
            <w:rFonts w:eastAsia="Calibri"/>
            <w:i/>
            <w:lang w:val="en-US" w:eastAsia="zh-CN"/>
          </w:rPr>
          <w:t xml:space="preserve"> i, i = 1,2</w:t>
        </w:r>
        <w:r>
          <w:rPr>
            <w:rFonts w:eastAsia="Calibri"/>
            <w:lang w:val="en-US" w:eastAsia="zh-CN"/>
          </w:rPr>
          <w:t>, and its</w:t>
        </w:r>
        <w:del w:id="6" w:author="Ericsson" w:date="2018-10-28T14:19:00Z">
          <w:r w:rsidDel="00480B49">
            <w:rPr>
              <w:rFonts w:eastAsia="Calibri"/>
              <w:lang w:val="en-US" w:eastAsia="zh-CN"/>
            </w:rPr>
            <w:delText xml:space="preserve"> </w:delText>
          </w:r>
          <w:r w:rsidDel="00480B49">
            <w:rPr>
              <w:rFonts w:eastAsia="Calibri"/>
              <w:lang w:val="en-US"/>
            </w:rPr>
            <w:delText>total</w:delText>
          </w:r>
        </w:del>
        <w:r>
          <w:rPr>
            <w:rFonts w:eastAsia="Calibri"/>
            <w:lang w:val="en-US"/>
          </w:rPr>
          <w:t xml:space="preserve"> configured maximum </w:t>
        </w:r>
      </w:ins>
      <w:ins w:id="7" w:author="Ericsson" w:date="2018-10-28T14:19:00Z">
        <w:r w:rsidR="00480B49">
          <w:rPr>
            <w:rFonts w:eastAsia="Calibri"/>
            <w:lang w:val="en-US"/>
          </w:rPr>
          <w:t>transmission</w:t>
        </w:r>
      </w:ins>
      <w:ins w:id="8" w:author="R4-1813844" w:date="2018-10-28T13:50:00Z">
        <w:del w:id="9" w:author="Ericsson" w:date="2018-10-28T14:19:00Z">
          <w:r w:rsidDel="00480B49">
            <w:rPr>
              <w:rFonts w:eastAsia="Calibri"/>
              <w:lang w:val="en-US"/>
            </w:rPr>
            <w:delText>output</w:delText>
          </w:r>
        </w:del>
        <w:r>
          <w:rPr>
            <w:rFonts w:eastAsia="Calibri"/>
            <w:lang w:val="en-US"/>
          </w:rPr>
          <w:t xml:space="preserve"> power </w:t>
        </w:r>
      </w:ins>
      <w:ins w:id="10" w:author="Ericsson" w:date="2018-10-28T14:19:00Z">
        <w:r w:rsidR="00480B49">
          <w:rPr>
            <w:rFonts w:eastAsia="Calibri"/>
            <w:lang w:val="en-US"/>
          </w:rPr>
          <w:t>for EN-DC operation</w:t>
        </w:r>
        <w:r w:rsidR="00480B49" w:rsidRPr="001856A3">
          <w:rPr>
            <w:lang w:val="en-US" w:eastAsia="zh-CN"/>
          </w:rPr>
          <w:t xml:space="preserve"> </w:t>
        </w:r>
        <m:oMath>
          <m:sSubSup>
            <m:sSubSupPr>
              <m:ctrlPr>
                <w:rPr>
                  <w:rFonts w:ascii="Cambria Math" w:hAnsi="Cambria Math"/>
                  <w:i/>
                  <w:lang w:val="en-US"/>
                </w:rPr>
              </m:ctrlPr>
            </m:sSubSupPr>
            <m:e>
              <m:acc>
                <m:acc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</m:acc>
            </m:e>
            <m:sub>
              <m:r>
                <w:rPr>
                  <w:rFonts w:ascii="Cambria Math" w:hAnsi="Cambria Math"/>
                </w:rPr>
                <m:t>Total</m:t>
              </m:r>
            </m:sub>
            <m:sup>
              <m:r>
                <w:rPr>
                  <w:rFonts w:ascii="Cambria Math" w:hAnsi="Cambria Math"/>
                </w:rPr>
                <m:t>EN</m:t>
              </m:r>
              <m:r>
                <w:rPr>
                  <w:rFonts w:ascii="Cambria Math" w:hAnsi="Cambria Math"/>
                  <w:lang w:val="en-US"/>
                </w:rPr>
                <m:t>-</m:t>
              </m:r>
              <m:r>
                <w:rPr>
                  <w:rFonts w:ascii="Cambria Math" w:hAnsi="Cambria Math"/>
                </w:rPr>
                <m:t>DC</m:t>
              </m:r>
            </m:sup>
          </m:sSubSup>
        </m:oMath>
      </w:ins>
      <w:ins w:id="11" w:author="R4-1813844" w:date="2018-10-28T13:50:00Z">
        <w:del w:id="12" w:author="Ericsson" w:date="2018-10-28T14:19:00Z">
          <w:r w:rsidDel="00480B49">
            <w:rPr>
              <w:rFonts w:eastAsia="Calibri"/>
              <w:lang w:val="en-US" w:bidi="bn-IN"/>
            </w:rPr>
            <w:delText>P</w:delText>
          </w:r>
          <w:r w:rsidDel="00480B49">
            <w:rPr>
              <w:rFonts w:eastAsia="Calibri"/>
              <w:vertAlign w:val="subscript"/>
              <w:lang w:val="en-US" w:bidi="bn-IN"/>
            </w:rPr>
            <w:delText>CMAX</w:delText>
          </w:r>
        </w:del>
        <w:r>
          <w:rPr>
            <w:rFonts w:eastAsia="Calibri"/>
            <w:lang w:val="en-US" w:eastAsia="zh-CN"/>
          </w:rPr>
          <w:t xml:space="preserve">.  </w:t>
        </w:r>
      </w:ins>
    </w:p>
    <w:p w14:paraId="2C79491B" w14:textId="77777777" w:rsidR="00AB2C74" w:rsidRDefault="00AB2C74" w:rsidP="00AB2C74">
      <w:pPr>
        <w:spacing w:after="0"/>
        <w:jc w:val="both"/>
        <w:rPr>
          <w:ins w:id="13" w:author="R4-1813844" w:date="2018-10-28T13:50:00Z"/>
          <w:rFonts w:eastAsia="SimSun"/>
        </w:rPr>
      </w:pPr>
      <w:ins w:id="14" w:author="R4-1813844" w:date="2018-10-28T13:50:00Z">
        <w:r>
          <w:rPr>
            <w:rFonts w:eastAsia="SimSun"/>
          </w:rPr>
          <w:t xml:space="preserve">The </w:t>
        </w:r>
        <w:r>
          <w:rPr>
            <w:rFonts w:eastAsia="SimSun"/>
            <w:lang w:bidi="bn-IN"/>
          </w:rPr>
          <w:t xml:space="preserve">configured maximum output power </w:t>
        </w:r>
        <w:r w:rsidRPr="001856A3">
          <w:rPr>
            <w:rFonts w:cs="Geneva"/>
            <w:noProof/>
            <w:lang w:val="en-US" w:eastAsia="x-none" w:bidi="bn-IN"/>
          </w:rPr>
          <w:t>P</w:t>
        </w:r>
        <w:r w:rsidRPr="001856A3">
          <w:rPr>
            <w:rFonts w:cs="Geneva"/>
            <w:noProof/>
            <w:vertAlign w:val="subscript"/>
            <w:lang w:val="en-US" w:eastAsia="x-none" w:bidi="bn-IN"/>
          </w:rPr>
          <w:t>CMAX_</w:t>
        </w:r>
        <w:r w:rsidRPr="001856A3">
          <w:rPr>
            <w:rFonts w:cs="Geneva"/>
            <w:i/>
            <w:noProof/>
            <w:vertAlign w:val="subscript"/>
            <w:lang w:val="en-US" w:eastAsia="x-none" w:bidi="bn-IN"/>
          </w:rPr>
          <w:t xml:space="preserve"> </w:t>
        </w:r>
        <w:r w:rsidRPr="001856A3">
          <w:rPr>
            <w:rFonts w:cs="Geneva"/>
            <w:noProof/>
            <w:vertAlign w:val="subscript"/>
            <w:lang w:val="en-US" w:eastAsia="x-none" w:bidi="bn-IN"/>
          </w:rPr>
          <w:t>E-UTRA,</w:t>
        </w:r>
        <w:r w:rsidRPr="001856A3">
          <w:rPr>
            <w:rFonts w:cs="Geneva"/>
            <w:i/>
            <w:noProof/>
            <w:vertAlign w:val="subscript"/>
            <w:lang w:val="en-US" w:eastAsia="x-none" w:bidi="bn-IN"/>
          </w:rPr>
          <w:t xml:space="preserve">c </w:t>
        </w:r>
        <w:r w:rsidRPr="001856A3">
          <w:rPr>
            <w:noProof/>
            <w:lang w:val="en-US" w:eastAsia="zh-CN"/>
          </w:rPr>
          <w:t>(</w:t>
        </w:r>
        <w:r w:rsidRPr="001856A3">
          <w:rPr>
            <w:i/>
            <w:noProof/>
            <w:lang w:val="en-US" w:eastAsia="zh-CN"/>
          </w:rPr>
          <w:t>p</w:t>
        </w:r>
        <w:r w:rsidRPr="001856A3">
          <w:rPr>
            <w:noProof/>
            <w:lang w:val="en-US" w:eastAsia="zh-CN"/>
          </w:rPr>
          <w:t xml:space="preserve">) </w:t>
        </w:r>
        <w:r>
          <w:rPr>
            <w:rFonts w:eastAsia="SimSun"/>
          </w:rPr>
          <w:t>in sub-frame</w:t>
        </w:r>
        <w:r>
          <w:rPr>
            <w:rFonts w:eastAsia="SimSun"/>
            <w:i/>
          </w:rPr>
          <w:t xml:space="preserve"> p </w:t>
        </w:r>
        <w:r>
          <w:rPr>
            <w:rFonts w:eastAsia="SimSun"/>
          </w:rPr>
          <w:t>for the configured E-UTRA uplink carrier shall be set within the bounds:</w:t>
        </w:r>
      </w:ins>
    </w:p>
    <w:p w14:paraId="43F6578A" w14:textId="77777777" w:rsidR="00AB2C74" w:rsidRDefault="00AB2C74" w:rsidP="00AB2C74">
      <w:pPr>
        <w:spacing w:after="0"/>
        <w:jc w:val="both"/>
        <w:rPr>
          <w:ins w:id="15" w:author="R4-1813844" w:date="2018-10-28T13:50:00Z"/>
          <w:rFonts w:eastAsia="SimSun"/>
        </w:rPr>
      </w:pPr>
    </w:p>
    <w:p w14:paraId="5C8934F4" w14:textId="77777777" w:rsidR="00AB2C74" w:rsidRPr="00AB2C74" w:rsidRDefault="00AB2C74" w:rsidP="00AB2C74"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jc w:val="center"/>
        <w:textAlignment w:val="baseline"/>
        <w:rPr>
          <w:ins w:id="16" w:author="R4-1813844" w:date="2018-10-28T13:50:00Z"/>
          <w:noProof/>
          <w:lang w:val="sv-SE" w:eastAsia="zh-CN"/>
          <w:rPrChange w:id="17" w:author="R4-1813844" w:date="2018-10-28T13:50:00Z">
            <w:rPr>
              <w:ins w:id="18" w:author="R4-1813844" w:date="2018-10-28T13:50:00Z"/>
              <w:noProof/>
              <w:lang w:eastAsia="zh-CN"/>
            </w:rPr>
          </w:rPrChange>
        </w:rPr>
      </w:pPr>
      <w:ins w:id="19" w:author="R4-1813844" w:date="2018-10-28T13:50:00Z">
        <w:r w:rsidRPr="00AB2C74">
          <w:rPr>
            <w:noProof/>
            <w:lang w:val="sv-SE" w:eastAsia="x-none" w:bidi="bn-IN"/>
            <w:rPrChange w:id="20" w:author="R4-1813844" w:date="2018-10-28T13:50:00Z">
              <w:rPr>
                <w:noProof/>
                <w:lang w:eastAsia="x-none" w:bidi="bn-IN"/>
              </w:rPr>
            </w:rPrChange>
          </w:rPr>
          <w:t>P</w:t>
        </w:r>
        <w:r w:rsidRPr="00AB2C74">
          <w:rPr>
            <w:noProof/>
            <w:vertAlign w:val="subscript"/>
            <w:lang w:val="sv-SE" w:eastAsia="x-none" w:bidi="bn-IN"/>
            <w:rPrChange w:id="21" w:author="R4-1813844" w:date="2018-10-28T13:50:00Z">
              <w:rPr>
                <w:noProof/>
                <w:vertAlign w:val="subscript"/>
                <w:lang w:eastAsia="x-none" w:bidi="bn-IN"/>
              </w:rPr>
            </w:rPrChange>
          </w:rPr>
          <w:t>CMAX_L_</w:t>
        </w:r>
        <w:r w:rsidRPr="00AB2C74">
          <w:rPr>
            <w:i/>
            <w:noProof/>
            <w:vertAlign w:val="subscript"/>
            <w:lang w:val="sv-SE" w:eastAsia="x-none" w:bidi="bn-IN"/>
            <w:rPrChange w:id="22" w:author="R4-1813844" w:date="2018-10-28T13:50:00Z">
              <w:rPr>
                <w:i/>
                <w:noProof/>
                <w:vertAlign w:val="subscript"/>
                <w:lang w:eastAsia="x-none" w:bidi="bn-IN"/>
              </w:rPr>
            </w:rPrChange>
          </w:rPr>
          <w:t xml:space="preserve"> </w:t>
        </w:r>
        <w:r w:rsidRPr="00AB2C74">
          <w:rPr>
            <w:noProof/>
            <w:vertAlign w:val="subscript"/>
            <w:lang w:val="sv-SE" w:eastAsia="x-none" w:bidi="bn-IN"/>
            <w:rPrChange w:id="23" w:author="R4-1813844" w:date="2018-10-28T13:50:00Z">
              <w:rPr>
                <w:noProof/>
                <w:vertAlign w:val="subscript"/>
                <w:lang w:eastAsia="x-none" w:bidi="bn-IN"/>
              </w:rPr>
            </w:rPrChange>
          </w:rPr>
          <w:t>E-UTRA,</w:t>
        </w:r>
        <w:r w:rsidRPr="00AB2C74">
          <w:rPr>
            <w:i/>
            <w:noProof/>
            <w:vertAlign w:val="subscript"/>
            <w:lang w:val="sv-SE" w:eastAsia="x-none" w:bidi="bn-IN"/>
            <w:rPrChange w:id="24" w:author="R4-1813844" w:date="2018-10-28T13:50:00Z">
              <w:rPr>
                <w:i/>
                <w:noProof/>
                <w:vertAlign w:val="subscript"/>
                <w:lang w:eastAsia="x-none" w:bidi="bn-IN"/>
              </w:rPr>
            </w:rPrChange>
          </w:rPr>
          <w:t>c</w:t>
        </w:r>
        <w:r w:rsidRPr="00AB2C74">
          <w:rPr>
            <w:noProof/>
            <w:lang w:val="sv-SE" w:eastAsia="x-none" w:bidi="bn-IN"/>
            <w:rPrChange w:id="25" w:author="R4-1813844" w:date="2018-10-28T13:50:00Z">
              <w:rPr>
                <w:noProof/>
                <w:lang w:eastAsia="x-none" w:bidi="bn-IN"/>
              </w:rPr>
            </w:rPrChange>
          </w:rPr>
          <w:t xml:space="preserve"> </w:t>
        </w:r>
        <w:r w:rsidRPr="00AB2C74">
          <w:rPr>
            <w:noProof/>
            <w:lang w:val="sv-SE" w:eastAsia="zh-CN"/>
            <w:rPrChange w:id="26" w:author="R4-1813844" w:date="2018-10-28T13:50:00Z">
              <w:rPr>
                <w:noProof/>
                <w:lang w:eastAsia="zh-CN"/>
              </w:rPr>
            </w:rPrChange>
          </w:rPr>
          <w:t>(</w:t>
        </w:r>
        <w:r w:rsidRPr="00AB2C74">
          <w:rPr>
            <w:i/>
            <w:noProof/>
            <w:lang w:val="sv-SE" w:eastAsia="zh-CN"/>
            <w:rPrChange w:id="27" w:author="R4-1813844" w:date="2018-10-28T13:50:00Z">
              <w:rPr>
                <w:i/>
                <w:noProof/>
                <w:lang w:eastAsia="zh-CN"/>
              </w:rPr>
            </w:rPrChange>
          </w:rPr>
          <w:t>p</w:t>
        </w:r>
        <w:r w:rsidRPr="00AB2C74">
          <w:rPr>
            <w:noProof/>
            <w:lang w:val="sv-SE" w:eastAsia="zh-CN"/>
            <w:rPrChange w:id="28" w:author="R4-1813844" w:date="2018-10-28T13:50:00Z">
              <w:rPr>
                <w:noProof/>
                <w:lang w:eastAsia="zh-CN"/>
              </w:rPr>
            </w:rPrChange>
          </w:rPr>
          <w:t xml:space="preserve">) </w:t>
        </w:r>
        <w:r w:rsidRPr="00AB2C74">
          <w:rPr>
            <w:noProof/>
            <w:lang w:val="sv-SE" w:eastAsia="x-none" w:bidi="bn-IN"/>
            <w:rPrChange w:id="29" w:author="R4-1813844" w:date="2018-10-28T13:50:00Z">
              <w:rPr>
                <w:noProof/>
                <w:lang w:eastAsia="x-none" w:bidi="bn-IN"/>
              </w:rPr>
            </w:rPrChange>
          </w:rPr>
          <w:t xml:space="preserve">≤  </w:t>
        </w:r>
        <w:r w:rsidRPr="00AB2C74">
          <w:rPr>
            <w:rFonts w:cs="Geneva"/>
            <w:noProof/>
            <w:lang w:val="sv-SE" w:eastAsia="x-none" w:bidi="bn-IN"/>
            <w:rPrChange w:id="30" w:author="R4-1813844" w:date="2018-10-28T13:50:00Z">
              <w:rPr>
                <w:rFonts w:cs="Geneva"/>
                <w:noProof/>
                <w:lang w:eastAsia="x-none" w:bidi="bn-IN"/>
              </w:rPr>
            </w:rPrChange>
          </w:rPr>
          <w:t>P</w:t>
        </w:r>
        <w:r w:rsidRPr="00AB2C74">
          <w:rPr>
            <w:rFonts w:cs="Geneva"/>
            <w:noProof/>
            <w:vertAlign w:val="subscript"/>
            <w:lang w:val="sv-SE" w:eastAsia="x-none" w:bidi="bn-IN"/>
            <w:rPrChange w:id="31" w:author="R4-1813844" w:date="2018-10-28T13:50:00Z">
              <w:rPr>
                <w:rFonts w:cs="Geneva"/>
                <w:noProof/>
                <w:vertAlign w:val="subscript"/>
                <w:lang w:eastAsia="x-none" w:bidi="bn-IN"/>
              </w:rPr>
            </w:rPrChange>
          </w:rPr>
          <w:t>CMAX_</w:t>
        </w:r>
        <w:r w:rsidRPr="00AB2C74">
          <w:rPr>
            <w:rFonts w:cs="Geneva"/>
            <w:i/>
            <w:noProof/>
            <w:vertAlign w:val="subscript"/>
            <w:lang w:val="sv-SE" w:eastAsia="x-none" w:bidi="bn-IN"/>
            <w:rPrChange w:id="32" w:author="R4-1813844" w:date="2018-10-28T13:50:00Z">
              <w:rPr>
                <w:rFonts w:cs="Geneva"/>
                <w:i/>
                <w:noProof/>
                <w:vertAlign w:val="subscript"/>
                <w:lang w:eastAsia="x-none" w:bidi="bn-IN"/>
              </w:rPr>
            </w:rPrChange>
          </w:rPr>
          <w:t xml:space="preserve"> </w:t>
        </w:r>
        <w:r w:rsidRPr="00AB2C74">
          <w:rPr>
            <w:rFonts w:cs="Geneva"/>
            <w:noProof/>
            <w:vertAlign w:val="subscript"/>
            <w:lang w:val="sv-SE" w:eastAsia="x-none" w:bidi="bn-IN"/>
            <w:rPrChange w:id="33" w:author="R4-1813844" w:date="2018-10-28T13:50:00Z">
              <w:rPr>
                <w:rFonts w:cs="Geneva"/>
                <w:noProof/>
                <w:vertAlign w:val="subscript"/>
                <w:lang w:eastAsia="x-none" w:bidi="bn-IN"/>
              </w:rPr>
            </w:rPrChange>
          </w:rPr>
          <w:t>E-UTRA,</w:t>
        </w:r>
        <w:r w:rsidRPr="00AB2C74">
          <w:rPr>
            <w:rFonts w:cs="Geneva"/>
            <w:i/>
            <w:noProof/>
            <w:vertAlign w:val="subscript"/>
            <w:lang w:val="sv-SE" w:eastAsia="x-none" w:bidi="bn-IN"/>
            <w:rPrChange w:id="34" w:author="R4-1813844" w:date="2018-10-28T13:50:00Z">
              <w:rPr>
                <w:rFonts w:cs="Geneva"/>
                <w:i/>
                <w:noProof/>
                <w:vertAlign w:val="subscript"/>
                <w:lang w:eastAsia="x-none" w:bidi="bn-IN"/>
              </w:rPr>
            </w:rPrChange>
          </w:rPr>
          <w:t xml:space="preserve">c </w:t>
        </w:r>
        <w:r w:rsidRPr="00AB2C74">
          <w:rPr>
            <w:noProof/>
            <w:lang w:val="sv-SE" w:eastAsia="zh-CN"/>
            <w:rPrChange w:id="35" w:author="R4-1813844" w:date="2018-10-28T13:50:00Z">
              <w:rPr>
                <w:noProof/>
                <w:lang w:eastAsia="zh-CN"/>
              </w:rPr>
            </w:rPrChange>
          </w:rPr>
          <w:t>(</w:t>
        </w:r>
        <w:r w:rsidRPr="00AB2C74">
          <w:rPr>
            <w:i/>
            <w:noProof/>
            <w:lang w:val="sv-SE" w:eastAsia="zh-CN"/>
            <w:rPrChange w:id="36" w:author="R4-1813844" w:date="2018-10-28T13:50:00Z">
              <w:rPr>
                <w:i/>
                <w:noProof/>
                <w:lang w:eastAsia="zh-CN"/>
              </w:rPr>
            </w:rPrChange>
          </w:rPr>
          <w:t>p</w:t>
        </w:r>
        <w:r w:rsidRPr="00AB2C74">
          <w:rPr>
            <w:noProof/>
            <w:lang w:val="sv-SE" w:eastAsia="zh-CN"/>
            <w:rPrChange w:id="37" w:author="R4-1813844" w:date="2018-10-28T13:50:00Z">
              <w:rPr>
                <w:noProof/>
                <w:lang w:eastAsia="zh-CN"/>
              </w:rPr>
            </w:rPrChange>
          </w:rPr>
          <w:t xml:space="preserve">) </w:t>
        </w:r>
        <w:r w:rsidRPr="00AB2C74">
          <w:rPr>
            <w:noProof/>
            <w:lang w:val="sv-SE" w:eastAsia="x-none" w:bidi="bn-IN"/>
            <w:rPrChange w:id="38" w:author="R4-1813844" w:date="2018-10-28T13:50:00Z">
              <w:rPr>
                <w:noProof/>
                <w:lang w:eastAsia="x-none" w:bidi="bn-IN"/>
              </w:rPr>
            </w:rPrChange>
          </w:rPr>
          <w:t>≤  P</w:t>
        </w:r>
        <w:r w:rsidRPr="00AB2C74">
          <w:rPr>
            <w:noProof/>
            <w:vertAlign w:val="subscript"/>
            <w:lang w:val="sv-SE" w:eastAsia="x-none" w:bidi="bn-IN"/>
            <w:rPrChange w:id="39" w:author="R4-1813844" w:date="2018-10-28T13:50:00Z">
              <w:rPr>
                <w:noProof/>
                <w:vertAlign w:val="subscript"/>
                <w:lang w:eastAsia="x-none" w:bidi="bn-IN"/>
              </w:rPr>
            </w:rPrChange>
          </w:rPr>
          <w:t>CMAX</w:t>
        </w:r>
        <w:r w:rsidRPr="00AB2C74">
          <w:rPr>
            <w:noProof/>
            <w:lang w:val="sv-SE" w:eastAsia="zh-CN"/>
            <w:rPrChange w:id="40" w:author="R4-1813844" w:date="2018-10-28T13:50:00Z">
              <w:rPr>
                <w:noProof/>
                <w:lang w:eastAsia="zh-CN"/>
              </w:rPr>
            </w:rPrChange>
          </w:rPr>
          <w:t xml:space="preserve"> </w:t>
        </w:r>
        <w:r w:rsidRPr="00AB2C74">
          <w:rPr>
            <w:noProof/>
            <w:vertAlign w:val="subscript"/>
            <w:lang w:val="sv-SE" w:eastAsia="x-none" w:bidi="bn-IN"/>
            <w:rPrChange w:id="41" w:author="R4-1813844" w:date="2018-10-28T13:50:00Z">
              <w:rPr>
                <w:noProof/>
                <w:vertAlign w:val="subscript"/>
                <w:lang w:eastAsia="x-none" w:bidi="bn-IN"/>
              </w:rPr>
            </w:rPrChange>
          </w:rPr>
          <w:t>H _</w:t>
        </w:r>
        <w:r w:rsidRPr="00AB2C74">
          <w:rPr>
            <w:i/>
            <w:noProof/>
            <w:vertAlign w:val="subscript"/>
            <w:lang w:val="sv-SE" w:eastAsia="x-none" w:bidi="bn-IN"/>
            <w:rPrChange w:id="42" w:author="R4-1813844" w:date="2018-10-28T13:50:00Z">
              <w:rPr>
                <w:i/>
                <w:noProof/>
                <w:vertAlign w:val="subscript"/>
                <w:lang w:eastAsia="x-none" w:bidi="bn-IN"/>
              </w:rPr>
            </w:rPrChange>
          </w:rPr>
          <w:t xml:space="preserve"> </w:t>
        </w:r>
        <w:r w:rsidRPr="00AB2C74">
          <w:rPr>
            <w:noProof/>
            <w:vertAlign w:val="subscript"/>
            <w:lang w:val="sv-SE" w:eastAsia="x-none" w:bidi="bn-IN"/>
            <w:rPrChange w:id="43" w:author="R4-1813844" w:date="2018-10-28T13:50:00Z">
              <w:rPr>
                <w:noProof/>
                <w:vertAlign w:val="subscript"/>
                <w:lang w:eastAsia="x-none" w:bidi="bn-IN"/>
              </w:rPr>
            </w:rPrChange>
          </w:rPr>
          <w:t>E-UTRA,</w:t>
        </w:r>
        <w:r w:rsidRPr="00AB2C74">
          <w:rPr>
            <w:i/>
            <w:noProof/>
            <w:vertAlign w:val="subscript"/>
            <w:lang w:val="sv-SE" w:eastAsia="x-none" w:bidi="bn-IN"/>
            <w:rPrChange w:id="44" w:author="R4-1813844" w:date="2018-10-28T13:50:00Z">
              <w:rPr>
                <w:i/>
                <w:noProof/>
                <w:vertAlign w:val="subscript"/>
                <w:lang w:eastAsia="x-none" w:bidi="bn-IN"/>
              </w:rPr>
            </w:rPrChange>
          </w:rPr>
          <w:t>c</w:t>
        </w:r>
        <w:r w:rsidRPr="00AB2C74">
          <w:rPr>
            <w:noProof/>
            <w:lang w:val="sv-SE" w:eastAsia="zh-CN"/>
            <w:rPrChange w:id="45" w:author="R4-1813844" w:date="2018-10-28T13:50:00Z">
              <w:rPr>
                <w:noProof/>
                <w:lang w:eastAsia="zh-CN"/>
              </w:rPr>
            </w:rPrChange>
          </w:rPr>
          <w:t xml:space="preserve"> (</w:t>
        </w:r>
        <w:r w:rsidRPr="00AB2C74">
          <w:rPr>
            <w:i/>
            <w:noProof/>
            <w:lang w:val="sv-SE" w:eastAsia="zh-CN"/>
            <w:rPrChange w:id="46" w:author="R4-1813844" w:date="2018-10-28T13:50:00Z">
              <w:rPr>
                <w:i/>
                <w:noProof/>
                <w:lang w:eastAsia="zh-CN"/>
              </w:rPr>
            </w:rPrChange>
          </w:rPr>
          <w:t>p</w:t>
        </w:r>
        <w:r w:rsidRPr="00AB2C74">
          <w:rPr>
            <w:noProof/>
            <w:lang w:val="sv-SE" w:eastAsia="zh-CN"/>
            <w:rPrChange w:id="47" w:author="R4-1813844" w:date="2018-10-28T13:50:00Z">
              <w:rPr>
                <w:noProof/>
                <w:lang w:eastAsia="zh-CN"/>
              </w:rPr>
            </w:rPrChange>
          </w:rPr>
          <w:t>)</w:t>
        </w:r>
      </w:ins>
    </w:p>
    <w:p w14:paraId="16C15D18" w14:textId="77777777" w:rsidR="00AB2C74" w:rsidRDefault="00AB2C74" w:rsidP="00AB2C74">
      <w:pPr>
        <w:spacing w:after="0"/>
        <w:jc w:val="both"/>
        <w:rPr>
          <w:ins w:id="48" w:author="R4-1813844" w:date="2018-10-28T13:50:00Z"/>
          <w:rFonts w:eastAsia="SimSun"/>
        </w:rPr>
      </w:pPr>
      <w:ins w:id="49" w:author="R4-1813844" w:date="2018-10-28T13:50:00Z">
        <w:r>
          <w:rPr>
            <w:rFonts w:eastAsia="SimSun"/>
          </w:rPr>
          <w:t xml:space="preserve">where </w:t>
        </w:r>
        <w:r w:rsidRPr="001856A3">
          <w:rPr>
            <w:noProof/>
            <w:lang w:val="en-US" w:eastAsia="x-none" w:bidi="bn-IN"/>
          </w:rPr>
          <w:t>P</w:t>
        </w:r>
        <w:r w:rsidRPr="001856A3">
          <w:rPr>
            <w:noProof/>
            <w:vertAlign w:val="subscript"/>
            <w:lang w:val="en-US" w:eastAsia="x-none" w:bidi="bn-IN"/>
          </w:rPr>
          <w:t>CMAX_L_</w:t>
        </w:r>
        <w:r w:rsidRPr="001856A3">
          <w:rPr>
            <w:i/>
            <w:noProof/>
            <w:vertAlign w:val="subscript"/>
            <w:lang w:val="en-US" w:eastAsia="x-none" w:bidi="bn-IN"/>
          </w:rPr>
          <w:t xml:space="preserve"> </w:t>
        </w:r>
        <w:r w:rsidRPr="001856A3">
          <w:rPr>
            <w:noProof/>
            <w:vertAlign w:val="subscript"/>
            <w:lang w:val="en-US" w:eastAsia="x-none" w:bidi="bn-IN"/>
          </w:rPr>
          <w:t>E-UTRA,</w:t>
        </w:r>
        <w:r w:rsidRPr="001856A3">
          <w:rPr>
            <w:i/>
            <w:noProof/>
            <w:vertAlign w:val="subscript"/>
            <w:lang w:val="en-US" w:eastAsia="x-none" w:bidi="bn-IN"/>
          </w:rPr>
          <w:t>c</w:t>
        </w:r>
        <w:r w:rsidRPr="001856A3">
          <w:rPr>
            <w:noProof/>
            <w:lang w:val="en-US" w:eastAsia="x-none" w:bidi="bn-IN"/>
          </w:rPr>
          <w:t xml:space="preserve"> </w:t>
        </w:r>
        <w:r w:rsidRPr="001856A3">
          <w:rPr>
            <w:rFonts w:eastAsia="SimSun"/>
            <w:lang w:val="en-US" w:bidi="bn-IN"/>
          </w:rPr>
          <w:t>and</w:t>
        </w:r>
        <w:r w:rsidRPr="001856A3">
          <w:rPr>
            <w:rFonts w:eastAsia="SimSun"/>
            <w:i/>
            <w:vertAlign w:val="subscript"/>
            <w:lang w:val="en-US" w:bidi="bn-IN"/>
          </w:rPr>
          <w:t xml:space="preserve"> </w:t>
        </w:r>
        <w:r w:rsidRPr="001856A3">
          <w:rPr>
            <w:noProof/>
            <w:lang w:val="en-US" w:eastAsia="x-none" w:bidi="bn-IN"/>
          </w:rPr>
          <w:t>P</w:t>
        </w:r>
        <w:r w:rsidRPr="001856A3">
          <w:rPr>
            <w:noProof/>
            <w:vertAlign w:val="subscript"/>
            <w:lang w:val="en-US" w:eastAsia="x-none" w:bidi="bn-IN"/>
          </w:rPr>
          <w:t>CMAX</w:t>
        </w:r>
        <w:r w:rsidRPr="001856A3">
          <w:rPr>
            <w:noProof/>
            <w:lang w:val="en-US" w:eastAsia="zh-CN"/>
          </w:rPr>
          <w:t xml:space="preserve"> </w:t>
        </w:r>
        <w:r w:rsidRPr="001856A3">
          <w:rPr>
            <w:noProof/>
            <w:vertAlign w:val="subscript"/>
            <w:lang w:val="en-US" w:eastAsia="x-none" w:bidi="bn-IN"/>
          </w:rPr>
          <w:t>H _</w:t>
        </w:r>
        <w:r w:rsidRPr="001856A3">
          <w:rPr>
            <w:i/>
            <w:noProof/>
            <w:vertAlign w:val="subscript"/>
            <w:lang w:val="en-US" w:eastAsia="x-none" w:bidi="bn-IN"/>
          </w:rPr>
          <w:t xml:space="preserve"> </w:t>
        </w:r>
        <w:r w:rsidRPr="001856A3">
          <w:rPr>
            <w:noProof/>
            <w:vertAlign w:val="subscript"/>
            <w:lang w:val="en-US" w:eastAsia="x-none" w:bidi="bn-IN"/>
          </w:rPr>
          <w:t>E-UTRA,</w:t>
        </w:r>
        <w:r w:rsidRPr="001856A3">
          <w:rPr>
            <w:i/>
            <w:noProof/>
            <w:vertAlign w:val="subscript"/>
            <w:lang w:val="en-US" w:eastAsia="x-none" w:bidi="bn-IN"/>
          </w:rPr>
          <w:t>c</w:t>
        </w:r>
        <w:r w:rsidRPr="001856A3">
          <w:rPr>
            <w:noProof/>
            <w:lang w:val="en-US" w:eastAsia="zh-CN"/>
          </w:rPr>
          <w:t xml:space="preserve"> </w:t>
        </w:r>
        <w:r w:rsidRPr="001856A3">
          <w:rPr>
            <w:rFonts w:eastAsia="SimSun"/>
            <w:lang w:val="en-US" w:bidi="bn-IN"/>
          </w:rPr>
          <w:t>are the limits for a serving cell</w:t>
        </w:r>
        <w:r w:rsidRPr="001856A3">
          <w:rPr>
            <w:rFonts w:eastAsia="SimSun"/>
            <w:i/>
            <w:lang w:val="en-US" w:bidi="bn-IN"/>
          </w:rPr>
          <w:t xml:space="preserve"> c</w:t>
        </w:r>
        <w:r w:rsidRPr="001856A3">
          <w:rPr>
            <w:rFonts w:eastAsia="SimSun"/>
            <w:lang w:val="en-US" w:bidi="bn-IN"/>
          </w:rPr>
          <w:t xml:space="preserve"> as specified in </w:t>
        </w:r>
        <w:r>
          <w:rPr>
            <w:rFonts w:eastAsia="SimSun"/>
          </w:rPr>
          <w:t xml:space="preserve">36.101 sub-clause 6.2.5 modified by </w:t>
        </w:r>
        <w:r w:rsidRPr="001856A3">
          <w:rPr>
            <w:lang w:val="en-US"/>
          </w:rPr>
          <w:t>P</w:t>
        </w:r>
        <w:r w:rsidRPr="001856A3">
          <w:rPr>
            <w:vertAlign w:val="subscript"/>
            <w:lang w:val="en-US"/>
          </w:rPr>
          <w:t>LTE</w:t>
        </w:r>
        <w:r>
          <w:rPr>
            <w:rFonts w:eastAsia="SimSun"/>
          </w:rPr>
          <w:t xml:space="preserve"> as follows:</w:t>
        </w:r>
      </w:ins>
    </w:p>
    <w:p w14:paraId="131D1D24" w14:textId="77777777" w:rsidR="00AB2C74" w:rsidRDefault="00AB2C74" w:rsidP="00AB2C74">
      <w:pPr>
        <w:spacing w:after="0"/>
        <w:jc w:val="both"/>
        <w:rPr>
          <w:ins w:id="50" w:author="R4-1813844" w:date="2018-10-28T13:50:00Z"/>
          <w:rFonts w:eastAsia="SimSun"/>
        </w:rPr>
      </w:pPr>
    </w:p>
    <w:p w14:paraId="5EF3A320" w14:textId="77777777" w:rsidR="00AB2C74" w:rsidRDefault="00AB2C74" w:rsidP="00AB2C74">
      <w:pPr>
        <w:keepLines/>
        <w:tabs>
          <w:tab w:val="center" w:pos="4536"/>
          <w:tab w:val="right" w:pos="9072"/>
        </w:tabs>
        <w:autoSpaceDE w:val="0"/>
        <w:autoSpaceDN w:val="0"/>
        <w:adjustRightInd w:val="0"/>
        <w:jc w:val="center"/>
        <w:rPr>
          <w:ins w:id="51" w:author="R4-1813844" w:date="2018-10-28T13:50:00Z"/>
          <w:lang w:eastAsia="x-none" w:bidi="bn-IN"/>
        </w:rPr>
      </w:pPr>
      <w:ins w:id="52" w:author="R4-1813844" w:date="2018-10-28T13:50:00Z">
        <w:r w:rsidRPr="001856A3">
          <w:rPr>
            <w:noProof/>
            <w:lang w:eastAsia="x-none" w:bidi="bn-IN"/>
          </w:rPr>
          <w:t>P</w:t>
        </w:r>
        <w:r w:rsidRPr="001856A3">
          <w:rPr>
            <w:noProof/>
            <w:vertAlign w:val="subscript"/>
            <w:lang w:eastAsia="x-none" w:bidi="bn-IN"/>
          </w:rPr>
          <w:t>CMAX_L_</w:t>
        </w:r>
        <w:r w:rsidRPr="001856A3">
          <w:rPr>
            <w:i/>
            <w:noProof/>
            <w:vertAlign w:val="subscript"/>
            <w:lang w:eastAsia="x-none" w:bidi="bn-IN"/>
          </w:rPr>
          <w:t xml:space="preserve"> </w:t>
        </w:r>
        <w:r w:rsidRPr="001856A3">
          <w:rPr>
            <w:noProof/>
            <w:vertAlign w:val="subscript"/>
            <w:lang w:eastAsia="x-none" w:bidi="bn-IN"/>
          </w:rPr>
          <w:t>E-UTRA,</w:t>
        </w:r>
        <w:r w:rsidRPr="001856A3">
          <w:rPr>
            <w:i/>
            <w:noProof/>
            <w:vertAlign w:val="subscript"/>
            <w:lang w:eastAsia="x-none" w:bidi="bn-IN"/>
          </w:rPr>
          <w:t>c</w:t>
        </w:r>
        <w:r w:rsidRPr="001856A3">
          <w:rPr>
            <w:noProof/>
            <w:lang w:eastAsia="x-none" w:bidi="bn-IN"/>
          </w:rPr>
          <w:t xml:space="preserve"> </w:t>
        </w:r>
        <w:r>
          <w:rPr>
            <w:lang w:eastAsia="x-none" w:bidi="bn-IN"/>
          </w:rPr>
          <w:t xml:space="preserve">= MIN </w:t>
        </w:r>
        <w:r w:rsidRPr="00FC4152">
          <w:rPr>
            <w:lang w:eastAsia="x-none" w:bidi="bn-IN"/>
          </w:rPr>
          <w:t>{</w:t>
        </w:r>
        <w:r w:rsidRPr="001856A3">
          <w:rPr>
            <w:lang w:val="en-US"/>
          </w:rPr>
          <w:t xml:space="preserve"> P</w:t>
        </w:r>
        <w:r w:rsidRPr="001856A3">
          <w:rPr>
            <w:vertAlign w:val="subscript"/>
            <w:lang w:val="en-US"/>
          </w:rPr>
          <w:t>EMAX, EN-DC</w:t>
        </w:r>
        <w:r w:rsidRPr="001856A3">
          <w:rPr>
            <w:lang w:val="en-US"/>
          </w:rPr>
          <w:t xml:space="preserve"> , </w:t>
        </w:r>
        <w:r>
          <w:rPr>
            <w:lang w:eastAsia="x-none" w:bidi="bn-IN"/>
          </w:rPr>
          <w:t>MIN(</w:t>
        </w:r>
        <w:proofErr w:type="spellStart"/>
        <w:r>
          <w:rPr>
            <w:lang w:eastAsia="x-none" w:bidi="bn-IN"/>
          </w:rPr>
          <w:t>P</w:t>
        </w:r>
        <w:r>
          <w:rPr>
            <w:vertAlign w:val="subscript"/>
            <w:lang w:eastAsia="x-none" w:bidi="bn-IN"/>
          </w:rPr>
          <w:t>EMAX</w:t>
        </w:r>
        <w:r>
          <w:rPr>
            <w:rFonts w:cs="Vrinda"/>
            <w:vertAlign w:val="subscript"/>
            <w:lang w:eastAsia="x-none" w:bidi="bn-IN"/>
          </w:rPr>
          <w:t>,</w:t>
        </w:r>
        <w:r>
          <w:rPr>
            <w:rFonts w:cs="Vrinda"/>
            <w:i/>
            <w:vertAlign w:val="subscript"/>
            <w:lang w:eastAsia="x-none" w:bidi="bn-IN"/>
          </w:rPr>
          <w:t>c</w:t>
        </w:r>
        <w:proofErr w:type="spellEnd"/>
        <w:r>
          <w:rPr>
            <w:vertAlign w:val="subscript"/>
            <w:lang w:eastAsia="x-none" w:bidi="bn-IN"/>
          </w:rPr>
          <w:t xml:space="preserve"> </w:t>
        </w:r>
        <w:r>
          <w:rPr>
            <w:lang w:eastAsia="x-none" w:bidi="bn-IN"/>
          </w:rPr>
          <w:t xml:space="preserve">, </w:t>
        </w:r>
        <w:r w:rsidRPr="001856A3">
          <w:t>P</w:t>
        </w:r>
        <w:r w:rsidRPr="001856A3">
          <w:rPr>
            <w:vertAlign w:val="subscript"/>
          </w:rPr>
          <w:t>LTE</w:t>
        </w:r>
        <w:r>
          <w:rPr>
            <w:lang w:eastAsia="x-none" w:bidi="bn-IN"/>
          </w:rPr>
          <w:t xml:space="preserve">) – </w:t>
        </w:r>
        <w:r>
          <w:rPr>
            <w:rFonts w:ascii="Symbol" w:hAnsi="Symbol"/>
            <w:lang w:bidi="bn-IN"/>
          </w:rPr>
          <w:t></w:t>
        </w:r>
        <w:proofErr w:type="spellStart"/>
        <w:r w:rsidRPr="001856A3">
          <w:rPr>
            <w:lang w:bidi="bn-IN"/>
          </w:rPr>
          <w:t>t</w:t>
        </w:r>
        <w:r w:rsidRPr="001856A3">
          <w:rPr>
            <w:vertAlign w:val="subscript"/>
            <w:lang w:bidi="bn-IN"/>
          </w:rPr>
          <w:t>C</w:t>
        </w:r>
        <w:proofErr w:type="spellEnd"/>
        <w:r w:rsidRPr="001856A3">
          <w:rPr>
            <w:vertAlign w:val="subscript"/>
            <w:lang w:bidi="bn-IN"/>
          </w:rPr>
          <w:t xml:space="preserve">_ E-UTRA, </w:t>
        </w:r>
        <w:r w:rsidRPr="001856A3">
          <w:rPr>
            <w:i/>
            <w:vertAlign w:val="subscript"/>
            <w:lang w:bidi="bn-IN"/>
          </w:rPr>
          <w:t>c</w:t>
        </w:r>
        <w:r>
          <w:rPr>
            <w:lang w:eastAsia="x-none" w:bidi="bn-IN"/>
          </w:rPr>
          <w:t>,  (</w:t>
        </w:r>
        <w:proofErr w:type="spellStart"/>
        <w:r>
          <w:rPr>
            <w:lang w:eastAsia="x-none" w:bidi="bn-IN"/>
          </w:rPr>
          <w:t>P</w:t>
        </w:r>
        <w:r>
          <w:rPr>
            <w:vertAlign w:val="subscript"/>
            <w:lang w:eastAsia="x-none" w:bidi="bn-IN"/>
          </w:rPr>
          <w:t>PowerClass</w:t>
        </w:r>
        <w:proofErr w:type="spellEnd"/>
        <w:r>
          <w:rPr>
            <w:lang w:eastAsia="x-none" w:bidi="bn-IN"/>
          </w:rPr>
          <w:t xml:space="preserve"> – </w:t>
        </w:r>
        <w:r>
          <w:rPr>
            <w:noProof/>
            <w:lang w:eastAsia="x-none"/>
          </w:rPr>
          <w:t>ΔP</w:t>
        </w:r>
        <w:r>
          <w:rPr>
            <w:noProof/>
            <w:vertAlign w:val="subscript"/>
            <w:lang w:eastAsia="x-none"/>
          </w:rPr>
          <w:t>PowerClass</w:t>
        </w:r>
        <w:r>
          <w:rPr>
            <w:noProof/>
            <w:lang w:eastAsia="x-none"/>
          </w:rPr>
          <w:t>)</w:t>
        </w:r>
        <w:r>
          <w:rPr>
            <w:lang w:eastAsia="x-none" w:bidi="bn-IN"/>
          </w:rPr>
          <w:t xml:space="preserve"> – MAX(</w:t>
        </w:r>
        <w:proofErr w:type="spellStart"/>
        <w:r>
          <w:rPr>
            <w:lang w:eastAsia="x-none" w:bidi="bn-IN"/>
          </w:rPr>
          <w:t>MPR</w:t>
        </w:r>
        <w:r>
          <w:rPr>
            <w:rFonts w:cs="Vrinda"/>
            <w:i/>
            <w:vertAlign w:val="subscript"/>
            <w:lang w:eastAsia="x-none" w:bidi="bn-IN"/>
          </w:rPr>
          <w:t>c</w:t>
        </w:r>
        <w:proofErr w:type="spellEnd"/>
        <w:r>
          <w:rPr>
            <w:lang w:eastAsia="x-none" w:bidi="bn-IN"/>
          </w:rPr>
          <w:t xml:space="preserve"> + A-      </w:t>
        </w:r>
        <w:proofErr w:type="spellStart"/>
        <w:r>
          <w:rPr>
            <w:lang w:eastAsia="x-none" w:bidi="bn-IN"/>
          </w:rPr>
          <w:t>MPR</w:t>
        </w:r>
        <w:r>
          <w:rPr>
            <w:rFonts w:cs="Vrinda"/>
            <w:i/>
            <w:vertAlign w:val="subscript"/>
            <w:lang w:eastAsia="x-none" w:bidi="bn-IN"/>
          </w:rPr>
          <w:t>c</w:t>
        </w:r>
        <w:proofErr w:type="spellEnd"/>
        <w:r>
          <w:rPr>
            <w:lang w:eastAsia="x-none" w:bidi="bn-IN"/>
          </w:rPr>
          <w:t xml:space="preserve"> +</w:t>
        </w:r>
        <w:r>
          <w:rPr>
            <w:noProof/>
            <w:lang w:eastAsia="x-none"/>
          </w:rPr>
          <w:t xml:space="preserve"> ΔT</w:t>
        </w:r>
        <w:r>
          <w:rPr>
            <w:noProof/>
            <w:vertAlign w:val="subscript"/>
            <w:lang w:eastAsia="x-none"/>
          </w:rPr>
          <w:t>IB,c</w:t>
        </w:r>
        <w:r>
          <w:rPr>
            <w:lang w:eastAsia="x-none" w:bidi="bn-IN"/>
          </w:rPr>
          <w:t xml:space="preserve">  + </w:t>
        </w:r>
        <w:r>
          <w:rPr>
            <w:rFonts w:ascii="Symbol" w:hAnsi="Symbol"/>
            <w:lang w:bidi="bn-IN"/>
          </w:rPr>
          <w:t></w:t>
        </w:r>
        <w:r w:rsidRPr="001856A3">
          <w:rPr>
            <w:lang w:bidi="bn-IN"/>
          </w:rPr>
          <w:t>T</w:t>
        </w:r>
        <w:r w:rsidRPr="001856A3">
          <w:rPr>
            <w:vertAlign w:val="subscript"/>
            <w:lang w:bidi="bn-IN"/>
          </w:rPr>
          <w:t xml:space="preserve">C_ E-UTRA, </w:t>
        </w:r>
        <w:r w:rsidRPr="001856A3">
          <w:rPr>
            <w:i/>
            <w:vertAlign w:val="subscript"/>
            <w:lang w:bidi="bn-IN"/>
          </w:rPr>
          <w:t>c</w:t>
        </w:r>
        <w:r>
          <w:rPr>
            <w:lang w:eastAsia="x-none" w:bidi="bn-IN"/>
          </w:rPr>
          <w:t xml:space="preserve"> + </w:t>
        </w:r>
        <w:r>
          <w:rPr>
            <w:rFonts w:ascii="Symbol" w:hAnsi="Symbol"/>
            <w:lang w:eastAsia="x-none" w:bidi="bn-IN"/>
          </w:rPr>
          <w:t></w:t>
        </w:r>
        <w:proofErr w:type="spellStart"/>
        <w:r>
          <w:rPr>
            <w:lang w:eastAsia="x-none" w:bidi="bn-IN"/>
          </w:rPr>
          <w:t>T</w:t>
        </w:r>
        <w:r>
          <w:rPr>
            <w:vertAlign w:val="subscript"/>
            <w:lang w:eastAsia="x-none" w:bidi="bn-IN"/>
          </w:rPr>
          <w:t>ProSe</w:t>
        </w:r>
        <w:proofErr w:type="spellEnd"/>
        <w:r>
          <w:rPr>
            <w:lang w:eastAsia="x-none" w:bidi="bn-IN"/>
          </w:rPr>
          <w:t>, P-</w:t>
        </w:r>
        <w:proofErr w:type="spellStart"/>
        <w:r>
          <w:rPr>
            <w:lang w:eastAsia="x-none" w:bidi="bn-IN"/>
          </w:rPr>
          <w:t>MPR</w:t>
        </w:r>
        <w:r>
          <w:rPr>
            <w:rFonts w:cs="Vrinda"/>
            <w:i/>
            <w:vertAlign w:val="subscript"/>
            <w:lang w:eastAsia="x-none" w:bidi="bn-IN"/>
          </w:rPr>
          <w:t>c</w:t>
        </w:r>
        <w:proofErr w:type="spellEnd"/>
        <w:r>
          <w:rPr>
            <w:lang w:eastAsia="x-none" w:bidi="bn-IN"/>
          </w:rPr>
          <w:t>)}</w:t>
        </w:r>
      </w:ins>
    </w:p>
    <w:p w14:paraId="43C5F38B" w14:textId="77777777" w:rsidR="00AB2C74" w:rsidRDefault="00AB2C74" w:rsidP="00AB2C74">
      <w:pPr>
        <w:keepLines/>
        <w:tabs>
          <w:tab w:val="center" w:pos="4536"/>
          <w:tab w:val="right" w:pos="9072"/>
        </w:tabs>
        <w:autoSpaceDE w:val="0"/>
        <w:autoSpaceDN w:val="0"/>
        <w:adjustRightInd w:val="0"/>
        <w:rPr>
          <w:ins w:id="53" w:author="R4-1813844" w:date="2018-10-28T13:50:00Z"/>
          <w:lang w:eastAsia="x-none" w:bidi="bn-IN"/>
        </w:rPr>
      </w:pPr>
      <w:ins w:id="54" w:author="R4-1813844" w:date="2018-10-28T13:50:00Z">
        <w:r>
          <w:rPr>
            <w:lang w:eastAsia="x-none" w:bidi="bn-IN"/>
          </w:rPr>
          <w:tab/>
        </w:r>
        <w:r w:rsidRPr="001856A3">
          <w:rPr>
            <w:noProof/>
            <w:lang w:eastAsia="x-none" w:bidi="bn-IN"/>
          </w:rPr>
          <w:t>P</w:t>
        </w:r>
        <w:r w:rsidRPr="001856A3">
          <w:rPr>
            <w:noProof/>
            <w:vertAlign w:val="subscript"/>
            <w:lang w:eastAsia="x-none" w:bidi="bn-IN"/>
          </w:rPr>
          <w:t>CMAX</w:t>
        </w:r>
        <w:r w:rsidRPr="001856A3">
          <w:rPr>
            <w:noProof/>
            <w:lang w:eastAsia="zh-CN"/>
          </w:rPr>
          <w:t xml:space="preserve"> </w:t>
        </w:r>
        <w:r w:rsidRPr="001856A3">
          <w:rPr>
            <w:noProof/>
            <w:vertAlign w:val="subscript"/>
            <w:lang w:eastAsia="x-none" w:bidi="bn-IN"/>
          </w:rPr>
          <w:t>H _</w:t>
        </w:r>
        <w:r w:rsidRPr="001856A3">
          <w:rPr>
            <w:i/>
            <w:noProof/>
            <w:vertAlign w:val="subscript"/>
            <w:lang w:eastAsia="x-none" w:bidi="bn-IN"/>
          </w:rPr>
          <w:t xml:space="preserve"> </w:t>
        </w:r>
        <w:r w:rsidRPr="001856A3">
          <w:rPr>
            <w:noProof/>
            <w:vertAlign w:val="subscript"/>
            <w:lang w:eastAsia="x-none" w:bidi="bn-IN"/>
          </w:rPr>
          <w:t>E-UTRA,</w:t>
        </w:r>
        <w:r w:rsidRPr="001856A3">
          <w:rPr>
            <w:i/>
            <w:noProof/>
            <w:vertAlign w:val="subscript"/>
            <w:lang w:eastAsia="x-none" w:bidi="bn-IN"/>
          </w:rPr>
          <w:t>c</w:t>
        </w:r>
        <w:r w:rsidRPr="001856A3">
          <w:rPr>
            <w:noProof/>
            <w:lang w:eastAsia="zh-CN"/>
          </w:rPr>
          <w:t xml:space="preserve"> </w:t>
        </w:r>
        <w:r>
          <w:rPr>
            <w:lang w:eastAsia="x-none" w:bidi="bn-IN"/>
          </w:rPr>
          <w:t>= MIN {</w:t>
        </w:r>
        <w:proofErr w:type="spellStart"/>
        <w:r>
          <w:rPr>
            <w:lang w:eastAsia="x-none" w:bidi="bn-IN"/>
          </w:rPr>
          <w:t>P</w:t>
        </w:r>
        <w:r>
          <w:rPr>
            <w:vertAlign w:val="subscript"/>
            <w:lang w:eastAsia="x-none" w:bidi="bn-IN"/>
          </w:rPr>
          <w:t>EMAX</w:t>
        </w:r>
        <w:r>
          <w:rPr>
            <w:rFonts w:cs="Vrinda"/>
            <w:vertAlign w:val="subscript"/>
            <w:lang w:eastAsia="x-none" w:bidi="bn-IN"/>
          </w:rPr>
          <w:t>,</w:t>
        </w:r>
        <w:r w:rsidRPr="00FC4152">
          <w:rPr>
            <w:rFonts w:cs="Vrinda"/>
            <w:i/>
            <w:vertAlign w:val="subscript"/>
            <w:lang w:eastAsia="x-none" w:bidi="bn-IN"/>
          </w:rPr>
          <w:t>c</w:t>
        </w:r>
        <w:proofErr w:type="spellEnd"/>
        <w:r w:rsidRPr="00FC4152">
          <w:rPr>
            <w:lang w:eastAsia="x-none" w:bidi="bn-IN"/>
          </w:rPr>
          <w:t xml:space="preserve">,  </w:t>
        </w:r>
        <w:r w:rsidRPr="001856A3">
          <w:rPr>
            <w:lang w:val="en-US"/>
          </w:rPr>
          <w:t>P</w:t>
        </w:r>
        <w:r w:rsidRPr="001856A3">
          <w:rPr>
            <w:vertAlign w:val="subscript"/>
            <w:lang w:val="en-US"/>
          </w:rPr>
          <w:t>EMAX, EN-DC</w:t>
        </w:r>
        <w:r w:rsidRPr="001856A3">
          <w:rPr>
            <w:lang w:val="en-US"/>
          </w:rPr>
          <w:t xml:space="preserve"> , </w:t>
        </w:r>
        <w:r w:rsidRPr="001856A3">
          <w:t>P</w:t>
        </w:r>
        <w:r w:rsidRPr="001856A3">
          <w:rPr>
            <w:vertAlign w:val="subscript"/>
          </w:rPr>
          <w:t>LTE</w:t>
        </w:r>
        <w:r>
          <w:rPr>
            <w:lang w:eastAsia="x-none" w:bidi="bn-IN"/>
          </w:rPr>
          <w:t xml:space="preserve">, </w:t>
        </w:r>
        <w:proofErr w:type="spellStart"/>
        <w:r>
          <w:rPr>
            <w:lang w:eastAsia="x-none" w:bidi="bn-IN"/>
          </w:rPr>
          <w:t>P</w:t>
        </w:r>
        <w:r>
          <w:rPr>
            <w:vertAlign w:val="subscript"/>
            <w:lang w:eastAsia="x-none" w:bidi="bn-IN"/>
          </w:rPr>
          <w:t>PowerClass</w:t>
        </w:r>
        <w:proofErr w:type="spellEnd"/>
        <w:r>
          <w:rPr>
            <w:noProof/>
            <w:lang w:eastAsia="x-none"/>
          </w:rPr>
          <w:t xml:space="preserve"> </w:t>
        </w:r>
        <w:r>
          <w:rPr>
            <w:lang w:eastAsia="x-none" w:bidi="bn-IN"/>
          </w:rPr>
          <w:t xml:space="preserve">– </w:t>
        </w:r>
        <w:r>
          <w:rPr>
            <w:noProof/>
            <w:lang w:eastAsia="x-none"/>
          </w:rPr>
          <w:t>ΔP</w:t>
        </w:r>
        <w:r>
          <w:rPr>
            <w:noProof/>
            <w:vertAlign w:val="subscript"/>
            <w:lang w:eastAsia="x-none"/>
          </w:rPr>
          <w:t>PowerClass</w:t>
        </w:r>
        <w:r>
          <w:rPr>
            <w:lang w:eastAsia="x-none" w:bidi="bn-IN"/>
          </w:rPr>
          <w:t>}</w:t>
        </w:r>
      </w:ins>
    </w:p>
    <w:p w14:paraId="1C1CEB13" w14:textId="77777777" w:rsidR="00AB2C74" w:rsidRDefault="00AB2C74" w:rsidP="00AB2C74">
      <w:pPr>
        <w:spacing w:after="0"/>
        <w:jc w:val="both"/>
        <w:rPr>
          <w:ins w:id="55" w:author="R4-1813844" w:date="2018-10-28T13:50:00Z"/>
          <w:rFonts w:eastAsia="SimSun"/>
        </w:rPr>
      </w:pPr>
      <w:ins w:id="56" w:author="R4-1813844" w:date="2018-10-28T13:50:00Z">
        <w:r>
          <w:rPr>
            <w:rFonts w:eastAsia="SimSun"/>
          </w:rPr>
          <w:t xml:space="preserve">The </w:t>
        </w:r>
        <w:r>
          <w:rPr>
            <w:rFonts w:eastAsia="SimSun"/>
            <w:lang w:bidi="bn-IN"/>
          </w:rPr>
          <w:t xml:space="preserve">configured maximum output power </w:t>
        </w:r>
        <w:r w:rsidRPr="001856A3">
          <w:rPr>
            <w:rFonts w:cs="Geneva"/>
            <w:noProof/>
            <w:lang w:val="en-US" w:eastAsia="x-none" w:bidi="bn-IN"/>
          </w:rPr>
          <w:t>P</w:t>
        </w:r>
        <w:r w:rsidRPr="001856A3">
          <w:rPr>
            <w:rFonts w:cs="Geneva"/>
            <w:noProof/>
            <w:vertAlign w:val="subscript"/>
            <w:lang w:val="en-US" w:eastAsia="x-none" w:bidi="bn-IN"/>
          </w:rPr>
          <w:t>CMAX_</w:t>
        </w:r>
        <w:r w:rsidRPr="001856A3">
          <w:rPr>
            <w:rFonts w:cs="Geneva"/>
            <w:i/>
            <w:noProof/>
            <w:vertAlign w:val="subscript"/>
            <w:lang w:val="en-US" w:eastAsia="x-none" w:bidi="bn-IN"/>
          </w:rPr>
          <w:t xml:space="preserve"> </w:t>
        </w:r>
        <w:r w:rsidRPr="001856A3">
          <w:rPr>
            <w:rFonts w:cs="Geneva"/>
            <w:noProof/>
            <w:vertAlign w:val="subscript"/>
            <w:lang w:val="en-US" w:eastAsia="x-none" w:bidi="bn-IN"/>
          </w:rPr>
          <w:t>NR,</w:t>
        </w:r>
        <w:r w:rsidRPr="001856A3">
          <w:rPr>
            <w:rFonts w:cs="Geneva"/>
            <w:i/>
            <w:noProof/>
            <w:vertAlign w:val="subscript"/>
            <w:lang w:val="en-US" w:eastAsia="x-none" w:bidi="bn-IN"/>
          </w:rPr>
          <w:t xml:space="preserve">c </w:t>
        </w:r>
        <w:r w:rsidRPr="001856A3">
          <w:rPr>
            <w:noProof/>
            <w:lang w:val="en-US" w:eastAsia="zh-CN"/>
          </w:rPr>
          <w:t>(</w:t>
        </w:r>
        <w:r w:rsidRPr="001856A3">
          <w:rPr>
            <w:i/>
            <w:noProof/>
            <w:lang w:val="en-US" w:eastAsia="zh-CN"/>
          </w:rPr>
          <w:t>q</w:t>
        </w:r>
        <w:r w:rsidRPr="001856A3">
          <w:rPr>
            <w:noProof/>
            <w:lang w:val="en-US" w:eastAsia="zh-CN"/>
          </w:rPr>
          <w:t xml:space="preserve">) </w:t>
        </w:r>
        <w:r>
          <w:rPr>
            <w:rFonts w:eastAsia="SimSun"/>
          </w:rPr>
          <w:t>in slot</w:t>
        </w:r>
        <w:r>
          <w:rPr>
            <w:rFonts w:eastAsia="SimSun"/>
            <w:i/>
          </w:rPr>
          <w:t xml:space="preserve"> q </w:t>
        </w:r>
        <w:r>
          <w:rPr>
            <w:rFonts w:eastAsia="SimSun"/>
          </w:rPr>
          <w:t>for the configured NR carrier shall be set within the bounds:</w:t>
        </w:r>
      </w:ins>
    </w:p>
    <w:p w14:paraId="1C72E7A2" w14:textId="77777777" w:rsidR="00AB2C74" w:rsidRPr="001856A3" w:rsidRDefault="00AB2C74" w:rsidP="00AB2C74">
      <w:pPr>
        <w:pStyle w:val="EQ"/>
        <w:jc w:val="center"/>
        <w:rPr>
          <w:ins w:id="57" w:author="R4-1813844" w:date="2018-10-28T13:50:00Z"/>
          <w:lang w:eastAsia="zh-CN"/>
        </w:rPr>
      </w:pPr>
      <w:ins w:id="58" w:author="R4-1813844" w:date="2018-10-28T13:50:00Z">
        <w:r w:rsidRPr="001856A3">
          <w:rPr>
            <w:lang w:bidi="bn-IN"/>
          </w:rPr>
          <w:t>P</w:t>
        </w:r>
        <w:r w:rsidRPr="001856A3">
          <w:rPr>
            <w:vertAlign w:val="subscript"/>
            <w:lang w:bidi="bn-IN"/>
          </w:rPr>
          <w:t>CMAX_L,f,</w:t>
        </w:r>
        <w:r w:rsidRPr="001856A3">
          <w:rPr>
            <w:i/>
            <w:vertAlign w:val="subscript"/>
            <w:lang w:bidi="bn-IN"/>
          </w:rPr>
          <w:t>c,</w:t>
        </w:r>
        <w:r w:rsidRPr="001856A3">
          <w:rPr>
            <w:i/>
            <w:vertAlign w:val="subscript"/>
            <w:lang w:eastAsia="zh-CN" w:bidi="bn-IN"/>
          </w:rPr>
          <w:t>,</w:t>
        </w:r>
        <w:r w:rsidRPr="001856A3">
          <w:rPr>
            <w:i/>
            <w:vertAlign w:val="subscript"/>
            <w:lang w:bidi="bn-IN"/>
          </w:rPr>
          <w:t>NR</w:t>
        </w:r>
        <w:r w:rsidRPr="001856A3">
          <w:rPr>
            <w:lang w:bidi="bn-IN"/>
          </w:rPr>
          <w:t xml:space="preserve"> </w:t>
        </w:r>
        <w:r w:rsidRPr="001856A3">
          <w:rPr>
            <w:lang w:eastAsia="zh-CN"/>
          </w:rPr>
          <w:t>(</w:t>
        </w:r>
        <w:r w:rsidRPr="001856A3">
          <w:rPr>
            <w:i/>
            <w:lang w:eastAsia="zh-CN"/>
          </w:rPr>
          <w:t>q</w:t>
        </w:r>
        <w:r w:rsidRPr="001856A3">
          <w:rPr>
            <w:lang w:eastAsia="zh-CN"/>
          </w:rPr>
          <w:t xml:space="preserve">) </w:t>
        </w:r>
        <w:r w:rsidRPr="001856A3">
          <w:rPr>
            <w:lang w:bidi="bn-IN"/>
          </w:rPr>
          <w:t xml:space="preserve">≤  </w:t>
        </w:r>
        <w:r w:rsidRPr="001856A3">
          <w:rPr>
            <w:rFonts w:cs="Geneva"/>
            <w:lang w:bidi="bn-IN"/>
          </w:rPr>
          <w:t>P</w:t>
        </w:r>
        <w:r w:rsidRPr="001856A3">
          <w:rPr>
            <w:rFonts w:cs="Geneva"/>
            <w:vertAlign w:val="subscript"/>
            <w:lang w:bidi="bn-IN"/>
          </w:rPr>
          <w:t>CMAX,f,</w:t>
        </w:r>
        <w:r w:rsidRPr="001856A3">
          <w:rPr>
            <w:rFonts w:cs="Geneva"/>
            <w:i/>
            <w:vertAlign w:val="subscript"/>
            <w:lang w:bidi="bn-IN"/>
          </w:rPr>
          <w:t>c</w:t>
        </w:r>
        <w:r w:rsidRPr="001856A3">
          <w:rPr>
            <w:rFonts w:cs="Geneva"/>
            <w:i/>
            <w:vertAlign w:val="subscript"/>
            <w:lang w:eastAsia="zh-CN" w:bidi="bn-IN"/>
          </w:rPr>
          <w:t>,</w:t>
        </w:r>
        <w:r w:rsidRPr="001856A3">
          <w:rPr>
            <w:rFonts w:cs="Geneva"/>
            <w:i/>
            <w:vertAlign w:val="subscript"/>
            <w:lang w:bidi="bn-IN"/>
          </w:rPr>
          <w:t xml:space="preserve">NR </w:t>
        </w:r>
        <w:r w:rsidRPr="001856A3">
          <w:rPr>
            <w:lang w:eastAsia="zh-CN"/>
          </w:rPr>
          <w:t>(</w:t>
        </w:r>
        <w:r w:rsidRPr="001856A3">
          <w:rPr>
            <w:i/>
            <w:lang w:eastAsia="zh-CN"/>
          </w:rPr>
          <w:t>q</w:t>
        </w:r>
        <w:r w:rsidRPr="001856A3">
          <w:rPr>
            <w:lang w:eastAsia="zh-CN"/>
          </w:rPr>
          <w:t xml:space="preserve">) </w:t>
        </w:r>
        <w:r w:rsidRPr="001856A3">
          <w:rPr>
            <w:lang w:bidi="bn-IN"/>
          </w:rPr>
          <w:t>≤  P</w:t>
        </w:r>
        <w:r w:rsidRPr="001856A3">
          <w:rPr>
            <w:vertAlign w:val="subscript"/>
            <w:lang w:bidi="bn-IN"/>
          </w:rPr>
          <w:t>CMAX_H,f,</w:t>
        </w:r>
        <w:r w:rsidRPr="001856A3">
          <w:rPr>
            <w:i/>
            <w:vertAlign w:val="subscript"/>
            <w:lang w:bidi="bn-IN"/>
          </w:rPr>
          <w:t>c</w:t>
        </w:r>
        <w:r w:rsidRPr="001856A3">
          <w:rPr>
            <w:i/>
            <w:vertAlign w:val="subscript"/>
            <w:lang w:eastAsia="zh-CN" w:bidi="bn-IN"/>
          </w:rPr>
          <w:t>,</w:t>
        </w:r>
        <w:r w:rsidRPr="001856A3">
          <w:rPr>
            <w:i/>
            <w:vertAlign w:val="subscript"/>
            <w:lang w:bidi="bn-IN"/>
          </w:rPr>
          <w:t>NR</w:t>
        </w:r>
        <w:r w:rsidRPr="001856A3">
          <w:rPr>
            <w:lang w:eastAsia="zh-CN"/>
          </w:rPr>
          <w:t xml:space="preserve"> (</w:t>
        </w:r>
        <w:r w:rsidRPr="001856A3">
          <w:rPr>
            <w:i/>
            <w:lang w:eastAsia="zh-CN"/>
          </w:rPr>
          <w:t>q</w:t>
        </w:r>
        <w:r w:rsidRPr="001856A3">
          <w:rPr>
            <w:lang w:eastAsia="zh-CN"/>
          </w:rPr>
          <w:t>)</w:t>
        </w:r>
      </w:ins>
    </w:p>
    <w:p w14:paraId="7F2D005F" w14:textId="77777777" w:rsidR="00AB2C74" w:rsidRDefault="00AB2C74" w:rsidP="00AB2C74">
      <w:pPr>
        <w:spacing w:after="160" w:line="256" w:lineRule="auto"/>
        <w:rPr>
          <w:ins w:id="59" w:author="R4-1813844" w:date="2018-10-28T13:50:00Z"/>
          <w:rFonts w:eastAsia="SimSun"/>
        </w:rPr>
      </w:pPr>
      <w:ins w:id="60" w:author="R4-1813844" w:date="2018-10-28T13:50:00Z">
        <w:r>
          <w:rPr>
            <w:rFonts w:eastAsia="SimSun"/>
          </w:rPr>
          <w:t xml:space="preserve">where </w:t>
        </w:r>
        <w:r w:rsidRPr="001856A3">
          <w:rPr>
            <w:noProof/>
            <w:lang w:val="en-US" w:eastAsia="x-none" w:bidi="bn-IN"/>
          </w:rPr>
          <w:t>P</w:t>
        </w:r>
        <w:r w:rsidRPr="001856A3">
          <w:rPr>
            <w:noProof/>
            <w:vertAlign w:val="subscript"/>
            <w:lang w:val="en-US" w:eastAsia="x-none" w:bidi="bn-IN"/>
          </w:rPr>
          <w:t>CMAX_L_</w:t>
        </w:r>
        <w:r w:rsidRPr="001856A3">
          <w:rPr>
            <w:i/>
            <w:noProof/>
            <w:vertAlign w:val="subscript"/>
            <w:lang w:val="en-US" w:eastAsia="x-none" w:bidi="bn-IN"/>
          </w:rPr>
          <w:t xml:space="preserve"> </w:t>
        </w:r>
        <w:r w:rsidRPr="001856A3">
          <w:rPr>
            <w:noProof/>
            <w:vertAlign w:val="subscript"/>
            <w:lang w:val="en-US" w:eastAsia="x-none" w:bidi="bn-IN"/>
          </w:rPr>
          <w:t>NR,</w:t>
        </w:r>
        <w:r w:rsidRPr="001856A3">
          <w:rPr>
            <w:i/>
            <w:noProof/>
            <w:vertAlign w:val="subscript"/>
            <w:lang w:val="en-US" w:eastAsia="x-none" w:bidi="bn-IN"/>
          </w:rPr>
          <w:t>c</w:t>
        </w:r>
        <w:r w:rsidRPr="001856A3">
          <w:rPr>
            <w:noProof/>
            <w:lang w:val="en-US" w:eastAsia="x-none" w:bidi="bn-IN"/>
          </w:rPr>
          <w:t xml:space="preserve"> </w:t>
        </w:r>
        <w:r w:rsidRPr="001856A3">
          <w:rPr>
            <w:rFonts w:eastAsia="SimSun"/>
            <w:lang w:val="en-US" w:bidi="bn-IN"/>
          </w:rPr>
          <w:t>and</w:t>
        </w:r>
        <w:r w:rsidRPr="001856A3">
          <w:rPr>
            <w:rFonts w:eastAsia="SimSun"/>
            <w:i/>
            <w:vertAlign w:val="subscript"/>
            <w:lang w:val="en-US" w:bidi="bn-IN"/>
          </w:rPr>
          <w:t xml:space="preserve"> </w:t>
        </w:r>
        <w:r w:rsidRPr="001856A3">
          <w:rPr>
            <w:noProof/>
            <w:lang w:val="en-US" w:eastAsia="x-none" w:bidi="bn-IN"/>
          </w:rPr>
          <w:t>P</w:t>
        </w:r>
        <w:r w:rsidRPr="001856A3">
          <w:rPr>
            <w:noProof/>
            <w:vertAlign w:val="subscript"/>
            <w:lang w:val="en-US" w:eastAsia="x-none" w:bidi="bn-IN"/>
          </w:rPr>
          <w:t>CMAX</w:t>
        </w:r>
        <w:r w:rsidRPr="001856A3">
          <w:rPr>
            <w:noProof/>
            <w:lang w:val="en-US" w:eastAsia="zh-CN"/>
          </w:rPr>
          <w:t xml:space="preserve"> </w:t>
        </w:r>
        <w:r w:rsidRPr="001856A3">
          <w:rPr>
            <w:noProof/>
            <w:vertAlign w:val="subscript"/>
            <w:lang w:val="en-US" w:eastAsia="x-none" w:bidi="bn-IN"/>
          </w:rPr>
          <w:t>H _</w:t>
        </w:r>
        <w:r w:rsidRPr="001856A3">
          <w:rPr>
            <w:i/>
            <w:noProof/>
            <w:vertAlign w:val="subscript"/>
            <w:lang w:val="en-US" w:eastAsia="x-none" w:bidi="bn-IN"/>
          </w:rPr>
          <w:t xml:space="preserve"> </w:t>
        </w:r>
        <w:r w:rsidRPr="001856A3">
          <w:rPr>
            <w:noProof/>
            <w:vertAlign w:val="subscript"/>
            <w:lang w:val="en-US" w:eastAsia="x-none" w:bidi="bn-IN"/>
          </w:rPr>
          <w:t>NR,</w:t>
        </w:r>
        <w:r w:rsidRPr="001856A3">
          <w:rPr>
            <w:i/>
            <w:noProof/>
            <w:vertAlign w:val="subscript"/>
            <w:lang w:val="en-US" w:eastAsia="x-none" w:bidi="bn-IN"/>
          </w:rPr>
          <w:t>c</w:t>
        </w:r>
        <w:r w:rsidRPr="001856A3">
          <w:rPr>
            <w:noProof/>
            <w:lang w:val="en-US" w:eastAsia="zh-CN"/>
          </w:rPr>
          <w:t xml:space="preserve"> </w:t>
        </w:r>
        <w:r w:rsidRPr="001856A3">
          <w:rPr>
            <w:rFonts w:eastAsia="SimSun"/>
            <w:lang w:val="en-US" w:bidi="bn-IN"/>
          </w:rPr>
          <w:t xml:space="preserve">are the limits for a serving cell c as specified in sub-clause 6.2.4 of </w:t>
        </w:r>
        <w:r>
          <w:rPr>
            <w:rFonts w:eastAsia="SimSun"/>
          </w:rPr>
          <w:t xml:space="preserve">38.101-1 modified by </w:t>
        </w:r>
        <w:r w:rsidRPr="001856A3">
          <w:rPr>
            <w:lang w:val="en-US"/>
          </w:rPr>
          <w:t>P</w:t>
        </w:r>
        <w:r w:rsidRPr="001856A3">
          <w:rPr>
            <w:vertAlign w:val="subscript"/>
            <w:lang w:val="en-US"/>
          </w:rPr>
          <w:t>NR</w:t>
        </w:r>
        <w:r>
          <w:rPr>
            <w:rFonts w:eastAsia="SimSun"/>
          </w:rPr>
          <w:t xml:space="preserve"> as follows:</w:t>
        </w:r>
      </w:ins>
    </w:p>
    <w:p w14:paraId="7C744A7F" w14:textId="77777777" w:rsidR="00AB2C74" w:rsidRPr="00FC4152" w:rsidRDefault="00AB2C74" w:rsidP="00AB2C74">
      <w:pPr>
        <w:pStyle w:val="EQ"/>
        <w:jc w:val="center"/>
        <w:rPr>
          <w:ins w:id="61" w:author="R4-1813844" w:date="2018-10-28T13:50:00Z"/>
          <w:lang w:eastAsia="zh-CN"/>
        </w:rPr>
      </w:pPr>
      <w:ins w:id="62" w:author="R4-1813844" w:date="2018-10-28T13:50:00Z">
        <w:r w:rsidRPr="001856A3">
          <w:rPr>
            <w:lang w:bidi="bn-IN"/>
          </w:rPr>
          <w:t>P</w:t>
        </w:r>
        <w:r w:rsidRPr="001856A3">
          <w:rPr>
            <w:vertAlign w:val="subscript"/>
            <w:lang w:bidi="bn-IN"/>
          </w:rPr>
          <w:t>CMAX_L,f,</w:t>
        </w:r>
        <w:r w:rsidRPr="001856A3">
          <w:rPr>
            <w:i/>
            <w:vertAlign w:val="subscript"/>
            <w:lang w:bidi="bn-IN"/>
          </w:rPr>
          <w:t>c,</w:t>
        </w:r>
        <w:r w:rsidRPr="001856A3">
          <w:rPr>
            <w:i/>
            <w:vertAlign w:val="subscript"/>
            <w:lang w:eastAsia="zh-CN" w:bidi="bn-IN"/>
          </w:rPr>
          <w:t>,</w:t>
        </w:r>
        <w:r w:rsidRPr="001856A3">
          <w:rPr>
            <w:i/>
            <w:vertAlign w:val="subscript"/>
            <w:lang w:bidi="bn-IN"/>
          </w:rPr>
          <w:t>NR</w:t>
        </w:r>
        <w:r w:rsidRPr="001856A3">
          <w:rPr>
            <w:lang w:bidi="bn-IN"/>
          </w:rPr>
          <w:t xml:space="preserve"> </w:t>
        </w:r>
        <w:r>
          <w:rPr>
            <w:lang w:eastAsia="zh-CN"/>
          </w:rPr>
          <w:t xml:space="preserve">= MIN </w:t>
        </w:r>
        <w:r w:rsidRPr="00FC4152">
          <w:rPr>
            <w:lang w:eastAsia="zh-CN"/>
          </w:rPr>
          <w:t>{</w:t>
        </w:r>
        <w:r w:rsidRPr="001856A3">
          <w:rPr>
            <w:lang w:val="en-US"/>
          </w:rPr>
          <w:t xml:space="preserve"> P</w:t>
        </w:r>
        <w:r w:rsidRPr="001856A3">
          <w:rPr>
            <w:vertAlign w:val="subscript"/>
            <w:lang w:val="en-US"/>
          </w:rPr>
          <w:t>EMAX, EN-DC</w:t>
        </w:r>
        <w:r w:rsidRPr="001856A3">
          <w:rPr>
            <w:lang w:val="en-US"/>
          </w:rPr>
          <w:t xml:space="preserve"> , </w:t>
        </w:r>
        <w:r w:rsidRPr="00FC4152">
          <w:rPr>
            <w:lang w:eastAsia="zh-CN"/>
          </w:rPr>
          <w:t>MIN(P</w:t>
        </w:r>
        <w:r w:rsidRPr="00FC4152">
          <w:rPr>
            <w:vertAlign w:val="subscript"/>
            <w:lang w:eastAsia="zh-CN"/>
          </w:rPr>
          <w:t>EMAX,c</w:t>
        </w:r>
        <w:r w:rsidRPr="00FC4152">
          <w:t xml:space="preserve"> , P</w:t>
        </w:r>
        <w:r w:rsidRPr="00FC4152">
          <w:rPr>
            <w:vertAlign w:val="subscript"/>
          </w:rPr>
          <w:t>NR</w:t>
        </w:r>
        <w:r w:rsidRPr="00FC4152">
          <w:rPr>
            <w:lang w:eastAsia="zh-CN"/>
          </w:rPr>
          <w:t xml:space="preserve"> ) - </w:t>
        </w:r>
        <w:r w:rsidRPr="00FC4152">
          <w:rPr>
            <w:rFonts w:ascii="Symbol" w:hAnsi="Symbol"/>
            <w:lang w:bidi="bn-IN"/>
          </w:rPr>
          <w:t></w:t>
        </w:r>
        <w:r w:rsidRPr="00FC4152">
          <w:rPr>
            <w:lang w:bidi="bn-IN"/>
          </w:rPr>
          <w:t>T</w:t>
        </w:r>
        <w:r w:rsidRPr="00FC4152">
          <w:rPr>
            <w:vertAlign w:val="subscript"/>
            <w:lang w:bidi="bn-IN"/>
          </w:rPr>
          <w:t xml:space="preserve">C_NR, </w:t>
        </w:r>
        <w:r w:rsidRPr="00FC4152">
          <w:rPr>
            <w:i/>
            <w:vertAlign w:val="subscript"/>
            <w:lang w:bidi="bn-IN"/>
          </w:rPr>
          <w:t>c</w:t>
        </w:r>
        <w:r w:rsidRPr="00FC4152">
          <w:rPr>
            <w:lang w:eastAsia="zh-CN"/>
          </w:rPr>
          <w:t>,  (P</w:t>
        </w:r>
        <w:r w:rsidRPr="00FC4152">
          <w:rPr>
            <w:vertAlign w:val="subscript"/>
            <w:lang w:eastAsia="zh-CN"/>
          </w:rPr>
          <w:t>PowerClass</w:t>
        </w:r>
        <w:r w:rsidRPr="00FC4152">
          <w:rPr>
            <w:lang w:eastAsia="zh-CN"/>
          </w:rPr>
          <w:t xml:space="preserve"> – ΔP</w:t>
        </w:r>
        <w:r w:rsidRPr="00FC4152">
          <w:rPr>
            <w:vertAlign w:val="subscript"/>
            <w:lang w:eastAsia="zh-CN"/>
          </w:rPr>
          <w:t>PowerClass</w:t>
        </w:r>
        <w:r w:rsidRPr="00FC4152">
          <w:rPr>
            <w:lang w:eastAsia="zh-CN"/>
          </w:rPr>
          <w:t>) – MAX(MPR</w:t>
        </w:r>
        <w:r w:rsidRPr="00FC4152">
          <w:rPr>
            <w:vertAlign w:val="subscript"/>
            <w:lang w:eastAsia="zh-CN"/>
          </w:rPr>
          <w:t>c</w:t>
        </w:r>
        <w:r w:rsidRPr="00FC4152">
          <w:rPr>
            <w:lang w:eastAsia="zh-CN"/>
          </w:rPr>
          <w:t xml:space="preserve"> + A-MPR</w:t>
        </w:r>
        <w:r w:rsidRPr="00FC4152">
          <w:rPr>
            <w:vertAlign w:val="subscript"/>
            <w:lang w:eastAsia="zh-CN"/>
          </w:rPr>
          <w:t>c</w:t>
        </w:r>
        <w:r w:rsidRPr="00FC4152">
          <w:rPr>
            <w:lang w:eastAsia="zh-CN"/>
          </w:rPr>
          <w:t>+ ΔT</w:t>
        </w:r>
        <w:r w:rsidRPr="00FC4152">
          <w:rPr>
            <w:vertAlign w:val="subscript"/>
            <w:lang w:eastAsia="zh-CN"/>
          </w:rPr>
          <w:t>IB,c</w:t>
        </w:r>
        <w:r w:rsidRPr="00FC4152">
          <w:rPr>
            <w:lang w:eastAsia="zh-CN"/>
          </w:rPr>
          <w:t xml:space="preserve"> + </w:t>
        </w:r>
        <w:r w:rsidRPr="00FC4152">
          <w:rPr>
            <w:rFonts w:ascii="Symbol" w:hAnsi="Symbol"/>
            <w:lang w:bidi="bn-IN"/>
          </w:rPr>
          <w:t></w:t>
        </w:r>
        <w:r w:rsidRPr="00FC4152">
          <w:rPr>
            <w:lang w:bidi="bn-IN"/>
          </w:rPr>
          <w:t>T</w:t>
        </w:r>
        <w:r w:rsidRPr="00FC4152">
          <w:rPr>
            <w:vertAlign w:val="subscript"/>
            <w:lang w:bidi="bn-IN"/>
          </w:rPr>
          <w:t xml:space="preserve">C_NR, </w:t>
        </w:r>
        <w:r w:rsidRPr="00FC4152">
          <w:rPr>
            <w:i/>
            <w:vertAlign w:val="subscript"/>
            <w:lang w:bidi="bn-IN"/>
          </w:rPr>
          <w:t>c</w:t>
        </w:r>
        <w:r w:rsidRPr="00FC4152">
          <w:rPr>
            <w:lang w:eastAsia="zh-CN"/>
          </w:rPr>
          <w:t xml:space="preserve"> + ∆T</w:t>
        </w:r>
        <w:r w:rsidRPr="00FC4152">
          <w:rPr>
            <w:vertAlign w:val="subscript"/>
            <w:lang w:eastAsia="zh-CN"/>
          </w:rPr>
          <w:t>RxSRS</w:t>
        </w:r>
        <w:r w:rsidRPr="00FC4152">
          <w:rPr>
            <w:lang w:eastAsia="zh-CN"/>
          </w:rPr>
          <w:t>,  P-MPR</w:t>
        </w:r>
        <w:r w:rsidRPr="00FC4152">
          <w:rPr>
            <w:vertAlign w:val="subscript"/>
            <w:lang w:eastAsia="zh-CN"/>
          </w:rPr>
          <w:t>c</w:t>
        </w:r>
        <w:r w:rsidRPr="00FC4152">
          <w:rPr>
            <w:lang w:eastAsia="zh-CN"/>
          </w:rPr>
          <w:t>) }</w:t>
        </w:r>
      </w:ins>
    </w:p>
    <w:p w14:paraId="145AF26F" w14:textId="77777777" w:rsidR="00AB2C74" w:rsidRDefault="00AB2C74" w:rsidP="00AB2C74">
      <w:pPr>
        <w:pStyle w:val="EQ"/>
        <w:jc w:val="center"/>
        <w:rPr>
          <w:ins w:id="63" w:author="R4-1813844" w:date="2018-10-28T13:50:00Z"/>
          <w:lang w:eastAsia="zh-CN"/>
        </w:rPr>
      </w:pPr>
      <w:ins w:id="64" w:author="R4-1813844" w:date="2018-10-28T13:50:00Z">
        <w:r w:rsidRPr="001856A3">
          <w:rPr>
            <w:lang w:bidi="bn-IN"/>
          </w:rPr>
          <w:t>P</w:t>
        </w:r>
        <w:r w:rsidRPr="001856A3">
          <w:rPr>
            <w:vertAlign w:val="subscript"/>
            <w:lang w:bidi="bn-IN"/>
          </w:rPr>
          <w:t>CMAX_H,f,</w:t>
        </w:r>
        <w:r w:rsidRPr="001856A3">
          <w:rPr>
            <w:i/>
            <w:vertAlign w:val="subscript"/>
            <w:lang w:bidi="bn-IN"/>
          </w:rPr>
          <w:t>c</w:t>
        </w:r>
        <w:r w:rsidRPr="001856A3">
          <w:rPr>
            <w:i/>
            <w:vertAlign w:val="subscript"/>
            <w:lang w:eastAsia="zh-CN" w:bidi="bn-IN"/>
          </w:rPr>
          <w:t>,</w:t>
        </w:r>
        <w:r w:rsidRPr="001856A3">
          <w:rPr>
            <w:i/>
            <w:vertAlign w:val="subscript"/>
            <w:lang w:bidi="bn-IN"/>
          </w:rPr>
          <w:t>NR</w:t>
        </w:r>
        <w:r w:rsidRPr="001856A3">
          <w:rPr>
            <w:lang w:eastAsia="zh-CN"/>
          </w:rPr>
          <w:t xml:space="preserve"> </w:t>
        </w:r>
        <w:r w:rsidRPr="00FC4152">
          <w:rPr>
            <w:lang w:eastAsia="zh-CN"/>
          </w:rPr>
          <w:t>= MIN {P</w:t>
        </w:r>
        <w:r w:rsidRPr="00FC4152">
          <w:rPr>
            <w:vertAlign w:val="subscript"/>
            <w:lang w:eastAsia="zh-CN"/>
          </w:rPr>
          <w:t>EMAX,c</w:t>
        </w:r>
        <w:r w:rsidRPr="00FC4152">
          <w:rPr>
            <w:lang w:eastAsia="zh-CN"/>
          </w:rPr>
          <w:t xml:space="preserve">, </w:t>
        </w:r>
        <w:r w:rsidRPr="001856A3">
          <w:rPr>
            <w:lang w:val="en-US"/>
          </w:rPr>
          <w:t>P</w:t>
        </w:r>
        <w:r w:rsidRPr="001856A3">
          <w:rPr>
            <w:vertAlign w:val="subscript"/>
            <w:lang w:val="en-US"/>
          </w:rPr>
          <w:t>EMAX, EN-DC</w:t>
        </w:r>
        <w:r w:rsidRPr="001856A3">
          <w:rPr>
            <w:lang w:val="en-US"/>
          </w:rPr>
          <w:t xml:space="preserve"> , </w:t>
        </w:r>
        <w:r>
          <w:t>P</w:t>
        </w:r>
        <w:r>
          <w:rPr>
            <w:vertAlign w:val="subscript"/>
          </w:rPr>
          <w:t>NR</w:t>
        </w:r>
        <w:r>
          <w:rPr>
            <w:lang w:eastAsia="zh-CN"/>
          </w:rPr>
          <w:t xml:space="preserve"> , P</w:t>
        </w:r>
        <w:r>
          <w:rPr>
            <w:vertAlign w:val="subscript"/>
            <w:lang w:eastAsia="zh-CN"/>
          </w:rPr>
          <w:t>PowerClass</w:t>
        </w:r>
        <w:r>
          <w:rPr>
            <w:lang w:eastAsia="zh-CN"/>
          </w:rPr>
          <w:t xml:space="preserve"> – ΔP</w:t>
        </w:r>
        <w:r>
          <w:rPr>
            <w:vertAlign w:val="subscript"/>
            <w:lang w:eastAsia="zh-CN"/>
          </w:rPr>
          <w:t>PowerClass</w:t>
        </w:r>
        <w:r>
          <w:rPr>
            <w:lang w:eastAsia="zh-CN"/>
          </w:rPr>
          <w:t xml:space="preserve"> }</w:t>
        </w:r>
      </w:ins>
    </w:p>
    <w:p w14:paraId="00134F64" w14:textId="77777777" w:rsidR="00AB2C74" w:rsidRDefault="00AB2C74" w:rsidP="00AB2C74">
      <w:pPr>
        <w:numPr>
          <w:ilvl w:val="0"/>
          <w:numId w:val="1"/>
        </w:numPr>
        <w:spacing w:after="160" w:line="256" w:lineRule="auto"/>
        <w:rPr>
          <w:ins w:id="65" w:author="R4-1813844" w:date="2018-10-28T13:50:00Z"/>
          <w:rFonts w:eastAsia="Calibri"/>
          <w:lang w:val="en-US" w:bidi="bn-IN"/>
        </w:rPr>
      </w:pPr>
      <w:ins w:id="66" w:author="R4-1813844" w:date="2018-10-28T13:50:00Z">
        <w:r>
          <w:rPr>
            <w:noProof/>
            <w:lang w:eastAsia="x-none" w:bidi="bn-IN"/>
          </w:rPr>
          <w:t>P</w:t>
        </w:r>
        <w:r>
          <w:rPr>
            <w:noProof/>
            <w:vertAlign w:val="subscript"/>
            <w:lang w:eastAsia="x-none" w:bidi="bn-IN"/>
          </w:rPr>
          <w:t>LTE</w:t>
        </w:r>
        <w:r>
          <w:rPr>
            <w:rFonts w:eastAsia="Calibri"/>
            <w:lang w:val="en-US" w:bidi="bn-IN"/>
          </w:rPr>
          <w:t xml:space="preserve"> and </w:t>
        </w:r>
        <w:r>
          <w:rPr>
            <w:noProof/>
            <w:lang w:eastAsia="x-none" w:bidi="bn-IN"/>
          </w:rPr>
          <w:t>P</w:t>
        </w:r>
        <w:r>
          <w:rPr>
            <w:noProof/>
            <w:vertAlign w:val="subscript"/>
            <w:lang w:eastAsia="x-none" w:bidi="bn-IN"/>
          </w:rPr>
          <w:t>NR</w:t>
        </w:r>
        <w:r>
          <w:rPr>
            <w:lang w:eastAsia="x-none" w:bidi="bn-IN"/>
          </w:rPr>
          <w:t xml:space="preserve"> are the linear values for the P</w:t>
        </w:r>
        <w:r>
          <w:rPr>
            <w:vertAlign w:val="subscript"/>
            <w:lang w:eastAsia="x-none" w:bidi="bn-IN"/>
          </w:rPr>
          <w:t>LTE</w:t>
        </w:r>
        <w:r>
          <w:rPr>
            <w:lang w:eastAsia="x-none" w:bidi="bn-IN"/>
          </w:rPr>
          <w:t xml:space="preserve"> and</w:t>
        </w:r>
        <w:r>
          <w:rPr>
            <w:vertAlign w:val="subscript"/>
            <w:lang w:eastAsia="x-none" w:bidi="bn-IN"/>
          </w:rPr>
          <w:t xml:space="preserve"> </w:t>
        </w:r>
        <w:r>
          <w:rPr>
            <w:lang w:eastAsia="x-none" w:bidi="bn-IN"/>
          </w:rPr>
          <w:t>P</w:t>
        </w:r>
        <w:r>
          <w:rPr>
            <w:vertAlign w:val="subscript"/>
            <w:lang w:eastAsia="x-none" w:bidi="bn-IN"/>
          </w:rPr>
          <w:t>NR</w:t>
        </w:r>
        <w:r>
          <w:rPr>
            <w:rFonts w:eastAsia="Calibri"/>
            <w:lang w:val="en-US" w:bidi="bn-IN"/>
          </w:rPr>
          <w:t xml:space="preserve"> respectively signaled by RRC defined in [7]</w:t>
        </w:r>
      </w:ins>
    </w:p>
    <w:p w14:paraId="7FD9523E" w14:textId="77777777" w:rsidR="00AB2C74" w:rsidRDefault="00AB2C74" w:rsidP="00AB2C74">
      <w:pPr>
        <w:pStyle w:val="ListParagraph"/>
        <w:numPr>
          <w:ilvl w:val="0"/>
          <w:numId w:val="1"/>
        </w:numPr>
        <w:textAlignment w:val="auto"/>
        <w:rPr>
          <w:ins w:id="67" w:author="R4-1813844" w:date="2018-10-28T13:50:00Z"/>
          <w:lang w:bidi="bn-IN"/>
        </w:rPr>
      </w:pPr>
      <w:proofErr w:type="spellStart"/>
      <w:ins w:id="68" w:author="R4-1813844" w:date="2018-10-28T13:50:00Z">
        <w:r>
          <w:t>ΔT</w:t>
        </w:r>
        <w:r>
          <w:rPr>
            <w:vertAlign w:val="subscript"/>
          </w:rPr>
          <w:t>c_E</w:t>
        </w:r>
        <w:proofErr w:type="spellEnd"/>
        <w:r>
          <w:rPr>
            <w:vertAlign w:val="subscript"/>
          </w:rPr>
          <w:t xml:space="preserve">-UTRA, </w:t>
        </w:r>
        <w:r>
          <w:rPr>
            <w:i/>
            <w:vertAlign w:val="subscript"/>
          </w:rPr>
          <w:t>c</w:t>
        </w:r>
        <w:r>
          <w:rPr>
            <w:rFonts w:eastAsia="Calibri"/>
            <w:lang w:val="en-US" w:bidi="bn-IN"/>
          </w:rPr>
          <w:t xml:space="preserve"> = 1.5dB </w:t>
        </w:r>
        <w:r>
          <w:rPr>
            <w:lang w:bidi="bn-IN"/>
          </w:rPr>
          <w:t xml:space="preserve">when NOTE 2 in Table 6.2.2-1 in 36.101 applies for a </w:t>
        </w:r>
        <w:r>
          <w:rPr>
            <w:rFonts w:eastAsia="MS Mincho"/>
            <w:lang w:bidi="bn-IN"/>
          </w:rPr>
          <w:t xml:space="preserve">serving cell </w:t>
        </w:r>
        <w:r>
          <w:rPr>
            <w:i/>
            <w:lang w:bidi="bn-IN"/>
          </w:rPr>
          <w:t>c</w:t>
        </w:r>
        <w:r>
          <w:rPr>
            <w:lang w:bidi="bn-IN"/>
          </w:rPr>
          <w:t xml:space="preserve">, otherwise </w:t>
        </w:r>
        <w:r>
          <w:rPr>
            <w:rFonts w:ascii="Symbol" w:hAnsi="Symbol"/>
            <w:lang w:bidi="bn-IN"/>
          </w:rPr>
          <w:t></w:t>
        </w:r>
        <w:r>
          <w:rPr>
            <w:lang w:bidi="bn-IN"/>
          </w:rPr>
          <w:t>T</w:t>
        </w:r>
        <w:r>
          <w:rPr>
            <w:vertAlign w:val="subscript"/>
            <w:lang w:bidi="bn-IN"/>
          </w:rPr>
          <w:t>C_ E-</w:t>
        </w:r>
        <w:proofErr w:type="spellStart"/>
        <w:r>
          <w:rPr>
            <w:vertAlign w:val="subscript"/>
            <w:lang w:bidi="bn-IN"/>
          </w:rPr>
          <w:t>UTRA,</w:t>
        </w:r>
        <w:r>
          <w:rPr>
            <w:i/>
            <w:vertAlign w:val="subscript"/>
            <w:lang w:bidi="bn-IN"/>
          </w:rPr>
          <w:t>c</w:t>
        </w:r>
        <w:proofErr w:type="spellEnd"/>
        <w:r>
          <w:rPr>
            <w:rFonts w:eastAsia="Calibri"/>
            <w:lang w:val="en-US" w:bidi="bn-IN"/>
          </w:rPr>
          <w:t xml:space="preserve"> </w:t>
        </w:r>
        <w:r>
          <w:rPr>
            <w:lang w:bidi="bn-IN"/>
          </w:rPr>
          <w:t>= 0dB;</w:t>
        </w:r>
      </w:ins>
    </w:p>
    <w:p w14:paraId="4F350717" w14:textId="77777777" w:rsidR="00AB2C74" w:rsidRDefault="00AB2C74" w:rsidP="00AB2C74">
      <w:pPr>
        <w:pStyle w:val="ListParagraph"/>
        <w:numPr>
          <w:ilvl w:val="0"/>
          <w:numId w:val="1"/>
        </w:numPr>
        <w:textAlignment w:val="auto"/>
        <w:rPr>
          <w:ins w:id="69" w:author="R4-1813844" w:date="2018-10-28T13:50:00Z"/>
          <w:rFonts w:eastAsia="SimSun"/>
          <w:lang w:eastAsia="zh-CN" w:bidi="bn-IN"/>
        </w:rPr>
      </w:pPr>
      <w:ins w:id="70" w:author="R4-1813844" w:date="2018-10-28T13:50:00Z">
        <w:r>
          <w:rPr>
            <w:rFonts w:ascii="Symbol" w:hAnsi="Symbol"/>
            <w:lang w:bidi="bn-IN"/>
          </w:rPr>
          <w:t></w:t>
        </w:r>
        <w:proofErr w:type="spellStart"/>
        <w:r>
          <w:rPr>
            <w:lang w:bidi="bn-IN"/>
          </w:rPr>
          <w:t>T</w:t>
        </w:r>
        <w:r>
          <w:rPr>
            <w:vertAlign w:val="subscript"/>
            <w:lang w:bidi="bn-IN"/>
          </w:rPr>
          <w:t>C_NR,</w:t>
        </w:r>
        <w:r>
          <w:rPr>
            <w:i/>
            <w:vertAlign w:val="subscript"/>
            <w:lang w:bidi="bn-IN"/>
          </w:rPr>
          <w:t>c</w:t>
        </w:r>
        <w:proofErr w:type="spellEnd"/>
        <w:r>
          <w:rPr>
            <w:rFonts w:eastAsia="Calibri"/>
            <w:lang w:val="en-US" w:bidi="bn-IN"/>
          </w:rPr>
          <w:t xml:space="preserve"> </w:t>
        </w:r>
        <w:r>
          <w:rPr>
            <w:lang w:bidi="bn-IN"/>
          </w:rPr>
          <w:t xml:space="preserve">= 1.5dB when NOTE 3 in Table 6.2.1-1 in 38.101-1 applies for a </w:t>
        </w:r>
        <w:r>
          <w:rPr>
            <w:rFonts w:eastAsia="MS Mincho"/>
            <w:lang w:bidi="bn-IN"/>
          </w:rPr>
          <w:t xml:space="preserve">serving cell </w:t>
        </w:r>
        <w:r>
          <w:rPr>
            <w:i/>
            <w:lang w:bidi="bn-IN"/>
          </w:rPr>
          <w:t>c</w:t>
        </w:r>
        <w:r>
          <w:rPr>
            <w:lang w:bidi="bn-IN"/>
          </w:rPr>
          <w:t xml:space="preserve">, otherwise </w:t>
        </w:r>
        <w:r>
          <w:rPr>
            <w:rFonts w:ascii="Symbol" w:hAnsi="Symbol"/>
            <w:lang w:bidi="bn-IN"/>
          </w:rPr>
          <w:t></w:t>
        </w:r>
        <w:proofErr w:type="spellStart"/>
        <w:r>
          <w:rPr>
            <w:lang w:bidi="bn-IN"/>
          </w:rPr>
          <w:t>T</w:t>
        </w:r>
        <w:r>
          <w:rPr>
            <w:vertAlign w:val="subscript"/>
            <w:lang w:bidi="bn-IN"/>
          </w:rPr>
          <w:t>C_NR,</w:t>
        </w:r>
        <w:r>
          <w:rPr>
            <w:i/>
            <w:vertAlign w:val="subscript"/>
            <w:lang w:bidi="bn-IN"/>
          </w:rPr>
          <w:t>c</w:t>
        </w:r>
        <w:proofErr w:type="spellEnd"/>
        <w:r>
          <w:rPr>
            <w:rFonts w:eastAsia="Calibri"/>
            <w:lang w:val="en-US" w:bidi="bn-IN"/>
          </w:rPr>
          <w:t xml:space="preserve"> </w:t>
        </w:r>
        <w:r>
          <w:rPr>
            <w:lang w:bidi="bn-IN"/>
          </w:rPr>
          <w:t>= 0dB;</w:t>
        </w:r>
      </w:ins>
    </w:p>
    <w:p w14:paraId="405DDA7E" w14:textId="77777777" w:rsidR="00AB2C74" w:rsidRDefault="00AB2C74" w:rsidP="00AB2C74">
      <w:pPr>
        <w:pStyle w:val="ListParagraph"/>
        <w:numPr>
          <w:ilvl w:val="0"/>
          <w:numId w:val="1"/>
        </w:numPr>
        <w:spacing w:after="160" w:line="256" w:lineRule="auto"/>
        <w:textAlignment w:val="auto"/>
        <w:rPr>
          <w:ins w:id="71" w:author="R4-1813844" w:date="2018-10-28T13:50:00Z"/>
          <w:rFonts w:eastAsia="SimSun"/>
        </w:rPr>
      </w:pPr>
      <w:proofErr w:type="spellStart"/>
      <w:ins w:id="72" w:author="R4-1813844" w:date="2018-10-28T13:50:00Z">
        <w:r>
          <w:t>ΔT</w:t>
        </w:r>
        <w:r>
          <w:rPr>
            <w:vertAlign w:val="subscript"/>
          </w:rPr>
          <w:t>IB,c</w:t>
        </w:r>
        <w:proofErr w:type="spellEnd"/>
        <w:r>
          <w:rPr>
            <w:rFonts w:eastAsia="SimSun"/>
          </w:rPr>
          <w:t xml:space="preserve"> specified in sub-clause 6.2.7 for EN-DC, the individual Power Class defined in table 6.2B.1-3 and any other additional power reductions parameters specified in sub-clauses 6.2.3 and 6.2.4 for EN-DC are applicable to </w:t>
        </w:r>
        <w:r>
          <w:rPr>
            <w:rFonts w:cs="Geneva"/>
            <w:noProof/>
            <w:lang w:eastAsia="x-none" w:bidi="bn-IN"/>
          </w:rPr>
          <w:t>P</w:t>
        </w:r>
        <w:r>
          <w:rPr>
            <w:rFonts w:cs="Geneva"/>
            <w:noProof/>
            <w:vertAlign w:val="subscript"/>
            <w:lang w:eastAsia="x-none" w:bidi="bn-IN"/>
          </w:rPr>
          <w:t>CMAX_</w:t>
        </w:r>
        <w:r>
          <w:rPr>
            <w:rFonts w:cs="Geneva"/>
            <w:i/>
            <w:noProof/>
            <w:vertAlign w:val="subscript"/>
            <w:lang w:eastAsia="x-none" w:bidi="bn-IN"/>
          </w:rPr>
          <w:t xml:space="preserve"> </w:t>
        </w:r>
        <w:r>
          <w:rPr>
            <w:rFonts w:cs="Geneva"/>
            <w:noProof/>
            <w:vertAlign w:val="subscript"/>
            <w:lang w:eastAsia="x-none" w:bidi="bn-IN"/>
          </w:rPr>
          <w:t>E-UTRA,</w:t>
        </w:r>
        <w:r>
          <w:rPr>
            <w:rFonts w:cs="Geneva"/>
            <w:i/>
            <w:noProof/>
            <w:vertAlign w:val="subscript"/>
            <w:lang w:eastAsia="x-none" w:bidi="bn-IN"/>
          </w:rPr>
          <w:t xml:space="preserve">c </w:t>
        </w:r>
        <w:r>
          <w:rPr>
            <w:rFonts w:eastAsia="SimSun"/>
          </w:rPr>
          <w:t xml:space="preserve">and </w:t>
        </w:r>
        <w:r>
          <w:rPr>
            <w:rFonts w:cs="Geneva"/>
            <w:noProof/>
            <w:lang w:eastAsia="x-none" w:bidi="bn-IN"/>
          </w:rPr>
          <w:t>P</w:t>
        </w:r>
        <w:r>
          <w:rPr>
            <w:rFonts w:cs="Geneva"/>
            <w:noProof/>
            <w:vertAlign w:val="subscript"/>
            <w:lang w:eastAsia="x-none" w:bidi="bn-IN"/>
          </w:rPr>
          <w:t>CMAX_</w:t>
        </w:r>
        <w:r>
          <w:rPr>
            <w:rFonts w:cs="Geneva"/>
            <w:i/>
            <w:noProof/>
            <w:vertAlign w:val="subscript"/>
            <w:lang w:eastAsia="x-none" w:bidi="bn-IN"/>
          </w:rPr>
          <w:t xml:space="preserve"> </w:t>
        </w:r>
        <w:r>
          <w:rPr>
            <w:rFonts w:cs="Geneva"/>
            <w:noProof/>
            <w:vertAlign w:val="subscript"/>
            <w:lang w:eastAsia="x-none" w:bidi="bn-IN"/>
          </w:rPr>
          <w:t>NR,</w:t>
        </w:r>
        <w:r>
          <w:rPr>
            <w:rFonts w:cs="Geneva"/>
            <w:i/>
            <w:noProof/>
            <w:vertAlign w:val="subscript"/>
            <w:lang w:eastAsia="x-none" w:bidi="bn-IN"/>
          </w:rPr>
          <w:t xml:space="preserve">c </w:t>
        </w:r>
        <w:r>
          <w:rPr>
            <w:rFonts w:eastAsia="SimSun"/>
          </w:rPr>
          <w:t>evaluations.</w:t>
        </w:r>
      </w:ins>
    </w:p>
    <w:p w14:paraId="6B93E525" w14:textId="77777777" w:rsidR="00AB2C74" w:rsidRDefault="00AB2C74" w:rsidP="00AB2C74">
      <w:pPr>
        <w:spacing w:after="160" w:line="256" w:lineRule="auto"/>
        <w:rPr>
          <w:ins w:id="73" w:author="R4-1813844" w:date="2018-10-28T13:50:00Z"/>
          <w:rFonts w:eastAsia="Calibri"/>
          <w:lang w:val="en-US" w:bidi="bn-IN"/>
        </w:rPr>
      </w:pPr>
      <w:ins w:id="74" w:author="R4-1813844" w:date="2018-10-28T13:50:00Z">
        <w:r>
          <w:rPr>
            <w:rFonts w:eastAsia="Calibri"/>
            <w:lang w:val="en-US" w:bidi="bn-IN"/>
          </w:rPr>
          <w:t xml:space="preserve">If the transmissions from NR and E-UTRA do not overlap, then the complete sub-clauses for configured transmitted power for E-UTRA and NR respectively </w:t>
        </w:r>
        <w:r w:rsidRPr="002964C2">
          <w:rPr>
            <w:rFonts w:eastAsia="Calibri"/>
            <w:lang w:val="en-US" w:bidi="bn-IN"/>
          </w:rPr>
          <w:t xml:space="preserve">from their own specifications apply with the modifications specified above. The lower value between </w:t>
        </w:r>
        <w:proofErr w:type="spellStart"/>
        <w:r w:rsidRPr="002964C2">
          <w:rPr>
            <w:lang w:eastAsia="x-none" w:bidi="bn-IN"/>
          </w:rPr>
          <w:t>P</w:t>
        </w:r>
        <w:r w:rsidRPr="002964C2">
          <w:rPr>
            <w:vertAlign w:val="subscript"/>
            <w:lang w:eastAsia="x-none" w:bidi="bn-IN"/>
          </w:rPr>
          <w:t>PowerClass</w:t>
        </w:r>
        <w:proofErr w:type="spellEnd"/>
        <w:r w:rsidRPr="002964C2">
          <w:rPr>
            <w:vertAlign w:val="subscript"/>
            <w:lang w:eastAsia="x-none" w:bidi="bn-IN"/>
          </w:rPr>
          <w:t>, EN-DC</w:t>
        </w:r>
        <w:r w:rsidRPr="002964C2">
          <w:rPr>
            <w:rFonts w:eastAsia="Calibri"/>
            <w:lang w:val="en-US" w:bidi="bn-IN"/>
          </w:rPr>
          <w:t xml:space="preserve"> or </w:t>
        </w:r>
        <w:r w:rsidRPr="001856A3">
          <w:rPr>
            <w:lang w:val="en-US" w:eastAsia="zh-CN"/>
          </w:rPr>
          <w:t>P</w:t>
        </w:r>
        <w:r w:rsidRPr="001856A3">
          <w:rPr>
            <w:vertAlign w:val="subscript"/>
            <w:lang w:val="en-US" w:eastAsia="zh-CN"/>
          </w:rPr>
          <w:t>EMAX, EN-DC</w:t>
        </w:r>
        <w:r w:rsidRPr="001856A3">
          <w:rPr>
            <w:lang w:val="en-US"/>
          </w:rPr>
          <w:t xml:space="preserve"> </w:t>
        </w:r>
        <w:r w:rsidRPr="002964C2">
          <w:rPr>
            <w:rFonts w:eastAsia="Calibri"/>
            <w:lang w:val="en-US" w:bidi="bn-IN"/>
          </w:rPr>
          <w:t>shall not be exceeded at any time by UE.</w:t>
        </w:r>
      </w:ins>
    </w:p>
    <w:p w14:paraId="23CAA053" w14:textId="52998A67" w:rsidR="00AB2C74" w:rsidRPr="004367A8" w:rsidRDefault="00AB2C74" w:rsidP="00AB2C74">
      <w:pPr>
        <w:rPr>
          <w:ins w:id="75" w:author="R4-1813844" w:date="2018-10-28T13:50:00Z"/>
          <w:rFonts w:eastAsia="Calibri"/>
          <w:lang w:val="en-US" w:bidi="bn-IN"/>
        </w:rPr>
      </w:pPr>
      <w:ins w:id="76" w:author="R4-1813844" w:date="2018-10-28T13:50:00Z">
        <w:r>
          <w:rPr>
            <w:rFonts w:eastAsia="Calibri"/>
            <w:lang w:val="en-US" w:bidi="bn-IN"/>
          </w:rPr>
          <w:t>T</w:t>
        </w:r>
        <w:r w:rsidRPr="001856A3">
          <w:rPr>
            <w:rFonts w:eastAsia="Calibri"/>
            <w:lang w:val="en-US" w:bidi="bn-IN"/>
          </w:rPr>
          <w:t>he</w:t>
        </w:r>
        <w:del w:id="77" w:author="Ericsson" w:date="2018-10-28T14:30:00Z">
          <w:r w:rsidRPr="001856A3" w:rsidDel="0030271E">
            <w:rPr>
              <w:rFonts w:eastAsia="Calibri"/>
              <w:lang w:val="en-US" w:bidi="bn-IN"/>
            </w:rPr>
            <w:delText xml:space="preserve"> total</w:delText>
          </w:r>
        </w:del>
        <w:r w:rsidRPr="001856A3">
          <w:rPr>
            <w:rFonts w:eastAsia="Calibri"/>
            <w:lang w:val="en-US" w:bidi="bn-IN"/>
          </w:rPr>
          <w:t xml:space="preserve"> configured transmission power for </w:t>
        </w:r>
      </w:ins>
      <w:ins w:id="78" w:author="Ericsson" w:date="2018-10-28T14:30:00Z">
        <w:r w:rsidR="0030271E">
          <w:rPr>
            <w:rFonts w:eastAsia="Calibri"/>
            <w:lang w:val="en-US" w:bidi="bn-IN"/>
          </w:rPr>
          <w:t xml:space="preserve">EN-DC operation is, for </w:t>
        </w:r>
      </w:ins>
      <w:ins w:id="79" w:author="R4-1813844" w:date="2018-10-28T13:50:00Z">
        <w:r w:rsidRPr="001856A3">
          <w:rPr>
            <w:rFonts w:eastAsia="Calibri"/>
            <w:lang w:val="en-US" w:bidi="bn-IN"/>
          </w:rPr>
          <w:t>both synchronous and non-synchronous operation</w:t>
        </w:r>
      </w:ins>
      <w:ins w:id="80" w:author="Ericsson" w:date="2018-10-28T14:30:00Z">
        <w:r w:rsidR="0030271E">
          <w:rPr>
            <w:rFonts w:eastAsia="Calibri"/>
            <w:lang w:val="en-US" w:bidi="bn-IN"/>
          </w:rPr>
          <w:t>,</w:t>
        </w:r>
      </w:ins>
      <w:ins w:id="81" w:author="R4-1813844" w:date="2018-10-28T13:50:00Z">
        <w:r w:rsidRPr="001856A3">
          <w:rPr>
            <w:rFonts w:eastAsia="Calibri"/>
            <w:lang w:val="en-US" w:bidi="bn-IN"/>
          </w:rPr>
          <w:t xml:space="preserve"> </w:t>
        </w:r>
        <w:del w:id="82" w:author="Ericsson" w:date="2018-10-28T14:30:00Z">
          <w:r w:rsidRPr="001856A3" w:rsidDel="0030271E">
            <w:rPr>
              <w:rFonts w:eastAsia="Calibri"/>
              <w:lang w:val="en-US" w:bidi="bn-IN"/>
            </w:rPr>
            <w:delText>is</w:delText>
          </w:r>
        </w:del>
      </w:ins>
    </w:p>
    <w:p w14:paraId="2F754893" w14:textId="77777777" w:rsidR="00AB2C74" w:rsidRPr="00AB2C74" w:rsidRDefault="00AB2C74" w:rsidP="00AB2C74">
      <w:pPr>
        <w:jc w:val="center"/>
        <w:rPr>
          <w:ins w:id="83" w:author="R4-1813844" w:date="2018-10-28T13:50:00Z"/>
          <w:lang w:val="sv-SE"/>
          <w:rPrChange w:id="84" w:author="R4-1813844" w:date="2018-10-28T13:50:00Z">
            <w:rPr>
              <w:ins w:id="85" w:author="R4-1813844" w:date="2018-10-28T13:50:00Z"/>
            </w:rPr>
          </w:rPrChange>
        </w:rPr>
      </w:pPr>
      <w:ins w:id="86" w:author="R4-1813844" w:date="2018-10-28T13:50:00Z">
        <w:r w:rsidRPr="00AB2C74">
          <w:rPr>
            <w:lang w:val="sv-SE" w:eastAsia="zh-CN"/>
            <w:rPrChange w:id="87" w:author="R4-1813844" w:date="2018-10-28T13:50:00Z">
              <w:rPr>
                <w:lang w:eastAsia="zh-CN"/>
              </w:rPr>
            </w:rPrChange>
          </w:rPr>
          <w:t>P_EN-DC_Total =</w:t>
        </w:r>
        <w:r w:rsidRPr="00AB2C74">
          <w:rPr>
            <w:lang w:val="sv-SE"/>
            <w:rPrChange w:id="88" w:author="R4-1813844" w:date="2018-10-28T13:50:00Z">
              <w:rPr/>
            </w:rPrChange>
          </w:rPr>
          <w:t xml:space="preserve"> MIN { P</w:t>
        </w:r>
        <w:r w:rsidRPr="00AB2C74">
          <w:rPr>
            <w:vertAlign w:val="subscript"/>
            <w:lang w:val="sv-SE"/>
            <w:rPrChange w:id="89" w:author="R4-1813844" w:date="2018-10-28T13:50:00Z">
              <w:rPr>
                <w:vertAlign w:val="subscript"/>
              </w:rPr>
            </w:rPrChange>
          </w:rPr>
          <w:t>EMAX, EN-DC</w:t>
        </w:r>
        <w:r w:rsidRPr="00AB2C74">
          <w:rPr>
            <w:lang w:val="sv-SE"/>
            <w:rPrChange w:id="90" w:author="R4-1813844" w:date="2018-10-28T13:50:00Z">
              <w:rPr/>
            </w:rPrChange>
          </w:rPr>
          <w:t xml:space="preserve"> ,P</w:t>
        </w:r>
        <w:r w:rsidRPr="00AB2C74">
          <w:rPr>
            <w:vertAlign w:val="subscript"/>
            <w:lang w:val="sv-SE"/>
            <w:rPrChange w:id="91" w:author="R4-1813844" w:date="2018-10-28T13:50:00Z">
              <w:rPr>
                <w:vertAlign w:val="subscript"/>
              </w:rPr>
            </w:rPrChange>
          </w:rPr>
          <w:t>PowerClass, EN-DC</w:t>
        </w:r>
        <w:r w:rsidRPr="00AB2C74">
          <w:rPr>
            <w:lang w:val="sv-SE"/>
            <w:rPrChange w:id="92" w:author="R4-1813844" w:date="2018-10-28T13:50:00Z">
              <w:rPr/>
            </w:rPrChange>
          </w:rPr>
          <w:t>}</w:t>
        </w:r>
      </w:ins>
    </w:p>
    <w:p w14:paraId="416E00A0" w14:textId="438516E1" w:rsidR="00AB2C74" w:rsidRPr="004367A8" w:rsidRDefault="00AB2C74" w:rsidP="00AB2C74">
      <w:pPr>
        <w:rPr>
          <w:ins w:id="93" w:author="R4-1813844" w:date="2018-10-28T13:50:00Z"/>
          <w:rFonts w:eastAsia="Calibri"/>
          <w:lang w:val="en-US" w:bidi="bn-IN"/>
        </w:rPr>
      </w:pPr>
      <w:ins w:id="94" w:author="R4-1813844" w:date="2018-10-28T13:50:00Z">
        <w:r w:rsidRPr="001856A3">
          <w:rPr>
            <w:lang w:val="en-US" w:eastAsia="zh-CN"/>
          </w:rPr>
          <w:t>P_EN-</w:t>
        </w:r>
        <w:proofErr w:type="spellStart"/>
        <w:r w:rsidRPr="001856A3">
          <w:rPr>
            <w:lang w:val="en-US" w:eastAsia="zh-CN"/>
          </w:rPr>
          <w:t>DC_Total</w:t>
        </w:r>
        <w:proofErr w:type="spellEnd"/>
        <w:r w:rsidRPr="001856A3">
          <w:rPr>
            <w:lang w:val="en-US" w:eastAsia="zh-CN"/>
          </w:rPr>
          <w:t xml:space="preserve"> is the dB value of  </w:t>
        </w:r>
        <m:oMath>
          <m:sSubSup>
            <m:sSubSupPr>
              <m:ctrlPr>
                <w:rPr>
                  <w:rFonts w:ascii="Cambria Math" w:hAnsi="Cambria Math"/>
                  <w:i/>
                  <w:lang w:val="en-US"/>
                </w:rPr>
              </m:ctrlPr>
            </m:sSubSupPr>
            <m:e>
              <m:acc>
                <m:acc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</m:acc>
            </m:e>
            <m:sub>
              <m:r>
                <w:rPr>
                  <w:rFonts w:ascii="Cambria Math" w:hAnsi="Cambria Math"/>
                </w:rPr>
                <m:t>Total</m:t>
              </m:r>
            </m:sub>
            <m:sup>
              <m:r>
                <w:rPr>
                  <w:rFonts w:ascii="Cambria Math" w:hAnsi="Cambria Math"/>
                </w:rPr>
                <m:t>EN</m:t>
              </m:r>
              <m:r>
                <w:rPr>
                  <w:rFonts w:ascii="Cambria Math" w:hAnsi="Cambria Math"/>
                  <w:lang w:val="en-US"/>
                </w:rPr>
                <m:t>-</m:t>
              </m:r>
              <m:r>
                <w:rPr>
                  <w:rFonts w:ascii="Cambria Math" w:hAnsi="Cambria Math"/>
                </w:rPr>
                <m:t>DC</m:t>
              </m:r>
            </m:sup>
          </m:sSubSup>
        </m:oMath>
        <w:r w:rsidRPr="0069697A">
          <w:rPr>
            <w:lang w:val="en-US"/>
          </w:rPr>
          <w:t>, which is used in [38.213</w:t>
        </w:r>
        <w:r w:rsidRPr="00B26AB1">
          <w:rPr>
            <w:lang w:val="en-US"/>
          </w:rPr>
          <w:t>]</w:t>
        </w:r>
      </w:ins>
      <w:ins w:id="95" w:author="Ericsson" w:date="2018-10-28T15:45:00Z">
        <w:r w:rsidR="005403CC">
          <w:rPr>
            <w:lang w:val="en-US"/>
          </w:rPr>
          <w:t>,</w:t>
        </w:r>
      </w:ins>
      <w:ins w:id="96" w:author="R4-1813844" w:date="2018-10-28T13:50:00Z">
        <w:del w:id="97" w:author="Ericsson" w:date="2018-10-28T15:45:00Z">
          <w:r w:rsidRPr="00B26AB1" w:rsidDel="005403CC">
            <w:rPr>
              <w:lang w:val="en-US"/>
            </w:rPr>
            <w:delText xml:space="preserve"> and</w:delText>
          </w:r>
        </w:del>
        <w:r w:rsidRPr="00B26AB1">
          <w:rPr>
            <w:lang w:val="en-US"/>
          </w:rPr>
          <w:t xml:space="preserve"> P</w:t>
        </w:r>
        <w:r w:rsidRPr="001856A3">
          <w:rPr>
            <w:vertAlign w:val="subscript"/>
            <w:lang w:val="en-US"/>
          </w:rPr>
          <w:t xml:space="preserve">EMAX, EN-DC </w:t>
        </w:r>
        <w:r w:rsidRPr="0069697A">
          <w:rPr>
            <w:lang w:val="en-US"/>
          </w:rPr>
          <w:t>is  p-maxUE-FR1-r15 value signaled by RRC and defined in [36.331</w:t>
        </w:r>
        <w:r w:rsidRPr="00B26AB1">
          <w:rPr>
            <w:lang w:val="en-US"/>
          </w:rPr>
          <w:t>]</w:t>
        </w:r>
      </w:ins>
      <w:ins w:id="98" w:author="Ericsson" w:date="2018-10-28T15:44:00Z">
        <w:r w:rsidR="00430BBF">
          <w:rPr>
            <w:lang w:val="en-US"/>
          </w:rPr>
          <w:t xml:space="preserve"> and</w:t>
        </w:r>
      </w:ins>
      <w:ins w:id="99" w:author="Ericsson" w:date="2018-10-28T15:45:00Z">
        <w:r w:rsidR="00430BBF" w:rsidRPr="00430BBF">
          <w:rPr>
            <w:lang w:val="en-US"/>
          </w:rPr>
          <w:t xml:space="preserve"> </w:t>
        </w:r>
        <w:proofErr w:type="spellStart"/>
        <w:r w:rsidR="00430BBF" w:rsidRPr="00430BBF">
          <w:rPr>
            <w:lang w:val="en-US"/>
            <w:rPrChange w:id="100" w:author="Ericsson" w:date="2018-10-28T15:45:00Z">
              <w:rPr>
                <w:lang w:val="sv-SE"/>
              </w:rPr>
            </w:rPrChange>
          </w:rPr>
          <w:t>P</w:t>
        </w:r>
        <w:r w:rsidR="00430BBF" w:rsidRPr="00430BBF">
          <w:rPr>
            <w:vertAlign w:val="subscript"/>
            <w:lang w:val="en-US"/>
            <w:rPrChange w:id="101" w:author="Ericsson" w:date="2018-10-28T15:45:00Z">
              <w:rPr>
                <w:vertAlign w:val="subscript"/>
                <w:lang w:val="sv-SE"/>
              </w:rPr>
            </w:rPrChange>
          </w:rPr>
          <w:t>PowerClass</w:t>
        </w:r>
        <w:proofErr w:type="spellEnd"/>
        <w:r w:rsidR="00430BBF" w:rsidRPr="00430BBF">
          <w:rPr>
            <w:vertAlign w:val="subscript"/>
            <w:lang w:val="en-US"/>
            <w:rPrChange w:id="102" w:author="Ericsson" w:date="2018-10-28T15:45:00Z">
              <w:rPr>
                <w:vertAlign w:val="subscript"/>
                <w:lang w:val="sv-SE"/>
              </w:rPr>
            </w:rPrChange>
          </w:rPr>
          <w:t>, EN-DC</w:t>
        </w:r>
        <w:r w:rsidR="00430BBF" w:rsidRPr="00430BBF">
          <w:rPr>
            <w:lang w:val="en-US"/>
          </w:rPr>
          <w:t xml:space="preserve"> is defined in sub-clause 6.2B.1.3-1 for inter-band EN-DC</w:t>
        </w:r>
        <w:r w:rsidR="00430BBF">
          <w:rPr>
            <w:lang w:val="en-US"/>
          </w:rPr>
          <w:t>.</w:t>
        </w:r>
      </w:ins>
      <w:ins w:id="103" w:author="R4-1813844" w:date="2018-10-28T13:50:00Z">
        <w:del w:id="104" w:author="Ericsson" w:date="2018-10-28T15:45:00Z">
          <w:r w:rsidRPr="00B26AB1" w:rsidDel="00430BBF">
            <w:rPr>
              <w:lang w:val="en-US"/>
            </w:rPr>
            <w:delText>;</w:delText>
          </w:r>
        </w:del>
      </w:ins>
    </w:p>
    <w:p w14:paraId="341AD012" w14:textId="77777777" w:rsidR="00AB2C74" w:rsidRDefault="00AB2C74" w:rsidP="00AB2C74">
      <w:pPr>
        <w:spacing w:after="160" w:line="256" w:lineRule="auto"/>
        <w:rPr>
          <w:ins w:id="105" w:author="R4-1813844" w:date="2018-10-28T13:50:00Z"/>
          <w:rFonts w:eastAsia="Calibri"/>
          <w:lang w:val="en-US"/>
        </w:rPr>
      </w:pPr>
      <w:ins w:id="106" w:author="R4-1813844" w:date="2018-10-28T13:50:00Z">
        <w:r w:rsidRPr="002964C2">
          <w:rPr>
            <w:rFonts w:eastAsia="Calibri"/>
            <w:lang w:val="en-US" w:bidi="bn-IN"/>
          </w:rPr>
          <w:t xml:space="preserve">If the EN-DC UE </w:t>
        </w:r>
        <w:r>
          <w:rPr>
            <w:rFonts w:eastAsia="Calibri"/>
            <w:lang w:val="en-US" w:bidi="bn-IN"/>
          </w:rPr>
          <w:t>does</w:t>
        </w:r>
        <w:r w:rsidRPr="002964C2">
          <w:rPr>
            <w:rFonts w:eastAsia="Calibri"/>
            <w:lang w:val="en-US" w:bidi="bn-IN"/>
          </w:rPr>
          <w:t xml:space="preserve"> not support dynamic power sharing</w:t>
        </w:r>
        <w:r>
          <w:rPr>
            <w:rFonts w:eastAsia="Calibri"/>
            <w:lang w:val="en-US" w:bidi="bn-IN"/>
          </w:rPr>
          <w:t xml:space="preserve">, </w:t>
        </w:r>
        <w:r w:rsidRPr="002964C2">
          <w:rPr>
            <w:rFonts w:eastAsia="Calibri"/>
            <w:lang w:val="en-US" w:bidi="bn-IN"/>
          </w:rPr>
          <w:t>then the complete sub-clauses for configured transmitted power for E-UTRA and NR respectively from their own specifications 36.101 and 38.101-1 respectively apply with the modifications specified abov</w:t>
        </w:r>
        <w:r>
          <w:rPr>
            <w:rFonts w:eastAsia="Calibri"/>
            <w:lang w:val="en-US" w:bidi="bn-IN"/>
          </w:rPr>
          <w:t xml:space="preserve">e and </w:t>
        </w:r>
        <w:r w:rsidRPr="001856A3">
          <w:rPr>
            <w:lang w:val="en-US" w:eastAsia="zh-CN"/>
          </w:rPr>
          <w:t>P_EN-</w:t>
        </w:r>
        <w:proofErr w:type="spellStart"/>
        <w:r w:rsidRPr="001856A3">
          <w:rPr>
            <w:lang w:val="en-US" w:eastAsia="zh-CN"/>
          </w:rPr>
          <w:t>DC_Total</w:t>
        </w:r>
        <w:proofErr w:type="spellEnd"/>
        <w:r>
          <w:rPr>
            <w:lang w:val="en-US" w:eastAsia="zh-CN"/>
          </w:rPr>
          <w:t xml:space="preserve"> applies.</w:t>
        </w:r>
        <w:r>
          <w:rPr>
            <w:rFonts w:eastAsia="Calibri"/>
            <w:lang w:val="en-US" w:bidi="bn-IN"/>
          </w:rPr>
          <w:t xml:space="preserve"> </w:t>
        </w:r>
      </w:ins>
    </w:p>
    <w:p w14:paraId="03AD0322" w14:textId="77777777" w:rsidR="00AB2C74" w:rsidRDefault="00AB2C74" w:rsidP="00AB2C74">
      <w:pPr>
        <w:spacing w:after="0"/>
        <w:jc w:val="both"/>
        <w:rPr>
          <w:ins w:id="107" w:author="R4-1813844" w:date="2018-10-28T13:50:00Z"/>
          <w:rFonts w:eastAsia="SimSun"/>
        </w:rPr>
      </w:pPr>
    </w:p>
    <w:p w14:paraId="1F5DD27F" w14:textId="77777777" w:rsidR="00AB2C74" w:rsidRDefault="00AB2C74" w:rsidP="00AB2C74"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jc w:val="center"/>
        <w:textAlignment w:val="baseline"/>
        <w:rPr>
          <w:ins w:id="108" w:author="R4-1813844" w:date="2018-10-28T13:50:00Z"/>
          <w:noProof/>
          <w:lang w:eastAsia="x-none"/>
        </w:rPr>
      </w:pPr>
    </w:p>
    <w:p w14:paraId="6D610CE1" w14:textId="25BC9C1D" w:rsidR="00AB2C74" w:rsidRPr="00E968F0" w:rsidRDefault="00AB2C74" w:rsidP="00AB2C74">
      <w:pPr>
        <w:spacing w:after="0"/>
        <w:jc w:val="both"/>
        <w:rPr>
          <w:ins w:id="109" w:author="R4-1813844" w:date="2018-10-28T13:50:00Z"/>
          <w:rFonts w:eastAsia="SimSun"/>
        </w:rPr>
      </w:pPr>
      <w:ins w:id="110" w:author="R4-1813844" w:date="2018-10-28T13:50:00Z">
        <w:r w:rsidRPr="00E968F0">
          <w:rPr>
            <w:rFonts w:eastAsia="SimSun"/>
          </w:rPr>
          <w:lastRenderedPageBreak/>
          <w:t>When a UE supporting dynamic sharing is configured for overlapping E-UTRA uplink and NR uplink transmissions</w:t>
        </w:r>
        <w:r w:rsidRPr="00E968F0">
          <w:rPr>
            <w:rFonts w:eastAsia="Calibri"/>
            <w:lang w:bidi="bn-IN"/>
          </w:rPr>
          <w:t xml:space="preserve">, </w:t>
        </w:r>
        <w:r w:rsidRPr="00E968F0">
          <w:rPr>
            <w:rFonts w:eastAsia="SimSun"/>
          </w:rPr>
          <w:t xml:space="preserve">the UE can set its configured maximum output power </w:t>
        </w:r>
        <w:r w:rsidRPr="00E968F0">
          <w:rPr>
            <w:rFonts w:cs="Geneva"/>
            <w:noProof/>
            <w:lang w:val="en-US" w:eastAsia="x-none" w:bidi="bn-IN"/>
          </w:rPr>
          <w:t>P</w:t>
        </w:r>
        <w:r w:rsidRPr="00E968F0">
          <w:rPr>
            <w:rFonts w:cs="Geneva"/>
            <w:noProof/>
            <w:vertAlign w:val="subscript"/>
            <w:lang w:val="en-US" w:eastAsia="x-none" w:bidi="bn-IN"/>
          </w:rPr>
          <w:t>CMAX_</w:t>
        </w:r>
        <w:r w:rsidRPr="00E968F0">
          <w:rPr>
            <w:rFonts w:cs="Geneva"/>
            <w:i/>
            <w:noProof/>
            <w:vertAlign w:val="subscript"/>
            <w:lang w:val="en-US" w:eastAsia="x-none" w:bidi="bn-IN"/>
          </w:rPr>
          <w:t xml:space="preserve"> </w:t>
        </w:r>
        <w:r w:rsidRPr="00E968F0">
          <w:rPr>
            <w:rFonts w:cs="Geneva"/>
            <w:noProof/>
            <w:vertAlign w:val="subscript"/>
            <w:lang w:val="en-US" w:eastAsia="x-none" w:bidi="bn-IN"/>
          </w:rPr>
          <w:t>E-UTRA,</w:t>
        </w:r>
        <w:r w:rsidRPr="00E968F0">
          <w:rPr>
            <w:rFonts w:cs="Geneva"/>
            <w:i/>
            <w:noProof/>
            <w:vertAlign w:val="subscript"/>
            <w:lang w:val="en-US" w:eastAsia="x-none" w:bidi="bn-IN"/>
          </w:rPr>
          <w:t xml:space="preserve">c </w:t>
        </w:r>
        <w:r w:rsidRPr="00E968F0">
          <w:rPr>
            <w:rFonts w:eastAsia="SimSun"/>
          </w:rPr>
          <w:t xml:space="preserve">and </w:t>
        </w:r>
        <w:r w:rsidRPr="00E968F0">
          <w:rPr>
            <w:rFonts w:cs="Geneva"/>
            <w:noProof/>
            <w:lang w:val="en-US" w:eastAsia="x-none" w:bidi="bn-IN"/>
          </w:rPr>
          <w:t>P</w:t>
        </w:r>
        <w:r w:rsidRPr="00E968F0">
          <w:rPr>
            <w:rFonts w:cs="Geneva"/>
            <w:noProof/>
            <w:vertAlign w:val="subscript"/>
            <w:lang w:val="en-US" w:eastAsia="x-none" w:bidi="bn-IN"/>
          </w:rPr>
          <w:t>CMAX_</w:t>
        </w:r>
        <w:r w:rsidRPr="00E968F0">
          <w:rPr>
            <w:rFonts w:cs="Geneva"/>
            <w:i/>
            <w:noProof/>
            <w:vertAlign w:val="subscript"/>
            <w:lang w:val="en-US" w:eastAsia="x-none" w:bidi="bn-IN"/>
          </w:rPr>
          <w:t xml:space="preserve"> </w:t>
        </w:r>
        <w:r w:rsidRPr="00E968F0">
          <w:rPr>
            <w:rFonts w:cs="Geneva"/>
            <w:noProof/>
            <w:vertAlign w:val="subscript"/>
            <w:lang w:val="en-US" w:eastAsia="x-none" w:bidi="bn-IN"/>
          </w:rPr>
          <w:t>NR,</w:t>
        </w:r>
        <w:r w:rsidRPr="00E968F0">
          <w:rPr>
            <w:rFonts w:cs="Geneva"/>
            <w:i/>
            <w:noProof/>
            <w:vertAlign w:val="subscript"/>
            <w:lang w:val="en-US" w:eastAsia="x-none" w:bidi="bn-IN"/>
          </w:rPr>
          <w:t xml:space="preserve">c </w:t>
        </w:r>
        <w:r w:rsidRPr="00E968F0">
          <w:rPr>
            <w:rFonts w:eastAsia="SimSun"/>
          </w:rPr>
          <w:t xml:space="preserve">for the configured E-UTRA and NR uplink carriers, respectively, </w:t>
        </w:r>
      </w:ins>
      <w:ins w:id="111" w:author="Ericsson" w:date="2018-10-28T14:44:00Z">
        <w:r w:rsidR="001D0A14">
          <w:rPr>
            <w:rFonts w:eastAsia="SimSun"/>
          </w:rPr>
          <w:t xml:space="preserve">and </w:t>
        </w:r>
        <w:r w:rsidR="00D32103">
          <w:rPr>
            <w:rFonts w:eastAsia="Calibri"/>
            <w:lang w:val="en-US" w:eastAsia="zh-CN"/>
          </w:rPr>
          <w:t>its</w:t>
        </w:r>
        <w:r w:rsidR="00D32103">
          <w:rPr>
            <w:rFonts w:eastAsia="Calibri"/>
            <w:lang w:val="en-US"/>
          </w:rPr>
          <w:t xml:space="preserve"> configured maximum transmission power for EN-DC operation</w:t>
        </w:r>
        <w:r w:rsidR="00D32103" w:rsidRPr="001856A3">
          <w:rPr>
            <w:lang w:val="en-US" w:eastAsia="zh-CN"/>
          </w:rPr>
          <w:t xml:space="preserve"> </w:t>
        </w:r>
        <m:oMath>
          <m:sSubSup>
            <m:sSubSupPr>
              <m:ctrlPr>
                <w:rPr>
                  <w:rFonts w:ascii="Cambria Math" w:hAnsi="Cambria Math"/>
                  <w:i/>
                  <w:lang w:val="en-US"/>
                </w:rPr>
              </m:ctrlPr>
            </m:sSubSupPr>
            <m:e>
              <m:acc>
                <m:acc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</m:acc>
            </m:e>
            <m:sub>
              <m:r>
                <w:rPr>
                  <w:rFonts w:ascii="Cambria Math" w:hAnsi="Cambria Math"/>
                </w:rPr>
                <m:t>Total</m:t>
              </m:r>
            </m:sub>
            <m:sup>
              <m:r>
                <w:rPr>
                  <w:rFonts w:ascii="Cambria Math" w:hAnsi="Cambria Math"/>
                </w:rPr>
                <m:t>EN</m:t>
              </m:r>
              <m:r>
                <w:rPr>
                  <w:rFonts w:ascii="Cambria Math" w:hAnsi="Cambria Math"/>
                  <w:lang w:val="en-US"/>
                </w:rPr>
                <m:t>-</m:t>
              </m:r>
              <m:r>
                <w:rPr>
                  <w:rFonts w:ascii="Cambria Math" w:hAnsi="Cambria Math"/>
                </w:rPr>
                <m:t>DC</m:t>
              </m:r>
            </m:sup>
          </m:sSubSup>
        </m:oMath>
      </w:ins>
      <w:ins w:id="112" w:author="R4-1813844" w:date="2018-10-28T13:50:00Z">
        <w:r w:rsidRPr="00E968F0">
          <w:rPr>
            <w:rFonts w:eastAsia="SimSun"/>
          </w:rPr>
          <w:t>as specified above</w:t>
        </w:r>
        <w:del w:id="113" w:author="Ericsson" w:date="2018-10-28T14:45:00Z">
          <w:r w:rsidRPr="00E968F0" w:rsidDel="001D0A14">
            <w:rPr>
              <w:rFonts w:eastAsia="SimSun"/>
            </w:rPr>
            <w:delText xml:space="preserve"> and </w:delText>
          </w:r>
          <w:r w:rsidDel="001D0A14">
            <w:rPr>
              <w:rFonts w:eastAsia="SimSun"/>
            </w:rPr>
            <w:delText>the limits for the total measured power are defined below</w:delText>
          </w:r>
        </w:del>
        <w:r>
          <w:rPr>
            <w:rFonts w:eastAsia="SimSun"/>
          </w:rPr>
          <w:t xml:space="preserve">. </w:t>
        </w:r>
        <w:r>
          <w:rPr>
            <w:rFonts w:eastAsia="SimSun"/>
            <w:vertAlign w:val="subscript"/>
          </w:rPr>
          <w:t xml:space="preserve"> </w:t>
        </w:r>
      </w:ins>
    </w:p>
    <w:p w14:paraId="3F37FD2A" w14:textId="77777777" w:rsidR="00AB2C74" w:rsidRPr="00E968F0" w:rsidRDefault="00AB2C74" w:rsidP="00AB2C74">
      <w:pPr>
        <w:spacing w:after="0"/>
        <w:jc w:val="both"/>
        <w:rPr>
          <w:ins w:id="114" w:author="R4-1813844" w:date="2018-10-28T13:50:00Z"/>
          <w:rFonts w:eastAsia="SimSun"/>
        </w:rPr>
      </w:pPr>
    </w:p>
    <w:p w14:paraId="61F7FD9C" w14:textId="77777777" w:rsidR="00AB2C74" w:rsidRDefault="00AB2C74" w:rsidP="00AB2C74">
      <w:pPr>
        <w:spacing w:after="160" w:line="256" w:lineRule="auto"/>
        <w:rPr>
          <w:ins w:id="115" w:author="R4-1813844" w:date="2018-10-28T13:50:00Z"/>
          <w:rFonts w:eastAsia="Calibri"/>
          <w:lang w:val="en-US"/>
        </w:rPr>
      </w:pPr>
      <w:ins w:id="116" w:author="R4-1813844" w:date="2018-10-28T13:50:00Z">
        <w:r>
          <w:rPr>
            <w:rFonts w:eastAsia="Calibri"/>
            <w:lang w:val="en-US" w:bidi="bn-IN"/>
          </w:rPr>
          <w:t xml:space="preserve">The </w:t>
        </w:r>
        <w:r>
          <w:rPr>
            <w:rFonts w:eastAsia="Calibri"/>
            <w:lang w:val="en-US"/>
          </w:rPr>
          <w:t xml:space="preserve">measured total maximum output power </w:t>
        </w:r>
        <w:r>
          <w:rPr>
            <w:rFonts w:eastAsia="Calibri"/>
            <w:lang w:val="en-US" w:bidi="bn-IN"/>
          </w:rPr>
          <w:t>P</w:t>
        </w:r>
        <w:r>
          <w:rPr>
            <w:rFonts w:eastAsia="Calibri"/>
            <w:vertAlign w:val="subscript"/>
            <w:lang w:val="en-US" w:bidi="bn-IN"/>
          </w:rPr>
          <w:t>UMAX</w:t>
        </w:r>
        <w:r>
          <w:rPr>
            <w:rFonts w:eastAsia="Calibri"/>
            <w:lang w:val="en-US" w:bidi="bn-IN"/>
          </w:rPr>
          <w:t xml:space="preserve"> over both CGs/RATs, measured over the transmission reference time duration </w:t>
        </w:r>
        <w:r>
          <w:rPr>
            <w:rFonts w:eastAsia="Calibri"/>
            <w:lang w:val="en-US"/>
          </w:rPr>
          <w:t>is</w:t>
        </w:r>
      </w:ins>
    </w:p>
    <w:p w14:paraId="01C94336" w14:textId="77777777" w:rsidR="00AB2C74" w:rsidRPr="00AB2C74" w:rsidRDefault="00AB2C74" w:rsidP="00AB2C74">
      <w:pPr>
        <w:keepLines/>
        <w:tabs>
          <w:tab w:val="center" w:pos="4536"/>
          <w:tab w:val="right" w:pos="9072"/>
        </w:tabs>
        <w:spacing w:after="160" w:line="256" w:lineRule="auto"/>
        <w:jc w:val="center"/>
        <w:rPr>
          <w:ins w:id="117" w:author="R4-1813844" w:date="2018-10-28T13:50:00Z"/>
          <w:rFonts w:eastAsia="Calibri"/>
          <w:noProof/>
          <w:vertAlign w:val="subscript"/>
          <w:lang w:val="sv-SE" w:bidi="bn-IN"/>
          <w:rPrChange w:id="118" w:author="R4-1813844" w:date="2018-10-28T13:50:00Z">
            <w:rPr>
              <w:ins w:id="119" w:author="R4-1813844" w:date="2018-10-28T13:50:00Z"/>
              <w:rFonts w:eastAsia="Calibri"/>
              <w:noProof/>
              <w:vertAlign w:val="subscript"/>
              <w:lang w:bidi="bn-IN"/>
            </w:rPr>
          </w:rPrChange>
        </w:rPr>
      </w:pPr>
      <w:ins w:id="120" w:author="R4-1813844" w:date="2018-10-28T13:50:00Z">
        <w:r w:rsidRPr="00AB2C74">
          <w:rPr>
            <w:rFonts w:eastAsia="Calibri"/>
            <w:noProof/>
            <w:lang w:val="sv-SE" w:bidi="bn-IN"/>
            <w:rPrChange w:id="121" w:author="R4-1813844" w:date="2018-10-28T13:50:00Z">
              <w:rPr>
                <w:rFonts w:eastAsia="Calibri"/>
                <w:noProof/>
                <w:lang w:bidi="bn-IN"/>
              </w:rPr>
            </w:rPrChange>
          </w:rPr>
          <w:t>P</w:t>
        </w:r>
        <w:r w:rsidRPr="00AB2C74">
          <w:rPr>
            <w:rFonts w:eastAsia="Calibri"/>
            <w:noProof/>
            <w:vertAlign w:val="subscript"/>
            <w:lang w:val="sv-SE" w:bidi="bn-IN"/>
            <w:rPrChange w:id="122" w:author="R4-1813844" w:date="2018-10-28T13:50:00Z">
              <w:rPr>
                <w:rFonts w:eastAsia="Calibri"/>
                <w:noProof/>
                <w:vertAlign w:val="subscript"/>
                <w:lang w:bidi="bn-IN"/>
              </w:rPr>
            </w:rPrChange>
          </w:rPr>
          <w:t>UMAX</w:t>
        </w:r>
        <w:r w:rsidRPr="00AB2C74">
          <w:rPr>
            <w:rFonts w:eastAsia="Calibri"/>
            <w:noProof/>
            <w:lang w:val="sv-SE" w:bidi="bn-IN"/>
            <w:rPrChange w:id="123" w:author="R4-1813844" w:date="2018-10-28T13:50:00Z">
              <w:rPr>
                <w:rFonts w:eastAsia="Calibri"/>
                <w:noProof/>
                <w:lang w:bidi="bn-IN"/>
              </w:rPr>
            </w:rPrChange>
          </w:rPr>
          <w:t xml:space="preserve"> </w:t>
        </w:r>
        <w:r w:rsidRPr="00AB2C74">
          <w:rPr>
            <w:rFonts w:eastAsia="Calibri"/>
            <w:noProof/>
            <w:lang w:val="sv-SE"/>
            <w:rPrChange w:id="124" w:author="R4-1813844" w:date="2018-10-28T13:50:00Z">
              <w:rPr>
                <w:rFonts w:eastAsia="Calibri"/>
                <w:noProof/>
              </w:rPr>
            </w:rPrChange>
          </w:rPr>
          <w:t xml:space="preserve">= </w:t>
        </w:r>
        <w:r w:rsidRPr="00AB2C74">
          <w:rPr>
            <w:rFonts w:eastAsia="Calibri"/>
            <w:lang w:val="sv-SE" w:bidi="bn-IN"/>
            <w:rPrChange w:id="125" w:author="R4-1813844" w:date="2018-10-28T13:50:00Z">
              <w:rPr>
                <w:rFonts w:eastAsia="Calibri"/>
                <w:lang w:bidi="bn-IN"/>
              </w:rPr>
            </w:rPrChange>
          </w:rPr>
          <w:t>10 log</w:t>
        </w:r>
        <w:r w:rsidRPr="00AB2C74">
          <w:rPr>
            <w:rFonts w:eastAsia="Calibri"/>
            <w:vertAlign w:val="subscript"/>
            <w:lang w:val="sv-SE" w:bidi="bn-IN"/>
            <w:rPrChange w:id="126" w:author="R4-1813844" w:date="2018-10-28T13:50:00Z">
              <w:rPr>
                <w:rFonts w:eastAsia="Calibri"/>
                <w:vertAlign w:val="subscript"/>
                <w:lang w:bidi="bn-IN"/>
              </w:rPr>
            </w:rPrChange>
          </w:rPr>
          <w:t>10</w:t>
        </w:r>
        <w:r w:rsidRPr="00AB2C74">
          <w:rPr>
            <w:rFonts w:eastAsia="Calibri"/>
            <w:lang w:val="sv-SE" w:bidi="bn-IN"/>
            <w:rPrChange w:id="127" w:author="R4-1813844" w:date="2018-10-28T13:50:00Z">
              <w:rPr>
                <w:rFonts w:eastAsia="Calibri"/>
                <w:lang w:bidi="bn-IN"/>
              </w:rPr>
            </w:rPrChange>
          </w:rPr>
          <w:t xml:space="preserve"> </w:t>
        </w:r>
        <w:r w:rsidRPr="00AB2C74">
          <w:rPr>
            <w:rFonts w:eastAsia="Calibri"/>
            <w:lang w:val="sv-SE"/>
            <w:rPrChange w:id="128" w:author="R4-1813844" w:date="2018-10-28T13:50:00Z">
              <w:rPr>
                <w:rFonts w:eastAsia="Calibri"/>
              </w:rPr>
            </w:rPrChange>
          </w:rPr>
          <w:t>[</w:t>
        </w:r>
        <w:r w:rsidRPr="00AB2C74">
          <w:rPr>
            <w:rFonts w:eastAsia="Calibri"/>
            <w:lang w:val="sv-SE" w:bidi="bn-IN"/>
            <w:rPrChange w:id="129" w:author="R4-1813844" w:date="2018-10-28T13:50:00Z">
              <w:rPr>
                <w:rFonts w:eastAsia="Calibri"/>
                <w:lang w:bidi="bn-IN"/>
              </w:rPr>
            </w:rPrChange>
          </w:rPr>
          <w:t>p</w:t>
        </w:r>
        <w:r w:rsidRPr="00AB2C74">
          <w:rPr>
            <w:rFonts w:eastAsia="Calibri"/>
            <w:vertAlign w:val="subscript"/>
            <w:lang w:val="sv-SE" w:bidi="bn-IN"/>
            <w:rPrChange w:id="130" w:author="R4-1813844" w:date="2018-10-28T13:50:00Z">
              <w:rPr>
                <w:rFonts w:eastAsia="Calibri"/>
                <w:vertAlign w:val="subscript"/>
                <w:lang w:bidi="bn-IN"/>
              </w:rPr>
            </w:rPrChange>
          </w:rPr>
          <w:t>UMAX,</w:t>
        </w:r>
        <w:r w:rsidRPr="00AB2C74">
          <w:rPr>
            <w:rFonts w:eastAsia="Calibri"/>
            <w:i/>
            <w:vertAlign w:val="subscript"/>
            <w:lang w:val="sv-SE" w:eastAsia="zh-CN" w:bidi="bn-IN"/>
            <w:rPrChange w:id="131" w:author="R4-1813844" w:date="2018-10-28T13:50:00Z">
              <w:rPr>
                <w:rFonts w:eastAsia="Calibri"/>
                <w:i/>
                <w:vertAlign w:val="subscript"/>
                <w:lang w:eastAsia="zh-CN" w:bidi="bn-IN"/>
              </w:rPr>
            </w:rPrChange>
          </w:rPr>
          <w:t>c</w:t>
        </w:r>
        <w:r w:rsidRPr="00AB2C74">
          <w:rPr>
            <w:i/>
            <w:noProof/>
            <w:vertAlign w:val="subscript"/>
            <w:lang w:val="sv-SE" w:eastAsia="zh-CN" w:bidi="bn-IN"/>
            <w:rPrChange w:id="132" w:author="R4-1813844" w:date="2018-10-28T13:50:00Z">
              <w:rPr>
                <w:i/>
                <w:noProof/>
                <w:vertAlign w:val="subscript"/>
                <w:lang w:eastAsia="zh-CN" w:bidi="bn-IN"/>
              </w:rPr>
            </w:rPrChange>
          </w:rPr>
          <w:t>,</w:t>
        </w:r>
        <w:r w:rsidRPr="00AB2C74">
          <w:rPr>
            <w:rFonts w:eastAsia="SimSun"/>
            <w:i/>
            <w:vertAlign w:val="subscript"/>
            <w:lang w:val="sv-SE" w:bidi="bn-IN"/>
            <w:rPrChange w:id="133" w:author="R4-1813844" w:date="2018-10-28T13:50:00Z">
              <w:rPr>
                <w:rFonts w:eastAsia="SimSun"/>
                <w:i/>
                <w:vertAlign w:val="subscript"/>
                <w:lang w:bidi="bn-IN"/>
              </w:rPr>
            </w:rPrChange>
          </w:rPr>
          <w:t>E-UTRA</w:t>
        </w:r>
        <w:r w:rsidRPr="00AB2C74">
          <w:rPr>
            <w:rFonts w:eastAsia="SimSun"/>
            <w:lang w:val="sv-SE" w:bidi="bn-IN"/>
            <w:rPrChange w:id="134" w:author="R4-1813844" w:date="2018-10-28T13:50:00Z">
              <w:rPr>
                <w:rFonts w:eastAsia="SimSun"/>
                <w:lang w:bidi="bn-IN"/>
              </w:rPr>
            </w:rPrChange>
          </w:rPr>
          <w:t xml:space="preserve"> </w:t>
        </w:r>
        <w:r w:rsidRPr="00AB2C74">
          <w:rPr>
            <w:rFonts w:eastAsia="Calibri"/>
            <w:lang w:val="sv-SE" w:bidi="bn-IN"/>
            <w:rPrChange w:id="135" w:author="R4-1813844" w:date="2018-10-28T13:50:00Z">
              <w:rPr>
                <w:rFonts w:eastAsia="Calibri"/>
                <w:lang w:bidi="bn-IN"/>
              </w:rPr>
            </w:rPrChange>
          </w:rPr>
          <w:t>+ p</w:t>
        </w:r>
        <w:r w:rsidRPr="00AB2C74">
          <w:rPr>
            <w:rFonts w:eastAsia="Calibri"/>
            <w:vertAlign w:val="subscript"/>
            <w:lang w:val="sv-SE" w:bidi="bn-IN"/>
            <w:rPrChange w:id="136" w:author="R4-1813844" w:date="2018-10-28T13:50:00Z">
              <w:rPr>
                <w:rFonts w:eastAsia="Calibri"/>
                <w:vertAlign w:val="subscript"/>
                <w:lang w:bidi="bn-IN"/>
              </w:rPr>
            </w:rPrChange>
          </w:rPr>
          <w:t>UMAX,</w:t>
        </w:r>
        <w:r w:rsidRPr="00AB2C74">
          <w:rPr>
            <w:rFonts w:eastAsia="Calibri"/>
            <w:i/>
            <w:vertAlign w:val="subscript"/>
            <w:lang w:val="sv-SE" w:eastAsia="zh-CN" w:bidi="bn-IN"/>
            <w:rPrChange w:id="137" w:author="R4-1813844" w:date="2018-10-28T13:50:00Z">
              <w:rPr>
                <w:rFonts w:eastAsia="Calibri"/>
                <w:i/>
                <w:vertAlign w:val="subscript"/>
                <w:lang w:eastAsia="zh-CN" w:bidi="bn-IN"/>
              </w:rPr>
            </w:rPrChange>
          </w:rPr>
          <w:t>c</w:t>
        </w:r>
        <w:r w:rsidRPr="00AB2C74">
          <w:rPr>
            <w:rFonts w:eastAsia="SimSun"/>
            <w:i/>
            <w:vertAlign w:val="subscript"/>
            <w:lang w:val="sv-SE" w:bidi="bn-IN"/>
            <w:rPrChange w:id="138" w:author="R4-1813844" w:date="2018-10-28T13:50:00Z">
              <w:rPr>
                <w:rFonts w:eastAsia="SimSun"/>
                <w:i/>
                <w:vertAlign w:val="subscript"/>
                <w:lang w:bidi="bn-IN"/>
              </w:rPr>
            </w:rPrChange>
          </w:rPr>
          <w:t>,NR</w:t>
        </w:r>
        <w:r w:rsidRPr="00AB2C74">
          <w:rPr>
            <w:rFonts w:eastAsia="Calibri"/>
            <w:lang w:val="sv-SE" w:bidi="bn-IN"/>
            <w:rPrChange w:id="139" w:author="R4-1813844" w:date="2018-10-28T13:50:00Z">
              <w:rPr>
                <w:rFonts w:eastAsia="Calibri"/>
                <w:lang w:bidi="bn-IN"/>
              </w:rPr>
            </w:rPrChange>
          </w:rPr>
          <w:t>],</w:t>
        </w:r>
      </w:ins>
    </w:p>
    <w:p w14:paraId="2124138F" w14:textId="77777777" w:rsidR="00AB2C74" w:rsidRDefault="00AB2C74" w:rsidP="00AB2C74">
      <w:pPr>
        <w:spacing w:after="160" w:line="256" w:lineRule="auto"/>
        <w:rPr>
          <w:ins w:id="140" w:author="R4-1813844" w:date="2018-10-28T13:50:00Z"/>
          <w:rFonts w:eastAsia="Calibri"/>
          <w:lang w:val="en-US" w:bidi="bn-IN"/>
        </w:rPr>
      </w:pPr>
      <w:ins w:id="141" w:author="R4-1813844" w:date="2018-10-28T13:50:00Z">
        <w:r>
          <w:rPr>
            <w:rFonts w:eastAsia="Calibri"/>
            <w:lang w:val="en-US"/>
          </w:rPr>
          <w:t>where</w:t>
        </w:r>
        <w:r>
          <w:rPr>
            <w:rFonts w:eastAsia="Calibri"/>
            <w:lang w:val="en-US" w:bidi="bn-IN"/>
          </w:rPr>
          <w:t xml:space="preserve"> </w:t>
        </w:r>
        <w:proofErr w:type="spellStart"/>
        <w:r w:rsidRPr="00215F3D">
          <w:rPr>
            <w:rFonts w:eastAsia="Calibri"/>
            <w:lang w:val="en-US" w:bidi="bn-IN"/>
          </w:rPr>
          <w:t>p</w:t>
        </w:r>
        <w:r w:rsidRPr="00215F3D">
          <w:rPr>
            <w:rFonts w:eastAsia="Calibri"/>
            <w:vertAlign w:val="subscript"/>
            <w:lang w:val="en-US" w:bidi="bn-IN"/>
          </w:rPr>
          <w:t>UMAX,</w:t>
        </w:r>
        <w:r w:rsidRPr="00215F3D">
          <w:rPr>
            <w:rFonts w:eastAsia="Calibri"/>
            <w:i/>
            <w:vertAlign w:val="subscript"/>
            <w:lang w:val="en-US" w:eastAsia="zh-CN" w:bidi="bn-IN"/>
          </w:rPr>
          <w:t>c</w:t>
        </w:r>
        <w:proofErr w:type="spellEnd"/>
        <w:r>
          <w:rPr>
            <w:i/>
            <w:noProof/>
            <w:vertAlign w:val="subscript"/>
            <w:lang w:eastAsia="zh-CN" w:bidi="bn-IN"/>
          </w:rPr>
          <w:t>,</w:t>
        </w:r>
        <w:r w:rsidRPr="00215F3D">
          <w:rPr>
            <w:rFonts w:eastAsia="SimSun"/>
            <w:i/>
            <w:vertAlign w:val="subscript"/>
            <w:lang w:val="en-US" w:bidi="bn-IN"/>
          </w:rPr>
          <w:t>E-UTRA</w:t>
        </w:r>
        <w:r w:rsidRPr="00215F3D">
          <w:rPr>
            <w:rFonts w:eastAsia="SimSun"/>
            <w:lang w:val="en-US" w:bidi="bn-IN"/>
          </w:rPr>
          <w:t xml:space="preserve"> and </w:t>
        </w:r>
        <w:proofErr w:type="spellStart"/>
        <w:r w:rsidRPr="00215F3D">
          <w:rPr>
            <w:rFonts w:eastAsia="Calibri"/>
            <w:lang w:val="en-US" w:bidi="bn-IN"/>
          </w:rPr>
          <w:t>p</w:t>
        </w:r>
        <w:r w:rsidRPr="00215F3D">
          <w:rPr>
            <w:rFonts w:eastAsia="Calibri"/>
            <w:vertAlign w:val="subscript"/>
            <w:lang w:val="en-US" w:bidi="bn-IN"/>
          </w:rPr>
          <w:t>UMAX,</w:t>
        </w:r>
        <w:r w:rsidRPr="00215F3D">
          <w:rPr>
            <w:rFonts w:eastAsia="Calibri"/>
            <w:i/>
            <w:vertAlign w:val="subscript"/>
            <w:lang w:val="en-US" w:eastAsia="zh-CN" w:bidi="bn-IN"/>
          </w:rPr>
          <w:t>c</w:t>
        </w:r>
        <w:r w:rsidRPr="00215F3D">
          <w:rPr>
            <w:rFonts w:eastAsia="SimSun"/>
            <w:i/>
            <w:vertAlign w:val="subscript"/>
            <w:lang w:val="en-US" w:bidi="bn-IN"/>
          </w:rPr>
          <w:t>,NR</w:t>
        </w:r>
        <w:proofErr w:type="spellEnd"/>
        <w:r>
          <w:rPr>
            <w:rFonts w:eastAsia="Calibri"/>
            <w:lang w:val="en-US" w:bidi="bn-IN"/>
          </w:rPr>
          <w:t xml:space="preserve"> denotes the measured output power </w:t>
        </w:r>
        <w:r>
          <w:rPr>
            <w:rFonts w:eastAsia="Calibri"/>
            <w:lang w:val="en-US" w:eastAsia="zh-CN"/>
          </w:rPr>
          <w:t xml:space="preserve">of serving cell </w:t>
        </w:r>
        <w:r>
          <w:rPr>
            <w:rFonts w:eastAsia="Calibri"/>
            <w:i/>
            <w:lang w:val="en-US" w:bidi="bn-IN"/>
          </w:rPr>
          <w:t xml:space="preserve">c for E-UTRA and NR </w:t>
        </w:r>
        <w:r>
          <w:rPr>
            <w:rFonts w:eastAsia="Calibri"/>
            <w:lang w:val="en-US" w:bidi="bn-IN"/>
          </w:rPr>
          <w:t xml:space="preserve">respectively, </w:t>
        </w:r>
        <w:r>
          <w:rPr>
            <w:rFonts w:eastAsia="Calibri"/>
            <w:lang w:val="en-US"/>
          </w:rPr>
          <w:t xml:space="preserve">expressed </w:t>
        </w:r>
        <w:r>
          <w:rPr>
            <w:rFonts w:eastAsia="Calibri"/>
            <w:lang w:val="en-US" w:bidi="bn-IN"/>
          </w:rPr>
          <w:t xml:space="preserve">in linear scale. </w:t>
        </w:r>
      </w:ins>
    </w:p>
    <w:p w14:paraId="000F1D7D" w14:textId="77777777" w:rsidR="00AB2C74" w:rsidRDefault="00AB2C74" w:rsidP="00AB2C74">
      <w:pPr>
        <w:spacing w:after="160" w:line="256" w:lineRule="auto"/>
        <w:rPr>
          <w:ins w:id="142" w:author="R4-1813844" w:date="2018-10-28T13:50:00Z"/>
          <w:rFonts w:eastAsia="Calibri"/>
          <w:lang w:val="en-US"/>
        </w:rPr>
      </w:pPr>
      <w:ins w:id="143" w:author="R4-1813844" w:date="2018-10-28T13:50:00Z">
        <w:r>
          <w:rPr>
            <w:rFonts w:eastAsia="Calibri"/>
            <w:lang w:val="en-US" w:bidi="bn-IN"/>
          </w:rPr>
          <w:t xml:space="preserve">The </w:t>
        </w:r>
        <w:r>
          <w:rPr>
            <w:rFonts w:eastAsia="Calibri"/>
            <w:lang w:val="en-US"/>
          </w:rPr>
          <w:t xml:space="preserve">measured total configured maximum output power </w:t>
        </w:r>
        <w:r>
          <w:rPr>
            <w:rFonts w:eastAsia="Calibri"/>
            <w:lang w:val="en-US" w:bidi="bn-IN"/>
          </w:rPr>
          <w:t>P</w:t>
        </w:r>
        <w:r>
          <w:rPr>
            <w:rFonts w:eastAsia="Calibri"/>
            <w:vertAlign w:val="subscript"/>
            <w:lang w:val="en-US" w:bidi="bn-IN"/>
          </w:rPr>
          <w:t>UMAX</w:t>
        </w:r>
        <w:r>
          <w:rPr>
            <w:rFonts w:eastAsia="Calibri"/>
            <w:lang w:val="en-US" w:bidi="bn-IN"/>
          </w:rPr>
          <w:t xml:space="preserve"> shall be within the following bounds:</w:t>
        </w:r>
      </w:ins>
    </w:p>
    <w:p w14:paraId="5EEAE1EE" w14:textId="77777777" w:rsidR="00AB2C74" w:rsidRDefault="00AB2C74" w:rsidP="00AB2C74">
      <w:pPr>
        <w:keepLines/>
        <w:tabs>
          <w:tab w:val="center" w:pos="4536"/>
          <w:tab w:val="right" w:pos="9072"/>
        </w:tabs>
        <w:spacing w:after="160" w:line="256" w:lineRule="auto"/>
        <w:rPr>
          <w:ins w:id="144" w:author="R4-1813844" w:date="2018-10-28T13:50:00Z"/>
          <w:rFonts w:eastAsia="Calibri"/>
          <w:noProof/>
          <w:lang w:val="en-US"/>
        </w:rPr>
      </w:pPr>
      <w:ins w:id="145" w:author="R4-1813844" w:date="2018-10-28T13:50:00Z">
        <w:r>
          <w:rPr>
            <w:rFonts w:eastAsia="Calibri"/>
            <w:noProof/>
            <w:lang w:val="en-US" w:bidi="bn-IN"/>
          </w:rPr>
          <w:tab/>
          <w:t>P</w:t>
        </w:r>
        <w:r>
          <w:rPr>
            <w:rFonts w:eastAsia="Calibri"/>
            <w:noProof/>
            <w:vertAlign w:val="subscript"/>
            <w:lang w:val="en-US" w:bidi="bn-IN"/>
          </w:rPr>
          <w:t>CMAX_L</w:t>
        </w:r>
        <w:r>
          <w:rPr>
            <w:rFonts w:eastAsia="Calibri"/>
            <w:lang w:val="en-US" w:bidi="bn-IN"/>
          </w:rPr>
          <w:t xml:space="preserve"> -</w:t>
        </w:r>
        <w:r>
          <w:rPr>
            <w:rFonts w:eastAsia="Calibri"/>
            <w:noProof/>
            <w:lang w:val="en-US"/>
          </w:rPr>
          <w:t>T</w:t>
        </w:r>
        <w:r>
          <w:rPr>
            <w:rFonts w:eastAsia="Geneva"/>
            <w:noProof/>
            <w:vertAlign w:val="subscript"/>
            <w:lang w:val="en-US" w:eastAsia="zh-CN"/>
          </w:rPr>
          <w:t>LOW</w:t>
        </w:r>
        <w:r>
          <w:rPr>
            <w:rFonts w:eastAsia="Calibri"/>
            <w:noProof/>
            <w:lang w:val="en-US"/>
          </w:rPr>
          <w:t xml:space="preserve"> (</w:t>
        </w:r>
        <w:r>
          <w:rPr>
            <w:rFonts w:eastAsia="Calibri"/>
            <w:noProof/>
            <w:lang w:val="en-US" w:bidi="bn-IN"/>
          </w:rPr>
          <w:t>P</w:t>
        </w:r>
        <w:r>
          <w:rPr>
            <w:rFonts w:eastAsia="Calibri"/>
            <w:noProof/>
            <w:vertAlign w:val="subscript"/>
            <w:lang w:val="en-US" w:bidi="bn-IN"/>
          </w:rPr>
          <w:t>CMAX_L</w:t>
        </w:r>
        <w:r>
          <w:rPr>
            <w:rFonts w:eastAsia="Calibri"/>
            <w:noProof/>
            <w:lang w:val="en-US"/>
          </w:rPr>
          <w:t>)  ≤  P</w:t>
        </w:r>
        <w:r>
          <w:rPr>
            <w:rFonts w:eastAsia="Calibri"/>
            <w:noProof/>
            <w:vertAlign w:val="subscript"/>
            <w:lang w:val="en-US" w:bidi="bn-IN"/>
          </w:rPr>
          <w:t>U</w:t>
        </w:r>
        <w:r>
          <w:rPr>
            <w:rFonts w:eastAsia="Calibri"/>
            <w:noProof/>
            <w:vertAlign w:val="subscript"/>
            <w:lang w:val="en-US"/>
          </w:rPr>
          <w:t xml:space="preserve">MAX </w:t>
        </w:r>
        <w:r>
          <w:rPr>
            <w:rFonts w:eastAsia="Calibri"/>
            <w:noProof/>
            <w:lang w:val="en-US"/>
          </w:rPr>
          <w:t xml:space="preserve"> ≤  </w:t>
        </w:r>
        <w:r>
          <w:rPr>
            <w:rFonts w:eastAsia="Calibri"/>
            <w:noProof/>
            <w:lang w:val="en-US" w:bidi="bn-IN"/>
          </w:rPr>
          <w:t>P</w:t>
        </w:r>
        <w:r>
          <w:rPr>
            <w:rFonts w:eastAsia="Calibri"/>
            <w:noProof/>
            <w:vertAlign w:val="subscript"/>
            <w:lang w:val="en-US" w:bidi="bn-IN"/>
          </w:rPr>
          <w:t>CMAX_H</w:t>
        </w:r>
        <w:r>
          <w:rPr>
            <w:rFonts w:eastAsia="Calibri"/>
            <w:lang w:val="en-US" w:bidi="bn-IN"/>
          </w:rPr>
          <w:t xml:space="preserve"> </w:t>
        </w:r>
        <w:r>
          <w:rPr>
            <w:rFonts w:eastAsia="Calibri"/>
            <w:noProof/>
            <w:lang w:val="en-US"/>
          </w:rPr>
          <w:t>+ T</w:t>
        </w:r>
        <w:r>
          <w:rPr>
            <w:rFonts w:eastAsia="Geneva"/>
            <w:noProof/>
            <w:vertAlign w:val="subscript"/>
            <w:lang w:val="en-US" w:eastAsia="zh-CN"/>
          </w:rPr>
          <w:t>HIGH</w:t>
        </w:r>
        <w:r>
          <w:rPr>
            <w:rFonts w:eastAsia="Calibri"/>
            <w:noProof/>
            <w:lang w:val="en-US"/>
          </w:rPr>
          <w:t xml:space="preserve"> (</w:t>
        </w:r>
        <w:r>
          <w:rPr>
            <w:rFonts w:eastAsia="Calibri"/>
            <w:noProof/>
            <w:lang w:val="en-US" w:bidi="bn-IN"/>
          </w:rPr>
          <w:t>P</w:t>
        </w:r>
        <w:r>
          <w:rPr>
            <w:rFonts w:eastAsia="Calibri"/>
            <w:noProof/>
            <w:vertAlign w:val="subscript"/>
            <w:lang w:val="en-US" w:bidi="bn-IN"/>
          </w:rPr>
          <w:t>CMAX_H</w:t>
        </w:r>
        <w:r>
          <w:rPr>
            <w:rFonts w:eastAsia="Calibri"/>
            <w:noProof/>
            <w:lang w:val="en-US"/>
          </w:rPr>
          <w:t>)</w:t>
        </w:r>
        <w:r>
          <w:rPr>
            <w:rFonts w:eastAsia="Calibri"/>
            <w:noProof/>
            <w:lang w:val="en-US"/>
          </w:rPr>
          <w:tab/>
        </w:r>
      </w:ins>
    </w:p>
    <w:p w14:paraId="73EA5707" w14:textId="77777777" w:rsidR="00AB2C74" w:rsidRDefault="00AB2C74" w:rsidP="00AB2C74">
      <w:pPr>
        <w:spacing w:after="160" w:line="256" w:lineRule="auto"/>
        <w:rPr>
          <w:ins w:id="146" w:author="R4-1813844" w:date="2018-10-28T13:50:00Z"/>
          <w:rFonts w:eastAsia="Calibri"/>
          <w:lang w:val="en-US"/>
        </w:rPr>
      </w:pPr>
      <w:ins w:id="147" w:author="R4-1813844" w:date="2018-10-28T13:50:00Z">
        <w:r>
          <w:rPr>
            <w:rFonts w:eastAsia="Calibri"/>
            <w:lang w:val="en-US" w:bidi="bn-IN"/>
          </w:rPr>
          <w:t xml:space="preserve">with the tolerances </w:t>
        </w:r>
        <w:r>
          <w:rPr>
            <w:rFonts w:eastAsia="Calibri"/>
            <w:lang w:val="en-US"/>
          </w:rPr>
          <w:t>T</w:t>
        </w:r>
        <w:r>
          <w:rPr>
            <w:rFonts w:eastAsia="Calibri"/>
            <w:vertAlign w:val="subscript"/>
            <w:lang w:val="en-US"/>
          </w:rPr>
          <w:t>LOW</w:t>
        </w:r>
        <w:r>
          <w:rPr>
            <w:rFonts w:eastAsia="Calibri"/>
            <w:lang w:val="en-US"/>
          </w:rPr>
          <w:t>(P</w:t>
        </w:r>
        <w:r>
          <w:rPr>
            <w:rFonts w:eastAsia="Calibri"/>
            <w:vertAlign w:val="subscript"/>
            <w:lang w:val="en-US"/>
          </w:rPr>
          <w:t>CMAX_H</w:t>
        </w:r>
        <w:r>
          <w:rPr>
            <w:rFonts w:eastAsia="Calibri"/>
            <w:lang w:val="en-US"/>
          </w:rPr>
          <w:t>) and T</w:t>
        </w:r>
        <w:r>
          <w:rPr>
            <w:rFonts w:eastAsia="Calibri"/>
            <w:vertAlign w:val="subscript"/>
            <w:lang w:val="en-US"/>
          </w:rPr>
          <w:t>HIGH</w:t>
        </w:r>
        <w:r>
          <w:rPr>
            <w:rFonts w:eastAsia="Calibri"/>
            <w:lang w:val="en-US"/>
          </w:rPr>
          <w:t>(P</w:t>
        </w:r>
        <w:r>
          <w:rPr>
            <w:rFonts w:eastAsia="Calibri"/>
            <w:vertAlign w:val="subscript"/>
            <w:lang w:val="en-US"/>
          </w:rPr>
          <w:t>CMAX_H</w:t>
        </w:r>
        <w:r>
          <w:rPr>
            <w:rFonts w:eastAsia="Calibri"/>
            <w:lang w:val="en-US"/>
          </w:rPr>
          <w:t>) for applicable values of P</w:t>
        </w:r>
        <w:r>
          <w:rPr>
            <w:rFonts w:eastAsia="Calibri"/>
            <w:vertAlign w:val="subscript"/>
            <w:lang w:val="en-US"/>
          </w:rPr>
          <w:t>CMAX</w:t>
        </w:r>
        <w:r>
          <w:rPr>
            <w:rFonts w:eastAsia="Calibri"/>
            <w:lang w:val="en-US"/>
          </w:rPr>
          <w:t xml:space="preserve"> specified in Table 6.2B.4.1.3-2.</w:t>
        </w:r>
      </w:ins>
    </w:p>
    <w:p w14:paraId="0019A0C8" w14:textId="77777777" w:rsidR="00AB2C74" w:rsidRPr="00E968F0" w:rsidRDefault="00AB2C74" w:rsidP="00AB2C74">
      <w:pPr>
        <w:spacing w:after="160" w:line="256" w:lineRule="auto"/>
        <w:rPr>
          <w:ins w:id="148" w:author="R4-1813844" w:date="2018-10-28T13:50:00Z"/>
          <w:rFonts w:eastAsia="Calibri"/>
          <w:vertAlign w:val="subscript"/>
          <w:lang w:val="en-US"/>
        </w:rPr>
      </w:pPr>
      <w:ins w:id="149" w:author="R4-1813844" w:date="2018-10-28T13:50:00Z">
        <w:r w:rsidRPr="005568A2">
          <w:rPr>
            <w:rFonts w:eastAsia="Calibri"/>
            <w:lang w:val="en-US"/>
          </w:rPr>
          <w:t xml:space="preserve">When an UL subframe transmission </w:t>
        </w:r>
        <w:r w:rsidRPr="005568A2">
          <w:rPr>
            <w:rFonts w:eastAsia="Calibri"/>
            <w:i/>
            <w:lang w:val="en-US"/>
          </w:rPr>
          <w:t>p</w:t>
        </w:r>
        <w:r w:rsidRPr="005568A2">
          <w:rPr>
            <w:rFonts w:eastAsia="Calibri"/>
            <w:lang w:val="en-US"/>
          </w:rPr>
          <w:t xml:space="preserve"> from E-UTRA overlap with a slot </w:t>
        </w:r>
        <w:r w:rsidRPr="005568A2">
          <w:rPr>
            <w:rFonts w:eastAsia="Calibri"/>
            <w:i/>
            <w:lang w:val="en-US"/>
          </w:rPr>
          <w:t>q</w:t>
        </w:r>
        <w:r w:rsidRPr="005568A2">
          <w:rPr>
            <w:rFonts w:eastAsia="Calibri"/>
            <w:lang w:val="en-US"/>
          </w:rPr>
          <w:t xml:space="preserve"> from the NR</w:t>
        </w:r>
        <w:r w:rsidRPr="005568A2">
          <w:rPr>
            <w:rFonts w:eastAsia="Calibri"/>
            <w:i/>
            <w:lang w:val="en-US"/>
          </w:rPr>
          <w:t>,</w:t>
        </w:r>
        <w:r w:rsidRPr="005568A2">
          <w:rPr>
            <w:rFonts w:eastAsia="Calibri"/>
            <w:lang w:val="en-US"/>
          </w:rPr>
          <w:t xml:space="preserve"> then for P</w:t>
        </w:r>
        <w:r>
          <w:rPr>
            <w:rFonts w:eastAsia="Calibri"/>
            <w:vertAlign w:val="subscript"/>
            <w:lang w:val="en-US"/>
          </w:rPr>
          <w:t>UMAX</w:t>
        </w:r>
        <w:r w:rsidRPr="005568A2">
          <w:rPr>
            <w:rFonts w:eastAsia="Calibri"/>
            <w:lang w:val="en-US"/>
          </w:rPr>
          <w:t xml:space="preserve"> evaluation, </w:t>
        </w:r>
        <w:r w:rsidRPr="005568A2">
          <w:rPr>
            <w:rFonts w:eastAsia="Calibri"/>
          </w:rPr>
          <w:t>the</w:t>
        </w:r>
        <w:r w:rsidRPr="005568A2">
          <w:rPr>
            <w:rFonts w:eastAsia="Calibri"/>
            <w:lang w:val="en-US"/>
          </w:rPr>
          <w:t xml:space="preserve"> E-UTRA subframe </w:t>
        </w:r>
        <w:r w:rsidRPr="005568A2">
          <w:rPr>
            <w:rFonts w:eastAsia="Calibri"/>
            <w:i/>
            <w:lang w:val="en-US"/>
          </w:rPr>
          <w:t xml:space="preserve">p </w:t>
        </w:r>
        <w:r w:rsidRPr="005568A2">
          <w:rPr>
            <w:rFonts w:eastAsia="Calibri"/>
            <w:lang w:val="en-US"/>
          </w:rPr>
          <w:t>is taken</w:t>
        </w:r>
        <w:r w:rsidRPr="005568A2">
          <w:rPr>
            <w:rFonts w:eastAsia="Calibri"/>
            <w:i/>
            <w:lang w:val="en-US"/>
          </w:rPr>
          <w:t xml:space="preserve"> </w:t>
        </w:r>
        <w:r w:rsidRPr="005568A2">
          <w:rPr>
            <w:rFonts w:eastAsia="Calibri"/>
            <w:lang w:val="en-US"/>
          </w:rPr>
          <w:t>as reference period T</w:t>
        </w:r>
        <w:r w:rsidRPr="005568A2">
          <w:rPr>
            <w:rFonts w:eastAsia="Calibri"/>
            <w:vertAlign w:val="subscript"/>
            <w:lang w:val="en-US"/>
          </w:rPr>
          <w:t>REF</w:t>
        </w:r>
        <w:r w:rsidRPr="005568A2">
          <w:rPr>
            <w:rFonts w:eastAsia="Calibri"/>
            <w:lang w:val="en-US"/>
          </w:rPr>
          <w:t xml:space="preserve"> and always considered as the reference measurement duration and the following rules are applicable.</w:t>
        </w:r>
      </w:ins>
    </w:p>
    <w:p w14:paraId="7239C83C" w14:textId="77777777" w:rsidR="00AB2C74" w:rsidRDefault="00AB2C74" w:rsidP="00AB2C74">
      <w:pPr>
        <w:spacing w:after="0"/>
        <w:rPr>
          <w:ins w:id="150" w:author="R4-1813844" w:date="2018-10-28T13:50:00Z"/>
          <w:rFonts w:eastAsia="SimSun"/>
        </w:rPr>
      </w:pPr>
      <w:ins w:id="151" w:author="R4-1813844" w:date="2018-10-28T13:50:00Z">
        <w:r>
          <w:rPr>
            <w:rFonts w:eastAsia="SimSun"/>
            <w:lang w:val="en-US"/>
          </w:rPr>
          <w:t>T</w:t>
        </w:r>
        <w:r>
          <w:rPr>
            <w:rFonts w:eastAsia="SimSun"/>
            <w:vertAlign w:val="subscript"/>
            <w:lang w:val="en-US"/>
          </w:rPr>
          <w:t>REF</w:t>
        </w:r>
        <w:r>
          <w:rPr>
            <w:rFonts w:eastAsia="SimSun"/>
            <w:lang w:val="en-US"/>
          </w:rPr>
          <w:t xml:space="preserve"> and </w:t>
        </w:r>
        <w:proofErr w:type="spellStart"/>
        <w:r>
          <w:rPr>
            <w:rFonts w:eastAsia="SimSun"/>
            <w:lang w:val="en-US"/>
          </w:rPr>
          <w:t>T</w:t>
        </w:r>
        <w:r>
          <w:rPr>
            <w:rFonts w:eastAsia="SimSun"/>
            <w:vertAlign w:val="subscript"/>
            <w:lang w:val="en-US"/>
          </w:rPr>
          <w:t>eval</w:t>
        </w:r>
        <w:proofErr w:type="spellEnd"/>
        <w:r>
          <w:rPr>
            <w:rFonts w:eastAsia="SimSun"/>
            <w:lang w:val="en-US"/>
          </w:rPr>
          <w:t xml:space="preserve"> are specified in Table 6.2B.4.1.3-1 when same or different subframes and slots durations are used in aggregated carriers. </w:t>
        </w:r>
        <w:proofErr w:type="spellStart"/>
        <w:r>
          <w:rPr>
            <w:lang w:eastAsia="x-none" w:bidi="bn-IN"/>
          </w:rPr>
          <w:t>P</w:t>
        </w:r>
        <w:r>
          <w:rPr>
            <w:vertAlign w:val="subscript"/>
            <w:lang w:eastAsia="x-none" w:bidi="bn-IN"/>
          </w:rPr>
          <w:t>PowerClass</w:t>
        </w:r>
        <w:proofErr w:type="spellEnd"/>
        <w:r>
          <w:rPr>
            <w:vertAlign w:val="subscript"/>
            <w:lang w:eastAsia="x-none" w:bidi="bn-IN"/>
          </w:rPr>
          <w:t xml:space="preserve"> ,EN-DC</w:t>
        </w:r>
        <w:r>
          <w:rPr>
            <w:rFonts w:eastAsia="SimSun"/>
            <w:lang w:bidi="bn-IN"/>
          </w:rPr>
          <w:t xml:space="preserve"> shall not be exceeded by the UE during any </w:t>
        </w:r>
        <w:r w:rsidRPr="00215F3D">
          <w:rPr>
            <w:rFonts w:eastAsia="SimSun"/>
            <w:lang w:bidi="bn-IN"/>
          </w:rPr>
          <w:t>evaluation</w:t>
        </w:r>
        <w:r>
          <w:rPr>
            <w:rFonts w:eastAsia="SimSun"/>
            <w:lang w:bidi="bn-IN"/>
          </w:rPr>
          <w:t xml:space="preserve"> period of time. </w:t>
        </w:r>
      </w:ins>
    </w:p>
    <w:p w14:paraId="2DC38CC0" w14:textId="77777777" w:rsidR="00AB2C74" w:rsidRDefault="00AB2C74" w:rsidP="00AB2C74">
      <w:pPr>
        <w:spacing w:after="0"/>
        <w:ind w:left="720" w:firstLine="720"/>
        <w:rPr>
          <w:ins w:id="152" w:author="R4-1813844" w:date="2018-10-28T13:50:00Z"/>
          <w:rFonts w:eastAsia="SimSun"/>
          <w:lang w:bidi="bn-IN"/>
        </w:rPr>
      </w:pPr>
    </w:p>
    <w:p w14:paraId="41FB790B" w14:textId="77777777" w:rsidR="00AB2C74" w:rsidRDefault="00AB2C74" w:rsidP="00AB2C7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153" w:author="R4-1813844" w:date="2018-10-28T13:50:00Z"/>
          <w:rFonts w:ascii="Arial" w:hAnsi="Arial"/>
          <w:b/>
          <w:bCs/>
          <w:lang w:eastAsia="x-none"/>
        </w:rPr>
      </w:pPr>
      <w:ins w:id="154" w:author="R4-1813844" w:date="2018-10-28T13:50:00Z">
        <w:r>
          <w:rPr>
            <w:rFonts w:ascii="Arial" w:hAnsi="Arial"/>
            <w:b/>
            <w:bCs/>
            <w:lang w:eastAsia="x-none"/>
          </w:rPr>
          <w:t>Table 6.2B.4.1.3-1: P</w:t>
        </w:r>
        <w:r>
          <w:rPr>
            <w:rFonts w:ascii="Arial" w:hAnsi="Arial"/>
            <w:b/>
            <w:bCs/>
            <w:vertAlign w:val="subscript"/>
            <w:lang w:eastAsia="x-none"/>
          </w:rPr>
          <w:t>CMAX</w:t>
        </w:r>
        <w:r>
          <w:rPr>
            <w:rFonts w:ascii="Arial" w:hAnsi="Arial"/>
            <w:b/>
            <w:bCs/>
            <w:lang w:eastAsia="x-none"/>
          </w:rPr>
          <w:t xml:space="preserve"> evaluation window </w:t>
        </w:r>
      </w:ins>
    </w:p>
    <w:tbl>
      <w:tblPr>
        <w:tblW w:w="69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95"/>
        <w:gridCol w:w="1783"/>
        <w:gridCol w:w="2241"/>
      </w:tblGrid>
      <w:tr w:rsidR="00AB2C74" w14:paraId="32615B6E" w14:textId="77777777" w:rsidTr="000265FA">
        <w:trPr>
          <w:trHeight w:val="240"/>
          <w:jc w:val="center"/>
          <w:ins w:id="155" w:author="R4-1813844" w:date="2018-10-28T13:50:00Z"/>
        </w:trPr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F65EC" w14:textId="77777777" w:rsidR="00AB2C74" w:rsidRDefault="00AB2C74" w:rsidP="000265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6" w:author="R4-1813844" w:date="2018-10-28T13:50:00Z"/>
                <w:rFonts w:ascii="Arial" w:hAnsi="Arial"/>
                <w:b/>
                <w:bCs/>
                <w:sz w:val="18"/>
                <w:szCs w:val="18"/>
                <w:lang w:eastAsia="ko-KR"/>
              </w:rPr>
            </w:pPr>
            <w:ins w:id="157" w:author="R4-1813844" w:date="2018-10-28T13:50:00Z">
              <w:r>
                <w:rPr>
                  <w:rFonts w:ascii="Arial" w:hAnsi="Arial"/>
                  <w:b/>
                  <w:bCs/>
                  <w:sz w:val="18"/>
                  <w:szCs w:val="18"/>
                  <w:lang w:eastAsia="ko-KR"/>
                </w:rPr>
                <w:t>transmission duration</w:t>
              </w:r>
            </w:ins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D60126" w14:textId="77777777" w:rsidR="00AB2C74" w:rsidRDefault="00AB2C74" w:rsidP="000265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8" w:author="R4-1813844" w:date="2018-10-28T13:50:00Z"/>
                <w:rFonts w:ascii="Arial" w:hAnsi="Arial"/>
                <w:b/>
                <w:bCs/>
                <w:sz w:val="18"/>
                <w:szCs w:val="18"/>
                <w:lang w:eastAsia="ko-KR"/>
              </w:rPr>
            </w:pPr>
            <w:ins w:id="159" w:author="R4-1813844" w:date="2018-10-28T13:50:00Z">
              <w:r>
                <w:rPr>
                  <w:b/>
                  <w:bCs/>
                  <w:szCs w:val="18"/>
                  <w:lang w:eastAsia="ko-KR"/>
                </w:rPr>
                <w:t>T</w:t>
              </w:r>
              <w:r>
                <w:rPr>
                  <w:b/>
                  <w:bCs/>
                  <w:szCs w:val="18"/>
                  <w:vertAlign w:val="subscript"/>
                  <w:lang w:eastAsia="ko-KR"/>
                </w:rPr>
                <w:t>REF</w:t>
              </w:r>
            </w:ins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6F6A8" w14:textId="77777777" w:rsidR="00AB2C74" w:rsidRDefault="00AB2C74" w:rsidP="000265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0" w:author="R4-1813844" w:date="2018-10-28T13:50:00Z"/>
                <w:rFonts w:ascii="Arial" w:hAnsi="Arial"/>
                <w:b/>
                <w:bCs/>
                <w:sz w:val="18"/>
                <w:szCs w:val="18"/>
                <w:lang w:val="fr-FR" w:eastAsia="ko-KR"/>
              </w:rPr>
            </w:pPr>
            <w:proofErr w:type="spellStart"/>
            <w:ins w:id="161" w:author="R4-1813844" w:date="2018-10-28T13:50:00Z">
              <w:r>
                <w:rPr>
                  <w:b/>
                  <w:bCs/>
                  <w:szCs w:val="18"/>
                  <w:lang w:eastAsia="ko-KR"/>
                </w:rPr>
                <w:t>T</w:t>
              </w:r>
              <w:r>
                <w:rPr>
                  <w:b/>
                  <w:bCs/>
                  <w:szCs w:val="18"/>
                  <w:vertAlign w:val="subscript"/>
                  <w:lang w:eastAsia="ko-KR"/>
                </w:rPr>
                <w:t>eval</w:t>
              </w:r>
              <w:proofErr w:type="spellEnd"/>
            </w:ins>
          </w:p>
        </w:tc>
      </w:tr>
      <w:tr w:rsidR="00AB2C74" w:rsidRPr="001856A3" w14:paraId="21A36144" w14:textId="77777777" w:rsidTr="000265FA">
        <w:trPr>
          <w:trHeight w:val="240"/>
          <w:jc w:val="center"/>
          <w:ins w:id="162" w:author="R4-1813844" w:date="2018-10-28T13:50:00Z"/>
        </w:trPr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D60FA" w14:textId="77777777" w:rsidR="00AB2C74" w:rsidRDefault="00AB2C74" w:rsidP="000265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3" w:author="R4-1813844" w:date="2018-10-28T13:50:00Z"/>
                <w:rFonts w:ascii="Arial" w:hAnsi="Arial"/>
                <w:sz w:val="18"/>
                <w:szCs w:val="18"/>
                <w:lang w:eastAsia="ko-KR"/>
              </w:rPr>
            </w:pPr>
            <w:ins w:id="164" w:author="R4-1813844" w:date="2018-10-28T13:50:00Z">
              <w:r>
                <w:rPr>
                  <w:rFonts w:ascii="Arial" w:hAnsi="Arial"/>
                  <w:sz w:val="18"/>
                  <w:szCs w:val="18"/>
                  <w:lang w:eastAsia="ko-KR"/>
                </w:rPr>
                <w:t>Different transmission duration in different RAT carriers</w:t>
              </w:r>
            </w:ins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E44BE" w14:textId="77777777" w:rsidR="00AB2C74" w:rsidRDefault="00AB2C74" w:rsidP="000265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5" w:author="R4-1813844" w:date="2018-10-28T13:50:00Z"/>
                <w:rFonts w:ascii="Arial" w:hAnsi="Arial"/>
                <w:sz w:val="18"/>
                <w:szCs w:val="18"/>
                <w:lang w:eastAsia="ko-KR"/>
              </w:rPr>
            </w:pPr>
            <w:ins w:id="166" w:author="R4-1813844" w:date="2018-10-28T13:50:00Z">
              <w:r>
                <w:rPr>
                  <w:rFonts w:ascii="Arial" w:hAnsi="Arial"/>
                  <w:sz w:val="18"/>
                  <w:szCs w:val="18"/>
                  <w:lang w:eastAsia="ko-KR"/>
                </w:rPr>
                <w:t xml:space="preserve">LTE Subframe </w:t>
              </w:r>
            </w:ins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FF268" w14:textId="77777777" w:rsidR="00AB2C74" w:rsidRDefault="00AB2C74" w:rsidP="000265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7" w:author="R4-1813844" w:date="2018-10-28T13:50:00Z"/>
                <w:rFonts w:ascii="Arial" w:hAnsi="Arial"/>
                <w:sz w:val="18"/>
                <w:szCs w:val="18"/>
                <w:lang w:eastAsia="ko-KR"/>
              </w:rPr>
            </w:pPr>
            <w:ins w:id="168" w:author="R4-1813844" w:date="2018-10-28T13:50:00Z">
              <w:r w:rsidRPr="00215F3D">
                <w:rPr>
                  <w:rFonts w:ascii="Arial" w:eastAsia="Calibri" w:hAnsi="Arial" w:cs="Arial"/>
                  <w:color w:val="000000"/>
                  <w:sz w:val="18"/>
                  <w:szCs w:val="18"/>
                  <w:lang w:val="en-US"/>
                </w:rPr>
                <w:t>Min(</w:t>
              </w:r>
              <w:proofErr w:type="spellStart"/>
              <w:r w:rsidRPr="00215F3D">
                <w:rPr>
                  <w:rFonts w:ascii="Arial" w:eastAsia="Calibri" w:hAnsi="Arial" w:cs="Arial"/>
                  <w:i/>
                  <w:iCs/>
                  <w:color w:val="000000"/>
                  <w:sz w:val="18"/>
                  <w:szCs w:val="18"/>
                  <w:lang w:val="en-US"/>
                </w:rPr>
                <w:t>T</w:t>
              </w:r>
              <w:r w:rsidRPr="00215F3D">
                <w:rPr>
                  <w:rFonts w:ascii="Arial" w:eastAsia="Calibri" w:hAnsi="Arial" w:cs="Arial"/>
                  <w:i/>
                  <w:iCs/>
                  <w:color w:val="000000"/>
                  <w:sz w:val="18"/>
                  <w:szCs w:val="18"/>
                  <w:vertAlign w:val="subscript"/>
                  <w:lang w:val="en-US"/>
                </w:rPr>
                <w:t>no_hopping</w:t>
              </w:r>
              <w:proofErr w:type="spellEnd"/>
              <w:r w:rsidRPr="00215F3D">
                <w:rPr>
                  <w:rFonts w:ascii="Arial" w:eastAsia="Calibri" w:hAnsi="Arial" w:cs="Arial"/>
                  <w:color w:val="000000"/>
                  <w:sz w:val="18"/>
                  <w:szCs w:val="18"/>
                  <w:lang w:val="en-US"/>
                </w:rPr>
                <w:t>, Physical Channel Length)</w:t>
              </w:r>
            </w:ins>
          </w:p>
        </w:tc>
      </w:tr>
    </w:tbl>
    <w:p w14:paraId="13D72D3F" w14:textId="77777777" w:rsidR="00AB2C74" w:rsidRDefault="00AB2C74" w:rsidP="00AB2C74">
      <w:pPr>
        <w:spacing w:after="160" w:line="256" w:lineRule="auto"/>
        <w:rPr>
          <w:ins w:id="169" w:author="R4-1813844" w:date="2018-10-28T13:50:00Z"/>
          <w:rFonts w:eastAsia="Calibri"/>
          <w:lang w:val="en-US" w:bidi="bn-IN"/>
        </w:rPr>
      </w:pPr>
    </w:p>
    <w:p w14:paraId="40EF7E90" w14:textId="77777777" w:rsidR="00AB2C74" w:rsidRDefault="00AB2C74" w:rsidP="00AB2C74">
      <w:pPr>
        <w:spacing w:after="0"/>
        <w:rPr>
          <w:ins w:id="170" w:author="R4-1813844" w:date="2018-10-28T13:50:00Z"/>
          <w:rFonts w:eastAsia="SimSun"/>
          <w:lang w:val="en-US"/>
        </w:rPr>
      </w:pPr>
      <w:ins w:id="171" w:author="R4-1813844" w:date="2018-10-28T13:50:00Z">
        <w:r>
          <w:rPr>
            <w:rFonts w:eastAsia="SimSun"/>
            <w:lang w:val="en-US"/>
          </w:rPr>
          <w:t>For each T</w:t>
        </w:r>
        <w:r>
          <w:rPr>
            <w:rFonts w:eastAsia="SimSun"/>
            <w:vertAlign w:val="subscript"/>
            <w:lang w:val="en-US"/>
          </w:rPr>
          <w:t>REF</w:t>
        </w:r>
        <w:r>
          <w:rPr>
            <w:rFonts w:eastAsia="SimSun"/>
            <w:lang w:val="en-US"/>
          </w:rPr>
          <w:t>, the</w:t>
        </w:r>
        <w:r>
          <w:rPr>
            <w:rFonts w:eastAsia="SimSun"/>
          </w:rPr>
          <w:t xml:space="preserve"> P</w:t>
        </w:r>
        <w:r>
          <w:rPr>
            <w:rFonts w:eastAsia="SimSun"/>
            <w:vertAlign w:val="subscript"/>
          </w:rPr>
          <w:t>CMAX_H</w:t>
        </w:r>
        <w:r>
          <w:rPr>
            <w:rFonts w:eastAsia="SimSun"/>
          </w:rPr>
          <w:t xml:space="preserve"> is</w:t>
        </w:r>
        <w:r>
          <w:rPr>
            <w:rFonts w:eastAsia="SimSun"/>
            <w:lang w:val="en-US"/>
          </w:rPr>
          <w:t xml:space="preserve"> evaluated per </w:t>
        </w:r>
        <w:proofErr w:type="spellStart"/>
        <w:r>
          <w:rPr>
            <w:rFonts w:eastAsia="SimSun"/>
            <w:lang w:val="en-US"/>
          </w:rPr>
          <w:t>T</w:t>
        </w:r>
        <w:r>
          <w:rPr>
            <w:rFonts w:eastAsia="SimSun"/>
            <w:vertAlign w:val="subscript"/>
            <w:lang w:val="en-US"/>
          </w:rPr>
          <w:t>eval</w:t>
        </w:r>
        <w:proofErr w:type="spellEnd"/>
        <w:r>
          <w:rPr>
            <w:rFonts w:eastAsia="SimSun"/>
            <w:lang w:val="en-US"/>
          </w:rPr>
          <w:t xml:space="preserve"> </w:t>
        </w:r>
        <w:r>
          <w:rPr>
            <w:rFonts w:eastAsia="SimSun"/>
          </w:rPr>
          <w:t xml:space="preserve">and given by the maximum value over the transmission(s) within the </w:t>
        </w:r>
        <w:proofErr w:type="spellStart"/>
        <w:r>
          <w:rPr>
            <w:rFonts w:eastAsia="SimSun"/>
            <w:lang w:val="en-US"/>
          </w:rPr>
          <w:t>T</w:t>
        </w:r>
        <w:r>
          <w:rPr>
            <w:rFonts w:eastAsia="SimSun"/>
            <w:vertAlign w:val="subscript"/>
            <w:lang w:val="en-US"/>
          </w:rPr>
          <w:t>eval</w:t>
        </w:r>
        <w:proofErr w:type="spellEnd"/>
        <w:r>
          <w:rPr>
            <w:rFonts w:eastAsia="SimSun"/>
            <w:lang w:val="en-US"/>
          </w:rPr>
          <w:t xml:space="preserve"> as follows:</w:t>
        </w:r>
      </w:ins>
    </w:p>
    <w:p w14:paraId="3ED72863" w14:textId="77777777" w:rsidR="00AB2C74" w:rsidRDefault="00AB2C74" w:rsidP="00AB2C74">
      <w:pPr>
        <w:spacing w:after="0"/>
        <w:rPr>
          <w:ins w:id="172" w:author="R4-1813844" w:date="2018-10-28T13:50:00Z"/>
          <w:rFonts w:eastAsia="SimSun"/>
          <w:lang w:val="en-US"/>
        </w:rPr>
      </w:pPr>
    </w:p>
    <w:p w14:paraId="5F354224" w14:textId="77777777" w:rsidR="00AB2C74" w:rsidRDefault="00AB2C74" w:rsidP="00AB2C74"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jc w:val="center"/>
        <w:textAlignment w:val="baseline"/>
        <w:rPr>
          <w:ins w:id="173" w:author="R4-1813844" w:date="2018-10-28T13:50:00Z"/>
          <w:noProof/>
          <w:lang w:eastAsia="x-none"/>
        </w:rPr>
      </w:pPr>
      <w:ins w:id="174" w:author="R4-1813844" w:date="2018-10-28T13:50:00Z">
        <w:r>
          <w:rPr>
            <w:noProof/>
            <w:lang w:eastAsia="x-none" w:bidi="bn-IN"/>
          </w:rPr>
          <w:t>P</w:t>
        </w:r>
        <w:r>
          <w:rPr>
            <w:noProof/>
            <w:vertAlign w:val="subscript"/>
            <w:lang w:eastAsia="x-none" w:bidi="bn-IN"/>
          </w:rPr>
          <w:t xml:space="preserve">CMAX_H  </w:t>
        </w:r>
        <w:r>
          <w:rPr>
            <w:noProof/>
            <w:lang w:eastAsia="x-none"/>
          </w:rPr>
          <w:t>= MAX {</w:t>
        </w:r>
        <w:r>
          <w:rPr>
            <w:lang w:eastAsia="x-none" w:bidi="bn-IN"/>
          </w:rPr>
          <w:t xml:space="preserve"> P</w:t>
        </w:r>
        <w:r>
          <w:rPr>
            <w:vertAlign w:val="subscript"/>
            <w:lang w:eastAsia="x-none" w:bidi="bn-IN"/>
          </w:rPr>
          <w:t>CMAX_ EN-DC _H</w:t>
        </w:r>
        <w:r>
          <w:rPr>
            <w:noProof/>
            <w:lang w:eastAsia="x-none"/>
          </w:rPr>
          <w:t xml:space="preserve"> (</w:t>
        </w:r>
        <w:r>
          <w:rPr>
            <w:i/>
            <w:noProof/>
            <w:lang w:eastAsia="x-none"/>
          </w:rPr>
          <w:t>p,q</w:t>
        </w:r>
        <w:r>
          <w:rPr>
            <w:noProof/>
            <w:lang w:eastAsia="x-none"/>
          </w:rPr>
          <w:t xml:space="preserve">) , </w:t>
        </w:r>
        <w:r>
          <w:rPr>
            <w:lang w:eastAsia="x-none" w:bidi="bn-IN"/>
          </w:rPr>
          <w:t>P</w:t>
        </w:r>
        <w:r>
          <w:rPr>
            <w:vertAlign w:val="subscript"/>
            <w:lang w:eastAsia="x-none" w:bidi="bn-IN"/>
          </w:rPr>
          <w:t>CMAX_ EN-DC _H</w:t>
        </w:r>
        <w:r>
          <w:rPr>
            <w:noProof/>
            <w:lang w:eastAsia="x-none"/>
          </w:rPr>
          <w:t xml:space="preserve"> (</w:t>
        </w:r>
        <w:r>
          <w:rPr>
            <w:i/>
            <w:noProof/>
            <w:lang w:eastAsia="x-none"/>
          </w:rPr>
          <w:t>p,q+1</w:t>
        </w:r>
        <w:r>
          <w:rPr>
            <w:noProof/>
            <w:lang w:eastAsia="x-none"/>
          </w:rPr>
          <w:t xml:space="preserve">), … , </w:t>
        </w:r>
        <w:r>
          <w:rPr>
            <w:lang w:eastAsia="x-none" w:bidi="bn-IN"/>
          </w:rPr>
          <w:t>P</w:t>
        </w:r>
        <w:r>
          <w:rPr>
            <w:vertAlign w:val="subscript"/>
            <w:lang w:eastAsia="x-none" w:bidi="bn-IN"/>
          </w:rPr>
          <w:t>CMAX_ EN-DC _H</w:t>
        </w:r>
        <w:r>
          <w:rPr>
            <w:noProof/>
            <w:lang w:eastAsia="x-none"/>
          </w:rPr>
          <w:t xml:space="preserve"> (</w:t>
        </w:r>
        <w:r>
          <w:rPr>
            <w:i/>
            <w:noProof/>
            <w:lang w:eastAsia="x-none"/>
          </w:rPr>
          <w:t>p,q+n</w:t>
        </w:r>
        <w:r>
          <w:rPr>
            <w:noProof/>
            <w:lang w:eastAsia="x-none"/>
          </w:rPr>
          <w:t>) }</w:t>
        </w:r>
      </w:ins>
    </w:p>
    <w:p w14:paraId="193759AA" w14:textId="77777777" w:rsidR="00AB2C74" w:rsidRPr="00215F3D" w:rsidRDefault="00AB2C74" w:rsidP="00AB2C74">
      <w:pPr>
        <w:spacing w:after="160" w:line="256" w:lineRule="auto"/>
        <w:rPr>
          <w:ins w:id="175" w:author="R4-1813844" w:date="2018-10-28T13:50:00Z"/>
          <w:lang w:val="en-US" w:eastAsia="zh-CN"/>
        </w:rPr>
      </w:pPr>
      <w:ins w:id="176" w:author="R4-1813844" w:date="2018-10-28T13:50:00Z">
        <w:r>
          <w:rPr>
            <w:rFonts w:eastAsia="Calibri"/>
            <w:lang w:val="en-US"/>
          </w:rPr>
          <w:t xml:space="preserve">where </w:t>
        </w:r>
        <w:r>
          <w:rPr>
            <w:lang w:eastAsia="x-none" w:bidi="bn-IN"/>
          </w:rPr>
          <w:t>P</w:t>
        </w:r>
        <w:r>
          <w:rPr>
            <w:vertAlign w:val="subscript"/>
            <w:lang w:eastAsia="x-none" w:bidi="bn-IN"/>
          </w:rPr>
          <w:t>CMAX_ EN-DC _H</w:t>
        </w:r>
        <w:r>
          <w:rPr>
            <w:rFonts w:eastAsia="Calibri"/>
            <w:lang w:val="en-US" w:bidi="bn-IN"/>
          </w:rPr>
          <w:t xml:space="preserve"> are the applicable upper limits for each overlapping scheduling unit pairs </w:t>
        </w:r>
        <w:r>
          <w:rPr>
            <w:rFonts w:eastAsia="Calibri"/>
            <w:i/>
            <w:lang w:val="en-US" w:bidi="bn-IN"/>
          </w:rPr>
          <w:t>(</w:t>
        </w:r>
        <w:proofErr w:type="spellStart"/>
        <w:r>
          <w:rPr>
            <w:rFonts w:eastAsia="Calibri"/>
            <w:i/>
            <w:lang w:val="en-US" w:bidi="bn-IN"/>
          </w:rPr>
          <w:t>p,q</w:t>
        </w:r>
        <w:proofErr w:type="spellEnd"/>
        <w:r>
          <w:rPr>
            <w:rFonts w:eastAsia="Calibri"/>
            <w:lang w:val="en-US" w:bidi="bn-IN"/>
          </w:rPr>
          <w:t>) , (</w:t>
        </w:r>
        <w:r>
          <w:rPr>
            <w:rFonts w:eastAsia="Calibri"/>
            <w:i/>
            <w:lang w:val="en-US" w:bidi="bn-IN"/>
          </w:rPr>
          <w:t>p, q+1</w:t>
        </w:r>
        <w:r>
          <w:rPr>
            <w:rFonts w:eastAsia="Calibri"/>
            <w:lang w:val="en-US" w:bidi="bn-IN"/>
          </w:rPr>
          <w:t xml:space="preserve">) , up to </w:t>
        </w:r>
        <w:r>
          <w:rPr>
            <w:rFonts w:eastAsia="Calibri"/>
            <w:i/>
            <w:lang w:val="en-US" w:bidi="bn-IN"/>
          </w:rPr>
          <w:t xml:space="preserve">(p, </w:t>
        </w:r>
        <w:proofErr w:type="spellStart"/>
        <w:r>
          <w:rPr>
            <w:rFonts w:eastAsia="Calibri"/>
            <w:i/>
            <w:lang w:val="en-US" w:bidi="bn-IN"/>
          </w:rPr>
          <w:t>q+n</w:t>
        </w:r>
        <w:proofErr w:type="spellEnd"/>
        <w:r>
          <w:rPr>
            <w:rFonts w:eastAsia="Calibri"/>
            <w:lang w:val="en-US" w:bidi="bn-IN"/>
          </w:rPr>
          <w:t xml:space="preserve">) for each applicable </w:t>
        </w:r>
        <w:proofErr w:type="spellStart"/>
        <w:r>
          <w:rPr>
            <w:rFonts w:eastAsia="SimSun"/>
            <w:lang w:eastAsia="ko-KR"/>
          </w:rPr>
          <w:t>T</w:t>
        </w:r>
        <w:r>
          <w:rPr>
            <w:rFonts w:eastAsia="SimSun"/>
            <w:vertAlign w:val="subscript"/>
            <w:lang w:eastAsia="ko-KR"/>
          </w:rPr>
          <w:t>eval</w:t>
        </w:r>
        <w:proofErr w:type="spellEnd"/>
        <w:r>
          <w:rPr>
            <w:rFonts w:eastAsia="Calibri"/>
            <w:lang w:val="en-US" w:bidi="bn-IN"/>
          </w:rPr>
          <w:t xml:space="preserve"> duration</w:t>
        </w:r>
        <w:r>
          <w:rPr>
            <w:rFonts w:eastAsia="Calibri"/>
            <w:lang w:val="en-US"/>
          </w:rPr>
          <w:t xml:space="preserve">, </w:t>
        </w:r>
        <w:r w:rsidRPr="00215F3D">
          <w:rPr>
            <w:lang w:val="en-US" w:eastAsia="zh-CN"/>
          </w:rPr>
          <w:t xml:space="preserve">where </w:t>
        </w:r>
        <w:proofErr w:type="spellStart"/>
        <w:r w:rsidRPr="00215F3D">
          <w:rPr>
            <w:lang w:val="en-US" w:eastAsia="zh-CN"/>
          </w:rPr>
          <w:t>q+</w:t>
        </w:r>
        <w:r w:rsidRPr="00215F3D">
          <w:rPr>
            <w:i/>
            <w:iCs/>
            <w:lang w:val="en-US" w:eastAsia="zh-CN"/>
          </w:rPr>
          <w:t>n</w:t>
        </w:r>
        <w:proofErr w:type="spellEnd"/>
        <w:r w:rsidRPr="00215F3D">
          <w:rPr>
            <w:lang w:val="en-US" w:eastAsia="zh-CN"/>
          </w:rPr>
          <w:t xml:space="preserve"> is the last NR UL slot overlapping with LTE subframe p.</w:t>
        </w:r>
      </w:ins>
    </w:p>
    <w:p w14:paraId="7B778886" w14:textId="77777777" w:rsidR="00AB2C74" w:rsidRPr="00215F3D" w:rsidRDefault="00AB2C74" w:rsidP="00AB2C74">
      <w:pPr>
        <w:spacing w:after="160" w:line="256" w:lineRule="auto"/>
        <w:rPr>
          <w:ins w:id="177" w:author="R4-1813844" w:date="2018-10-28T13:50:00Z"/>
          <w:rFonts w:eastAsia="Calibri"/>
          <w:lang w:val="en-US" w:bidi="bn-IN"/>
        </w:rPr>
      </w:pPr>
      <w:ins w:id="178" w:author="R4-1813844" w:date="2018-10-28T13:50:00Z">
        <w:r w:rsidRPr="00215F3D">
          <w:rPr>
            <w:lang w:val="en-US" w:eastAsia="zh-CN"/>
          </w:rPr>
          <w:t xml:space="preserve">While </w:t>
        </w:r>
        <w:r w:rsidRPr="00215F3D">
          <w:rPr>
            <w:rFonts w:eastAsia="Calibri"/>
            <w:noProof/>
            <w:lang w:val="en-US" w:bidi="bn-IN"/>
          </w:rPr>
          <w:t>P</w:t>
        </w:r>
        <w:r w:rsidRPr="00215F3D">
          <w:rPr>
            <w:rFonts w:eastAsia="Calibri"/>
            <w:noProof/>
            <w:vertAlign w:val="subscript"/>
            <w:lang w:val="en-US" w:bidi="bn-IN"/>
          </w:rPr>
          <w:t xml:space="preserve">CMAX_L </w:t>
        </w:r>
        <w:r w:rsidRPr="00215F3D">
          <w:rPr>
            <w:rFonts w:eastAsia="Calibri"/>
            <w:lang w:val="en-US" w:bidi="bn-IN"/>
          </w:rPr>
          <w:t>is computed as follows:</w:t>
        </w:r>
      </w:ins>
    </w:p>
    <w:p w14:paraId="33BD7E9B" w14:textId="77777777" w:rsidR="00AB2C74" w:rsidRPr="00215F3D" w:rsidRDefault="00AB2C74" w:rsidP="00AB2C74">
      <w:pPr>
        <w:spacing w:after="160" w:line="256" w:lineRule="auto"/>
        <w:rPr>
          <w:ins w:id="179" w:author="R4-1813844" w:date="2018-10-28T13:50:00Z"/>
          <w:rFonts w:eastAsia="Calibri"/>
          <w:lang w:val="en-US" w:bidi="bn-IN"/>
        </w:rPr>
      </w:pPr>
      <w:ins w:id="180" w:author="R4-1813844" w:date="2018-10-28T13:50:00Z">
        <w:r w:rsidRPr="00215F3D">
          <w:rPr>
            <w:rFonts w:eastAsia="Calibri"/>
            <w:noProof/>
            <w:lang w:val="en-US" w:bidi="bn-IN"/>
          </w:rPr>
          <w:t xml:space="preserve">           P</w:t>
        </w:r>
        <w:r w:rsidRPr="00215F3D">
          <w:rPr>
            <w:rFonts w:eastAsia="Calibri"/>
            <w:noProof/>
            <w:vertAlign w:val="subscript"/>
            <w:lang w:val="en-US" w:bidi="bn-IN"/>
          </w:rPr>
          <w:t xml:space="preserve">CMAX_L </w:t>
        </w:r>
        <w:r w:rsidRPr="00215F3D">
          <w:rPr>
            <w:noProof/>
            <w:lang w:eastAsia="x-none"/>
          </w:rPr>
          <w:t>= MIN {</w:t>
        </w:r>
        <w:r w:rsidRPr="00215F3D">
          <w:rPr>
            <w:lang w:eastAsia="x-none" w:bidi="bn-IN"/>
          </w:rPr>
          <w:t xml:space="preserve"> P</w:t>
        </w:r>
        <w:r w:rsidRPr="00215F3D">
          <w:rPr>
            <w:vertAlign w:val="subscript"/>
            <w:lang w:eastAsia="x-none" w:bidi="bn-IN"/>
          </w:rPr>
          <w:t>CMAX_ EN-DC _L</w:t>
        </w:r>
        <w:r w:rsidRPr="00215F3D">
          <w:rPr>
            <w:noProof/>
            <w:lang w:eastAsia="x-none"/>
          </w:rPr>
          <w:t xml:space="preserve"> (</w:t>
        </w:r>
        <w:r w:rsidRPr="00215F3D">
          <w:rPr>
            <w:i/>
            <w:noProof/>
            <w:lang w:eastAsia="x-none"/>
          </w:rPr>
          <w:t>p,q</w:t>
        </w:r>
        <w:r w:rsidRPr="00215F3D">
          <w:rPr>
            <w:noProof/>
            <w:lang w:eastAsia="x-none"/>
          </w:rPr>
          <w:t xml:space="preserve">) , </w:t>
        </w:r>
        <w:r w:rsidRPr="00215F3D">
          <w:rPr>
            <w:lang w:eastAsia="x-none" w:bidi="bn-IN"/>
          </w:rPr>
          <w:t>P</w:t>
        </w:r>
        <w:r w:rsidRPr="00215F3D">
          <w:rPr>
            <w:vertAlign w:val="subscript"/>
            <w:lang w:eastAsia="x-none" w:bidi="bn-IN"/>
          </w:rPr>
          <w:t>CMAX_ EN-DC _L</w:t>
        </w:r>
        <w:r w:rsidRPr="00215F3D">
          <w:rPr>
            <w:noProof/>
            <w:lang w:eastAsia="x-none"/>
          </w:rPr>
          <w:t xml:space="preserve"> (</w:t>
        </w:r>
        <w:r w:rsidRPr="00215F3D">
          <w:rPr>
            <w:i/>
            <w:noProof/>
            <w:lang w:eastAsia="x-none"/>
          </w:rPr>
          <w:t>p,q+1</w:t>
        </w:r>
        <w:r w:rsidRPr="00215F3D">
          <w:rPr>
            <w:noProof/>
            <w:lang w:eastAsia="x-none"/>
          </w:rPr>
          <w:t xml:space="preserve">), … , </w:t>
        </w:r>
        <w:r w:rsidRPr="00215F3D">
          <w:rPr>
            <w:lang w:eastAsia="x-none" w:bidi="bn-IN"/>
          </w:rPr>
          <w:t>P</w:t>
        </w:r>
        <w:r w:rsidRPr="00215F3D">
          <w:rPr>
            <w:vertAlign w:val="subscript"/>
            <w:lang w:eastAsia="x-none" w:bidi="bn-IN"/>
          </w:rPr>
          <w:t>CMAX_ EN-DC _L</w:t>
        </w:r>
        <w:r w:rsidRPr="00215F3D">
          <w:rPr>
            <w:noProof/>
            <w:lang w:eastAsia="x-none"/>
          </w:rPr>
          <w:t xml:space="preserve"> (</w:t>
        </w:r>
        <w:r w:rsidRPr="00215F3D">
          <w:rPr>
            <w:i/>
            <w:noProof/>
            <w:lang w:eastAsia="x-none"/>
          </w:rPr>
          <w:t>p,q+n</w:t>
        </w:r>
        <w:r w:rsidRPr="00215F3D">
          <w:rPr>
            <w:noProof/>
            <w:lang w:eastAsia="x-none"/>
          </w:rPr>
          <w:t>)}</w:t>
        </w:r>
      </w:ins>
    </w:p>
    <w:p w14:paraId="07AED8F4" w14:textId="167A7DD1" w:rsidR="00AB2C74" w:rsidRDefault="00AB2C74" w:rsidP="00AB2C74"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textAlignment w:val="baseline"/>
        <w:rPr>
          <w:ins w:id="181" w:author="Ericsson" w:date="2018-10-28T15:00:00Z"/>
          <w:lang w:val="en-US" w:eastAsia="zh-CN"/>
        </w:rPr>
      </w:pPr>
      <w:ins w:id="182" w:author="R4-1813844" w:date="2018-10-28T13:50:00Z">
        <w:r w:rsidRPr="00215F3D">
          <w:rPr>
            <w:rFonts w:eastAsia="Calibri"/>
            <w:lang w:val="en-US"/>
          </w:rPr>
          <w:t xml:space="preserve">where </w:t>
        </w:r>
        <w:r w:rsidRPr="00215F3D">
          <w:rPr>
            <w:lang w:eastAsia="x-none" w:bidi="bn-IN"/>
          </w:rPr>
          <w:t>P</w:t>
        </w:r>
        <w:r w:rsidRPr="00215F3D">
          <w:rPr>
            <w:vertAlign w:val="subscript"/>
            <w:lang w:eastAsia="x-none" w:bidi="bn-IN"/>
          </w:rPr>
          <w:t>CMAX</w:t>
        </w:r>
        <w:r>
          <w:rPr>
            <w:vertAlign w:val="subscript"/>
            <w:lang w:eastAsia="x-none" w:bidi="bn-IN"/>
          </w:rPr>
          <w:t>_</w:t>
        </w:r>
        <w:r w:rsidRPr="00215F3D">
          <w:rPr>
            <w:vertAlign w:val="subscript"/>
            <w:lang w:eastAsia="x-none" w:bidi="bn-IN"/>
          </w:rPr>
          <w:t>EN-DC</w:t>
        </w:r>
        <w:r>
          <w:rPr>
            <w:vertAlign w:val="subscript"/>
            <w:lang w:eastAsia="x-none" w:bidi="bn-IN"/>
          </w:rPr>
          <w:t>_</w:t>
        </w:r>
        <w:r w:rsidRPr="00215F3D">
          <w:rPr>
            <w:vertAlign w:val="subscript"/>
            <w:lang w:eastAsia="x-none" w:bidi="bn-IN"/>
          </w:rPr>
          <w:t>L</w:t>
        </w:r>
        <w:r w:rsidRPr="00215F3D">
          <w:rPr>
            <w:rFonts w:eastAsia="Calibri"/>
            <w:lang w:val="en-US" w:bidi="bn-IN"/>
          </w:rPr>
          <w:t xml:space="preserve"> are the applicable lower limits for each overlapping scheduling unit pairs </w:t>
        </w:r>
        <w:r w:rsidRPr="00215F3D">
          <w:rPr>
            <w:rFonts w:eastAsia="Calibri"/>
            <w:i/>
            <w:lang w:val="en-US" w:bidi="bn-IN"/>
          </w:rPr>
          <w:t>(</w:t>
        </w:r>
        <w:proofErr w:type="spellStart"/>
        <w:r w:rsidRPr="00215F3D">
          <w:rPr>
            <w:rFonts w:eastAsia="Calibri"/>
            <w:i/>
            <w:lang w:val="en-US" w:bidi="bn-IN"/>
          </w:rPr>
          <w:t>p,q</w:t>
        </w:r>
        <w:proofErr w:type="spellEnd"/>
        <w:r w:rsidRPr="00215F3D">
          <w:rPr>
            <w:rFonts w:eastAsia="Calibri"/>
            <w:lang w:val="en-US" w:bidi="bn-IN"/>
          </w:rPr>
          <w:t>) , (</w:t>
        </w:r>
        <w:r w:rsidRPr="00215F3D">
          <w:rPr>
            <w:rFonts w:eastAsia="Calibri"/>
            <w:i/>
            <w:lang w:val="en-US" w:bidi="bn-IN"/>
          </w:rPr>
          <w:t>p, q+1</w:t>
        </w:r>
        <w:r w:rsidRPr="00215F3D">
          <w:rPr>
            <w:rFonts w:eastAsia="Calibri"/>
            <w:lang w:val="en-US" w:bidi="bn-IN"/>
          </w:rPr>
          <w:t xml:space="preserve">) , up to </w:t>
        </w:r>
        <w:r w:rsidRPr="00215F3D">
          <w:rPr>
            <w:rFonts w:eastAsia="Calibri"/>
            <w:i/>
            <w:lang w:val="en-US" w:bidi="bn-IN"/>
          </w:rPr>
          <w:t xml:space="preserve">(p, </w:t>
        </w:r>
        <w:proofErr w:type="spellStart"/>
        <w:r w:rsidRPr="00215F3D">
          <w:rPr>
            <w:rFonts w:eastAsia="Calibri"/>
            <w:i/>
            <w:lang w:val="en-US" w:bidi="bn-IN"/>
          </w:rPr>
          <w:t>q+n</w:t>
        </w:r>
        <w:proofErr w:type="spellEnd"/>
        <w:r w:rsidRPr="00215F3D">
          <w:rPr>
            <w:rFonts w:eastAsia="Calibri"/>
            <w:lang w:val="en-US" w:bidi="bn-IN"/>
          </w:rPr>
          <w:t xml:space="preserve">) for each applicable </w:t>
        </w:r>
        <w:proofErr w:type="spellStart"/>
        <w:r w:rsidRPr="00215F3D">
          <w:rPr>
            <w:rFonts w:eastAsia="SimSun"/>
            <w:lang w:eastAsia="ko-KR"/>
          </w:rPr>
          <w:t>T</w:t>
        </w:r>
        <w:r w:rsidRPr="00215F3D">
          <w:rPr>
            <w:rFonts w:eastAsia="SimSun"/>
            <w:vertAlign w:val="subscript"/>
            <w:lang w:eastAsia="ko-KR"/>
          </w:rPr>
          <w:t>eval</w:t>
        </w:r>
        <w:proofErr w:type="spellEnd"/>
        <w:r w:rsidRPr="00215F3D">
          <w:rPr>
            <w:rFonts w:eastAsia="Calibri"/>
            <w:lang w:val="en-US" w:bidi="bn-IN"/>
          </w:rPr>
          <w:t xml:space="preserve"> duration</w:t>
        </w:r>
        <w:r w:rsidRPr="00215F3D">
          <w:rPr>
            <w:rFonts w:eastAsia="Calibri"/>
            <w:lang w:val="en-US"/>
          </w:rPr>
          <w:t xml:space="preserve">, </w:t>
        </w:r>
        <w:proofErr w:type="spellStart"/>
        <w:r w:rsidRPr="00215F3D">
          <w:rPr>
            <w:lang w:val="en-US" w:eastAsia="zh-CN"/>
          </w:rPr>
          <w:t>whe</w:t>
        </w:r>
        <w:del w:id="183" w:author="Ericsson" w:date="2018-10-28T15:05:00Z">
          <w:r w:rsidRPr="00215F3D" w:rsidDel="007031FF">
            <w:rPr>
              <w:lang w:val="en-US" w:eastAsia="zh-CN"/>
            </w:rPr>
            <w:delText>r</w:delText>
          </w:r>
        </w:del>
        <w:r w:rsidRPr="00215F3D">
          <w:rPr>
            <w:lang w:val="en-US" w:eastAsia="zh-CN"/>
          </w:rPr>
          <w:t>e</w:t>
        </w:r>
        <w:proofErr w:type="spellEnd"/>
        <w:r w:rsidRPr="00215F3D">
          <w:rPr>
            <w:lang w:val="en-US" w:eastAsia="zh-CN"/>
          </w:rPr>
          <w:t xml:space="preserve"> </w:t>
        </w:r>
        <w:proofErr w:type="spellStart"/>
        <w:r w:rsidRPr="00215F3D">
          <w:rPr>
            <w:lang w:val="en-US" w:eastAsia="zh-CN"/>
          </w:rPr>
          <w:t>q+</w:t>
        </w:r>
        <w:r w:rsidRPr="00215F3D">
          <w:rPr>
            <w:i/>
            <w:iCs/>
            <w:lang w:val="en-US" w:eastAsia="zh-CN"/>
          </w:rPr>
          <w:t>n</w:t>
        </w:r>
        <w:proofErr w:type="spellEnd"/>
        <w:r w:rsidRPr="00215F3D">
          <w:rPr>
            <w:lang w:val="en-US" w:eastAsia="zh-CN"/>
          </w:rPr>
          <w:t xml:space="preserve"> is the last NR UL slot overlapping with LTE subframe p,</w:t>
        </w:r>
      </w:ins>
    </w:p>
    <w:p w14:paraId="6D988867" w14:textId="5D002FC1" w:rsidR="00B35781" w:rsidRDefault="00B35781" w:rsidP="00B35781">
      <w:pPr>
        <w:rPr>
          <w:ins w:id="184" w:author="Ericsson" w:date="2018-10-28T15:24:00Z"/>
          <w:lang w:eastAsia="ko-KR"/>
        </w:rPr>
      </w:pPr>
      <w:bookmarkStart w:id="185" w:name="_Hlk525468832"/>
      <w:ins w:id="186" w:author="Ericsson" w:date="2018-10-28T15:23:00Z">
        <w:r>
          <w:rPr>
            <w:lang w:eastAsia="ja-JP"/>
          </w:rPr>
          <w:t xml:space="preserve">If a UE </w:t>
        </w:r>
        <w:r>
          <w:t xml:space="preserve">indicates support of </w:t>
        </w:r>
        <w:proofErr w:type="spellStart"/>
        <w:r w:rsidRPr="00F35584">
          <w:rPr>
            <w:lang w:eastAsia="ko-KR"/>
          </w:rPr>
          <w:t>dynamicPowerSharing</w:t>
        </w:r>
        <w:proofErr w:type="spellEnd"/>
        <w:r>
          <w:rPr>
            <w:lang w:eastAsia="ko-KR"/>
          </w:rPr>
          <w:t xml:space="preserve"> in the </w:t>
        </w:r>
        <w:r w:rsidRPr="00B9329D">
          <w:rPr>
            <w:i/>
            <w:lang w:eastAsia="ko-KR"/>
          </w:rPr>
          <w:t xml:space="preserve">UE-MRDC-Capability </w:t>
        </w:r>
        <w:r w:rsidRPr="00B35781">
          <w:rPr>
            <w:lang w:eastAsia="ko-KR"/>
            <w:rPrChange w:id="187" w:author="Ericsson" w:date="2018-10-28T15:24:00Z">
              <w:rPr>
                <w:i/>
                <w:lang w:eastAsia="ko-KR"/>
              </w:rPr>
            </w:rPrChange>
          </w:rPr>
          <w:t>IE</w:t>
        </w:r>
      </w:ins>
    </w:p>
    <w:p w14:paraId="02F586D9" w14:textId="2C47F292" w:rsidR="00B35781" w:rsidRPr="00B35781" w:rsidRDefault="00B35781">
      <w:pPr>
        <w:jc w:val="center"/>
        <w:rPr>
          <w:ins w:id="188" w:author="Ericsson" w:date="2018-10-28T15:25:00Z"/>
          <w:strike/>
          <w:lang w:val="sv-SE" w:eastAsia="x-none" w:bidi="bn-IN"/>
          <w:rPrChange w:id="189" w:author="Ericsson" w:date="2018-10-28T15:25:00Z">
            <w:rPr>
              <w:ins w:id="190" w:author="Ericsson" w:date="2018-10-28T15:25:00Z"/>
              <w:strike/>
              <w:lang w:eastAsia="x-none" w:bidi="bn-IN"/>
            </w:rPr>
          </w:rPrChange>
        </w:rPr>
        <w:pPrChange w:id="191" w:author="Ericsson" w:date="2018-10-28T15:35:00Z">
          <w:pPr>
            <w:ind w:left="1304"/>
          </w:pPr>
        </w:pPrChange>
      </w:pPr>
      <w:ins w:id="192" w:author="Ericsson" w:date="2018-10-28T15:25:00Z">
        <w:r w:rsidRPr="00B35781">
          <w:rPr>
            <w:lang w:val="sv-SE"/>
            <w:rPrChange w:id="193" w:author="Ericsson" w:date="2018-10-28T15:25:00Z">
              <w:rPr>
                <w:lang w:val="en-US"/>
              </w:rPr>
            </w:rPrChange>
          </w:rPr>
          <w:t>P</w:t>
        </w:r>
        <w:r w:rsidRPr="00B35781">
          <w:rPr>
            <w:vertAlign w:val="subscript"/>
            <w:lang w:val="sv-SE"/>
            <w:rPrChange w:id="194" w:author="Ericsson" w:date="2018-10-28T15:25:00Z">
              <w:rPr>
                <w:vertAlign w:val="subscript"/>
                <w:lang w:val="en-US"/>
              </w:rPr>
            </w:rPrChange>
          </w:rPr>
          <w:t>CMAX_ EN-DC _L</w:t>
        </w:r>
        <w:r w:rsidRPr="00B35781">
          <w:rPr>
            <w:lang w:val="sv-SE"/>
            <w:rPrChange w:id="195" w:author="Ericsson" w:date="2018-10-28T15:25:00Z">
              <w:rPr>
                <w:lang w:val="en-US"/>
              </w:rPr>
            </w:rPrChange>
          </w:rPr>
          <w:t>(</w:t>
        </w:r>
        <w:r w:rsidRPr="00B35781">
          <w:rPr>
            <w:i/>
            <w:iCs/>
            <w:lang w:val="sv-SE"/>
            <w:rPrChange w:id="196" w:author="Ericsson" w:date="2018-10-28T15:25:00Z">
              <w:rPr>
                <w:i/>
                <w:iCs/>
                <w:lang w:val="en-US"/>
              </w:rPr>
            </w:rPrChange>
          </w:rPr>
          <w:t>p,q</w:t>
        </w:r>
        <w:r w:rsidRPr="00B35781">
          <w:rPr>
            <w:lang w:val="sv-SE"/>
            <w:rPrChange w:id="197" w:author="Ericsson" w:date="2018-10-28T15:25:00Z">
              <w:rPr>
                <w:lang w:val="en-US"/>
              </w:rPr>
            </w:rPrChange>
          </w:rPr>
          <w:t>) = MIN {10 log</w:t>
        </w:r>
        <w:r w:rsidRPr="00B35781">
          <w:rPr>
            <w:vertAlign w:val="subscript"/>
            <w:lang w:val="sv-SE"/>
            <w:rPrChange w:id="198" w:author="Ericsson" w:date="2018-10-28T15:25:00Z">
              <w:rPr>
                <w:vertAlign w:val="subscript"/>
                <w:lang w:val="en-US"/>
              </w:rPr>
            </w:rPrChange>
          </w:rPr>
          <w:t>10</w:t>
        </w:r>
        <w:r w:rsidRPr="00B35781">
          <w:rPr>
            <w:lang w:val="sv-SE"/>
            <w:rPrChange w:id="199" w:author="Ericsson" w:date="2018-10-28T15:25:00Z">
              <w:rPr>
                <w:lang w:val="en-US"/>
              </w:rPr>
            </w:rPrChange>
          </w:rPr>
          <w:t xml:space="preserve"> [p</w:t>
        </w:r>
        <w:r w:rsidRPr="00B35781">
          <w:rPr>
            <w:vertAlign w:val="subscript"/>
            <w:lang w:val="sv-SE"/>
            <w:rPrChange w:id="200" w:author="Ericsson" w:date="2018-10-28T15:25:00Z">
              <w:rPr>
                <w:vertAlign w:val="subscript"/>
                <w:lang w:val="en-US"/>
              </w:rPr>
            </w:rPrChange>
          </w:rPr>
          <w:t>CMAX</w:t>
        </w:r>
        <w:r w:rsidRPr="00B35781">
          <w:rPr>
            <w:lang w:val="sv-SE"/>
            <w:rPrChange w:id="201" w:author="Ericsson" w:date="2018-10-28T15:25:00Z">
              <w:rPr>
                <w:lang w:val="en-US"/>
              </w:rPr>
            </w:rPrChange>
          </w:rPr>
          <w:t xml:space="preserve"> </w:t>
        </w:r>
        <w:r w:rsidRPr="00B35781">
          <w:rPr>
            <w:vertAlign w:val="subscript"/>
            <w:lang w:val="sv-SE"/>
            <w:rPrChange w:id="202" w:author="Ericsson" w:date="2018-10-28T15:25:00Z">
              <w:rPr>
                <w:vertAlign w:val="subscript"/>
                <w:lang w:val="en-US"/>
              </w:rPr>
            </w:rPrChange>
          </w:rPr>
          <w:t>L _</w:t>
        </w:r>
        <w:r w:rsidRPr="00B35781">
          <w:rPr>
            <w:i/>
            <w:iCs/>
            <w:vertAlign w:val="subscript"/>
            <w:lang w:val="sv-SE"/>
            <w:rPrChange w:id="203" w:author="Ericsson" w:date="2018-10-28T15:25:00Z">
              <w:rPr>
                <w:i/>
                <w:iCs/>
                <w:vertAlign w:val="subscript"/>
                <w:lang w:val="en-US"/>
              </w:rPr>
            </w:rPrChange>
          </w:rPr>
          <w:t xml:space="preserve"> </w:t>
        </w:r>
        <w:r w:rsidRPr="00B35781">
          <w:rPr>
            <w:vertAlign w:val="subscript"/>
            <w:lang w:val="sv-SE"/>
            <w:rPrChange w:id="204" w:author="Ericsson" w:date="2018-10-28T15:25:00Z">
              <w:rPr>
                <w:vertAlign w:val="subscript"/>
                <w:lang w:val="en-US"/>
              </w:rPr>
            </w:rPrChange>
          </w:rPr>
          <w:t>E-UTRA,</w:t>
        </w:r>
        <w:r w:rsidRPr="00B35781">
          <w:rPr>
            <w:i/>
            <w:iCs/>
            <w:vertAlign w:val="subscript"/>
            <w:lang w:val="sv-SE"/>
            <w:rPrChange w:id="205" w:author="Ericsson" w:date="2018-10-28T15:25:00Z">
              <w:rPr>
                <w:i/>
                <w:iCs/>
                <w:vertAlign w:val="subscript"/>
                <w:lang w:val="en-US"/>
              </w:rPr>
            </w:rPrChange>
          </w:rPr>
          <w:t xml:space="preserve">c </w:t>
        </w:r>
        <w:r w:rsidRPr="00B35781">
          <w:rPr>
            <w:lang w:val="sv-SE"/>
            <w:rPrChange w:id="206" w:author="Ericsson" w:date="2018-10-28T15:25:00Z">
              <w:rPr>
                <w:lang w:val="en-US"/>
              </w:rPr>
            </w:rPrChange>
          </w:rPr>
          <w:t>(</w:t>
        </w:r>
        <w:r w:rsidRPr="00B35781">
          <w:rPr>
            <w:i/>
            <w:iCs/>
            <w:lang w:val="sv-SE"/>
            <w:rPrChange w:id="207" w:author="Ericsson" w:date="2018-10-28T15:25:00Z">
              <w:rPr>
                <w:i/>
                <w:iCs/>
                <w:lang w:val="en-US"/>
              </w:rPr>
            </w:rPrChange>
          </w:rPr>
          <w:t>p</w:t>
        </w:r>
        <w:r w:rsidRPr="00B35781">
          <w:rPr>
            <w:lang w:val="sv-SE"/>
            <w:rPrChange w:id="208" w:author="Ericsson" w:date="2018-10-28T15:25:00Z">
              <w:rPr>
                <w:lang w:val="en-US"/>
              </w:rPr>
            </w:rPrChange>
          </w:rPr>
          <w:t xml:space="preserve">)], </w:t>
        </w:r>
        <m:oMath>
          <m:sSubSup>
            <m:sSubSupPr>
              <m:ctrlPr>
                <w:rPr>
                  <w:rFonts w:ascii="Cambria Math" w:hAnsi="Cambria Math"/>
                  <w:i/>
                  <w:lang w:val="en-US"/>
                </w:rPr>
              </m:ctrlPr>
            </m:sSubSupPr>
            <m:e>
              <m:acc>
                <m:acc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</m:acc>
            </m:e>
            <m:sub>
              <m:r>
                <w:rPr>
                  <w:rFonts w:ascii="Cambria Math" w:hAnsi="Cambria Math"/>
                </w:rPr>
                <m:t>Total</m:t>
              </m:r>
            </m:sub>
            <m:sup>
              <m:r>
                <w:rPr>
                  <w:rFonts w:ascii="Cambria Math" w:hAnsi="Cambria Math"/>
                </w:rPr>
                <m:t>EN</m:t>
              </m:r>
              <m:r>
                <w:rPr>
                  <w:rFonts w:ascii="Cambria Math" w:hAnsi="Cambria Math"/>
                  <w:lang w:val="sv-SE"/>
                  <w:rPrChange w:id="209" w:author="Ericsson" w:date="2018-10-28T15:34:00Z">
                    <w:rPr>
                      <w:rFonts w:ascii="Cambria Math" w:hAnsi="Cambria Math"/>
                      <w:lang w:val="en-US"/>
                    </w:rPr>
                  </w:rPrChange>
                </w:rPr>
                <m:t>-</m:t>
              </m:r>
              <m:r>
                <w:rPr>
                  <w:rFonts w:ascii="Cambria Math" w:hAnsi="Cambria Math"/>
                </w:rPr>
                <m:t>DC</m:t>
              </m:r>
            </m:sup>
          </m:sSubSup>
        </m:oMath>
        <w:r w:rsidRPr="00B35781">
          <w:rPr>
            <w:lang w:val="sv-SE"/>
            <w:rPrChange w:id="210" w:author="Ericsson" w:date="2018-10-28T15:25:00Z">
              <w:rPr>
                <w:lang w:val="en-US"/>
              </w:rPr>
            </w:rPrChange>
          </w:rPr>
          <w:t>}</w:t>
        </w:r>
      </w:ins>
    </w:p>
    <w:p w14:paraId="1F60FB3E" w14:textId="46A76B5C" w:rsidR="00430BBF" w:rsidRPr="000750BF" w:rsidRDefault="00430BBF"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jc w:val="center"/>
        <w:textAlignment w:val="baseline"/>
        <w:rPr>
          <w:ins w:id="211" w:author="Ericsson" w:date="2018-10-28T15:34:00Z"/>
          <w:lang w:val="sv-SE" w:eastAsia="x-none" w:bidi="bn-IN"/>
          <w:rPrChange w:id="212" w:author="Ericsson" w:date="2018-10-28T15:34:00Z">
            <w:rPr>
              <w:ins w:id="213" w:author="Ericsson" w:date="2018-10-28T15:34:00Z"/>
            </w:rPr>
          </w:rPrChange>
        </w:rPr>
        <w:pPrChange w:id="214" w:author="Ericsson" w:date="2018-10-28T15:40:00Z">
          <w:pPr>
            <w:ind w:left="1304"/>
          </w:pPr>
        </w:pPrChange>
      </w:pPr>
      <w:ins w:id="215" w:author="Ericsson" w:date="2018-10-28T15:40:00Z">
        <w:r w:rsidRPr="00430BBF">
          <w:rPr>
            <w:lang w:val="sv-SE" w:eastAsia="x-none" w:bidi="bn-IN"/>
            <w:rPrChange w:id="216" w:author="Ericsson" w:date="2018-10-28T15:40:00Z">
              <w:rPr>
                <w:lang w:eastAsia="x-none" w:bidi="bn-IN"/>
              </w:rPr>
            </w:rPrChange>
          </w:rPr>
          <w:t>P</w:t>
        </w:r>
        <w:r w:rsidRPr="00430BBF">
          <w:rPr>
            <w:vertAlign w:val="subscript"/>
            <w:lang w:val="sv-SE" w:eastAsia="x-none" w:bidi="bn-IN"/>
            <w:rPrChange w:id="217" w:author="Ericsson" w:date="2018-10-28T15:40:00Z">
              <w:rPr>
                <w:vertAlign w:val="subscript"/>
                <w:lang w:eastAsia="x-none" w:bidi="bn-IN"/>
              </w:rPr>
            </w:rPrChange>
          </w:rPr>
          <w:t>CMAX_ EN-DC _H</w:t>
        </w:r>
        <w:r w:rsidRPr="00430BBF">
          <w:rPr>
            <w:noProof/>
            <w:lang w:val="sv-SE" w:eastAsia="x-none"/>
            <w:rPrChange w:id="218" w:author="Ericsson" w:date="2018-10-28T15:40:00Z">
              <w:rPr>
                <w:noProof/>
                <w:lang w:eastAsia="x-none"/>
              </w:rPr>
            </w:rPrChange>
          </w:rPr>
          <w:t>(</w:t>
        </w:r>
        <w:r w:rsidRPr="00430BBF">
          <w:rPr>
            <w:i/>
            <w:noProof/>
            <w:lang w:val="sv-SE" w:eastAsia="x-none"/>
            <w:rPrChange w:id="219" w:author="Ericsson" w:date="2018-10-28T15:40:00Z">
              <w:rPr>
                <w:i/>
                <w:noProof/>
                <w:lang w:eastAsia="x-none"/>
              </w:rPr>
            </w:rPrChange>
          </w:rPr>
          <w:t>p,q</w:t>
        </w:r>
        <w:r w:rsidRPr="00430BBF">
          <w:rPr>
            <w:noProof/>
            <w:lang w:val="sv-SE" w:eastAsia="x-none"/>
            <w:rPrChange w:id="220" w:author="Ericsson" w:date="2018-10-28T15:40:00Z">
              <w:rPr>
                <w:noProof/>
                <w:lang w:eastAsia="x-none"/>
              </w:rPr>
            </w:rPrChange>
          </w:rPr>
          <w:t>) = MIN {</w:t>
        </w:r>
        <w:r w:rsidRPr="00430BBF">
          <w:rPr>
            <w:lang w:val="sv-SE" w:eastAsia="x-none" w:bidi="bn-IN"/>
            <w:rPrChange w:id="221" w:author="Ericsson" w:date="2018-10-28T15:40:00Z">
              <w:rPr>
                <w:lang w:eastAsia="x-none" w:bidi="bn-IN"/>
              </w:rPr>
            </w:rPrChange>
          </w:rPr>
          <w:t>10 log</w:t>
        </w:r>
        <w:r w:rsidRPr="00430BBF">
          <w:rPr>
            <w:vertAlign w:val="subscript"/>
            <w:lang w:val="sv-SE" w:eastAsia="x-none" w:bidi="bn-IN"/>
            <w:rPrChange w:id="222" w:author="Ericsson" w:date="2018-10-28T15:40:00Z">
              <w:rPr>
                <w:vertAlign w:val="subscript"/>
                <w:lang w:eastAsia="x-none" w:bidi="bn-IN"/>
              </w:rPr>
            </w:rPrChange>
          </w:rPr>
          <w:t>10</w:t>
        </w:r>
        <w:r w:rsidRPr="00430BBF">
          <w:rPr>
            <w:lang w:val="sv-SE" w:eastAsia="x-none" w:bidi="bn-IN"/>
            <w:rPrChange w:id="223" w:author="Ericsson" w:date="2018-10-28T15:40:00Z">
              <w:rPr>
                <w:lang w:eastAsia="x-none" w:bidi="bn-IN"/>
              </w:rPr>
            </w:rPrChange>
          </w:rPr>
          <w:t xml:space="preserve"> </w:t>
        </w:r>
        <w:r w:rsidRPr="00430BBF">
          <w:rPr>
            <w:noProof/>
            <w:lang w:val="sv-SE" w:eastAsia="x-none"/>
            <w:rPrChange w:id="224" w:author="Ericsson" w:date="2018-10-28T15:40:00Z">
              <w:rPr>
                <w:noProof/>
                <w:lang w:eastAsia="x-none"/>
              </w:rPr>
            </w:rPrChange>
          </w:rPr>
          <w:t>[</w:t>
        </w:r>
        <w:r w:rsidRPr="00430BBF">
          <w:rPr>
            <w:noProof/>
            <w:lang w:val="sv-SE" w:eastAsia="x-none" w:bidi="bn-IN"/>
            <w:rPrChange w:id="225" w:author="Ericsson" w:date="2018-10-28T15:40:00Z">
              <w:rPr>
                <w:noProof/>
                <w:lang w:eastAsia="x-none" w:bidi="bn-IN"/>
              </w:rPr>
            </w:rPrChange>
          </w:rPr>
          <w:t>p</w:t>
        </w:r>
        <w:r w:rsidRPr="00430BBF">
          <w:rPr>
            <w:noProof/>
            <w:vertAlign w:val="subscript"/>
            <w:lang w:val="sv-SE" w:eastAsia="x-none" w:bidi="bn-IN"/>
            <w:rPrChange w:id="226" w:author="Ericsson" w:date="2018-10-28T15:40:00Z">
              <w:rPr>
                <w:noProof/>
                <w:vertAlign w:val="subscript"/>
                <w:lang w:eastAsia="x-none" w:bidi="bn-IN"/>
              </w:rPr>
            </w:rPrChange>
          </w:rPr>
          <w:t>CMAX</w:t>
        </w:r>
        <w:r w:rsidRPr="00430BBF">
          <w:rPr>
            <w:noProof/>
            <w:lang w:val="sv-SE" w:eastAsia="zh-CN"/>
            <w:rPrChange w:id="227" w:author="Ericsson" w:date="2018-10-28T15:40:00Z">
              <w:rPr>
                <w:noProof/>
                <w:lang w:eastAsia="zh-CN"/>
              </w:rPr>
            </w:rPrChange>
          </w:rPr>
          <w:t xml:space="preserve"> </w:t>
        </w:r>
        <w:r w:rsidRPr="00430BBF">
          <w:rPr>
            <w:noProof/>
            <w:vertAlign w:val="subscript"/>
            <w:lang w:val="sv-SE" w:eastAsia="x-none" w:bidi="bn-IN"/>
            <w:rPrChange w:id="228" w:author="Ericsson" w:date="2018-10-28T15:40:00Z">
              <w:rPr>
                <w:noProof/>
                <w:vertAlign w:val="subscript"/>
                <w:lang w:eastAsia="x-none" w:bidi="bn-IN"/>
              </w:rPr>
            </w:rPrChange>
          </w:rPr>
          <w:t>H _</w:t>
        </w:r>
        <w:r w:rsidRPr="00430BBF">
          <w:rPr>
            <w:rFonts w:eastAsia="SimSun"/>
            <w:i/>
            <w:vertAlign w:val="subscript"/>
            <w:lang w:val="sv-SE" w:bidi="bn-IN"/>
            <w:rPrChange w:id="229" w:author="Ericsson" w:date="2018-10-28T15:40:00Z">
              <w:rPr>
                <w:rFonts w:eastAsia="SimSun"/>
                <w:i/>
                <w:vertAlign w:val="subscript"/>
                <w:lang w:bidi="bn-IN"/>
              </w:rPr>
            </w:rPrChange>
          </w:rPr>
          <w:t xml:space="preserve"> </w:t>
        </w:r>
        <w:r w:rsidRPr="00430BBF">
          <w:rPr>
            <w:rFonts w:eastAsia="SimSun"/>
            <w:vertAlign w:val="subscript"/>
            <w:lang w:val="sv-SE" w:bidi="bn-IN"/>
            <w:rPrChange w:id="230" w:author="Ericsson" w:date="2018-10-28T15:40:00Z">
              <w:rPr>
                <w:rFonts w:eastAsia="SimSun"/>
                <w:vertAlign w:val="subscript"/>
                <w:lang w:bidi="bn-IN"/>
              </w:rPr>
            </w:rPrChange>
          </w:rPr>
          <w:t>E-UTRA</w:t>
        </w:r>
        <w:r w:rsidRPr="00430BBF">
          <w:rPr>
            <w:noProof/>
            <w:vertAlign w:val="subscript"/>
            <w:lang w:val="sv-SE" w:eastAsia="x-none" w:bidi="bn-IN"/>
            <w:rPrChange w:id="231" w:author="Ericsson" w:date="2018-10-28T15:40:00Z">
              <w:rPr>
                <w:noProof/>
                <w:vertAlign w:val="subscript"/>
                <w:lang w:eastAsia="x-none" w:bidi="bn-IN"/>
              </w:rPr>
            </w:rPrChange>
          </w:rPr>
          <w:t>,</w:t>
        </w:r>
        <w:r w:rsidRPr="00430BBF">
          <w:rPr>
            <w:i/>
            <w:noProof/>
            <w:vertAlign w:val="subscript"/>
            <w:lang w:val="sv-SE" w:eastAsia="zh-CN" w:bidi="bn-IN"/>
            <w:rPrChange w:id="232" w:author="Ericsson" w:date="2018-10-28T15:40:00Z">
              <w:rPr>
                <w:i/>
                <w:noProof/>
                <w:vertAlign w:val="subscript"/>
                <w:lang w:eastAsia="zh-CN" w:bidi="bn-IN"/>
              </w:rPr>
            </w:rPrChange>
          </w:rPr>
          <w:t xml:space="preserve">c </w:t>
        </w:r>
        <w:r w:rsidRPr="00430BBF">
          <w:rPr>
            <w:noProof/>
            <w:lang w:val="sv-SE" w:eastAsia="x-none" w:bidi="bn-IN"/>
            <w:rPrChange w:id="233" w:author="Ericsson" w:date="2018-10-28T15:40:00Z">
              <w:rPr>
                <w:noProof/>
                <w:lang w:eastAsia="x-none" w:bidi="bn-IN"/>
              </w:rPr>
            </w:rPrChange>
          </w:rPr>
          <w:t>(</w:t>
        </w:r>
        <w:r w:rsidRPr="00430BBF">
          <w:rPr>
            <w:i/>
            <w:noProof/>
            <w:lang w:val="sv-SE" w:eastAsia="x-none" w:bidi="bn-IN"/>
            <w:rPrChange w:id="234" w:author="Ericsson" w:date="2018-10-28T15:40:00Z">
              <w:rPr>
                <w:i/>
                <w:noProof/>
                <w:lang w:eastAsia="x-none" w:bidi="bn-IN"/>
              </w:rPr>
            </w:rPrChange>
          </w:rPr>
          <w:t>p</w:t>
        </w:r>
        <w:r w:rsidRPr="00430BBF">
          <w:rPr>
            <w:noProof/>
            <w:lang w:val="sv-SE" w:eastAsia="x-none" w:bidi="bn-IN"/>
            <w:rPrChange w:id="235" w:author="Ericsson" w:date="2018-10-28T15:40:00Z">
              <w:rPr>
                <w:noProof/>
                <w:lang w:eastAsia="x-none" w:bidi="bn-IN"/>
              </w:rPr>
            </w:rPrChange>
          </w:rPr>
          <w:t>) + p</w:t>
        </w:r>
        <w:r w:rsidRPr="00430BBF">
          <w:rPr>
            <w:noProof/>
            <w:vertAlign w:val="subscript"/>
            <w:lang w:val="sv-SE" w:eastAsia="x-none" w:bidi="bn-IN"/>
            <w:rPrChange w:id="236" w:author="Ericsson" w:date="2018-10-28T15:40:00Z">
              <w:rPr>
                <w:noProof/>
                <w:vertAlign w:val="subscript"/>
                <w:lang w:eastAsia="x-none" w:bidi="bn-IN"/>
              </w:rPr>
            </w:rPrChange>
          </w:rPr>
          <w:t>CMAX</w:t>
        </w:r>
        <w:r w:rsidRPr="00430BBF">
          <w:rPr>
            <w:noProof/>
            <w:lang w:val="sv-SE" w:eastAsia="zh-CN"/>
            <w:rPrChange w:id="237" w:author="Ericsson" w:date="2018-10-28T15:40:00Z">
              <w:rPr>
                <w:noProof/>
                <w:lang w:eastAsia="zh-CN"/>
              </w:rPr>
            </w:rPrChange>
          </w:rPr>
          <w:t xml:space="preserve"> </w:t>
        </w:r>
        <w:r w:rsidRPr="00430BBF">
          <w:rPr>
            <w:vertAlign w:val="subscript"/>
            <w:lang w:val="sv-SE" w:bidi="bn-IN"/>
            <w:rPrChange w:id="238" w:author="Ericsson" w:date="2018-10-28T15:40:00Z">
              <w:rPr>
                <w:vertAlign w:val="subscript"/>
                <w:lang w:bidi="bn-IN"/>
              </w:rPr>
            </w:rPrChange>
          </w:rPr>
          <w:t>H,f,</w:t>
        </w:r>
        <w:r w:rsidRPr="00430BBF">
          <w:rPr>
            <w:i/>
            <w:vertAlign w:val="subscript"/>
            <w:lang w:val="sv-SE" w:bidi="bn-IN"/>
            <w:rPrChange w:id="239" w:author="Ericsson" w:date="2018-10-28T15:40:00Z">
              <w:rPr>
                <w:i/>
                <w:vertAlign w:val="subscript"/>
                <w:lang w:bidi="bn-IN"/>
              </w:rPr>
            </w:rPrChange>
          </w:rPr>
          <w:t>c</w:t>
        </w:r>
        <w:r w:rsidRPr="00430BBF">
          <w:rPr>
            <w:i/>
            <w:vertAlign w:val="subscript"/>
            <w:lang w:val="sv-SE" w:eastAsia="zh-CN" w:bidi="bn-IN"/>
            <w:rPrChange w:id="240" w:author="Ericsson" w:date="2018-10-28T15:40:00Z">
              <w:rPr>
                <w:i/>
                <w:vertAlign w:val="subscript"/>
                <w:lang w:eastAsia="zh-CN" w:bidi="bn-IN"/>
              </w:rPr>
            </w:rPrChange>
          </w:rPr>
          <w:t>,</w:t>
        </w:r>
        <w:r w:rsidRPr="00430BBF">
          <w:rPr>
            <w:i/>
            <w:vertAlign w:val="subscript"/>
            <w:lang w:val="sv-SE" w:bidi="bn-IN"/>
            <w:rPrChange w:id="241" w:author="Ericsson" w:date="2018-10-28T15:40:00Z">
              <w:rPr>
                <w:i/>
                <w:vertAlign w:val="subscript"/>
                <w:lang w:bidi="bn-IN"/>
              </w:rPr>
            </w:rPrChange>
          </w:rPr>
          <w:t>NR</w:t>
        </w:r>
        <w:r w:rsidRPr="00430BBF">
          <w:rPr>
            <w:lang w:val="sv-SE" w:eastAsia="zh-CN"/>
            <w:rPrChange w:id="242" w:author="Ericsson" w:date="2018-10-28T15:40:00Z">
              <w:rPr>
                <w:lang w:eastAsia="zh-CN"/>
              </w:rPr>
            </w:rPrChange>
          </w:rPr>
          <w:t xml:space="preserve"> </w:t>
        </w:r>
        <w:r w:rsidRPr="00430BBF">
          <w:rPr>
            <w:i/>
            <w:noProof/>
            <w:vertAlign w:val="subscript"/>
            <w:lang w:val="sv-SE" w:eastAsia="zh-CN" w:bidi="bn-IN"/>
            <w:rPrChange w:id="243" w:author="Ericsson" w:date="2018-10-28T15:40:00Z">
              <w:rPr>
                <w:i/>
                <w:noProof/>
                <w:vertAlign w:val="subscript"/>
                <w:lang w:eastAsia="zh-CN" w:bidi="bn-IN"/>
              </w:rPr>
            </w:rPrChange>
          </w:rPr>
          <w:t>c</w:t>
        </w:r>
        <w:r w:rsidRPr="00430BBF">
          <w:rPr>
            <w:noProof/>
            <w:lang w:val="sv-SE" w:eastAsia="x-none" w:bidi="bn-IN"/>
            <w:rPrChange w:id="244" w:author="Ericsson" w:date="2018-10-28T15:40:00Z">
              <w:rPr>
                <w:noProof/>
                <w:lang w:eastAsia="x-none" w:bidi="bn-IN"/>
              </w:rPr>
            </w:rPrChange>
          </w:rPr>
          <w:t>(</w:t>
        </w:r>
        <w:r w:rsidRPr="00430BBF">
          <w:rPr>
            <w:i/>
            <w:noProof/>
            <w:lang w:val="sv-SE" w:eastAsia="x-none" w:bidi="bn-IN"/>
            <w:rPrChange w:id="245" w:author="Ericsson" w:date="2018-10-28T15:40:00Z">
              <w:rPr>
                <w:i/>
                <w:noProof/>
                <w:lang w:eastAsia="x-none" w:bidi="bn-IN"/>
              </w:rPr>
            </w:rPrChange>
          </w:rPr>
          <w:t>q</w:t>
        </w:r>
        <w:r w:rsidRPr="00430BBF">
          <w:rPr>
            <w:noProof/>
            <w:lang w:val="sv-SE" w:eastAsia="x-none" w:bidi="bn-IN"/>
            <w:rPrChange w:id="246" w:author="Ericsson" w:date="2018-10-28T15:40:00Z">
              <w:rPr>
                <w:noProof/>
                <w:lang w:eastAsia="x-none" w:bidi="bn-IN"/>
              </w:rPr>
            </w:rPrChange>
          </w:rPr>
          <w:t>)]</w:t>
        </w:r>
        <w:r w:rsidRPr="00430BBF">
          <w:rPr>
            <w:lang w:val="sv-SE" w:eastAsia="x-none" w:bidi="bn-IN"/>
            <w:rPrChange w:id="247" w:author="Ericsson" w:date="2018-10-28T15:40:00Z">
              <w:rPr>
                <w:lang w:eastAsia="x-none" w:bidi="bn-IN"/>
              </w:rPr>
            </w:rPrChange>
          </w:rPr>
          <w:t xml:space="preserve">, </w:t>
        </w:r>
        <m:oMath>
          <m:sSubSup>
            <m:sSubSupPr>
              <m:ctrlPr>
                <w:rPr>
                  <w:rFonts w:ascii="Cambria Math" w:hAnsi="Cambria Math"/>
                  <w:i/>
                  <w:lang w:val="en-US"/>
                </w:rPr>
              </m:ctrlPr>
            </m:sSubSupPr>
            <m:e>
              <m:acc>
                <m:acc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</m:acc>
            </m:e>
            <m:sub>
              <m:r>
                <w:rPr>
                  <w:rFonts w:ascii="Cambria Math" w:hAnsi="Cambria Math"/>
                </w:rPr>
                <m:t>Total</m:t>
              </m:r>
            </m:sub>
            <m:sup>
              <m:r>
                <w:rPr>
                  <w:rFonts w:ascii="Cambria Math" w:hAnsi="Cambria Math"/>
                </w:rPr>
                <m:t>EN</m:t>
              </m:r>
              <m:r>
                <w:rPr>
                  <w:rFonts w:ascii="Cambria Math" w:hAnsi="Cambria Math"/>
                  <w:lang w:val="sv-SE"/>
                </w:rPr>
                <m:t>-</m:t>
              </m:r>
              <m:r>
                <w:rPr>
                  <w:rFonts w:ascii="Cambria Math" w:hAnsi="Cambria Math"/>
                </w:rPr>
                <m:t>DC</m:t>
              </m:r>
            </m:sup>
          </m:sSubSup>
        </m:oMath>
        <w:r w:rsidRPr="000265FA">
          <w:rPr>
            <w:lang w:val="sv-SE"/>
          </w:rPr>
          <w:t>}</w:t>
        </w:r>
      </w:ins>
    </w:p>
    <w:p w14:paraId="335B760E" w14:textId="3BA6FDA7" w:rsidR="00430BBF" w:rsidRDefault="00430BBF" w:rsidP="00430BBF">
      <w:pPr>
        <w:rPr>
          <w:ins w:id="248" w:author="Ericsson" w:date="2018-10-28T15:38:00Z"/>
          <w:lang w:eastAsia="ko-KR"/>
        </w:rPr>
      </w:pPr>
      <w:ins w:id="249" w:author="Ericsson" w:date="2018-10-28T15:35:00Z">
        <w:r w:rsidRPr="00430BBF">
          <w:rPr>
            <w:lang w:val="en-US"/>
            <w:rPrChange w:id="250" w:author="Ericsson" w:date="2018-10-28T15:38:00Z">
              <w:rPr>
                <w:lang w:val="sv-SE"/>
              </w:rPr>
            </w:rPrChange>
          </w:rPr>
          <w:t xml:space="preserve">whereas if the </w:t>
        </w:r>
      </w:ins>
      <w:ins w:id="251" w:author="Ericsson" w:date="2018-10-28T15:38:00Z">
        <w:r>
          <w:rPr>
            <w:lang w:eastAsia="ja-JP"/>
          </w:rPr>
          <w:t>a UE is configured with</w:t>
        </w:r>
      </w:ins>
      <w:ins w:id="252" w:author="Ericsson" w:date="2018-10-28T15:38:00Z">
        <w:r w:rsidRPr="003C681B">
          <w:rPr>
            <w:position w:val="-10"/>
          </w:rPr>
          <w:object w:dxaOrig="400" w:dyaOrig="340" w14:anchorId="79206B2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19.6pt;height:16.15pt" o:ole="">
              <v:imagedata r:id="rId13" o:title=""/>
            </v:shape>
            <o:OLEObject Type="Embed" ProgID="Equation.3" ShapeID="_x0000_i1025" DrawAspect="Content" ObjectID="_1602707127" r:id="rId14"/>
          </w:object>
        </w:r>
      </w:ins>
      <w:ins w:id="253" w:author="Ericsson" w:date="2018-10-28T15:38:00Z">
        <w:r>
          <w:rPr>
            <w:lang w:eastAsia="zh-CN"/>
          </w:rPr>
          <w:t>+</w:t>
        </w:r>
      </w:ins>
      <w:ins w:id="254" w:author="Ericsson" w:date="2018-10-28T15:38:00Z">
        <w:r w:rsidRPr="006049B4">
          <w:rPr>
            <w:position w:val="-10"/>
          </w:rPr>
          <w:object w:dxaOrig="360" w:dyaOrig="340" w14:anchorId="6BBC56D1">
            <v:shape id="_x0000_i1026" type="#_x0000_t75" style="width:18.45pt;height:16.15pt" o:ole="">
              <v:imagedata r:id="rId15" o:title=""/>
            </v:shape>
            <o:OLEObject Type="Embed" ProgID="Equation.3" ShapeID="_x0000_i1026" DrawAspect="Content" ObjectID="_1602707128" r:id="rId16"/>
          </w:object>
        </w:r>
      </w:ins>
      <w:ins w:id="255" w:author="Ericsson" w:date="2018-10-28T15:38:00Z">
        <w:r>
          <w:t>≤</w:t>
        </w:r>
        <w:r w:rsidRPr="001856A3">
          <w:rPr>
            <w:lang w:val="en-US" w:eastAsia="zh-CN"/>
          </w:rPr>
          <w:t xml:space="preserve"> </w:t>
        </w:r>
        <m:oMath>
          <m:sSubSup>
            <m:sSubSupPr>
              <m:ctrlPr>
                <w:rPr>
                  <w:rFonts w:ascii="Cambria Math" w:hAnsi="Cambria Math"/>
                  <w:i/>
                  <w:lang w:val="en-US"/>
                </w:rPr>
              </m:ctrlPr>
            </m:sSubSupPr>
            <m:e>
              <m:acc>
                <m:acc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</m:acc>
            </m:e>
            <m:sub>
              <m:r>
                <w:rPr>
                  <w:rFonts w:ascii="Cambria Math" w:hAnsi="Cambria Math"/>
                </w:rPr>
                <m:t>Total</m:t>
              </m:r>
            </m:sub>
            <m:sup>
              <m:r>
                <w:rPr>
                  <w:rFonts w:ascii="Cambria Math" w:hAnsi="Cambria Math"/>
                </w:rPr>
                <m:t>EN</m:t>
              </m:r>
              <m:r>
                <w:rPr>
                  <w:rFonts w:ascii="Cambria Math" w:hAnsi="Cambria Math"/>
                  <w:lang w:val="en-US"/>
                </w:rPr>
                <m:t>-</m:t>
              </m:r>
              <m:r>
                <w:rPr>
                  <w:rFonts w:ascii="Cambria Math" w:hAnsi="Cambria Math"/>
                </w:rPr>
                <m:t>DC</m:t>
              </m:r>
            </m:sup>
          </m:sSubSup>
        </m:oMath>
        <w:r>
          <w:t xml:space="preserve">, for any indication  of </w:t>
        </w:r>
        <w:proofErr w:type="spellStart"/>
        <w:r w:rsidRPr="00F35584">
          <w:rPr>
            <w:lang w:eastAsia="ko-KR"/>
          </w:rPr>
          <w:t>dynamicPowerSharing</w:t>
        </w:r>
        <w:proofErr w:type="spellEnd"/>
        <w:r>
          <w:rPr>
            <w:lang w:eastAsia="ko-KR"/>
          </w:rPr>
          <w:t xml:space="preserve"> (supported or not supported),</w:t>
        </w:r>
      </w:ins>
    </w:p>
    <w:p w14:paraId="56CCC0BD" w14:textId="54EEDB7B" w:rsidR="00430BBF" w:rsidRDefault="00430BBF">
      <w:pPr>
        <w:jc w:val="center"/>
        <w:rPr>
          <w:ins w:id="256" w:author="Ericsson" w:date="2018-10-28T15:41:00Z"/>
        </w:rPr>
        <w:pPrChange w:id="257" w:author="Ericsson" w:date="2018-10-28T15:41:00Z">
          <w:pPr/>
        </w:pPrChange>
      </w:pPr>
      <w:ins w:id="258" w:author="Ericsson" w:date="2018-10-28T15:38:00Z">
        <w:r w:rsidRPr="00E968F0">
          <w:t>P</w:t>
        </w:r>
        <w:r w:rsidRPr="00E968F0">
          <w:rPr>
            <w:vertAlign w:val="subscript"/>
          </w:rPr>
          <w:t>CMAX_ EN-DC _L</w:t>
        </w:r>
        <w:r w:rsidRPr="00E968F0">
          <w:t>(</w:t>
        </w:r>
        <w:proofErr w:type="spellStart"/>
        <w:r w:rsidRPr="00E968F0">
          <w:rPr>
            <w:i/>
            <w:iCs/>
          </w:rPr>
          <w:t>p,q</w:t>
        </w:r>
        <w:proofErr w:type="spellEnd"/>
        <w:r w:rsidRPr="00E968F0">
          <w:t>) = MIN {10 log</w:t>
        </w:r>
        <w:r w:rsidRPr="00E968F0">
          <w:rPr>
            <w:vertAlign w:val="subscript"/>
          </w:rPr>
          <w:t>10</w:t>
        </w:r>
        <w:r w:rsidRPr="00E968F0">
          <w:t xml:space="preserve"> [</w:t>
        </w:r>
        <w:proofErr w:type="spellStart"/>
        <w:r w:rsidRPr="00E968F0">
          <w:t>p</w:t>
        </w:r>
        <w:r w:rsidRPr="00E968F0">
          <w:rPr>
            <w:vertAlign w:val="subscript"/>
          </w:rPr>
          <w:t>CMAX</w:t>
        </w:r>
        <w:proofErr w:type="spellEnd"/>
        <w:r w:rsidRPr="00E968F0">
          <w:t xml:space="preserve"> </w:t>
        </w:r>
        <w:r w:rsidRPr="00E968F0">
          <w:rPr>
            <w:vertAlign w:val="subscript"/>
          </w:rPr>
          <w:t>L _</w:t>
        </w:r>
        <w:r w:rsidRPr="00E968F0">
          <w:rPr>
            <w:i/>
            <w:iCs/>
            <w:vertAlign w:val="subscript"/>
          </w:rPr>
          <w:t xml:space="preserve"> </w:t>
        </w:r>
        <w:r w:rsidRPr="00E968F0">
          <w:rPr>
            <w:vertAlign w:val="subscript"/>
          </w:rPr>
          <w:t>E-</w:t>
        </w:r>
        <w:proofErr w:type="spellStart"/>
        <w:r w:rsidRPr="00E968F0">
          <w:rPr>
            <w:vertAlign w:val="subscript"/>
          </w:rPr>
          <w:t>UTRA,</w:t>
        </w:r>
        <w:r w:rsidRPr="00E968F0">
          <w:rPr>
            <w:i/>
            <w:iCs/>
            <w:vertAlign w:val="subscript"/>
          </w:rPr>
          <w:t>c</w:t>
        </w:r>
        <w:proofErr w:type="spellEnd"/>
        <w:r w:rsidRPr="00E968F0">
          <w:rPr>
            <w:i/>
            <w:iCs/>
            <w:vertAlign w:val="subscript"/>
          </w:rPr>
          <w:t xml:space="preserve"> </w:t>
        </w:r>
        <w:r w:rsidRPr="00E968F0">
          <w:t>(</w:t>
        </w:r>
        <w:r w:rsidRPr="00E968F0">
          <w:rPr>
            <w:i/>
            <w:iCs/>
          </w:rPr>
          <w:t>p</w:t>
        </w:r>
        <w:r w:rsidRPr="00E968F0">
          <w:t xml:space="preserve">) + </w:t>
        </w:r>
        <w:proofErr w:type="spellStart"/>
        <w:r w:rsidRPr="00E968F0">
          <w:t>p</w:t>
        </w:r>
        <w:r w:rsidRPr="00E968F0">
          <w:rPr>
            <w:vertAlign w:val="subscript"/>
          </w:rPr>
          <w:t>CMAX</w:t>
        </w:r>
        <w:proofErr w:type="spellEnd"/>
        <w:r w:rsidRPr="00E968F0">
          <w:t xml:space="preserve"> </w:t>
        </w:r>
        <w:proofErr w:type="spellStart"/>
        <w:r w:rsidRPr="00E968F0">
          <w:rPr>
            <w:vertAlign w:val="subscript"/>
          </w:rPr>
          <w:t>L,f,</w:t>
        </w:r>
        <w:r w:rsidRPr="00E968F0">
          <w:rPr>
            <w:i/>
            <w:iCs/>
            <w:vertAlign w:val="subscript"/>
          </w:rPr>
          <w:t>c,,NR</w:t>
        </w:r>
        <w:proofErr w:type="spellEnd"/>
        <w:r w:rsidRPr="00E968F0">
          <w:t xml:space="preserve"> </w:t>
        </w:r>
        <w:r w:rsidRPr="00E968F0">
          <w:rPr>
            <w:i/>
            <w:iCs/>
            <w:vertAlign w:val="subscript"/>
          </w:rPr>
          <w:t>c</w:t>
        </w:r>
        <w:r w:rsidRPr="00E968F0">
          <w:t>(</w:t>
        </w:r>
        <w:r w:rsidRPr="00E968F0">
          <w:rPr>
            <w:i/>
            <w:iCs/>
          </w:rPr>
          <w:t>q</w:t>
        </w:r>
        <w:r w:rsidRPr="00E968F0">
          <w:t>)]}</w:t>
        </w:r>
      </w:ins>
    </w:p>
    <w:p w14:paraId="06897FCE" w14:textId="56E419C0" w:rsidR="00430BBF" w:rsidRPr="00430BBF" w:rsidRDefault="00430BBF" w:rsidP="00430BBF"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jc w:val="center"/>
        <w:textAlignment w:val="baseline"/>
        <w:rPr>
          <w:ins w:id="259" w:author="Ericsson" w:date="2018-10-28T15:41:00Z"/>
          <w:lang w:eastAsia="x-none" w:bidi="bn-IN"/>
          <w:rPrChange w:id="260" w:author="Ericsson" w:date="2018-10-28T15:41:00Z">
            <w:rPr>
              <w:ins w:id="261" w:author="Ericsson" w:date="2018-10-28T15:41:00Z"/>
              <w:lang w:val="sv-SE" w:eastAsia="x-none" w:bidi="bn-IN"/>
            </w:rPr>
          </w:rPrChange>
        </w:rPr>
      </w:pPr>
      <w:ins w:id="262" w:author="Ericsson" w:date="2018-10-28T15:41:00Z">
        <w:r w:rsidRPr="00430BBF">
          <w:rPr>
            <w:lang w:eastAsia="x-none" w:bidi="bn-IN"/>
            <w:rPrChange w:id="263" w:author="Ericsson" w:date="2018-10-28T15:41:00Z">
              <w:rPr>
                <w:lang w:val="sv-SE" w:eastAsia="x-none" w:bidi="bn-IN"/>
              </w:rPr>
            </w:rPrChange>
          </w:rPr>
          <w:t>P</w:t>
        </w:r>
        <w:r w:rsidRPr="00430BBF">
          <w:rPr>
            <w:vertAlign w:val="subscript"/>
            <w:lang w:eastAsia="x-none" w:bidi="bn-IN"/>
            <w:rPrChange w:id="264" w:author="Ericsson" w:date="2018-10-28T15:41:00Z">
              <w:rPr>
                <w:vertAlign w:val="subscript"/>
                <w:lang w:val="sv-SE" w:eastAsia="x-none" w:bidi="bn-IN"/>
              </w:rPr>
            </w:rPrChange>
          </w:rPr>
          <w:t>CMAX_ EN-DC _H</w:t>
        </w:r>
        <w:r w:rsidRPr="00430BBF">
          <w:rPr>
            <w:noProof/>
            <w:lang w:eastAsia="x-none"/>
            <w:rPrChange w:id="265" w:author="Ericsson" w:date="2018-10-28T15:41:00Z">
              <w:rPr>
                <w:noProof/>
                <w:lang w:val="sv-SE" w:eastAsia="x-none"/>
              </w:rPr>
            </w:rPrChange>
          </w:rPr>
          <w:t>(</w:t>
        </w:r>
        <w:proofErr w:type="spellStart"/>
        <w:r w:rsidRPr="00430BBF">
          <w:rPr>
            <w:i/>
            <w:noProof/>
            <w:lang w:eastAsia="x-none"/>
            <w:rPrChange w:id="266" w:author="Ericsson" w:date="2018-10-28T15:41:00Z">
              <w:rPr>
                <w:i/>
                <w:noProof/>
                <w:lang w:val="sv-SE" w:eastAsia="x-none"/>
              </w:rPr>
            </w:rPrChange>
          </w:rPr>
          <w:t>p,q</w:t>
        </w:r>
        <w:proofErr w:type="spellEnd"/>
        <w:r w:rsidRPr="00430BBF">
          <w:rPr>
            <w:noProof/>
            <w:lang w:eastAsia="x-none"/>
            <w:rPrChange w:id="267" w:author="Ericsson" w:date="2018-10-28T15:41:00Z">
              <w:rPr>
                <w:noProof/>
                <w:lang w:val="sv-SE" w:eastAsia="x-none"/>
              </w:rPr>
            </w:rPrChange>
          </w:rPr>
          <w:t>) = MIN {</w:t>
        </w:r>
        <w:r w:rsidRPr="00430BBF">
          <w:rPr>
            <w:lang w:eastAsia="x-none" w:bidi="bn-IN"/>
            <w:rPrChange w:id="268" w:author="Ericsson" w:date="2018-10-28T15:41:00Z">
              <w:rPr>
                <w:lang w:val="sv-SE" w:eastAsia="x-none" w:bidi="bn-IN"/>
              </w:rPr>
            </w:rPrChange>
          </w:rPr>
          <w:t>10 log</w:t>
        </w:r>
        <w:r w:rsidRPr="00430BBF">
          <w:rPr>
            <w:vertAlign w:val="subscript"/>
            <w:lang w:eastAsia="x-none" w:bidi="bn-IN"/>
            <w:rPrChange w:id="269" w:author="Ericsson" w:date="2018-10-28T15:41:00Z">
              <w:rPr>
                <w:vertAlign w:val="subscript"/>
                <w:lang w:val="sv-SE" w:eastAsia="x-none" w:bidi="bn-IN"/>
              </w:rPr>
            </w:rPrChange>
          </w:rPr>
          <w:t>10</w:t>
        </w:r>
        <w:r w:rsidRPr="00430BBF">
          <w:rPr>
            <w:lang w:eastAsia="x-none" w:bidi="bn-IN"/>
            <w:rPrChange w:id="270" w:author="Ericsson" w:date="2018-10-28T15:41:00Z">
              <w:rPr>
                <w:lang w:val="sv-SE" w:eastAsia="x-none" w:bidi="bn-IN"/>
              </w:rPr>
            </w:rPrChange>
          </w:rPr>
          <w:t xml:space="preserve"> </w:t>
        </w:r>
        <w:r w:rsidRPr="00430BBF">
          <w:rPr>
            <w:noProof/>
            <w:lang w:eastAsia="x-none"/>
            <w:rPrChange w:id="271" w:author="Ericsson" w:date="2018-10-28T15:41:00Z">
              <w:rPr>
                <w:noProof/>
                <w:lang w:val="sv-SE" w:eastAsia="x-none"/>
              </w:rPr>
            </w:rPrChange>
          </w:rPr>
          <w:t>[</w:t>
        </w:r>
        <w:r w:rsidRPr="00430BBF">
          <w:rPr>
            <w:noProof/>
            <w:lang w:eastAsia="x-none" w:bidi="bn-IN"/>
            <w:rPrChange w:id="272" w:author="Ericsson" w:date="2018-10-28T15:41:00Z">
              <w:rPr>
                <w:noProof/>
                <w:lang w:val="sv-SE" w:eastAsia="x-none" w:bidi="bn-IN"/>
              </w:rPr>
            </w:rPrChange>
          </w:rPr>
          <w:t>p</w:t>
        </w:r>
        <w:r w:rsidRPr="00430BBF">
          <w:rPr>
            <w:noProof/>
            <w:vertAlign w:val="subscript"/>
            <w:lang w:eastAsia="x-none" w:bidi="bn-IN"/>
            <w:rPrChange w:id="273" w:author="Ericsson" w:date="2018-10-28T15:41:00Z">
              <w:rPr>
                <w:noProof/>
                <w:vertAlign w:val="subscript"/>
                <w:lang w:val="sv-SE" w:eastAsia="x-none" w:bidi="bn-IN"/>
              </w:rPr>
            </w:rPrChange>
          </w:rPr>
          <w:t>CMAX</w:t>
        </w:r>
        <w:r w:rsidRPr="00430BBF">
          <w:rPr>
            <w:noProof/>
            <w:lang w:eastAsia="zh-CN"/>
            <w:rPrChange w:id="274" w:author="Ericsson" w:date="2018-10-28T15:41:00Z">
              <w:rPr>
                <w:noProof/>
                <w:lang w:val="sv-SE" w:eastAsia="zh-CN"/>
              </w:rPr>
            </w:rPrChange>
          </w:rPr>
          <w:t xml:space="preserve"> </w:t>
        </w:r>
        <w:r w:rsidRPr="00430BBF">
          <w:rPr>
            <w:noProof/>
            <w:vertAlign w:val="subscript"/>
            <w:lang w:eastAsia="x-none" w:bidi="bn-IN"/>
            <w:rPrChange w:id="275" w:author="Ericsson" w:date="2018-10-28T15:41:00Z">
              <w:rPr>
                <w:noProof/>
                <w:vertAlign w:val="subscript"/>
                <w:lang w:val="sv-SE" w:eastAsia="x-none" w:bidi="bn-IN"/>
              </w:rPr>
            </w:rPrChange>
          </w:rPr>
          <w:t>H _</w:t>
        </w:r>
        <w:r w:rsidRPr="00430BBF">
          <w:rPr>
            <w:rFonts w:eastAsia="SimSun"/>
            <w:i/>
            <w:vertAlign w:val="subscript"/>
            <w:lang w:bidi="bn-IN"/>
            <w:rPrChange w:id="276" w:author="Ericsson" w:date="2018-10-28T15:41:00Z">
              <w:rPr>
                <w:rFonts w:eastAsia="SimSun"/>
                <w:i/>
                <w:vertAlign w:val="subscript"/>
                <w:lang w:val="sv-SE" w:bidi="bn-IN"/>
              </w:rPr>
            </w:rPrChange>
          </w:rPr>
          <w:t xml:space="preserve"> </w:t>
        </w:r>
        <w:r w:rsidRPr="00430BBF">
          <w:rPr>
            <w:rFonts w:eastAsia="SimSun"/>
            <w:vertAlign w:val="subscript"/>
            <w:lang w:bidi="bn-IN"/>
            <w:rPrChange w:id="277" w:author="Ericsson" w:date="2018-10-28T15:41:00Z">
              <w:rPr>
                <w:rFonts w:eastAsia="SimSun"/>
                <w:vertAlign w:val="subscript"/>
                <w:lang w:val="sv-SE" w:bidi="bn-IN"/>
              </w:rPr>
            </w:rPrChange>
          </w:rPr>
          <w:t>E-</w:t>
        </w:r>
        <w:proofErr w:type="spellStart"/>
        <w:r w:rsidRPr="00430BBF">
          <w:rPr>
            <w:rFonts w:eastAsia="SimSun"/>
            <w:vertAlign w:val="subscript"/>
            <w:lang w:bidi="bn-IN"/>
            <w:rPrChange w:id="278" w:author="Ericsson" w:date="2018-10-28T15:41:00Z">
              <w:rPr>
                <w:rFonts w:eastAsia="SimSun"/>
                <w:vertAlign w:val="subscript"/>
                <w:lang w:val="sv-SE" w:bidi="bn-IN"/>
              </w:rPr>
            </w:rPrChange>
          </w:rPr>
          <w:t>UTRA</w:t>
        </w:r>
        <w:r w:rsidRPr="00430BBF">
          <w:rPr>
            <w:noProof/>
            <w:vertAlign w:val="subscript"/>
            <w:lang w:eastAsia="x-none" w:bidi="bn-IN"/>
            <w:rPrChange w:id="279" w:author="Ericsson" w:date="2018-10-28T15:41:00Z">
              <w:rPr>
                <w:noProof/>
                <w:vertAlign w:val="subscript"/>
                <w:lang w:val="sv-SE" w:eastAsia="x-none" w:bidi="bn-IN"/>
              </w:rPr>
            </w:rPrChange>
          </w:rPr>
          <w:t>,</w:t>
        </w:r>
        <w:r w:rsidRPr="00430BBF">
          <w:rPr>
            <w:i/>
            <w:noProof/>
            <w:vertAlign w:val="subscript"/>
            <w:lang w:eastAsia="zh-CN" w:bidi="bn-IN"/>
            <w:rPrChange w:id="280" w:author="Ericsson" w:date="2018-10-28T15:41:00Z">
              <w:rPr>
                <w:i/>
                <w:noProof/>
                <w:vertAlign w:val="subscript"/>
                <w:lang w:val="sv-SE" w:eastAsia="zh-CN" w:bidi="bn-IN"/>
              </w:rPr>
            </w:rPrChange>
          </w:rPr>
          <w:t>c</w:t>
        </w:r>
        <w:proofErr w:type="spellEnd"/>
        <w:r w:rsidRPr="00430BBF">
          <w:rPr>
            <w:i/>
            <w:noProof/>
            <w:vertAlign w:val="subscript"/>
            <w:lang w:eastAsia="zh-CN" w:bidi="bn-IN"/>
            <w:rPrChange w:id="281" w:author="Ericsson" w:date="2018-10-28T15:41:00Z">
              <w:rPr>
                <w:i/>
                <w:noProof/>
                <w:vertAlign w:val="subscript"/>
                <w:lang w:val="sv-SE" w:eastAsia="zh-CN" w:bidi="bn-IN"/>
              </w:rPr>
            </w:rPrChange>
          </w:rPr>
          <w:t xml:space="preserve"> </w:t>
        </w:r>
        <w:r w:rsidRPr="00430BBF">
          <w:rPr>
            <w:noProof/>
            <w:lang w:eastAsia="x-none" w:bidi="bn-IN"/>
            <w:rPrChange w:id="282" w:author="Ericsson" w:date="2018-10-28T15:41:00Z">
              <w:rPr>
                <w:noProof/>
                <w:lang w:val="sv-SE" w:eastAsia="x-none" w:bidi="bn-IN"/>
              </w:rPr>
            </w:rPrChange>
          </w:rPr>
          <w:t>(</w:t>
        </w:r>
        <w:r w:rsidRPr="00430BBF">
          <w:rPr>
            <w:i/>
            <w:noProof/>
            <w:lang w:eastAsia="x-none" w:bidi="bn-IN"/>
            <w:rPrChange w:id="283" w:author="Ericsson" w:date="2018-10-28T15:41:00Z">
              <w:rPr>
                <w:i/>
                <w:noProof/>
                <w:lang w:val="sv-SE" w:eastAsia="x-none" w:bidi="bn-IN"/>
              </w:rPr>
            </w:rPrChange>
          </w:rPr>
          <w:t>p</w:t>
        </w:r>
        <w:r w:rsidRPr="00430BBF">
          <w:rPr>
            <w:noProof/>
            <w:lang w:eastAsia="x-none" w:bidi="bn-IN"/>
            <w:rPrChange w:id="284" w:author="Ericsson" w:date="2018-10-28T15:41:00Z">
              <w:rPr>
                <w:noProof/>
                <w:lang w:val="sv-SE" w:eastAsia="x-none" w:bidi="bn-IN"/>
              </w:rPr>
            </w:rPrChange>
          </w:rPr>
          <w:t>) + p</w:t>
        </w:r>
        <w:r w:rsidRPr="00430BBF">
          <w:rPr>
            <w:noProof/>
            <w:vertAlign w:val="subscript"/>
            <w:lang w:eastAsia="x-none" w:bidi="bn-IN"/>
            <w:rPrChange w:id="285" w:author="Ericsson" w:date="2018-10-28T15:41:00Z">
              <w:rPr>
                <w:noProof/>
                <w:vertAlign w:val="subscript"/>
                <w:lang w:val="sv-SE" w:eastAsia="x-none" w:bidi="bn-IN"/>
              </w:rPr>
            </w:rPrChange>
          </w:rPr>
          <w:t>CMAX</w:t>
        </w:r>
        <w:r w:rsidRPr="00430BBF">
          <w:rPr>
            <w:noProof/>
            <w:lang w:eastAsia="zh-CN"/>
            <w:rPrChange w:id="286" w:author="Ericsson" w:date="2018-10-28T15:41:00Z">
              <w:rPr>
                <w:noProof/>
                <w:lang w:val="sv-SE" w:eastAsia="zh-CN"/>
              </w:rPr>
            </w:rPrChange>
          </w:rPr>
          <w:t xml:space="preserve"> </w:t>
        </w:r>
        <w:proofErr w:type="spellStart"/>
        <w:r w:rsidRPr="00430BBF">
          <w:rPr>
            <w:vertAlign w:val="subscript"/>
            <w:lang w:bidi="bn-IN"/>
            <w:rPrChange w:id="287" w:author="Ericsson" w:date="2018-10-28T15:41:00Z">
              <w:rPr>
                <w:vertAlign w:val="subscript"/>
                <w:lang w:val="sv-SE" w:bidi="bn-IN"/>
              </w:rPr>
            </w:rPrChange>
          </w:rPr>
          <w:t>H,f,</w:t>
        </w:r>
        <w:r w:rsidRPr="00430BBF">
          <w:rPr>
            <w:i/>
            <w:vertAlign w:val="subscript"/>
            <w:lang w:bidi="bn-IN"/>
            <w:rPrChange w:id="288" w:author="Ericsson" w:date="2018-10-28T15:41:00Z">
              <w:rPr>
                <w:i/>
                <w:vertAlign w:val="subscript"/>
                <w:lang w:val="sv-SE" w:bidi="bn-IN"/>
              </w:rPr>
            </w:rPrChange>
          </w:rPr>
          <w:t>c</w:t>
        </w:r>
        <w:r w:rsidRPr="00430BBF">
          <w:rPr>
            <w:i/>
            <w:vertAlign w:val="subscript"/>
            <w:lang w:eastAsia="zh-CN" w:bidi="bn-IN"/>
            <w:rPrChange w:id="289" w:author="Ericsson" w:date="2018-10-28T15:41:00Z">
              <w:rPr>
                <w:i/>
                <w:vertAlign w:val="subscript"/>
                <w:lang w:val="sv-SE" w:eastAsia="zh-CN" w:bidi="bn-IN"/>
              </w:rPr>
            </w:rPrChange>
          </w:rPr>
          <w:t>,</w:t>
        </w:r>
        <w:r w:rsidRPr="00430BBF">
          <w:rPr>
            <w:i/>
            <w:vertAlign w:val="subscript"/>
            <w:lang w:bidi="bn-IN"/>
            <w:rPrChange w:id="290" w:author="Ericsson" w:date="2018-10-28T15:41:00Z">
              <w:rPr>
                <w:i/>
                <w:vertAlign w:val="subscript"/>
                <w:lang w:val="sv-SE" w:bidi="bn-IN"/>
              </w:rPr>
            </w:rPrChange>
          </w:rPr>
          <w:t>NR</w:t>
        </w:r>
        <w:proofErr w:type="spellEnd"/>
        <w:r w:rsidRPr="00430BBF">
          <w:rPr>
            <w:lang w:eastAsia="zh-CN"/>
            <w:rPrChange w:id="291" w:author="Ericsson" w:date="2018-10-28T15:41:00Z">
              <w:rPr>
                <w:lang w:val="sv-SE" w:eastAsia="zh-CN"/>
              </w:rPr>
            </w:rPrChange>
          </w:rPr>
          <w:t xml:space="preserve"> </w:t>
        </w:r>
        <w:r w:rsidRPr="00430BBF">
          <w:rPr>
            <w:i/>
            <w:noProof/>
            <w:vertAlign w:val="subscript"/>
            <w:lang w:eastAsia="zh-CN" w:bidi="bn-IN"/>
            <w:rPrChange w:id="292" w:author="Ericsson" w:date="2018-10-28T15:41:00Z">
              <w:rPr>
                <w:i/>
                <w:noProof/>
                <w:vertAlign w:val="subscript"/>
                <w:lang w:val="sv-SE" w:eastAsia="zh-CN" w:bidi="bn-IN"/>
              </w:rPr>
            </w:rPrChange>
          </w:rPr>
          <w:t>c</w:t>
        </w:r>
        <w:r w:rsidRPr="00430BBF">
          <w:rPr>
            <w:noProof/>
            <w:lang w:eastAsia="x-none" w:bidi="bn-IN"/>
            <w:rPrChange w:id="293" w:author="Ericsson" w:date="2018-10-28T15:41:00Z">
              <w:rPr>
                <w:noProof/>
                <w:lang w:val="sv-SE" w:eastAsia="x-none" w:bidi="bn-IN"/>
              </w:rPr>
            </w:rPrChange>
          </w:rPr>
          <w:t>(</w:t>
        </w:r>
        <w:r w:rsidRPr="00430BBF">
          <w:rPr>
            <w:i/>
            <w:noProof/>
            <w:lang w:eastAsia="x-none" w:bidi="bn-IN"/>
            <w:rPrChange w:id="294" w:author="Ericsson" w:date="2018-10-28T15:41:00Z">
              <w:rPr>
                <w:i/>
                <w:noProof/>
                <w:lang w:val="sv-SE" w:eastAsia="x-none" w:bidi="bn-IN"/>
              </w:rPr>
            </w:rPrChange>
          </w:rPr>
          <w:t>q</w:t>
        </w:r>
        <w:r w:rsidRPr="00430BBF">
          <w:rPr>
            <w:noProof/>
            <w:lang w:eastAsia="x-none" w:bidi="bn-IN"/>
            <w:rPrChange w:id="295" w:author="Ericsson" w:date="2018-10-28T15:41:00Z">
              <w:rPr>
                <w:noProof/>
                <w:lang w:val="sv-SE" w:eastAsia="x-none" w:bidi="bn-IN"/>
              </w:rPr>
            </w:rPrChange>
          </w:rPr>
          <w:t>)]</w:t>
        </w:r>
        <w:r>
          <w:rPr>
            <w:noProof/>
            <w:lang w:eastAsia="x-none" w:bidi="bn-IN"/>
          </w:rPr>
          <w:t>}</w:t>
        </w:r>
      </w:ins>
    </w:p>
    <w:p w14:paraId="6A66D86B" w14:textId="77777777" w:rsidR="00430BBF" w:rsidRPr="00E968F0" w:rsidRDefault="00430BBF" w:rsidP="00430BBF">
      <w:pPr>
        <w:rPr>
          <w:ins w:id="296" w:author="Ericsson" w:date="2018-10-28T15:38:00Z"/>
        </w:rPr>
      </w:pPr>
    </w:p>
    <w:p w14:paraId="6B34D6C7" w14:textId="7823ED74" w:rsidR="00B35781" w:rsidRPr="00D710F2" w:rsidRDefault="00B35781" w:rsidP="00B35781">
      <w:pPr>
        <w:rPr>
          <w:ins w:id="297" w:author="Ericsson" w:date="2018-10-28T15:24:00Z"/>
        </w:rPr>
      </w:pPr>
    </w:p>
    <w:p w14:paraId="15342037" w14:textId="0805C740" w:rsidR="007031FF" w:rsidRPr="00D710F2" w:rsidRDefault="007031FF">
      <w:pPr>
        <w:tabs>
          <w:tab w:val="left" w:pos="2223"/>
        </w:tabs>
        <w:rPr>
          <w:ins w:id="298" w:author="Ericsson" w:date="2018-10-28T15:04:00Z"/>
        </w:rPr>
        <w:pPrChange w:id="299" w:author="Ericsson" w:date="2018-10-28T15:13:00Z">
          <w:pPr/>
        </w:pPrChange>
      </w:pPr>
    </w:p>
    <w:bookmarkEnd w:id="185"/>
    <w:p w14:paraId="7439701F" w14:textId="77777777" w:rsidR="002440F4" w:rsidRPr="004C092F" w:rsidRDefault="002440F4" w:rsidP="00AB2C74"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textAlignment w:val="baseline"/>
        <w:rPr>
          <w:ins w:id="300" w:author="R4-1813844" w:date="2018-10-28T13:50:00Z"/>
          <w:noProof/>
          <w:lang w:eastAsia="x-none"/>
        </w:rPr>
      </w:pPr>
    </w:p>
    <w:p w14:paraId="59C5B78B" w14:textId="4A6DC8B2" w:rsidR="00AB2C74" w:rsidRPr="00430BBF" w:rsidDel="005403CC" w:rsidRDefault="00AB2C74" w:rsidP="00AB2C74">
      <w:pPr>
        <w:spacing w:after="0"/>
        <w:rPr>
          <w:ins w:id="301" w:author="R4-1813844" w:date="2018-10-28T13:50:00Z"/>
          <w:del w:id="302" w:author="Ericsson" w:date="2018-10-28T15:47:00Z"/>
          <w:rFonts w:eastAsia="SimSun"/>
          <w:lang w:val="sv-SE"/>
          <w:rPrChange w:id="303" w:author="Ericsson" w:date="2018-10-28T15:42:00Z">
            <w:rPr>
              <w:ins w:id="304" w:author="R4-1813844" w:date="2018-10-28T13:50:00Z"/>
              <w:del w:id="305" w:author="Ericsson" w:date="2018-10-28T15:47:00Z"/>
              <w:rFonts w:eastAsia="SimSun"/>
              <w:lang w:val="en-US"/>
            </w:rPr>
          </w:rPrChange>
        </w:rPr>
      </w:pPr>
      <w:ins w:id="306" w:author="R4-1813844" w:date="2018-10-28T13:50:00Z">
        <w:del w:id="307" w:author="Ericsson" w:date="2018-10-28T15:47:00Z">
          <w:r w:rsidRPr="00430BBF" w:rsidDel="005403CC">
            <w:rPr>
              <w:rFonts w:eastAsia="SimSun"/>
              <w:lang w:val="sv-SE"/>
              <w:rPrChange w:id="308" w:author="Ericsson" w:date="2018-10-28T15:42:00Z">
                <w:rPr>
                  <w:rFonts w:eastAsia="SimSun"/>
                  <w:lang w:val="en-US"/>
                </w:rPr>
              </w:rPrChange>
            </w:rPr>
            <w:delText>With</w:delText>
          </w:r>
        </w:del>
      </w:ins>
    </w:p>
    <w:p w14:paraId="111F4476" w14:textId="70B933D2" w:rsidR="00AB2C74" w:rsidRPr="00430BBF" w:rsidDel="005403CC" w:rsidRDefault="00AB2C74" w:rsidP="00AB2C74">
      <w:pPr>
        <w:spacing w:after="0"/>
        <w:rPr>
          <w:ins w:id="309" w:author="R4-1813844" w:date="2018-10-28T13:50:00Z"/>
          <w:del w:id="310" w:author="Ericsson" w:date="2018-10-28T15:47:00Z"/>
          <w:rFonts w:eastAsia="SimSun"/>
          <w:lang w:val="sv-SE" w:bidi="bn-IN"/>
          <w:rPrChange w:id="311" w:author="Ericsson" w:date="2018-10-28T15:42:00Z">
            <w:rPr>
              <w:ins w:id="312" w:author="R4-1813844" w:date="2018-10-28T13:50:00Z"/>
              <w:del w:id="313" w:author="Ericsson" w:date="2018-10-28T15:47:00Z"/>
              <w:rFonts w:eastAsia="SimSun"/>
              <w:lang w:bidi="bn-IN"/>
            </w:rPr>
          </w:rPrChange>
        </w:rPr>
      </w:pPr>
    </w:p>
    <w:p w14:paraId="77922B18" w14:textId="4F4F8464" w:rsidR="00AB2C74" w:rsidRPr="00430BBF" w:rsidDel="005403CC" w:rsidRDefault="00AB2C74" w:rsidP="00AB2C74"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jc w:val="center"/>
        <w:textAlignment w:val="baseline"/>
        <w:rPr>
          <w:ins w:id="314" w:author="R4-1813844" w:date="2018-10-28T13:50:00Z"/>
          <w:del w:id="315" w:author="Ericsson" w:date="2018-10-28T15:47:00Z"/>
          <w:lang w:val="sv-SE" w:eastAsia="x-none" w:bidi="bn-IN"/>
          <w:rPrChange w:id="316" w:author="Ericsson" w:date="2018-10-28T15:42:00Z">
            <w:rPr>
              <w:ins w:id="317" w:author="R4-1813844" w:date="2018-10-28T13:50:00Z"/>
              <w:del w:id="318" w:author="Ericsson" w:date="2018-10-28T15:47:00Z"/>
              <w:lang w:eastAsia="x-none" w:bidi="bn-IN"/>
            </w:rPr>
          </w:rPrChange>
        </w:rPr>
      </w:pPr>
      <w:ins w:id="319" w:author="R4-1813844" w:date="2018-10-28T13:50:00Z">
        <w:del w:id="320" w:author="Ericsson" w:date="2018-10-28T15:47:00Z">
          <w:r w:rsidRPr="00430BBF" w:rsidDel="005403CC">
            <w:rPr>
              <w:lang w:val="sv-SE" w:eastAsia="x-none" w:bidi="bn-IN"/>
              <w:rPrChange w:id="321" w:author="Ericsson" w:date="2018-10-28T15:42:00Z">
                <w:rPr>
                  <w:lang w:eastAsia="x-none" w:bidi="bn-IN"/>
                </w:rPr>
              </w:rPrChange>
            </w:rPr>
            <w:delText>P</w:delText>
          </w:r>
          <w:r w:rsidRPr="00430BBF" w:rsidDel="005403CC">
            <w:rPr>
              <w:vertAlign w:val="subscript"/>
              <w:lang w:val="sv-SE" w:eastAsia="x-none" w:bidi="bn-IN"/>
              <w:rPrChange w:id="322" w:author="Ericsson" w:date="2018-10-28T15:42:00Z">
                <w:rPr>
                  <w:vertAlign w:val="subscript"/>
                  <w:lang w:eastAsia="x-none" w:bidi="bn-IN"/>
                </w:rPr>
              </w:rPrChange>
            </w:rPr>
            <w:delText>CMAX_ EN-DC _H</w:delText>
          </w:r>
          <w:r w:rsidRPr="00430BBF" w:rsidDel="005403CC">
            <w:rPr>
              <w:noProof/>
              <w:lang w:val="sv-SE" w:eastAsia="x-none"/>
              <w:rPrChange w:id="323" w:author="Ericsson" w:date="2018-10-28T15:42:00Z">
                <w:rPr>
                  <w:noProof/>
                  <w:lang w:eastAsia="x-none"/>
                </w:rPr>
              </w:rPrChange>
            </w:rPr>
            <w:delText>(</w:delText>
          </w:r>
          <w:r w:rsidRPr="00430BBF" w:rsidDel="005403CC">
            <w:rPr>
              <w:i/>
              <w:noProof/>
              <w:lang w:val="sv-SE" w:eastAsia="x-none"/>
              <w:rPrChange w:id="324" w:author="Ericsson" w:date="2018-10-28T15:42:00Z">
                <w:rPr>
                  <w:i/>
                  <w:noProof/>
                  <w:lang w:eastAsia="x-none"/>
                </w:rPr>
              </w:rPrChange>
            </w:rPr>
            <w:delText>p,q</w:delText>
          </w:r>
          <w:r w:rsidRPr="00430BBF" w:rsidDel="005403CC">
            <w:rPr>
              <w:noProof/>
              <w:lang w:val="sv-SE" w:eastAsia="x-none"/>
              <w:rPrChange w:id="325" w:author="Ericsson" w:date="2018-10-28T15:42:00Z">
                <w:rPr>
                  <w:noProof/>
                  <w:lang w:eastAsia="x-none"/>
                </w:rPr>
              </w:rPrChange>
            </w:rPr>
            <w:delText>) = MIN {</w:delText>
          </w:r>
          <w:r w:rsidRPr="00430BBF" w:rsidDel="005403CC">
            <w:rPr>
              <w:lang w:val="sv-SE" w:eastAsia="x-none" w:bidi="bn-IN"/>
              <w:rPrChange w:id="326" w:author="Ericsson" w:date="2018-10-28T15:42:00Z">
                <w:rPr>
                  <w:lang w:eastAsia="x-none" w:bidi="bn-IN"/>
                </w:rPr>
              </w:rPrChange>
            </w:rPr>
            <w:delText>10 log</w:delText>
          </w:r>
          <w:r w:rsidRPr="00430BBF" w:rsidDel="005403CC">
            <w:rPr>
              <w:vertAlign w:val="subscript"/>
              <w:lang w:val="sv-SE" w:eastAsia="x-none" w:bidi="bn-IN"/>
              <w:rPrChange w:id="327" w:author="Ericsson" w:date="2018-10-28T15:42:00Z">
                <w:rPr>
                  <w:vertAlign w:val="subscript"/>
                  <w:lang w:eastAsia="x-none" w:bidi="bn-IN"/>
                </w:rPr>
              </w:rPrChange>
            </w:rPr>
            <w:delText>10</w:delText>
          </w:r>
          <w:r w:rsidRPr="00430BBF" w:rsidDel="005403CC">
            <w:rPr>
              <w:lang w:val="sv-SE" w:eastAsia="x-none" w:bidi="bn-IN"/>
              <w:rPrChange w:id="328" w:author="Ericsson" w:date="2018-10-28T15:42:00Z">
                <w:rPr>
                  <w:lang w:eastAsia="x-none" w:bidi="bn-IN"/>
                </w:rPr>
              </w:rPrChange>
            </w:rPr>
            <w:delText xml:space="preserve"> </w:delText>
          </w:r>
          <w:r w:rsidRPr="00430BBF" w:rsidDel="005403CC">
            <w:rPr>
              <w:noProof/>
              <w:lang w:val="sv-SE" w:eastAsia="x-none"/>
              <w:rPrChange w:id="329" w:author="Ericsson" w:date="2018-10-28T15:42:00Z">
                <w:rPr>
                  <w:noProof/>
                  <w:lang w:eastAsia="x-none"/>
                </w:rPr>
              </w:rPrChange>
            </w:rPr>
            <w:delText>[</w:delText>
          </w:r>
          <w:r w:rsidRPr="00430BBF" w:rsidDel="005403CC">
            <w:rPr>
              <w:noProof/>
              <w:lang w:val="sv-SE" w:eastAsia="x-none" w:bidi="bn-IN"/>
              <w:rPrChange w:id="330" w:author="Ericsson" w:date="2018-10-28T15:42:00Z">
                <w:rPr>
                  <w:noProof/>
                  <w:lang w:eastAsia="x-none" w:bidi="bn-IN"/>
                </w:rPr>
              </w:rPrChange>
            </w:rPr>
            <w:delText>p</w:delText>
          </w:r>
          <w:r w:rsidRPr="00430BBF" w:rsidDel="005403CC">
            <w:rPr>
              <w:noProof/>
              <w:vertAlign w:val="subscript"/>
              <w:lang w:val="sv-SE" w:eastAsia="x-none" w:bidi="bn-IN"/>
              <w:rPrChange w:id="331" w:author="Ericsson" w:date="2018-10-28T15:42:00Z">
                <w:rPr>
                  <w:noProof/>
                  <w:vertAlign w:val="subscript"/>
                  <w:lang w:eastAsia="x-none" w:bidi="bn-IN"/>
                </w:rPr>
              </w:rPrChange>
            </w:rPr>
            <w:delText>CMAX</w:delText>
          </w:r>
          <w:r w:rsidRPr="00430BBF" w:rsidDel="005403CC">
            <w:rPr>
              <w:noProof/>
              <w:lang w:val="sv-SE" w:eastAsia="zh-CN"/>
              <w:rPrChange w:id="332" w:author="Ericsson" w:date="2018-10-28T15:42:00Z">
                <w:rPr>
                  <w:noProof/>
                  <w:lang w:eastAsia="zh-CN"/>
                </w:rPr>
              </w:rPrChange>
            </w:rPr>
            <w:delText xml:space="preserve"> </w:delText>
          </w:r>
          <w:r w:rsidRPr="00430BBF" w:rsidDel="005403CC">
            <w:rPr>
              <w:noProof/>
              <w:vertAlign w:val="subscript"/>
              <w:lang w:val="sv-SE" w:eastAsia="x-none" w:bidi="bn-IN"/>
              <w:rPrChange w:id="333" w:author="Ericsson" w:date="2018-10-28T15:42:00Z">
                <w:rPr>
                  <w:noProof/>
                  <w:vertAlign w:val="subscript"/>
                  <w:lang w:eastAsia="x-none" w:bidi="bn-IN"/>
                </w:rPr>
              </w:rPrChange>
            </w:rPr>
            <w:delText>H _</w:delText>
          </w:r>
          <w:r w:rsidRPr="00430BBF" w:rsidDel="005403CC">
            <w:rPr>
              <w:rFonts w:eastAsia="SimSun"/>
              <w:i/>
              <w:vertAlign w:val="subscript"/>
              <w:lang w:val="sv-SE" w:bidi="bn-IN"/>
              <w:rPrChange w:id="334" w:author="Ericsson" w:date="2018-10-28T15:42:00Z">
                <w:rPr>
                  <w:rFonts w:eastAsia="SimSun"/>
                  <w:i/>
                  <w:vertAlign w:val="subscript"/>
                  <w:lang w:bidi="bn-IN"/>
                </w:rPr>
              </w:rPrChange>
            </w:rPr>
            <w:delText xml:space="preserve"> </w:delText>
          </w:r>
          <w:r w:rsidRPr="00430BBF" w:rsidDel="005403CC">
            <w:rPr>
              <w:rFonts w:eastAsia="SimSun"/>
              <w:vertAlign w:val="subscript"/>
              <w:lang w:val="sv-SE" w:bidi="bn-IN"/>
              <w:rPrChange w:id="335" w:author="Ericsson" w:date="2018-10-28T15:42:00Z">
                <w:rPr>
                  <w:rFonts w:eastAsia="SimSun"/>
                  <w:vertAlign w:val="subscript"/>
                  <w:lang w:bidi="bn-IN"/>
                </w:rPr>
              </w:rPrChange>
            </w:rPr>
            <w:delText>E-UTRA</w:delText>
          </w:r>
          <w:r w:rsidRPr="00430BBF" w:rsidDel="005403CC">
            <w:rPr>
              <w:noProof/>
              <w:vertAlign w:val="subscript"/>
              <w:lang w:val="sv-SE" w:eastAsia="x-none" w:bidi="bn-IN"/>
              <w:rPrChange w:id="336" w:author="Ericsson" w:date="2018-10-28T15:42:00Z">
                <w:rPr>
                  <w:noProof/>
                  <w:vertAlign w:val="subscript"/>
                  <w:lang w:eastAsia="x-none" w:bidi="bn-IN"/>
                </w:rPr>
              </w:rPrChange>
            </w:rPr>
            <w:delText>,</w:delText>
          </w:r>
          <w:r w:rsidRPr="00430BBF" w:rsidDel="005403CC">
            <w:rPr>
              <w:i/>
              <w:noProof/>
              <w:vertAlign w:val="subscript"/>
              <w:lang w:val="sv-SE" w:eastAsia="zh-CN" w:bidi="bn-IN"/>
              <w:rPrChange w:id="337" w:author="Ericsson" w:date="2018-10-28T15:42:00Z">
                <w:rPr>
                  <w:i/>
                  <w:noProof/>
                  <w:vertAlign w:val="subscript"/>
                  <w:lang w:eastAsia="zh-CN" w:bidi="bn-IN"/>
                </w:rPr>
              </w:rPrChange>
            </w:rPr>
            <w:delText xml:space="preserve">c </w:delText>
          </w:r>
          <w:r w:rsidRPr="00430BBF" w:rsidDel="005403CC">
            <w:rPr>
              <w:noProof/>
              <w:lang w:val="sv-SE" w:eastAsia="x-none" w:bidi="bn-IN"/>
              <w:rPrChange w:id="338" w:author="Ericsson" w:date="2018-10-28T15:42:00Z">
                <w:rPr>
                  <w:noProof/>
                  <w:lang w:eastAsia="x-none" w:bidi="bn-IN"/>
                </w:rPr>
              </w:rPrChange>
            </w:rPr>
            <w:delText>(</w:delText>
          </w:r>
          <w:r w:rsidRPr="00430BBF" w:rsidDel="005403CC">
            <w:rPr>
              <w:i/>
              <w:noProof/>
              <w:lang w:val="sv-SE" w:eastAsia="x-none" w:bidi="bn-IN"/>
              <w:rPrChange w:id="339" w:author="Ericsson" w:date="2018-10-28T15:42:00Z">
                <w:rPr>
                  <w:i/>
                  <w:noProof/>
                  <w:lang w:eastAsia="x-none" w:bidi="bn-IN"/>
                </w:rPr>
              </w:rPrChange>
            </w:rPr>
            <w:delText>p</w:delText>
          </w:r>
          <w:r w:rsidRPr="00430BBF" w:rsidDel="005403CC">
            <w:rPr>
              <w:noProof/>
              <w:lang w:val="sv-SE" w:eastAsia="x-none" w:bidi="bn-IN"/>
              <w:rPrChange w:id="340" w:author="Ericsson" w:date="2018-10-28T15:42:00Z">
                <w:rPr>
                  <w:noProof/>
                  <w:lang w:eastAsia="x-none" w:bidi="bn-IN"/>
                </w:rPr>
              </w:rPrChange>
            </w:rPr>
            <w:delText>) + p</w:delText>
          </w:r>
          <w:r w:rsidRPr="00430BBF" w:rsidDel="005403CC">
            <w:rPr>
              <w:noProof/>
              <w:vertAlign w:val="subscript"/>
              <w:lang w:val="sv-SE" w:eastAsia="x-none" w:bidi="bn-IN"/>
              <w:rPrChange w:id="341" w:author="Ericsson" w:date="2018-10-28T15:42:00Z">
                <w:rPr>
                  <w:noProof/>
                  <w:vertAlign w:val="subscript"/>
                  <w:lang w:eastAsia="x-none" w:bidi="bn-IN"/>
                </w:rPr>
              </w:rPrChange>
            </w:rPr>
            <w:delText>CMAX</w:delText>
          </w:r>
          <w:r w:rsidRPr="00430BBF" w:rsidDel="005403CC">
            <w:rPr>
              <w:noProof/>
              <w:lang w:val="sv-SE" w:eastAsia="zh-CN"/>
              <w:rPrChange w:id="342" w:author="Ericsson" w:date="2018-10-28T15:42:00Z">
                <w:rPr>
                  <w:noProof/>
                  <w:lang w:eastAsia="zh-CN"/>
                </w:rPr>
              </w:rPrChange>
            </w:rPr>
            <w:delText xml:space="preserve"> </w:delText>
          </w:r>
          <w:r w:rsidRPr="00430BBF" w:rsidDel="005403CC">
            <w:rPr>
              <w:vertAlign w:val="subscript"/>
              <w:lang w:val="sv-SE" w:bidi="bn-IN"/>
              <w:rPrChange w:id="343" w:author="Ericsson" w:date="2018-10-28T15:42:00Z">
                <w:rPr>
                  <w:vertAlign w:val="subscript"/>
                  <w:lang w:bidi="bn-IN"/>
                </w:rPr>
              </w:rPrChange>
            </w:rPr>
            <w:delText>H,f,</w:delText>
          </w:r>
          <w:r w:rsidRPr="00430BBF" w:rsidDel="005403CC">
            <w:rPr>
              <w:i/>
              <w:vertAlign w:val="subscript"/>
              <w:lang w:val="sv-SE" w:bidi="bn-IN"/>
              <w:rPrChange w:id="344" w:author="Ericsson" w:date="2018-10-28T15:42:00Z">
                <w:rPr>
                  <w:i/>
                  <w:vertAlign w:val="subscript"/>
                  <w:lang w:bidi="bn-IN"/>
                </w:rPr>
              </w:rPrChange>
            </w:rPr>
            <w:delText>c</w:delText>
          </w:r>
          <w:r w:rsidRPr="00430BBF" w:rsidDel="005403CC">
            <w:rPr>
              <w:i/>
              <w:vertAlign w:val="subscript"/>
              <w:lang w:val="sv-SE" w:eastAsia="zh-CN" w:bidi="bn-IN"/>
              <w:rPrChange w:id="345" w:author="Ericsson" w:date="2018-10-28T15:42:00Z">
                <w:rPr>
                  <w:i/>
                  <w:vertAlign w:val="subscript"/>
                  <w:lang w:eastAsia="zh-CN" w:bidi="bn-IN"/>
                </w:rPr>
              </w:rPrChange>
            </w:rPr>
            <w:delText>,</w:delText>
          </w:r>
          <w:r w:rsidRPr="00430BBF" w:rsidDel="005403CC">
            <w:rPr>
              <w:i/>
              <w:vertAlign w:val="subscript"/>
              <w:lang w:val="sv-SE" w:bidi="bn-IN"/>
              <w:rPrChange w:id="346" w:author="Ericsson" w:date="2018-10-28T15:42:00Z">
                <w:rPr>
                  <w:i/>
                  <w:vertAlign w:val="subscript"/>
                  <w:lang w:bidi="bn-IN"/>
                </w:rPr>
              </w:rPrChange>
            </w:rPr>
            <w:delText>NR</w:delText>
          </w:r>
          <w:r w:rsidRPr="00430BBF" w:rsidDel="005403CC">
            <w:rPr>
              <w:lang w:val="sv-SE" w:eastAsia="zh-CN"/>
              <w:rPrChange w:id="347" w:author="Ericsson" w:date="2018-10-28T15:42:00Z">
                <w:rPr>
                  <w:lang w:eastAsia="zh-CN"/>
                </w:rPr>
              </w:rPrChange>
            </w:rPr>
            <w:delText xml:space="preserve"> </w:delText>
          </w:r>
          <w:r w:rsidRPr="00430BBF" w:rsidDel="005403CC">
            <w:rPr>
              <w:i/>
              <w:noProof/>
              <w:vertAlign w:val="subscript"/>
              <w:lang w:val="sv-SE" w:eastAsia="zh-CN" w:bidi="bn-IN"/>
              <w:rPrChange w:id="348" w:author="Ericsson" w:date="2018-10-28T15:42:00Z">
                <w:rPr>
                  <w:i/>
                  <w:noProof/>
                  <w:vertAlign w:val="subscript"/>
                  <w:lang w:eastAsia="zh-CN" w:bidi="bn-IN"/>
                </w:rPr>
              </w:rPrChange>
            </w:rPr>
            <w:delText>c</w:delText>
          </w:r>
          <w:r w:rsidRPr="00430BBF" w:rsidDel="005403CC">
            <w:rPr>
              <w:noProof/>
              <w:lang w:val="sv-SE" w:eastAsia="x-none" w:bidi="bn-IN"/>
              <w:rPrChange w:id="349" w:author="Ericsson" w:date="2018-10-28T15:42:00Z">
                <w:rPr>
                  <w:noProof/>
                  <w:lang w:eastAsia="x-none" w:bidi="bn-IN"/>
                </w:rPr>
              </w:rPrChange>
            </w:rPr>
            <w:delText>(</w:delText>
          </w:r>
          <w:r w:rsidRPr="00430BBF" w:rsidDel="005403CC">
            <w:rPr>
              <w:i/>
              <w:noProof/>
              <w:lang w:val="sv-SE" w:eastAsia="x-none" w:bidi="bn-IN"/>
              <w:rPrChange w:id="350" w:author="Ericsson" w:date="2018-10-28T15:42:00Z">
                <w:rPr>
                  <w:i/>
                  <w:noProof/>
                  <w:lang w:eastAsia="x-none" w:bidi="bn-IN"/>
                </w:rPr>
              </w:rPrChange>
            </w:rPr>
            <w:delText>q</w:delText>
          </w:r>
          <w:r w:rsidRPr="00430BBF" w:rsidDel="005403CC">
            <w:rPr>
              <w:noProof/>
              <w:lang w:val="sv-SE" w:eastAsia="x-none" w:bidi="bn-IN"/>
              <w:rPrChange w:id="351" w:author="Ericsson" w:date="2018-10-28T15:42:00Z">
                <w:rPr>
                  <w:noProof/>
                  <w:lang w:eastAsia="x-none" w:bidi="bn-IN"/>
                </w:rPr>
              </w:rPrChange>
            </w:rPr>
            <w:delText>)]</w:delText>
          </w:r>
          <w:r w:rsidRPr="00430BBF" w:rsidDel="005403CC">
            <w:rPr>
              <w:lang w:val="sv-SE" w:eastAsia="x-none" w:bidi="bn-IN"/>
              <w:rPrChange w:id="352" w:author="Ericsson" w:date="2018-10-28T15:42:00Z">
                <w:rPr>
                  <w:lang w:eastAsia="x-none" w:bidi="bn-IN"/>
                </w:rPr>
              </w:rPrChange>
            </w:rPr>
            <w:delText xml:space="preserve">, </w:delText>
          </w:r>
          <w:r w:rsidRPr="00430BBF" w:rsidDel="005403CC">
            <w:rPr>
              <w:lang w:val="sv-SE" w:eastAsia="zh-CN"/>
              <w:rPrChange w:id="353" w:author="Ericsson" w:date="2018-10-28T15:42:00Z">
                <w:rPr>
                  <w:lang w:eastAsia="zh-CN"/>
                </w:rPr>
              </w:rPrChange>
            </w:rPr>
            <w:delText>P</w:delText>
          </w:r>
          <w:r w:rsidRPr="00430BBF" w:rsidDel="005403CC">
            <w:rPr>
              <w:vertAlign w:val="subscript"/>
              <w:lang w:val="sv-SE" w:eastAsia="zh-CN"/>
              <w:rPrChange w:id="354" w:author="Ericsson" w:date="2018-10-28T15:42:00Z">
                <w:rPr>
                  <w:vertAlign w:val="subscript"/>
                  <w:lang w:eastAsia="zh-CN"/>
                </w:rPr>
              </w:rPrChange>
            </w:rPr>
            <w:delText>EMAX, EN-DC</w:delText>
          </w:r>
          <w:r w:rsidRPr="00430BBF" w:rsidDel="005403CC">
            <w:rPr>
              <w:lang w:val="sv-SE"/>
              <w:rPrChange w:id="355" w:author="Ericsson" w:date="2018-10-28T15:42:00Z">
                <w:rPr/>
              </w:rPrChange>
            </w:rPr>
            <w:delText xml:space="preserve"> ,</w:delText>
          </w:r>
          <w:r w:rsidRPr="00430BBF" w:rsidDel="005403CC">
            <w:rPr>
              <w:lang w:val="sv-SE" w:eastAsia="x-none" w:bidi="bn-IN"/>
              <w:rPrChange w:id="356" w:author="Ericsson" w:date="2018-10-28T15:42:00Z">
                <w:rPr>
                  <w:lang w:eastAsia="x-none" w:bidi="bn-IN"/>
                </w:rPr>
              </w:rPrChange>
            </w:rPr>
            <w:delText>P</w:delText>
          </w:r>
          <w:r w:rsidRPr="00430BBF" w:rsidDel="005403CC">
            <w:rPr>
              <w:vertAlign w:val="subscript"/>
              <w:lang w:val="sv-SE" w:eastAsia="x-none" w:bidi="bn-IN"/>
              <w:rPrChange w:id="357" w:author="Ericsson" w:date="2018-10-28T15:42:00Z">
                <w:rPr>
                  <w:vertAlign w:val="subscript"/>
                  <w:lang w:eastAsia="x-none" w:bidi="bn-IN"/>
                </w:rPr>
              </w:rPrChange>
            </w:rPr>
            <w:delText>PowerClass, EN-DC</w:delText>
          </w:r>
          <w:r w:rsidRPr="00430BBF" w:rsidDel="005403CC">
            <w:rPr>
              <w:lang w:val="sv-SE" w:eastAsia="x-none" w:bidi="bn-IN"/>
              <w:rPrChange w:id="358" w:author="Ericsson" w:date="2018-10-28T15:42:00Z">
                <w:rPr>
                  <w:lang w:eastAsia="x-none" w:bidi="bn-IN"/>
                </w:rPr>
              </w:rPrChange>
            </w:rPr>
            <w:delText>}</w:delText>
          </w:r>
        </w:del>
      </w:ins>
    </w:p>
    <w:p w14:paraId="3D8C3BD1" w14:textId="0AEDCFC6" w:rsidR="00AB2C74" w:rsidRPr="00430BBF" w:rsidDel="005403CC" w:rsidRDefault="00AB2C74" w:rsidP="00AB2C74"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textAlignment w:val="baseline"/>
        <w:rPr>
          <w:ins w:id="359" w:author="R4-1813844" w:date="2018-10-28T13:50:00Z"/>
          <w:del w:id="360" w:author="Ericsson" w:date="2018-10-28T15:47:00Z"/>
          <w:lang w:val="sv-SE" w:eastAsia="x-none" w:bidi="bn-IN"/>
          <w:rPrChange w:id="361" w:author="Ericsson" w:date="2018-10-28T15:42:00Z">
            <w:rPr>
              <w:ins w:id="362" w:author="R4-1813844" w:date="2018-10-28T13:50:00Z"/>
              <w:del w:id="363" w:author="Ericsson" w:date="2018-10-28T15:47:00Z"/>
              <w:lang w:eastAsia="x-none" w:bidi="bn-IN"/>
            </w:rPr>
          </w:rPrChange>
        </w:rPr>
      </w:pPr>
      <w:ins w:id="364" w:author="R4-1813844" w:date="2018-10-28T13:50:00Z">
        <w:del w:id="365" w:author="Ericsson" w:date="2018-10-28T15:47:00Z">
          <w:r w:rsidRPr="00430BBF" w:rsidDel="005403CC">
            <w:rPr>
              <w:lang w:val="sv-SE" w:eastAsia="x-none" w:bidi="bn-IN"/>
              <w:rPrChange w:id="366" w:author="Ericsson" w:date="2018-10-28T15:42:00Z">
                <w:rPr>
                  <w:lang w:eastAsia="x-none" w:bidi="bn-IN"/>
                </w:rPr>
              </w:rPrChange>
            </w:rPr>
            <w:delText>And:</w:delText>
          </w:r>
        </w:del>
      </w:ins>
    </w:p>
    <w:p w14:paraId="47DFA3C2" w14:textId="7DE4A4BB" w:rsidR="00AB2C74" w:rsidRPr="00430BBF" w:rsidDel="005403CC" w:rsidRDefault="00AB2C74" w:rsidP="00AB2C74">
      <w:pPr>
        <w:rPr>
          <w:ins w:id="367" w:author="R4-1813844" w:date="2018-10-28T13:50:00Z"/>
          <w:del w:id="368" w:author="Ericsson" w:date="2018-10-28T15:47:00Z"/>
          <w:lang w:val="sv-SE"/>
          <w:rPrChange w:id="369" w:author="Ericsson" w:date="2018-10-28T15:42:00Z">
            <w:rPr>
              <w:ins w:id="370" w:author="R4-1813844" w:date="2018-10-28T13:50:00Z"/>
              <w:del w:id="371" w:author="Ericsson" w:date="2018-10-28T15:47:00Z"/>
            </w:rPr>
          </w:rPrChange>
        </w:rPr>
      </w:pPr>
      <w:ins w:id="372" w:author="R4-1813844" w:date="2018-10-28T13:50:00Z">
        <w:del w:id="373" w:author="Ericsson" w:date="2018-10-28T15:47:00Z">
          <w:r w:rsidRPr="00430BBF" w:rsidDel="005403CC">
            <w:rPr>
              <w:lang w:val="sv-SE"/>
              <w:rPrChange w:id="374" w:author="Ericsson" w:date="2018-10-28T15:42:00Z">
                <w:rPr/>
              </w:rPrChange>
            </w:rPr>
            <w:delText>a= 10 log</w:delText>
          </w:r>
          <w:r w:rsidRPr="00430BBF" w:rsidDel="005403CC">
            <w:rPr>
              <w:vertAlign w:val="subscript"/>
              <w:lang w:val="sv-SE"/>
              <w:rPrChange w:id="375" w:author="Ericsson" w:date="2018-10-28T15:42:00Z">
                <w:rPr>
                  <w:vertAlign w:val="subscript"/>
                </w:rPr>
              </w:rPrChange>
            </w:rPr>
            <w:delText>10</w:delText>
          </w:r>
          <w:r w:rsidRPr="00430BBF" w:rsidDel="005403CC">
            <w:rPr>
              <w:lang w:val="sv-SE"/>
              <w:rPrChange w:id="376" w:author="Ericsson" w:date="2018-10-28T15:42:00Z">
                <w:rPr/>
              </w:rPrChange>
            </w:rPr>
            <w:delText xml:space="preserve"> [p</w:delText>
          </w:r>
          <w:r w:rsidRPr="00430BBF" w:rsidDel="005403CC">
            <w:rPr>
              <w:vertAlign w:val="subscript"/>
              <w:lang w:val="sv-SE"/>
              <w:rPrChange w:id="377" w:author="Ericsson" w:date="2018-10-28T15:42:00Z">
                <w:rPr>
                  <w:vertAlign w:val="subscript"/>
                </w:rPr>
              </w:rPrChange>
            </w:rPr>
            <w:delText>CMAX_</w:delText>
          </w:r>
          <w:r w:rsidRPr="00430BBF" w:rsidDel="005403CC">
            <w:rPr>
              <w:i/>
              <w:iCs/>
              <w:vertAlign w:val="subscript"/>
              <w:lang w:val="sv-SE"/>
              <w:rPrChange w:id="378" w:author="Ericsson" w:date="2018-10-28T15:42:00Z">
                <w:rPr>
                  <w:i/>
                  <w:iCs/>
                  <w:vertAlign w:val="subscript"/>
                </w:rPr>
              </w:rPrChange>
            </w:rPr>
            <w:delText xml:space="preserve"> </w:delText>
          </w:r>
          <w:r w:rsidRPr="00430BBF" w:rsidDel="005403CC">
            <w:rPr>
              <w:vertAlign w:val="subscript"/>
              <w:lang w:val="sv-SE"/>
              <w:rPrChange w:id="379" w:author="Ericsson" w:date="2018-10-28T15:42:00Z">
                <w:rPr>
                  <w:vertAlign w:val="subscript"/>
                </w:rPr>
              </w:rPrChange>
            </w:rPr>
            <w:delText>E-UTRA,</w:delText>
          </w:r>
          <w:r w:rsidRPr="00430BBF" w:rsidDel="005403CC">
            <w:rPr>
              <w:i/>
              <w:iCs/>
              <w:vertAlign w:val="subscript"/>
              <w:lang w:val="sv-SE"/>
              <w:rPrChange w:id="380" w:author="Ericsson" w:date="2018-10-28T15:42:00Z">
                <w:rPr>
                  <w:i/>
                  <w:iCs/>
                  <w:vertAlign w:val="subscript"/>
                </w:rPr>
              </w:rPrChange>
            </w:rPr>
            <w:delText xml:space="preserve">c </w:delText>
          </w:r>
          <w:r w:rsidRPr="00430BBF" w:rsidDel="005403CC">
            <w:rPr>
              <w:lang w:val="sv-SE"/>
              <w:rPrChange w:id="381" w:author="Ericsson" w:date="2018-10-28T15:42:00Z">
                <w:rPr/>
              </w:rPrChange>
            </w:rPr>
            <w:delText>(</w:delText>
          </w:r>
          <w:r w:rsidRPr="00430BBF" w:rsidDel="005403CC">
            <w:rPr>
              <w:i/>
              <w:iCs/>
              <w:lang w:val="sv-SE"/>
              <w:rPrChange w:id="382" w:author="Ericsson" w:date="2018-10-28T15:42:00Z">
                <w:rPr>
                  <w:i/>
                  <w:iCs/>
                </w:rPr>
              </w:rPrChange>
            </w:rPr>
            <w:delText>p</w:delText>
          </w:r>
          <w:r w:rsidRPr="00430BBF" w:rsidDel="005403CC">
            <w:rPr>
              <w:lang w:val="sv-SE"/>
              <w:rPrChange w:id="383" w:author="Ericsson" w:date="2018-10-28T15:42:00Z">
                <w:rPr/>
              </w:rPrChange>
            </w:rPr>
            <w:delText>) +p</w:delText>
          </w:r>
          <w:r w:rsidRPr="00430BBF" w:rsidDel="005403CC">
            <w:rPr>
              <w:vertAlign w:val="subscript"/>
              <w:lang w:val="sv-SE"/>
              <w:rPrChange w:id="384" w:author="Ericsson" w:date="2018-10-28T15:42:00Z">
                <w:rPr>
                  <w:vertAlign w:val="subscript"/>
                </w:rPr>
              </w:rPrChange>
            </w:rPr>
            <w:delText>CMAX,f,</w:delText>
          </w:r>
          <w:r w:rsidRPr="00430BBF" w:rsidDel="005403CC">
            <w:rPr>
              <w:i/>
              <w:iCs/>
              <w:vertAlign w:val="subscript"/>
              <w:lang w:val="sv-SE"/>
              <w:rPrChange w:id="385" w:author="Ericsson" w:date="2018-10-28T15:42:00Z">
                <w:rPr>
                  <w:i/>
                  <w:iCs/>
                  <w:vertAlign w:val="subscript"/>
                </w:rPr>
              </w:rPrChange>
            </w:rPr>
            <w:delText xml:space="preserve">c,NR </w:delText>
          </w:r>
          <w:r w:rsidRPr="00430BBF" w:rsidDel="005403CC">
            <w:rPr>
              <w:lang w:val="sv-SE"/>
              <w:rPrChange w:id="386" w:author="Ericsson" w:date="2018-10-28T15:42:00Z">
                <w:rPr/>
              </w:rPrChange>
            </w:rPr>
            <w:delText>(</w:delText>
          </w:r>
          <w:r w:rsidRPr="00430BBF" w:rsidDel="005403CC">
            <w:rPr>
              <w:i/>
              <w:iCs/>
              <w:lang w:val="sv-SE"/>
              <w:rPrChange w:id="387" w:author="Ericsson" w:date="2018-10-28T15:42:00Z">
                <w:rPr>
                  <w:i/>
                  <w:iCs/>
                </w:rPr>
              </w:rPrChange>
            </w:rPr>
            <w:delText>q</w:delText>
          </w:r>
          <w:r w:rsidRPr="00430BBF" w:rsidDel="005403CC">
            <w:rPr>
              <w:lang w:val="sv-SE"/>
              <w:rPrChange w:id="388" w:author="Ericsson" w:date="2018-10-28T15:42:00Z">
                <w:rPr/>
              </w:rPrChange>
            </w:rPr>
            <w:delText xml:space="preserve">) ] &gt; </w:delText>
          </w:r>
          <w:r w:rsidRPr="00430BBF" w:rsidDel="005403CC">
            <w:rPr>
              <w:lang w:val="sv-SE" w:eastAsia="zh-CN"/>
              <w:rPrChange w:id="389" w:author="Ericsson" w:date="2018-10-28T15:42:00Z">
                <w:rPr>
                  <w:lang w:eastAsia="zh-CN"/>
                </w:rPr>
              </w:rPrChange>
            </w:rPr>
            <w:delText>P_EN-DC_Total</w:delText>
          </w:r>
        </w:del>
      </w:ins>
    </w:p>
    <w:p w14:paraId="699A135B" w14:textId="10106DEC" w:rsidR="00AB2C74" w:rsidRPr="00430BBF" w:rsidDel="005403CC" w:rsidRDefault="00AB2C74" w:rsidP="00AB2C74">
      <w:pPr>
        <w:rPr>
          <w:ins w:id="390" w:author="R4-1813844" w:date="2018-10-28T13:50:00Z"/>
          <w:del w:id="391" w:author="Ericsson" w:date="2018-10-28T15:47:00Z"/>
          <w:lang w:val="sv-SE"/>
          <w:rPrChange w:id="392" w:author="Ericsson" w:date="2018-10-28T15:42:00Z">
            <w:rPr>
              <w:ins w:id="393" w:author="R4-1813844" w:date="2018-10-28T13:50:00Z"/>
              <w:del w:id="394" w:author="Ericsson" w:date="2018-10-28T15:47:00Z"/>
            </w:rPr>
          </w:rPrChange>
        </w:rPr>
      </w:pPr>
      <w:ins w:id="395" w:author="R4-1813844" w:date="2018-10-28T13:50:00Z">
        <w:del w:id="396" w:author="Ericsson" w:date="2018-10-28T15:47:00Z">
          <w:r w:rsidRPr="00430BBF" w:rsidDel="005403CC">
            <w:rPr>
              <w:lang w:val="sv-SE"/>
              <w:rPrChange w:id="397" w:author="Ericsson" w:date="2018-10-28T15:42:00Z">
                <w:rPr/>
              </w:rPrChange>
            </w:rPr>
            <w:delText>b= 10 log</w:delText>
          </w:r>
          <w:r w:rsidRPr="00430BBF" w:rsidDel="005403CC">
            <w:rPr>
              <w:vertAlign w:val="subscript"/>
              <w:lang w:val="sv-SE"/>
              <w:rPrChange w:id="398" w:author="Ericsson" w:date="2018-10-28T15:42:00Z">
                <w:rPr>
                  <w:vertAlign w:val="subscript"/>
                </w:rPr>
              </w:rPrChange>
            </w:rPr>
            <w:delText>10</w:delText>
          </w:r>
          <w:r w:rsidRPr="00430BBF" w:rsidDel="005403CC">
            <w:rPr>
              <w:lang w:val="sv-SE"/>
              <w:rPrChange w:id="399" w:author="Ericsson" w:date="2018-10-28T15:42:00Z">
                <w:rPr/>
              </w:rPrChange>
            </w:rPr>
            <w:delText xml:space="preserve"> [p</w:delText>
          </w:r>
          <w:r w:rsidRPr="00430BBF" w:rsidDel="005403CC">
            <w:rPr>
              <w:vertAlign w:val="subscript"/>
              <w:lang w:val="sv-SE"/>
              <w:rPrChange w:id="400" w:author="Ericsson" w:date="2018-10-28T15:42:00Z">
                <w:rPr>
                  <w:vertAlign w:val="subscript"/>
                </w:rPr>
              </w:rPrChange>
            </w:rPr>
            <w:delText>CMAX_</w:delText>
          </w:r>
          <w:r w:rsidRPr="00430BBF" w:rsidDel="005403CC">
            <w:rPr>
              <w:i/>
              <w:iCs/>
              <w:vertAlign w:val="subscript"/>
              <w:lang w:val="sv-SE"/>
              <w:rPrChange w:id="401" w:author="Ericsson" w:date="2018-10-28T15:42:00Z">
                <w:rPr>
                  <w:i/>
                  <w:iCs/>
                  <w:vertAlign w:val="subscript"/>
                </w:rPr>
              </w:rPrChange>
            </w:rPr>
            <w:delText xml:space="preserve"> </w:delText>
          </w:r>
          <w:r w:rsidRPr="00430BBF" w:rsidDel="005403CC">
            <w:rPr>
              <w:vertAlign w:val="subscript"/>
              <w:lang w:val="sv-SE"/>
              <w:rPrChange w:id="402" w:author="Ericsson" w:date="2018-10-28T15:42:00Z">
                <w:rPr>
                  <w:vertAlign w:val="subscript"/>
                </w:rPr>
              </w:rPrChange>
            </w:rPr>
            <w:delText>E-UTRA,</w:delText>
          </w:r>
          <w:r w:rsidRPr="00430BBF" w:rsidDel="005403CC">
            <w:rPr>
              <w:i/>
              <w:iCs/>
              <w:vertAlign w:val="subscript"/>
              <w:lang w:val="sv-SE"/>
              <w:rPrChange w:id="403" w:author="Ericsson" w:date="2018-10-28T15:42:00Z">
                <w:rPr>
                  <w:i/>
                  <w:iCs/>
                  <w:vertAlign w:val="subscript"/>
                </w:rPr>
              </w:rPrChange>
            </w:rPr>
            <w:delText xml:space="preserve">c </w:delText>
          </w:r>
          <w:r w:rsidRPr="00430BBF" w:rsidDel="005403CC">
            <w:rPr>
              <w:lang w:val="sv-SE"/>
              <w:rPrChange w:id="404" w:author="Ericsson" w:date="2018-10-28T15:42:00Z">
                <w:rPr/>
              </w:rPrChange>
            </w:rPr>
            <w:delText>(</w:delText>
          </w:r>
          <w:r w:rsidRPr="00430BBF" w:rsidDel="005403CC">
            <w:rPr>
              <w:i/>
              <w:iCs/>
              <w:lang w:val="sv-SE"/>
              <w:rPrChange w:id="405" w:author="Ericsson" w:date="2018-10-28T15:42:00Z">
                <w:rPr>
                  <w:i/>
                  <w:iCs/>
                </w:rPr>
              </w:rPrChange>
            </w:rPr>
            <w:delText>p</w:delText>
          </w:r>
          <w:r w:rsidRPr="00430BBF" w:rsidDel="005403CC">
            <w:rPr>
              <w:lang w:val="sv-SE"/>
              <w:rPrChange w:id="406" w:author="Ericsson" w:date="2018-10-28T15:42:00Z">
                <w:rPr/>
              </w:rPrChange>
            </w:rPr>
            <w:delText>) +p</w:delText>
          </w:r>
          <w:r w:rsidRPr="00430BBF" w:rsidDel="005403CC">
            <w:rPr>
              <w:vertAlign w:val="subscript"/>
              <w:lang w:val="sv-SE"/>
              <w:rPrChange w:id="407" w:author="Ericsson" w:date="2018-10-28T15:42:00Z">
                <w:rPr>
                  <w:vertAlign w:val="subscript"/>
                </w:rPr>
              </w:rPrChange>
            </w:rPr>
            <w:delText>CMAX,f,</w:delText>
          </w:r>
          <w:r w:rsidRPr="00430BBF" w:rsidDel="005403CC">
            <w:rPr>
              <w:i/>
              <w:iCs/>
              <w:vertAlign w:val="subscript"/>
              <w:lang w:val="sv-SE"/>
              <w:rPrChange w:id="408" w:author="Ericsson" w:date="2018-10-28T15:42:00Z">
                <w:rPr>
                  <w:i/>
                  <w:iCs/>
                  <w:vertAlign w:val="subscript"/>
                </w:rPr>
              </w:rPrChange>
            </w:rPr>
            <w:delText xml:space="preserve">c,NR </w:delText>
          </w:r>
          <w:r w:rsidRPr="00430BBF" w:rsidDel="005403CC">
            <w:rPr>
              <w:lang w:val="sv-SE"/>
              <w:rPrChange w:id="409" w:author="Ericsson" w:date="2018-10-28T15:42:00Z">
                <w:rPr/>
              </w:rPrChange>
            </w:rPr>
            <w:delText>(</w:delText>
          </w:r>
          <w:r w:rsidRPr="00430BBF" w:rsidDel="005403CC">
            <w:rPr>
              <w:i/>
              <w:iCs/>
              <w:lang w:val="sv-SE"/>
              <w:rPrChange w:id="410" w:author="Ericsson" w:date="2018-10-28T15:42:00Z">
                <w:rPr>
                  <w:i/>
                  <w:iCs/>
                </w:rPr>
              </w:rPrChange>
            </w:rPr>
            <w:delText>q</w:delText>
          </w:r>
          <w:r w:rsidRPr="00430BBF" w:rsidDel="005403CC">
            <w:rPr>
              <w:lang w:val="sv-SE"/>
              <w:rPrChange w:id="411" w:author="Ericsson" w:date="2018-10-28T15:42:00Z">
                <w:rPr/>
              </w:rPrChange>
            </w:rPr>
            <w:delText xml:space="preserve">) /X_scale] &gt; </w:delText>
          </w:r>
          <w:r w:rsidRPr="00430BBF" w:rsidDel="005403CC">
            <w:rPr>
              <w:lang w:val="sv-SE" w:eastAsia="zh-CN"/>
              <w:rPrChange w:id="412" w:author="Ericsson" w:date="2018-10-28T15:42:00Z">
                <w:rPr>
                  <w:lang w:eastAsia="zh-CN"/>
                </w:rPr>
              </w:rPrChange>
            </w:rPr>
            <w:delText>P_EN-DC_Total</w:delText>
          </w:r>
          <w:r w:rsidRPr="00430BBF" w:rsidDel="005403CC">
            <w:rPr>
              <w:lang w:val="sv-SE"/>
              <w:rPrChange w:id="413" w:author="Ericsson" w:date="2018-10-28T15:42:00Z">
                <w:rPr/>
              </w:rPrChange>
            </w:rPr>
            <w:delText xml:space="preserve"> </w:delText>
          </w:r>
        </w:del>
      </w:ins>
    </w:p>
    <w:p w14:paraId="56E567A5" w14:textId="3104CD8C" w:rsidR="00AB2C74" w:rsidRPr="00430BBF" w:rsidDel="005403CC" w:rsidRDefault="00AB2C74" w:rsidP="00AB2C74">
      <w:pPr>
        <w:rPr>
          <w:ins w:id="414" w:author="R4-1813844" w:date="2018-10-28T13:50:00Z"/>
          <w:del w:id="415" w:author="Ericsson" w:date="2018-10-28T15:47:00Z"/>
          <w:lang w:val="sv-SE"/>
          <w:rPrChange w:id="416" w:author="Ericsson" w:date="2018-10-28T15:42:00Z">
            <w:rPr>
              <w:ins w:id="417" w:author="R4-1813844" w:date="2018-10-28T13:50:00Z"/>
              <w:del w:id="418" w:author="Ericsson" w:date="2018-10-28T15:47:00Z"/>
            </w:rPr>
          </w:rPrChange>
        </w:rPr>
      </w:pPr>
      <w:ins w:id="419" w:author="R4-1813844" w:date="2018-10-28T13:50:00Z">
        <w:del w:id="420" w:author="Ericsson" w:date="2018-10-28T15:47:00Z">
          <w:r w:rsidRPr="00430BBF" w:rsidDel="005403CC">
            <w:rPr>
              <w:lang w:val="sv-SE"/>
              <w:rPrChange w:id="421" w:author="Ericsson" w:date="2018-10-28T15:42:00Z">
                <w:rPr/>
              </w:rPrChange>
            </w:rPr>
            <w:delText>If a= FALSE</w:delText>
          </w:r>
        </w:del>
      </w:ins>
    </w:p>
    <w:p w14:paraId="39C5F9C3" w14:textId="431D6D3E" w:rsidR="00AB2C74" w:rsidRPr="00430BBF" w:rsidDel="005403CC" w:rsidRDefault="00AB2C74" w:rsidP="00AB2C74">
      <w:pPr>
        <w:ind w:left="1304"/>
        <w:rPr>
          <w:ins w:id="422" w:author="R4-1813844" w:date="2018-10-28T13:50:00Z"/>
          <w:del w:id="423" w:author="Ericsson" w:date="2018-10-28T15:47:00Z"/>
          <w:lang w:val="sv-SE"/>
          <w:rPrChange w:id="424" w:author="Ericsson" w:date="2018-10-28T15:42:00Z">
            <w:rPr>
              <w:ins w:id="425" w:author="R4-1813844" w:date="2018-10-28T13:50:00Z"/>
              <w:del w:id="426" w:author="Ericsson" w:date="2018-10-28T15:47:00Z"/>
            </w:rPr>
          </w:rPrChange>
        </w:rPr>
      </w:pPr>
      <w:ins w:id="427" w:author="R4-1813844" w:date="2018-10-28T13:50:00Z">
        <w:del w:id="428" w:author="Ericsson" w:date="2018-10-28T15:47:00Z">
          <w:r w:rsidRPr="00430BBF" w:rsidDel="005403CC">
            <w:rPr>
              <w:lang w:val="sv-SE"/>
              <w:rPrChange w:id="429" w:author="Ericsson" w:date="2018-10-28T15:42:00Z">
                <w:rPr/>
              </w:rPrChange>
            </w:rPr>
            <w:delText>P</w:delText>
          </w:r>
          <w:r w:rsidRPr="00430BBF" w:rsidDel="005403CC">
            <w:rPr>
              <w:vertAlign w:val="subscript"/>
              <w:lang w:val="sv-SE"/>
              <w:rPrChange w:id="430" w:author="Ericsson" w:date="2018-10-28T15:42:00Z">
                <w:rPr>
                  <w:vertAlign w:val="subscript"/>
                </w:rPr>
              </w:rPrChange>
            </w:rPr>
            <w:delText>CMAX_ EN-DC _L</w:delText>
          </w:r>
          <w:r w:rsidRPr="00430BBF" w:rsidDel="005403CC">
            <w:rPr>
              <w:lang w:val="sv-SE"/>
              <w:rPrChange w:id="431" w:author="Ericsson" w:date="2018-10-28T15:42:00Z">
                <w:rPr/>
              </w:rPrChange>
            </w:rPr>
            <w:delText>(</w:delText>
          </w:r>
          <w:r w:rsidRPr="00430BBF" w:rsidDel="005403CC">
            <w:rPr>
              <w:i/>
              <w:iCs/>
              <w:lang w:val="sv-SE"/>
              <w:rPrChange w:id="432" w:author="Ericsson" w:date="2018-10-28T15:42:00Z">
                <w:rPr>
                  <w:i/>
                  <w:iCs/>
                </w:rPr>
              </w:rPrChange>
            </w:rPr>
            <w:delText>p,q</w:delText>
          </w:r>
          <w:r w:rsidRPr="00430BBF" w:rsidDel="005403CC">
            <w:rPr>
              <w:lang w:val="sv-SE"/>
              <w:rPrChange w:id="433" w:author="Ericsson" w:date="2018-10-28T15:42:00Z">
                <w:rPr/>
              </w:rPrChange>
            </w:rPr>
            <w:delText>) = MIN {10 log</w:delText>
          </w:r>
          <w:r w:rsidRPr="00430BBF" w:rsidDel="005403CC">
            <w:rPr>
              <w:vertAlign w:val="subscript"/>
              <w:lang w:val="sv-SE"/>
              <w:rPrChange w:id="434" w:author="Ericsson" w:date="2018-10-28T15:42:00Z">
                <w:rPr>
                  <w:vertAlign w:val="subscript"/>
                </w:rPr>
              </w:rPrChange>
            </w:rPr>
            <w:delText>10</w:delText>
          </w:r>
          <w:r w:rsidRPr="00430BBF" w:rsidDel="005403CC">
            <w:rPr>
              <w:lang w:val="sv-SE"/>
              <w:rPrChange w:id="435" w:author="Ericsson" w:date="2018-10-28T15:42:00Z">
                <w:rPr/>
              </w:rPrChange>
            </w:rPr>
            <w:delText xml:space="preserve"> [p</w:delText>
          </w:r>
          <w:r w:rsidRPr="00430BBF" w:rsidDel="005403CC">
            <w:rPr>
              <w:vertAlign w:val="subscript"/>
              <w:lang w:val="sv-SE"/>
              <w:rPrChange w:id="436" w:author="Ericsson" w:date="2018-10-28T15:42:00Z">
                <w:rPr>
                  <w:vertAlign w:val="subscript"/>
                </w:rPr>
              </w:rPrChange>
            </w:rPr>
            <w:delText>CMAX</w:delText>
          </w:r>
          <w:r w:rsidRPr="00430BBF" w:rsidDel="005403CC">
            <w:rPr>
              <w:lang w:val="sv-SE"/>
              <w:rPrChange w:id="437" w:author="Ericsson" w:date="2018-10-28T15:42:00Z">
                <w:rPr/>
              </w:rPrChange>
            </w:rPr>
            <w:delText xml:space="preserve"> </w:delText>
          </w:r>
          <w:r w:rsidRPr="00430BBF" w:rsidDel="005403CC">
            <w:rPr>
              <w:vertAlign w:val="subscript"/>
              <w:lang w:val="sv-SE"/>
              <w:rPrChange w:id="438" w:author="Ericsson" w:date="2018-10-28T15:42:00Z">
                <w:rPr>
                  <w:vertAlign w:val="subscript"/>
                </w:rPr>
              </w:rPrChange>
            </w:rPr>
            <w:delText>L _</w:delText>
          </w:r>
          <w:r w:rsidRPr="00430BBF" w:rsidDel="005403CC">
            <w:rPr>
              <w:i/>
              <w:iCs/>
              <w:vertAlign w:val="subscript"/>
              <w:lang w:val="sv-SE"/>
              <w:rPrChange w:id="439" w:author="Ericsson" w:date="2018-10-28T15:42:00Z">
                <w:rPr>
                  <w:i/>
                  <w:iCs/>
                  <w:vertAlign w:val="subscript"/>
                </w:rPr>
              </w:rPrChange>
            </w:rPr>
            <w:delText xml:space="preserve"> </w:delText>
          </w:r>
          <w:r w:rsidRPr="00430BBF" w:rsidDel="005403CC">
            <w:rPr>
              <w:vertAlign w:val="subscript"/>
              <w:lang w:val="sv-SE"/>
              <w:rPrChange w:id="440" w:author="Ericsson" w:date="2018-10-28T15:42:00Z">
                <w:rPr>
                  <w:vertAlign w:val="subscript"/>
                </w:rPr>
              </w:rPrChange>
            </w:rPr>
            <w:delText>E-UTRA,</w:delText>
          </w:r>
          <w:r w:rsidRPr="00430BBF" w:rsidDel="005403CC">
            <w:rPr>
              <w:i/>
              <w:iCs/>
              <w:vertAlign w:val="subscript"/>
              <w:lang w:val="sv-SE"/>
              <w:rPrChange w:id="441" w:author="Ericsson" w:date="2018-10-28T15:42:00Z">
                <w:rPr>
                  <w:i/>
                  <w:iCs/>
                  <w:vertAlign w:val="subscript"/>
                </w:rPr>
              </w:rPrChange>
            </w:rPr>
            <w:delText xml:space="preserve">c </w:delText>
          </w:r>
          <w:r w:rsidRPr="00430BBF" w:rsidDel="005403CC">
            <w:rPr>
              <w:lang w:val="sv-SE"/>
              <w:rPrChange w:id="442" w:author="Ericsson" w:date="2018-10-28T15:42:00Z">
                <w:rPr/>
              </w:rPrChange>
            </w:rPr>
            <w:delText>(</w:delText>
          </w:r>
          <w:r w:rsidRPr="00430BBF" w:rsidDel="005403CC">
            <w:rPr>
              <w:i/>
              <w:iCs/>
              <w:lang w:val="sv-SE"/>
              <w:rPrChange w:id="443" w:author="Ericsson" w:date="2018-10-28T15:42:00Z">
                <w:rPr>
                  <w:i/>
                  <w:iCs/>
                </w:rPr>
              </w:rPrChange>
            </w:rPr>
            <w:delText>p</w:delText>
          </w:r>
          <w:r w:rsidRPr="00430BBF" w:rsidDel="005403CC">
            <w:rPr>
              <w:lang w:val="sv-SE"/>
              <w:rPrChange w:id="444" w:author="Ericsson" w:date="2018-10-28T15:42:00Z">
                <w:rPr/>
              </w:rPrChange>
            </w:rPr>
            <w:delText>) + p</w:delText>
          </w:r>
          <w:r w:rsidRPr="00430BBF" w:rsidDel="005403CC">
            <w:rPr>
              <w:vertAlign w:val="subscript"/>
              <w:lang w:val="sv-SE"/>
              <w:rPrChange w:id="445" w:author="Ericsson" w:date="2018-10-28T15:42:00Z">
                <w:rPr>
                  <w:vertAlign w:val="subscript"/>
                </w:rPr>
              </w:rPrChange>
            </w:rPr>
            <w:delText>CMAX</w:delText>
          </w:r>
          <w:r w:rsidRPr="00430BBF" w:rsidDel="005403CC">
            <w:rPr>
              <w:lang w:val="sv-SE"/>
              <w:rPrChange w:id="446" w:author="Ericsson" w:date="2018-10-28T15:42:00Z">
                <w:rPr/>
              </w:rPrChange>
            </w:rPr>
            <w:delText xml:space="preserve"> </w:delText>
          </w:r>
          <w:r w:rsidRPr="00430BBF" w:rsidDel="005403CC">
            <w:rPr>
              <w:vertAlign w:val="subscript"/>
              <w:lang w:val="sv-SE"/>
              <w:rPrChange w:id="447" w:author="Ericsson" w:date="2018-10-28T15:42:00Z">
                <w:rPr>
                  <w:vertAlign w:val="subscript"/>
                </w:rPr>
              </w:rPrChange>
            </w:rPr>
            <w:delText>L,f,</w:delText>
          </w:r>
          <w:r w:rsidRPr="00430BBF" w:rsidDel="005403CC">
            <w:rPr>
              <w:i/>
              <w:iCs/>
              <w:vertAlign w:val="subscript"/>
              <w:lang w:val="sv-SE"/>
              <w:rPrChange w:id="448" w:author="Ericsson" w:date="2018-10-28T15:42:00Z">
                <w:rPr>
                  <w:i/>
                  <w:iCs/>
                  <w:vertAlign w:val="subscript"/>
                </w:rPr>
              </w:rPrChange>
            </w:rPr>
            <w:delText>c,,NR</w:delText>
          </w:r>
          <w:r w:rsidRPr="00430BBF" w:rsidDel="005403CC">
            <w:rPr>
              <w:lang w:val="sv-SE"/>
              <w:rPrChange w:id="449" w:author="Ericsson" w:date="2018-10-28T15:42:00Z">
                <w:rPr/>
              </w:rPrChange>
            </w:rPr>
            <w:delText xml:space="preserve"> </w:delText>
          </w:r>
          <w:r w:rsidRPr="00430BBF" w:rsidDel="005403CC">
            <w:rPr>
              <w:i/>
              <w:iCs/>
              <w:vertAlign w:val="subscript"/>
              <w:lang w:val="sv-SE"/>
              <w:rPrChange w:id="450" w:author="Ericsson" w:date="2018-10-28T15:42:00Z">
                <w:rPr>
                  <w:i/>
                  <w:iCs/>
                  <w:vertAlign w:val="subscript"/>
                </w:rPr>
              </w:rPrChange>
            </w:rPr>
            <w:delText>c</w:delText>
          </w:r>
          <w:r w:rsidRPr="00430BBF" w:rsidDel="005403CC">
            <w:rPr>
              <w:lang w:val="sv-SE"/>
              <w:rPrChange w:id="451" w:author="Ericsson" w:date="2018-10-28T15:42:00Z">
                <w:rPr/>
              </w:rPrChange>
            </w:rPr>
            <w:delText>(</w:delText>
          </w:r>
          <w:r w:rsidRPr="00430BBF" w:rsidDel="005403CC">
            <w:rPr>
              <w:i/>
              <w:iCs/>
              <w:lang w:val="sv-SE"/>
              <w:rPrChange w:id="452" w:author="Ericsson" w:date="2018-10-28T15:42:00Z">
                <w:rPr>
                  <w:i/>
                  <w:iCs/>
                </w:rPr>
              </w:rPrChange>
            </w:rPr>
            <w:delText>q</w:delText>
          </w:r>
          <w:r w:rsidRPr="00430BBF" w:rsidDel="005403CC">
            <w:rPr>
              <w:lang w:val="sv-SE"/>
              <w:rPrChange w:id="453" w:author="Ericsson" w:date="2018-10-28T15:42:00Z">
                <w:rPr/>
              </w:rPrChange>
            </w:rPr>
            <w:delText>)], P</w:delText>
          </w:r>
          <w:r w:rsidRPr="00430BBF" w:rsidDel="005403CC">
            <w:rPr>
              <w:vertAlign w:val="subscript"/>
              <w:lang w:val="sv-SE"/>
              <w:rPrChange w:id="454" w:author="Ericsson" w:date="2018-10-28T15:42:00Z">
                <w:rPr>
                  <w:vertAlign w:val="subscript"/>
                </w:rPr>
              </w:rPrChange>
            </w:rPr>
            <w:delText>EMAX, EN-DC</w:delText>
          </w:r>
          <w:r w:rsidRPr="00430BBF" w:rsidDel="005403CC">
            <w:rPr>
              <w:lang w:val="sv-SE"/>
              <w:rPrChange w:id="455" w:author="Ericsson" w:date="2018-10-28T15:42:00Z">
                <w:rPr/>
              </w:rPrChange>
            </w:rPr>
            <w:delText xml:space="preserve"> ,P</w:delText>
          </w:r>
          <w:r w:rsidRPr="00430BBF" w:rsidDel="005403CC">
            <w:rPr>
              <w:vertAlign w:val="subscript"/>
              <w:lang w:val="sv-SE"/>
              <w:rPrChange w:id="456" w:author="Ericsson" w:date="2018-10-28T15:42:00Z">
                <w:rPr>
                  <w:vertAlign w:val="subscript"/>
                </w:rPr>
              </w:rPrChange>
            </w:rPr>
            <w:delText>PowerClass, EN-DC</w:delText>
          </w:r>
          <w:r w:rsidRPr="00430BBF" w:rsidDel="005403CC">
            <w:rPr>
              <w:lang w:val="sv-SE"/>
              <w:rPrChange w:id="457" w:author="Ericsson" w:date="2018-10-28T15:42:00Z">
                <w:rPr/>
              </w:rPrChange>
            </w:rPr>
            <w:delText>}</w:delText>
          </w:r>
        </w:del>
      </w:ins>
    </w:p>
    <w:p w14:paraId="7B0B78FD" w14:textId="78BB59D8" w:rsidR="00AB2C74" w:rsidRPr="001856A3" w:rsidDel="005403CC" w:rsidRDefault="00AB2C74" w:rsidP="00AB2C74">
      <w:pPr>
        <w:rPr>
          <w:ins w:id="458" w:author="R4-1813844" w:date="2018-10-28T13:50:00Z"/>
          <w:del w:id="459" w:author="Ericsson" w:date="2018-10-28T15:47:00Z"/>
          <w:lang w:val="en-US"/>
        </w:rPr>
      </w:pPr>
      <w:ins w:id="460" w:author="R4-1813844" w:date="2018-10-28T13:50:00Z">
        <w:del w:id="461" w:author="Ericsson" w:date="2018-10-28T15:47:00Z">
          <w:r w:rsidRPr="001856A3" w:rsidDel="005403CC">
            <w:rPr>
              <w:lang w:val="en-US"/>
            </w:rPr>
            <w:delText>ELSE If (a=TRUE) AND (b=FALSE)</w:delText>
          </w:r>
        </w:del>
      </w:ins>
    </w:p>
    <w:p w14:paraId="022D893C" w14:textId="4B66F7EF" w:rsidR="00AB2C74" w:rsidRPr="001856A3" w:rsidDel="005403CC" w:rsidRDefault="00AB2C74" w:rsidP="00AB2C74">
      <w:pPr>
        <w:tabs>
          <w:tab w:val="left" w:pos="3960"/>
        </w:tabs>
        <w:ind w:left="1304"/>
        <w:rPr>
          <w:ins w:id="462" w:author="R4-1813844" w:date="2018-10-28T13:50:00Z"/>
          <w:del w:id="463" w:author="Ericsson" w:date="2018-10-28T15:47:00Z"/>
          <w:lang w:val="en-US"/>
        </w:rPr>
      </w:pPr>
      <w:ins w:id="464" w:author="R4-1813844" w:date="2018-10-28T13:50:00Z">
        <w:del w:id="465" w:author="Ericsson" w:date="2018-10-28T15:47:00Z">
          <w:r w:rsidRPr="001856A3" w:rsidDel="005403CC">
            <w:rPr>
              <w:lang w:val="en-US"/>
            </w:rPr>
            <w:delText>P</w:delText>
          </w:r>
          <w:r w:rsidRPr="001856A3" w:rsidDel="005403CC">
            <w:rPr>
              <w:vertAlign w:val="subscript"/>
              <w:lang w:val="en-US"/>
            </w:rPr>
            <w:delText>CMAX_ EN-DC _L</w:delText>
          </w:r>
          <w:r w:rsidRPr="001856A3" w:rsidDel="005403CC">
            <w:rPr>
              <w:lang w:val="en-US"/>
            </w:rPr>
            <w:delText>(</w:delText>
          </w:r>
          <w:r w:rsidRPr="001856A3" w:rsidDel="005403CC">
            <w:rPr>
              <w:i/>
              <w:iCs/>
              <w:lang w:val="en-US"/>
            </w:rPr>
            <w:delText>p,q</w:delText>
          </w:r>
          <w:r w:rsidRPr="001856A3" w:rsidDel="005403CC">
            <w:rPr>
              <w:lang w:val="en-US"/>
            </w:rPr>
            <w:delText>) = MIN {10 log</w:delText>
          </w:r>
          <w:r w:rsidRPr="001856A3" w:rsidDel="005403CC">
            <w:rPr>
              <w:vertAlign w:val="subscript"/>
              <w:lang w:val="en-US"/>
            </w:rPr>
            <w:delText>10</w:delText>
          </w:r>
          <w:r w:rsidRPr="001856A3" w:rsidDel="005403CC">
            <w:rPr>
              <w:lang w:val="en-US"/>
            </w:rPr>
            <w:delText xml:space="preserve"> [p</w:delText>
          </w:r>
          <w:r w:rsidRPr="001856A3" w:rsidDel="005403CC">
            <w:rPr>
              <w:vertAlign w:val="subscript"/>
              <w:lang w:val="en-US"/>
            </w:rPr>
            <w:delText>CMAX</w:delText>
          </w:r>
          <w:r w:rsidRPr="001856A3" w:rsidDel="005403CC">
            <w:rPr>
              <w:lang w:val="en-US"/>
            </w:rPr>
            <w:delText xml:space="preserve"> </w:delText>
          </w:r>
          <w:r w:rsidRPr="001856A3" w:rsidDel="005403CC">
            <w:rPr>
              <w:vertAlign w:val="subscript"/>
              <w:lang w:val="en-US"/>
            </w:rPr>
            <w:delText>L _</w:delText>
          </w:r>
          <w:r w:rsidRPr="001856A3" w:rsidDel="005403CC">
            <w:rPr>
              <w:i/>
              <w:iCs/>
              <w:vertAlign w:val="subscript"/>
              <w:lang w:val="en-US"/>
            </w:rPr>
            <w:delText xml:space="preserve"> </w:delText>
          </w:r>
          <w:r w:rsidRPr="001856A3" w:rsidDel="005403CC">
            <w:rPr>
              <w:vertAlign w:val="subscript"/>
              <w:lang w:val="en-US"/>
            </w:rPr>
            <w:delText>E-UTRA,</w:delText>
          </w:r>
          <w:r w:rsidRPr="001856A3" w:rsidDel="005403CC">
            <w:rPr>
              <w:i/>
              <w:iCs/>
              <w:vertAlign w:val="subscript"/>
              <w:lang w:val="en-US"/>
            </w:rPr>
            <w:delText xml:space="preserve">c </w:delText>
          </w:r>
          <w:r w:rsidRPr="001856A3" w:rsidDel="005403CC">
            <w:rPr>
              <w:lang w:val="en-US"/>
            </w:rPr>
            <w:delText>(</w:delText>
          </w:r>
          <w:r w:rsidRPr="001856A3" w:rsidDel="005403CC">
            <w:rPr>
              <w:i/>
              <w:iCs/>
              <w:lang w:val="en-US"/>
            </w:rPr>
            <w:delText>p</w:delText>
          </w:r>
          <w:r w:rsidRPr="001856A3" w:rsidDel="005403CC">
            <w:rPr>
              <w:lang w:val="en-US"/>
            </w:rPr>
            <w:delText>) + p</w:delText>
          </w:r>
          <w:r w:rsidRPr="001856A3" w:rsidDel="005403CC">
            <w:rPr>
              <w:vertAlign w:val="subscript"/>
              <w:lang w:val="en-US"/>
            </w:rPr>
            <w:delText>CMAX</w:delText>
          </w:r>
          <w:r w:rsidRPr="001856A3" w:rsidDel="005403CC">
            <w:rPr>
              <w:lang w:val="en-US"/>
            </w:rPr>
            <w:delText xml:space="preserve"> </w:delText>
          </w:r>
          <w:r w:rsidRPr="001856A3" w:rsidDel="005403CC">
            <w:rPr>
              <w:vertAlign w:val="subscript"/>
              <w:lang w:val="en-US"/>
            </w:rPr>
            <w:delText>L,f,</w:delText>
          </w:r>
          <w:r w:rsidRPr="001856A3" w:rsidDel="005403CC">
            <w:rPr>
              <w:i/>
              <w:iCs/>
              <w:vertAlign w:val="subscript"/>
              <w:lang w:val="en-US"/>
            </w:rPr>
            <w:delText>c,,NR</w:delText>
          </w:r>
          <w:r w:rsidRPr="001856A3" w:rsidDel="005403CC">
            <w:rPr>
              <w:lang w:val="en-US"/>
            </w:rPr>
            <w:delText xml:space="preserve"> </w:delText>
          </w:r>
          <w:r w:rsidRPr="001856A3" w:rsidDel="005403CC">
            <w:rPr>
              <w:i/>
              <w:iCs/>
              <w:vertAlign w:val="subscript"/>
              <w:lang w:val="en-US"/>
            </w:rPr>
            <w:delText>c</w:delText>
          </w:r>
          <w:r w:rsidRPr="001856A3" w:rsidDel="005403CC">
            <w:rPr>
              <w:lang w:val="en-US"/>
            </w:rPr>
            <w:delText>(</w:delText>
          </w:r>
          <w:r w:rsidRPr="001856A3" w:rsidDel="005403CC">
            <w:rPr>
              <w:i/>
              <w:iCs/>
              <w:lang w:val="en-US"/>
            </w:rPr>
            <w:delText>q</w:delText>
          </w:r>
          <w:r w:rsidRPr="001856A3" w:rsidDel="005403CC">
            <w:rPr>
              <w:lang w:val="en-US"/>
            </w:rPr>
            <w:delText>) /</w:delText>
          </w:r>
          <w:r w:rsidDel="005403CC">
            <w:rPr>
              <w:lang w:val="en-US"/>
            </w:rPr>
            <w:delText>X_scale</w:delText>
          </w:r>
          <w:r w:rsidRPr="001856A3" w:rsidDel="005403CC">
            <w:rPr>
              <w:lang w:val="en-US"/>
            </w:rPr>
            <w:delText xml:space="preserve"> ], P</w:delText>
          </w:r>
          <w:r w:rsidRPr="001856A3" w:rsidDel="005403CC">
            <w:rPr>
              <w:vertAlign w:val="subscript"/>
              <w:lang w:val="en-US"/>
            </w:rPr>
            <w:delText>EMAX, EN-DC</w:delText>
          </w:r>
          <w:r w:rsidRPr="001856A3" w:rsidDel="005403CC">
            <w:rPr>
              <w:lang w:val="en-US"/>
            </w:rPr>
            <w:delText xml:space="preserve"> ,P</w:delText>
          </w:r>
          <w:r w:rsidRPr="001856A3" w:rsidDel="005403CC">
            <w:rPr>
              <w:vertAlign w:val="subscript"/>
              <w:lang w:val="en-US"/>
            </w:rPr>
            <w:delText>PowerClass, EN-DC</w:delText>
          </w:r>
          <w:r w:rsidRPr="001856A3" w:rsidDel="005403CC">
            <w:rPr>
              <w:lang w:val="en-US"/>
            </w:rPr>
            <w:delText>}</w:delText>
          </w:r>
        </w:del>
      </w:ins>
    </w:p>
    <w:p w14:paraId="27F67813" w14:textId="3468B1C5" w:rsidR="00AB2C74" w:rsidRPr="001856A3" w:rsidDel="005403CC" w:rsidRDefault="00AB2C74" w:rsidP="00AB2C74">
      <w:pPr>
        <w:rPr>
          <w:ins w:id="466" w:author="R4-1813844" w:date="2018-10-28T13:50:00Z"/>
          <w:del w:id="467" w:author="Ericsson" w:date="2018-10-28T15:47:00Z"/>
          <w:lang w:val="en-US"/>
        </w:rPr>
      </w:pPr>
      <w:ins w:id="468" w:author="R4-1813844" w:date="2018-10-28T13:50:00Z">
        <w:del w:id="469" w:author="Ericsson" w:date="2018-10-28T15:47:00Z">
          <w:r w:rsidRPr="001856A3" w:rsidDel="005403CC">
            <w:rPr>
              <w:lang w:val="en-US"/>
            </w:rPr>
            <w:delText>ELSE If b= TRUE</w:delText>
          </w:r>
        </w:del>
      </w:ins>
    </w:p>
    <w:p w14:paraId="35692A00" w14:textId="355A4876" w:rsidR="00AB2C74" w:rsidRPr="001856A3" w:rsidDel="005403CC" w:rsidRDefault="00AB2C74" w:rsidP="00AB2C74">
      <w:pPr>
        <w:ind w:left="1304"/>
        <w:rPr>
          <w:ins w:id="470" w:author="R4-1813844" w:date="2018-10-28T13:50:00Z"/>
          <w:del w:id="471" w:author="Ericsson" w:date="2018-10-28T15:47:00Z"/>
          <w:strike/>
          <w:lang w:eastAsia="x-none" w:bidi="bn-IN"/>
        </w:rPr>
      </w:pPr>
      <w:ins w:id="472" w:author="R4-1813844" w:date="2018-10-28T13:50:00Z">
        <w:del w:id="473" w:author="Ericsson" w:date="2018-10-28T15:47:00Z">
          <w:r w:rsidRPr="001856A3" w:rsidDel="005403CC">
            <w:rPr>
              <w:lang w:val="en-US"/>
            </w:rPr>
            <w:delText>P</w:delText>
          </w:r>
          <w:r w:rsidRPr="001856A3" w:rsidDel="005403CC">
            <w:rPr>
              <w:vertAlign w:val="subscript"/>
              <w:lang w:val="en-US"/>
            </w:rPr>
            <w:delText>CMAX_ EN-DC _L</w:delText>
          </w:r>
          <w:r w:rsidRPr="001856A3" w:rsidDel="005403CC">
            <w:rPr>
              <w:lang w:val="en-US"/>
            </w:rPr>
            <w:delText>(</w:delText>
          </w:r>
          <w:r w:rsidRPr="001856A3" w:rsidDel="005403CC">
            <w:rPr>
              <w:i/>
              <w:iCs/>
              <w:lang w:val="en-US"/>
            </w:rPr>
            <w:delText>p,q</w:delText>
          </w:r>
          <w:r w:rsidRPr="001856A3" w:rsidDel="005403CC">
            <w:rPr>
              <w:lang w:val="en-US"/>
            </w:rPr>
            <w:delText>) = MIN {10 log</w:delText>
          </w:r>
          <w:r w:rsidRPr="001856A3" w:rsidDel="005403CC">
            <w:rPr>
              <w:vertAlign w:val="subscript"/>
              <w:lang w:val="en-US"/>
            </w:rPr>
            <w:delText>10</w:delText>
          </w:r>
          <w:r w:rsidRPr="001856A3" w:rsidDel="005403CC">
            <w:rPr>
              <w:lang w:val="en-US"/>
            </w:rPr>
            <w:delText xml:space="preserve"> [p</w:delText>
          </w:r>
          <w:r w:rsidRPr="001856A3" w:rsidDel="005403CC">
            <w:rPr>
              <w:vertAlign w:val="subscript"/>
              <w:lang w:val="en-US"/>
            </w:rPr>
            <w:delText>CMAX</w:delText>
          </w:r>
          <w:r w:rsidRPr="001856A3" w:rsidDel="005403CC">
            <w:rPr>
              <w:lang w:val="en-US"/>
            </w:rPr>
            <w:delText xml:space="preserve"> </w:delText>
          </w:r>
          <w:r w:rsidRPr="001856A3" w:rsidDel="005403CC">
            <w:rPr>
              <w:vertAlign w:val="subscript"/>
              <w:lang w:val="en-US"/>
            </w:rPr>
            <w:delText>L _</w:delText>
          </w:r>
          <w:r w:rsidRPr="001856A3" w:rsidDel="005403CC">
            <w:rPr>
              <w:i/>
              <w:iCs/>
              <w:vertAlign w:val="subscript"/>
              <w:lang w:val="en-US"/>
            </w:rPr>
            <w:delText xml:space="preserve"> </w:delText>
          </w:r>
          <w:r w:rsidRPr="001856A3" w:rsidDel="005403CC">
            <w:rPr>
              <w:vertAlign w:val="subscript"/>
              <w:lang w:val="en-US"/>
            </w:rPr>
            <w:delText>E-UTRA,</w:delText>
          </w:r>
          <w:r w:rsidRPr="001856A3" w:rsidDel="005403CC">
            <w:rPr>
              <w:i/>
              <w:iCs/>
              <w:vertAlign w:val="subscript"/>
              <w:lang w:val="en-US"/>
            </w:rPr>
            <w:delText xml:space="preserve">c </w:delText>
          </w:r>
          <w:r w:rsidRPr="001856A3" w:rsidDel="005403CC">
            <w:rPr>
              <w:lang w:val="en-US"/>
            </w:rPr>
            <w:delText>(</w:delText>
          </w:r>
          <w:r w:rsidRPr="001856A3" w:rsidDel="005403CC">
            <w:rPr>
              <w:i/>
              <w:iCs/>
              <w:lang w:val="en-US"/>
            </w:rPr>
            <w:delText>p</w:delText>
          </w:r>
          <w:r w:rsidRPr="001856A3" w:rsidDel="005403CC">
            <w:rPr>
              <w:lang w:val="en-US"/>
            </w:rPr>
            <w:delText>) ], P</w:delText>
          </w:r>
          <w:r w:rsidRPr="001856A3" w:rsidDel="005403CC">
            <w:rPr>
              <w:vertAlign w:val="subscript"/>
              <w:lang w:val="en-US"/>
            </w:rPr>
            <w:delText>EMAX, EN-DC</w:delText>
          </w:r>
          <w:r w:rsidRPr="001856A3" w:rsidDel="005403CC">
            <w:rPr>
              <w:lang w:val="en-US"/>
            </w:rPr>
            <w:delText xml:space="preserve"> ,P</w:delText>
          </w:r>
          <w:r w:rsidRPr="001856A3" w:rsidDel="005403CC">
            <w:rPr>
              <w:vertAlign w:val="subscript"/>
              <w:lang w:val="en-US"/>
            </w:rPr>
            <w:delText>PowerClass, EN-DC</w:delText>
          </w:r>
          <w:r w:rsidRPr="001856A3" w:rsidDel="005403CC">
            <w:rPr>
              <w:lang w:val="en-US"/>
            </w:rPr>
            <w:delText>}</w:delText>
          </w:r>
        </w:del>
      </w:ins>
    </w:p>
    <w:p w14:paraId="1E7D1C37" w14:textId="77777777" w:rsidR="00AB2C74" w:rsidRDefault="00AB2C74" w:rsidP="00AB2C74">
      <w:pPr>
        <w:spacing w:after="160" w:line="256" w:lineRule="auto"/>
        <w:rPr>
          <w:ins w:id="474" w:author="R4-1813844" w:date="2018-10-28T13:50:00Z"/>
          <w:rFonts w:eastAsia="Calibri"/>
          <w:lang w:val="en-US"/>
        </w:rPr>
      </w:pPr>
      <w:ins w:id="475" w:author="R4-1813844" w:date="2018-10-28T13:50:00Z">
        <w:r>
          <w:rPr>
            <w:rFonts w:eastAsia="Calibri"/>
            <w:lang w:val="en-US"/>
          </w:rPr>
          <w:t xml:space="preserve">where </w:t>
        </w:r>
      </w:ins>
    </w:p>
    <w:p w14:paraId="40B03822" w14:textId="77777777" w:rsidR="00AB2C74" w:rsidRPr="001A7EBF" w:rsidRDefault="00AB2C74" w:rsidP="00AB2C74">
      <w:pPr>
        <w:numPr>
          <w:ilvl w:val="0"/>
          <w:numId w:val="1"/>
        </w:numPr>
        <w:spacing w:after="160" w:line="256" w:lineRule="auto"/>
        <w:rPr>
          <w:ins w:id="476" w:author="R4-1813844" w:date="2018-10-28T13:50:00Z"/>
          <w:rFonts w:eastAsia="Calibri"/>
          <w:lang w:val="en-US" w:bidi="bn-IN"/>
        </w:rPr>
      </w:pPr>
      <w:ins w:id="477" w:author="R4-1813844" w:date="2018-10-28T13:50:00Z">
        <w:r w:rsidRPr="001A7EBF">
          <w:rPr>
            <w:noProof/>
            <w:lang w:eastAsia="x-none" w:bidi="bn-IN"/>
          </w:rPr>
          <w:t>p</w:t>
        </w:r>
        <w:r w:rsidRPr="001A7EBF">
          <w:rPr>
            <w:noProof/>
            <w:vertAlign w:val="subscript"/>
            <w:lang w:eastAsia="x-none" w:bidi="bn-IN"/>
          </w:rPr>
          <w:t>CMAX</w:t>
        </w:r>
        <w:r w:rsidRPr="001A7EBF">
          <w:rPr>
            <w:noProof/>
            <w:lang w:eastAsia="zh-CN"/>
          </w:rPr>
          <w:t xml:space="preserve"> </w:t>
        </w:r>
        <w:r w:rsidRPr="001856A3">
          <w:rPr>
            <w:noProof/>
            <w:vertAlign w:val="subscript"/>
            <w:lang w:val="en-US" w:eastAsia="x-none" w:bidi="bn-IN"/>
          </w:rPr>
          <w:t>H</w:t>
        </w:r>
        <w:r w:rsidRPr="001A7EBF">
          <w:rPr>
            <w:noProof/>
            <w:vertAlign w:val="subscript"/>
            <w:lang w:eastAsia="x-none" w:bidi="bn-IN"/>
          </w:rPr>
          <w:t xml:space="preserve"> _</w:t>
        </w:r>
        <w:r w:rsidRPr="001A7EBF">
          <w:rPr>
            <w:rFonts w:eastAsia="SimSun"/>
            <w:i/>
            <w:vertAlign w:val="subscript"/>
            <w:lang w:bidi="bn-IN"/>
          </w:rPr>
          <w:t xml:space="preserve"> </w:t>
        </w:r>
        <w:r w:rsidRPr="001856A3">
          <w:rPr>
            <w:rFonts w:eastAsia="SimSun"/>
            <w:vertAlign w:val="subscript"/>
            <w:lang w:val="en-US" w:bidi="bn-IN"/>
          </w:rPr>
          <w:t>E-UTRA</w:t>
        </w:r>
        <w:r w:rsidRPr="001A7EBF">
          <w:rPr>
            <w:noProof/>
            <w:vertAlign w:val="subscript"/>
            <w:lang w:eastAsia="x-none" w:bidi="bn-IN"/>
          </w:rPr>
          <w:t>,</w:t>
        </w:r>
        <w:r w:rsidRPr="001A7EBF">
          <w:rPr>
            <w:i/>
            <w:noProof/>
            <w:vertAlign w:val="subscript"/>
            <w:lang w:eastAsia="zh-CN" w:bidi="bn-IN"/>
          </w:rPr>
          <w:t xml:space="preserve">c </w:t>
        </w:r>
        <w:r w:rsidRPr="001A7EBF">
          <w:rPr>
            <w:noProof/>
            <w:lang w:eastAsia="x-none" w:bidi="bn-IN"/>
          </w:rPr>
          <w:t>(</w:t>
        </w:r>
        <w:r w:rsidRPr="001A7EBF">
          <w:rPr>
            <w:i/>
            <w:noProof/>
            <w:lang w:eastAsia="x-none" w:bidi="bn-IN"/>
          </w:rPr>
          <w:t>p</w:t>
        </w:r>
        <w:r w:rsidRPr="001A7EBF">
          <w:rPr>
            <w:noProof/>
            <w:lang w:eastAsia="x-none" w:bidi="bn-IN"/>
          </w:rPr>
          <w:t xml:space="preserve">) </w:t>
        </w:r>
        <w:r w:rsidRPr="001A7EBF">
          <w:rPr>
            <w:lang w:eastAsia="x-none" w:bidi="bn-IN"/>
          </w:rPr>
          <w:t xml:space="preserve">is the E-UTRA higher limit of the maximum configured power </w:t>
        </w:r>
        <w:r w:rsidRPr="001A7EBF">
          <w:rPr>
            <w:rFonts w:eastAsia="Calibri"/>
            <w:lang w:val="en-US" w:bidi="bn-IN"/>
          </w:rPr>
          <w:t xml:space="preserve">expressed in linear scale; </w:t>
        </w:r>
      </w:ins>
    </w:p>
    <w:p w14:paraId="43663523" w14:textId="77777777" w:rsidR="00AB2C74" w:rsidRPr="001A7EBF" w:rsidRDefault="00AB2C74" w:rsidP="00AB2C74">
      <w:pPr>
        <w:numPr>
          <w:ilvl w:val="0"/>
          <w:numId w:val="1"/>
        </w:numPr>
        <w:spacing w:after="160" w:line="256" w:lineRule="auto"/>
        <w:rPr>
          <w:ins w:id="478" w:author="R4-1813844" w:date="2018-10-28T13:50:00Z"/>
          <w:rFonts w:eastAsia="Calibri"/>
          <w:lang w:val="en-US" w:bidi="bn-IN"/>
        </w:rPr>
      </w:pPr>
      <w:ins w:id="479" w:author="R4-1813844" w:date="2018-10-28T13:50:00Z">
        <w:r w:rsidRPr="001A7EBF">
          <w:rPr>
            <w:noProof/>
            <w:lang w:eastAsia="x-none" w:bidi="bn-IN"/>
          </w:rPr>
          <w:t>p</w:t>
        </w:r>
        <w:r w:rsidRPr="001A7EBF">
          <w:rPr>
            <w:noProof/>
            <w:vertAlign w:val="subscript"/>
            <w:lang w:eastAsia="x-none" w:bidi="bn-IN"/>
          </w:rPr>
          <w:t>CMAX</w:t>
        </w:r>
        <w:r w:rsidRPr="001A7EBF">
          <w:rPr>
            <w:noProof/>
            <w:lang w:eastAsia="zh-CN"/>
          </w:rPr>
          <w:t xml:space="preserve"> </w:t>
        </w:r>
        <w:r w:rsidRPr="001856A3">
          <w:rPr>
            <w:noProof/>
            <w:vertAlign w:val="subscript"/>
            <w:lang w:val="en-US" w:eastAsia="x-none" w:bidi="bn-IN"/>
          </w:rPr>
          <w:t>H</w:t>
        </w:r>
        <w:r w:rsidRPr="001A7EBF">
          <w:rPr>
            <w:noProof/>
            <w:vertAlign w:val="subscript"/>
            <w:lang w:eastAsia="x-none" w:bidi="bn-IN"/>
          </w:rPr>
          <w:t xml:space="preserve"> _</w:t>
        </w:r>
        <w:r w:rsidRPr="001A7EBF">
          <w:rPr>
            <w:rFonts w:eastAsia="SimSun"/>
            <w:i/>
            <w:vertAlign w:val="subscript"/>
            <w:lang w:bidi="bn-IN"/>
          </w:rPr>
          <w:t xml:space="preserve"> </w:t>
        </w:r>
        <w:r w:rsidRPr="001856A3">
          <w:rPr>
            <w:rFonts w:eastAsia="SimSun"/>
            <w:vertAlign w:val="subscript"/>
            <w:lang w:val="en-US" w:bidi="bn-IN"/>
          </w:rPr>
          <w:t>NR</w:t>
        </w:r>
        <w:r w:rsidRPr="001A7EBF">
          <w:rPr>
            <w:noProof/>
            <w:vertAlign w:val="subscript"/>
            <w:lang w:eastAsia="x-none" w:bidi="bn-IN"/>
          </w:rPr>
          <w:t>,</w:t>
        </w:r>
        <w:r w:rsidRPr="001A7EBF">
          <w:rPr>
            <w:i/>
            <w:noProof/>
            <w:vertAlign w:val="subscript"/>
            <w:lang w:eastAsia="zh-CN" w:bidi="bn-IN"/>
          </w:rPr>
          <w:t xml:space="preserve">c </w:t>
        </w:r>
        <w:r w:rsidRPr="001A7EBF">
          <w:rPr>
            <w:noProof/>
            <w:lang w:eastAsia="x-none" w:bidi="bn-IN"/>
          </w:rPr>
          <w:t>(</w:t>
        </w:r>
        <w:r w:rsidRPr="001A7EBF">
          <w:rPr>
            <w:i/>
            <w:noProof/>
            <w:lang w:eastAsia="x-none" w:bidi="bn-IN"/>
          </w:rPr>
          <w:t>q</w:t>
        </w:r>
        <w:r w:rsidRPr="001A7EBF">
          <w:rPr>
            <w:noProof/>
            <w:lang w:eastAsia="x-none" w:bidi="bn-IN"/>
          </w:rPr>
          <w:t xml:space="preserve">) </w:t>
        </w:r>
        <w:r w:rsidRPr="001A7EBF">
          <w:rPr>
            <w:lang w:eastAsia="x-none" w:bidi="bn-IN"/>
          </w:rPr>
          <w:t xml:space="preserve">is the NR higher limit of the maximum configured power </w:t>
        </w:r>
        <w:r w:rsidRPr="001A7EBF">
          <w:rPr>
            <w:rFonts w:eastAsia="Calibri"/>
            <w:lang w:val="en-US" w:bidi="bn-IN"/>
          </w:rPr>
          <w:t xml:space="preserve">expressed in linear scale; </w:t>
        </w:r>
      </w:ins>
    </w:p>
    <w:p w14:paraId="43114FD0" w14:textId="77777777" w:rsidR="00AB2C74" w:rsidRPr="005C3811" w:rsidRDefault="00AB2C74" w:rsidP="00AB2C74">
      <w:pPr>
        <w:numPr>
          <w:ilvl w:val="0"/>
          <w:numId w:val="1"/>
        </w:numPr>
        <w:spacing w:after="160" w:line="256" w:lineRule="auto"/>
        <w:rPr>
          <w:ins w:id="480" w:author="R4-1813844" w:date="2018-10-28T13:50:00Z"/>
          <w:rFonts w:eastAsia="Calibri"/>
          <w:lang w:val="en-US" w:bidi="bn-IN"/>
        </w:rPr>
      </w:pPr>
      <w:ins w:id="481" w:author="R4-1813844" w:date="2018-10-28T13:50:00Z">
        <w:r w:rsidRPr="001A7EBF">
          <w:rPr>
            <w:noProof/>
            <w:lang w:eastAsia="x-none" w:bidi="bn-IN"/>
          </w:rPr>
          <w:t>p</w:t>
        </w:r>
        <w:r w:rsidRPr="001A7EBF">
          <w:rPr>
            <w:noProof/>
            <w:vertAlign w:val="subscript"/>
            <w:lang w:eastAsia="x-none" w:bidi="bn-IN"/>
          </w:rPr>
          <w:t>CMAX</w:t>
        </w:r>
        <w:r w:rsidRPr="001A7EBF">
          <w:rPr>
            <w:noProof/>
            <w:lang w:eastAsia="zh-CN"/>
          </w:rPr>
          <w:t xml:space="preserve"> </w:t>
        </w:r>
        <w:r w:rsidRPr="001856A3">
          <w:rPr>
            <w:noProof/>
            <w:vertAlign w:val="subscript"/>
            <w:lang w:val="en-US" w:eastAsia="x-none" w:bidi="bn-IN"/>
          </w:rPr>
          <w:t>L</w:t>
        </w:r>
        <w:r w:rsidRPr="001A7EBF">
          <w:rPr>
            <w:noProof/>
            <w:vertAlign w:val="subscript"/>
            <w:lang w:eastAsia="x-none" w:bidi="bn-IN"/>
          </w:rPr>
          <w:t xml:space="preserve"> _</w:t>
        </w:r>
        <w:r w:rsidRPr="001A7EBF">
          <w:rPr>
            <w:rFonts w:eastAsia="SimSun"/>
            <w:i/>
            <w:vertAlign w:val="subscript"/>
            <w:lang w:bidi="bn-IN"/>
          </w:rPr>
          <w:t xml:space="preserve"> </w:t>
        </w:r>
        <w:r w:rsidRPr="001856A3">
          <w:rPr>
            <w:rFonts w:eastAsia="SimSun"/>
            <w:vertAlign w:val="subscript"/>
            <w:lang w:val="en-US" w:bidi="bn-IN"/>
          </w:rPr>
          <w:t>E-UTRA</w:t>
        </w:r>
        <w:r w:rsidRPr="001A7EBF">
          <w:rPr>
            <w:noProof/>
            <w:vertAlign w:val="subscript"/>
            <w:lang w:eastAsia="x-none" w:bidi="bn-IN"/>
          </w:rPr>
          <w:t>,</w:t>
        </w:r>
        <w:r w:rsidRPr="001A7EBF">
          <w:rPr>
            <w:i/>
            <w:noProof/>
            <w:vertAlign w:val="subscript"/>
            <w:lang w:eastAsia="zh-CN" w:bidi="bn-IN"/>
          </w:rPr>
          <w:t xml:space="preserve">c </w:t>
        </w:r>
        <w:r w:rsidRPr="001A7EBF">
          <w:rPr>
            <w:noProof/>
            <w:lang w:eastAsia="x-none" w:bidi="bn-IN"/>
          </w:rPr>
          <w:t>(</w:t>
        </w:r>
        <w:r w:rsidRPr="001A7EBF">
          <w:rPr>
            <w:i/>
            <w:noProof/>
            <w:lang w:eastAsia="x-none" w:bidi="bn-IN"/>
          </w:rPr>
          <w:t>p</w:t>
        </w:r>
        <w:r w:rsidRPr="001A7EBF">
          <w:rPr>
            <w:noProof/>
            <w:lang w:eastAsia="x-none" w:bidi="bn-IN"/>
          </w:rPr>
          <w:t xml:space="preserve">) </w:t>
        </w:r>
        <w:r w:rsidRPr="001A7EBF">
          <w:rPr>
            <w:lang w:eastAsia="x-none" w:bidi="bn-IN"/>
          </w:rPr>
          <w:t xml:space="preserve">is the E-UTRA lower limit of the maximum configured power </w:t>
        </w:r>
        <w:r w:rsidRPr="001A7EBF">
          <w:rPr>
            <w:rFonts w:eastAsia="Calibri"/>
            <w:lang w:val="en-US" w:bidi="bn-IN"/>
          </w:rPr>
          <w:t xml:space="preserve">expressed in linear scale; </w:t>
        </w:r>
      </w:ins>
    </w:p>
    <w:p w14:paraId="0A2FBF13" w14:textId="2FDDF5EA" w:rsidR="00AB2C74" w:rsidRDefault="00AB2C74" w:rsidP="00AB2C74">
      <w:pPr>
        <w:numPr>
          <w:ilvl w:val="0"/>
          <w:numId w:val="1"/>
        </w:numPr>
        <w:spacing w:after="160" w:line="256" w:lineRule="auto"/>
        <w:rPr>
          <w:ins w:id="482" w:author="Ericsson" w:date="2018-10-28T15:46:00Z"/>
          <w:rFonts w:eastAsia="Calibri"/>
          <w:lang w:val="en-US" w:bidi="bn-IN"/>
        </w:rPr>
      </w:pPr>
      <w:ins w:id="483" w:author="R4-1813844" w:date="2018-10-28T13:50:00Z">
        <w:r w:rsidRPr="0069697A">
          <w:rPr>
            <w:noProof/>
            <w:lang w:eastAsia="x-none" w:bidi="bn-IN"/>
          </w:rPr>
          <w:t>p</w:t>
        </w:r>
        <w:r w:rsidRPr="0069697A">
          <w:rPr>
            <w:noProof/>
            <w:vertAlign w:val="subscript"/>
            <w:lang w:eastAsia="x-none" w:bidi="bn-IN"/>
          </w:rPr>
          <w:t>CMAX</w:t>
        </w:r>
        <w:r w:rsidRPr="0069697A">
          <w:rPr>
            <w:noProof/>
            <w:lang w:eastAsia="zh-CN"/>
          </w:rPr>
          <w:t xml:space="preserve"> </w:t>
        </w:r>
        <w:r w:rsidRPr="001856A3">
          <w:rPr>
            <w:noProof/>
            <w:vertAlign w:val="subscript"/>
            <w:lang w:val="en-US" w:eastAsia="x-none" w:bidi="bn-IN"/>
          </w:rPr>
          <w:t>L</w:t>
        </w:r>
        <w:r w:rsidRPr="001A7EBF">
          <w:rPr>
            <w:noProof/>
            <w:vertAlign w:val="subscript"/>
            <w:lang w:eastAsia="x-none" w:bidi="bn-IN"/>
          </w:rPr>
          <w:t xml:space="preserve"> _</w:t>
        </w:r>
        <w:r w:rsidRPr="001A7EBF">
          <w:rPr>
            <w:rFonts w:eastAsia="SimSun"/>
            <w:i/>
            <w:vertAlign w:val="subscript"/>
            <w:lang w:bidi="bn-IN"/>
          </w:rPr>
          <w:t xml:space="preserve"> </w:t>
        </w:r>
        <w:r w:rsidRPr="001856A3">
          <w:rPr>
            <w:rFonts w:eastAsia="SimSun"/>
            <w:vertAlign w:val="subscript"/>
            <w:lang w:val="en-US" w:bidi="bn-IN"/>
          </w:rPr>
          <w:t>NR,</w:t>
        </w:r>
        <w:r w:rsidRPr="001A7EBF">
          <w:rPr>
            <w:i/>
            <w:noProof/>
            <w:vertAlign w:val="subscript"/>
            <w:lang w:eastAsia="zh-CN" w:bidi="bn-IN"/>
          </w:rPr>
          <w:t>c</w:t>
        </w:r>
        <w:r w:rsidRPr="001A7EBF">
          <w:rPr>
            <w:noProof/>
            <w:lang w:eastAsia="x-none" w:bidi="bn-IN"/>
          </w:rPr>
          <w:t>(</w:t>
        </w:r>
        <w:r w:rsidRPr="001A7EBF">
          <w:rPr>
            <w:i/>
            <w:noProof/>
            <w:lang w:eastAsia="x-none" w:bidi="bn-IN"/>
          </w:rPr>
          <w:t>q</w:t>
        </w:r>
        <w:r w:rsidRPr="001A7EBF">
          <w:rPr>
            <w:noProof/>
            <w:lang w:eastAsia="x-none" w:bidi="bn-IN"/>
          </w:rPr>
          <w:t xml:space="preserve">) </w:t>
        </w:r>
        <w:r w:rsidRPr="001A7EBF">
          <w:rPr>
            <w:lang w:eastAsia="x-none" w:bidi="bn-IN"/>
          </w:rPr>
          <w:t xml:space="preserve">is the NR lower limit of the maximum configured power </w:t>
        </w:r>
        <w:r w:rsidRPr="001A7EBF">
          <w:rPr>
            <w:rFonts w:eastAsia="Calibri"/>
            <w:lang w:val="en-US" w:bidi="bn-IN"/>
          </w:rPr>
          <w:t>expressed in linear scale;</w:t>
        </w:r>
      </w:ins>
    </w:p>
    <w:p w14:paraId="55A2FF13" w14:textId="18BC0552" w:rsidR="005403CC" w:rsidRPr="001A7EBF" w:rsidRDefault="005403CC" w:rsidP="005403CC">
      <w:pPr>
        <w:numPr>
          <w:ilvl w:val="0"/>
          <w:numId w:val="1"/>
        </w:numPr>
        <w:spacing w:after="160" w:line="256" w:lineRule="auto"/>
        <w:rPr>
          <w:ins w:id="484" w:author="Ericsson" w:date="2018-10-28T15:46:00Z"/>
          <w:rFonts w:eastAsia="Calibri"/>
          <w:lang w:val="en-US" w:bidi="bn-IN"/>
        </w:rPr>
      </w:pPr>
      <w:ins w:id="485" w:author="Ericsson" w:date="2018-10-28T15:47:00Z">
        <w:r w:rsidRPr="003C681B">
          <w:rPr>
            <w:position w:val="-10"/>
          </w:rPr>
          <w:object w:dxaOrig="400" w:dyaOrig="340" w14:anchorId="1E14DCA2">
            <v:shape id="_x0000_i1027" type="#_x0000_t75" style="width:19.6pt;height:16.15pt" o:ole="">
              <v:imagedata r:id="rId13" o:title=""/>
            </v:shape>
            <o:OLEObject Type="Embed" ProgID="Equation.3" ShapeID="_x0000_i1027" DrawAspect="Content" ObjectID="_1602707129" r:id="rId17"/>
          </w:object>
        </w:r>
      </w:ins>
      <w:ins w:id="486" w:author="Ericsson" w:date="2018-10-28T15:47:00Z">
        <w:r>
          <w:rPr>
            <w:rFonts w:hint="eastAsia"/>
            <w:lang w:eastAsia="zh-CN"/>
          </w:rPr>
          <w:t xml:space="preserve"> is the linear value</w:t>
        </w:r>
        <w:r>
          <w:rPr>
            <w:lang w:eastAsia="ja-JP"/>
          </w:rPr>
          <w:t xml:space="preserve"> of </w:t>
        </w:r>
      </w:ins>
      <w:ins w:id="487" w:author="Ericsson" w:date="2018-10-28T15:47:00Z">
        <w:r w:rsidRPr="003C681B">
          <w:rPr>
            <w:position w:val="-10"/>
          </w:rPr>
          <w:object w:dxaOrig="400" w:dyaOrig="300" w14:anchorId="2160ED13">
            <v:shape id="_x0000_i1028" type="#_x0000_t75" style="width:19.6pt;height:15pt" o:ole="">
              <v:imagedata r:id="rId18" o:title=""/>
            </v:shape>
            <o:OLEObject Type="Embed" ProgID="Equation.3" ShapeID="_x0000_i1028" DrawAspect="Content" ObjectID="_1602707130" r:id="rId19"/>
          </w:object>
        </w:r>
      </w:ins>
      <w:ins w:id="488" w:author="Ericsson" w:date="2018-10-28T15:47:00Z">
        <w:r>
          <w:t xml:space="preserve">, </w:t>
        </w:r>
      </w:ins>
      <w:ins w:id="489" w:author="Ericsson" w:date="2018-10-28T15:47:00Z">
        <w:r w:rsidRPr="006049B4">
          <w:rPr>
            <w:position w:val="-10"/>
          </w:rPr>
          <w:object w:dxaOrig="360" w:dyaOrig="340" w14:anchorId="1E73AA8D">
            <v:shape id="_x0000_i1029" type="#_x0000_t75" style="width:18.45pt;height:16.15pt" o:ole="">
              <v:imagedata r:id="rId15" o:title=""/>
            </v:shape>
            <o:OLEObject Type="Embed" ProgID="Equation.3" ShapeID="_x0000_i1029" DrawAspect="Content" ObjectID="_1602707131" r:id="rId20"/>
          </w:object>
        </w:r>
      </w:ins>
      <w:ins w:id="490" w:author="Ericsson" w:date="2018-10-28T15:47:00Z">
        <w:r>
          <w:rPr>
            <w:rFonts w:hint="eastAsia"/>
            <w:lang w:eastAsia="zh-CN"/>
          </w:rPr>
          <w:t xml:space="preserve"> is the linear value</w:t>
        </w:r>
        <w:r>
          <w:rPr>
            <w:lang w:eastAsia="ja-JP"/>
          </w:rPr>
          <w:t xml:space="preserve"> of </w:t>
        </w:r>
      </w:ins>
      <w:ins w:id="491" w:author="Ericsson" w:date="2018-10-28T15:47:00Z">
        <w:r w:rsidRPr="006049B4">
          <w:rPr>
            <w:position w:val="-10"/>
          </w:rPr>
          <w:object w:dxaOrig="360" w:dyaOrig="300" w14:anchorId="5662A2FC">
            <v:shape id="_x0000_i1030" type="#_x0000_t75" style="width:18.45pt;height:15pt" o:ole="">
              <v:imagedata r:id="rId21" o:title=""/>
            </v:shape>
            <o:OLEObject Type="Embed" ProgID="Equation.3" ShapeID="_x0000_i1030" DrawAspect="Content" ObjectID="_1602707132" r:id="rId22"/>
          </w:object>
        </w:r>
      </w:ins>
      <w:ins w:id="492" w:author="Ericsson" w:date="2018-10-28T15:47:00Z">
        <w:r>
          <w:t>,</w:t>
        </w:r>
      </w:ins>
    </w:p>
    <w:p w14:paraId="712FE64D" w14:textId="7AED15BD" w:rsidR="005403CC" w:rsidRPr="001A7EBF" w:rsidDel="006F7EEF" w:rsidRDefault="005403CC" w:rsidP="00AB2C74">
      <w:pPr>
        <w:numPr>
          <w:ilvl w:val="0"/>
          <w:numId w:val="1"/>
        </w:numPr>
        <w:spacing w:after="160" w:line="256" w:lineRule="auto"/>
        <w:rPr>
          <w:ins w:id="493" w:author="R4-1813844" w:date="2018-10-28T13:50:00Z"/>
          <w:del w:id="494" w:author="Ericsson" w:date="2018-10-28T17:40:00Z"/>
          <w:rFonts w:eastAsia="Calibri"/>
          <w:lang w:val="en-US" w:bidi="bn-IN"/>
        </w:rPr>
      </w:pPr>
    </w:p>
    <w:p w14:paraId="64C1ED94" w14:textId="6BAC5197" w:rsidR="00AB2C74" w:rsidRPr="00E968F0" w:rsidDel="006F7EEF" w:rsidRDefault="00AB2C74" w:rsidP="00AB2C74">
      <w:pPr>
        <w:numPr>
          <w:ilvl w:val="0"/>
          <w:numId w:val="1"/>
        </w:numPr>
        <w:spacing w:after="0"/>
        <w:rPr>
          <w:ins w:id="495" w:author="R4-1813844" w:date="2018-10-28T13:50:00Z"/>
          <w:del w:id="496" w:author="Ericsson" w:date="2018-10-28T17:40:00Z"/>
          <w:rFonts w:eastAsia="SimSun"/>
          <w:lang w:val="en-US" w:bidi="bn-IN"/>
        </w:rPr>
      </w:pPr>
      <w:ins w:id="497" w:author="R4-1813844" w:date="2018-10-28T13:50:00Z">
        <w:del w:id="498" w:author="Ericsson" w:date="2018-10-28T17:40:00Z">
          <w:r w:rsidRPr="005C3811" w:rsidDel="006F7EEF">
            <w:rPr>
              <w:lang w:eastAsia="x-none" w:bidi="bn-IN"/>
            </w:rPr>
            <w:delText>P</w:delText>
          </w:r>
          <w:r w:rsidRPr="0069697A" w:rsidDel="006F7EEF">
            <w:rPr>
              <w:vertAlign w:val="subscript"/>
              <w:lang w:eastAsia="x-none" w:bidi="bn-IN"/>
            </w:rPr>
            <w:delText>PowerClass, EN-DC</w:delText>
          </w:r>
          <w:r w:rsidRPr="0069697A" w:rsidDel="006F7EEF">
            <w:rPr>
              <w:rFonts w:eastAsia="SimSun"/>
              <w:lang w:bidi="bn-IN"/>
            </w:rPr>
            <w:delText xml:space="preserve"> is defined in sub-clause 6.2B.1.3-1 for inter-band EN-DC;</w:delText>
          </w:r>
        </w:del>
      </w:ins>
    </w:p>
    <w:p w14:paraId="7EC43103" w14:textId="16D9BF40" w:rsidR="00AB2C74" w:rsidRPr="001856A3" w:rsidDel="006F7EEF" w:rsidRDefault="00AB2C74" w:rsidP="00AB2C74">
      <w:pPr>
        <w:pStyle w:val="Heading4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499" w:author="R4-1813844" w:date="2018-10-28T13:50:00Z"/>
          <w:del w:id="500" w:author="Ericsson" w:date="2018-10-28T17:40:00Z"/>
          <w:rFonts w:ascii="Times New Roman" w:eastAsia="SimSun" w:hAnsi="Times New Roman"/>
          <w:sz w:val="20"/>
          <w:lang w:bidi="bn-IN"/>
        </w:rPr>
      </w:pPr>
      <w:ins w:id="501" w:author="R4-1813844" w:date="2018-10-28T13:50:00Z">
        <w:del w:id="502" w:author="Ericsson" w:date="2018-10-28T17:40:00Z">
          <w:r w:rsidRPr="001A7EBF" w:rsidDel="006F7EEF">
            <w:rPr>
              <w:rFonts w:ascii="Times New Roman" w:hAnsi="Times New Roman"/>
              <w:sz w:val="20"/>
            </w:rPr>
            <w:delText>X_scale</w:delText>
          </w:r>
          <w:r w:rsidRPr="001856A3" w:rsidDel="006F7EEF">
            <w:rPr>
              <w:rFonts w:ascii="Times New Roman" w:hAnsi="Times New Roman"/>
            </w:rPr>
            <w:delText xml:space="preserve"> </w:delText>
          </w:r>
          <w:r w:rsidRPr="001856A3" w:rsidDel="006F7EEF">
            <w:rPr>
              <w:rFonts w:ascii="Times New Roman" w:hAnsi="Times New Roman"/>
              <w:sz w:val="20"/>
            </w:rPr>
            <w:delText>is the linear value of X dB which is configured by RRC and can only take values [0 , 6]</w:delText>
          </w:r>
        </w:del>
      </w:ins>
    </w:p>
    <w:p w14:paraId="47992FA8" w14:textId="45DFFB51" w:rsidR="00AB2C74" w:rsidRPr="001856A3" w:rsidDel="006F7EEF" w:rsidRDefault="00AB2C74" w:rsidP="00AB2C74">
      <w:pPr>
        <w:pStyle w:val="ListParagraph"/>
        <w:numPr>
          <w:ilvl w:val="0"/>
          <w:numId w:val="1"/>
        </w:numPr>
        <w:rPr>
          <w:ins w:id="503" w:author="R4-1813844" w:date="2018-10-28T13:50:00Z"/>
          <w:del w:id="504" w:author="Ericsson" w:date="2018-10-28T17:40:00Z"/>
          <w:sz w:val="32"/>
        </w:rPr>
      </w:pPr>
      <w:ins w:id="505" w:author="R4-1813844" w:date="2018-10-28T13:50:00Z">
        <w:del w:id="506" w:author="Ericsson" w:date="2018-10-28T17:40:00Z">
          <w:r w:rsidRPr="001856A3" w:rsidDel="006F7EEF">
            <w:rPr>
              <w:lang w:val="en-US"/>
            </w:rPr>
            <w:delText>p</w:delText>
          </w:r>
          <w:r w:rsidRPr="001856A3" w:rsidDel="006F7EEF">
            <w:rPr>
              <w:vertAlign w:val="subscript"/>
              <w:lang w:val="en-US"/>
            </w:rPr>
            <w:delText>CMAX_</w:delText>
          </w:r>
          <w:r w:rsidRPr="001856A3" w:rsidDel="006F7EEF">
            <w:rPr>
              <w:i/>
              <w:iCs/>
              <w:vertAlign w:val="subscript"/>
              <w:lang w:val="en-US"/>
            </w:rPr>
            <w:delText xml:space="preserve"> </w:delText>
          </w:r>
          <w:r w:rsidRPr="001856A3" w:rsidDel="006F7EEF">
            <w:rPr>
              <w:vertAlign w:val="subscript"/>
              <w:lang w:val="en-US"/>
            </w:rPr>
            <w:delText>E-UTRA,</w:delText>
          </w:r>
          <w:r w:rsidRPr="001856A3" w:rsidDel="006F7EEF">
            <w:rPr>
              <w:i/>
              <w:iCs/>
              <w:vertAlign w:val="subscript"/>
              <w:lang w:val="en-US"/>
            </w:rPr>
            <w:delText xml:space="preserve">c </w:delText>
          </w:r>
          <w:r w:rsidRPr="001856A3" w:rsidDel="006F7EEF">
            <w:rPr>
              <w:lang w:val="en-US"/>
            </w:rPr>
            <w:delText>(</w:delText>
          </w:r>
          <w:r w:rsidRPr="001856A3" w:rsidDel="006F7EEF">
            <w:rPr>
              <w:i/>
              <w:iCs/>
              <w:lang w:val="en-US"/>
            </w:rPr>
            <w:delText>p</w:delText>
          </w:r>
          <w:r w:rsidRPr="001856A3" w:rsidDel="006F7EEF">
            <w:rPr>
              <w:lang w:val="en-US"/>
            </w:rPr>
            <w:delText>) is the linear value of P</w:delText>
          </w:r>
          <w:r w:rsidRPr="001856A3" w:rsidDel="006F7EEF">
            <w:rPr>
              <w:vertAlign w:val="subscript"/>
              <w:lang w:val="en-US"/>
            </w:rPr>
            <w:delText>CMAX_</w:delText>
          </w:r>
          <w:r w:rsidRPr="001856A3" w:rsidDel="006F7EEF">
            <w:rPr>
              <w:i/>
              <w:iCs/>
              <w:vertAlign w:val="subscript"/>
              <w:lang w:val="en-US"/>
            </w:rPr>
            <w:delText xml:space="preserve"> </w:delText>
          </w:r>
          <w:r w:rsidRPr="001856A3" w:rsidDel="006F7EEF">
            <w:rPr>
              <w:vertAlign w:val="subscript"/>
              <w:lang w:val="en-US"/>
            </w:rPr>
            <w:delText>E-UTRA,</w:delText>
          </w:r>
          <w:r w:rsidRPr="001856A3" w:rsidDel="006F7EEF">
            <w:rPr>
              <w:i/>
              <w:iCs/>
              <w:vertAlign w:val="subscript"/>
              <w:lang w:val="en-US"/>
            </w:rPr>
            <w:delText xml:space="preserve">c </w:delText>
          </w:r>
          <w:r w:rsidRPr="001856A3" w:rsidDel="006F7EEF">
            <w:rPr>
              <w:lang w:val="en-US"/>
            </w:rPr>
            <w:delText>(</w:delText>
          </w:r>
          <w:r w:rsidRPr="001856A3" w:rsidDel="006F7EEF">
            <w:rPr>
              <w:i/>
              <w:iCs/>
              <w:lang w:val="en-US"/>
            </w:rPr>
            <w:delText>p</w:delText>
          </w:r>
          <w:r w:rsidRPr="001856A3" w:rsidDel="006F7EEF">
            <w:rPr>
              <w:lang w:val="en-US"/>
            </w:rPr>
            <w:delText>), the real configured max power for LTE</w:delText>
          </w:r>
        </w:del>
      </w:ins>
    </w:p>
    <w:p w14:paraId="5AC62BB4" w14:textId="2D2E1650" w:rsidR="00AB2C74" w:rsidRPr="001A7EBF" w:rsidDel="006F7EEF" w:rsidRDefault="00AB2C74" w:rsidP="00AB2C74">
      <w:pPr>
        <w:pStyle w:val="ListParagraph"/>
        <w:numPr>
          <w:ilvl w:val="0"/>
          <w:numId w:val="1"/>
        </w:numPr>
        <w:rPr>
          <w:ins w:id="507" w:author="R4-1813844" w:date="2018-10-28T13:50:00Z"/>
          <w:del w:id="508" w:author="Ericsson" w:date="2018-10-28T17:40:00Z"/>
          <w:sz w:val="32"/>
        </w:rPr>
      </w:pPr>
      <w:ins w:id="509" w:author="R4-1813844" w:date="2018-10-28T13:50:00Z">
        <w:del w:id="510" w:author="Ericsson" w:date="2018-10-28T17:40:00Z">
          <w:r w:rsidRPr="001856A3" w:rsidDel="006F7EEF">
            <w:rPr>
              <w:lang w:val="en-US"/>
            </w:rPr>
            <w:delText>p</w:delText>
          </w:r>
          <w:r w:rsidRPr="001856A3" w:rsidDel="006F7EEF">
            <w:rPr>
              <w:vertAlign w:val="subscript"/>
              <w:lang w:val="en-US"/>
            </w:rPr>
            <w:delText>CMAX,f,</w:delText>
          </w:r>
          <w:r w:rsidRPr="001856A3" w:rsidDel="006F7EEF">
            <w:rPr>
              <w:i/>
              <w:iCs/>
              <w:vertAlign w:val="subscript"/>
              <w:lang w:val="en-US"/>
            </w:rPr>
            <w:delText xml:space="preserve">c,NR </w:delText>
          </w:r>
          <w:r w:rsidRPr="001856A3" w:rsidDel="006F7EEF">
            <w:rPr>
              <w:lang w:val="en-US"/>
            </w:rPr>
            <w:delText>(</w:delText>
          </w:r>
          <w:r w:rsidRPr="001856A3" w:rsidDel="006F7EEF">
            <w:rPr>
              <w:i/>
              <w:iCs/>
              <w:lang w:val="en-US"/>
            </w:rPr>
            <w:delText>q</w:delText>
          </w:r>
          <w:r w:rsidRPr="001856A3" w:rsidDel="006F7EEF">
            <w:rPr>
              <w:lang w:val="en-US"/>
            </w:rPr>
            <w:delText>) is the linear value of P</w:delText>
          </w:r>
          <w:r w:rsidRPr="001856A3" w:rsidDel="006F7EEF">
            <w:rPr>
              <w:vertAlign w:val="subscript"/>
              <w:lang w:val="en-US"/>
            </w:rPr>
            <w:delText>CMAX,f,</w:delText>
          </w:r>
          <w:r w:rsidRPr="001856A3" w:rsidDel="006F7EEF">
            <w:rPr>
              <w:i/>
              <w:iCs/>
              <w:vertAlign w:val="subscript"/>
              <w:lang w:val="en-US"/>
            </w:rPr>
            <w:delText xml:space="preserve">c,NR </w:delText>
          </w:r>
          <w:r w:rsidRPr="001856A3" w:rsidDel="006F7EEF">
            <w:rPr>
              <w:lang w:val="en-US"/>
            </w:rPr>
            <w:delText>(</w:delText>
          </w:r>
          <w:r w:rsidRPr="001856A3" w:rsidDel="006F7EEF">
            <w:rPr>
              <w:i/>
              <w:iCs/>
              <w:lang w:val="en-US"/>
            </w:rPr>
            <w:delText>q</w:delText>
          </w:r>
          <w:r w:rsidRPr="001856A3" w:rsidDel="006F7EEF">
            <w:rPr>
              <w:lang w:val="en-US"/>
            </w:rPr>
            <w:delText>), the real configured max power of NR</w:delText>
          </w:r>
        </w:del>
      </w:ins>
    </w:p>
    <w:p w14:paraId="7F8772E7" w14:textId="77777777" w:rsidR="00AB2C74" w:rsidRDefault="00AB2C74" w:rsidP="00AB2C74">
      <w:pPr>
        <w:spacing w:after="160" w:line="256" w:lineRule="auto"/>
        <w:rPr>
          <w:ins w:id="511" w:author="R4-1813844" w:date="2018-10-28T13:50:00Z"/>
          <w:rFonts w:eastAsia="Calibri"/>
          <w:lang w:val="en-US" w:bidi="bn-IN"/>
        </w:rPr>
      </w:pPr>
    </w:p>
    <w:p w14:paraId="0A4FF1F2" w14:textId="77777777" w:rsidR="00AB2C74" w:rsidRDefault="00AB2C74" w:rsidP="00AB2C74">
      <w:pPr>
        <w:spacing w:after="160" w:line="256" w:lineRule="auto"/>
        <w:rPr>
          <w:ins w:id="512" w:author="R4-1813844" w:date="2018-10-28T13:50:00Z"/>
          <w:rFonts w:eastAsia="Calibri"/>
          <w:lang w:val="en-US"/>
        </w:rPr>
      </w:pPr>
    </w:p>
    <w:p w14:paraId="3801854A" w14:textId="77777777" w:rsidR="00AB2C74" w:rsidRDefault="00AB2C74" w:rsidP="00AB2C7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513" w:author="R4-1813844" w:date="2018-10-28T13:50:00Z"/>
          <w:rFonts w:ascii="Arial" w:hAnsi="Arial" w:cs="Arial"/>
          <w:b/>
          <w:lang w:eastAsia="x-none"/>
        </w:rPr>
      </w:pPr>
      <w:ins w:id="514" w:author="R4-1813844" w:date="2018-10-28T13:50:00Z">
        <w:r>
          <w:rPr>
            <w:rFonts w:ascii="Arial" w:hAnsi="Arial" w:cs="Arial"/>
            <w:b/>
            <w:lang w:eastAsia="x-none"/>
          </w:rPr>
          <w:lastRenderedPageBreak/>
          <w:t xml:space="preserve">Table </w:t>
        </w:r>
        <w:r>
          <w:rPr>
            <w:rFonts w:ascii="Arial" w:hAnsi="Arial"/>
            <w:b/>
            <w:bCs/>
            <w:lang w:eastAsia="x-none"/>
          </w:rPr>
          <w:t>6.2B.4.1.3-2</w:t>
        </w:r>
        <w:r>
          <w:rPr>
            <w:rFonts w:ascii="Arial" w:hAnsi="Arial" w:cs="Arial"/>
            <w:b/>
            <w:lang w:eastAsia="x-none"/>
          </w:rPr>
          <w:t>: P</w:t>
        </w:r>
        <w:r>
          <w:rPr>
            <w:rFonts w:ascii="Arial" w:hAnsi="Arial" w:cs="Arial"/>
            <w:b/>
            <w:vertAlign w:val="subscript"/>
            <w:lang w:eastAsia="x-none"/>
          </w:rPr>
          <w:t>CMAX</w:t>
        </w:r>
        <w:r>
          <w:rPr>
            <w:rFonts w:ascii="Arial" w:hAnsi="Arial" w:cs="Arial"/>
            <w:b/>
            <w:lang w:eastAsia="x-none"/>
          </w:rPr>
          <w:t xml:space="preserve"> tolerance for Dual Connectivity LTE-NR</w:t>
        </w:r>
      </w:ins>
    </w:p>
    <w:tbl>
      <w:tblPr>
        <w:tblW w:w="67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73"/>
        <w:gridCol w:w="2178"/>
        <w:gridCol w:w="2358"/>
      </w:tblGrid>
      <w:tr w:rsidR="00AB2C74" w:rsidRPr="001856A3" w14:paraId="1C7737DE" w14:textId="77777777" w:rsidTr="000265FA">
        <w:trPr>
          <w:trHeight w:val="240"/>
          <w:jc w:val="center"/>
          <w:ins w:id="515" w:author="R4-1813844" w:date="2018-10-28T13:50:00Z"/>
        </w:trPr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634073" w14:textId="77777777" w:rsidR="00AB2C74" w:rsidRDefault="00AB2C74" w:rsidP="000265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16" w:author="R4-1813844" w:date="2018-10-28T13:50:00Z"/>
                <w:rFonts w:ascii="Arial" w:hAnsi="Arial" w:cs="Arial"/>
                <w:b/>
                <w:sz w:val="18"/>
                <w:szCs w:val="18"/>
              </w:rPr>
            </w:pPr>
            <w:ins w:id="517" w:author="R4-1813844" w:date="2018-10-28T13:50:00Z">
              <w:r>
                <w:rPr>
                  <w:rFonts w:ascii="Arial" w:hAnsi="Arial" w:cs="Arial"/>
                  <w:b/>
                  <w:sz w:val="18"/>
                  <w:szCs w:val="18"/>
                  <w:lang w:bidi="bn-IN"/>
                </w:rPr>
                <w:t>P</w:t>
              </w:r>
              <w:r>
                <w:rPr>
                  <w:rFonts w:ascii="Arial" w:hAnsi="Arial" w:cs="Arial"/>
                  <w:b/>
                  <w:sz w:val="18"/>
                  <w:szCs w:val="18"/>
                  <w:vertAlign w:val="subscript"/>
                  <w:lang w:bidi="bn-IN"/>
                </w:rPr>
                <w:t>CMAX</w:t>
              </w:r>
              <w:r>
                <w:rPr>
                  <w:rFonts w:ascii="Arial" w:hAnsi="Arial" w:cs="Arial"/>
                  <w:b/>
                  <w:sz w:val="18"/>
                  <w:szCs w:val="18"/>
                </w:rPr>
                <w:t>(dBm)</w:t>
              </w:r>
            </w:ins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AC4A14" w14:textId="77777777" w:rsidR="00AB2C74" w:rsidRDefault="00AB2C74" w:rsidP="000265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18" w:author="R4-1813844" w:date="2018-10-28T13:50:00Z"/>
                <w:rFonts w:ascii="Arial" w:hAnsi="Arial" w:cs="Arial"/>
                <w:b/>
                <w:sz w:val="18"/>
                <w:szCs w:val="18"/>
                <w:lang w:eastAsia="zh-CN"/>
              </w:rPr>
            </w:pPr>
            <w:ins w:id="519" w:author="R4-1813844" w:date="2018-10-28T13:50:00Z">
              <w:r>
                <w:rPr>
                  <w:rFonts w:ascii="Arial" w:hAnsi="Arial" w:cs="Arial"/>
                  <w:b/>
                  <w:sz w:val="18"/>
                  <w:szCs w:val="18"/>
                </w:rPr>
                <w:t xml:space="preserve">Tolerance </w:t>
              </w:r>
            </w:ins>
          </w:p>
          <w:p w14:paraId="13A2B3FD" w14:textId="77777777" w:rsidR="00AB2C74" w:rsidRDefault="00AB2C74" w:rsidP="000265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20" w:author="R4-1813844" w:date="2018-10-28T13:50:00Z"/>
                <w:rFonts w:ascii="Arial" w:hAnsi="Arial" w:cs="Arial"/>
                <w:b/>
                <w:sz w:val="18"/>
                <w:szCs w:val="18"/>
              </w:rPr>
            </w:pPr>
            <w:ins w:id="521" w:author="R4-1813844" w:date="2018-10-28T13:50:00Z">
              <w:r>
                <w:rPr>
                  <w:rFonts w:ascii="Arial" w:hAnsi="Arial" w:cs="Arial"/>
                  <w:b/>
                  <w:sz w:val="18"/>
                  <w:szCs w:val="18"/>
                </w:rPr>
                <w:t>T</w:t>
              </w:r>
              <w:r>
                <w:rPr>
                  <w:rFonts w:ascii="Arial" w:hAnsi="Arial" w:cs="Arial"/>
                  <w:b/>
                  <w:sz w:val="18"/>
                  <w:szCs w:val="18"/>
                  <w:vertAlign w:val="subscript"/>
                  <w:lang w:eastAsia="zh-CN"/>
                </w:rPr>
                <w:t xml:space="preserve">LOW </w:t>
              </w:r>
              <w:r>
                <w:rPr>
                  <w:rFonts w:ascii="Arial" w:hAnsi="Arial" w:cs="Arial"/>
                  <w:b/>
                  <w:sz w:val="18"/>
                  <w:szCs w:val="18"/>
                </w:rPr>
                <w:t>(</w:t>
              </w:r>
              <w:r>
                <w:rPr>
                  <w:rFonts w:ascii="Arial" w:hAnsi="Arial" w:cs="Arial"/>
                  <w:b/>
                  <w:sz w:val="18"/>
                  <w:szCs w:val="18"/>
                  <w:lang w:bidi="bn-IN"/>
                </w:rPr>
                <w:t>P</w:t>
              </w:r>
              <w:r>
                <w:rPr>
                  <w:rFonts w:ascii="Arial" w:hAnsi="Arial" w:cs="Arial"/>
                  <w:b/>
                  <w:sz w:val="18"/>
                  <w:szCs w:val="18"/>
                  <w:vertAlign w:val="subscript"/>
                  <w:lang w:bidi="bn-IN"/>
                </w:rPr>
                <w:t>CMAX_L</w:t>
              </w:r>
              <w:r>
                <w:rPr>
                  <w:rFonts w:ascii="Arial" w:hAnsi="Arial" w:cs="Arial"/>
                  <w:b/>
                  <w:sz w:val="18"/>
                  <w:szCs w:val="18"/>
                </w:rPr>
                <w:t>) (dB)</w:t>
              </w:r>
            </w:ins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FB8C4" w14:textId="77777777" w:rsidR="00AB2C74" w:rsidRDefault="00AB2C74" w:rsidP="000265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22" w:author="R4-1813844" w:date="2018-10-28T13:50:00Z"/>
                <w:rFonts w:ascii="Arial" w:hAnsi="Arial" w:cs="Arial"/>
                <w:b/>
                <w:sz w:val="18"/>
                <w:szCs w:val="18"/>
                <w:lang w:eastAsia="zh-CN"/>
              </w:rPr>
            </w:pPr>
            <w:ins w:id="523" w:author="R4-1813844" w:date="2018-10-28T13:50:00Z">
              <w:r>
                <w:rPr>
                  <w:rFonts w:ascii="Arial" w:hAnsi="Arial" w:cs="Arial"/>
                  <w:b/>
                  <w:sz w:val="18"/>
                  <w:szCs w:val="18"/>
                </w:rPr>
                <w:t xml:space="preserve">Tolerance </w:t>
              </w:r>
            </w:ins>
          </w:p>
          <w:p w14:paraId="18C01876" w14:textId="77777777" w:rsidR="00AB2C74" w:rsidRDefault="00AB2C74" w:rsidP="000265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24" w:author="R4-1813844" w:date="2018-10-28T13:50:00Z"/>
                <w:rFonts w:ascii="Arial" w:hAnsi="Arial" w:cs="Arial"/>
                <w:b/>
                <w:sz w:val="18"/>
                <w:szCs w:val="18"/>
                <w:lang w:eastAsia="zh-CN"/>
              </w:rPr>
            </w:pPr>
            <w:ins w:id="525" w:author="R4-1813844" w:date="2018-10-28T13:50:00Z">
              <w:r>
                <w:rPr>
                  <w:rFonts w:ascii="Arial" w:hAnsi="Arial" w:cs="Arial"/>
                  <w:b/>
                  <w:sz w:val="18"/>
                  <w:szCs w:val="18"/>
                </w:rPr>
                <w:t>T</w:t>
              </w:r>
              <w:r>
                <w:rPr>
                  <w:rFonts w:ascii="Arial" w:hAnsi="Arial" w:cs="Arial"/>
                  <w:b/>
                  <w:sz w:val="18"/>
                  <w:szCs w:val="18"/>
                  <w:vertAlign w:val="subscript"/>
                  <w:lang w:eastAsia="zh-CN"/>
                </w:rPr>
                <w:t>HIGH</w:t>
              </w:r>
              <w:r>
                <w:rPr>
                  <w:rFonts w:ascii="Arial" w:hAnsi="Arial" w:cs="Arial"/>
                  <w:b/>
                  <w:sz w:val="18"/>
                  <w:szCs w:val="18"/>
                </w:rPr>
                <w:t xml:space="preserve"> (</w:t>
              </w:r>
              <w:r>
                <w:rPr>
                  <w:rFonts w:ascii="Arial" w:hAnsi="Arial" w:cs="Arial"/>
                  <w:b/>
                  <w:sz w:val="18"/>
                  <w:szCs w:val="18"/>
                  <w:lang w:bidi="bn-IN"/>
                </w:rPr>
                <w:t>P</w:t>
              </w:r>
              <w:r>
                <w:rPr>
                  <w:rFonts w:ascii="Arial" w:hAnsi="Arial" w:cs="Arial"/>
                  <w:b/>
                  <w:sz w:val="18"/>
                  <w:szCs w:val="18"/>
                  <w:vertAlign w:val="subscript"/>
                  <w:lang w:bidi="bn-IN"/>
                </w:rPr>
                <w:t>CMAX_H</w:t>
              </w:r>
              <w:r>
                <w:rPr>
                  <w:rFonts w:ascii="Arial" w:hAnsi="Arial" w:cs="Arial"/>
                  <w:b/>
                  <w:sz w:val="18"/>
                  <w:szCs w:val="18"/>
                </w:rPr>
                <w:t>) (dB)</w:t>
              </w:r>
            </w:ins>
          </w:p>
        </w:tc>
      </w:tr>
      <w:tr w:rsidR="00AB2C74" w14:paraId="33B5AFED" w14:textId="77777777" w:rsidTr="000265FA">
        <w:trPr>
          <w:trHeight w:val="240"/>
          <w:jc w:val="center"/>
          <w:ins w:id="526" w:author="R4-1813844" w:date="2018-10-28T13:50:00Z"/>
        </w:trPr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A700B0" w14:textId="77777777" w:rsidR="00AB2C74" w:rsidRDefault="00AB2C74" w:rsidP="000265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27" w:author="R4-1813844" w:date="2018-10-28T13:50:00Z"/>
                <w:rFonts w:ascii="Arial" w:hAnsi="Arial" w:cs="Arial"/>
                <w:sz w:val="18"/>
                <w:szCs w:val="18"/>
                <w:lang w:eastAsia="zh-CN"/>
              </w:rPr>
            </w:pPr>
            <w:ins w:id="528" w:author="R4-1813844" w:date="2018-10-28T13:50:00Z">
              <w:r>
                <w:rPr>
                  <w:rFonts w:eastAsia="SimSun" w:cs="Arial"/>
                </w:rPr>
                <w:t xml:space="preserve">23 </w:t>
              </w:r>
              <w:r>
                <w:rPr>
                  <w:rFonts w:ascii="Arial" w:hAnsi="Arial" w:cs="Arial"/>
                  <w:sz w:val="18"/>
                  <w:szCs w:val="18"/>
                </w:rPr>
                <w:t>≤</w:t>
              </w:r>
              <w:r>
                <w:rPr>
                  <w:rFonts w:eastAsia="SimSun" w:cs="Arial"/>
                </w:rPr>
                <w:t xml:space="preserve"> P</w:t>
              </w:r>
              <w:r>
                <w:rPr>
                  <w:rFonts w:eastAsia="SimSun" w:cs="Arial"/>
                  <w:vertAlign w:val="subscript"/>
                </w:rPr>
                <w:t>CMAX</w:t>
              </w:r>
              <w:r>
                <w:rPr>
                  <w:rFonts w:eastAsia="SimSun" w:cs="Vrinda"/>
                  <w:vertAlign w:val="subscript"/>
                  <w:lang w:bidi="bn-IN"/>
                </w:rPr>
                <w:t xml:space="preserve"> </w:t>
              </w:r>
              <w:r>
                <w:rPr>
                  <w:rFonts w:eastAsia="SimSun" w:cs="Arial"/>
                </w:rPr>
                <w:t>≤ 33</w:t>
              </w:r>
            </w:ins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D22CE4" w14:textId="77777777" w:rsidR="00AB2C74" w:rsidRDefault="00AB2C74" w:rsidP="000265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29" w:author="R4-1813844" w:date="2018-10-28T13:50:00Z"/>
                <w:rFonts w:ascii="Arial" w:hAnsi="Arial" w:cs="Arial"/>
                <w:sz w:val="18"/>
                <w:szCs w:val="18"/>
              </w:rPr>
            </w:pPr>
            <w:ins w:id="530" w:author="R4-1813844" w:date="2018-10-28T13:50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[3</w:t>
              </w:r>
              <w:r>
                <w:rPr>
                  <w:rFonts w:ascii="Arial" w:hAnsi="Arial" w:cs="Arial"/>
                  <w:sz w:val="18"/>
                  <w:szCs w:val="18"/>
                </w:rPr>
                <w:t>.0]</w:t>
              </w:r>
            </w:ins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10EF35" w14:textId="77777777" w:rsidR="00AB2C74" w:rsidRDefault="00AB2C74" w:rsidP="000265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31" w:author="R4-1813844" w:date="2018-10-28T13:50:00Z"/>
                <w:rFonts w:ascii="Arial" w:hAnsi="Arial" w:cs="Arial"/>
                <w:sz w:val="18"/>
                <w:szCs w:val="18"/>
              </w:rPr>
            </w:pPr>
            <w:ins w:id="532" w:author="R4-1813844" w:date="2018-10-28T13:50:00Z">
              <w:r>
                <w:rPr>
                  <w:rFonts w:ascii="Arial" w:hAnsi="Arial" w:cs="Arial"/>
                  <w:sz w:val="18"/>
                  <w:szCs w:val="18"/>
                </w:rPr>
                <w:t>[2.0]</w:t>
              </w:r>
            </w:ins>
          </w:p>
        </w:tc>
      </w:tr>
      <w:tr w:rsidR="00AB2C74" w14:paraId="22BE4244" w14:textId="77777777" w:rsidTr="000265FA">
        <w:trPr>
          <w:trHeight w:val="240"/>
          <w:jc w:val="center"/>
          <w:ins w:id="533" w:author="R4-1813844" w:date="2018-10-28T13:50:00Z"/>
        </w:trPr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2AF19C" w14:textId="77777777" w:rsidR="00AB2C74" w:rsidRDefault="00AB2C74" w:rsidP="000265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34" w:author="R4-1813844" w:date="2018-10-28T13:50:00Z"/>
                <w:rFonts w:ascii="Arial" w:hAnsi="Arial" w:cs="Arial"/>
                <w:sz w:val="18"/>
                <w:szCs w:val="18"/>
                <w:lang w:eastAsia="zh-CN"/>
              </w:rPr>
            </w:pPr>
            <w:ins w:id="535" w:author="R4-1813844" w:date="2018-10-28T13:50:00Z">
              <w:r>
                <w:rPr>
                  <w:rFonts w:ascii="Arial" w:hAnsi="Arial" w:cs="Arial"/>
                  <w:sz w:val="18"/>
                  <w:szCs w:val="18"/>
                </w:rPr>
                <w:t xml:space="preserve">22 ≤ </w:t>
              </w:r>
              <w:r>
                <w:rPr>
                  <w:rFonts w:ascii="Arial" w:hAnsi="Arial" w:cs="Arial"/>
                  <w:sz w:val="18"/>
                  <w:szCs w:val="18"/>
                  <w:lang w:bidi="bn-IN"/>
                </w:rPr>
                <w:t>P</w:t>
              </w:r>
              <w:r>
                <w:rPr>
                  <w:rFonts w:ascii="Arial" w:hAnsi="Arial" w:cs="Arial"/>
                  <w:sz w:val="18"/>
                  <w:szCs w:val="18"/>
                  <w:vertAlign w:val="subscript"/>
                  <w:lang w:bidi="bn-IN"/>
                </w:rPr>
                <w:t xml:space="preserve">CMAX </w:t>
              </w:r>
              <w:r>
                <w:rPr>
                  <w:rFonts w:ascii="Arial" w:hAnsi="Arial" w:cs="Arial"/>
                  <w:sz w:val="18"/>
                  <w:szCs w:val="18"/>
                </w:rPr>
                <w:t>&lt; 23</w:t>
              </w:r>
            </w:ins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3D7B1" w14:textId="77777777" w:rsidR="00AB2C74" w:rsidRDefault="00AB2C74" w:rsidP="000265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36" w:author="R4-1813844" w:date="2018-10-28T13:50:00Z"/>
                <w:rFonts w:ascii="Arial" w:hAnsi="Arial" w:cs="Arial"/>
                <w:sz w:val="18"/>
                <w:szCs w:val="18"/>
                <w:lang w:eastAsia="zh-CN"/>
              </w:rPr>
            </w:pPr>
            <w:ins w:id="537" w:author="R4-1813844" w:date="2018-10-28T13:50:00Z">
              <w:r>
                <w:rPr>
                  <w:rFonts w:ascii="Arial" w:hAnsi="Arial" w:cs="Arial"/>
                  <w:sz w:val="18"/>
                  <w:szCs w:val="18"/>
                </w:rPr>
                <w:t>[5.0]</w:t>
              </w:r>
            </w:ins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6A254" w14:textId="77777777" w:rsidR="00AB2C74" w:rsidRDefault="00AB2C74" w:rsidP="000265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38" w:author="R4-1813844" w:date="2018-10-28T13:50:00Z"/>
                <w:rFonts w:ascii="Arial" w:hAnsi="Arial" w:cs="Arial"/>
                <w:sz w:val="18"/>
                <w:szCs w:val="18"/>
                <w:lang w:eastAsia="zh-CN"/>
              </w:rPr>
            </w:pPr>
            <w:ins w:id="539" w:author="R4-1813844" w:date="2018-10-28T13:50:00Z">
              <w:r>
                <w:rPr>
                  <w:rFonts w:ascii="Arial" w:hAnsi="Arial" w:cs="Arial"/>
                  <w:sz w:val="18"/>
                  <w:szCs w:val="18"/>
                </w:rPr>
                <w:t>[2.0]</w:t>
              </w:r>
            </w:ins>
          </w:p>
        </w:tc>
      </w:tr>
      <w:tr w:rsidR="00AB2C74" w14:paraId="42A1A403" w14:textId="77777777" w:rsidTr="000265FA">
        <w:trPr>
          <w:trHeight w:val="255"/>
          <w:jc w:val="center"/>
          <w:ins w:id="540" w:author="R4-1813844" w:date="2018-10-28T13:50:00Z"/>
        </w:trPr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00E4B2" w14:textId="77777777" w:rsidR="00AB2C74" w:rsidRDefault="00AB2C74" w:rsidP="000265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41" w:author="R4-1813844" w:date="2018-10-28T13:50:00Z"/>
                <w:rFonts w:ascii="Arial" w:hAnsi="Arial" w:cs="Arial"/>
                <w:sz w:val="18"/>
                <w:szCs w:val="18"/>
                <w:lang w:eastAsia="zh-CN"/>
              </w:rPr>
            </w:pPr>
            <w:ins w:id="542" w:author="R4-1813844" w:date="2018-10-28T13:50:00Z">
              <w:r>
                <w:rPr>
                  <w:rFonts w:ascii="Arial" w:hAnsi="Arial" w:cs="Arial"/>
                  <w:sz w:val="18"/>
                  <w:szCs w:val="18"/>
                </w:rPr>
                <w:t xml:space="preserve">21 ≤ </w:t>
              </w:r>
              <w:r>
                <w:rPr>
                  <w:rFonts w:ascii="Arial" w:hAnsi="Arial" w:cs="Arial"/>
                  <w:sz w:val="18"/>
                  <w:szCs w:val="18"/>
                  <w:lang w:bidi="bn-IN"/>
                </w:rPr>
                <w:t>P</w:t>
              </w:r>
              <w:r>
                <w:rPr>
                  <w:rFonts w:ascii="Arial" w:hAnsi="Arial" w:cs="Arial"/>
                  <w:sz w:val="18"/>
                  <w:szCs w:val="18"/>
                  <w:vertAlign w:val="subscript"/>
                  <w:lang w:bidi="bn-IN"/>
                </w:rPr>
                <w:t>CMAX</w:t>
              </w:r>
              <w:r>
                <w:rPr>
                  <w:rFonts w:ascii="Arial" w:hAnsi="Arial" w:cs="Arial"/>
                  <w:sz w:val="18"/>
                  <w:szCs w:val="18"/>
                </w:rPr>
                <w:t>&lt; 22</w:t>
              </w:r>
            </w:ins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527121" w14:textId="77777777" w:rsidR="00AB2C74" w:rsidRDefault="00AB2C74" w:rsidP="000265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43" w:author="R4-1813844" w:date="2018-10-28T13:50:00Z"/>
                <w:rFonts w:ascii="Arial" w:hAnsi="Arial" w:cs="Arial"/>
                <w:sz w:val="18"/>
                <w:szCs w:val="18"/>
                <w:lang w:eastAsia="zh-CN"/>
              </w:rPr>
            </w:pPr>
            <w:ins w:id="544" w:author="R4-1813844" w:date="2018-10-28T13:50:00Z">
              <w:r>
                <w:rPr>
                  <w:rFonts w:ascii="Arial" w:hAnsi="Arial" w:cs="Arial"/>
                  <w:sz w:val="18"/>
                  <w:szCs w:val="18"/>
                </w:rPr>
                <w:t>[5.0]</w:t>
              </w:r>
            </w:ins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CAF18D" w14:textId="77777777" w:rsidR="00AB2C74" w:rsidRDefault="00AB2C74" w:rsidP="000265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45" w:author="R4-1813844" w:date="2018-10-28T13:50:00Z"/>
                <w:rFonts w:ascii="Arial" w:hAnsi="Arial" w:cs="Arial"/>
                <w:sz w:val="18"/>
                <w:szCs w:val="18"/>
                <w:lang w:eastAsia="zh-CN"/>
              </w:rPr>
            </w:pPr>
            <w:ins w:id="546" w:author="R4-1813844" w:date="2018-10-28T13:50:00Z">
              <w:r>
                <w:rPr>
                  <w:rFonts w:ascii="Arial" w:hAnsi="Arial" w:cs="Arial"/>
                  <w:sz w:val="18"/>
                  <w:szCs w:val="18"/>
                </w:rPr>
                <w:t>[3.0]</w:t>
              </w:r>
            </w:ins>
          </w:p>
        </w:tc>
      </w:tr>
      <w:tr w:rsidR="00AB2C74" w14:paraId="364CA066" w14:textId="77777777" w:rsidTr="000265FA">
        <w:trPr>
          <w:trHeight w:val="255"/>
          <w:jc w:val="center"/>
          <w:ins w:id="547" w:author="R4-1813844" w:date="2018-10-28T13:50:00Z"/>
        </w:trPr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1DCF3F" w14:textId="77777777" w:rsidR="00AB2C74" w:rsidRDefault="00AB2C74" w:rsidP="000265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48" w:author="R4-1813844" w:date="2018-10-28T13:50:00Z"/>
                <w:rFonts w:ascii="Arial" w:hAnsi="Arial" w:cs="Arial"/>
                <w:sz w:val="18"/>
                <w:szCs w:val="18"/>
                <w:lang w:eastAsia="zh-CN"/>
              </w:rPr>
            </w:pPr>
            <w:ins w:id="549" w:author="R4-1813844" w:date="2018-10-28T13:50:00Z">
              <w:r>
                <w:rPr>
                  <w:rFonts w:ascii="Arial" w:hAnsi="Arial" w:cs="Arial"/>
                  <w:sz w:val="18"/>
                  <w:szCs w:val="18"/>
                </w:rPr>
                <w:t xml:space="preserve">20 ≤ </w:t>
              </w:r>
              <w:r>
                <w:rPr>
                  <w:rFonts w:ascii="Arial" w:hAnsi="Arial" w:cs="Arial"/>
                  <w:sz w:val="18"/>
                  <w:szCs w:val="18"/>
                  <w:lang w:bidi="bn-IN"/>
                </w:rPr>
                <w:t>P</w:t>
              </w:r>
              <w:r>
                <w:rPr>
                  <w:rFonts w:ascii="Arial" w:hAnsi="Arial" w:cs="Arial"/>
                  <w:sz w:val="18"/>
                  <w:szCs w:val="18"/>
                  <w:vertAlign w:val="subscript"/>
                  <w:lang w:bidi="bn-IN"/>
                </w:rPr>
                <w:t>CMAX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 &lt; 21</w:t>
              </w:r>
            </w:ins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47AA7" w14:textId="77777777" w:rsidR="00AB2C74" w:rsidRDefault="00AB2C74" w:rsidP="000265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50" w:author="R4-1813844" w:date="2018-10-28T13:50:00Z"/>
                <w:rFonts w:ascii="Arial" w:hAnsi="Arial" w:cs="Arial"/>
                <w:sz w:val="18"/>
                <w:szCs w:val="18"/>
                <w:lang w:eastAsia="zh-CN"/>
              </w:rPr>
            </w:pPr>
            <w:ins w:id="551" w:author="R4-1813844" w:date="2018-10-28T13:50:00Z">
              <w:r>
                <w:rPr>
                  <w:rFonts w:ascii="Arial" w:hAnsi="Arial" w:cs="Arial"/>
                  <w:sz w:val="18"/>
                  <w:szCs w:val="18"/>
                </w:rPr>
                <w:t>[6.0]</w:t>
              </w:r>
            </w:ins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23F8C" w14:textId="77777777" w:rsidR="00AB2C74" w:rsidRDefault="00AB2C74" w:rsidP="000265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52" w:author="R4-1813844" w:date="2018-10-28T13:50:00Z"/>
                <w:rFonts w:ascii="Arial" w:hAnsi="Arial" w:cs="Arial"/>
                <w:sz w:val="18"/>
                <w:szCs w:val="18"/>
                <w:lang w:eastAsia="zh-CN"/>
              </w:rPr>
            </w:pPr>
            <w:ins w:id="553" w:author="R4-1813844" w:date="2018-10-28T13:50:00Z">
              <w:r>
                <w:rPr>
                  <w:rFonts w:ascii="Arial" w:hAnsi="Arial" w:cs="Arial"/>
                  <w:sz w:val="18"/>
                  <w:szCs w:val="18"/>
                </w:rPr>
                <w:t>[4.0]</w:t>
              </w:r>
            </w:ins>
          </w:p>
        </w:tc>
      </w:tr>
      <w:tr w:rsidR="00AB2C74" w14:paraId="20043B0A" w14:textId="77777777" w:rsidTr="000265FA">
        <w:trPr>
          <w:trHeight w:val="247"/>
          <w:jc w:val="center"/>
          <w:ins w:id="554" w:author="R4-1813844" w:date="2018-10-28T13:50:00Z"/>
        </w:trPr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B227EC" w14:textId="77777777" w:rsidR="00AB2C74" w:rsidRDefault="00AB2C74" w:rsidP="000265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55" w:author="R4-1813844" w:date="2018-10-28T13:50:00Z"/>
                <w:rFonts w:ascii="Arial" w:hAnsi="Arial" w:cs="Arial"/>
                <w:sz w:val="18"/>
                <w:szCs w:val="18"/>
                <w:lang w:eastAsia="zh-CN"/>
              </w:rPr>
            </w:pPr>
            <w:ins w:id="556" w:author="R4-1813844" w:date="2018-10-28T13:50:00Z">
              <w:r>
                <w:rPr>
                  <w:rFonts w:ascii="Arial" w:hAnsi="Arial" w:cs="Arial"/>
                  <w:sz w:val="18"/>
                  <w:szCs w:val="18"/>
                </w:rPr>
                <w:t xml:space="preserve">16 ≤ </w:t>
              </w:r>
              <w:r>
                <w:rPr>
                  <w:rFonts w:ascii="Arial" w:hAnsi="Arial" w:cs="Arial"/>
                  <w:sz w:val="18"/>
                  <w:szCs w:val="18"/>
                  <w:lang w:bidi="bn-IN"/>
                </w:rPr>
                <w:t>P</w:t>
              </w:r>
              <w:r>
                <w:rPr>
                  <w:rFonts w:ascii="Arial" w:hAnsi="Arial" w:cs="Arial"/>
                  <w:sz w:val="18"/>
                  <w:szCs w:val="18"/>
                  <w:vertAlign w:val="subscript"/>
                  <w:lang w:bidi="bn-IN"/>
                </w:rPr>
                <w:t>CMAX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 &lt; 20</w:t>
              </w:r>
            </w:ins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B24B6C" w14:textId="77777777" w:rsidR="00AB2C74" w:rsidRDefault="00AB2C74" w:rsidP="000265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57" w:author="R4-1813844" w:date="2018-10-28T13:50:00Z"/>
                <w:rFonts w:ascii="Arial" w:hAnsi="Arial" w:cs="Arial"/>
                <w:sz w:val="18"/>
                <w:szCs w:val="18"/>
                <w:lang w:eastAsia="zh-CN"/>
              </w:rPr>
            </w:pPr>
            <w:ins w:id="558" w:author="R4-1813844" w:date="2018-10-28T13:50:00Z">
              <w:r>
                <w:rPr>
                  <w:rFonts w:ascii="Arial" w:hAnsi="Arial" w:cs="Arial"/>
                  <w:sz w:val="18"/>
                  <w:szCs w:val="18"/>
                </w:rPr>
                <w:t>[5.0]</w:t>
              </w:r>
            </w:ins>
          </w:p>
        </w:tc>
      </w:tr>
      <w:tr w:rsidR="00AB2C74" w14:paraId="5C5BF8B0" w14:textId="77777777" w:rsidTr="000265FA">
        <w:trPr>
          <w:trHeight w:val="225"/>
          <w:jc w:val="center"/>
          <w:ins w:id="559" w:author="R4-1813844" w:date="2018-10-28T13:50:00Z"/>
        </w:trPr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9A913" w14:textId="77777777" w:rsidR="00AB2C74" w:rsidRDefault="00AB2C74" w:rsidP="000265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60" w:author="R4-1813844" w:date="2018-10-28T13:50:00Z"/>
                <w:rFonts w:ascii="Arial" w:hAnsi="Arial" w:cs="Arial"/>
                <w:sz w:val="18"/>
                <w:szCs w:val="18"/>
                <w:lang w:eastAsia="zh-CN"/>
              </w:rPr>
            </w:pPr>
            <w:ins w:id="561" w:author="R4-1813844" w:date="2018-10-28T13:50:00Z">
              <w:r>
                <w:rPr>
                  <w:rFonts w:ascii="Arial" w:hAnsi="Arial" w:cs="Arial"/>
                  <w:sz w:val="18"/>
                  <w:szCs w:val="18"/>
                </w:rPr>
                <w:t xml:space="preserve">11 ≤ </w:t>
              </w:r>
              <w:r>
                <w:rPr>
                  <w:rFonts w:ascii="Arial" w:hAnsi="Arial" w:cs="Arial"/>
                  <w:sz w:val="18"/>
                  <w:szCs w:val="18"/>
                  <w:lang w:bidi="bn-IN"/>
                </w:rPr>
                <w:t>P</w:t>
              </w:r>
              <w:r>
                <w:rPr>
                  <w:rFonts w:ascii="Arial" w:hAnsi="Arial" w:cs="Arial"/>
                  <w:sz w:val="18"/>
                  <w:szCs w:val="18"/>
                  <w:vertAlign w:val="subscript"/>
                  <w:lang w:bidi="bn-IN"/>
                </w:rPr>
                <w:t>CMAX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 &lt; 16</w:t>
              </w:r>
            </w:ins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831D1" w14:textId="77777777" w:rsidR="00AB2C74" w:rsidRDefault="00AB2C74" w:rsidP="000265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62" w:author="R4-1813844" w:date="2018-10-28T13:50:00Z"/>
                <w:rFonts w:ascii="Arial" w:hAnsi="Arial" w:cs="Arial"/>
                <w:sz w:val="18"/>
                <w:szCs w:val="18"/>
                <w:lang w:eastAsia="zh-CN"/>
              </w:rPr>
            </w:pPr>
            <w:ins w:id="563" w:author="R4-1813844" w:date="2018-10-28T13:50:00Z">
              <w:r>
                <w:rPr>
                  <w:rFonts w:ascii="Arial" w:hAnsi="Arial" w:cs="Arial"/>
                  <w:sz w:val="18"/>
                  <w:szCs w:val="18"/>
                </w:rPr>
                <w:t>[6.0]</w:t>
              </w:r>
            </w:ins>
          </w:p>
        </w:tc>
      </w:tr>
      <w:tr w:rsidR="00AB2C74" w14:paraId="3491E73A" w14:textId="77777777" w:rsidTr="000265FA">
        <w:trPr>
          <w:trHeight w:val="225"/>
          <w:jc w:val="center"/>
          <w:ins w:id="564" w:author="R4-1813844" w:date="2018-10-28T13:50:00Z"/>
        </w:trPr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606901" w14:textId="77777777" w:rsidR="00AB2C74" w:rsidRDefault="00AB2C74" w:rsidP="000265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65" w:author="R4-1813844" w:date="2018-10-28T13:50:00Z"/>
                <w:rFonts w:ascii="Arial" w:hAnsi="Arial" w:cs="Arial"/>
                <w:sz w:val="18"/>
                <w:szCs w:val="18"/>
                <w:lang w:eastAsia="zh-CN"/>
              </w:rPr>
            </w:pPr>
            <w:ins w:id="566" w:author="R4-1813844" w:date="2018-10-28T13:50:00Z">
              <w:r>
                <w:rPr>
                  <w:rFonts w:ascii="Arial" w:hAnsi="Arial" w:cs="Arial"/>
                  <w:sz w:val="18"/>
                  <w:szCs w:val="18"/>
                </w:rPr>
                <w:t xml:space="preserve">-40 ≤ </w:t>
              </w:r>
              <w:r>
                <w:rPr>
                  <w:rFonts w:ascii="Arial" w:hAnsi="Arial" w:cs="Arial"/>
                  <w:sz w:val="18"/>
                  <w:szCs w:val="18"/>
                  <w:lang w:bidi="bn-IN"/>
                </w:rPr>
                <w:t>P</w:t>
              </w:r>
              <w:r>
                <w:rPr>
                  <w:rFonts w:ascii="Arial" w:hAnsi="Arial" w:cs="Arial"/>
                  <w:sz w:val="18"/>
                  <w:szCs w:val="18"/>
                  <w:vertAlign w:val="subscript"/>
                  <w:lang w:bidi="bn-IN"/>
                </w:rPr>
                <w:t>CMAX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 &lt; 11</w:t>
              </w:r>
            </w:ins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A928E0" w14:textId="77777777" w:rsidR="00AB2C74" w:rsidRDefault="00AB2C74" w:rsidP="000265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67" w:author="R4-1813844" w:date="2018-10-28T13:50:00Z"/>
                <w:rFonts w:ascii="Arial" w:hAnsi="Arial" w:cs="Arial"/>
                <w:sz w:val="18"/>
                <w:szCs w:val="18"/>
                <w:lang w:eastAsia="zh-CN"/>
              </w:rPr>
            </w:pPr>
            <w:ins w:id="568" w:author="R4-1813844" w:date="2018-10-28T13:50:00Z">
              <w:r>
                <w:rPr>
                  <w:rFonts w:ascii="Arial" w:hAnsi="Arial" w:cs="Arial"/>
                  <w:sz w:val="18"/>
                  <w:szCs w:val="18"/>
                </w:rPr>
                <w:t>[7.0]</w:t>
              </w:r>
            </w:ins>
          </w:p>
        </w:tc>
      </w:tr>
    </w:tbl>
    <w:p w14:paraId="45684F45" w14:textId="30ABA32E" w:rsidR="005C453C" w:rsidRDefault="005C453C" w:rsidP="00AB2C74">
      <w:pPr>
        <w:keepNext/>
        <w:keepLines/>
        <w:spacing w:before="120"/>
        <w:ind w:left="1134" w:hanging="1134"/>
        <w:outlineLvl w:val="2"/>
        <w:rPr>
          <w:ins w:id="569" w:author="Ericsson" w:date="2018-10-28T17:08:00Z"/>
          <w:rFonts w:ascii="Arial" w:hAnsi="Arial"/>
          <w:color w:val="FF0000"/>
          <w:sz w:val="28"/>
        </w:rPr>
      </w:pPr>
    </w:p>
    <w:p w14:paraId="4E9C7270" w14:textId="064D0E6C" w:rsidR="00C33FF7" w:rsidRPr="00215F3D" w:rsidRDefault="00C33FF7" w:rsidP="00C33FF7">
      <w:pPr>
        <w:rPr>
          <w:ins w:id="570" w:author="Ericsson" w:date="2018-10-28T17:08:00Z"/>
          <w:i/>
          <w:lang w:eastAsia="ko-KR"/>
        </w:rPr>
      </w:pPr>
      <w:ins w:id="571" w:author="Ericsson" w:date="2018-10-28T17:08:00Z">
        <w:r w:rsidRPr="005F5810">
          <w:rPr>
            <w:lang w:eastAsia="ja-JP"/>
          </w:rPr>
          <w:t>If a UE is configured with</w:t>
        </w:r>
      </w:ins>
      <w:ins w:id="572" w:author="Ericsson" w:date="2018-10-28T17:08:00Z">
        <w:r w:rsidRPr="005F5810">
          <w:rPr>
            <w:position w:val="-10"/>
          </w:rPr>
          <w:object w:dxaOrig="400" w:dyaOrig="340" w14:anchorId="66A5418B">
            <v:shape id="_x0000_i1031" type="#_x0000_t75" style="width:20.15pt;height:16.15pt" o:ole="">
              <v:imagedata r:id="rId13" o:title=""/>
            </v:shape>
            <o:OLEObject Type="Embed" ProgID="Equation.3" ShapeID="_x0000_i1031" DrawAspect="Content" ObjectID="_1602707133" r:id="rId23"/>
          </w:object>
        </w:r>
      </w:ins>
      <w:ins w:id="573" w:author="Ericsson" w:date="2018-10-28T17:08:00Z">
        <w:r w:rsidRPr="005F5810">
          <w:t xml:space="preserve"> </w:t>
        </w:r>
      </w:ins>
      <w:ins w:id="574" w:author="Ericsson" w:date="2018-10-28T18:12:00Z">
        <w:r w:rsidR="006672C5">
          <w:t>&lt;</w:t>
        </w:r>
      </w:ins>
      <w:ins w:id="575" w:author="Ericsson" w:date="2018-10-28T17:08:00Z">
        <w:r w:rsidRPr="001856A3">
          <w:rPr>
            <w:lang w:val="en-US" w:eastAsia="zh-CN"/>
          </w:rPr>
          <w:t xml:space="preserve">  </w:t>
        </w:r>
        <m:oMath>
          <m:sSubSup>
            <m:sSubSupPr>
              <m:ctrlPr>
                <w:rPr>
                  <w:rFonts w:ascii="Cambria Math" w:hAnsi="Cambria Math"/>
                  <w:i/>
                  <w:lang w:val="en-US"/>
                </w:rPr>
              </m:ctrlPr>
            </m:sSubSupPr>
            <m:e>
              <m:acc>
                <m:acc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</m:acc>
            </m:e>
            <m:sub>
              <m:r>
                <w:rPr>
                  <w:rFonts w:ascii="Cambria Math" w:hAnsi="Cambria Math"/>
                </w:rPr>
                <m:t>Total</m:t>
              </m:r>
            </m:sub>
            <m:sup>
              <m:r>
                <w:rPr>
                  <w:rFonts w:ascii="Cambria Math" w:hAnsi="Cambria Math"/>
                </w:rPr>
                <m:t>EN</m:t>
              </m:r>
              <m:r>
                <w:rPr>
                  <w:rFonts w:ascii="Cambria Math" w:hAnsi="Cambria Math"/>
                  <w:lang w:val="en-US"/>
                </w:rPr>
                <m:t>-</m:t>
              </m:r>
              <m:r>
                <w:rPr>
                  <w:rFonts w:ascii="Cambria Math" w:hAnsi="Cambria Math"/>
                </w:rPr>
                <m:t>DC</m:t>
              </m:r>
            </m:sup>
          </m:sSubSup>
        </m:oMath>
        <w:r>
          <w:t xml:space="preserve"> and</w:t>
        </w:r>
        <w:r w:rsidRPr="005F5810">
          <w:t xml:space="preserve"> the UE support</w:t>
        </w:r>
        <w:r>
          <w:t>s</w:t>
        </w:r>
        <w:r w:rsidRPr="005F5810">
          <w:t xml:space="preserve"> </w:t>
        </w:r>
        <w:r>
          <w:t xml:space="preserve"> </w:t>
        </w:r>
        <w:r w:rsidRPr="005F5810">
          <w:rPr>
            <w:lang w:eastAsia="ko-KR"/>
          </w:rPr>
          <w:t>dynamic</w:t>
        </w:r>
        <w:r>
          <w:rPr>
            <w:lang w:eastAsia="ko-KR"/>
          </w:rPr>
          <w:t xml:space="preserve"> p</w:t>
        </w:r>
        <w:r w:rsidRPr="005F5810">
          <w:rPr>
            <w:lang w:eastAsia="ko-KR"/>
          </w:rPr>
          <w:t>ower</w:t>
        </w:r>
        <w:r>
          <w:rPr>
            <w:lang w:eastAsia="ko-KR"/>
          </w:rPr>
          <w:t xml:space="preserve"> s</w:t>
        </w:r>
        <w:r w:rsidRPr="005F5810">
          <w:rPr>
            <w:lang w:eastAsia="ko-KR"/>
          </w:rPr>
          <w:t>haring</w:t>
        </w:r>
        <w:r>
          <w:rPr>
            <w:lang w:eastAsia="ko-KR"/>
          </w:rPr>
          <w:t>,</w:t>
        </w:r>
        <w:r w:rsidRPr="005F5810">
          <w:rPr>
            <w:lang w:bidi="bn-IN"/>
          </w:rPr>
          <w:t xml:space="preserve"> the </w:t>
        </w:r>
        <w:r w:rsidRPr="005F5810">
          <w:t xml:space="preserve">measured maximum output power </w:t>
        </w:r>
        <w:r w:rsidRPr="005F5810">
          <w:rPr>
            <w:rFonts w:cs="Geneva"/>
            <w:lang w:bidi="bn-IN"/>
          </w:rPr>
          <w:t>P</w:t>
        </w:r>
        <w:r w:rsidRPr="005F5810">
          <w:rPr>
            <w:rFonts w:cs="Geneva"/>
            <w:vertAlign w:val="subscript"/>
            <w:lang w:bidi="bn-IN"/>
          </w:rPr>
          <w:t>UMAX</w:t>
        </w:r>
        <w:r w:rsidRPr="005F5810">
          <w:rPr>
            <w:rFonts w:cs="Geneva"/>
            <w:lang w:bidi="bn-IN"/>
          </w:rPr>
          <w:t xml:space="preserve"> </w:t>
        </w:r>
        <w:r w:rsidRPr="005F5810">
          <w:t xml:space="preserve">in slot </w:t>
        </w:r>
        <w:r w:rsidRPr="00215F3D">
          <w:rPr>
            <w:i/>
          </w:rPr>
          <w:t>q</w:t>
        </w:r>
        <w:r w:rsidRPr="005F5810">
          <w:rPr>
            <w:rFonts w:cs="Vrinda"/>
            <w:lang w:val="en-US" w:bidi="bn-IN"/>
          </w:rPr>
          <w:t xml:space="preserve"> on CG 2 </w:t>
        </w:r>
        <w:r w:rsidRPr="005F5810">
          <w:t>shall be within</w:t>
        </w:r>
      </w:ins>
    </w:p>
    <w:p w14:paraId="62DF0661" w14:textId="77777777" w:rsidR="00C33FF7" w:rsidRPr="00215F3D" w:rsidRDefault="00C33FF7" w:rsidP="00C33FF7">
      <w:pPr>
        <w:keepLines/>
        <w:tabs>
          <w:tab w:val="center" w:pos="4536"/>
          <w:tab w:val="right" w:pos="9072"/>
        </w:tabs>
        <w:jc w:val="center"/>
        <w:rPr>
          <w:ins w:id="576" w:author="Ericsson" w:date="2018-10-28T17:08:00Z"/>
        </w:rPr>
      </w:pPr>
      <w:ins w:id="577" w:author="Ericsson" w:date="2018-10-28T17:08:00Z">
        <w:r w:rsidRPr="00215F3D">
          <w:t>P</w:t>
        </w:r>
        <w:r w:rsidRPr="00215F3D">
          <w:rPr>
            <w:vertAlign w:val="subscript"/>
          </w:rPr>
          <w:t>EN-</w:t>
        </w:r>
        <w:proofErr w:type="spellStart"/>
        <w:r w:rsidRPr="00215F3D">
          <w:rPr>
            <w:vertAlign w:val="subscript"/>
          </w:rPr>
          <w:t>DC_L,</w:t>
        </w:r>
        <w:r w:rsidRPr="00215F3D">
          <w:rPr>
            <w:i/>
            <w:vertAlign w:val="subscript"/>
          </w:rPr>
          <w:t>c</w:t>
        </w:r>
        <w:proofErr w:type="spellEnd"/>
        <w:r w:rsidRPr="00215F3D">
          <w:rPr>
            <w:i/>
            <w:vertAlign w:val="subscript"/>
          </w:rPr>
          <w:t>(2)</w:t>
        </w:r>
        <w:r w:rsidRPr="00215F3D">
          <w:rPr>
            <w:vertAlign w:val="subscript"/>
          </w:rPr>
          <w:t xml:space="preserve"> </w:t>
        </w:r>
        <w:r w:rsidRPr="00215F3D">
          <w:t>(</w:t>
        </w:r>
        <w:proofErr w:type="spellStart"/>
        <w:r w:rsidRPr="00215F3D">
          <w:rPr>
            <w:i/>
          </w:rPr>
          <w:t>p,q</w:t>
        </w:r>
        <w:proofErr w:type="spellEnd"/>
        <w:r w:rsidRPr="00215F3D">
          <w:t>)</w:t>
        </w:r>
        <w:r w:rsidRPr="00215F3D">
          <w:rPr>
            <w:lang w:bidi="bn-IN"/>
          </w:rPr>
          <w:t xml:space="preserve"> </w:t>
        </w:r>
        <w:r w:rsidRPr="00215F3D">
          <w:rPr>
            <w:noProof/>
          </w:rPr>
          <w:t>– T(</w:t>
        </w:r>
        <w:r w:rsidRPr="00215F3D">
          <w:t>P</w:t>
        </w:r>
        <w:r w:rsidRPr="00215F3D">
          <w:rPr>
            <w:vertAlign w:val="subscript"/>
          </w:rPr>
          <w:t>EN-</w:t>
        </w:r>
        <w:proofErr w:type="spellStart"/>
        <w:r w:rsidRPr="00215F3D">
          <w:rPr>
            <w:vertAlign w:val="subscript"/>
          </w:rPr>
          <w:t>DC_L,</w:t>
        </w:r>
        <w:r w:rsidRPr="00215F3D">
          <w:rPr>
            <w:i/>
            <w:vertAlign w:val="subscript"/>
          </w:rPr>
          <w:t>c</w:t>
        </w:r>
        <w:proofErr w:type="spellEnd"/>
        <w:r w:rsidRPr="00215F3D">
          <w:rPr>
            <w:i/>
            <w:vertAlign w:val="subscript"/>
          </w:rPr>
          <w:t>(2)</w:t>
        </w:r>
        <w:r w:rsidRPr="00215F3D">
          <w:rPr>
            <w:vertAlign w:val="subscript"/>
          </w:rPr>
          <w:t xml:space="preserve"> </w:t>
        </w:r>
        <w:r w:rsidRPr="00215F3D">
          <w:t>(</w:t>
        </w:r>
        <w:proofErr w:type="spellStart"/>
        <w:r w:rsidRPr="00215F3D">
          <w:rPr>
            <w:i/>
          </w:rPr>
          <w:t>p,q</w:t>
        </w:r>
        <w:proofErr w:type="spellEnd"/>
        <w:r w:rsidRPr="00215F3D">
          <w:t>))</w:t>
        </w:r>
        <w:r w:rsidRPr="00215F3D">
          <w:rPr>
            <w:lang w:bidi="bn-IN"/>
          </w:rPr>
          <w:t xml:space="preserve"> </w:t>
        </w:r>
        <w:r w:rsidRPr="00215F3D">
          <w:rPr>
            <w:noProof/>
          </w:rPr>
          <w:t xml:space="preserve">≤  </w:t>
        </w:r>
        <w:r w:rsidRPr="00215F3D">
          <w:rPr>
            <w:lang w:bidi="bn-IN"/>
          </w:rPr>
          <w:t>10 log</w:t>
        </w:r>
        <w:r w:rsidRPr="00215F3D">
          <w:rPr>
            <w:vertAlign w:val="subscript"/>
            <w:lang w:bidi="bn-IN"/>
          </w:rPr>
          <w:t>10</w:t>
        </w:r>
        <w:r w:rsidRPr="00215F3D">
          <w:rPr>
            <w:lang w:bidi="bn-IN"/>
          </w:rPr>
          <w:t xml:space="preserve"> </w:t>
        </w:r>
        <w:proofErr w:type="spellStart"/>
        <w:r w:rsidRPr="00215F3D">
          <w:rPr>
            <w:lang w:bidi="bn-IN"/>
          </w:rPr>
          <w:t>p</w:t>
        </w:r>
        <w:r w:rsidRPr="00215F3D">
          <w:rPr>
            <w:vertAlign w:val="subscript"/>
            <w:lang w:bidi="bn-IN"/>
          </w:rPr>
          <w:t>UMAX,</w:t>
        </w:r>
        <w:r w:rsidRPr="00215F3D">
          <w:rPr>
            <w:i/>
            <w:vertAlign w:val="subscript"/>
            <w:lang w:eastAsia="zh-CN" w:bidi="bn-IN"/>
          </w:rPr>
          <w:t>c</w:t>
        </w:r>
        <w:proofErr w:type="spellEnd"/>
        <w:r w:rsidRPr="00215F3D">
          <w:rPr>
            <w:i/>
            <w:vertAlign w:val="subscript"/>
            <w:lang w:eastAsia="zh-CN" w:bidi="bn-IN"/>
          </w:rPr>
          <w:t>(2)</w:t>
        </w:r>
        <w:r w:rsidRPr="00215F3D">
          <w:rPr>
            <w:noProof/>
            <w:vertAlign w:val="subscript"/>
          </w:rPr>
          <w:t xml:space="preserve"> </w:t>
        </w:r>
        <w:r w:rsidRPr="00215F3D">
          <w:rPr>
            <w:noProof/>
          </w:rPr>
          <w:t xml:space="preserve"> ≤  </w:t>
        </w:r>
        <w:r w:rsidRPr="00215F3D">
          <w:t>P</w:t>
        </w:r>
        <w:r w:rsidRPr="00215F3D">
          <w:rPr>
            <w:vertAlign w:val="subscript"/>
          </w:rPr>
          <w:t>EN-</w:t>
        </w:r>
        <w:proofErr w:type="spellStart"/>
        <w:r w:rsidRPr="00215F3D">
          <w:rPr>
            <w:vertAlign w:val="subscript"/>
          </w:rPr>
          <w:t>DC_H,</w:t>
        </w:r>
        <w:r w:rsidRPr="00215F3D">
          <w:rPr>
            <w:i/>
            <w:vertAlign w:val="subscript"/>
          </w:rPr>
          <w:t>c</w:t>
        </w:r>
        <w:proofErr w:type="spellEnd"/>
        <w:r w:rsidRPr="00215F3D">
          <w:rPr>
            <w:i/>
            <w:vertAlign w:val="subscript"/>
          </w:rPr>
          <w:t>(2)</w:t>
        </w:r>
        <w:r w:rsidRPr="00215F3D">
          <w:rPr>
            <w:vertAlign w:val="subscript"/>
          </w:rPr>
          <w:t xml:space="preserve"> </w:t>
        </w:r>
        <w:r w:rsidRPr="00215F3D">
          <w:t>(</w:t>
        </w:r>
        <w:proofErr w:type="spellStart"/>
        <w:r w:rsidRPr="00215F3D">
          <w:rPr>
            <w:i/>
          </w:rPr>
          <w:t>p,q</w:t>
        </w:r>
        <w:proofErr w:type="spellEnd"/>
        <w:r w:rsidRPr="00215F3D">
          <w:t>)</w:t>
        </w:r>
        <w:r w:rsidRPr="00215F3D">
          <w:rPr>
            <w:lang w:bidi="bn-IN"/>
          </w:rPr>
          <w:t xml:space="preserve"> </w:t>
        </w:r>
        <w:r w:rsidRPr="00215F3D">
          <w:rPr>
            <w:noProof/>
          </w:rPr>
          <w:t>+ T(</w:t>
        </w:r>
        <w:r w:rsidRPr="00215F3D">
          <w:t>P</w:t>
        </w:r>
        <w:r w:rsidRPr="00215F3D">
          <w:rPr>
            <w:vertAlign w:val="subscript"/>
          </w:rPr>
          <w:t>EN-</w:t>
        </w:r>
        <w:proofErr w:type="spellStart"/>
        <w:r w:rsidRPr="00215F3D">
          <w:rPr>
            <w:vertAlign w:val="subscript"/>
          </w:rPr>
          <w:t>DC_H,</w:t>
        </w:r>
        <w:r w:rsidRPr="00215F3D">
          <w:rPr>
            <w:i/>
            <w:vertAlign w:val="subscript"/>
          </w:rPr>
          <w:t>c</w:t>
        </w:r>
        <w:proofErr w:type="spellEnd"/>
        <w:r w:rsidRPr="00215F3D">
          <w:rPr>
            <w:i/>
            <w:vertAlign w:val="subscript"/>
          </w:rPr>
          <w:t>(2)</w:t>
        </w:r>
        <w:r w:rsidRPr="00215F3D">
          <w:rPr>
            <w:vertAlign w:val="subscript"/>
          </w:rPr>
          <w:t xml:space="preserve"> </w:t>
        </w:r>
        <w:r w:rsidRPr="00215F3D">
          <w:t>(</w:t>
        </w:r>
        <w:proofErr w:type="spellStart"/>
        <w:r w:rsidRPr="00215F3D">
          <w:rPr>
            <w:i/>
          </w:rPr>
          <w:t>p,q</w:t>
        </w:r>
        <w:proofErr w:type="spellEnd"/>
        <w:r w:rsidRPr="00215F3D">
          <w:t>))</w:t>
        </w:r>
      </w:ins>
    </w:p>
    <w:p w14:paraId="2104B352" w14:textId="77777777" w:rsidR="00C33FF7" w:rsidRPr="005F5810" w:rsidRDefault="00C33FF7" w:rsidP="00C33FF7">
      <w:pPr>
        <w:rPr>
          <w:ins w:id="578" w:author="Ericsson" w:date="2018-10-28T17:08:00Z"/>
        </w:rPr>
      </w:pPr>
      <w:ins w:id="579" w:author="Ericsson" w:date="2018-10-28T17:08:00Z">
        <w:r w:rsidRPr="005F5810">
          <w:rPr>
            <w:lang w:bidi="bn-IN"/>
          </w:rPr>
          <w:t xml:space="preserve">when transmission(s) </w:t>
        </w:r>
        <w:r w:rsidRPr="005F5810">
          <w:t xml:space="preserve">in slot </w:t>
        </w:r>
        <w:r>
          <w:rPr>
            <w:rFonts w:cs="Vrinda"/>
            <w:i/>
            <w:lang w:val="en-US" w:bidi="bn-IN"/>
          </w:rPr>
          <w:t>q</w:t>
        </w:r>
        <w:r w:rsidRPr="005F5810">
          <w:rPr>
            <w:rFonts w:cs="Vrinda"/>
            <w:lang w:val="en-US" w:bidi="bn-IN"/>
          </w:rPr>
          <w:t xml:space="preserve"> on CG 2 </w:t>
        </w:r>
        <w:r w:rsidRPr="005F5810">
          <w:t xml:space="preserve">overlap in time with transmission(s) in slot </w:t>
        </w:r>
        <w:r>
          <w:rPr>
            <w:rFonts w:cs="Vrinda"/>
            <w:i/>
            <w:lang w:val="en-US" w:bidi="bn-IN"/>
          </w:rPr>
          <w:t>p</w:t>
        </w:r>
        <w:r w:rsidRPr="005F5810">
          <w:rPr>
            <w:rFonts w:cs="Vrinda"/>
            <w:lang w:val="en-US" w:bidi="bn-IN"/>
          </w:rPr>
          <w:t xml:space="preserve"> on CG 1</w:t>
        </w:r>
        <w:r w:rsidRPr="005F5810">
          <w:rPr>
            <w:lang w:val="en-US"/>
          </w:rPr>
          <w:t xml:space="preserve">, </w:t>
        </w:r>
        <w:r w:rsidRPr="005F5810">
          <w:rPr>
            <w:noProof/>
          </w:rPr>
          <w:t>where</w:t>
        </w:r>
      </w:ins>
    </w:p>
    <w:p w14:paraId="4C6022D6" w14:textId="6485BA1D" w:rsidR="00C33FF7" w:rsidRPr="00C33FF7" w:rsidRDefault="00C33FF7" w:rsidP="00C33FF7">
      <w:pPr>
        <w:keepLines/>
        <w:tabs>
          <w:tab w:val="center" w:pos="4536"/>
          <w:tab w:val="right" w:pos="9072"/>
        </w:tabs>
        <w:rPr>
          <w:ins w:id="580" w:author="Ericsson" w:date="2018-10-28T17:08:00Z"/>
          <w:noProof/>
          <w:lang w:val="en-US" w:bidi="bn-IN"/>
          <w:rPrChange w:id="581" w:author="Ericsson" w:date="2018-10-28T17:15:00Z">
            <w:rPr>
              <w:ins w:id="582" w:author="Ericsson" w:date="2018-10-28T17:08:00Z"/>
              <w:noProof/>
              <w:lang w:val="sv-SE" w:bidi="bn-IN"/>
            </w:rPr>
          </w:rPrChange>
        </w:rPr>
      </w:pPr>
      <w:ins w:id="583" w:author="Ericsson" w:date="2018-10-28T17:08:00Z">
        <w:r w:rsidRPr="005F5810">
          <w:rPr>
            <w:noProof/>
            <w:lang w:val="en-US"/>
          </w:rPr>
          <w:tab/>
        </w:r>
        <w:r w:rsidRPr="00C33FF7">
          <w:rPr>
            <w:noProof/>
            <w:lang w:val="en-US"/>
            <w:rPrChange w:id="584" w:author="Ericsson" w:date="2018-10-28T17:15:00Z">
              <w:rPr>
                <w:noProof/>
                <w:lang w:val="sv-SE"/>
              </w:rPr>
            </w:rPrChange>
          </w:rPr>
          <w:t>P</w:t>
        </w:r>
        <w:r w:rsidRPr="00C33FF7">
          <w:rPr>
            <w:noProof/>
            <w:vertAlign w:val="subscript"/>
            <w:lang w:val="en-US"/>
            <w:rPrChange w:id="585" w:author="Ericsson" w:date="2018-10-28T17:15:00Z">
              <w:rPr>
                <w:noProof/>
                <w:vertAlign w:val="subscript"/>
                <w:lang w:val="sv-SE"/>
              </w:rPr>
            </w:rPrChange>
          </w:rPr>
          <w:t>EN-DC_L,</w:t>
        </w:r>
        <w:r w:rsidRPr="00C33FF7">
          <w:rPr>
            <w:i/>
            <w:noProof/>
            <w:vertAlign w:val="subscript"/>
            <w:lang w:val="en-US"/>
            <w:rPrChange w:id="586" w:author="Ericsson" w:date="2018-10-28T17:15:00Z">
              <w:rPr>
                <w:i/>
                <w:noProof/>
                <w:vertAlign w:val="subscript"/>
                <w:lang w:val="sv-SE"/>
              </w:rPr>
            </w:rPrChange>
          </w:rPr>
          <w:t>c(2)</w:t>
        </w:r>
        <w:r w:rsidRPr="00C33FF7">
          <w:rPr>
            <w:noProof/>
            <w:vertAlign w:val="subscript"/>
            <w:lang w:val="en-US"/>
            <w:rPrChange w:id="587" w:author="Ericsson" w:date="2018-10-28T17:15:00Z">
              <w:rPr>
                <w:noProof/>
                <w:vertAlign w:val="subscript"/>
                <w:lang w:val="sv-SE"/>
              </w:rPr>
            </w:rPrChange>
          </w:rPr>
          <w:t xml:space="preserve"> </w:t>
        </w:r>
        <w:r w:rsidRPr="00C33FF7">
          <w:rPr>
            <w:noProof/>
            <w:lang w:val="en-US"/>
            <w:rPrChange w:id="588" w:author="Ericsson" w:date="2018-10-28T17:15:00Z">
              <w:rPr>
                <w:noProof/>
                <w:lang w:val="sv-SE"/>
              </w:rPr>
            </w:rPrChange>
          </w:rPr>
          <w:t>(</w:t>
        </w:r>
        <w:proofErr w:type="spellStart"/>
        <w:r w:rsidRPr="00C33FF7">
          <w:rPr>
            <w:i/>
            <w:lang w:val="en-US"/>
            <w:rPrChange w:id="589" w:author="Ericsson" w:date="2018-10-28T17:15:00Z">
              <w:rPr>
                <w:i/>
                <w:lang w:val="sv-SE"/>
              </w:rPr>
            </w:rPrChange>
          </w:rPr>
          <w:t>p,q</w:t>
        </w:r>
        <w:proofErr w:type="spellEnd"/>
        <w:r w:rsidRPr="00C33FF7">
          <w:rPr>
            <w:noProof/>
            <w:lang w:val="en-US"/>
            <w:rPrChange w:id="590" w:author="Ericsson" w:date="2018-10-28T17:15:00Z">
              <w:rPr>
                <w:noProof/>
                <w:lang w:val="sv-SE"/>
              </w:rPr>
            </w:rPrChange>
          </w:rPr>
          <w:t>)</w:t>
        </w:r>
        <w:r w:rsidRPr="00C33FF7">
          <w:rPr>
            <w:noProof/>
            <w:lang w:val="en-US" w:bidi="bn-IN"/>
            <w:rPrChange w:id="591" w:author="Ericsson" w:date="2018-10-28T17:15:00Z">
              <w:rPr>
                <w:noProof/>
                <w:lang w:val="sv-SE" w:bidi="bn-IN"/>
              </w:rPr>
            </w:rPrChange>
          </w:rPr>
          <w:t xml:space="preserve"> </w:t>
        </w:r>
        <w:r w:rsidRPr="00C33FF7">
          <w:rPr>
            <w:noProof/>
            <w:lang w:val="en-US"/>
            <w:rPrChange w:id="592" w:author="Ericsson" w:date="2018-10-28T17:15:00Z">
              <w:rPr>
                <w:noProof/>
                <w:lang w:val="sv-SE"/>
              </w:rPr>
            </w:rPrChange>
          </w:rPr>
          <w:t xml:space="preserve">= </w:t>
        </w:r>
        <w:r w:rsidRPr="00C33FF7">
          <w:rPr>
            <w:noProof/>
            <w:lang w:val="en-US" w:bidi="bn-IN"/>
            <w:rPrChange w:id="593" w:author="Ericsson" w:date="2018-10-28T17:15:00Z">
              <w:rPr>
                <w:noProof/>
                <w:lang w:val="sv-SE" w:bidi="bn-IN"/>
              </w:rPr>
            </w:rPrChange>
          </w:rPr>
          <w:t>MIN{</w:t>
        </w:r>
        <w:proofErr w:type="spellStart"/>
        <w:r w:rsidRPr="00C33FF7">
          <w:rPr>
            <w:lang w:val="en-US" w:bidi="bn-IN"/>
            <w:rPrChange w:id="594" w:author="Ericsson" w:date="2018-10-28T17:15:00Z">
              <w:rPr>
                <w:lang w:bidi="bn-IN"/>
              </w:rPr>
            </w:rPrChange>
          </w:rPr>
          <w:t>P</w:t>
        </w:r>
        <w:r w:rsidRPr="00C33FF7">
          <w:rPr>
            <w:vertAlign w:val="subscript"/>
            <w:lang w:val="en-US" w:bidi="bn-IN"/>
            <w:rPrChange w:id="595" w:author="Ericsson" w:date="2018-10-28T17:15:00Z">
              <w:rPr>
                <w:vertAlign w:val="subscript"/>
                <w:lang w:bidi="bn-IN"/>
              </w:rPr>
            </w:rPrChange>
          </w:rPr>
          <w:t>CMAX_L,f,</w:t>
        </w:r>
        <w:r w:rsidRPr="00C33FF7">
          <w:rPr>
            <w:i/>
            <w:vertAlign w:val="subscript"/>
            <w:lang w:val="en-US" w:bidi="bn-IN"/>
            <w:rPrChange w:id="596" w:author="Ericsson" w:date="2018-10-28T17:15:00Z">
              <w:rPr>
                <w:i/>
                <w:vertAlign w:val="subscript"/>
                <w:lang w:bidi="bn-IN"/>
              </w:rPr>
            </w:rPrChange>
          </w:rPr>
          <w:t>c,</w:t>
        </w:r>
        <w:r w:rsidRPr="00C33FF7">
          <w:rPr>
            <w:i/>
            <w:vertAlign w:val="subscript"/>
            <w:lang w:val="en-US" w:eastAsia="zh-CN" w:bidi="bn-IN"/>
            <w:rPrChange w:id="597" w:author="Ericsson" w:date="2018-10-28T17:15:00Z">
              <w:rPr>
                <w:i/>
                <w:vertAlign w:val="subscript"/>
                <w:lang w:eastAsia="zh-CN" w:bidi="bn-IN"/>
              </w:rPr>
            </w:rPrChange>
          </w:rPr>
          <w:t>,</w:t>
        </w:r>
        <w:r w:rsidRPr="00C33FF7">
          <w:rPr>
            <w:i/>
            <w:vertAlign w:val="subscript"/>
            <w:lang w:val="en-US" w:bidi="bn-IN"/>
            <w:rPrChange w:id="598" w:author="Ericsson" w:date="2018-10-28T17:15:00Z">
              <w:rPr>
                <w:i/>
                <w:vertAlign w:val="subscript"/>
                <w:lang w:bidi="bn-IN"/>
              </w:rPr>
            </w:rPrChange>
          </w:rPr>
          <w:t>NR</w:t>
        </w:r>
        <w:proofErr w:type="spellEnd"/>
        <w:r w:rsidRPr="00C33FF7">
          <w:rPr>
            <w:noProof/>
            <w:vertAlign w:val="subscript"/>
            <w:lang w:val="en-US" w:bidi="bn-IN"/>
            <w:rPrChange w:id="599" w:author="Ericsson" w:date="2018-10-28T17:15:00Z">
              <w:rPr>
                <w:noProof/>
                <w:vertAlign w:val="subscript"/>
                <w:lang w:val="sv-SE" w:bidi="bn-IN"/>
              </w:rPr>
            </w:rPrChange>
          </w:rPr>
          <w:t xml:space="preserve"> </w:t>
        </w:r>
        <w:r w:rsidRPr="00C33FF7">
          <w:rPr>
            <w:noProof/>
            <w:lang w:val="en-US" w:bidi="bn-IN"/>
            <w:rPrChange w:id="600" w:author="Ericsson" w:date="2018-10-28T17:15:00Z">
              <w:rPr>
                <w:noProof/>
                <w:lang w:val="sv-SE" w:bidi="bn-IN"/>
              </w:rPr>
            </w:rPrChange>
          </w:rPr>
          <w:t>(</w:t>
        </w:r>
        <w:r w:rsidRPr="00C33FF7">
          <w:rPr>
            <w:i/>
            <w:noProof/>
            <w:lang w:val="en-US" w:bidi="bn-IN"/>
            <w:rPrChange w:id="601" w:author="Ericsson" w:date="2018-10-28T17:15:00Z">
              <w:rPr>
                <w:i/>
                <w:noProof/>
                <w:lang w:val="sv-SE" w:bidi="bn-IN"/>
              </w:rPr>
            </w:rPrChange>
          </w:rPr>
          <w:t>q</w:t>
        </w:r>
        <w:r w:rsidRPr="00C33FF7">
          <w:rPr>
            <w:noProof/>
            <w:lang w:val="en-US"/>
            <w:rPrChange w:id="602" w:author="Ericsson" w:date="2018-10-28T17:15:00Z">
              <w:rPr>
                <w:noProof/>
                <w:lang w:val="sv-SE"/>
              </w:rPr>
            </w:rPrChange>
          </w:rPr>
          <w:t>)</w:t>
        </w:r>
        <w:r w:rsidRPr="00C33FF7">
          <w:rPr>
            <w:noProof/>
            <w:lang w:val="en-US" w:bidi="bn-IN"/>
            <w:rPrChange w:id="603" w:author="Ericsson" w:date="2018-10-28T17:15:00Z">
              <w:rPr>
                <w:noProof/>
                <w:lang w:val="sv-SE" w:bidi="bn-IN"/>
              </w:rPr>
            </w:rPrChange>
          </w:rPr>
          <w:t>,</w:t>
        </w:r>
        <w:r w:rsidRPr="00C33FF7">
          <w:rPr>
            <w:lang w:val="en-US" w:eastAsia="zh-CN"/>
            <w:rPrChange w:id="604" w:author="Ericsson" w:date="2018-10-28T17:15:00Z">
              <w:rPr>
                <w:lang w:val="sv-SE" w:eastAsia="zh-CN"/>
              </w:rPr>
            </w:rPrChange>
          </w:rPr>
          <w:t xml:space="preserve"> </w:t>
        </w:r>
        <w:r w:rsidRPr="00C33FF7">
          <w:rPr>
            <w:lang w:val="en-US" w:bidi="bn-IN"/>
            <w:rPrChange w:id="605" w:author="Ericsson" w:date="2018-10-28T17:15:00Z">
              <w:rPr>
                <w:lang w:val="sv-SE" w:bidi="bn-IN"/>
              </w:rPr>
            </w:rPrChange>
          </w:rPr>
          <w:t>10 log</w:t>
        </w:r>
        <w:r w:rsidRPr="00C33FF7">
          <w:rPr>
            <w:vertAlign w:val="subscript"/>
            <w:lang w:val="en-US" w:bidi="bn-IN"/>
            <w:rPrChange w:id="606" w:author="Ericsson" w:date="2018-10-28T17:15:00Z">
              <w:rPr>
                <w:vertAlign w:val="subscript"/>
                <w:lang w:val="sv-SE" w:bidi="bn-IN"/>
              </w:rPr>
            </w:rPrChange>
          </w:rPr>
          <w:t>10</w:t>
        </w:r>
        <w:r w:rsidRPr="00C33FF7">
          <w:rPr>
            <w:lang w:val="en-US" w:eastAsia="zh-CN"/>
            <w:rPrChange w:id="607" w:author="Ericsson" w:date="2018-10-28T17:15:00Z">
              <w:rPr>
                <w:lang w:val="sv-SE" w:eastAsia="zh-CN"/>
              </w:rPr>
            </w:rPrChange>
          </w:rPr>
          <w:t xml:space="preserve"> (</w:t>
        </w:r>
        <m:oMath>
          <m:sSubSup>
            <m:sSubSupPr>
              <m:ctrlPr>
                <w:rPr>
                  <w:rFonts w:ascii="Cambria Math" w:hAnsi="Cambria Math"/>
                  <w:i/>
                  <w:lang w:val="en-US"/>
                </w:rPr>
              </m:ctrlPr>
            </m:sSubSupPr>
            <m:e>
              <m:acc>
                <m:acc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</m:acc>
            </m:e>
            <m:sub>
              <m:r>
                <w:rPr>
                  <w:rFonts w:ascii="Cambria Math" w:hAnsi="Cambria Math"/>
                </w:rPr>
                <m:t>Total</m:t>
              </m:r>
            </m:sub>
            <m:sup>
              <m:r>
                <w:rPr>
                  <w:rFonts w:ascii="Cambria Math" w:hAnsi="Cambria Math"/>
                </w:rPr>
                <m:t>EN</m:t>
              </m:r>
              <m:r>
                <w:rPr>
                  <w:rFonts w:ascii="Cambria Math" w:hAnsi="Cambria Math"/>
                  <w:lang w:val="en-US"/>
                  <w:rPrChange w:id="608" w:author="Ericsson" w:date="2018-10-28T17:15:00Z">
                    <w:rPr>
                      <w:rFonts w:ascii="Cambria Math" w:hAnsi="Cambria Math"/>
                      <w:lang w:val="sv-SE"/>
                    </w:rPr>
                  </w:rPrChange>
                </w:rPr>
                <m:t>-</m:t>
              </m:r>
              <m:r>
                <w:rPr>
                  <w:rFonts w:ascii="Cambria Math" w:hAnsi="Cambria Math"/>
                </w:rPr>
                <m:t>DC</m:t>
              </m:r>
            </m:sup>
          </m:sSubSup>
        </m:oMath>
        <w:r w:rsidRPr="00C33FF7">
          <w:rPr>
            <w:lang w:val="en-US" w:eastAsia="zh-CN"/>
            <w:rPrChange w:id="609" w:author="Ericsson" w:date="2018-10-28T17:15:00Z">
              <w:rPr>
                <w:lang w:eastAsia="zh-CN"/>
              </w:rPr>
            </w:rPrChange>
          </w:rPr>
          <w:t xml:space="preserve"> </w:t>
        </w:r>
        <w:r w:rsidRPr="00C33FF7">
          <w:rPr>
            <w:noProof/>
            <w:lang w:val="en-US" w:bidi="bn-IN"/>
            <w:rPrChange w:id="610" w:author="Ericsson" w:date="2018-10-28T17:15:00Z">
              <w:rPr>
                <w:noProof/>
                <w:lang w:val="sv-SE" w:bidi="bn-IN"/>
              </w:rPr>
            </w:rPrChange>
          </w:rPr>
          <w:t xml:space="preserve">– </w:t>
        </w:r>
        <w:r w:rsidRPr="00C33FF7">
          <w:rPr>
            <w:noProof/>
            <w:lang w:val="en-US" w:eastAsia="x-none" w:bidi="bn-IN"/>
            <w:rPrChange w:id="611" w:author="Ericsson" w:date="2018-10-28T17:15:00Z">
              <w:rPr>
                <w:noProof/>
                <w:lang w:eastAsia="x-none" w:bidi="bn-IN"/>
              </w:rPr>
            </w:rPrChange>
          </w:rPr>
          <w:t>p</w:t>
        </w:r>
        <w:r w:rsidRPr="00C33FF7">
          <w:rPr>
            <w:noProof/>
            <w:vertAlign w:val="subscript"/>
            <w:lang w:val="en-US" w:eastAsia="x-none" w:bidi="bn-IN"/>
            <w:rPrChange w:id="612" w:author="Ericsson" w:date="2018-10-28T17:15:00Z">
              <w:rPr>
                <w:noProof/>
                <w:vertAlign w:val="subscript"/>
                <w:lang w:val="sv-SE" w:eastAsia="x-none" w:bidi="bn-IN"/>
              </w:rPr>
            </w:rPrChange>
          </w:rPr>
          <w:t>CMAX</w:t>
        </w:r>
        <w:r w:rsidRPr="00C33FF7">
          <w:rPr>
            <w:noProof/>
            <w:lang w:val="en-US" w:eastAsia="zh-CN"/>
            <w:rPrChange w:id="613" w:author="Ericsson" w:date="2018-10-28T17:15:00Z">
              <w:rPr>
                <w:noProof/>
                <w:lang w:val="sv-SE" w:eastAsia="zh-CN"/>
              </w:rPr>
            </w:rPrChange>
          </w:rPr>
          <w:t xml:space="preserve"> </w:t>
        </w:r>
        <w:r w:rsidRPr="00C33FF7">
          <w:rPr>
            <w:noProof/>
            <w:vertAlign w:val="subscript"/>
            <w:lang w:val="en-US" w:eastAsia="x-none" w:bidi="bn-IN"/>
            <w:rPrChange w:id="614" w:author="Ericsson" w:date="2018-10-28T17:15:00Z">
              <w:rPr>
                <w:noProof/>
                <w:vertAlign w:val="subscript"/>
                <w:lang w:eastAsia="x-none" w:bidi="bn-IN"/>
              </w:rPr>
            </w:rPrChange>
          </w:rPr>
          <w:t>L</w:t>
        </w:r>
        <w:r w:rsidRPr="00C33FF7">
          <w:rPr>
            <w:noProof/>
            <w:vertAlign w:val="subscript"/>
            <w:lang w:val="en-US" w:eastAsia="x-none" w:bidi="bn-IN"/>
            <w:rPrChange w:id="615" w:author="Ericsson" w:date="2018-10-28T17:15:00Z">
              <w:rPr>
                <w:noProof/>
                <w:vertAlign w:val="subscript"/>
                <w:lang w:val="sv-SE" w:eastAsia="x-none" w:bidi="bn-IN"/>
              </w:rPr>
            </w:rPrChange>
          </w:rPr>
          <w:t xml:space="preserve"> _</w:t>
        </w:r>
        <w:r w:rsidRPr="00C33FF7">
          <w:rPr>
            <w:i/>
            <w:noProof/>
            <w:vertAlign w:val="subscript"/>
            <w:lang w:val="en-US" w:eastAsia="x-none" w:bidi="bn-IN"/>
            <w:rPrChange w:id="616" w:author="Ericsson" w:date="2018-10-28T17:15:00Z">
              <w:rPr>
                <w:i/>
                <w:noProof/>
                <w:vertAlign w:val="subscript"/>
                <w:lang w:val="sv-SE" w:eastAsia="x-none" w:bidi="bn-IN"/>
              </w:rPr>
            </w:rPrChange>
          </w:rPr>
          <w:t xml:space="preserve"> </w:t>
        </w:r>
        <w:r w:rsidRPr="00C33FF7">
          <w:rPr>
            <w:noProof/>
            <w:vertAlign w:val="subscript"/>
            <w:lang w:val="en-US" w:eastAsia="x-none" w:bidi="bn-IN"/>
            <w:rPrChange w:id="617" w:author="Ericsson" w:date="2018-10-28T17:15:00Z">
              <w:rPr>
                <w:noProof/>
                <w:vertAlign w:val="subscript"/>
                <w:lang w:val="sv-SE" w:eastAsia="x-none" w:bidi="bn-IN"/>
              </w:rPr>
            </w:rPrChange>
          </w:rPr>
          <w:t>E-UTRA,</w:t>
        </w:r>
        <w:r w:rsidRPr="00C33FF7">
          <w:rPr>
            <w:i/>
            <w:noProof/>
            <w:vertAlign w:val="subscript"/>
            <w:lang w:val="en-US" w:eastAsia="x-none" w:bidi="bn-IN"/>
            <w:rPrChange w:id="618" w:author="Ericsson" w:date="2018-10-28T17:15:00Z">
              <w:rPr>
                <w:i/>
                <w:noProof/>
                <w:vertAlign w:val="subscript"/>
                <w:lang w:val="sv-SE" w:eastAsia="x-none" w:bidi="bn-IN"/>
              </w:rPr>
            </w:rPrChange>
          </w:rPr>
          <w:t>c</w:t>
        </w:r>
        <w:r w:rsidRPr="00C33FF7">
          <w:rPr>
            <w:noProof/>
            <w:lang w:val="en-US" w:eastAsia="zh-CN"/>
            <w:rPrChange w:id="619" w:author="Ericsson" w:date="2018-10-28T17:15:00Z">
              <w:rPr>
                <w:noProof/>
                <w:lang w:val="sv-SE" w:eastAsia="zh-CN"/>
              </w:rPr>
            </w:rPrChange>
          </w:rPr>
          <w:t xml:space="preserve"> </w:t>
        </w:r>
        <w:r w:rsidRPr="00C33FF7">
          <w:rPr>
            <w:rFonts w:cs="Vrinda"/>
            <w:noProof/>
            <w:lang w:val="en-US" w:bidi="bn-IN"/>
            <w:rPrChange w:id="620" w:author="Ericsson" w:date="2018-10-28T17:15:00Z">
              <w:rPr>
                <w:rFonts w:cs="Vrinda"/>
                <w:noProof/>
                <w:lang w:val="sv-SE" w:bidi="bn-IN"/>
              </w:rPr>
            </w:rPrChange>
          </w:rPr>
          <w:t>(</w:t>
        </w:r>
        <w:r w:rsidRPr="00C33FF7">
          <w:rPr>
            <w:rFonts w:cs="Vrinda"/>
            <w:i/>
            <w:noProof/>
            <w:lang w:val="en-US" w:bidi="bn-IN"/>
            <w:rPrChange w:id="621" w:author="Ericsson" w:date="2018-10-28T17:15:00Z">
              <w:rPr>
                <w:rFonts w:cs="Vrinda"/>
                <w:i/>
                <w:noProof/>
                <w:lang w:val="sv-SE" w:bidi="bn-IN"/>
              </w:rPr>
            </w:rPrChange>
          </w:rPr>
          <w:t>p</w:t>
        </w:r>
        <w:r w:rsidRPr="00C33FF7">
          <w:rPr>
            <w:rFonts w:cs="Vrinda"/>
            <w:noProof/>
            <w:lang w:val="en-US" w:bidi="bn-IN"/>
            <w:rPrChange w:id="622" w:author="Ericsson" w:date="2018-10-28T17:15:00Z">
              <w:rPr>
                <w:rFonts w:cs="Vrinda"/>
                <w:noProof/>
                <w:lang w:val="sv-SE" w:bidi="bn-IN"/>
              </w:rPr>
            </w:rPrChange>
          </w:rPr>
          <w:t>)</w:t>
        </w:r>
        <w:r w:rsidRPr="00C33FF7">
          <w:rPr>
            <w:noProof/>
            <w:lang w:val="en-US" w:bidi="bn-IN"/>
            <w:rPrChange w:id="623" w:author="Ericsson" w:date="2018-10-28T17:15:00Z">
              <w:rPr>
                <w:noProof/>
                <w:lang w:val="sv-SE" w:bidi="bn-IN"/>
              </w:rPr>
            </w:rPrChange>
          </w:rPr>
          <w:t>)}</w:t>
        </w:r>
      </w:ins>
    </w:p>
    <w:p w14:paraId="1F25419D" w14:textId="3D57FA92" w:rsidR="00C33FF7" w:rsidRPr="00F83173" w:rsidRDefault="00C33FF7" w:rsidP="00C33FF7">
      <w:pPr>
        <w:keepLines/>
        <w:tabs>
          <w:tab w:val="center" w:pos="4536"/>
          <w:tab w:val="right" w:pos="9072"/>
        </w:tabs>
        <w:rPr>
          <w:ins w:id="624" w:author="Ericsson" w:date="2018-10-28T17:08:00Z"/>
          <w:noProof/>
          <w:lang w:val="en-US" w:bidi="bn-IN"/>
        </w:rPr>
      </w:pPr>
      <w:ins w:id="625" w:author="Ericsson" w:date="2018-10-28T17:08:00Z">
        <w:r w:rsidRPr="00C33FF7">
          <w:rPr>
            <w:noProof/>
            <w:lang w:val="en-US"/>
            <w:rPrChange w:id="626" w:author="Ericsson" w:date="2018-10-28T17:15:00Z">
              <w:rPr>
                <w:noProof/>
                <w:lang w:val="sv-SE"/>
              </w:rPr>
            </w:rPrChange>
          </w:rPr>
          <w:tab/>
        </w:r>
        <w:r w:rsidRPr="00D710F2">
          <w:rPr>
            <w:noProof/>
            <w:lang w:val="en-US"/>
          </w:rPr>
          <w:t>P</w:t>
        </w:r>
        <w:r w:rsidRPr="00D710F2">
          <w:rPr>
            <w:noProof/>
            <w:vertAlign w:val="subscript"/>
            <w:lang w:val="en-US"/>
          </w:rPr>
          <w:t>EN-DC_H,</w:t>
        </w:r>
        <w:r w:rsidRPr="00D710F2">
          <w:rPr>
            <w:i/>
            <w:noProof/>
            <w:vertAlign w:val="subscript"/>
            <w:lang w:val="en-US"/>
          </w:rPr>
          <w:t>c(2)</w:t>
        </w:r>
        <w:r w:rsidRPr="00D710F2">
          <w:rPr>
            <w:noProof/>
            <w:vertAlign w:val="subscript"/>
            <w:lang w:val="en-US"/>
          </w:rPr>
          <w:t xml:space="preserve"> </w:t>
        </w:r>
        <w:r w:rsidRPr="00D710F2">
          <w:rPr>
            <w:noProof/>
            <w:lang w:val="en-US"/>
          </w:rPr>
          <w:t>(</w:t>
        </w:r>
        <w:proofErr w:type="spellStart"/>
        <w:r w:rsidRPr="00D710F2">
          <w:rPr>
            <w:i/>
            <w:lang w:val="en-US"/>
          </w:rPr>
          <w:t>p,q</w:t>
        </w:r>
        <w:proofErr w:type="spellEnd"/>
        <w:r w:rsidRPr="00F83173">
          <w:rPr>
            <w:noProof/>
            <w:lang w:val="en-US"/>
          </w:rPr>
          <w:t>)</w:t>
        </w:r>
        <w:r w:rsidRPr="00F83173">
          <w:rPr>
            <w:noProof/>
            <w:lang w:val="en-US" w:bidi="bn-IN"/>
          </w:rPr>
          <w:t xml:space="preserve"> </w:t>
        </w:r>
        <w:r w:rsidRPr="00F83173">
          <w:rPr>
            <w:noProof/>
            <w:lang w:val="en-US"/>
          </w:rPr>
          <w:t xml:space="preserve">= </w:t>
        </w:r>
        <w:r w:rsidRPr="00F83173">
          <w:rPr>
            <w:noProof/>
            <w:lang w:val="en-US" w:bidi="bn-IN"/>
          </w:rPr>
          <w:t>MIN{</w:t>
        </w:r>
        <w:proofErr w:type="spellStart"/>
        <w:r w:rsidRPr="00F83173">
          <w:rPr>
            <w:lang w:val="en-US" w:bidi="bn-IN"/>
          </w:rPr>
          <w:t>P</w:t>
        </w:r>
        <w:r w:rsidRPr="00F83173">
          <w:rPr>
            <w:vertAlign w:val="subscript"/>
            <w:lang w:val="en-US" w:bidi="bn-IN"/>
          </w:rPr>
          <w:t>CMAX_H,f,</w:t>
        </w:r>
        <w:r w:rsidRPr="00F83173">
          <w:rPr>
            <w:i/>
            <w:vertAlign w:val="subscript"/>
            <w:lang w:val="en-US" w:bidi="bn-IN"/>
          </w:rPr>
          <w:t>c,</w:t>
        </w:r>
        <w:r w:rsidRPr="00F83173">
          <w:rPr>
            <w:i/>
            <w:vertAlign w:val="subscript"/>
            <w:lang w:val="en-US" w:eastAsia="zh-CN" w:bidi="bn-IN"/>
          </w:rPr>
          <w:t>,</w:t>
        </w:r>
        <w:r w:rsidRPr="00F83173">
          <w:rPr>
            <w:i/>
            <w:vertAlign w:val="subscript"/>
            <w:lang w:val="en-US" w:bidi="bn-IN"/>
          </w:rPr>
          <w:t>NR</w:t>
        </w:r>
        <w:proofErr w:type="spellEnd"/>
        <w:r w:rsidRPr="00F83173">
          <w:rPr>
            <w:noProof/>
            <w:vertAlign w:val="subscript"/>
            <w:lang w:val="en-US" w:bidi="bn-IN"/>
          </w:rPr>
          <w:t xml:space="preserve"> </w:t>
        </w:r>
        <w:r w:rsidRPr="00F83173">
          <w:rPr>
            <w:rFonts w:cs="Vrinda"/>
            <w:noProof/>
            <w:lang w:val="en-US" w:bidi="bn-IN"/>
          </w:rPr>
          <w:t>(</w:t>
        </w:r>
        <w:r w:rsidRPr="00F83173">
          <w:rPr>
            <w:rFonts w:cs="Vrinda"/>
            <w:i/>
            <w:noProof/>
            <w:lang w:val="en-US" w:bidi="bn-IN"/>
          </w:rPr>
          <w:t>q</w:t>
        </w:r>
        <w:r w:rsidRPr="00F83173">
          <w:rPr>
            <w:noProof/>
            <w:lang w:val="en-US"/>
          </w:rPr>
          <w:t>)</w:t>
        </w:r>
        <w:r w:rsidRPr="00F83173">
          <w:rPr>
            <w:noProof/>
            <w:lang w:val="en-US" w:bidi="bn-IN"/>
          </w:rPr>
          <w:t>,</w:t>
        </w:r>
        <w:r w:rsidRPr="00F83173">
          <w:rPr>
            <w:lang w:val="en-US"/>
          </w:rPr>
          <w:t xml:space="preserve"> </w:t>
        </w:r>
        <w:r w:rsidRPr="00F83173">
          <w:rPr>
            <w:lang w:val="en-US" w:bidi="bn-IN"/>
            <w:rPrChange w:id="627" w:author="Ericsson" w:date="2018-10-28T17:38:00Z">
              <w:rPr>
                <w:lang w:bidi="bn-IN"/>
              </w:rPr>
            </w:rPrChange>
          </w:rPr>
          <w:t>10 log</w:t>
        </w:r>
        <w:r w:rsidRPr="00F83173">
          <w:rPr>
            <w:vertAlign w:val="subscript"/>
            <w:lang w:val="en-US" w:bidi="bn-IN"/>
            <w:rPrChange w:id="628" w:author="Ericsson" w:date="2018-10-28T17:38:00Z">
              <w:rPr>
                <w:vertAlign w:val="subscript"/>
                <w:lang w:bidi="bn-IN"/>
              </w:rPr>
            </w:rPrChange>
          </w:rPr>
          <w:t>10</w:t>
        </w:r>
        <w:r w:rsidRPr="00D710F2">
          <w:rPr>
            <w:lang w:val="en-US" w:eastAsia="zh-CN"/>
          </w:rPr>
          <w:t xml:space="preserve"> (</w:t>
        </w:r>
        <m:oMath>
          <m:sSubSup>
            <m:sSubSupPr>
              <m:ctrlPr>
                <w:rPr>
                  <w:rFonts w:ascii="Cambria Math" w:hAnsi="Cambria Math"/>
                  <w:i/>
                  <w:lang w:val="en-US"/>
                </w:rPr>
              </m:ctrlPr>
            </m:sSubSupPr>
            <m:e>
              <m:acc>
                <m:acc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</m:acc>
            </m:e>
            <m:sub>
              <m:r>
                <w:rPr>
                  <w:rFonts w:ascii="Cambria Math" w:hAnsi="Cambria Math"/>
                </w:rPr>
                <m:t>Total</m:t>
              </m:r>
            </m:sub>
            <m:sup>
              <m:r>
                <w:rPr>
                  <w:rFonts w:ascii="Cambria Math" w:hAnsi="Cambria Math"/>
                </w:rPr>
                <m:t>EN</m:t>
              </m:r>
              <m:r>
                <w:rPr>
                  <w:rFonts w:ascii="Cambria Math" w:hAnsi="Cambria Math"/>
                  <w:lang w:val="en-US"/>
                </w:rPr>
                <m:t>-</m:t>
              </m:r>
              <m:r>
                <w:rPr>
                  <w:rFonts w:ascii="Cambria Math" w:hAnsi="Cambria Math"/>
                </w:rPr>
                <m:t>DC</m:t>
              </m:r>
            </m:sup>
          </m:sSubSup>
        </m:oMath>
        <w:r w:rsidRPr="00D710F2">
          <w:rPr>
            <w:lang w:val="en-US" w:eastAsia="zh-CN"/>
          </w:rPr>
          <w:t xml:space="preserve"> </w:t>
        </w:r>
        <w:r w:rsidRPr="00D710F2">
          <w:rPr>
            <w:noProof/>
            <w:lang w:val="en-US" w:bidi="bn-IN"/>
          </w:rPr>
          <w:t xml:space="preserve">– </w:t>
        </w:r>
        <w:r w:rsidRPr="00D710F2">
          <w:rPr>
            <w:noProof/>
            <w:lang w:val="en-US" w:eastAsia="x-none" w:bidi="bn-IN"/>
          </w:rPr>
          <w:t>p</w:t>
        </w:r>
        <w:r w:rsidRPr="00D710F2">
          <w:rPr>
            <w:noProof/>
            <w:vertAlign w:val="subscript"/>
            <w:lang w:val="en-US" w:eastAsia="x-none" w:bidi="bn-IN"/>
          </w:rPr>
          <w:t>CMAX</w:t>
        </w:r>
        <w:r w:rsidRPr="00D710F2">
          <w:rPr>
            <w:noProof/>
            <w:lang w:val="en-US" w:eastAsia="zh-CN"/>
          </w:rPr>
          <w:t xml:space="preserve"> </w:t>
        </w:r>
        <w:r w:rsidRPr="00D710F2">
          <w:rPr>
            <w:noProof/>
            <w:vertAlign w:val="subscript"/>
            <w:lang w:val="en-US" w:eastAsia="x-none" w:bidi="bn-IN"/>
          </w:rPr>
          <w:t>L</w:t>
        </w:r>
        <w:r w:rsidRPr="00F83173">
          <w:rPr>
            <w:noProof/>
            <w:vertAlign w:val="subscript"/>
            <w:lang w:val="en-US" w:eastAsia="x-none" w:bidi="bn-IN"/>
          </w:rPr>
          <w:t xml:space="preserve"> _</w:t>
        </w:r>
        <w:r w:rsidRPr="00F83173">
          <w:rPr>
            <w:i/>
            <w:noProof/>
            <w:vertAlign w:val="subscript"/>
            <w:lang w:val="en-US" w:eastAsia="x-none" w:bidi="bn-IN"/>
          </w:rPr>
          <w:t xml:space="preserve"> </w:t>
        </w:r>
        <w:r w:rsidRPr="00F83173">
          <w:rPr>
            <w:noProof/>
            <w:vertAlign w:val="subscript"/>
            <w:lang w:val="en-US" w:eastAsia="x-none" w:bidi="bn-IN"/>
          </w:rPr>
          <w:t>E-UTRA,</w:t>
        </w:r>
        <w:r w:rsidRPr="00F83173">
          <w:rPr>
            <w:i/>
            <w:noProof/>
            <w:vertAlign w:val="subscript"/>
            <w:lang w:val="en-US" w:eastAsia="x-none" w:bidi="bn-IN"/>
          </w:rPr>
          <w:t>c</w:t>
        </w:r>
        <w:r w:rsidRPr="00F83173">
          <w:rPr>
            <w:noProof/>
            <w:lang w:val="en-US" w:eastAsia="zh-CN"/>
          </w:rPr>
          <w:t xml:space="preserve"> </w:t>
        </w:r>
        <w:r w:rsidRPr="00F83173">
          <w:rPr>
            <w:rFonts w:cs="Vrinda"/>
            <w:noProof/>
            <w:lang w:val="en-US" w:bidi="bn-IN"/>
          </w:rPr>
          <w:t>(</w:t>
        </w:r>
        <w:r w:rsidRPr="00F83173">
          <w:rPr>
            <w:rFonts w:cs="Vrinda"/>
            <w:i/>
            <w:noProof/>
            <w:lang w:val="en-US" w:bidi="bn-IN"/>
          </w:rPr>
          <w:t>p</w:t>
        </w:r>
        <w:r w:rsidRPr="00F83173">
          <w:rPr>
            <w:rFonts w:cs="Vrinda"/>
            <w:noProof/>
            <w:lang w:val="en-US" w:bidi="bn-IN"/>
          </w:rPr>
          <w:t>)</w:t>
        </w:r>
        <w:r w:rsidRPr="00F83173">
          <w:rPr>
            <w:noProof/>
            <w:lang w:val="en-US" w:bidi="bn-IN"/>
          </w:rPr>
          <w:t>)}</w:t>
        </w:r>
      </w:ins>
    </w:p>
    <w:p w14:paraId="72520015" w14:textId="09E43740" w:rsidR="00252DE4" w:rsidRDefault="006F7EEF" w:rsidP="00C33FF7">
      <w:pPr>
        <w:rPr>
          <w:ins w:id="629" w:author="Ericsson" w:date="2018-10-28T17:19:00Z"/>
        </w:rPr>
      </w:pPr>
      <w:ins w:id="630" w:author="Ericsson" w:date="2018-10-28T17:39:00Z">
        <w:r>
          <w:rPr>
            <w:lang w:val="en-US" w:bidi="bn-IN"/>
          </w:rPr>
          <w:t>w</w:t>
        </w:r>
      </w:ins>
      <w:ins w:id="631" w:author="Ericsson" w:date="2018-10-28T17:08:00Z">
        <w:r w:rsidR="00C33FF7" w:rsidRPr="00215F3D">
          <w:rPr>
            <w:lang w:val="en-US" w:bidi="bn-IN"/>
          </w:rPr>
          <w:t>henever</w:t>
        </w:r>
      </w:ins>
      <w:ins w:id="632" w:author="Ericsson" w:date="2018-10-28T17:39:00Z">
        <w:r>
          <w:rPr>
            <w:lang w:val="en-US" w:bidi="bn-IN"/>
          </w:rPr>
          <w:t xml:space="preserve"> the power reduction</w:t>
        </w:r>
      </w:ins>
      <w:ins w:id="633" w:author="Ericsson" w:date="2018-10-28T17:08:00Z">
        <w:r w:rsidR="00C33FF7" w:rsidRPr="00215F3D">
          <w:rPr>
            <w:lang w:val="en-US" w:bidi="bn-IN"/>
          </w:rPr>
          <w:t xml:space="preserve"> {</w:t>
        </w:r>
        <w:proofErr w:type="spellStart"/>
        <w:r w:rsidR="00C33FF7">
          <w:t>P</w:t>
        </w:r>
        <w:r w:rsidR="00C33FF7" w:rsidRPr="00E968F0">
          <w:rPr>
            <w:vertAlign w:val="subscript"/>
          </w:rPr>
          <w:t>CMAX,f,</w:t>
        </w:r>
        <w:r w:rsidR="00C33FF7" w:rsidRPr="00E968F0">
          <w:rPr>
            <w:i/>
            <w:iCs/>
            <w:vertAlign w:val="subscript"/>
          </w:rPr>
          <w:t>c,NR</w:t>
        </w:r>
        <w:proofErr w:type="spellEnd"/>
        <w:r w:rsidR="00C33FF7" w:rsidRPr="00E968F0">
          <w:rPr>
            <w:i/>
            <w:iCs/>
            <w:vertAlign w:val="subscript"/>
          </w:rPr>
          <w:t xml:space="preserve"> </w:t>
        </w:r>
        <w:r w:rsidR="00C33FF7" w:rsidRPr="00E968F0">
          <w:t>(</w:t>
        </w:r>
        <w:r w:rsidR="00C33FF7" w:rsidRPr="00E968F0">
          <w:rPr>
            <w:i/>
            <w:iCs/>
          </w:rPr>
          <w:t>q</w:t>
        </w:r>
        <w:r w:rsidR="00C33FF7" w:rsidRPr="00E968F0">
          <w:t xml:space="preserve">) </w:t>
        </w:r>
        <w:r w:rsidR="00C33FF7" w:rsidRPr="00215F3D">
          <w:rPr>
            <w:lang w:val="en-US" w:bidi="bn-IN"/>
          </w:rPr>
          <w:t xml:space="preserve">– </w:t>
        </w:r>
        <w:r w:rsidR="00C33FF7" w:rsidRPr="00215F3D">
          <w:rPr>
            <w:lang w:bidi="bn-IN"/>
          </w:rPr>
          <w:t>10 log</w:t>
        </w:r>
        <w:r w:rsidR="00C33FF7" w:rsidRPr="00215F3D">
          <w:rPr>
            <w:vertAlign w:val="subscript"/>
            <w:lang w:bidi="bn-IN"/>
          </w:rPr>
          <w:t>10</w:t>
        </w:r>
        <w:r w:rsidR="00C33FF7">
          <w:rPr>
            <w:lang w:val="en-US" w:eastAsia="zh-CN"/>
          </w:rPr>
          <w:t xml:space="preserve"> (</w:t>
        </w:r>
        <m:oMath>
          <m:sSubSup>
            <m:sSubSupPr>
              <m:ctrlPr>
                <w:rPr>
                  <w:rFonts w:ascii="Cambria Math" w:hAnsi="Cambria Math"/>
                  <w:i/>
                  <w:lang w:val="en-US"/>
                </w:rPr>
              </m:ctrlPr>
            </m:sSubSupPr>
            <m:e>
              <m:acc>
                <m:acc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</m:acc>
            </m:e>
            <m:sub>
              <m:r>
                <w:rPr>
                  <w:rFonts w:ascii="Cambria Math" w:hAnsi="Cambria Math"/>
                </w:rPr>
                <m:t>Total</m:t>
              </m:r>
            </m:sub>
            <m:sup>
              <m:r>
                <w:rPr>
                  <w:rFonts w:ascii="Cambria Math" w:hAnsi="Cambria Math"/>
                </w:rPr>
                <m:t>EN</m:t>
              </m:r>
              <m:r>
                <w:rPr>
                  <w:rFonts w:ascii="Cambria Math" w:hAnsi="Cambria Math"/>
                  <w:lang w:val="en-US"/>
                </w:rPr>
                <m:t>-</m:t>
              </m:r>
              <m:r>
                <w:rPr>
                  <w:rFonts w:ascii="Cambria Math" w:hAnsi="Cambria Math"/>
                </w:rPr>
                <m:t>DC</m:t>
              </m:r>
            </m:sup>
          </m:sSubSup>
        </m:oMath>
        <w:r w:rsidR="00C33FF7" w:rsidRPr="00A31AF6">
          <w:rPr>
            <w:lang w:val="en-US" w:eastAsia="zh-CN"/>
          </w:rPr>
          <w:t xml:space="preserve"> </w:t>
        </w:r>
        <w:r w:rsidR="00C33FF7" w:rsidRPr="00A31AF6">
          <w:rPr>
            <w:noProof/>
            <w:lang w:val="en-US" w:bidi="bn-IN"/>
          </w:rPr>
          <w:t xml:space="preserve">– </w:t>
        </w:r>
        <w:r w:rsidR="00C33FF7">
          <w:rPr>
            <w:noProof/>
            <w:lang w:val="en-US" w:eastAsia="x-none" w:bidi="bn-IN"/>
          </w:rPr>
          <w:t>p</w:t>
        </w:r>
        <w:r w:rsidR="00C33FF7" w:rsidRPr="00215F3D">
          <w:rPr>
            <w:noProof/>
            <w:vertAlign w:val="subscript"/>
            <w:lang w:val="en-US" w:eastAsia="x-none" w:bidi="bn-IN"/>
          </w:rPr>
          <w:t>CMAX</w:t>
        </w:r>
        <w:r w:rsidR="00C33FF7" w:rsidRPr="00215F3D">
          <w:rPr>
            <w:noProof/>
            <w:lang w:val="en-US" w:eastAsia="zh-CN"/>
          </w:rPr>
          <w:t xml:space="preserve"> </w:t>
        </w:r>
        <w:r w:rsidR="00C33FF7" w:rsidRPr="00215F3D">
          <w:rPr>
            <w:noProof/>
            <w:vertAlign w:val="subscript"/>
            <w:lang w:val="en-US" w:eastAsia="x-none" w:bidi="bn-IN"/>
          </w:rPr>
          <w:t>L _</w:t>
        </w:r>
        <w:r w:rsidR="00C33FF7" w:rsidRPr="00215F3D">
          <w:rPr>
            <w:i/>
            <w:noProof/>
            <w:vertAlign w:val="subscript"/>
            <w:lang w:val="en-US" w:eastAsia="x-none" w:bidi="bn-IN"/>
          </w:rPr>
          <w:t xml:space="preserve"> </w:t>
        </w:r>
        <w:r w:rsidR="00C33FF7" w:rsidRPr="00215F3D">
          <w:rPr>
            <w:noProof/>
            <w:vertAlign w:val="subscript"/>
            <w:lang w:val="en-US" w:eastAsia="x-none" w:bidi="bn-IN"/>
          </w:rPr>
          <w:t>E-UTRA,</w:t>
        </w:r>
        <w:r w:rsidR="00C33FF7" w:rsidRPr="00215F3D">
          <w:rPr>
            <w:i/>
            <w:noProof/>
            <w:vertAlign w:val="subscript"/>
            <w:lang w:val="en-US" w:eastAsia="x-none" w:bidi="bn-IN"/>
          </w:rPr>
          <w:t>c</w:t>
        </w:r>
        <w:r w:rsidR="00C33FF7" w:rsidRPr="00215F3D">
          <w:rPr>
            <w:noProof/>
            <w:lang w:val="en-US" w:eastAsia="zh-CN"/>
          </w:rPr>
          <w:t xml:space="preserve"> </w:t>
        </w:r>
        <w:r w:rsidR="00C33FF7" w:rsidRPr="00A31AF6">
          <w:rPr>
            <w:rFonts w:cs="Vrinda"/>
            <w:noProof/>
            <w:lang w:val="en-US" w:bidi="bn-IN"/>
          </w:rPr>
          <w:t>(</w:t>
        </w:r>
        <w:r w:rsidR="00C33FF7" w:rsidRPr="00A31AF6">
          <w:rPr>
            <w:rFonts w:cs="Vrinda"/>
            <w:i/>
            <w:noProof/>
            <w:lang w:val="en-US" w:bidi="bn-IN"/>
          </w:rPr>
          <w:t>p</w:t>
        </w:r>
        <w:r w:rsidR="00C33FF7" w:rsidRPr="00A31AF6">
          <w:rPr>
            <w:rFonts w:cs="Vrinda"/>
            <w:noProof/>
            <w:lang w:val="en-US" w:bidi="bn-IN"/>
          </w:rPr>
          <w:t>)</w:t>
        </w:r>
        <w:r w:rsidR="00C33FF7" w:rsidRPr="00A31AF6">
          <w:rPr>
            <w:noProof/>
            <w:lang w:val="en-US" w:bidi="bn-IN"/>
          </w:rPr>
          <w:t>)}</w:t>
        </w:r>
        <w:r w:rsidR="00C33FF7" w:rsidRPr="00215F3D">
          <w:rPr>
            <w:lang w:val="en-US" w:bidi="bn-IN"/>
          </w:rPr>
          <w:t xml:space="preserve"> </w:t>
        </w:r>
      </w:ins>
      <w:ins w:id="634" w:author="Ericsson" w:date="2018-10-28T17:21:00Z">
        <w:r w:rsidR="00252DE4">
          <w:rPr>
            <w:lang w:val="en-US" w:bidi="bn-IN"/>
          </w:rPr>
          <w:t xml:space="preserve">rounded up to the next integer value is less than or equal to </w:t>
        </w:r>
      </w:ins>
      <w:proofErr w:type="spellStart"/>
      <w:ins w:id="635" w:author="Ericsson" w:date="2018-10-28T17:08:00Z">
        <w:r w:rsidR="00C33FF7" w:rsidRPr="000265FA">
          <w:rPr>
            <w:lang w:val="en-US"/>
          </w:rPr>
          <w:t>X_scal</w:t>
        </w:r>
      </w:ins>
      <w:ins w:id="636" w:author="Ericsson" w:date="2018-10-28T17:58:00Z">
        <w:r w:rsidR="00536D46">
          <w:rPr>
            <w:lang w:val="en-US"/>
          </w:rPr>
          <w:t>e</w:t>
        </w:r>
        <w:proofErr w:type="spellEnd"/>
        <w:r w:rsidR="00536D46">
          <w:rPr>
            <w:lang w:val="en-US"/>
          </w:rPr>
          <w:t>; t</w:t>
        </w:r>
      </w:ins>
      <w:ins w:id="637" w:author="Ericsson" w:date="2018-10-28T17:08:00Z">
        <w:r w:rsidR="00C33FF7" w:rsidRPr="005F5810">
          <w:rPr>
            <w:lang w:val="en-US" w:bidi="bn-IN"/>
          </w:rPr>
          <w:t xml:space="preserve">he tolerance </w:t>
        </w:r>
        <w:r w:rsidR="00C33FF7" w:rsidRPr="005F5810">
          <w:t xml:space="preserve">T(P) for applicable power levels P </w:t>
        </w:r>
      </w:ins>
      <w:ins w:id="638" w:author="Ericsson" w:date="2018-10-28T17:58:00Z">
        <w:r w:rsidR="00536D46">
          <w:t xml:space="preserve">is </w:t>
        </w:r>
      </w:ins>
      <w:ins w:id="639" w:author="Ericsson" w:date="2018-10-28T17:08:00Z">
        <w:r w:rsidR="00C33FF7" w:rsidRPr="005F5810">
          <w:t>specified in Table 6.2.4-1 of [38.101-1]</w:t>
        </w:r>
      </w:ins>
      <w:ins w:id="640" w:author="Ericsson" w:date="2018-10-28T17:21:00Z">
        <w:r w:rsidR="00252DE4">
          <w:t xml:space="preserve"> and</w:t>
        </w:r>
      </w:ins>
    </w:p>
    <w:p w14:paraId="1727C89C" w14:textId="3845A32F" w:rsidR="00252DE4" w:rsidRPr="001856A3" w:rsidRDefault="00252DE4" w:rsidP="00252DE4">
      <w:pPr>
        <w:pStyle w:val="Heading4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641" w:author="Ericsson" w:date="2018-10-28T17:19:00Z"/>
          <w:rFonts w:ascii="Times New Roman" w:eastAsia="SimSun" w:hAnsi="Times New Roman"/>
          <w:sz w:val="20"/>
          <w:lang w:bidi="bn-IN"/>
        </w:rPr>
      </w:pPr>
      <w:proofErr w:type="spellStart"/>
      <w:ins w:id="642" w:author="Ericsson" w:date="2018-10-28T17:19:00Z">
        <w:r w:rsidRPr="001A7EBF">
          <w:rPr>
            <w:rFonts w:ascii="Times New Roman" w:hAnsi="Times New Roman"/>
            <w:sz w:val="20"/>
          </w:rPr>
          <w:t>X_scale</w:t>
        </w:r>
        <w:proofErr w:type="spellEnd"/>
        <w:r w:rsidRPr="001856A3">
          <w:rPr>
            <w:rFonts w:ascii="Times New Roman" w:hAnsi="Times New Roman"/>
          </w:rPr>
          <w:t xml:space="preserve"> </w:t>
        </w:r>
        <w:r w:rsidRPr="001856A3">
          <w:rPr>
            <w:rFonts w:ascii="Times New Roman" w:hAnsi="Times New Roman"/>
            <w:sz w:val="20"/>
          </w:rPr>
          <w:t>is configured by RRC and can take values [0, 6]</w:t>
        </w:r>
      </w:ins>
    </w:p>
    <w:p w14:paraId="36892CFD" w14:textId="16665660" w:rsidR="00252DE4" w:rsidRPr="001856A3" w:rsidRDefault="00252DE4" w:rsidP="00252DE4">
      <w:pPr>
        <w:pStyle w:val="Heading4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643" w:author="Ericsson" w:date="2018-10-28T17:22:00Z"/>
          <w:rFonts w:ascii="Times New Roman" w:eastAsia="SimSun" w:hAnsi="Times New Roman"/>
          <w:sz w:val="20"/>
          <w:lang w:bidi="bn-IN"/>
        </w:rPr>
      </w:pPr>
      <w:proofErr w:type="spellStart"/>
      <w:ins w:id="644" w:author="Ericsson" w:date="2018-10-28T17:26:00Z">
        <w:r>
          <w:rPr>
            <w:rFonts w:ascii="Times New Roman" w:hAnsi="Times New Roman"/>
            <w:sz w:val="20"/>
          </w:rPr>
          <w:t>P</w:t>
        </w:r>
        <w:r w:rsidRPr="00E968F0">
          <w:rPr>
            <w:rFonts w:ascii="Times New Roman" w:hAnsi="Times New Roman"/>
            <w:sz w:val="20"/>
            <w:vertAlign w:val="subscript"/>
          </w:rPr>
          <w:t>CMAX,f,</w:t>
        </w:r>
        <w:r w:rsidRPr="00E968F0">
          <w:rPr>
            <w:rFonts w:ascii="Times New Roman" w:hAnsi="Times New Roman"/>
            <w:i/>
            <w:iCs/>
            <w:sz w:val="20"/>
            <w:vertAlign w:val="subscript"/>
          </w:rPr>
          <w:t>c,NR</w:t>
        </w:r>
        <w:proofErr w:type="spellEnd"/>
        <w:r w:rsidRPr="00E968F0">
          <w:rPr>
            <w:rFonts w:ascii="Times New Roman" w:hAnsi="Times New Roman"/>
            <w:i/>
            <w:iCs/>
            <w:sz w:val="20"/>
            <w:vertAlign w:val="subscript"/>
          </w:rPr>
          <w:t xml:space="preserve"> </w:t>
        </w:r>
        <w:r w:rsidRPr="00E968F0">
          <w:rPr>
            <w:rFonts w:ascii="Times New Roman" w:hAnsi="Times New Roman"/>
            <w:sz w:val="20"/>
          </w:rPr>
          <w:t>(</w:t>
        </w:r>
        <w:r w:rsidRPr="00E968F0">
          <w:rPr>
            <w:rFonts w:ascii="Times New Roman" w:hAnsi="Times New Roman"/>
            <w:i/>
            <w:iCs/>
            <w:sz w:val="20"/>
          </w:rPr>
          <w:t>q</w:t>
        </w:r>
        <w:r w:rsidRPr="00E968F0">
          <w:rPr>
            <w:rFonts w:ascii="Times New Roman" w:hAnsi="Times New Roman"/>
            <w:sz w:val="20"/>
          </w:rPr>
          <w:t xml:space="preserve">) </w:t>
        </w:r>
        <w:r>
          <w:rPr>
            <w:rFonts w:ascii="Times New Roman" w:hAnsi="Times New Roman"/>
            <w:sz w:val="20"/>
          </w:rPr>
          <w:t xml:space="preserve">is </w:t>
        </w:r>
      </w:ins>
      <w:ins w:id="645" w:author="Ericsson" w:date="2018-10-28T17:22:00Z">
        <w:r w:rsidRPr="001856A3">
          <w:rPr>
            <w:rFonts w:ascii="Times New Roman" w:hAnsi="Times New Roman"/>
            <w:sz w:val="20"/>
          </w:rPr>
          <w:t xml:space="preserve">the </w:t>
        </w:r>
      </w:ins>
      <w:ins w:id="646" w:author="Ericsson" w:date="2018-10-28T17:32:00Z">
        <w:r w:rsidR="00F83173">
          <w:rPr>
            <w:rFonts w:ascii="Times New Roman" w:hAnsi="Times New Roman"/>
            <w:sz w:val="20"/>
          </w:rPr>
          <w:t>configured max power for NR</w:t>
        </w:r>
      </w:ins>
      <w:ins w:id="647" w:author="Ericsson" w:date="2018-10-28T17:58:00Z">
        <w:r w:rsidR="00536D46">
          <w:rPr>
            <w:rFonts w:ascii="Times New Roman" w:hAnsi="Times New Roman"/>
            <w:sz w:val="20"/>
          </w:rPr>
          <w:t xml:space="preserve"> as reported in the </w:t>
        </w:r>
        <w:r w:rsidR="00316716">
          <w:rPr>
            <w:rFonts w:ascii="Times New Roman" w:hAnsi="Times New Roman"/>
            <w:sz w:val="20"/>
          </w:rPr>
          <w:t>PHR [</w:t>
        </w:r>
      </w:ins>
      <w:ins w:id="648" w:author="Ericsson" w:date="2018-10-28T17:59:00Z">
        <w:r w:rsidR="00316716">
          <w:rPr>
            <w:rFonts w:ascii="Times New Roman" w:hAnsi="Times New Roman"/>
            <w:sz w:val="20"/>
          </w:rPr>
          <w:t>38.321]</w:t>
        </w:r>
      </w:ins>
    </w:p>
    <w:p w14:paraId="7352DDA7" w14:textId="26A9024E" w:rsidR="00C33FF7" w:rsidRDefault="00C33FF7" w:rsidP="00C33FF7">
      <w:pPr>
        <w:rPr>
          <w:ins w:id="649" w:author="Ericsson" w:date="2018-10-28T17:08:00Z"/>
          <w:lang w:val="en-US" w:bidi="bn-IN"/>
        </w:rPr>
      </w:pPr>
      <w:ins w:id="650" w:author="Ericsson" w:date="2018-10-28T17:08:00Z">
        <w:r w:rsidRPr="005F5810">
          <w:t xml:space="preserve">The evaluation of the measured power </w:t>
        </w:r>
      </w:ins>
      <w:proofErr w:type="spellStart"/>
      <w:ins w:id="651" w:author="Ericsson" w:date="2018-10-28T17:38:00Z">
        <w:r w:rsidR="0054356E" w:rsidRPr="00215F3D">
          <w:rPr>
            <w:lang w:bidi="bn-IN"/>
          </w:rPr>
          <w:t>p</w:t>
        </w:r>
        <w:r w:rsidR="0054356E" w:rsidRPr="00215F3D">
          <w:rPr>
            <w:vertAlign w:val="subscript"/>
            <w:lang w:bidi="bn-IN"/>
          </w:rPr>
          <w:t>UMAX,</w:t>
        </w:r>
        <w:r w:rsidR="0054356E" w:rsidRPr="00215F3D">
          <w:rPr>
            <w:i/>
            <w:vertAlign w:val="subscript"/>
            <w:lang w:eastAsia="zh-CN" w:bidi="bn-IN"/>
          </w:rPr>
          <w:t>c</w:t>
        </w:r>
        <w:proofErr w:type="spellEnd"/>
        <w:r w:rsidR="0054356E" w:rsidRPr="00215F3D">
          <w:rPr>
            <w:i/>
            <w:vertAlign w:val="subscript"/>
            <w:lang w:eastAsia="zh-CN" w:bidi="bn-IN"/>
          </w:rPr>
          <w:t>(2)</w:t>
        </w:r>
        <w:r w:rsidR="0054356E" w:rsidRPr="00215F3D">
          <w:rPr>
            <w:noProof/>
            <w:vertAlign w:val="subscript"/>
          </w:rPr>
          <w:t xml:space="preserve"> </w:t>
        </w:r>
        <w:r w:rsidR="0054356E" w:rsidRPr="00215F3D">
          <w:rPr>
            <w:noProof/>
          </w:rPr>
          <w:t xml:space="preserve"> </w:t>
        </w:r>
      </w:ins>
      <w:ins w:id="652" w:author="Ericsson" w:date="2018-10-28T17:08:00Z">
        <w:r w:rsidRPr="005F5810">
          <w:t xml:space="preserve">over slot </w:t>
        </w:r>
        <w:r>
          <w:rPr>
            <w:rFonts w:cs="Vrinda"/>
            <w:i/>
            <w:lang w:val="en-US" w:bidi="bn-IN"/>
          </w:rPr>
          <w:t>q</w:t>
        </w:r>
        <w:r w:rsidRPr="005F5810">
          <w:rPr>
            <w:rFonts w:cs="Vrinda"/>
            <w:lang w:val="en-US" w:bidi="bn-IN"/>
          </w:rPr>
          <w:t xml:space="preserve"> is in accordance with subclause 6.2.4 of [38.101-1]; </w:t>
        </w:r>
        <w:r w:rsidRPr="005F5810">
          <w:t xml:space="preserve">if the slot </w:t>
        </w:r>
        <w:r>
          <w:rPr>
            <w:rFonts w:cs="Vrinda"/>
            <w:i/>
            <w:lang w:val="en-US" w:bidi="bn-IN"/>
          </w:rPr>
          <w:t>q</w:t>
        </w:r>
        <w:r w:rsidRPr="005F5810">
          <w:rPr>
            <w:rFonts w:cs="Vrinda"/>
            <w:lang w:val="en-US" w:bidi="bn-IN"/>
          </w:rPr>
          <w:t xml:space="preserve"> on CG 2 overlaps with more than [one symbol] </w:t>
        </w:r>
        <w:r w:rsidRPr="005F5810">
          <w:rPr>
            <w:lang w:val="en-US"/>
          </w:rPr>
          <w:t>of</w:t>
        </w:r>
        <w:r w:rsidRPr="005F5810">
          <w:t xml:space="preserve"> subframe </w:t>
        </w:r>
        <w:r>
          <w:rPr>
            <w:i/>
            <w:lang w:val="en-US" w:bidi="bn-IN"/>
          </w:rPr>
          <w:t>p</w:t>
        </w:r>
        <w:r w:rsidRPr="005F5810">
          <w:rPr>
            <w:lang w:val="en-US" w:bidi="bn-IN"/>
          </w:rPr>
          <w:t xml:space="preserve"> </w:t>
        </w:r>
        <w:r w:rsidRPr="00215F3D">
          <w:rPr>
            <w:noProof/>
            <w:lang w:val="en-US"/>
          </w:rPr>
          <w:t>–</w:t>
        </w:r>
        <w:r w:rsidRPr="005F5810">
          <w:rPr>
            <w:lang w:val="en-US" w:bidi="bn-IN"/>
          </w:rPr>
          <w:t xml:space="preserve"> 1 or</w:t>
        </w:r>
        <w:r w:rsidRPr="005F5810">
          <w:t xml:space="preserve"> </w:t>
        </w:r>
        <w:r>
          <w:rPr>
            <w:i/>
            <w:lang w:val="en-US" w:bidi="bn-IN"/>
          </w:rPr>
          <w:t>p</w:t>
        </w:r>
        <w:r w:rsidRPr="005F5810">
          <w:rPr>
            <w:lang w:val="en-US" w:bidi="bn-IN"/>
          </w:rPr>
          <w:t xml:space="preserve"> </w:t>
        </w:r>
        <w:r w:rsidRPr="005F5810">
          <w:rPr>
            <w:noProof/>
            <w:lang w:val="en-US"/>
          </w:rPr>
          <w:t>+</w:t>
        </w:r>
        <w:r w:rsidRPr="005F5810">
          <w:rPr>
            <w:lang w:val="en-US" w:bidi="bn-IN"/>
          </w:rPr>
          <w:t xml:space="preserve"> 1 on CG 1, the </w:t>
        </w:r>
        <w:r w:rsidRPr="00215F3D">
          <w:rPr>
            <w:noProof/>
            <w:lang w:val="en-US" w:eastAsia="x-none" w:bidi="bn-IN"/>
          </w:rPr>
          <w:t>P</w:t>
        </w:r>
        <w:r w:rsidRPr="00215F3D">
          <w:rPr>
            <w:noProof/>
            <w:vertAlign w:val="subscript"/>
            <w:lang w:val="en-US" w:eastAsia="x-none" w:bidi="bn-IN"/>
          </w:rPr>
          <w:t>CMAX</w:t>
        </w:r>
        <w:r w:rsidRPr="00215F3D">
          <w:rPr>
            <w:noProof/>
            <w:lang w:val="en-US" w:eastAsia="zh-CN"/>
          </w:rPr>
          <w:t xml:space="preserve"> </w:t>
        </w:r>
        <w:r w:rsidRPr="00215F3D">
          <w:rPr>
            <w:noProof/>
            <w:vertAlign w:val="subscript"/>
            <w:lang w:val="en-US" w:eastAsia="x-none" w:bidi="bn-IN"/>
          </w:rPr>
          <w:t xml:space="preserve">L </w:t>
        </w:r>
        <w:r w:rsidRPr="00215F3D">
          <w:rPr>
            <w:i/>
            <w:noProof/>
            <w:vertAlign w:val="subscript"/>
            <w:lang w:val="en-US" w:eastAsia="x-none" w:bidi="bn-IN"/>
          </w:rPr>
          <w:t xml:space="preserve"> </w:t>
        </w:r>
        <w:r w:rsidRPr="00215F3D">
          <w:rPr>
            <w:noProof/>
            <w:vertAlign w:val="subscript"/>
            <w:lang w:val="en-US" w:eastAsia="x-none" w:bidi="bn-IN"/>
          </w:rPr>
          <w:t>E-UTRA,</w:t>
        </w:r>
        <w:r w:rsidRPr="00215F3D">
          <w:rPr>
            <w:i/>
            <w:noProof/>
            <w:vertAlign w:val="subscript"/>
            <w:lang w:val="en-US" w:eastAsia="x-none" w:bidi="bn-IN"/>
          </w:rPr>
          <w:t>c</w:t>
        </w:r>
        <w:r w:rsidRPr="005F5810">
          <w:rPr>
            <w:lang w:val="en-US" w:bidi="bn-IN"/>
          </w:rPr>
          <w:t xml:space="preserve"> is the minimum of that evaluated over </w:t>
        </w:r>
        <w:r w:rsidRPr="005F5810">
          <w:t xml:space="preserve">subframe </w:t>
        </w:r>
        <w:r>
          <w:rPr>
            <w:i/>
            <w:lang w:val="en-US" w:bidi="bn-IN"/>
          </w:rPr>
          <w:t>p</w:t>
        </w:r>
        <w:r w:rsidRPr="005F5810">
          <w:rPr>
            <w:lang w:val="en-US" w:bidi="bn-IN"/>
          </w:rPr>
          <w:t xml:space="preserve"> and </w:t>
        </w:r>
        <w:r w:rsidRPr="005F5810">
          <w:t xml:space="preserve">subframe </w:t>
        </w:r>
        <w:r>
          <w:rPr>
            <w:i/>
            <w:lang w:val="en-US" w:bidi="bn-IN"/>
          </w:rPr>
          <w:t>p</w:t>
        </w:r>
        <w:r w:rsidRPr="005F5810">
          <w:rPr>
            <w:lang w:val="en-US" w:bidi="bn-IN"/>
          </w:rPr>
          <w:t xml:space="preserve"> </w:t>
        </w:r>
        <w:r w:rsidRPr="005F5810">
          <w:rPr>
            <w:noProof/>
            <w:lang w:val="en-US"/>
          </w:rPr>
          <w:t>–</w:t>
        </w:r>
        <w:r w:rsidRPr="005F5810">
          <w:rPr>
            <w:lang w:val="en-US" w:bidi="bn-IN"/>
          </w:rPr>
          <w:t xml:space="preserve"> 1 or</w:t>
        </w:r>
        <w:r w:rsidRPr="005F5810">
          <w:t xml:space="preserve"> </w:t>
        </w:r>
        <w:r>
          <w:rPr>
            <w:i/>
            <w:lang w:val="en-US" w:bidi="bn-IN"/>
          </w:rPr>
          <w:t>p</w:t>
        </w:r>
        <w:r w:rsidRPr="005F5810">
          <w:rPr>
            <w:lang w:val="en-US" w:bidi="bn-IN"/>
          </w:rPr>
          <w:t xml:space="preserve"> </w:t>
        </w:r>
        <w:r w:rsidRPr="005F5810">
          <w:rPr>
            <w:noProof/>
            <w:lang w:val="en-US"/>
          </w:rPr>
          <w:t>+</w:t>
        </w:r>
        <w:r w:rsidRPr="005F5810">
          <w:rPr>
            <w:lang w:val="en-US" w:bidi="bn-IN"/>
          </w:rPr>
          <w:t xml:space="preserve"> 1. </w:t>
        </w:r>
      </w:ins>
    </w:p>
    <w:p w14:paraId="439FDB1A" w14:textId="3E553D23" w:rsidR="00C33FF7" w:rsidRPr="00D710F2" w:rsidRDefault="00C33FF7">
      <w:pPr>
        <w:rPr>
          <w:ins w:id="653" w:author="R4-1813844" w:date="2018-10-28T13:50:00Z"/>
          <w:lang w:val="en-US"/>
          <w:rPrChange w:id="654" w:author="Ericsson" w:date="2018-10-28T17:08:00Z">
            <w:rPr>
              <w:ins w:id="655" w:author="R4-1813844" w:date="2018-10-28T13:50:00Z"/>
              <w:rFonts w:ascii="Arial" w:hAnsi="Arial"/>
              <w:color w:val="FF0000"/>
              <w:sz w:val="28"/>
            </w:rPr>
          </w:rPrChange>
        </w:rPr>
        <w:pPrChange w:id="656" w:author="Ericsson" w:date="2018-10-28T17:39:00Z">
          <w:pPr>
            <w:keepNext/>
            <w:keepLines/>
            <w:spacing w:before="120"/>
            <w:ind w:left="1134" w:hanging="1134"/>
            <w:outlineLvl w:val="2"/>
          </w:pPr>
        </w:pPrChange>
      </w:pPr>
      <w:ins w:id="657" w:author="Ericsson" w:date="2018-10-28T17:08:00Z">
        <w:r>
          <w:rPr>
            <w:lang w:val="en-US" w:bidi="bn-IN"/>
          </w:rPr>
          <w:t>T</w:t>
        </w:r>
        <w:r w:rsidRPr="005F5810">
          <w:rPr>
            <w:lang w:bidi="bn-IN"/>
          </w:rPr>
          <w:t xml:space="preserve">he </w:t>
        </w:r>
        <w:r w:rsidRPr="005F5810">
          <w:t xml:space="preserve">measured maximum output power in slot </w:t>
        </w:r>
        <w:r>
          <w:rPr>
            <w:i/>
          </w:rPr>
          <w:t>p</w:t>
        </w:r>
        <w:r w:rsidRPr="005F5810">
          <w:rPr>
            <w:rFonts w:cs="Vrinda"/>
            <w:lang w:val="en-US" w:bidi="bn-IN"/>
          </w:rPr>
          <w:t xml:space="preserve"> on CG </w:t>
        </w:r>
        <w:r>
          <w:rPr>
            <w:rFonts w:cs="Vrinda"/>
            <w:lang w:val="en-US" w:bidi="bn-IN"/>
          </w:rPr>
          <w:t xml:space="preserve">1, </w:t>
        </w:r>
        <w:proofErr w:type="spellStart"/>
        <w:r w:rsidRPr="00215F3D">
          <w:rPr>
            <w:lang w:bidi="bn-IN"/>
          </w:rPr>
          <w:t>p</w:t>
        </w:r>
        <w:r w:rsidRPr="00215F3D">
          <w:rPr>
            <w:vertAlign w:val="subscript"/>
            <w:lang w:bidi="bn-IN"/>
          </w:rPr>
          <w:t>UMAX,</w:t>
        </w:r>
        <w:r w:rsidRPr="00215F3D">
          <w:rPr>
            <w:i/>
            <w:vertAlign w:val="subscript"/>
            <w:lang w:eastAsia="zh-CN" w:bidi="bn-IN"/>
          </w:rPr>
          <w:t>c</w:t>
        </w:r>
        <w:proofErr w:type="spellEnd"/>
        <w:r w:rsidRPr="00215F3D">
          <w:rPr>
            <w:i/>
            <w:vertAlign w:val="subscript"/>
            <w:lang w:eastAsia="zh-CN" w:bidi="bn-IN"/>
          </w:rPr>
          <w:t>(</w:t>
        </w:r>
        <w:r>
          <w:rPr>
            <w:i/>
            <w:vertAlign w:val="subscript"/>
            <w:lang w:eastAsia="zh-CN" w:bidi="bn-IN"/>
          </w:rPr>
          <w:t>1</w:t>
        </w:r>
        <w:r w:rsidRPr="00215F3D">
          <w:rPr>
            <w:i/>
            <w:vertAlign w:val="subscript"/>
            <w:lang w:eastAsia="zh-CN" w:bidi="bn-IN"/>
          </w:rPr>
          <w:t>)</w:t>
        </w:r>
        <w:r>
          <w:rPr>
            <w:rFonts w:cs="Vrinda"/>
            <w:lang w:val="en-US" w:bidi="bn-IN"/>
          </w:rPr>
          <w:t xml:space="preserve">,  shall meet the requirements in subclause 6.2.5 in [36.101] with the limits </w:t>
        </w:r>
        <w:r w:rsidRPr="00215F3D">
          <w:rPr>
            <w:noProof/>
            <w:lang w:val="en-US" w:eastAsia="x-none" w:bidi="bn-IN"/>
          </w:rPr>
          <w:t>P</w:t>
        </w:r>
        <w:r w:rsidRPr="00215F3D">
          <w:rPr>
            <w:noProof/>
            <w:vertAlign w:val="subscript"/>
            <w:lang w:val="en-US" w:eastAsia="x-none" w:bidi="bn-IN"/>
          </w:rPr>
          <w:t>CMAX_L,</w:t>
        </w:r>
        <w:r w:rsidRPr="00215F3D">
          <w:rPr>
            <w:i/>
            <w:noProof/>
            <w:vertAlign w:val="subscript"/>
            <w:lang w:val="en-US" w:eastAsia="x-none" w:bidi="bn-IN"/>
          </w:rPr>
          <w:t>c</w:t>
        </w:r>
        <w:r w:rsidRPr="009467A7">
          <w:rPr>
            <w:rFonts w:cs="Vrinda"/>
            <w:lang w:val="en-US" w:bidi="bn-IN"/>
          </w:rPr>
          <w:t xml:space="preserve"> </w:t>
        </w:r>
        <w:r>
          <w:rPr>
            <w:rFonts w:cs="Vrinda"/>
            <w:lang w:val="en-US" w:bidi="bn-IN"/>
          </w:rPr>
          <w:t xml:space="preserve">and </w:t>
        </w:r>
        <w:r w:rsidRPr="00215F3D">
          <w:rPr>
            <w:noProof/>
            <w:lang w:val="en-US" w:eastAsia="x-none" w:bidi="bn-IN"/>
          </w:rPr>
          <w:t>P</w:t>
        </w:r>
        <w:r w:rsidRPr="00215F3D">
          <w:rPr>
            <w:noProof/>
            <w:vertAlign w:val="subscript"/>
            <w:lang w:val="en-US" w:eastAsia="x-none" w:bidi="bn-IN"/>
          </w:rPr>
          <w:t>CMAX_</w:t>
        </w:r>
        <w:r>
          <w:rPr>
            <w:noProof/>
            <w:vertAlign w:val="subscript"/>
            <w:lang w:val="en-US" w:eastAsia="x-none" w:bidi="bn-IN"/>
          </w:rPr>
          <w:t>H</w:t>
        </w:r>
        <w:r w:rsidRPr="00215F3D">
          <w:rPr>
            <w:noProof/>
            <w:vertAlign w:val="subscript"/>
            <w:lang w:val="en-US" w:eastAsia="x-none" w:bidi="bn-IN"/>
          </w:rPr>
          <w:t>,</w:t>
        </w:r>
        <w:r w:rsidRPr="00215F3D">
          <w:rPr>
            <w:i/>
            <w:noProof/>
            <w:vertAlign w:val="subscript"/>
            <w:lang w:val="en-US" w:eastAsia="x-none" w:bidi="bn-IN"/>
          </w:rPr>
          <w:t>c</w:t>
        </w:r>
        <w:r w:rsidRPr="009467A7">
          <w:rPr>
            <w:rFonts w:cs="Vrinda"/>
            <w:lang w:val="en-US" w:bidi="bn-IN"/>
          </w:rPr>
          <w:t xml:space="preserve"> </w:t>
        </w:r>
        <w:r>
          <w:rPr>
            <w:rFonts w:cs="Vrinda"/>
            <w:lang w:val="en-US" w:bidi="bn-IN"/>
          </w:rPr>
          <w:t xml:space="preserve">replaced by </w:t>
        </w:r>
        <w:r w:rsidRPr="00215F3D">
          <w:rPr>
            <w:noProof/>
            <w:lang w:val="en-US" w:eastAsia="x-none" w:bidi="bn-IN"/>
          </w:rPr>
          <w:t>P</w:t>
        </w:r>
        <w:r w:rsidRPr="00215F3D">
          <w:rPr>
            <w:noProof/>
            <w:vertAlign w:val="subscript"/>
            <w:lang w:val="en-US" w:eastAsia="x-none" w:bidi="bn-IN"/>
          </w:rPr>
          <w:t>CMAX_L_</w:t>
        </w:r>
        <w:r w:rsidRPr="00215F3D">
          <w:rPr>
            <w:i/>
            <w:noProof/>
            <w:vertAlign w:val="subscript"/>
            <w:lang w:val="en-US" w:eastAsia="x-none" w:bidi="bn-IN"/>
          </w:rPr>
          <w:t xml:space="preserve"> </w:t>
        </w:r>
        <w:r w:rsidRPr="00215F3D">
          <w:rPr>
            <w:noProof/>
            <w:vertAlign w:val="subscript"/>
            <w:lang w:val="en-US" w:eastAsia="x-none" w:bidi="bn-IN"/>
          </w:rPr>
          <w:t>E-UTRA,</w:t>
        </w:r>
        <w:r w:rsidRPr="00215F3D">
          <w:rPr>
            <w:i/>
            <w:noProof/>
            <w:vertAlign w:val="subscript"/>
            <w:lang w:val="en-US" w:eastAsia="x-none" w:bidi="bn-IN"/>
          </w:rPr>
          <w:t>c</w:t>
        </w:r>
        <w:r w:rsidRPr="009467A7">
          <w:rPr>
            <w:rFonts w:cs="Vrinda"/>
            <w:lang w:val="en-US" w:bidi="bn-IN"/>
          </w:rPr>
          <w:t xml:space="preserve"> </w:t>
        </w:r>
        <w:r>
          <w:rPr>
            <w:rFonts w:cs="Vrinda"/>
            <w:lang w:val="en-US" w:bidi="bn-IN"/>
          </w:rPr>
          <w:t xml:space="preserve">and </w:t>
        </w:r>
        <w:r w:rsidRPr="00215F3D">
          <w:rPr>
            <w:noProof/>
            <w:lang w:val="en-US" w:eastAsia="x-none" w:bidi="bn-IN"/>
          </w:rPr>
          <w:t>P</w:t>
        </w:r>
        <w:r w:rsidRPr="00215F3D">
          <w:rPr>
            <w:noProof/>
            <w:vertAlign w:val="subscript"/>
            <w:lang w:val="en-US" w:eastAsia="x-none" w:bidi="bn-IN"/>
          </w:rPr>
          <w:t>CMAX_</w:t>
        </w:r>
        <w:r>
          <w:rPr>
            <w:noProof/>
            <w:vertAlign w:val="subscript"/>
            <w:lang w:val="en-US" w:eastAsia="x-none" w:bidi="bn-IN"/>
          </w:rPr>
          <w:t>H</w:t>
        </w:r>
        <w:r w:rsidRPr="00215F3D">
          <w:rPr>
            <w:noProof/>
            <w:vertAlign w:val="subscript"/>
            <w:lang w:val="en-US" w:eastAsia="x-none" w:bidi="bn-IN"/>
          </w:rPr>
          <w:t>_</w:t>
        </w:r>
        <w:r w:rsidRPr="00215F3D">
          <w:rPr>
            <w:i/>
            <w:noProof/>
            <w:vertAlign w:val="subscript"/>
            <w:lang w:val="en-US" w:eastAsia="x-none" w:bidi="bn-IN"/>
          </w:rPr>
          <w:t xml:space="preserve"> </w:t>
        </w:r>
        <w:r w:rsidRPr="00215F3D">
          <w:rPr>
            <w:noProof/>
            <w:vertAlign w:val="subscript"/>
            <w:lang w:val="en-US" w:eastAsia="x-none" w:bidi="bn-IN"/>
          </w:rPr>
          <w:t>E-</w:t>
        </w:r>
        <w:r w:rsidRPr="009467A7">
          <w:rPr>
            <w:noProof/>
            <w:vertAlign w:val="subscript"/>
            <w:lang w:val="en-US" w:eastAsia="x-none" w:bidi="bn-IN"/>
          </w:rPr>
          <w:t xml:space="preserve"> </w:t>
        </w:r>
        <w:r w:rsidRPr="00215F3D">
          <w:rPr>
            <w:noProof/>
            <w:vertAlign w:val="subscript"/>
            <w:lang w:val="en-US" w:eastAsia="x-none" w:bidi="bn-IN"/>
          </w:rPr>
          <w:t>UTRA,</w:t>
        </w:r>
        <w:r w:rsidRPr="00215F3D">
          <w:rPr>
            <w:i/>
            <w:noProof/>
            <w:vertAlign w:val="subscript"/>
            <w:lang w:val="en-US" w:eastAsia="x-none" w:bidi="bn-IN"/>
          </w:rPr>
          <w:t>c</w:t>
        </w:r>
        <w:r w:rsidRPr="009467A7">
          <w:rPr>
            <w:rFonts w:cs="Vrinda"/>
            <w:lang w:val="en-US" w:bidi="bn-IN"/>
          </w:rPr>
          <w:t xml:space="preserve"> </w:t>
        </w:r>
      </w:ins>
      <w:ins w:id="658" w:author="Ericsson" w:date="2018-10-28T17:18:00Z">
        <w:r w:rsidR="00252DE4">
          <w:rPr>
            <w:rFonts w:cs="Vrinda"/>
            <w:lang w:val="en-US" w:bidi="bn-IN"/>
          </w:rPr>
          <w:t xml:space="preserve">as </w:t>
        </w:r>
      </w:ins>
      <w:ins w:id="659" w:author="Ericsson" w:date="2018-10-28T17:08:00Z">
        <w:r>
          <w:rPr>
            <w:rFonts w:cs="Vrinda"/>
            <w:lang w:val="en-US" w:bidi="bn-IN"/>
          </w:rPr>
          <w:t>specified above, respectively.</w:t>
        </w:r>
      </w:ins>
    </w:p>
    <w:p w14:paraId="7A02EF8C" w14:textId="77777777" w:rsidR="00F30CAD" w:rsidRPr="002B68A9" w:rsidRDefault="00F30CAD" w:rsidP="00F30CAD">
      <w:pPr>
        <w:pStyle w:val="Guidance"/>
        <w:rPr>
          <w:color w:val="auto"/>
        </w:rPr>
      </w:pPr>
    </w:p>
    <w:p w14:paraId="5DACD33B" w14:textId="77777777" w:rsidR="00FC07FA" w:rsidRPr="00F30CAD" w:rsidRDefault="00F30CAD" w:rsidP="00F30CAD">
      <w:pPr>
        <w:pStyle w:val="Heading5"/>
      </w:pPr>
      <w:bookmarkStart w:id="660" w:name="_Toc526341532"/>
      <w:r w:rsidRPr="002B68A9">
        <w:t>6.2B.4.1.4</w:t>
      </w:r>
      <w:r w:rsidRPr="002B68A9">
        <w:tab/>
        <w:t>Inter-band EN-DC including FR2</w:t>
      </w:r>
      <w:bookmarkEnd w:id="660"/>
    </w:p>
    <w:p w14:paraId="4A306490" w14:textId="77777777" w:rsidR="00FC07FA" w:rsidRPr="00301544" w:rsidRDefault="00FC07FA">
      <w:pPr>
        <w:rPr>
          <w:i/>
          <w:noProof/>
          <w:color w:val="0070C0"/>
        </w:rPr>
      </w:pPr>
      <w:r w:rsidRPr="00301544">
        <w:rPr>
          <w:i/>
          <w:noProof/>
          <w:color w:val="0070C0"/>
        </w:rPr>
        <w:t>&lt; end of changes &gt;</w:t>
      </w:r>
    </w:p>
    <w:sectPr w:rsidR="00FC07FA" w:rsidRPr="00301544" w:rsidSect="000B7FED">
      <w:headerReference w:type="even" r:id="rId24"/>
      <w:headerReference w:type="default" r:id="rId25"/>
      <w:headerReference w:type="first" r:id="rId2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87431A" w14:textId="77777777" w:rsidR="004123CE" w:rsidRDefault="004123CE">
      <w:r>
        <w:separator/>
      </w:r>
    </w:p>
  </w:endnote>
  <w:endnote w:type="continuationSeparator" w:id="0">
    <w:p w14:paraId="5B036B3D" w14:textId="77777777" w:rsidR="004123CE" w:rsidRDefault="004123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1690C7" w14:textId="77777777" w:rsidR="004123CE" w:rsidRDefault="004123CE">
      <w:r>
        <w:separator/>
      </w:r>
    </w:p>
  </w:footnote>
  <w:footnote w:type="continuationSeparator" w:id="0">
    <w:p w14:paraId="129FC4D3" w14:textId="77777777" w:rsidR="004123CE" w:rsidRDefault="004123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73FCD3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1D7F81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AA7C5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6F090E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515D15"/>
    <w:multiLevelType w:val="hybridMultilevel"/>
    <w:tmpl w:val="258EFEB6"/>
    <w:lvl w:ilvl="0" w:tplc="883619E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4-1813844">
    <w15:presenceInfo w15:providerId="None" w15:userId="R4-1813844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50BF"/>
    <w:rsid w:val="000A6394"/>
    <w:rsid w:val="000B7FED"/>
    <w:rsid w:val="000C038A"/>
    <w:rsid w:val="000C6598"/>
    <w:rsid w:val="000F65AB"/>
    <w:rsid w:val="00145D43"/>
    <w:rsid w:val="00192C46"/>
    <w:rsid w:val="001A08B3"/>
    <w:rsid w:val="001A7B60"/>
    <w:rsid w:val="001B52F0"/>
    <w:rsid w:val="001B7A65"/>
    <w:rsid w:val="001D0A14"/>
    <w:rsid w:val="001E41F3"/>
    <w:rsid w:val="002440F4"/>
    <w:rsid w:val="00252DE4"/>
    <w:rsid w:val="00257A2D"/>
    <w:rsid w:val="0026004D"/>
    <w:rsid w:val="002640DD"/>
    <w:rsid w:val="00275D12"/>
    <w:rsid w:val="00284FEB"/>
    <w:rsid w:val="002860C4"/>
    <w:rsid w:val="002A66CD"/>
    <w:rsid w:val="002B5741"/>
    <w:rsid w:val="00301544"/>
    <w:rsid w:val="0030271E"/>
    <w:rsid w:val="00305409"/>
    <w:rsid w:val="00316716"/>
    <w:rsid w:val="003609EF"/>
    <w:rsid w:val="0036231A"/>
    <w:rsid w:val="00374DD4"/>
    <w:rsid w:val="0039332F"/>
    <w:rsid w:val="003E1A36"/>
    <w:rsid w:val="00406B0B"/>
    <w:rsid w:val="00410371"/>
    <w:rsid w:val="004123CE"/>
    <w:rsid w:val="004242F1"/>
    <w:rsid w:val="00430BBF"/>
    <w:rsid w:val="00450DD8"/>
    <w:rsid w:val="00480B49"/>
    <w:rsid w:val="004826FE"/>
    <w:rsid w:val="00482772"/>
    <w:rsid w:val="004A57F9"/>
    <w:rsid w:val="004A70E3"/>
    <w:rsid w:val="004B75B7"/>
    <w:rsid w:val="004C092F"/>
    <w:rsid w:val="0051580D"/>
    <w:rsid w:val="00536D46"/>
    <w:rsid w:val="005403CC"/>
    <w:rsid w:val="0054356E"/>
    <w:rsid w:val="00547111"/>
    <w:rsid w:val="00556271"/>
    <w:rsid w:val="00592D74"/>
    <w:rsid w:val="005B2B52"/>
    <w:rsid w:val="005C453C"/>
    <w:rsid w:val="005E2C44"/>
    <w:rsid w:val="00621188"/>
    <w:rsid w:val="006257ED"/>
    <w:rsid w:val="00627CFB"/>
    <w:rsid w:val="006672C5"/>
    <w:rsid w:val="00695808"/>
    <w:rsid w:val="006B46FB"/>
    <w:rsid w:val="006E21FB"/>
    <w:rsid w:val="006F7EEF"/>
    <w:rsid w:val="007031FF"/>
    <w:rsid w:val="007475D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A45A6"/>
    <w:rsid w:val="008F686C"/>
    <w:rsid w:val="009148DE"/>
    <w:rsid w:val="009762CD"/>
    <w:rsid w:val="009777D9"/>
    <w:rsid w:val="00991B88"/>
    <w:rsid w:val="009A5753"/>
    <w:rsid w:val="009A579D"/>
    <w:rsid w:val="009B31EB"/>
    <w:rsid w:val="009E3297"/>
    <w:rsid w:val="009F734F"/>
    <w:rsid w:val="00A246B6"/>
    <w:rsid w:val="00A47E70"/>
    <w:rsid w:val="00A50CF0"/>
    <w:rsid w:val="00A554CB"/>
    <w:rsid w:val="00A55736"/>
    <w:rsid w:val="00A7671C"/>
    <w:rsid w:val="00AA2CBC"/>
    <w:rsid w:val="00AB2C74"/>
    <w:rsid w:val="00AC5820"/>
    <w:rsid w:val="00AD1CD8"/>
    <w:rsid w:val="00B258BB"/>
    <w:rsid w:val="00B35781"/>
    <w:rsid w:val="00B42AD3"/>
    <w:rsid w:val="00B67B97"/>
    <w:rsid w:val="00B968C8"/>
    <w:rsid w:val="00BA3EC5"/>
    <w:rsid w:val="00BA4959"/>
    <w:rsid w:val="00BA50B4"/>
    <w:rsid w:val="00BA51D9"/>
    <w:rsid w:val="00BB5DFC"/>
    <w:rsid w:val="00BD279D"/>
    <w:rsid w:val="00BD6BB8"/>
    <w:rsid w:val="00BF16CE"/>
    <w:rsid w:val="00C33FF7"/>
    <w:rsid w:val="00C66BA2"/>
    <w:rsid w:val="00C95985"/>
    <w:rsid w:val="00CC5026"/>
    <w:rsid w:val="00CC68D0"/>
    <w:rsid w:val="00D03F9A"/>
    <w:rsid w:val="00D057AD"/>
    <w:rsid w:val="00D06D51"/>
    <w:rsid w:val="00D24991"/>
    <w:rsid w:val="00D32103"/>
    <w:rsid w:val="00D325DC"/>
    <w:rsid w:val="00D50255"/>
    <w:rsid w:val="00D710F2"/>
    <w:rsid w:val="00D739FC"/>
    <w:rsid w:val="00DA3709"/>
    <w:rsid w:val="00DE34CF"/>
    <w:rsid w:val="00E13F3D"/>
    <w:rsid w:val="00E17818"/>
    <w:rsid w:val="00E34898"/>
    <w:rsid w:val="00E8615D"/>
    <w:rsid w:val="00EB09B7"/>
    <w:rsid w:val="00EE7D7C"/>
    <w:rsid w:val="00F25D98"/>
    <w:rsid w:val="00F300FB"/>
    <w:rsid w:val="00F30CAD"/>
    <w:rsid w:val="00F83173"/>
    <w:rsid w:val="00FB6386"/>
    <w:rsid w:val="00FC07FA"/>
    <w:rsid w:val="00FC72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85DC5C7"/>
  <w15:docId w15:val="{301EFC48-01CD-43EA-BC13-3B7D4A8BEF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link w:val="GuidanceChar"/>
    <w:rsid w:val="00F30CAD"/>
    <w:rPr>
      <w:i/>
      <w:color w:val="0000FF"/>
    </w:rPr>
  </w:style>
  <w:style w:type="character" w:customStyle="1" w:styleId="GuidanceChar">
    <w:name w:val="Guidance Char"/>
    <w:link w:val="Guidance"/>
    <w:rsid w:val="00F30CAD"/>
    <w:rPr>
      <w:rFonts w:ascii="Times New Roman" w:hAnsi="Times New Roman"/>
      <w:i/>
      <w:color w:val="0000FF"/>
      <w:lang w:val="en-GB" w:eastAsia="en-US"/>
    </w:rPr>
  </w:style>
  <w:style w:type="paragraph" w:styleId="ListParagraph">
    <w:name w:val="List Paragraph"/>
    <w:basedOn w:val="Normal"/>
    <w:uiPriority w:val="34"/>
    <w:qFormat/>
    <w:rsid w:val="00AB2C74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character" w:customStyle="1" w:styleId="EQChar">
    <w:name w:val="EQ Char"/>
    <w:link w:val="EQ"/>
    <w:rsid w:val="00AB2C74"/>
    <w:rPr>
      <w:rFonts w:ascii="Times New Roman" w:hAnsi="Times New Roman"/>
      <w:noProof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image" Target="media/image3.wmf"/><Relationship Id="rId26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image" Target="media/image4.wmf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oleObject" Target="embeddings/oleObject3.bin"/><Relationship Id="rId25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5.bin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23" Type="http://schemas.openxmlformats.org/officeDocument/2006/relationships/oleObject" Target="embeddings/oleObject7.bin"/><Relationship Id="rId28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4.bin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6.bin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EC07A5-0524-46C9-B911-1B6D2F319D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6</Pages>
  <Words>2016</Words>
  <Characters>10691</Characters>
  <Application>Microsoft Office Word</Application>
  <DocSecurity>0</DocSecurity>
  <Lines>89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12682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5</cp:revision>
  <cp:lastPrinted>1899-12-31T23:00:00Z</cp:lastPrinted>
  <dcterms:created xsi:type="dcterms:W3CDTF">2018-11-02T16:30:00Z</dcterms:created>
  <dcterms:modified xsi:type="dcterms:W3CDTF">2018-11-02T21:18:00Z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