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3B0D7799" w:rsidR="00F93EB0" w:rsidRPr="002571FE" w:rsidRDefault="00F93EB0" w:rsidP="00F93EB0">
      <w:pPr>
        <w:tabs>
          <w:tab w:val="left" w:pos="7920"/>
        </w:tabs>
        <w:rPr>
          <w:rFonts w:ascii="Arial" w:hAnsi="Arial" w:cs="Arial"/>
          <w:b/>
        </w:rPr>
      </w:pPr>
      <w:bookmarkStart w:id="0" w:name="_GoBack"/>
      <w:bookmarkEnd w:id="0"/>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B93659">
        <w:rPr>
          <w:rFonts w:ascii="Arial" w:hAnsi="Arial" w:cs="Arial"/>
          <w:b/>
          <w:lang w:val="de-DE"/>
        </w:rPr>
        <w:t>9</w:t>
      </w:r>
      <w:r w:rsidRPr="002C213F">
        <w:rPr>
          <w:rFonts w:ascii="Arial" w:hAnsi="Arial" w:cs="Arial"/>
          <w:b/>
          <w:lang w:val="de-DE"/>
        </w:rPr>
        <w:tab/>
      </w:r>
      <w:r w:rsidRPr="002C213F">
        <w:rPr>
          <w:rFonts w:ascii="Arial" w:hAnsi="Arial" w:cs="Arial"/>
          <w:b/>
          <w:lang w:val="de-DE"/>
        </w:rPr>
        <w:tab/>
      </w:r>
      <w:r w:rsidR="00EA126D" w:rsidRPr="00EA126D">
        <w:rPr>
          <w:rFonts w:ascii="Arial" w:hAnsi="Arial" w:cs="Arial"/>
          <w:b/>
          <w:bCs/>
        </w:rPr>
        <w:t>R4-</w:t>
      </w:r>
      <w:r w:rsidR="009820A3" w:rsidRPr="00EA126D">
        <w:rPr>
          <w:rFonts w:ascii="Arial" w:hAnsi="Arial" w:cs="Arial"/>
          <w:b/>
          <w:bCs/>
        </w:rPr>
        <w:t>18</w:t>
      </w:r>
      <w:r w:rsidR="00244BEB">
        <w:rPr>
          <w:rFonts w:ascii="Arial" w:hAnsi="Arial" w:cs="Arial"/>
          <w:b/>
          <w:bCs/>
        </w:rPr>
        <w:t>14702</w:t>
      </w:r>
      <w:r>
        <w:rPr>
          <w:rFonts w:ascii="Arial" w:hAnsi="Arial" w:cs="Arial"/>
          <w:b/>
          <w:lang w:val="de-DE"/>
        </w:rPr>
        <w:br/>
      </w:r>
      <w:r w:rsidR="00B93659">
        <w:rPr>
          <w:rFonts w:ascii="Arial" w:hAnsi="Arial" w:cs="Arial"/>
          <w:b/>
        </w:rPr>
        <w:t>Spokane</w:t>
      </w:r>
      <w:r w:rsidR="004D767B">
        <w:rPr>
          <w:rFonts w:ascii="Arial" w:hAnsi="Arial" w:cs="Arial"/>
          <w:b/>
        </w:rPr>
        <w:t xml:space="preserve">, </w:t>
      </w:r>
      <w:r w:rsidR="00B93659">
        <w:rPr>
          <w:rFonts w:ascii="Arial" w:hAnsi="Arial" w:cs="Arial"/>
          <w:b/>
        </w:rPr>
        <w:t>USA</w:t>
      </w:r>
      <w:r w:rsidR="004D767B">
        <w:rPr>
          <w:rFonts w:ascii="Arial" w:hAnsi="Arial" w:cs="Arial"/>
          <w:b/>
        </w:rPr>
        <w:t xml:space="preserve">, </w:t>
      </w:r>
      <w:r w:rsidR="00B93659">
        <w:rPr>
          <w:rFonts w:ascii="Arial" w:hAnsi="Arial" w:cs="Arial"/>
          <w:b/>
        </w:rPr>
        <w:t>November</w:t>
      </w:r>
      <w:r w:rsidR="004D767B">
        <w:rPr>
          <w:rFonts w:ascii="Arial" w:hAnsi="Arial" w:cs="Arial"/>
          <w:b/>
        </w:rPr>
        <w:t xml:space="preserve"> </w:t>
      </w:r>
      <w:r w:rsidR="00B93659">
        <w:rPr>
          <w:rFonts w:ascii="Arial" w:hAnsi="Arial" w:cs="Arial"/>
          <w:b/>
        </w:rPr>
        <w:t>12</w:t>
      </w:r>
      <w:r w:rsidR="004D767B">
        <w:rPr>
          <w:rFonts w:ascii="Arial" w:hAnsi="Arial" w:cs="Arial"/>
          <w:b/>
        </w:rPr>
        <w:t xml:space="preserve"> – </w:t>
      </w:r>
      <w:r w:rsidR="00783B03">
        <w:rPr>
          <w:rFonts w:ascii="Arial" w:hAnsi="Arial" w:cs="Arial"/>
          <w:b/>
        </w:rPr>
        <w:t>1</w:t>
      </w:r>
      <w:r w:rsidR="00B93659">
        <w:rPr>
          <w:rFonts w:ascii="Arial" w:hAnsi="Arial" w:cs="Arial"/>
          <w:b/>
        </w:rPr>
        <w:t>6</w:t>
      </w:r>
      <w:r w:rsidR="004D767B">
        <w:rPr>
          <w:rFonts w:ascii="Arial" w:hAnsi="Arial" w:cs="Arial"/>
          <w:b/>
        </w:rPr>
        <w:t>, 2018</w:t>
      </w:r>
    </w:p>
    <w:p w14:paraId="6F927895" w14:textId="77777777" w:rsidR="008F0F7D" w:rsidRPr="001678ED" w:rsidRDefault="008F0F7D" w:rsidP="00191132">
      <w:pPr>
        <w:tabs>
          <w:tab w:val="left" w:pos="1985"/>
        </w:tabs>
        <w:jc w:val="both"/>
        <w:rPr>
          <w:rFonts w:ascii="Arial" w:hAnsi="Arial" w:cs="Arial"/>
          <w:highlight w:val="yellow"/>
        </w:rPr>
      </w:pPr>
    </w:p>
    <w:p w14:paraId="6128DF71" w14:textId="425C65D8"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4D767B" w:rsidRPr="004D767B">
        <w:rPr>
          <w:rFonts w:ascii="Arial" w:hAnsi="Arial" w:cs="Arial"/>
          <w:b/>
        </w:rPr>
        <w:t>7.6.1</w:t>
      </w:r>
      <w:r w:rsidR="00B93659">
        <w:rPr>
          <w:rFonts w:ascii="Arial" w:hAnsi="Arial" w:cs="Arial"/>
          <w:b/>
        </w:rPr>
        <w:t>3</w:t>
      </w:r>
      <w:r w:rsidR="004D767B" w:rsidRPr="004D767B">
        <w:rPr>
          <w:rFonts w:ascii="Arial" w:hAnsi="Arial" w:cs="Arial"/>
          <w:b/>
        </w:rPr>
        <w:t>.2.1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6CDD91D"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783B03">
        <w:rPr>
          <w:rFonts w:ascii="Arial" w:hAnsi="Arial" w:cs="Arial"/>
          <w:b/>
        </w:rPr>
        <w:t>Further views on e</w:t>
      </w:r>
      <w:r w:rsidR="00594882">
        <w:rPr>
          <w:rFonts w:ascii="Arial" w:hAnsi="Arial" w:cs="Arial"/>
          <w:b/>
        </w:rPr>
        <w:t xml:space="preserve">xtending </w:t>
      </w:r>
      <w:r w:rsidR="001137C8">
        <w:rPr>
          <w:rFonts w:ascii="Arial" w:hAnsi="Arial" w:cs="Arial"/>
          <w:b/>
        </w:rPr>
        <w:t xml:space="preserve">FR2 </w:t>
      </w:r>
      <w:r w:rsidR="00405076">
        <w:rPr>
          <w:rFonts w:ascii="Arial" w:hAnsi="Arial" w:cs="Arial"/>
          <w:b/>
        </w:rPr>
        <w:t>power class</w:t>
      </w:r>
      <w:r w:rsidR="001137C8">
        <w:rPr>
          <w:rFonts w:ascii="Arial" w:hAnsi="Arial" w:cs="Arial"/>
          <w:b/>
        </w:rPr>
        <w:t xml:space="preserve"> requirement</w:t>
      </w:r>
      <w:r w:rsidR="00405076">
        <w:rPr>
          <w:rFonts w:ascii="Arial" w:hAnsi="Arial" w:cs="Arial"/>
          <w:b/>
        </w:rPr>
        <w:t>s</w:t>
      </w:r>
      <w:r w:rsidR="001137C8">
        <w:rPr>
          <w:rFonts w:ascii="Arial" w:hAnsi="Arial" w:cs="Arial"/>
          <w:b/>
        </w:rPr>
        <w:t xml:space="preserve"> </w:t>
      </w:r>
      <w:r w:rsidR="00594882">
        <w:rPr>
          <w:rFonts w:ascii="Arial" w:hAnsi="Arial" w:cs="Arial"/>
          <w:b/>
        </w:rPr>
        <w:t>to</w:t>
      </w:r>
      <w:r w:rsidR="001137C8">
        <w:rPr>
          <w:rFonts w:ascii="Arial" w:hAnsi="Arial" w:cs="Arial"/>
          <w:b/>
        </w:rPr>
        <w:t xml:space="preserve"> multi-band UEs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340369">
        <w:rPr>
          <w:rFonts w:ascii="Arial" w:hAnsi="Arial" w:cs="Arial"/>
          <w:b/>
        </w:rPr>
        <w:t>Approval</w:t>
      </w:r>
    </w:p>
    <w:p w14:paraId="2634CF92" w14:textId="77777777" w:rsidR="004B515E" w:rsidRPr="00687778" w:rsidRDefault="004B515E" w:rsidP="00687778">
      <w:pPr>
        <w:pStyle w:val="Heading1"/>
      </w:pPr>
      <w:r w:rsidRPr="00687778">
        <w:t>Introduction</w:t>
      </w:r>
    </w:p>
    <w:p w14:paraId="415BD2AA" w14:textId="28649A0E" w:rsidR="005C5459" w:rsidRDefault="005C5459" w:rsidP="00F93EB0">
      <w:r>
        <w:t>T</w:t>
      </w:r>
      <w:r w:rsidR="00544D61">
        <w:t xml:space="preserve">he </w:t>
      </w:r>
      <w:r>
        <w:t xml:space="preserve">progress of the </w:t>
      </w:r>
      <w:r w:rsidR="00544D61">
        <w:t xml:space="preserve">NR Work Item </w:t>
      </w:r>
      <w:r w:rsidR="00544D61">
        <w:fldChar w:fldCharType="begin"/>
      </w:r>
      <w:r w:rsidR="00544D61">
        <w:instrText xml:space="preserve"> REF _Ref510390172 \r \h </w:instrText>
      </w:r>
      <w:r w:rsidR="00544D61">
        <w:fldChar w:fldCharType="separate"/>
      </w:r>
      <w:r w:rsidR="00244BEB">
        <w:t>[1]</w:t>
      </w:r>
      <w:r w:rsidR="00544D61">
        <w:fldChar w:fldCharType="end"/>
      </w:r>
      <w:r w:rsidR="00544D61">
        <w:t xml:space="preserve"> </w:t>
      </w:r>
      <w:r>
        <w:t>had been discussed</w:t>
      </w:r>
      <w:r w:rsidR="004D767B">
        <w:t xml:space="preserve"> during the 3GPP RAN #80 meeting </w:t>
      </w:r>
      <w:r w:rsidR="004D767B">
        <w:fldChar w:fldCharType="begin"/>
      </w:r>
      <w:r w:rsidR="004D767B">
        <w:instrText xml:space="preserve"> REF _Ref520377305 \r \h </w:instrText>
      </w:r>
      <w:r w:rsidR="004D767B">
        <w:fldChar w:fldCharType="separate"/>
      </w:r>
      <w:r w:rsidR="00244BEB">
        <w:t>[2]</w:t>
      </w:r>
      <w:r w:rsidR="004D767B">
        <w:fldChar w:fldCharType="end"/>
      </w:r>
      <w:r w:rsidR="004D767B">
        <w:t xml:space="preserve">.  It was the decision of TSG RAN to extend the core part of the WI, which was documented with an approved exception sheet </w:t>
      </w:r>
      <w:r w:rsidR="004D767B">
        <w:fldChar w:fldCharType="begin"/>
      </w:r>
      <w:r w:rsidR="004D767B">
        <w:instrText xml:space="preserve"> REF _Ref520377378 \r \h </w:instrText>
      </w:r>
      <w:r w:rsidR="004D767B">
        <w:fldChar w:fldCharType="separate"/>
      </w:r>
      <w:r w:rsidR="00244BEB">
        <w:t>[3]</w:t>
      </w:r>
      <w:r w:rsidR="004D767B">
        <w:fldChar w:fldCharType="end"/>
      </w:r>
      <w:r w:rsidR="004D767B">
        <w:t>.</w:t>
      </w:r>
      <w:r w:rsidR="00783B03">
        <w:t xml:space="preserve">  During the 3GPP RAN #81 meeting the WI was further extended, with the remaining issues documented in </w:t>
      </w:r>
      <w:r w:rsidR="00783B03">
        <w:fldChar w:fldCharType="begin"/>
      </w:r>
      <w:r w:rsidR="00783B03">
        <w:instrText xml:space="preserve"> REF _Ref525716411 \r \h </w:instrText>
      </w:r>
      <w:r w:rsidR="00783B03">
        <w:fldChar w:fldCharType="separate"/>
      </w:r>
      <w:r w:rsidR="00244BEB">
        <w:t>[4]</w:t>
      </w:r>
      <w:r w:rsidR="00783B03">
        <w:fldChar w:fldCharType="end"/>
      </w:r>
      <w:r w:rsidR="00783B03">
        <w:t>.</w:t>
      </w:r>
    </w:p>
    <w:p w14:paraId="72AEBACD" w14:textId="77777777" w:rsidR="005C5459" w:rsidRDefault="005C5459" w:rsidP="00F93EB0"/>
    <w:p w14:paraId="50ECA202" w14:textId="5916B91D" w:rsidR="00783B03" w:rsidRDefault="004D767B" w:rsidP="00F93EB0">
      <w:r>
        <w:t xml:space="preserve">Analysis in </w:t>
      </w:r>
      <w:r>
        <w:fldChar w:fldCharType="begin"/>
      </w:r>
      <w:r>
        <w:instrText xml:space="preserve"> REF _Ref520377478 \r \h </w:instrText>
      </w:r>
      <w:r>
        <w:fldChar w:fldCharType="separate"/>
      </w:r>
      <w:r w:rsidR="00244BEB">
        <w:t>[6]</w:t>
      </w:r>
      <w:r>
        <w:fldChar w:fldCharType="end"/>
      </w:r>
      <w:r>
        <w:t xml:space="preserve">, </w:t>
      </w:r>
      <w:r>
        <w:fldChar w:fldCharType="begin"/>
      </w:r>
      <w:r>
        <w:instrText xml:space="preserve"> REF _Ref520377480 \r \h </w:instrText>
      </w:r>
      <w:r>
        <w:fldChar w:fldCharType="separate"/>
      </w:r>
      <w:r w:rsidR="00244BEB">
        <w:t>[7]</w:t>
      </w:r>
      <w:r>
        <w:fldChar w:fldCharType="end"/>
      </w:r>
      <w:r w:rsidR="000B0190">
        <w:t xml:space="preserve"> </w:t>
      </w:r>
      <w:r w:rsidR="00356AB0">
        <w:t>identifie</w:t>
      </w:r>
      <w:r>
        <w:t>d</w:t>
      </w:r>
      <w:r w:rsidR="00356AB0">
        <w:t xml:space="preserve"> a gap in the applicability of the spherical coverage requirement (it is applicable to UEs which support only a single band in FR2), as currently agreed by RAN4, </w:t>
      </w:r>
      <w:r>
        <w:t xml:space="preserve">and it was the decision of TSG RAN to include </w:t>
      </w:r>
      <w:r w:rsidR="00783B03">
        <w:t xml:space="preserve">objectives related to this issue in the exception sheets approved during RAN #80 </w:t>
      </w:r>
      <w:r w:rsidR="00783B03">
        <w:fldChar w:fldCharType="begin"/>
      </w:r>
      <w:r w:rsidR="00783B03">
        <w:instrText xml:space="preserve"> REF _Ref520377378 \r \h </w:instrText>
      </w:r>
      <w:r w:rsidR="00783B03">
        <w:fldChar w:fldCharType="separate"/>
      </w:r>
      <w:r w:rsidR="00244BEB">
        <w:t>[3]</w:t>
      </w:r>
      <w:r w:rsidR="00783B03">
        <w:fldChar w:fldCharType="end"/>
      </w:r>
      <w:r w:rsidR="00783B03">
        <w:t xml:space="preserve"> and RAN #81 </w:t>
      </w:r>
      <w:r w:rsidR="00783B03">
        <w:fldChar w:fldCharType="begin"/>
      </w:r>
      <w:r w:rsidR="00783B03">
        <w:instrText xml:space="preserve"> REF _Ref525716411 \r \h </w:instrText>
      </w:r>
      <w:r w:rsidR="00783B03">
        <w:fldChar w:fldCharType="separate"/>
      </w:r>
      <w:r w:rsidR="00244BEB">
        <w:t>[4]</w:t>
      </w:r>
      <w:r w:rsidR="00783B03">
        <w:fldChar w:fldCharType="end"/>
      </w:r>
      <w:r w:rsidR="00783B03">
        <w:t>.</w:t>
      </w:r>
    </w:p>
    <w:p w14:paraId="2BEE9D30" w14:textId="77777777" w:rsidR="004D767B" w:rsidRDefault="004D767B" w:rsidP="00F93EB0"/>
    <w:p w14:paraId="54880B7F" w14:textId="4812AB27" w:rsidR="00114599" w:rsidRDefault="004D767B" w:rsidP="00F93EB0">
      <w:r>
        <w:t>This contribution</w:t>
      </w:r>
      <w:r w:rsidR="00356AB0">
        <w:t xml:space="preserve"> provides the technical justification to extend the </w:t>
      </w:r>
      <w:r w:rsidR="00405076">
        <w:t>peak EIRP and spherical coverage requirements’</w:t>
      </w:r>
      <w:r w:rsidR="00356AB0">
        <w:t xml:space="preserve"> applicability to UEs supporting multipl</w:t>
      </w:r>
      <w:r>
        <w:t>e FR2 bands</w:t>
      </w:r>
      <w:r w:rsidR="00B93659">
        <w:t xml:space="preserve"> and provides</w:t>
      </w:r>
      <w:r w:rsidR="009820A3">
        <w:t xml:space="preserve"> system level simulation results quantifying the potential trade-offs between the proposed multi-band </w:t>
      </w:r>
      <w:r w:rsidR="00244BEB">
        <w:t xml:space="preserve">factors </w:t>
      </w:r>
      <w:r w:rsidR="009820A3">
        <w:t>and network performance.</w:t>
      </w:r>
    </w:p>
    <w:p w14:paraId="6BCF1050" w14:textId="0DA01DCD" w:rsidR="00B93659" w:rsidRPr="00B93659" w:rsidRDefault="0004778C" w:rsidP="00B93659">
      <w:pPr>
        <w:pStyle w:val="Heading1"/>
      </w:pPr>
      <w:r>
        <w:t>Background</w:t>
      </w:r>
    </w:p>
    <w:p w14:paraId="07B441F9" w14:textId="40F89F9B" w:rsidR="00954E15" w:rsidRDefault="004D767B" w:rsidP="004D767B">
      <w:r>
        <w:t xml:space="preserve">Version 15.2.0 of TS38.101-2 </w:t>
      </w:r>
      <w:r>
        <w:fldChar w:fldCharType="begin"/>
      </w:r>
      <w:r>
        <w:instrText xml:space="preserve"> REF _Ref513617775 \r \h </w:instrText>
      </w:r>
      <w:r>
        <w:fldChar w:fldCharType="separate"/>
      </w:r>
      <w:r w:rsidR="00244BEB">
        <w:t>[5]</w:t>
      </w:r>
      <w:r>
        <w:fldChar w:fldCharType="end"/>
      </w:r>
      <w:r>
        <w:t xml:space="preserve"> captures the agreement, reached during the RAN4 #87 meeting, </w:t>
      </w:r>
      <w:r w:rsidR="006A0950">
        <w:t xml:space="preserve">on the spherical coverage requirement for FR2 </w:t>
      </w:r>
      <w:r w:rsidR="00356AB0">
        <w:t>p</w:t>
      </w:r>
      <w:r w:rsidR="006A0950">
        <w:t xml:space="preserve">ower </w:t>
      </w:r>
      <w:r w:rsidR="00356AB0">
        <w:t>class 3</w:t>
      </w:r>
      <w:r w:rsidR="006A0950">
        <w:t xml:space="preserve"> UEs</w:t>
      </w:r>
      <w:r>
        <w:t>:</w:t>
      </w:r>
    </w:p>
    <w:p w14:paraId="295393AC" w14:textId="77777777" w:rsidR="00954E15" w:rsidRDefault="00954E15" w:rsidP="007D1E84"/>
    <w:p w14:paraId="0654F964" w14:textId="77777777" w:rsidR="00954E15" w:rsidRDefault="00954E15" w:rsidP="007D1E84">
      <w:r>
        <w:rPr>
          <w:noProof/>
        </w:rPr>
        <mc:AlternateContent>
          <mc:Choice Requires="wps">
            <w:drawing>
              <wp:inline distT="0" distB="0" distL="0" distR="0" wp14:anchorId="5B0424F3" wp14:editId="490A575E">
                <wp:extent cx="6120765" cy="1497735"/>
                <wp:effectExtent l="0" t="0" r="13335" b="952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14:paraId="1235EFF6" w14:textId="77777777" w:rsidR="009820A3" w:rsidRPr="00EE4B7C" w:rsidRDefault="009820A3"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9820A3" w:rsidRPr="00EE4B7C" w:rsidRDefault="009820A3"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820A3" w:rsidRPr="00EE4B7C" w14:paraId="1EF107F2" w14:textId="77777777" w:rsidTr="00F95D49">
                              <w:trPr>
                                <w:trHeight w:val="438"/>
                              </w:trPr>
                              <w:tc>
                                <w:tcPr>
                                  <w:tcW w:w="2694" w:type="dxa"/>
                                  <w:shd w:val="clear" w:color="auto" w:fill="auto"/>
                                  <w:vAlign w:val="center"/>
                                </w:tcPr>
                                <w:p w14:paraId="46DB8152" w14:textId="77777777" w:rsidR="009820A3" w:rsidRPr="00EE4B7C" w:rsidRDefault="009820A3" w:rsidP="00EE4B7C">
                                  <w:pPr>
                                    <w:pStyle w:val="TAH"/>
                                    <w:rPr>
                                      <w:sz w:val="14"/>
                                      <w:szCs w:val="14"/>
                                    </w:rPr>
                                  </w:pPr>
                                  <w:r w:rsidRPr="00EE4B7C">
                                    <w:rPr>
                                      <w:sz w:val="14"/>
                                      <w:szCs w:val="14"/>
                                    </w:rPr>
                                    <w:t>Operating band</w:t>
                                  </w:r>
                                </w:p>
                              </w:tc>
                              <w:tc>
                                <w:tcPr>
                                  <w:tcW w:w="2734" w:type="dxa"/>
                                  <w:shd w:val="clear" w:color="auto" w:fill="auto"/>
                                </w:tcPr>
                                <w:p w14:paraId="6DFD068C" w14:textId="77777777" w:rsidR="009820A3" w:rsidRPr="00EE4B7C" w:rsidRDefault="009820A3"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9820A3" w:rsidRPr="00EE4B7C" w14:paraId="2DAB792F" w14:textId="77777777" w:rsidTr="00F95D49">
                              <w:trPr>
                                <w:trHeight w:val="105"/>
                              </w:trPr>
                              <w:tc>
                                <w:tcPr>
                                  <w:tcW w:w="2694" w:type="dxa"/>
                                  <w:shd w:val="clear" w:color="auto" w:fill="auto"/>
                                </w:tcPr>
                                <w:p w14:paraId="1FCA95B9" w14:textId="77777777" w:rsidR="009820A3" w:rsidRPr="00EE4B7C" w:rsidRDefault="009820A3"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9820A3" w:rsidRPr="00EE4B7C" w:rsidRDefault="009820A3" w:rsidP="00EE4B7C">
                                  <w:pPr>
                                    <w:pStyle w:val="TAC"/>
                                    <w:rPr>
                                      <w:sz w:val="14"/>
                                      <w:szCs w:val="14"/>
                                    </w:rPr>
                                  </w:pPr>
                                  <w:r w:rsidRPr="00EE4B7C">
                                    <w:rPr>
                                      <w:sz w:val="14"/>
                                      <w:szCs w:val="14"/>
                                    </w:rPr>
                                    <w:t>11.5</w:t>
                                  </w:r>
                                </w:p>
                              </w:tc>
                            </w:tr>
                            <w:tr w:rsidR="009820A3" w:rsidRPr="00EE4B7C" w14:paraId="7E9F8971" w14:textId="77777777" w:rsidTr="00F95D49">
                              <w:trPr>
                                <w:trHeight w:val="110"/>
                              </w:trPr>
                              <w:tc>
                                <w:tcPr>
                                  <w:tcW w:w="2694" w:type="dxa"/>
                                  <w:shd w:val="clear" w:color="auto" w:fill="auto"/>
                                </w:tcPr>
                                <w:p w14:paraId="2654BBDE" w14:textId="77777777" w:rsidR="009820A3" w:rsidRPr="00EE4B7C" w:rsidRDefault="009820A3"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9820A3" w:rsidRPr="00EE4B7C" w:rsidRDefault="009820A3" w:rsidP="00EE4B7C">
                                  <w:pPr>
                                    <w:pStyle w:val="TAC"/>
                                    <w:rPr>
                                      <w:sz w:val="14"/>
                                      <w:szCs w:val="14"/>
                                    </w:rPr>
                                  </w:pPr>
                                  <w:r w:rsidRPr="00EE4B7C">
                                    <w:rPr>
                                      <w:sz w:val="14"/>
                                      <w:szCs w:val="14"/>
                                    </w:rPr>
                                    <w:t>11.5</w:t>
                                  </w:r>
                                </w:p>
                              </w:tc>
                            </w:tr>
                            <w:tr w:rsidR="009820A3" w:rsidRPr="00EE4B7C" w14:paraId="48D19D06" w14:textId="77777777" w:rsidTr="00F95D49">
                              <w:trPr>
                                <w:trHeight w:val="110"/>
                              </w:trPr>
                              <w:tc>
                                <w:tcPr>
                                  <w:tcW w:w="2694" w:type="dxa"/>
                                  <w:shd w:val="clear" w:color="auto" w:fill="auto"/>
                                </w:tcPr>
                                <w:p w14:paraId="4968ABDC" w14:textId="77777777" w:rsidR="009820A3" w:rsidRPr="00EE4B7C" w:rsidRDefault="009820A3"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9820A3" w:rsidRPr="00EE4B7C" w:rsidRDefault="009820A3" w:rsidP="00EE4B7C">
                                  <w:pPr>
                                    <w:pStyle w:val="TAC"/>
                                    <w:rPr>
                                      <w:sz w:val="14"/>
                                      <w:szCs w:val="14"/>
                                    </w:rPr>
                                  </w:pPr>
                                  <w:r w:rsidRPr="00EE4B7C">
                                    <w:rPr>
                                      <w:sz w:val="14"/>
                                      <w:szCs w:val="14"/>
                                    </w:rPr>
                                    <w:t>8</w:t>
                                  </w:r>
                                </w:p>
                              </w:tc>
                            </w:tr>
                            <w:tr w:rsidR="009820A3" w:rsidRPr="00EE4B7C" w14:paraId="16BC2308" w14:textId="77777777" w:rsidTr="00F95D49">
                              <w:trPr>
                                <w:trHeight w:val="110"/>
                              </w:trPr>
                              <w:tc>
                                <w:tcPr>
                                  <w:tcW w:w="2694" w:type="dxa"/>
                                  <w:shd w:val="clear" w:color="auto" w:fill="auto"/>
                                </w:tcPr>
                                <w:p w14:paraId="2C81DC0D" w14:textId="77777777" w:rsidR="009820A3" w:rsidRPr="00EE4B7C" w:rsidRDefault="009820A3"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9820A3" w:rsidRPr="00EE4B7C" w:rsidRDefault="009820A3" w:rsidP="00EE4B7C">
                                  <w:pPr>
                                    <w:pStyle w:val="TAC"/>
                                    <w:rPr>
                                      <w:sz w:val="14"/>
                                      <w:szCs w:val="14"/>
                                    </w:rPr>
                                  </w:pPr>
                                  <w:r w:rsidRPr="00EE4B7C">
                                    <w:rPr>
                                      <w:sz w:val="14"/>
                                      <w:szCs w:val="14"/>
                                    </w:rPr>
                                    <w:t>11.5</w:t>
                                  </w:r>
                                </w:p>
                              </w:tc>
                            </w:tr>
                            <w:tr w:rsidR="009820A3" w:rsidRPr="00EE4B7C" w14:paraId="1CFF1CDF" w14:textId="77777777" w:rsidTr="00F95D49">
                              <w:trPr>
                                <w:trHeight w:val="872"/>
                              </w:trPr>
                              <w:tc>
                                <w:tcPr>
                                  <w:tcW w:w="5428" w:type="dxa"/>
                                  <w:gridSpan w:val="2"/>
                                  <w:shd w:val="clear" w:color="auto" w:fill="auto"/>
                                </w:tcPr>
                                <w:p w14:paraId="4A98A433" w14:textId="77777777" w:rsidR="009820A3" w:rsidRPr="00EE4B7C" w:rsidRDefault="009820A3" w:rsidP="00EE4B7C">
                                  <w:pPr>
                                    <w:pStyle w:val="TAN"/>
                                    <w:rPr>
                                      <w:sz w:val="14"/>
                                      <w:szCs w:val="14"/>
                                    </w:rPr>
                                  </w:pPr>
                                  <w:r w:rsidRPr="00EE4B7C">
                                    <w:rPr>
                                      <w:sz w:val="14"/>
                                      <w:szCs w:val="14"/>
                                    </w:rPr>
                                    <w:t>NOTE 1: Minimum EIRP at 50 %-tile CDF is defined as the lower limit without tolerance</w:t>
                                  </w:r>
                                </w:p>
                                <w:p w14:paraId="5CE01E81" w14:textId="77777777" w:rsidR="009820A3" w:rsidRPr="00EE4B7C" w:rsidRDefault="009820A3"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9820A3" w:rsidRPr="001137C8" w:rsidRDefault="009820A3" w:rsidP="00EE4B7C">
                            <w:pPr>
                              <w:rPr>
                                <w:sz w:val="20"/>
                                <w:szCs w:val="20"/>
                              </w:rPr>
                            </w:pPr>
                          </w:p>
                        </w:txbxContent>
                      </wps:txbx>
                      <wps:bodyPr rot="0" vert="horz" wrap="square" lIns="91440" tIns="45720" rIns="91440" bIns="45720" anchor="t" anchorCtr="0" upright="1">
                        <a:spAutoFit/>
                      </wps:bodyPr>
                    </wps:wsp>
                  </a:graphicData>
                </a:graphic>
              </wp:inline>
            </w:drawing>
          </mc:Choice>
          <mc:Fallback>
            <w:pict>
              <v:shapetype w14:anchorId="5B0424F3" id="_x0000_t202" coordsize="21600,21600" o:spt="202" path="m,l,21600r21600,l21600,xe">
                <v:stroke joinstyle="miter"/>
                <v:path gradientshapeok="t" o:connecttype="rect"/>
              </v:shapetype>
              <v:shape id="Text Box 2" o:spid="_x0000_s1026"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">
                <v:path arrowok="t"/>
                <v:textbox style="mso-fit-shape-to-text:t">
                  <w:txbxContent>
                    <w:p w14:paraId="1235EFF6" w14:textId="77777777" w:rsidR="009820A3" w:rsidRPr="00EE4B7C" w:rsidRDefault="009820A3" w:rsidP="00EE4B7C">
                      <w:pPr>
                        <w:rPr>
                          <w:sz w:val="20"/>
                          <w:szCs w:val="20"/>
                        </w:rPr>
                      </w:pPr>
                      <w:r w:rsidRPr="00EE4B7C">
                        <w:rPr>
                          <w:sz w:val="20"/>
                          <w:szCs w:val="20"/>
                        </w:rPr>
                        <w:t>The minimum EIRP at the 50</w:t>
                      </w:r>
                      <w:r w:rsidRPr="00EE4B7C">
                        <w:rPr>
                          <w:sz w:val="20"/>
                          <w:szCs w:val="20"/>
                          <w:vertAlign w:val="superscript"/>
                        </w:rPr>
                        <w:t>th</w:t>
                      </w:r>
                      <w:r w:rsidRPr="00EE4B7C">
                        <w:rPr>
                          <w:sz w:val="20"/>
                          <w:szCs w:val="20"/>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3A436737" w14:textId="77777777" w:rsidR="009820A3" w:rsidRPr="00EE4B7C" w:rsidRDefault="009820A3" w:rsidP="00EE4B7C">
                      <w:pPr>
                        <w:pStyle w:val="TH"/>
                        <w:rPr>
                          <w:sz w:val="20"/>
                          <w:szCs w:val="20"/>
                        </w:rPr>
                      </w:pPr>
                      <w:r w:rsidRPr="00EE4B7C">
                        <w:rPr>
                          <w:sz w:val="20"/>
                          <w:szCs w:val="20"/>
                        </w:rPr>
                        <w:t xml:space="preserve">Table 6.2.1.3-3: UE </w:t>
                      </w:r>
                      <w:r w:rsidRPr="00EE4B7C">
                        <w:rPr>
                          <w:sz w:val="18"/>
                          <w:szCs w:val="18"/>
                        </w:rPr>
                        <w:t>spherical</w:t>
                      </w:r>
                      <w:r w:rsidRPr="00EE4B7C">
                        <w:rPr>
                          <w:sz w:val="20"/>
                          <w:szCs w:val="20"/>
                        </w:rPr>
                        <w:t xml:space="preserve">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820A3" w:rsidRPr="00EE4B7C" w14:paraId="1EF107F2" w14:textId="77777777" w:rsidTr="00F95D49">
                        <w:trPr>
                          <w:trHeight w:val="438"/>
                        </w:trPr>
                        <w:tc>
                          <w:tcPr>
                            <w:tcW w:w="2694" w:type="dxa"/>
                            <w:shd w:val="clear" w:color="auto" w:fill="auto"/>
                            <w:vAlign w:val="center"/>
                          </w:tcPr>
                          <w:p w14:paraId="46DB8152" w14:textId="77777777" w:rsidR="009820A3" w:rsidRPr="00EE4B7C" w:rsidRDefault="009820A3" w:rsidP="00EE4B7C">
                            <w:pPr>
                              <w:pStyle w:val="TAH"/>
                              <w:rPr>
                                <w:sz w:val="14"/>
                                <w:szCs w:val="14"/>
                              </w:rPr>
                            </w:pPr>
                            <w:r w:rsidRPr="00EE4B7C">
                              <w:rPr>
                                <w:sz w:val="14"/>
                                <w:szCs w:val="14"/>
                              </w:rPr>
                              <w:t>Operating band</w:t>
                            </w:r>
                          </w:p>
                        </w:tc>
                        <w:tc>
                          <w:tcPr>
                            <w:tcW w:w="2734" w:type="dxa"/>
                            <w:shd w:val="clear" w:color="auto" w:fill="auto"/>
                          </w:tcPr>
                          <w:p w14:paraId="6DFD068C" w14:textId="77777777" w:rsidR="009820A3" w:rsidRPr="00EE4B7C" w:rsidRDefault="009820A3" w:rsidP="00EE4B7C">
                            <w:pPr>
                              <w:pStyle w:val="TAH"/>
                              <w:rPr>
                                <w:sz w:val="14"/>
                                <w:szCs w:val="14"/>
                              </w:rPr>
                            </w:pPr>
                            <w:r w:rsidRPr="00EE4B7C">
                              <w:rPr>
                                <w:sz w:val="14"/>
                                <w:szCs w:val="14"/>
                              </w:rPr>
                              <w:t>Min EIRP at 50</w:t>
                            </w:r>
                            <w:r w:rsidRPr="00EE4B7C">
                              <w:rPr>
                                <w:sz w:val="14"/>
                                <w:szCs w:val="14"/>
                                <w:vertAlign w:val="superscript"/>
                              </w:rPr>
                              <w:t>t</w:t>
                            </w:r>
                            <w:r w:rsidRPr="00EE4B7C">
                              <w:rPr>
                                <w:sz w:val="14"/>
                                <w:szCs w:val="14"/>
                              </w:rPr>
                              <w:t>%-tile CDF (dBm)</w:t>
                            </w:r>
                          </w:p>
                        </w:tc>
                      </w:tr>
                      <w:tr w:rsidR="009820A3" w:rsidRPr="00EE4B7C" w14:paraId="2DAB792F" w14:textId="77777777" w:rsidTr="00F95D49">
                        <w:trPr>
                          <w:trHeight w:val="105"/>
                        </w:trPr>
                        <w:tc>
                          <w:tcPr>
                            <w:tcW w:w="2694" w:type="dxa"/>
                            <w:shd w:val="clear" w:color="auto" w:fill="auto"/>
                          </w:tcPr>
                          <w:p w14:paraId="1FCA95B9" w14:textId="77777777" w:rsidR="009820A3" w:rsidRPr="00EE4B7C" w:rsidRDefault="009820A3" w:rsidP="00EE4B7C">
                            <w:pPr>
                              <w:pStyle w:val="TAC"/>
                              <w:rPr>
                                <w:sz w:val="14"/>
                                <w:szCs w:val="14"/>
                              </w:rPr>
                            </w:pPr>
                            <w:r w:rsidRPr="00EE4B7C">
                              <w:rPr>
                                <w:sz w:val="14"/>
                                <w:szCs w:val="14"/>
                              </w:rPr>
                              <w:t>n257</w:t>
                            </w:r>
                          </w:p>
                        </w:tc>
                        <w:tc>
                          <w:tcPr>
                            <w:tcW w:w="2734" w:type="dxa"/>
                            <w:shd w:val="clear" w:color="auto" w:fill="auto"/>
                            <w:vAlign w:val="center"/>
                          </w:tcPr>
                          <w:p w14:paraId="39DEA6A2" w14:textId="5FD6DB51" w:rsidR="009820A3" w:rsidRPr="00EE4B7C" w:rsidRDefault="009820A3" w:rsidP="00EE4B7C">
                            <w:pPr>
                              <w:pStyle w:val="TAC"/>
                              <w:rPr>
                                <w:sz w:val="14"/>
                                <w:szCs w:val="14"/>
                              </w:rPr>
                            </w:pPr>
                            <w:r w:rsidRPr="00EE4B7C">
                              <w:rPr>
                                <w:sz w:val="14"/>
                                <w:szCs w:val="14"/>
                              </w:rPr>
                              <w:t>11.5</w:t>
                            </w:r>
                          </w:p>
                        </w:tc>
                      </w:tr>
                      <w:tr w:rsidR="009820A3" w:rsidRPr="00EE4B7C" w14:paraId="7E9F8971" w14:textId="77777777" w:rsidTr="00F95D49">
                        <w:trPr>
                          <w:trHeight w:val="110"/>
                        </w:trPr>
                        <w:tc>
                          <w:tcPr>
                            <w:tcW w:w="2694" w:type="dxa"/>
                            <w:shd w:val="clear" w:color="auto" w:fill="auto"/>
                          </w:tcPr>
                          <w:p w14:paraId="2654BBDE" w14:textId="77777777" w:rsidR="009820A3" w:rsidRPr="00EE4B7C" w:rsidRDefault="009820A3" w:rsidP="00EE4B7C">
                            <w:pPr>
                              <w:pStyle w:val="TAC"/>
                              <w:rPr>
                                <w:sz w:val="14"/>
                                <w:szCs w:val="14"/>
                              </w:rPr>
                            </w:pPr>
                            <w:r w:rsidRPr="00EE4B7C">
                              <w:rPr>
                                <w:sz w:val="14"/>
                                <w:szCs w:val="14"/>
                              </w:rPr>
                              <w:t>n258</w:t>
                            </w:r>
                          </w:p>
                        </w:tc>
                        <w:tc>
                          <w:tcPr>
                            <w:tcW w:w="2734" w:type="dxa"/>
                            <w:shd w:val="clear" w:color="auto" w:fill="auto"/>
                            <w:vAlign w:val="center"/>
                          </w:tcPr>
                          <w:p w14:paraId="1BB80B8B" w14:textId="6D3C5CD2" w:rsidR="009820A3" w:rsidRPr="00EE4B7C" w:rsidRDefault="009820A3" w:rsidP="00EE4B7C">
                            <w:pPr>
                              <w:pStyle w:val="TAC"/>
                              <w:rPr>
                                <w:sz w:val="14"/>
                                <w:szCs w:val="14"/>
                              </w:rPr>
                            </w:pPr>
                            <w:r w:rsidRPr="00EE4B7C">
                              <w:rPr>
                                <w:sz w:val="14"/>
                                <w:szCs w:val="14"/>
                              </w:rPr>
                              <w:t>11.5</w:t>
                            </w:r>
                          </w:p>
                        </w:tc>
                      </w:tr>
                      <w:tr w:rsidR="009820A3" w:rsidRPr="00EE4B7C" w14:paraId="48D19D06" w14:textId="77777777" w:rsidTr="00F95D49">
                        <w:trPr>
                          <w:trHeight w:val="110"/>
                        </w:trPr>
                        <w:tc>
                          <w:tcPr>
                            <w:tcW w:w="2694" w:type="dxa"/>
                            <w:shd w:val="clear" w:color="auto" w:fill="auto"/>
                          </w:tcPr>
                          <w:p w14:paraId="4968ABDC" w14:textId="77777777" w:rsidR="009820A3" w:rsidRPr="00EE4B7C" w:rsidRDefault="009820A3" w:rsidP="00EE4B7C">
                            <w:pPr>
                              <w:pStyle w:val="TAC"/>
                              <w:rPr>
                                <w:sz w:val="14"/>
                                <w:szCs w:val="14"/>
                              </w:rPr>
                            </w:pPr>
                            <w:r w:rsidRPr="00EE4B7C">
                              <w:rPr>
                                <w:sz w:val="14"/>
                                <w:szCs w:val="14"/>
                              </w:rPr>
                              <w:t>n260</w:t>
                            </w:r>
                          </w:p>
                        </w:tc>
                        <w:tc>
                          <w:tcPr>
                            <w:tcW w:w="2734" w:type="dxa"/>
                            <w:shd w:val="clear" w:color="auto" w:fill="auto"/>
                            <w:vAlign w:val="center"/>
                          </w:tcPr>
                          <w:p w14:paraId="4F9601D8" w14:textId="0AACDB71" w:rsidR="009820A3" w:rsidRPr="00EE4B7C" w:rsidRDefault="009820A3" w:rsidP="00EE4B7C">
                            <w:pPr>
                              <w:pStyle w:val="TAC"/>
                              <w:rPr>
                                <w:sz w:val="14"/>
                                <w:szCs w:val="14"/>
                              </w:rPr>
                            </w:pPr>
                            <w:r w:rsidRPr="00EE4B7C">
                              <w:rPr>
                                <w:sz w:val="14"/>
                                <w:szCs w:val="14"/>
                              </w:rPr>
                              <w:t>8</w:t>
                            </w:r>
                          </w:p>
                        </w:tc>
                      </w:tr>
                      <w:tr w:rsidR="009820A3" w:rsidRPr="00EE4B7C" w14:paraId="16BC2308" w14:textId="77777777" w:rsidTr="00F95D49">
                        <w:trPr>
                          <w:trHeight w:val="110"/>
                        </w:trPr>
                        <w:tc>
                          <w:tcPr>
                            <w:tcW w:w="2694" w:type="dxa"/>
                            <w:shd w:val="clear" w:color="auto" w:fill="auto"/>
                          </w:tcPr>
                          <w:p w14:paraId="2C81DC0D" w14:textId="77777777" w:rsidR="009820A3" w:rsidRPr="00EE4B7C" w:rsidRDefault="009820A3" w:rsidP="00EE4B7C">
                            <w:pPr>
                              <w:pStyle w:val="TAC"/>
                              <w:rPr>
                                <w:sz w:val="14"/>
                                <w:szCs w:val="14"/>
                              </w:rPr>
                            </w:pPr>
                            <w:r w:rsidRPr="00EE4B7C">
                              <w:rPr>
                                <w:sz w:val="14"/>
                                <w:szCs w:val="14"/>
                              </w:rPr>
                              <w:t>n261</w:t>
                            </w:r>
                          </w:p>
                        </w:tc>
                        <w:tc>
                          <w:tcPr>
                            <w:tcW w:w="2734" w:type="dxa"/>
                            <w:shd w:val="clear" w:color="auto" w:fill="auto"/>
                            <w:vAlign w:val="center"/>
                          </w:tcPr>
                          <w:p w14:paraId="0CE3B5A5" w14:textId="3DB14CBA" w:rsidR="009820A3" w:rsidRPr="00EE4B7C" w:rsidRDefault="009820A3" w:rsidP="00EE4B7C">
                            <w:pPr>
                              <w:pStyle w:val="TAC"/>
                              <w:rPr>
                                <w:sz w:val="14"/>
                                <w:szCs w:val="14"/>
                              </w:rPr>
                            </w:pPr>
                            <w:r w:rsidRPr="00EE4B7C">
                              <w:rPr>
                                <w:sz w:val="14"/>
                                <w:szCs w:val="14"/>
                              </w:rPr>
                              <w:t>11.5</w:t>
                            </w:r>
                          </w:p>
                        </w:tc>
                      </w:tr>
                      <w:tr w:rsidR="009820A3" w:rsidRPr="00EE4B7C" w14:paraId="1CFF1CDF" w14:textId="77777777" w:rsidTr="00F95D49">
                        <w:trPr>
                          <w:trHeight w:val="872"/>
                        </w:trPr>
                        <w:tc>
                          <w:tcPr>
                            <w:tcW w:w="5428" w:type="dxa"/>
                            <w:gridSpan w:val="2"/>
                            <w:shd w:val="clear" w:color="auto" w:fill="auto"/>
                          </w:tcPr>
                          <w:p w14:paraId="4A98A433" w14:textId="77777777" w:rsidR="009820A3" w:rsidRPr="00EE4B7C" w:rsidRDefault="009820A3" w:rsidP="00EE4B7C">
                            <w:pPr>
                              <w:pStyle w:val="TAN"/>
                              <w:rPr>
                                <w:sz w:val="14"/>
                                <w:szCs w:val="14"/>
                              </w:rPr>
                            </w:pPr>
                            <w:r w:rsidRPr="00EE4B7C">
                              <w:rPr>
                                <w:sz w:val="14"/>
                                <w:szCs w:val="14"/>
                              </w:rPr>
                              <w:t>NOTE 1: Minimum EIRP at 50 %-tile CDF is defined as the lower limit without tolerance</w:t>
                            </w:r>
                          </w:p>
                          <w:p w14:paraId="5CE01E81" w14:textId="77777777" w:rsidR="009820A3" w:rsidRPr="00EE4B7C" w:rsidRDefault="009820A3" w:rsidP="00EE4B7C">
                            <w:pPr>
                              <w:pStyle w:val="TAN"/>
                              <w:rPr>
                                <w:sz w:val="14"/>
                                <w:szCs w:val="14"/>
                              </w:rPr>
                            </w:pPr>
                            <w:r w:rsidRPr="00DA43D6">
                              <w:rPr>
                                <w:sz w:val="14"/>
                                <w:szCs w:val="14"/>
                                <w:highlight w:val="yellow"/>
                              </w:rPr>
                              <w:t>NOTE 2: The requirements in this table are only applicable for UE which supports single band in FR2</w:t>
                            </w:r>
                          </w:p>
                        </w:tc>
                      </w:tr>
                    </w:tbl>
                    <w:p w14:paraId="3EF6CDD9" w14:textId="28B711E3" w:rsidR="009820A3" w:rsidRPr="001137C8" w:rsidRDefault="009820A3" w:rsidP="00EE4B7C">
                      <w:pPr>
                        <w:rPr>
                          <w:sz w:val="20"/>
                          <w:szCs w:val="20"/>
                        </w:rPr>
                      </w:pPr>
                    </w:p>
                  </w:txbxContent>
                </v:textbox>
                <w10:anchorlock/>
              </v:shape>
            </w:pict>
          </mc:Fallback>
        </mc:AlternateContent>
      </w:r>
    </w:p>
    <w:p w14:paraId="229F7F42" w14:textId="77777777" w:rsidR="00356AB0" w:rsidRDefault="00356AB0" w:rsidP="007D1E84"/>
    <w:p w14:paraId="25F96759" w14:textId="7FB13B84" w:rsidR="00B30F6B" w:rsidRDefault="00801B56" w:rsidP="007D1E84">
      <w:r>
        <w:t xml:space="preserve">There is a concern among some operators that NOTE 2 </w:t>
      </w:r>
      <w:r w:rsidR="00204096">
        <w:t xml:space="preserve">in the definition above precludes the applicability of the requirement to UEs which support more than one band.  For operators who own spectrum allocations which span multiple 3GPP bands, and who wish to launch </w:t>
      </w:r>
      <w:r w:rsidR="00905261">
        <w:t>NR FR2</w:t>
      </w:r>
      <w:r w:rsidR="00204096">
        <w:t xml:space="preserve"> devices in the Rel-15 timeframe, the l</w:t>
      </w:r>
      <w:r w:rsidR="00133013">
        <w:t>ack of</w:t>
      </w:r>
      <w:r w:rsidR="00204096">
        <w:t xml:space="preserve"> 3GPP requirements for such UEs may </w:t>
      </w:r>
      <w:r w:rsidR="00905261">
        <w:t>pose</w:t>
      </w:r>
      <w:r w:rsidR="00204096">
        <w:t xml:space="preserve"> a serious risk from the </w:t>
      </w:r>
      <w:r w:rsidR="00204096">
        <w:lastRenderedPageBreak/>
        <w:t>certification perspective.</w:t>
      </w:r>
      <w:r w:rsidR="00097A51">
        <w:br/>
      </w:r>
    </w:p>
    <w:p w14:paraId="7DB371B5" w14:textId="4757259B" w:rsidR="004D767B" w:rsidRDefault="00295C61" w:rsidP="007D1E84">
      <w:r>
        <w:t xml:space="preserve">Similarly, there is a concern among some </w:t>
      </w:r>
      <w:r w:rsidR="00133013">
        <w:t>device vendors</w:t>
      </w:r>
      <w:r>
        <w:t xml:space="preserve"> that NOTE 2 in the definition above precludes the applicability of the requirements to devices which target multi-regional or global SKUs.  </w:t>
      </w:r>
      <w:r w:rsidR="002B4166" w:rsidRPr="002B4166">
        <w:t xml:space="preserve">From the UE design perspective, </w:t>
      </w:r>
      <w:r>
        <w:t>such devices necessitate</w:t>
      </w:r>
      <w:r w:rsidR="002B4166" w:rsidRPr="002B4166">
        <w:t xml:space="preserve"> the integration of an antenna array which supports </w:t>
      </w:r>
      <w:r>
        <w:t xml:space="preserve">multiple or </w:t>
      </w:r>
      <w:r w:rsidR="002B4166" w:rsidRPr="002B4166">
        <w:t>all FR2 bands within the same volume in the platform</w:t>
      </w:r>
      <w:r w:rsidR="002B4166">
        <w:t>.</w:t>
      </w:r>
    </w:p>
    <w:p w14:paraId="6BDC805F" w14:textId="77777777" w:rsidR="00C87333" w:rsidRDefault="00C87333" w:rsidP="007D1E84"/>
    <w:p w14:paraId="2F733F3A" w14:textId="63966CFA" w:rsidR="00783B03" w:rsidRDefault="00783B03" w:rsidP="00783B03">
      <w:r w:rsidRPr="00E772BF">
        <w:rPr>
          <w:b/>
        </w:rPr>
        <w:t>Observation 1</w:t>
      </w:r>
      <w:r>
        <w:t xml:space="preserve">: </w:t>
      </w:r>
      <w:r w:rsidRPr="00E772BF">
        <w:t xml:space="preserve">Radiated performance of UEs which support multiple bands is expected to be optimized over the entire supported range of frequencies and is proposed to be </w:t>
      </w:r>
      <w:r w:rsidR="00244BEB">
        <w:t>modified</w:t>
      </w:r>
      <w:r w:rsidR="00244BEB" w:rsidRPr="00E772BF">
        <w:t xml:space="preserve"> </w:t>
      </w:r>
      <w:r w:rsidRPr="00E772BF">
        <w:t>from the single-band requirement</w:t>
      </w:r>
      <w:r>
        <w:t>.</w:t>
      </w:r>
    </w:p>
    <w:p w14:paraId="665B155D" w14:textId="77777777" w:rsidR="00783B03" w:rsidRDefault="00783B03" w:rsidP="00783B03"/>
    <w:p w14:paraId="7CFB980E" w14:textId="6DB82036" w:rsidR="00783B03" w:rsidRDefault="00783B03" w:rsidP="00783B03">
      <w:r>
        <w:t xml:space="preserve">To address this observation, </w:t>
      </w:r>
      <w:r w:rsidR="001F2BEF">
        <w:t>RAN4 has discussed the topic during the RAN4 #87 and #88 meetings with the different companies’ views submitted in [10 – 18].</w:t>
      </w:r>
      <w:r w:rsidR="006333F9">
        <w:t xml:space="preserve">  </w:t>
      </w:r>
      <w:r>
        <w:t xml:space="preserve">During RAN #80 the following objective related to this issue was captured in the exception sheet </w:t>
      </w:r>
      <w:r>
        <w:fldChar w:fldCharType="begin"/>
      </w:r>
      <w:r>
        <w:instrText xml:space="preserve"> REF _Ref520377378 \r \h </w:instrText>
      </w:r>
      <w:r>
        <w:fldChar w:fldCharType="separate"/>
      </w:r>
      <w:r w:rsidR="00244BEB">
        <w:t>[3]</w:t>
      </w:r>
      <w:r>
        <w:fldChar w:fldCharType="end"/>
      </w:r>
      <w:r>
        <w:t>:</w:t>
      </w:r>
    </w:p>
    <w:p w14:paraId="1642487D" w14:textId="77777777" w:rsidR="00783B03" w:rsidRDefault="00783B03" w:rsidP="00783B03"/>
    <w:p w14:paraId="3A71AA42" w14:textId="16C58108" w:rsidR="00783B03" w:rsidRDefault="00783B03" w:rsidP="007D1E84">
      <w:r>
        <w:rPr>
          <w:noProof/>
        </w:rPr>
        <mc:AlternateContent>
          <mc:Choice Requires="wps">
            <w:drawing>
              <wp:inline distT="0" distB="0" distL="0" distR="0" wp14:anchorId="31F3C15C" wp14:editId="094E2731">
                <wp:extent cx="1828800" cy="1828800"/>
                <wp:effectExtent l="0" t="0" r="10160" b="1905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8A249D" w14:textId="77777777" w:rsidR="009820A3" w:rsidRPr="001F2BEF" w:rsidRDefault="009820A3">
                            <w:pPr>
                              <w:rPr>
                                <w:sz w:val="20"/>
                                <w:szCs w:val="20"/>
                              </w:rPr>
                            </w:pPr>
                            <w:r w:rsidRPr="001F2BEF">
                              <w:rPr>
                                <w:sz w:val="20"/>
                                <w:szCs w:val="20"/>
                              </w:rPr>
                              <w:t>For PC3, spherical coverage requirements for UEs which support multiple FR2 bands.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F3C15C" id="Text Box 3"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vngNrTwCAAB/BAAADgAAAAAAAAAA&#13;&#10;AAAAAAAuAgAAZHJzL2Uyb0RvYy54bWxQSwECLQAUAAYACAAAACEABTJjidoAAAAKAQAADwAAAAAA&#13;&#10;AAAAAAAAAACWBAAAZHJzL2Rvd25yZXYueG1sUEsFBgAAAAAEAAQA8wAAAJ0FAAAAAA==&#13;&#10;" filled="f" strokeweight=".5pt">
                <v:textbox style="mso-fit-shape-to-text:t">
                  <w:txbxContent>
                    <w:p w14:paraId="7E8A249D" w14:textId="77777777" w:rsidR="009820A3" w:rsidRPr="001F2BEF" w:rsidRDefault="009820A3">
                      <w:pPr>
                        <w:rPr>
                          <w:sz w:val="20"/>
                          <w:szCs w:val="20"/>
                        </w:rPr>
                      </w:pPr>
                      <w:r w:rsidRPr="001F2BEF">
                        <w:rPr>
                          <w:sz w:val="20"/>
                          <w:szCs w:val="20"/>
                        </w:rPr>
                        <w:t>For PC3, spherical coverage requirements for UEs which support multiple FR2 bands.</w:t>
                      </w:r>
                    </w:p>
                  </w:txbxContent>
                </v:textbox>
                <w10:anchorlock/>
              </v:shape>
            </w:pict>
          </mc:Fallback>
        </mc:AlternateContent>
      </w:r>
    </w:p>
    <w:p w14:paraId="55D55E4A" w14:textId="77777777" w:rsidR="00B06798" w:rsidRDefault="00B06798" w:rsidP="007D1E84"/>
    <w:p w14:paraId="694D9AA6" w14:textId="1CDF90DC" w:rsidR="001F2BEF" w:rsidRDefault="00250250" w:rsidP="007D1E84">
      <w:r>
        <w:t xml:space="preserve">During the RAN4 #88 meeting the </w:t>
      </w:r>
      <w:r w:rsidR="001F2BEF">
        <w:t xml:space="preserve">following summary of multi-band </w:t>
      </w:r>
      <w:r w:rsidR="00244BEB">
        <w:t xml:space="preserve">factor </w:t>
      </w:r>
      <w:r w:rsidR="001F2BEF">
        <w:t xml:space="preserve">data and related agreements were captured in the adhoc minutes </w:t>
      </w:r>
      <w:r w:rsidR="001F2BEF">
        <w:fldChar w:fldCharType="begin"/>
      </w:r>
      <w:r w:rsidR="001F2BEF">
        <w:instrText xml:space="preserve"> REF _Ref525717380 \r \h </w:instrText>
      </w:r>
      <w:r w:rsidR="001F2BEF">
        <w:fldChar w:fldCharType="separate"/>
      </w:r>
      <w:r w:rsidR="00244BEB">
        <w:t>[19]</w:t>
      </w:r>
      <w:r w:rsidR="001F2BEF">
        <w:fldChar w:fldCharType="end"/>
      </w:r>
      <w:r w:rsidR="001F2BEF">
        <w:t xml:space="preserve"> (NOTE: references [1] through [6] are also provided in the adhoc minutes):</w:t>
      </w:r>
    </w:p>
    <w:p w14:paraId="727B3CA9" w14:textId="77777777" w:rsidR="001F2BEF" w:rsidRDefault="001F2BEF" w:rsidP="007D1E84"/>
    <w:tbl>
      <w:tblPr>
        <w:tblStyle w:val="TableGrid"/>
        <w:tblW w:w="10552" w:type="dxa"/>
        <w:jc w:val="center"/>
        <w:tblLook w:val="0400" w:firstRow="0" w:lastRow="0" w:firstColumn="0" w:lastColumn="0" w:noHBand="0" w:noVBand="1"/>
      </w:tblPr>
      <w:tblGrid>
        <w:gridCol w:w="600"/>
        <w:gridCol w:w="1912"/>
        <w:gridCol w:w="675"/>
        <w:gridCol w:w="595"/>
        <w:gridCol w:w="595"/>
        <w:gridCol w:w="712"/>
        <w:gridCol w:w="594"/>
        <w:gridCol w:w="594"/>
        <w:gridCol w:w="594"/>
        <w:gridCol w:w="594"/>
        <w:gridCol w:w="594"/>
        <w:gridCol w:w="711"/>
        <w:gridCol w:w="594"/>
        <w:gridCol w:w="594"/>
        <w:gridCol w:w="594"/>
      </w:tblGrid>
      <w:tr w:rsidR="001F2BEF" w:rsidRPr="00B07EDE" w14:paraId="23A30C00" w14:textId="77777777" w:rsidTr="00187124">
        <w:trPr>
          <w:trHeight w:val="20"/>
          <w:jc w:val="center"/>
        </w:trPr>
        <w:tc>
          <w:tcPr>
            <w:tcW w:w="600" w:type="dxa"/>
            <w:vMerge w:val="restart"/>
            <w:vAlign w:val="center"/>
          </w:tcPr>
          <w:p w14:paraId="52730E84" w14:textId="77777777" w:rsidR="001F2BEF" w:rsidRPr="00B07EDE" w:rsidRDefault="001F2BEF" w:rsidP="00187124">
            <w:pPr>
              <w:spacing w:before="0" w:line="240" w:lineRule="auto"/>
              <w:jc w:val="center"/>
              <w:rPr>
                <w:rFonts w:ascii="Arial" w:hAnsi="Arial" w:cs="Arial"/>
                <w:b/>
                <w:bCs/>
                <w:sz w:val="16"/>
                <w:szCs w:val="16"/>
              </w:rPr>
            </w:pPr>
            <w:r w:rsidRPr="00B07EDE">
              <w:rPr>
                <w:rFonts w:ascii="Arial" w:hAnsi="Arial" w:cs="Arial"/>
                <w:b/>
                <w:bCs/>
                <w:sz w:val="16"/>
                <w:szCs w:val="16"/>
              </w:rPr>
              <w:t>Case</w:t>
            </w:r>
          </w:p>
        </w:tc>
        <w:tc>
          <w:tcPr>
            <w:tcW w:w="1912" w:type="dxa"/>
            <w:vMerge w:val="restart"/>
            <w:vAlign w:val="center"/>
            <w:hideMark/>
          </w:tcPr>
          <w:p w14:paraId="2300ACE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Supported bands</w:t>
            </w:r>
          </w:p>
        </w:tc>
        <w:tc>
          <w:tcPr>
            <w:tcW w:w="675" w:type="dxa"/>
            <w:vMerge w:val="restart"/>
            <w:vAlign w:val="center"/>
            <w:hideMark/>
          </w:tcPr>
          <w:p w14:paraId="6BF6EB2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Band</w:t>
            </w:r>
          </w:p>
        </w:tc>
        <w:tc>
          <w:tcPr>
            <w:tcW w:w="3684" w:type="dxa"/>
            <w:gridSpan w:val="6"/>
            <w:vAlign w:val="center"/>
            <w:hideMark/>
          </w:tcPr>
          <w:p w14:paraId="7AA8C01C" w14:textId="77777777" w:rsidR="001F2BEF" w:rsidRPr="00B07EDE" w:rsidRDefault="001F2BEF" w:rsidP="00187124">
            <w:pPr>
              <w:spacing w:before="0" w:line="240" w:lineRule="auto"/>
              <w:jc w:val="center"/>
              <w:rPr>
                <w:rFonts w:ascii="Arial" w:hAnsi="Arial" w:cs="Arial"/>
                <w:sz w:val="16"/>
                <w:szCs w:val="16"/>
              </w:rPr>
            </w:pPr>
            <w:r w:rsidRPr="00B07EDE">
              <w:rPr>
                <w:rFonts w:ascii="Arial" w:hAnsi="Arial" w:cs="Arial"/>
                <w:b/>
                <w:bCs/>
                <w:sz w:val="16"/>
                <w:szCs w:val="16"/>
              </w:rPr>
              <w:t>Peak relaxation</w:t>
            </w:r>
          </w:p>
        </w:tc>
        <w:tc>
          <w:tcPr>
            <w:tcW w:w="3681" w:type="dxa"/>
            <w:gridSpan w:val="6"/>
            <w:vAlign w:val="center"/>
            <w:hideMark/>
          </w:tcPr>
          <w:p w14:paraId="36DEFD2A" w14:textId="77777777" w:rsidR="001F2BEF" w:rsidRPr="00B07EDE" w:rsidRDefault="001F2BEF" w:rsidP="00187124">
            <w:pPr>
              <w:spacing w:before="0" w:line="240" w:lineRule="auto"/>
              <w:jc w:val="center"/>
              <w:rPr>
                <w:rFonts w:ascii="Arial" w:hAnsi="Arial" w:cs="Arial"/>
                <w:sz w:val="16"/>
                <w:szCs w:val="16"/>
              </w:rPr>
            </w:pPr>
            <w:r w:rsidRPr="00B07EDE">
              <w:rPr>
                <w:rFonts w:ascii="Arial" w:hAnsi="Arial" w:cs="Arial"/>
                <w:b/>
                <w:bCs/>
                <w:sz w:val="16"/>
                <w:szCs w:val="16"/>
              </w:rPr>
              <w:t>Spherical relaxation</w:t>
            </w:r>
          </w:p>
        </w:tc>
      </w:tr>
      <w:tr w:rsidR="001F2BEF" w:rsidRPr="00B07EDE" w14:paraId="7E2BDED6" w14:textId="77777777" w:rsidTr="00187124">
        <w:trPr>
          <w:trHeight w:val="20"/>
          <w:jc w:val="center"/>
        </w:trPr>
        <w:tc>
          <w:tcPr>
            <w:tcW w:w="600" w:type="dxa"/>
            <w:vMerge/>
            <w:vAlign w:val="center"/>
          </w:tcPr>
          <w:p w14:paraId="41102A60" w14:textId="77777777" w:rsidR="001F2BEF" w:rsidRPr="00B07EDE" w:rsidRDefault="001F2BEF" w:rsidP="00187124">
            <w:pPr>
              <w:spacing w:before="0" w:line="240" w:lineRule="auto"/>
              <w:jc w:val="center"/>
              <w:rPr>
                <w:rFonts w:ascii="Arial" w:hAnsi="Arial" w:cs="Arial"/>
                <w:sz w:val="16"/>
                <w:szCs w:val="16"/>
              </w:rPr>
            </w:pPr>
          </w:p>
        </w:tc>
        <w:tc>
          <w:tcPr>
            <w:tcW w:w="1912" w:type="dxa"/>
            <w:vMerge/>
            <w:vAlign w:val="center"/>
            <w:hideMark/>
          </w:tcPr>
          <w:p w14:paraId="24367E91" w14:textId="77777777" w:rsidR="001F2BEF" w:rsidRPr="00B07EDE" w:rsidRDefault="001F2BEF" w:rsidP="00187124">
            <w:pPr>
              <w:spacing w:before="0" w:line="240" w:lineRule="auto"/>
              <w:rPr>
                <w:rFonts w:ascii="Arial" w:hAnsi="Arial" w:cs="Arial"/>
                <w:sz w:val="16"/>
                <w:szCs w:val="16"/>
              </w:rPr>
            </w:pPr>
          </w:p>
        </w:tc>
        <w:tc>
          <w:tcPr>
            <w:tcW w:w="0" w:type="auto"/>
            <w:vMerge/>
            <w:vAlign w:val="center"/>
            <w:hideMark/>
          </w:tcPr>
          <w:p w14:paraId="59A24469" w14:textId="77777777" w:rsidR="001F2BEF" w:rsidRPr="00B07EDE" w:rsidRDefault="001F2BEF" w:rsidP="00187124">
            <w:pPr>
              <w:spacing w:before="0" w:line="240" w:lineRule="auto"/>
              <w:rPr>
                <w:rFonts w:ascii="Arial" w:hAnsi="Arial" w:cs="Arial"/>
                <w:sz w:val="16"/>
                <w:szCs w:val="16"/>
              </w:rPr>
            </w:pPr>
          </w:p>
        </w:tc>
        <w:tc>
          <w:tcPr>
            <w:tcW w:w="595" w:type="dxa"/>
            <w:vAlign w:val="center"/>
            <w:hideMark/>
          </w:tcPr>
          <w:p w14:paraId="412751C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[1]</w:t>
            </w:r>
          </w:p>
        </w:tc>
        <w:tc>
          <w:tcPr>
            <w:tcW w:w="595" w:type="dxa"/>
            <w:vAlign w:val="center"/>
            <w:hideMark/>
          </w:tcPr>
          <w:p w14:paraId="1C790CC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[2]</w:t>
            </w:r>
          </w:p>
        </w:tc>
        <w:tc>
          <w:tcPr>
            <w:tcW w:w="712" w:type="dxa"/>
            <w:vAlign w:val="center"/>
            <w:hideMark/>
          </w:tcPr>
          <w:p w14:paraId="6AEBB45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6F73229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2F0397C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37E3B1A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[6]</w:t>
            </w:r>
          </w:p>
        </w:tc>
        <w:tc>
          <w:tcPr>
            <w:tcW w:w="594" w:type="dxa"/>
            <w:vAlign w:val="center"/>
            <w:hideMark/>
          </w:tcPr>
          <w:p w14:paraId="3522F1C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[1]</w:t>
            </w:r>
          </w:p>
        </w:tc>
        <w:tc>
          <w:tcPr>
            <w:tcW w:w="594" w:type="dxa"/>
            <w:vAlign w:val="center"/>
            <w:hideMark/>
          </w:tcPr>
          <w:p w14:paraId="18A2ACF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[2]</w:t>
            </w:r>
          </w:p>
        </w:tc>
        <w:tc>
          <w:tcPr>
            <w:tcW w:w="711" w:type="dxa"/>
            <w:vAlign w:val="center"/>
            <w:hideMark/>
          </w:tcPr>
          <w:p w14:paraId="33D2971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[3]</w:t>
            </w:r>
          </w:p>
        </w:tc>
        <w:tc>
          <w:tcPr>
            <w:tcW w:w="594" w:type="dxa"/>
            <w:vAlign w:val="center"/>
            <w:hideMark/>
          </w:tcPr>
          <w:p w14:paraId="30FAFD8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[4]</w:t>
            </w:r>
          </w:p>
        </w:tc>
        <w:tc>
          <w:tcPr>
            <w:tcW w:w="594" w:type="dxa"/>
            <w:vAlign w:val="center"/>
            <w:hideMark/>
          </w:tcPr>
          <w:p w14:paraId="27DD42B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[5]</w:t>
            </w:r>
          </w:p>
        </w:tc>
        <w:tc>
          <w:tcPr>
            <w:tcW w:w="594" w:type="dxa"/>
            <w:vAlign w:val="center"/>
            <w:hideMark/>
          </w:tcPr>
          <w:p w14:paraId="6E5641E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b/>
                <w:bCs/>
                <w:sz w:val="16"/>
                <w:szCs w:val="16"/>
              </w:rPr>
              <w:t>[6]</w:t>
            </w:r>
          </w:p>
        </w:tc>
      </w:tr>
      <w:tr w:rsidR="001F2BEF" w:rsidRPr="00B07EDE" w14:paraId="4B3A8118" w14:textId="77777777" w:rsidTr="00187124">
        <w:trPr>
          <w:trHeight w:val="20"/>
          <w:jc w:val="center"/>
        </w:trPr>
        <w:tc>
          <w:tcPr>
            <w:tcW w:w="600" w:type="dxa"/>
            <w:vMerge w:val="restart"/>
            <w:vAlign w:val="center"/>
          </w:tcPr>
          <w:p w14:paraId="7410AB5B"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8</w:t>
            </w:r>
          </w:p>
        </w:tc>
        <w:tc>
          <w:tcPr>
            <w:tcW w:w="1912" w:type="dxa"/>
            <w:hideMark/>
          </w:tcPr>
          <w:p w14:paraId="3E8AA663"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681E063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62E08B05"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B423D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1739375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90C9F3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4447A3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21242A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619438B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E4FBC5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3F9078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3A1DF0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3F57FA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C2F3CC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00F88FFD" w14:textId="77777777" w:rsidTr="00187124">
        <w:trPr>
          <w:trHeight w:val="20"/>
          <w:jc w:val="center"/>
        </w:trPr>
        <w:tc>
          <w:tcPr>
            <w:tcW w:w="600" w:type="dxa"/>
            <w:vMerge/>
            <w:vAlign w:val="center"/>
          </w:tcPr>
          <w:p w14:paraId="1E774C6A"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1BB380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w:t>
            </w:r>
          </w:p>
        </w:tc>
        <w:tc>
          <w:tcPr>
            <w:tcW w:w="675" w:type="dxa"/>
            <w:hideMark/>
          </w:tcPr>
          <w:p w14:paraId="666237BE"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610158E0"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BBB75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1A8A65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E0176B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934765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CADC1D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70F2898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3930F3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BBC28C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C74DB5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A0F874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0C56D2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1487501D" w14:textId="77777777" w:rsidTr="00187124">
        <w:trPr>
          <w:trHeight w:val="20"/>
          <w:jc w:val="center"/>
        </w:trPr>
        <w:tc>
          <w:tcPr>
            <w:tcW w:w="600" w:type="dxa"/>
            <w:vMerge w:val="restart"/>
            <w:vAlign w:val="center"/>
          </w:tcPr>
          <w:p w14:paraId="5AB8A032"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7</w:t>
            </w:r>
          </w:p>
        </w:tc>
        <w:tc>
          <w:tcPr>
            <w:tcW w:w="1912" w:type="dxa"/>
            <w:hideMark/>
          </w:tcPr>
          <w:p w14:paraId="77E67C59"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603D53F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2BCC4C9B"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7A3B08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DB7D2D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01FFA2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5CCED5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1BA9C9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F153EB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D13DCB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E07BB4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A8D92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D9E994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86A63E7" w14:textId="77777777" w:rsidR="001F2BEF" w:rsidRPr="00B07EDE" w:rsidRDefault="001F2BEF" w:rsidP="00187124">
            <w:pPr>
              <w:spacing w:before="0" w:line="240" w:lineRule="auto"/>
              <w:rPr>
                <w:rFonts w:ascii="Arial" w:hAnsi="Arial" w:cs="Arial"/>
                <w:sz w:val="16"/>
                <w:szCs w:val="16"/>
              </w:rPr>
            </w:pPr>
          </w:p>
        </w:tc>
      </w:tr>
      <w:tr w:rsidR="001F2BEF" w:rsidRPr="00B07EDE" w14:paraId="2ABE7154" w14:textId="77777777" w:rsidTr="00187124">
        <w:trPr>
          <w:trHeight w:val="20"/>
          <w:jc w:val="center"/>
        </w:trPr>
        <w:tc>
          <w:tcPr>
            <w:tcW w:w="600" w:type="dxa"/>
            <w:vMerge/>
            <w:vAlign w:val="center"/>
          </w:tcPr>
          <w:p w14:paraId="26192F0B"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2F2E8FE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w:t>
            </w:r>
          </w:p>
        </w:tc>
        <w:tc>
          <w:tcPr>
            <w:tcW w:w="675" w:type="dxa"/>
            <w:hideMark/>
          </w:tcPr>
          <w:p w14:paraId="2853D276"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32BDB32A"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28F11E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5AD7A0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B2EDBC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B1F91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9AEEAF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678AAE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E40F0A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C5C175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3F96B0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28CE63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2693FB9" w14:textId="77777777" w:rsidR="001F2BEF" w:rsidRPr="00B07EDE" w:rsidRDefault="001F2BEF" w:rsidP="00187124">
            <w:pPr>
              <w:spacing w:before="0" w:line="240" w:lineRule="auto"/>
              <w:rPr>
                <w:rFonts w:ascii="Arial" w:hAnsi="Arial" w:cs="Arial"/>
                <w:sz w:val="16"/>
                <w:szCs w:val="16"/>
              </w:rPr>
            </w:pPr>
          </w:p>
        </w:tc>
      </w:tr>
      <w:tr w:rsidR="001F2BEF" w:rsidRPr="00B07EDE" w14:paraId="2E430AA8" w14:textId="77777777" w:rsidTr="00187124">
        <w:trPr>
          <w:trHeight w:val="20"/>
          <w:jc w:val="center"/>
        </w:trPr>
        <w:tc>
          <w:tcPr>
            <w:tcW w:w="600" w:type="dxa"/>
            <w:vMerge w:val="restart"/>
            <w:vAlign w:val="center"/>
          </w:tcPr>
          <w:p w14:paraId="670E642D"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6</w:t>
            </w:r>
          </w:p>
        </w:tc>
        <w:tc>
          <w:tcPr>
            <w:tcW w:w="1912" w:type="dxa"/>
            <w:hideMark/>
          </w:tcPr>
          <w:p w14:paraId="2E26092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043B2D1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6D3C823F" w14:textId="77777777" w:rsidR="001F2BEF" w:rsidRPr="00B07EDE" w:rsidRDefault="001F2BEF" w:rsidP="00187124">
            <w:pPr>
              <w:spacing w:before="0" w:line="240" w:lineRule="auto"/>
              <w:rPr>
                <w:rFonts w:ascii="Arial" w:hAnsi="Arial" w:cs="Arial"/>
                <w:sz w:val="16"/>
                <w:szCs w:val="16"/>
              </w:rPr>
            </w:pPr>
          </w:p>
        </w:tc>
        <w:tc>
          <w:tcPr>
            <w:tcW w:w="595" w:type="dxa"/>
            <w:hideMark/>
          </w:tcPr>
          <w:p w14:paraId="455D970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327705C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B24E21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102FE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AEE16C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AED09B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29B870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397080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41CE0F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2F05D4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5A37EB19" w14:textId="77777777" w:rsidR="001F2BEF" w:rsidRPr="00B07EDE" w:rsidRDefault="001F2BEF" w:rsidP="00187124">
            <w:pPr>
              <w:spacing w:before="0" w:line="240" w:lineRule="auto"/>
              <w:rPr>
                <w:rFonts w:ascii="Arial" w:hAnsi="Arial" w:cs="Arial"/>
                <w:sz w:val="16"/>
                <w:szCs w:val="16"/>
              </w:rPr>
            </w:pPr>
          </w:p>
        </w:tc>
      </w:tr>
      <w:tr w:rsidR="001F2BEF" w:rsidRPr="00B07EDE" w14:paraId="05BCA148" w14:textId="77777777" w:rsidTr="00187124">
        <w:trPr>
          <w:trHeight w:val="20"/>
          <w:jc w:val="center"/>
        </w:trPr>
        <w:tc>
          <w:tcPr>
            <w:tcW w:w="600" w:type="dxa"/>
            <w:vMerge/>
            <w:vAlign w:val="center"/>
          </w:tcPr>
          <w:p w14:paraId="5CFCA114"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2BC522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n261</w:t>
            </w:r>
          </w:p>
        </w:tc>
        <w:tc>
          <w:tcPr>
            <w:tcW w:w="675" w:type="dxa"/>
            <w:hideMark/>
          </w:tcPr>
          <w:p w14:paraId="6DA7C25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57D72ADE" w14:textId="77777777" w:rsidR="001F2BEF" w:rsidRPr="00B07EDE" w:rsidRDefault="001F2BEF" w:rsidP="00187124">
            <w:pPr>
              <w:spacing w:before="0" w:line="240" w:lineRule="auto"/>
              <w:rPr>
                <w:rFonts w:ascii="Arial" w:hAnsi="Arial" w:cs="Arial"/>
                <w:sz w:val="16"/>
                <w:szCs w:val="16"/>
              </w:rPr>
            </w:pPr>
          </w:p>
        </w:tc>
        <w:tc>
          <w:tcPr>
            <w:tcW w:w="595" w:type="dxa"/>
            <w:hideMark/>
          </w:tcPr>
          <w:p w14:paraId="7494676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0.5</w:t>
            </w:r>
          </w:p>
        </w:tc>
        <w:tc>
          <w:tcPr>
            <w:tcW w:w="712" w:type="dxa"/>
            <w:hideMark/>
          </w:tcPr>
          <w:p w14:paraId="7C4EE12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921A61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AEE588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4C6796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D2D0A4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3F07B7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0BBE7CF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5CD1B0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92825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79FBA58" w14:textId="77777777" w:rsidR="001F2BEF" w:rsidRPr="00B07EDE" w:rsidRDefault="001F2BEF" w:rsidP="00187124">
            <w:pPr>
              <w:spacing w:before="0" w:line="240" w:lineRule="auto"/>
              <w:rPr>
                <w:rFonts w:ascii="Arial" w:hAnsi="Arial" w:cs="Arial"/>
                <w:sz w:val="16"/>
                <w:szCs w:val="16"/>
              </w:rPr>
            </w:pPr>
          </w:p>
        </w:tc>
      </w:tr>
      <w:tr w:rsidR="001F2BEF" w:rsidRPr="00B07EDE" w14:paraId="628DD702" w14:textId="77777777" w:rsidTr="00187124">
        <w:trPr>
          <w:trHeight w:val="20"/>
          <w:jc w:val="center"/>
        </w:trPr>
        <w:tc>
          <w:tcPr>
            <w:tcW w:w="600" w:type="dxa"/>
            <w:vMerge w:val="restart"/>
            <w:vAlign w:val="center"/>
          </w:tcPr>
          <w:p w14:paraId="3083FC6E"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5</w:t>
            </w:r>
          </w:p>
        </w:tc>
        <w:tc>
          <w:tcPr>
            <w:tcW w:w="1912" w:type="dxa"/>
            <w:hideMark/>
          </w:tcPr>
          <w:p w14:paraId="5277E76B"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5CF5DD7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F3D35A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4A3F4BD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794C3AB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C7625C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B93F0E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58E7F6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6BA5A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1.6</w:t>
            </w:r>
          </w:p>
        </w:tc>
        <w:tc>
          <w:tcPr>
            <w:tcW w:w="594" w:type="dxa"/>
            <w:hideMark/>
          </w:tcPr>
          <w:p w14:paraId="463FEF8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DD4B9F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4EE8A0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E32E85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20846B9" w14:textId="77777777" w:rsidR="001F2BEF" w:rsidRPr="00B07EDE" w:rsidRDefault="001F2BEF" w:rsidP="00187124">
            <w:pPr>
              <w:spacing w:before="0" w:line="240" w:lineRule="auto"/>
              <w:rPr>
                <w:rFonts w:ascii="Arial" w:hAnsi="Arial" w:cs="Arial"/>
                <w:sz w:val="16"/>
                <w:szCs w:val="16"/>
              </w:rPr>
            </w:pPr>
          </w:p>
        </w:tc>
      </w:tr>
      <w:tr w:rsidR="001F2BEF" w:rsidRPr="00B07EDE" w14:paraId="599DB4C0" w14:textId="77777777" w:rsidTr="00187124">
        <w:trPr>
          <w:trHeight w:val="20"/>
          <w:jc w:val="center"/>
        </w:trPr>
        <w:tc>
          <w:tcPr>
            <w:tcW w:w="600" w:type="dxa"/>
            <w:vMerge/>
            <w:vAlign w:val="center"/>
          </w:tcPr>
          <w:p w14:paraId="767E6394"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69BF2EA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 n261</w:t>
            </w:r>
          </w:p>
        </w:tc>
        <w:tc>
          <w:tcPr>
            <w:tcW w:w="675" w:type="dxa"/>
            <w:hideMark/>
          </w:tcPr>
          <w:p w14:paraId="666CDF1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79B7077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5" w:type="dxa"/>
            <w:hideMark/>
          </w:tcPr>
          <w:p w14:paraId="7DA71E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0F4DCBD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691E57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61D422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B7F9AE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96737E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37D7C58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6BC1792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8518DF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BC0B4A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ADFDFE8" w14:textId="77777777" w:rsidR="001F2BEF" w:rsidRPr="00B07EDE" w:rsidRDefault="001F2BEF" w:rsidP="00187124">
            <w:pPr>
              <w:spacing w:before="0" w:line="240" w:lineRule="auto"/>
              <w:rPr>
                <w:rFonts w:ascii="Arial" w:hAnsi="Arial" w:cs="Arial"/>
                <w:sz w:val="16"/>
                <w:szCs w:val="16"/>
              </w:rPr>
            </w:pPr>
          </w:p>
        </w:tc>
      </w:tr>
      <w:tr w:rsidR="001F2BEF" w:rsidRPr="00B07EDE" w14:paraId="01B952E7" w14:textId="77777777" w:rsidTr="00187124">
        <w:trPr>
          <w:trHeight w:val="20"/>
          <w:jc w:val="center"/>
        </w:trPr>
        <w:tc>
          <w:tcPr>
            <w:tcW w:w="600" w:type="dxa"/>
            <w:vMerge w:val="restart"/>
            <w:vAlign w:val="center"/>
          </w:tcPr>
          <w:p w14:paraId="122C120E"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4</w:t>
            </w:r>
          </w:p>
        </w:tc>
        <w:tc>
          <w:tcPr>
            <w:tcW w:w="1912" w:type="dxa"/>
            <w:hideMark/>
          </w:tcPr>
          <w:p w14:paraId="3FBD5091"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5CC8AE5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19D4BCB0" w14:textId="77777777" w:rsidR="001F2BEF" w:rsidRPr="00B07EDE" w:rsidRDefault="001F2BEF" w:rsidP="00187124">
            <w:pPr>
              <w:spacing w:before="0" w:line="240" w:lineRule="auto"/>
              <w:rPr>
                <w:rFonts w:ascii="Arial" w:hAnsi="Arial" w:cs="Arial"/>
                <w:sz w:val="16"/>
                <w:szCs w:val="16"/>
              </w:rPr>
            </w:pPr>
          </w:p>
        </w:tc>
        <w:tc>
          <w:tcPr>
            <w:tcW w:w="595" w:type="dxa"/>
            <w:hideMark/>
          </w:tcPr>
          <w:p w14:paraId="11575C3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F789CB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121EFC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F96FF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6548AD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302FE52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87732F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FEAAB6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8BE9CC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39182F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05B182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4756D48E" w14:textId="77777777" w:rsidTr="00187124">
        <w:trPr>
          <w:trHeight w:val="20"/>
          <w:jc w:val="center"/>
        </w:trPr>
        <w:tc>
          <w:tcPr>
            <w:tcW w:w="600" w:type="dxa"/>
            <w:vMerge/>
            <w:vAlign w:val="center"/>
          </w:tcPr>
          <w:p w14:paraId="3DAE2223"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5C6077B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7BDDF15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0C80571F"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29B02E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7FCA113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603033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C9DEF5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1F3276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383B9BF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1DB551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65CC8B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08E1C5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6E2A82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059928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63C260AB" w14:textId="77777777" w:rsidTr="00187124">
        <w:trPr>
          <w:trHeight w:val="20"/>
          <w:jc w:val="center"/>
        </w:trPr>
        <w:tc>
          <w:tcPr>
            <w:tcW w:w="600" w:type="dxa"/>
            <w:vMerge/>
            <w:vAlign w:val="center"/>
          </w:tcPr>
          <w:p w14:paraId="69251610"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4ECC52C8"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n261</w:t>
            </w:r>
          </w:p>
        </w:tc>
        <w:tc>
          <w:tcPr>
            <w:tcW w:w="675" w:type="dxa"/>
            <w:hideMark/>
          </w:tcPr>
          <w:p w14:paraId="0F909CE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39DEE52A" w14:textId="77777777" w:rsidR="001F2BEF" w:rsidRPr="00B07EDE" w:rsidRDefault="001F2BEF" w:rsidP="00187124">
            <w:pPr>
              <w:spacing w:before="0" w:line="240" w:lineRule="auto"/>
              <w:rPr>
                <w:rFonts w:ascii="Arial" w:hAnsi="Arial" w:cs="Arial"/>
                <w:sz w:val="16"/>
                <w:szCs w:val="16"/>
              </w:rPr>
            </w:pPr>
          </w:p>
        </w:tc>
        <w:tc>
          <w:tcPr>
            <w:tcW w:w="595" w:type="dxa"/>
            <w:hideMark/>
          </w:tcPr>
          <w:p w14:paraId="370A410B" w14:textId="77777777" w:rsidR="001F2BEF" w:rsidRPr="00B07EDE" w:rsidRDefault="001F2BEF" w:rsidP="00187124">
            <w:pPr>
              <w:spacing w:before="0" w:line="240" w:lineRule="auto"/>
              <w:jc w:val="left"/>
              <w:rPr>
                <w:rFonts w:ascii="Arial" w:hAnsi="Arial" w:cs="Arial"/>
                <w:sz w:val="16"/>
                <w:szCs w:val="16"/>
              </w:rPr>
            </w:pPr>
            <w:r>
              <w:rPr>
                <w:rFonts w:ascii="Arial" w:hAnsi="Arial" w:cs="Arial"/>
                <w:sz w:val="16"/>
                <w:szCs w:val="16"/>
              </w:rPr>
              <w:t>0.5</w:t>
            </w:r>
          </w:p>
        </w:tc>
        <w:tc>
          <w:tcPr>
            <w:tcW w:w="712" w:type="dxa"/>
            <w:hideMark/>
          </w:tcPr>
          <w:p w14:paraId="1F6E131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5CDF603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07B691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197C416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4" w:type="dxa"/>
            <w:hideMark/>
          </w:tcPr>
          <w:p w14:paraId="4EE6957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EFFE0C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395F612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B1FD36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EFD673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4A6D722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r>
      <w:tr w:rsidR="001F2BEF" w:rsidRPr="00B07EDE" w14:paraId="35AA2B4F" w14:textId="77777777" w:rsidTr="00187124">
        <w:trPr>
          <w:trHeight w:val="20"/>
          <w:jc w:val="center"/>
        </w:trPr>
        <w:tc>
          <w:tcPr>
            <w:tcW w:w="600" w:type="dxa"/>
            <w:vMerge w:val="restart"/>
            <w:vAlign w:val="center"/>
          </w:tcPr>
          <w:p w14:paraId="33037A08"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3</w:t>
            </w:r>
          </w:p>
        </w:tc>
        <w:tc>
          <w:tcPr>
            <w:tcW w:w="1912" w:type="dxa"/>
            <w:hideMark/>
          </w:tcPr>
          <w:p w14:paraId="276D4CB0"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2723D63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24DE4431" w14:textId="77777777" w:rsidR="001F2BEF" w:rsidRPr="00B07EDE" w:rsidRDefault="001F2BEF" w:rsidP="00187124">
            <w:pPr>
              <w:spacing w:before="0" w:line="240" w:lineRule="auto"/>
              <w:rPr>
                <w:rFonts w:ascii="Arial" w:hAnsi="Arial" w:cs="Arial"/>
                <w:sz w:val="16"/>
                <w:szCs w:val="16"/>
              </w:rPr>
            </w:pPr>
          </w:p>
        </w:tc>
        <w:tc>
          <w:tcPr>
            <w:tcW w:w="595" w:type="dxa"/>
            <w:hideMark/>
          </w:tcPr>
          <w:p w14:paraId="7DEACC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33B2C1B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BBDF38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134536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F70ED8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A558D7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21E3D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22E19A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D9BDDA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F927D3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1DBBB39" w14:textId="77777777" w:rsidR="001F2BEF" w:rsidRPr="00B07EDE" w:rsidRDefault="001F2BEF" w:rsidP="00187124">
            <w:pPr>
              <w:spacing w:before="0" w:line="240" w:lineRule="auto"/>
              <w:rPr>
                <w:rFonts w:ascii="Arial" w:hAnsi="Arial" w:cs="Arial"/>
                <w:sz w:val="16"/>
                <w:szCs w:val="16"/>
              </w:rPr>
            </w:pPr>
          </w:p>
        </w:tc>
      </w:tr>
      <w:tr w:rsidR="001F2BEF" w:rsidRPr="00B07EDE" w14:paraId="534DAA6C" w14:textId="77777777" w:rsidTr="00187124">
        <w:trPr>
          <w:trHeight w:val="20"/>
          <w:jc w:val="center"/>
        </w:trPr>
        <w:tc>
          <w:tcPr>
            <w:tcW w:w="600" w:type="dxa"/>
            <w:vMerge/>
            <w:vAlign w:val="center"/>
          </w:tcPr>
          <w:p w14:paraId="5C4C58FA"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77FE628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7516007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681C12EB" w14:textId="77777777" w:rsidR="001F2BEF" w:rsidRPr="00B07EDE" w:rsidRDefault="001F2BEF" w:rsidP="00187124">
            <w:pPr>
              <w:spacing w:before="0" w:line="240" w:lineRule="auto"/>
              <w:rPr>
                <w:rFonts w:ascii="Arial" w:hAnsi="Arial" w:cs="Arial"/>
                <w:sz w:val="16"/>
                <w:szCs w:val="16"/>
              </w:rPr>
            </w:pPr>
          </w:p>
        </w:tc>
        <w:tc>
          <w:tcPr>
            <w:tcW w:w="595" w:type="dxa"/>
            <w:hideMark/>
          </w:tcPr>
          <w:p w14:paraId="180EA4C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04D527B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0623A4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3628D9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6DF6F0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4B2D06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AF20B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52AE740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9A4FE7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9C1F1B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063E4CF" w14:textId="77777777" w:rsidR="001F2BEF" w:rsidRPr="00B07EDE" w:rsidRDefault="001F2BEF" w:rsidP="00187124">
            <w:pPr>
              <w:spacing w:before="0" w:line="240" w:lineRule="auto"/>
              <w:rPr>
                <w:rFonts w:ascii="Arial" w:hAnsi="Arial" w:cs="Arial"/>
                <w:sz w:val="16"/>
                <w:szCs w:val="16"/>
              </w:rPr>
            </w:pPr>
          </w:p>
        </w:tc>
      </w:tr>
      <w:tr w:rsidR="001F2BEF" w:rsidRPr="00B07EDE" w14:paraId="4C96D088" w14:textId="77777777" w:rsidTr="00187124">
        <w:trPr>
          <w:trHeight w:val="20"/>
          <w:jc w:val="center"/>
        </w:trPr>
        <w:tc>
          <w:tcPr>
            <w:tcW w:w="600" w:type="dxa"/>
            <w:vMerge/>
            <w:vAlign w:val="center"/>
          </w:tcPr>
          <w:p w14:paraId="658FC72D"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57D8F04C"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n260, n261</w:t>
            </w:r>
          </w:p>
        </w:tc>
        <w:tc>
          <w:tcPr>
            <w:tcW w:w="675" w:type="dxa"/>
            <w:hideMark/>
          </w:tcPr>
          <w:p w14:paraId="3887837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41CBC06D" w14:textId="77777777" w:rsidR="001F2BEF" w:rsidRPr="00B07EDE" w:rsidRDefault="001F2BEF" w:rsidP="00187124">
            <w:pPr>
              <w:spacing w:before="0" w:line="240" w:lineRule="auto"/>
              <w:rPr>
                <w:rFonts w:ascii="Arial" w:hAnsi="Arial" w:cs="Arial"/>
                <w:sz w:val="16"/>
                <w:szCs w:val="16"/>
              </w:rPr>
            </w:pPr>
          </w:p>
        </w:tc>
        <w:tc>
          <w:tcPr>
            <w:tcW w:w="595" w:type="dxa"/>
            <w:hideMark/>
          </w:tcPr>
          <w:p w14:paraId="40A1FF06" w14:textId="77777777" w:rsidR="001F2BEF" w:rsidRPr="00B07EDE" w:rsidRDefault="001F2BEF" w:rsidP="00187124">
            <w:pPr>
              <w:spacing w:before="0" w:line="240" w:lineRule="auto"/>
              <w:jc w:val="left"/>
              <w:rPr>
                <w:rFonts w:ascii="Arial" w:hAnsi="Arial" w:cs="Arial"/>
                <w:sz w:val="16"/>
                <w:szCs w:val="16"/>
              </w:rPr>
            </w:pPr>
            <w:r>
              <w:rPr>
                <w:rFonts w:ascii="Arial" w:hAnsi="Arial" w:cs="Arial"/>
                <w:sz w:val="16"/>
                <w:szCs w:val="16"/>
              </w:rPr>
              <w:t>0</w:t>
            </w:r>
          </w:p>
        </w:tc>
        <w:tc>
          <w:tcPr>
            <w:tcW w:w="712" w:type="dxa"/>
            <w:hideMark/>
          </w:tcPr>
          <w:p w14:paraId="21C1527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085451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3B792F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48DD5E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0533C3C"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43A8A5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44D8E19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F538FC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3C0E13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98E210E" w14:textId="77777777" w:rsidR="001F2BEF" w:rsidRPr="00B07EDE" w:rsidRDefault="001F2BEF" w:rsidP="00187124">
            <w:pPr>
              <w:spacing w:before="0" w:line="240" w:lineRule="auto"/>
              <w:rPr>
                <w:rFonts w:ascii="Arial" w:hAnsi="Arial" w:cs="Arial"/>
                <w:sz w:val="16"/>
                <w:szCs w:val="16"/>
              </w:rPr>
            </w:pPr>
          </w:p>
        </w:tc>
      </w:tr>
      <w:tr w:rsidR="001F2BEF" w:rsidRPr="00B07EDE" w14:paraId="2B21BEE2" w14:textId="77777777" w:rsidTr="00187124">
        <w:trPr>
          <w:trHeight w:val="20"/>
          <w:jc w:val="center"/>
        </w:trPr>
        <w:tc>
          <w:tcPr>
            <w:tcW w:w="600" w:type="dxa"/>
            <w:vMerge w:val="restart"/>
            <w:vAlign w:val="center"/>
          </w:tcPr>
          <w:p w14:paraId="50CABEF5"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2</w:t>
            </w:r>
          </w:p>
        </w:tc>
        <w:tc>
          <w:tcPr>
            <w:tcW w:w="1912" w:type="dxa"/>
            <w:hideMark/>
          </w:tcPr>
          <w:p w14:paraId="0D0C96C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3700CE4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34F60A94" w14:textId="77777777" w:rsidR="001F2BEF" w:rsidRPr="00B07EDE" w:rsidRDefault="001F2BEF" w:rsidP="00187124">
            <w:pPr>
              <w:spacing w:before="0" w:line="240" w:lineRule="auto"/>
              <w:rPr>
                <w:rFonts w:ascii="Arial" w:hAnsi="Arial" w:cs="Arial"/>
                <w:sz w:val="16"/>
                <w:szCs w:val="16"/>
              </w:rPr>
            </w:pPr>
          </w:p>
        </w:tc>
        <w:tc>
          <w:tcPr>
            <w:tcW w:w="595" w:type="dxa"/>
            <w:hideMark/>
          </w:tcPr>
          <w:p w14:paraId="5E009D9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58AB85A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733F81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FC08330"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775883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2F6FC78"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8406FA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7B08D86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D63974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0AE615F" w14:textId="77777777" w:rsidR="001F2BEF" w:rsidRPr="00B07EDE" w:rsidRDefault="001F2BEF" w:rsidP="00187124">
            <w:pPr>
              <w:spacing w:before="0" w:line="240" w:lineRule="auto"/>
              <w:rPr>
                <w:rFonts w:ascii="Arial" w:hAnsi="Arial" w:cs="Arial"/>
                <w:sz w:val="16"/>
                <w:szCs w:val="16"/>
              </w:rPr>
            </w:pPr>
          </w:p>
        </w:tc>
        <w:tc>
          <w:tcPr>
            <w:tcW w:w="594" w:type="dxa"/>
            <w:hideMark/>
          </w:tcPr>
          <w:p w14:paraId="0CDA3B4D" w14:textId="77777777" w:rsidR="001F2BEF" w:rsidRPr="00B07EDE" w:rsidRDefault="001F2BEF" w:rsidP="00187124">
            <w:pPr>
              <w:spacing w:before="0" w:line="240" w:lineRule="auto"/>
              <w:rPr>
                <w:rFonts w:ascii="Arial" w:hAnsi="Arial" w:cs="Arial"/>
                <w:sz w:val="16"/>
                <w:szCs w:val="16"/>
              </w:rPr>
            </w:pPr>
          </w:p>
        </w:tc>
      </w:tr>
      <w:tr w:rsidR="001F2BEF" w:rsidRPr="00B07EDE" w14:paraId="48DB0813" w14:textId="77777777" w:rsidTr="00187124">
        <w:trPr>
          <w:trHeight w:val="20"/>
          <w:jc w:val="center"/>
        </w:trPr>
        <w:tc>
          <w:tcPr>
            <w:tcW w:w="600" w:type="dxa"/>
            <w:vMerge/>
            <w:vAlign w:val="center"/>
          </w:tcPr>
          <w:p w14:paraId="48A4A9A3"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700C9B4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2EAD83B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1A35282"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1A11A3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1.0</w:t>
            </w:r>
          </w:p>
        </w:tc>
        <w:tc>
          <w:tcPr>
            <w:tcW w:w="712" w:type="dxa"/>
            <w:hideMark/>
          </w:tcPr>
          <w:p w14:paraId="1C76C94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4139B55"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F3ACD4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DE10FB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E25B501"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79DBE0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2990FEF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3A93434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E89791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AF7A0A7" w14:textId="77777777" w:rsidR="001F2BEF" w:rsidRPr="00B07EDE" w:rsidRDefault="001F2BEF" w:rsidP="00187124">
            <w:pPr>
              <w:spacing w:before="0" w:line="240" w:lineRule="auto"/>
              <w:rPr>
                <w:rFonts w:ascii="Arial" w:hAnsi="Arial" w:cs="Arial"/>
                <w:sz w:val="16"/>
                <w:szCs w:val="16"/>
              </w:rPr>
            </w:pPr>
          </w:p>
        </w:tc>
      </w:tr>
      <w:tr w:rsidR="001F2BEF" w:rsidRPr="00B07EDE" w14:paraId="7E33C7E9" w14:textId="77777777" w:rsidTr="00187124">
        <w:trPr>
          <w:trHeight w:val="20"/>
          <w:jc w:val="center"/>
        </w:trPr>
        <w:tc>
          <w:tcPr>
            <w:tcW w:w="600" w:type="dxa"/>
            <w:vMerge/>
            <w:vAlign w:val="center"/>
          </w:tcPr>
          <w:p w14:paraId="15D19FD7" w14:textId="77777777" w:rsidR="001F2BEF" w:rsidRPr="00C21C5D" w:rsidRDefault="001F2BEF" w:rsidP="00187124">
            <w:pPr>
              <w:spacing w:before="0" w:line="240" w:lineRule="auto"/>
              <w:jc w:val="center"/>
              <w:rPr>
                <w:rFonts w:ascii="Arial" w:hAnsi="Arial" w:cs="Arial"/>
                <w:sz w:val="16"/>
                <w:szCs w:val="16"/>
              </w:rPr>
            </w:pPr>
          </w:p>
        </w:tc>
        <w:tc>
          <w:tcPr>
            <w:tcW w:w="1912" w:type="dxa"/>
            <w:hideMark/>
          </w:tcPr>
          <w:p w14:paraId="25EDB3E7"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 n260, n261</w:t>
            </w:r>
          </w:p>
        </w:tc>
        <w:tc>
          <w:tcPr>
            <w:tcW w:w="675" w:type="dxa"/>
            <w:hideMark/>
          </w:tcPr>
          <w:p w14:paraId="2B1B729F"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5708FF19" w14:textId="77777777" w:rsidR="001F2BEF" w:rsidRPr="00B07EDE" w:rsidRDefault="001F2BEF" w:rsidP="00187124">
            <w:pPr>
              <w:spacing w:before="0" w:line="240" w:lineRule="auto"/>
              <w:rPr>
                <w:rFonts w:ascii="Arial" w:hAnsi="Arial" w:cs="Arial"/>
                <w:sz w:val="16"/>
                <w:szCs w:val="16"/>
              </w:rPr>
            </w:pPr>
          </w:p>
        </w:tc>
        <w:tc>
          <w:tcPr>
            <w:tcW w:w="595" w:type="dxa"/>
            <w:hideMark/>
          </w:tcPr>
          <w:p w14:paraId="0F2F4AE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2" w:type="dxa"/>
            <w:hideMark/>
          </w:tcPr>
          <w:p w14:paraId="2459848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93E8F4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00C6FC4"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28702B"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26403C7" w14:textId="77777777" w:rsidR="001F2BEF" w:rsidRPr="00B07EDE" w:rsidRDefault="001F2BEF" w:rsidP="00187124">
            <w:pPr>
              <w:spacing w:before="0" w:line="240" w:lineRule="auto"/>
              <w:rPr>
                <w:rFonts w:ascii="Arial" w:hAnsi="Arial" w:cs="Arial"/>
                <w:sz w:val="16"/>
                <w:szCs w:val="16"/>
              </w:rPr>
            </w:pPr>
          </w:p>
        </w:tc>
        <w:tc>
          <w:tcPr>
            <w:tcW w:w="594" w:type="dxa"/>
            <w:hideMark/>
          </w:tcPr>
          <w:p w14:paraId="61F1C12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711" w:type="dxa"/>
            <w:hideMark/>
          </w:tcPr>
          <w:p w14:paraId="128D0464"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6EE1B6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379E75FE" w14:textId="77777777" w:rsidR="001F2BEF" w:rsidRPr="00B07EDE" w:rsidRDefault="001F2BEF" w:rsidP="00187124">
            <w:pPr>
              <w:spacing w:before="0" w:line="240" w:lineRule="auto"/>
              <w:rPr>
                <w:rFonts w:ascii="Arial" w:hAnsi="Arial" w:cs="Arial"/>
                <w:sz w:val="16"/>
                <w:szCs w:val="16"/>
              </w:rPr>
            </w:pPr>
          </w:p>
        </w:tc>
        <w:tc>
          <w:tcPr>
            <w:tcW w:w="594" w:type="dxa"/>
            <w:hideMark/>
          </w:tcPr>
          <w:p w14:paraId="55216BDC" w14:textId="77777777" w:rsidR="001F2BEF" w:rsidRPr="00B07EDE" w:rsidRDefault="001F2BEF" w:rsidP="00187124">
            <w:pPr>
              <w:spacing w:before="0" w:line="240" w:lineRule="auto"/>
              <w:rPr>
                <w:rFonts w:ascii="Arial" w:hAnsi="Arial" w:cs="Arial"/>
                <w:sz w:val="16"/>
                <w:szCs w:val="16"/>
              </w:rPr>
            </w:pPr>
          </w:p>
        </w:tc>
      </w:tr>
      <w:tr w:rsidR="001F2BEF" w:rsidRPr="00B07EDE" w14:paraId="34D11966" w14:textId="77777777" w:rsidTr="00187124">
        <w:trPr>
          <w:trHeight w:val="20"/>
          <w:jc w:val="center"/>
        </w:trPr>
        <w:tc>
          <w:tcPr>
            <w:tcW w:w="600" w:type="dxa"/>
            <w:vMerge w:val="restart"/>
            <w:vAlign w:val="center"/>
          </w:tcPr>
          <w:p w14:paraId="2389328D" w14:textId="77777777" w:rsidR="001F2BEF" w:rsidRPr="00C21C5D" w:rsidRDefault="001F2BEF" w:rsidP="00187124">
            <w:pPr>
              <w:spacing w:before="0" w:line="240" w:lineRule="auto"/>
              <w:jc w:val="center"/>
              <w:rPr>
                <w:rFonts w:ascii="Arial" w:hAnsi="Arial" w:cs="Arial"/>
                <w:sz w:val="16"/>
                <w:szCs w:val="16"/>
              </w:rPr>
            </w:pPr>
            <w:r w:rsidRPr="00C21C5D">
              <w:rPr>
                <w:rFonts w:ascii="Arial" w:hAnsi="Arial" w:cs="Arial"/>
                <w:sz w:val="16"/>
                <w:szCs w:val="16"/>
              </w:rPr>
              <w:t>1</w:t>
            </w:r>
          </w:p>
        </w:tc>
        <w:tc>
          <w:tcPr>
            <w:tcW w:w="1912" w:type="dxa"/>
            <w:hideMark/>
          </w:tcPr>
          <w:p w14:paraId="61651D44"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7F20B5EE"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w:t>
            </w:r>
          </w:p>
        </w:tc>
        <w:tc>
          <w:tcPr>
            <w:tcW w:w="595" w:type="dxa"/>
            <w:hideMark/>
          </w:tcPr>
          <w:p w14:paraId="24F071C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374ADFE7" w14:textId="77777777" w:rsidR="001F2BEF" w:rsidRPr="00B07EDE" w:rsidRDefault="001F2BEF" w:rsidP="00187124">
            <w:pPr>
              <w:spacing w:before="0" w:line="240" w:lineRule="auto"/>
              <w:rPr>
                <w:rFonts w:ascii="Arial" w:hAnsi="Arial" w:cs="Arial"/>
                <w:sz w:val="16"/>
                <w:szCs w:val="16"/>
              </w:rPr>
            </w:pPr>
          </w:p>
        </w:tc>
        <w:tc>
          <w:tcPr>
            <w:tcW w:w="712" w:type="dxa"/>
            <w:hideMark/>
          </w:tcPr>
          <w:p w14:paraId="4E7C624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14D2407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60FEE6F2"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DEEBF1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3B257B6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1.9</w:t>
            </w:r>
          </w:p>
        </w:tc>
        <w:tc>
          <w:tcPr>
            <w:tcW w:w="594" w:type="dxa"/>
            <w:hideMark/>
          </w:tcPr>
          <w:p w14:paraId="27FC9C34" w14:textId="77777777" w:rsidR="001F2BEF" w:rsidRPr="00B07EDE" w:rsidRDefault="001F2BEF" w:rsidP="00187124">
            <w:pPr>
              <w:spacing w:before="0" w:line="240" w:lineRule="auto"/>
              <w:rPr>
                <w:rFonts w:ascii="Arial" w:hAnsi="Arial" w:cs="Arial"/>
                <w:sz w:val="16"/>
                <w:szCs w:val="16"/>
              </w:rPr>
            </w:pPr>
          </w:p>
        </w:tc>
        <w:tc>
          <w:tcPr>
            <w:tcW w:w="711" w:type="dxa"/>
            <w:hideMark/>
          </w:tcPr>
          <w:p w14:paraId="210132B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6023B7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5EB0208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25DD45F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4AF6DA6D" w14:textId="77777777" w:rsidTr="00187124">
        <w:trPr>
          <w:trHeight w:val="20"/>
          <w:jc w:val="center"/>
        </w:trPr>
        <w:tc>
          <w:tcPr>
            <w:tcW w:w="600" w:type="dxa"/>
            <w:vMerge/>
          </w:tcPr>
          <w:p w14:paraId="54C838A4"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2031DC9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33E7A395"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n258</w:t>
            </w:r>
          </w:p>
        </w:tc>
        <w:tc>
          <w:tcPr>
            <w:tcW w:w="595" w:type="dxa"/>
            <w:hideMark/>
          </w:tcPr>
          <w:p w14:paraId="587B5D1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2.1</w:t>
            </w:r>
          </w:p>
        </w:tc>
        <w:tc>
          <w:tcPr>
            <w:tcW w:w="595" w:type="dxa"/>
            <w:hideMark/>
          </w:tcPr>
          <w:p w14:paraId="0FAF7D59" w14:textId="77777777" w:rsidR="001F2BEF" w:rsidRPr="00B07EDE" w:rsidRDefault="001F2BEF" w:rsidP="00187124">
            <w:pPr>
              <w:spacing w:before="0" w:line="240" w:lineRule="auto"/>
              <w:rPr>
                <w:rFonts w:ascii="Arial" w:hAnsi="Arial" w:cs="Arial"/>
                <w:sz w:val="16"/>
                <w:szCs w:val="16"/>
              </w:rPr>
            </w:pPr>
          </w:p>
        </w:tc>
        <w:tc>
          <w:tcPr>
            <w:tcW w:w="712" w:type="dxa"/>
            <w:hideMark/>
          </w:tcPr>
          <w:p w14:paraId="5A687D1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5930F2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25B92F6D"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C5D1D92"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2B4453FD"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7756E49A" w14:textId="77777777" w:rsidR="001F2BEF" w:rsidRPr="00B07EDE" w:rsidRDefault="001F2BEF" w:rsidP="00187124">
            <w:pPr>
              <w:spacing w:before="0" w:line="240" w:lineRule="auto"/>
              <w:rPr>
                <w:rFonts w:ascii="Arial" w:hAnsi="Arial" w:cs="Arial"/>
                <w:sz w:val="16"/>
                <w:szCs w:val="16"/>
              </w:rPr>
            </w:pPr>
          </w:p>
        </w:tc>
        <w:tc>
          <w:tcPr>
            <w:tcW w:w="711" w:type="dxa"/>
            <w:hideMark/>
          </w:tcPr>
          <w:p w14:paraId="5B8CE406"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4714B297"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001420BA" w14:textId="77777777" w:rsidR="001F2BEF" w:rsidRPr="00B07EDE" w:rsidRDefault="001F2BEF" w:rsidP="00187124">
            <w:pPr>
              <w:spacing w:before="0" w:line="240" w:lineRule="auto"/>
              <w:rPr>
                <w:rFonts w:ascii="Arial" w:hAnsi="Arial" w:cs="Arial"/>
                <w:sz w:val="16"/>
                <w:szCs w:val="16"/>
              </w:rPr>
            </w:pPr>
          </w:p>
        </w:tc>
        <w:tc>
          <w:tcPr>
            <w:tcW w:w="594" w:type="dxa"/>
            <w:hideMark/>
          </w:tcPr>
          <w:p w14:paraId="1F38393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72268329" w14:textId="77777777" w:rsidTr="00187124">
        <w:trPr>
          <w:trHeight w:val="20"/>
          <w:jc w:val="center"/>
        </w:trPr>
        <w:tc>
          <w:tcPr>
            <w:tcW w:w="600" w:type="dxa"/>
            <w:vMerge/>
          </w:tcPr>
          <w:p w14:paraId="7B2675F7"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0D8873E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46D413DA"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n260</w:t>
            </w:r>
          </w:p>
        </w:tc>
        <w:tc>
          <w:tcPr>
            <w:tcW w:w="595" w:type="dxa"/>
            <w:hideMark/>
          </w:tcPr>
          <w:p w14:paraId="510A7A5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1.5</w:t>
            </w:r>
          </w:p>
        </w:tc>
        <w:tc>
          <w:tcPr>
            <w:tcW w:w="595" w:type="dxa"/>
            <w:hideMark/>
          </w:tcPr>
          <w:p w14:paraId="1A046E3E" w14:textId="77777777" w:rsidR="001F2BEF" w:rsidRPr="00B07EDE" w:rsidRDefault="001F2BEF" w:rsidP="00187124">
            <w:pPr>
              <w:spacing w:before="0" w:line="240" w:lineRule="auto"/>
              <w:rPr>
                <w:rFonts w:ascii="Arial" w:hAnsi="Arial" w:cs="Arial"/>
                <w:sz w:val="16"/>
                <w:szCs w:val="16"/>
              </w:rPr>
            </w:pPr>
          </w:p>
        </w:tc>
        <w:tc>
          <w:tcPr>
            <w:tcW w:w="712" w:type="dxa"/>
            <w:hideMark/>
          </w:tcPr>
          <w:p w14:paraId="3706060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7D23368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0.0</w:t>
            </w:r>
          </w:p>
        </w:tc>
        <w:tc>
          <w:tcPr>
            <w:tcW w:w="594" w:type="dxa"/>
            <w:hideMark/>
          </w:tcPr>
          <w:p w14:paraId="4AEED086"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6C2809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2ECD025E"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09E0A93E" w14:textId="77777777" w:rsidR="001F2BEF" w:rsidRPr="00B07EDE" w:rsidRDefault="001F2BEF" w:rsidP="00187124">
            <w:pPr>
              <w:spacing w:before="0" w:line="240" w:lineRule="auto"/>
              <w:rPr>
                <w:rFonts w:ascii="Arial" w:hAnsi="Arial" w:cs="Arial"/>
                <w:sz w:val="16"/>
                <w:szCs w:val="16"/>
              </w:rPr>
            </w:pPr>
          </w:p>
        </w:tc>
        <w:tc>
          <w:tcPr>
            <w:tcW w:w="711" w:type="dxa"/>
            <w:hideMark/>
          </w:tcPr>
          <w:p w14:paraId="0AC961E1"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6ABCAA9C"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1.3</w:t>
            </w:r>
          </w:p>
        </w:tc>
        <w:tc>
          <w:tcPr>
            <w:tcW w:w="594" w:type="dxa"/>
            <w:hideMark/>
          </w:tcPr>
          <w:p w14:paraId="62EA138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48FB778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r w:rsidR="001F2BEF" w:rsidRPr="00B07EDE" w14:paraId="69B20298" w14:textId="77777777" w:rsidTr="00187124">
        <w:trPr>
          <w:trHeight w:val="20"/>
          <w:jc w:val="center"/>
        </w:trPr>
        <w:tc>
          <w:tcPr>
            <w:tcW w:w="600" w:type="dxa"/>
            <w:vMerge/>
          </w:tcPr>
          <w:p w14:paraId="4A82B068" w14:textId="77777777" w:rsidR="001F2BEF" w:rsidRPr="00B07EDE" w:rsidRDefault="001F2BEF" w:rsidP="00187124">
            <w:pPr>
              <w:spacing w:before="0" w:line="240" w:lineRule="auto"/>
              <w:jc w:val="center"/>
              <w:rPr>
                <w:rFonts w:ascii="Arial" w:hAnsi="Arial" w:cs="Arial"/>
                <w:sz w:val="16"/>
                <w:szCs w:val="16"/>
              </w:rPr>
            </w:pPr>
          </w:p>
        </w:tc>
        <w:tc>
          <w:tcPr>
            <w:tcW w:w="1912" w:type="dxa"/>
            <w:hideMark/>
          </w:tcPr>
          <w:p w14:paraId="12B67102"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n257, n258, n260, n261</w:t>
            </w:r>
          </w:p>
        </w:tc>
        <w:tc>
          <w:tcPr>
            <w:tcW w:w="675" w:type="dxa"/>
            <w:hideMark/>
          </w:tcPr>
          <w:p w14:paraId="7C1A0A6D" w14:textId="77777777" w:rsidR="001F2BEF" w:rsidRPr="00B07EDE" w:rsidRDefault="001F2BEF" w:rsidP="00187124">
            <w:pPr>
              <w:spacing w:before="0" w:line="240" w:lineRule="auto"/>
              <w:rPr>
                <w:rFonts w:ascii="Arial" w:hAnsi="Arial" w:cs="Arial"/>
                <w:sz w:val="16"/>
                <w:szCs w:val="16"/>
              </w:rPr>
            </w:pPr>
            <w:r w:rsidRPr="00B07EDE">
              <w:rPr>
                <w:rFonts w:ascii="Arial" w:hAnsi="Arial" w:cs="Arial"/>
                <w:sz w:val="16"/>
                <w:szCs w:val="16"/>
              </w:rPr>
              <w:t>n261</w:t>
            </w:r>
          </w:p>
        </w:tc>
        <w:tc>
          <w:tcPr>
            <w:tcW w:w="595" w:type="dxa"/>
            <w:hideMark/>
          </w:tcPr>
          <w:p w14:paraId="0E0EFA5A"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5" w:type="dxa"/>
            <w:hideMark/>
          </w:tcPr>
          <w:p w14:paraId="6FA700D2" w14:textId="77777777" w:rsidR="001F2BEF" w:rsidRPr="00B07EDE" w:rsidRDefault="001F2BEF" w:rsidP="00187124">
            <w:pPr>
              <w:spacing w:before="0" w:line="240" w:lineRule="auto"/>
              <w:rPr>
                <w:rFonts w:ascii="Arial" w:hAnsi="Arial" w:cs="Arial"/>
                <w:sz w:val="16"/>
                <w:szCs w:val="16"/>
              </w:rPr>
            </w:pPr>
          </w:p>
        </w:tc>
        <w:tc>
          <w:tcPr>
            <w:tcW w:w="712" w:type="dxa"/>
            <w:hideMark/>
          </w:tcPr>
          <w:p w14:paraId="74D765FB"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06704B65"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1.8</w:t>
            </w:r>
          </w:p>
        </w:tc>
        <w:tc>
          <w:tcPr>
            <w:tcW w:w="594" w:type="dxa"/>
            <w:hideMark/>
          </w:tcPr>
          <w:p w14:paraId="1D0902E3"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C083D8"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c>
          <w:tcPr>
            <w:tcW w:w="594" w:type="dxa"/>
            <w:hideMark/>
          </w:tcPr>
          <w:p w14:paraId="5D8EFD50"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1.2</w:t>
            </w:r>
          </w:p>
        </w:tc>
        <w:tc>
          <w:tcPr>
            <w:tcW w:w="594" w:type="dxa"/>
            <w:hideMark/>
          </w:tcPr>
          <w:p w14:paraId="5198CC0A" w14:textId="77777777" w:rsidR="001F2BEF" w:rsidRPr="00B07EDE" w:rsidRDefault="001F2BEF" w:rsidP="00187124">
            <w:pPr>
              <w:spacing w:before="0" w:line="240" w:lineRule="auto"/>
              <w:rPr>
                <w:rFonts w:ascii="Arial" w:hAnsi="Arial" w:cs="Arial"/>
                <w:sz w:val="16"/>
                <w:szCs w:val="16"/>
              </w:rPr>
            </w:pPr>
          </w:p>
        </w:tc>
        <w:tc>
          <w:tcPr>
            <w:tcW w:w="711" w:type="dxa"/>
            <w:hideMark/>
          </w:tcPr>
          <w:p w14:paraId="6DD87DA3"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FFS</w:t>
            </w:r>
          </w:p>
        </w:tc>
        <w:tc>
          <w:tcPr>
            <w:tcW w:w="594" w:type="dxa"/>
            <w:hideMark/>
          </w:tcPr>
          <w:p w14:paraId="2558C689"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2.4</w:t>
            </w:r>
          </w:p>
        </w:tc>
        <w:tc>
          <w:tcPr>
            <w:tcW w:w="594" w:type="dxa"/>
            <w:hideMark/>
          </w:tcPr>
          <w:p w14:paraId="59C53409" w14:textId="77777777" w:rsidR="001F2BEF" w:rsidRPr="00B07EDE" w:rsidRDefault="001F2BEF" w:rsidP="00187124">
            <w:pPr>
              <w:spacing w:before="0" w:line="240" w:lineRule="auto"/>
              <w:rPr>
                <w:rFonts w:ascii="Arial" w:hAnsi="Arial" w:cs="Arial"/>
                <w:sz w:val="16"/>
                <w:szCs w:val="16"/>
              </w:rPr>
            </w:pPr>
          </w:p>
        </w:tc>
        <w:tc>
          <w:tcPr>
            <w:tcW w:w="594" w:type="dxa"/>
            <w:hideMark/>
          </w:tcPr>
          <w:p w14:paraId="7D6A14EF" w14:textId="77777777" w:rsidR="001F2BEF" w:rsidRPr="00B07EDE" w:rsidRDefault="001F2BEF" w:rsidP="00187124">
            <w:pPr>
              <w:spacing w:before="0" w:line="240" w:lineRule="auto"/>
              <w:jc w:val="left"/>
              <w:rPr>
                <w:rFonts w:ascii="Arial" w:hAnsi="Arial" w:cs="Arial"/>
                <w:sz w:val="16"/>
                <w:szCs w:val="16"/>
              </w:rPr>
            </w:pPr>
            <w:r w:rsidRPr="00B07EDE">
              <w:rPr>
                <w:rFonts w:ascii="Arial" w:hAnsi="Arial" w:cs="Arial"/>
                <w:sz w:val="16"/>
                <w:szCs w:val="16"/>
              </w:rPr>
              <w:t>2.0</w:t>
            </w:r>
          </w:p>
        </w:tc>
      </w:tr>
    </w:tbl>
    <w:p w14:paraId="2079A6DD" w14:textId="77777777" w:rsidR="001F2BEF" w:rsidRDefault="001F2BEF" w:rsidP="007D1E84"/>
    <w:p w14:paraId="3DE4196D" w14:textId="7D34FAD6" w:rsidR="00783B03" w:rsidRDefault="001F2BEF" w:rsidP="007D1E84">
      <w:r>
        <w:rPr>
          <w:noProof/>
        </w:rPr>
        <mc:AlternateContent>
          <mc:Choice Requires="wps">
            <w:drawing>
              <wp:inline distT="0" distB="0" distL="0" distR="0" wp14:anchorId="7487CC90" wp14:editId="68A749D3">
                <wp:extent cx="1828800" cy="1828800"/>
                <wp:effectExtent l="0" t="0" r="6985" b="889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BCEEDA"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power class requirements are release independent, and multi-band relaxations are part of power class requirements; therefore, they are release-independent</w:t>
                            </w:r>
                          </w:p>
                          <w:p w14:paraId="3224044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proceed with Case 5 as the highest priority and then consider other cases</w:t>
                            </w:r>
                          </w:p>
                          <w:p w14:paraId="2AC3EA3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we have the ability, if shown that it is needed, to add the multi-band relaxation framework to power classes other than PC3 in a release-independent manner</w:t>
                            </w:r>
                          </w:p>
                          <w:p w14:paraId="38FBEC3C" w14:textId="77777777" w:rsidR="009820A3" w:rsidRPr="006333F9" w:rsidRDefault="009820A3">
                            <w:pPr>
                              <w:rPr>
                                <w:sz w:val="20"/>
                                <w:szCs w:val="20"/>
                              </w:rPr>
                            </w:pPr>
                            <w:r w:rsidRPr="006333F9">
                              <w:rPr>
                                <w:sz w:val="20"/>
                                <w:szCs w:val="20"/>
                                <w:highlight w:val="green"/>
                              </w:rPr>
                              <w:t>Agreement</w:t>
                            </w:r>
                            <w:r w:rsidRPr="006333F9">
                              <w:rPr>
                                <w:sz w:val="20"/>
                                <w:szCs w:val="20"/>
                              </w:rPr>
                              <w:t>: if there is a multi-band relaxation for EIRP (peak or spherical) that is zero, then it is zero for multi-band relaxation for EIS (peak or spherical)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87CC90"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26pCM9AgAAfwQAAA4AAAAAAAAA&#13;&#10;AAAAAAAALgIAAGRycy9lMm9Eb2MueG1sUEsBAi0AFAAGAAgAAAAhAAUyY4naAAAACgEAAA8AAAAA&#13;&#10;AAAAAAAAAAAAlwQAAGRycy9kb3ducmV2LnhtbFBLBQYAAAAABAAEAPMAAACeBQAAAAA=&#13;&#10;" filled="f" strokeweight=".5pt">
                <v:textbox style="mso-fit-shape-to-text:t">
                  <w:txbxContent>
                    <w:p w14:paraId="73BCEEDA"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power class requirements are release independent, and multi-band relaxations are part of power class requirements; therefore, they are release-independent</w:t>
                      </w:r>
                    </w:p>
                    <w:p w14:paraId="3224044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proceed with Case 5 as the highest priority and then consider other cases</w:t>
                      </w:r>
                    </w:p>
                    <w:p w14:paraId="2AC3EA30" w14:textId="77777777" w:rsidR="009820A3" w:rsidRPr="006333F9" w:rsidRDefault="009820A3" w:rsidP="001F2BEF">
                      <w:pPr>
                        <w:rPr>
                          <w:sz w:val="20"/>
                          <w:szCs w:val="20"/>
                          <w:lang w:val="en-GB"/>
                        </w:rPr>
                      </w:pPr>
                      <w:r w:rsidRPr="006333F9">
                        <w:rPr>
                          <w:sz w:val="20"/>
                          <w:szCs w:val="20"/>
                          <w:highlight w:val="green"/>
                          <w:lang w:val="en-GB"/>
                        </w:rPr>
                        <w:t>Agreement</w:t>
                      </w:r>
                      <w:r w:rsidRPr="006333F9">
                        <w:rPr>
                          <w:sz w:val="20"/>
                          <w:szCs w:val="20"/>
                          <w:lang w:val="en-GB"/>
                        </w:rPr>
                        <w:t>: we have the ability, if shown that it is needed, to add the multi-band relaxation framework to power classes other than PC3 in a release-independent manner</w:t>
                      </w:r>
                    </w:p>
                    <w:p w14:paraId="38FBEC3C" w14:textId="77777777" w:rsidR="009820A3" w:rsidRPr="006333F9" w:rsidRDefault="009820A3">
                      <w:pPr>
                        <w:rPr>
                          <w:sz w:val="20"/>
                          <w:szCs w:val="20"/>
                        </w:rPr>
                      </w:pPr>
                      <w:r w:rsidRPr="006333F9">
                        <w:rPr>
                          <w:sz w:val="20"/>
                          <w:szCs w:val="20"/>
                          <w:highlight w:val="green"/>
                        </w:rPr>
                        <w:t>Agreement</w:t>
                      </w:r>
                      <w:r w:rsidRPr="006333F9">
                        <w:rPr>
                          <w:sz w:val="20"/>
                          <w:szCs w:val="20"/>
                        </w:rPr>
                        <w:t>: if there is a multi-band relaxation for EIRP (peak or spherical) that is zero, then it is zero for multi-band relaxation for EIS (peak or spherical)</w:t>
                      </w:r>
                    </w:p>
                  </w:txbxContent>
                </v:textbox>
                <w10:anchorlock/>
              </v:shape>
            </w:pict>
          </mc:Fallback>
        </mc:AlternateContent>
      </w:r>
    </w:p>
    <w:p w14:paraId="72B049D4" w14:textId="77777777" w:rsidR="00783B03" w:rsidRDefault="00783B03" w:rsidP="007D1E84"/>
    <w:p w14:paraId="74C8043B" w14:textId="10F09CEB" w:rsidR="001F2BEF" w:rsidRDefault="00187124" w:rsidP="007D1E84">
      <w:r>
        <w:t xml:space="preserve">During the RAN #81 meeting the NR work item exception sheet was updated to fully capture the open issues related to the effort on multi-band EIRP and EIS requirements </w:t>
      </w:r>
      <w:r>
        <w:fldChar w:fldCharType="begin"/>
      </w:r>
      <w:r>
        <w:instrText xml:space="preserve"> REF _Ref525716411 \r \h </w:instrText>
      </w:r>
      <w:r>
        <w:fldChar w:fldCharType="separate"/>
      </w:r>
      <w:r w:rsidR="00244BEB">
        <w:t>[4]</w:t>
      </w:r>
      <w:r>
        <w:fldChar w:fldCharType="end"/>
      </w:r>
      <w:r>
        <w:t>:</w:t>
      </w:r>
    </w:p>
    <w:p w14:paraId="1C063535" w14:textId="77777777" w:rsidR="00187124" w:rsidRDefault="00187124" w:rsidP="007D1E84"/>
    <w:p w14:paraId="24F811FA" w14:textId="2EA63FF4" w:rsidR="00187124" w:rsidRDefault="00187124" w:rsidP="007D1E84">
      <w:r>
        <w:rPr>
          <w:noProof/>
        </w:rPr>
        <w:lastRenderedPageBreak/>
        <mc:AlternateContent>
          <mc:Choice Requires="wps">
            <w:drawing>
              <wp:inline distT="0" distB="0" distL="0" distR="0" wp14:anchorId="3AF0464A" wp14:editId="1D29C38A">
                <wp:extent cx="1828800" cy="1828800"/>
                <wp:effectExtent l="0" t="0" r="6985" b="14605"/>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A0A297" w14:textId="5D8572D8" w:rsidR="009820A3" w:rsidRPr="00187124" w:rsidRDefault="009820A3" w:rsidP="00187124">
                            <w:pPr>
                              <w:rPr>
                                <w:sz w:val="20"/>
                                <w:szCs w:val="20"/>
                                <w:lang w:eastAsia="ja-JP"/>
                              </w:rPr>
                            </w:pPr>
                            <w:r w:rsidRPr="00187124">
                              <w:rPr>
                                <w:sz w:val="20"/>
                                <w:szCs w:val="20"/>
                                <w:u w:val="single"/>
                                <w:lang w:eastAsia="ja-JP"/>
                              </w:rPr>
                              <w:t>For RAN4 remaining issues:</w:t>
                            </w:r>
                          </w:p>
                          <w:p w14:paraId="598A3406" w14:textId="35167C39" w:rsidR="009820A3" w:rsidRPr="00187124" w:rsidRDefault="009820A3" w:rsidP="00187124">
                            <w:pPr>
                              <w:rPr>
                                <w:rFonts w:eastAsia="MS PGothic"/>
                                <w:sz w:val="20"/>
                                <w:szCs w:val="20"/>
                                <w:lang w:eastAsia="ja-JP"/>
                              </w:rPr>
                            </w:pPr>
                            <w:r>
                              <w:rPr>
                                <w:rFonts w:eastAsia="MS PGothic"/>
                                <w:sz w:val="20"/>
                                <w:szCs w:val="20"/>
                                <w:lang w:eastAsia="ja-JP"/>
                              </w:rPr>
                              <w:t>-</w:t>
                            </w:r>
                            <w:r w:rsidRPr="00187124">
                              <w:rPr>
                                <w:rFonts w:eastAsia="MS PGothic"/>
                                <w:sz w:val="20"/>
                                <w:szCs w:val="20"/>
                                <w:lang w:eastAsia="ja-JP"/>
                              </w:rPr>
                              <w:t xml:space="preserve">  TS38.101-2</w:t>
                            </w:r>
                          </w:p>
                          <w:p w14:paraId="25FABAB9"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For UL CA, contiguous CA with up to 800MHz aggregated channel bandwidth is considered. The number of CCs is FFS.</w:t>
                            </w:r>
                          </w:p>
                          <w:p w14:paraId="1EDA1E4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6.2.1 UE MOP for PC1/PC2/PC3/PC4</w:t>
                            </w:r>
                          </w:p>
                          <w:p w14:paraId="37A84523" w14:textId="61B32333"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PC3, spherical coverage and peak EIRP requirements for UEs which support multiple FR2 bands</w:t>
                            </w:r>
                          </w:p>
                          <w:p w14:paraId="4D712296"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    MPR for PC2, 4 + CA</w:t>
                            </w:r>
                          </w:p>
                          <w:p w14:paraId="0848AA4A"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6.x.x      beam correspondence</w:t>
                            </w:r>
                          </w:p>
                          <w:p w14:paraId="66B98B88"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w:t>
                            </w:r>
                            <w:r w:rsidRPr="005A38BF">
                              <w:rPr>
                                <w:rFonts w:eastAsia="MS PGothic"/>
                                <w:sz w:val="20"/>
                                <w:szCs w:val="20"/>
                                <w:lang w:eastAsia="ja-JP"/>
                              </w:rPr>
                              <w:tab/>
                              <w:t>Configured transmitted power inc CA and ULMIMO</w:t>
                            </w:r>
                          </w:p>
                          <w:p w14:paraId="772AD883"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6.3.3</w:t>
                            </w:r>
                            <w:r w:rsidRPr="005A38BF">
                              <w:rPr>
                                <w:rFonts w:eastAsia="MS PGothic"/>
                                <w:sz w:val="20"/>
                                <w:szCs w:val="20"/>
                                <w:lang w:eastAsia="ja-JP"/>
                              </w:rPr>
                              <w:tab/>
                              <w:t>General ON/OFF, PRACH and PUCCH time mask</w:t>
                            </w:r>
                          </w:p>
                          <w:p w14:paraId="41C12050"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6.3XX</w:t>
                            </w:r>
                            <w:r w:rsidRPr="005A38BF">
                              <w:rPr>
                                <w:rFonts w:eastAsia="MS PGothic"/>
                                <w:sz w:val="20"/>
                                <w:szCs w:val="20"/>
                                <w:lang w:eastAsia="ja-JP"/>
                              </w:rPr>
                              <w:tab/>
                              <w:t>Absolute/Relative/Aggregate power tolerance for CA</w:t>
                            </w:r>
                          </w:p>
                          <w:p w14:paraId="29016751"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Including RSRP estimation error and duration of related measurements</w:t>
                            </w:r>
                          </w:p>
                          <w:p w14:paraId="35E5687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6.4.2      Transmit modulation quality for CA for PC2, PC4</w:t>
                            </w:r>
                          </w:p>
                          <w:p w14:paraId="3CE669FD"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7.3</w:t>
                            </w:r>
                            <w:r w:rsidRPr="005A38BF">
                              <w:rPr>
                                <w:rFonts w:eastAsia="MS PGothic"/>
                                <w:sz w:val="20"/>
                                <w:szCs w:val="20"/>
                                <w:lang w:eastAsia="ja-JP"/>
                              </w:rPr>
                              <w:tab/>
                              <w:t>Reference sensitivity</w:t>
                            </w:r>
                          </w:p>
                          <w:p w14:paraId="6E7CDBEF"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UE which supports a single FR2 band, spherical EIS requirements</w:t>
                            </w:r>
                          </w:p>
                          <w:p w14:paraId="470E5589"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Spherical coverage and peak EIS requirements for UEs which support multi FR2 bands</w:t>
                            </w:r>
                          </w:p>
                          <w:p w14:paraId="0BF45066" w14:textId="77777777" w:rsidR="009820A3" w:rsidRPr="00187124" w:rsidRDefault="009820A3" w:rsidP="00187124">
                            <w:pPr>
                              <w:numPr>
                                <w:ilvl w:val="0"/>
                                <w:numId w:val="19"/>
                              </w:numPr>
                              <w:rPr>
                                <w:rFonts w:eastAsia="MS PGothic"/>
                                <w:sz w:val="20"/>
                                <w:szCs w:val="20"/>
                                <w:lang w:eastAsia="ja-JP"/>
                              </w:rPr>
                            </w:pPr>
                            <w:r w:rsidRPr="005A38BF">
                              <w:rPr>
                                <w:rFonts w:eastAsia="MS PGothic"/>
                                <w:sz w:val="20"/>
                                <w:szCs w:val="20"/>
                                <w:lang w:eastAsia="ja-JP"/>
                              </w:rPr>
                              <w:t>7.4A          Max input level for CA for 64QAM</w:t>
                            </w:r>
                          </w:p>
                          <w:p w14:paraId="36BD148C"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7.3AX</w:t>
                            </w:r>
                            <w:r w:rsidRPr="00187124">
                              <w:rPr>
                                <w:rFonts w:eastAsia="MS PGothic"/>
                                <w:sz w:val="20"/>
                                <w:szCs w:val="20"/>
                                <w:lang w:eastAsia="ja-JP"/>
                              </w:rPr>
                              <w:tab/>
                              <w:t>EIS for CA (NC)</w:t>
                            </w:r>
                          </w:p>
                          <w:p w14:paraId="0ECA213E"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F0464A" id="Text Box 1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" filled="f" strokeweight=".5pt">
                <v:textbox style="mso-fit-shape-to-text:t">
                  <w:txbxContent>
                    <w:p w14:paraId="1CA0A297" w14:textId="5D8572D8" w:rsidR="009820A3" w:rsidRPr="00187124" w:rsidRDefault="009820A3" w:rsidP="00187124">
                      <w:pPr>
                        <w:rPr>
                          <w:sz w:val="20"/>
                          <w:szCs w:val="20"/>
                          <w:lang w:eastAsia="ja-JP"/>
                        </w:rPr>
                      </w:pPr>
                      <w:r w:rsidRPr="00187124">
                        <w:rPr>
                          <w:sz w:val="20"/>
                          <w:szCs w:val="20"/>
                          <w:u w:val="single"/>
                          <w:lang w:eastAsia="ja-JP"/>
                        </w:rPr>
                        <w:t>For RAN4 remaining issues:</w:t>
                      </w:r>
                    </w:p>
                    <w:p w14:paraId="598A3406" w14:textId="35167C39" w:rsidR="009820A3" w:rsidRPr="00187124" w:rsidRDefault="009820A3" w:rsidP="00187124">
                      <w:pPr>
                        <w:rPr>
                          <w:rFonts w:eastAsia="MS PGothic"/>
                          <w:sz w:val="20"/>
                          <w:szCs w:val="20"/>
                          <w:lang w:eastAsia="ja-JP"/>
                        </w:rPr>
                      </w:pPr>
                      <w:r>
                        <w:rPr>
                          <w:rFonts w:eastAsia="MS PGothic"/>
                          <w:sz w:val="20"/>
                          <w:szCs w:val="20"/>
                          <w:lang w:eastAsia="ja-JP"/>
                        </w:rPr>
                        <w:t>-</w:t>
                      </w:r>
                      <w:r w:rsidRPr="00187124">
                        <w:rPr>
                          <w:rFonts w:eastAsia="MS PGothic"/>
                          <w:sz w:val="20"/>
                          <w:szCs w:val="20"/>
                          <w:lang w:eastAsia="ja-JP"/>
                        </w:rPr>
                        <w:t xml:space="preserve">  TS38.101-2</w:t>
                      </w:r>
                    </w:p>
                    <w:p w14:paraId="25FABAB9"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For UL CA, contiguous CA with up to 800MHz aggregated channel bandwidth is considered. The number of CCs is FFS.</w:t>
                      </w:r>
                    </w:p>
                    <w:p w14:paraId="1EDA1E4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6.2.1 UE MOP for PC1/PC2/PC3/PC4</w:t>
                      </w:r>
                    </w:p>
                    <w:p w14:paraId="37A84523" w14:textId="61B32333"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PC3, spherical coverage and peak EIRP requirements for UEs which support multiple FR2 bands</w:t>
                      </w:r>
                    </w:p>
                    <w:p w14:paraId="4D712296"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    MPR for PC2, 4 + CA</w:t>
                      </w:r>
                    </w:p>
                    <w:p w14:paraId="0848AA4A"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6.x.x      beam correspondence</w:t>
                      </w:r>
                    </w:p>
                    <w:p w14:paraId="66B98B88"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6.2XX</w:t>
                      </w:r>
                      <w:r w:rsidRPr="005A38BF">
                        <w:rPr>
                          <w:rFonts w:eastAsia="MS PGothic"/>
                          <w:sz w:val="20"/>
                          <w:szCs w:val="20"/>
                          <w:lang w:eastAsia="ja-JP"/>
                        </w:rPr>
                        <w:tab/>
                        <w:t>Configured transmitted power inc CA and ULMIMO</w:t>
                      </w:r>
                    </w:p>
                    <w:p w14:paraId="772AD883"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6.3.3</w:t>
                      </w:r>
                      <w:r w:rsidRPr="005A38BF">
                        <w:rPr>
                          <w:rFonts w:eastAsia="MS PGothic"/>
                          <w:sz w:val="20"/>
                          <w:szCs w:val="20"/>
                          <w:lang w:eastAsia="ja-JP"/>
                        </w:rPr>
                        <w:tab/>
                        <w:t>General ON/OFF, PRACH and PUCCH time mask</w:t>
                      </w:r>
                    </w:p>
                    <w:p w14:paraId="41C12050"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6.3XX</w:t>
                      </w:r>
                      <w:r w:rsidRPr="005A38BF">
                        <w:rPr>
                          <w:rFonts w:eastAsia="MS PGothic"/>
                          <w:sz w:val="20"/>
                          <w:szCs w:val="20"/>
                          <w:lang w:eastAsia="ja-JP"/>
                        </w:rPr>
                        <w:tab/>
                        <w:t>Absolute/Relative/Aggregate power tolerance for CA</w:t>
                      </w:r>
                    </w:p>
                    <w:p w14:paraId="29016751"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Including RSRP estimation error and duration of related measurements</w:t>
                      </w:r>
                    </w:p>
                    <w:p w14:paraId="35E5687E"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6.4.2      Transmit modulation quality for CA for PC2, PC4</w:t>
                      </w:r>
                    </w:p>
                    <w:p w14:paraId="3CE669FD" w14:textId="77777777" w:rsidR="009820A3" w:rsidRPr="005A38BF" w:rsidRDefault="009820A3" w:rsidP="00187124">
                      <w:pPr>
                        <w:numPr>
                          <w:ilvl w:val="0"/>
                          <w:numId w:val="19"/>
                        </w:numPr>
                        <w:rPr>
                          <w:rFonts w:eastAsia="MS PGothic"/>
                          <w:sz w:val="20"/>
                          <w:szCs w:val="20"/>
                          <w:lang w:eastAsia="ja-JP"/>
                        </w:rPr>
                      </w:pPr>
                      <w:r w:rsidRPr="005A38BF">
                        <w:rPr>
                          <w:rFonts w:eastAsia="MS PGothic"/>
                          <w:sz w:val="20"/>
                          <w:szCs w:val="20"/>
                          <w:lang w:eastAsia="ja-JP"/>
                        </w:rPr>
                        <w:t>7.3</w:t>
                      </w:r>
                      <w:r w:rsidRPr="005A38BF">
                        <w:rPr>
                          <w:rFonts w:eastAsia="MS PGothic"/>
                          <w:sz w:val="20"/>
                          <w:szCs w:val="20"/>
                          <w:lang w:eastAsia="ja-JP"/>
                        </w:rPr>
                        <w:tab/>
                        <w:t>Reference sensitivity</w:t>
                      </w:r>
                    </w:p>
                    <w:p w14:paraId="6E7CDBEF"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For UE which supports a single FR2 band, spherical EIS requirements</w:t>
                      </w:r>
                    </w:p>
                    <w:p w14:paraId="470E5589" w14:textId="77777777" w:rsidR="009820A3" w:rsidRPr="005A38BF" w:rsidRDefault="009820A3" w:rsidP="00187124">
                      <w:pPr>
                        <w:numPr>
                          <w:ilvl w:val="1"/>
                          <w:numId w:val="19"/>
                        </w:numPr>
                        <w:rPr>
                          <w:rFonts w:eastAsia="MS PGothic"/>
                          <w:sz w:val="20"/>
                          <w:szCs w:val="20"/>
                          <w:lang w:eastAsia="ja-JP"/>
                        </w:rPr>
                      </w:pPr>
                      <w:r w:rsidRPr="005A38BF">
                        <w:rPr>
                          <w:rFonts w:eastAsia="MS PGothic"/>
                          <w:sz w:val="20"/>
                          <w:szCs w:val="20"/>
                          <w:lang w:eastAsia="ja-JP"/>
                        </w:rPr>
                        <w:t>Spherical coverage and peak EIS requirements for UEs which support multi FR2 bands</w:t>
                      </w:r>
                    </w:p>
                    <w:p w14:paraId="0BF45066" w14:textId="77777777" w:rsidR="009820A3" w:rsidRPr="00187124" w:rsidRDefault="009820A3" w:rsidP="00187124">
                      <w:pPr>
                        <w:numPr>
                          <w:ilvl w:val="0"/>
                          <w:numId w:val="19"/>
                        </w:numPr>
                        <w:rPr>
                          <w:rFonts w:eastAsia="MS PGothic"/>
                          <w:sz w:val="20"/>
                          <w:szCs w:val="20"/>
                          <w:lang w:eastAsia="ja-JP"/>
                        </w:rPr>
                      </w:pPr>
                      <w:r w:rsidRPr="005A38BF">
                        <w:rPr>
                          <w:rFonts w:eastAsia="MS PGothic"/>
                          <w:sz w:val="20"/>
                          <w:szCs w:val="20"/>
                          <w:lang w:eastAsia="ja-JP"/>
                        </w:rPr>
                        <w:t>7.4A          Max input level for CA for 64QAM</w:t>
                      </w:r>
                    </w:p>
                    <w:p w14:paraId="36BD148C"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7.3AX</w:t>
                      </w:r>
                      <w:r w:rsidRPr="00187124">
                        <w:rPr>
                          <w:rFonts w:eastAsia="MS PGothic"/>
                          <w:sz w:val="20"/>
                          <w:szCs w:val="20"/>
                          <w:lang w:eastAsia="ja-JP"/>
                        </w:rPr>
                        <w:tab/>
                        <w:t>EIS for CA (NC)</w:t>
                      </w:r>
                    </w:p>
                    <w:p w14:paraId="0ECA213E" w14:textId="77777777" w:rsidR="009820A3" w:rsidRPr="00187124" w:rsidRDefault="009820A3" w:rsidP="00187124">
                      <w:pPr>
                        <w:numPr>
                          <w:ilvl w:val="0"/>
                          <w:numId w:val="19"/>
                        </w:numPr>
                        <w:rPr>
                          <w:rFonts w:eastAsia="MS PGothic"/>
                          <w:sz w:val="20"/>
                          <w:szCs w:val="20"/>
                          <w:lang w:eastAsia="ja-JP"/>
                        </w:rPr>
                      </w:pPr>
                      <w:r w:rsidRPr="00187124">
                        <w:rPr>
                          <w:rFonts w:eastAsia="MS PGothic"/>
                          <w:sz w:val="20"/>
                          <w:szCs w:val="20"/>
                          <w:lang w:eastAsia="ja-JP"/>
                        </w:rPr>
                        <w:t>PCG</w:t>
                      </w:r>
                    </w:p>
                  </w:txbxContent>
                </v:textbox>
                <w10:anchorlock/>
              </v:shape>
            </w:pict>
          </mc:Fallback>
        </mc:AlternateContent>
      </w:r>
    </w:p>
    <w:p w14:paraId="385750CF" w14:textId="77777777" w:rsidR="001F2BEF" w:rsidRDefault="001F2BEF" w:rsidP="007D1E84"/>
    <w:p w14:paraId="250651FF" w14:textId="47C4F9D3" w:rsidR="00B93659" w:rsidRDefault="00B93659" w:rsidP="00B93659">
      <w:r>
        <w:t xml:space="preserve">During the RAN4 #88bis meeting the multi-band </w:t>
      </w:r>
      <w:r w:rsidR="00244BEB">
        <w:t xml:space="preserve">factor </w:t>
      </w:r>
      <w:r>
        <w:t xml:space="preserve">data set was further expanded with additional companies’ contributions </w:t>
      </w:r>
      <w:r>
        <w:fldChar w:fldCharType="begin"/>
      </w:r>
      <w:r>
        <w:instrText xml:space="preserve"> REF _Ref528681012 \r \h </w:instrText>
      </w:r>
      <w:r>
        <w:fldChar w:fldCharType="separate"/>
      </w:r>
      <w:r w:rsidR="00244BEB">
        <w:t>[25]</w:t>
      </w:r>
      <w:r>
        <w:fldChar w:fldCharType="end"/>
      </w:r>
      <w:r>
        <w:t xml:space="preserve"> (NOTE: references [1] through [18] are also provided in the adhoc minutes):</w:t>
      </w:r>
    </w:p>
    <w:p w14:paraId="7E84639F" w14:textId="77777777" w:rsidR="00B93659" w:rsidRDefault="00B93659" w:rsidP="00B93659"/>
    <w:p w14:paraId="37EECF9C" w14:textId="15C77452" w:rsidR="00B93659" w:rsidRDefault="00B93659" w:rsidP="00B93659">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244BEB">
        <w:rPr>
          <w:noProof/>
        </w:rPr>
        <w:t>1</w:t>
      </w:r>
      <w:r>
        <w:rPr>
          <w:noProof/>
        </w:rPr>
        <w:fldChar w:fldCharType="end"/>
      </w:r>
      <w:r>
        <w:t>: Available multi-band relaxation data for peak EIRP</w:t>
      </w:r>
    </w:p>
    <w:tbl>
      <w:tblPr>
        <w:tblStyle w:val="TableGrid"/>
        <w:tblW w:w="9360" w:type="dxa"/>
        <w:jc w:val="center"/>
        <w:tblCellMar>
          <w:left w:w="0" w:type="dxa"/>
          <w:right w:w="0" w:type="dxa"/>
        </w:tblCellMar>
        <w:tblLook w:val="0400" w:firstRow="0" w:lastRow="0" w:firstColumn="0" w:lastColumn="0" w:noHBand="0" w:noVBand="1"/>
      </w:tblPr>
      <w:tblGrid>
        <w:gridCol w:w="678"/>
        <w:gridCol w:w="2031"/>
        <w:gridCol w:w="666"/>
        <w:gridCol w:w="665"/>
        <w:gridCol w:w="665"/>
        <w:gridCol w:w="665"/>
        <w:gridCol w:w="665"/>
        <w:gridCol w:w="665"/>
        <w:gridCol w:w="665"/>
        <w:gridCol w:w="665"/>
        <w:gridCol w:w="665"/>
        <w:gridCol w:w="665"/>
      </w:tblGrid>
      <w:tr w:rsidR="00B93659" w:rsidRPr="00B07EDE" w14:paraId="62674233" w14:textId="77777777" w:rsidTr="00CC09AD">
        <w:trPr>
          <w:trHeight w:val="20"/>
          <w:jc w:val="center"/>
        </w:trPr>
        <w:tc>
          <w:tcPr>
            <w:tcW w:w="678" w:type="dxa"/>
          </w:tcPr>
          <w:p w14:paraId="5F9F6F75"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Case</w:t>
            </w:r>
          </w:p>
        </w:tc>
        <w:tc>
          <w:tcPr>
            <w:tcW w:w="2031" w:type="dxa"/>
            <w:hideMark/>
          </w:tcPr>
          <w:p w14:paraId="0283C8E7"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Supported bands</w:t>
            </w:r>
          </w:p>
        </w:tc>
        <w:tc>
          <w:tcPr>
            <w:tcW w:w="666" w:type="dxa"/>
            <w:hideMark/>
          </w:tcPr>
          <w:p w14:paraId="14BF00E4"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Band</w:t>
            </w:r>
          </w:p>
        </w:tc>
        <w:tc>
          <w:tcPr>
            <w:tcW w:w="665" w:type="dxa"/>
            <w:hideMark/>
          </w:tcPr>
          <w:p w14:paraId="7E91DC6E"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[1]</w:t>
            </w:r>
          </w:p>
        </w:tc>
        <w:tc>
          <w:tcPr>
            <w:tcW w:w="665" w:type="dxa"/>
            <w:hideMark/>
          </w:tcPr>
          <w:p w14:paraId="3CC2623F"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[2]</w:t>
            </w:r>
          </w:p>
        </w:tc>
        <w:tc>
          <w:tcPr>
            <w:tcW w:w="665" w:type="dxa"/>
            <w:hideMark/>
          </w:tcPr>
          <w:p w14:paraId="083FCF26" w14:textId="77777777" w:rsidR="00B93659" w:rsidRPr="006E1787" w:rsidRDefault="00B93659" w:rsidP="00CC09AD">
            <w:pPr>
              <w:spacing w:before="0" w:line="240" w:lineRule="auto"/>
              <w:jc w:val="center"/>
              <w:rPr>
                <w:rFonts w:ascii="Arial" w:hAnsi="Arial" w:cs="Arial"/>
                <w:b/>
                <w:sz w:val="16"/>
                <w:szCs w:val="16"/>
              </w:rPr>
            </w:pPr>
            <w:r>
              <w:rPr>
                <w:rFonts w:ascii="Arial" w:hAnsi="Arial" w:cs="Arial"/>
                <w:b/>
                <w:bCs/>
                <w:sz w:val="16"/>
                <w:szCs w:val="16"/>
              </w:rPr>
              <w:t>[3,13]</w:t>
            </w:r>
          </w:p>
        </w:tc>
        <w:tc>
          <w:tcPr>
            <w:tcW w:w="665" w:type="dxa"/>
            <w:hideMark/>
          </w:tcPr>
          <w:p w14:paraId="12FAAA7E" w14:textId="77777777" w:rsidR="00B93659" w:rsidRPr="006E1787" w:rsidRDefault="00B93659" w:rsidP="00CC09AD">
            <w:pPr>
              <w:spacing w:before="0" w:line="240" w:lineRule="auto"/>
              <w:jc w:val="center"/>
              <w:rPr>
                <w:rFonts w:ascii="Arial" w:hAnsi="Arial" w:cs="Arial"/>
                <w:b/>
                <w:sz w:val="16"/>
                <w:szCs w:val="16"/>
              </w:rPr>
            </w:pPr>
            <w:r>
              <w:rPr>
                <w:rFonts w:ascii="Arial" w:hAnsi="Arial" w:cs="Arial"/>
                <w:b/>
                <w:bCs/>
                <w:sz w:val="16"/>
                <w:szCs w:val="16"/>
              </w:rPr>
              <w:t>[4,10]</w:t>
            </w:r>
          </w:p>
        </w:tc>
        <w:tc>
          <w:tcPr>
            <w:tcW w:w="665" w:type="dxa"/>
            <w:hideMark/>
          </w:tcPr>
          <w:p w14:paraId="356B5467"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[5]</w:t>
            </w:r>
          </w:p>
        </w:tc>
        <w:tc>
          <w:tcPr>
            <w:tcW w:w="665" w:type="dxa"/>
            <w:hideMark/>
          </w:tcPr>
          <w:p w14:paraId="7191C8D5"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[6]</w:t>
            </w:r>
          </w:p>
        </w:tc>
        <w:tc>
          <w:tcPr>
            <w:tcW w:w="665" w:type="dxa"/>
          </w:tcPr>
          <w:p w14:paraId="00D29648"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sz w:val="16"/>
                <w:szCs w:val="16"/>
              </w:rPr>
              <w:t>[9]</w:t>
            </w:r>
          </w:p>
        </w:tc>
        <w:tc>
          <w:tcPr>
            <w:tcW w:w="665" w:type="dxa"/>
          </w:tcPr>
          <w:p w14:paraId="29DC0839" w14:textId="77777777" w:rsidR="00B93659" w:rsidRPr="006D7A07" w:rsidRDefault="00B93659" w:rsidP="00CC09AD">
            <w:pPr>
              <w:spacing w:before="0" w:line="240" w:lineRule="auto"/>
              <w:jc w:val="center"/>
              <w:rPr>
                <w:rFonts w:ascii="Arial" w:hAnsi="Arial" w:cs="Arial"/>
                <w:b/>
                <w:sz w:val="16"/>
                <w:szCs w:val="16"/>
              </w:rPr>
            </w:pPr>
            <w:r w:rsidRPr="006D7A07">
              <w:rPr>
                <w:rFonts w:ascii="Arial" w:hAnsi="Arial" w:cs="Arial"/>
                <w:b/>
                <w:sz w:val="16"/>
                <w:szCs w:val="16"/>
              </w:rPr>
              <w:t>[1</w:t>
            </w:r>
            <w:r>
              <w:rPr>
                <w:rFonts w:ascii="Arial" w:hAnsi="Arial" w:cs="Arial"/>
                <w:b/>
                <w:sz w:val="16"/>
                <w:szCs w:val="16"/>
              </w:rPr>
              <w:t>4</w:t>
            </w:r>
            <w:r w:rsidRPr="006D7A07">
              <w:rPr>
                <w:rFonts w:ascii="Arial" w:hAnsi="Arial" w:cs="Arial"/>
                <w:b/>
                <w:sz w:val="16"/>
                <w:szCs w:val="16"/>
              </w:rPr>
              <w:t>]</w:t>
            </w:r>
          </w:p>
        </w:tc>
        <w:tc>
          <w:tcPr>
            <w:tcW w:w="665" w:type="dxa"/>
          </w:tcPr>
          <w:p w14:paraId="793431CB" w14:textId="77777777" w:rsidR="00B93659" w:rsidRPr="006D7A07" w:rsidRDefault="00B93659" w:rsidP="00CC09AD">
            <w:pPr>
              <w:spacing w:before="0" w:line="240" w:lineRule="auto"/>
              <w:jc w:val="center"/>
              <w:rPr>
                <w:rFonts w:ascii="Arial" w:hAnsi="Arial" w:cs="Arial"/>
                <w:b/>
                <w:sz w:val="16"/>
                <w:szCs w:val="16"/>
              </w:rPr>
            </w:pPr>
            <w:r w:rsidRPr="006D7A07">
              <w:rPr>
                <w:rFonts w:ascii="Arial" w:hAnsi="Arial" w:cs="Arial"/>
                <w:b/>
                <w:sz w:val="16"/>
                <w:szCs w:val="16"/>
              </w:rPr>
              <w:t>[</w:t>
            </w:r>
            <w:r>
              <w:rPr>
                <w:rFonts w:ascii="Arial" w:hAnsi="Arial" w:cs="Arial"/>
                <w:b/>
                <w:sz w:val="16"/>
                <w:szCs w:val="16"/>
              </w:rPr>
              <w:t>15,18</w:t>
            </w:r>
            <w:r w:rsidRPr="006D7A07">
              <w:rPr>
                <w:rFonts w:ascii="Arial" w:hAnsi="Arial" w:cs="Arial"/>
                <w:b/>
                <w:sz w:val="16"/>
                <w:szCs w:val="16"/>
              </w:rPr>
              <w:t>]</w:t>
            </w:r>
          </w:p>
        </w:tc>
      </w:tr>
      <w:tr w:rsidR="00B93659" w:rsidRPr="00B07EDE" w14:paraId="0F820CA1" w14:textId="77777777" w:rsidTr="00CC09AD">
        <w:trPr>
          <w:trHeight w:val="20"/>
          <w:jc w:val="center"/>
        </w:trPr>
        <w:tc>
          <w:tcPr>
            <w:tcW w:w="678" w:type="dxa"/>
            <w:vMerge w:val="restart"/>
          </w:tcPr>
          <w:p w14:paraId="2E639417"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8</w:t>
            </w:r>
          </w:p>
        </w:tc>
        <w:tc>
          <w:tcPr>
            <w:tcW w:w="2031" w:type="dxa"/>
            <w:hideMark/>
          </w:tcPr>
          <w:p w14:paraId="3D350FF8"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37B2803A"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55EDF07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42EABF8"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2D881F6A"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A29E29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3E5FCAB"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791AE8BC"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185F727B"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20B787AA"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BDC5A54"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5066A8C6" w14:textId="77777777" w:rsidTr="00CC09AD">
        <w:trPr>
          <w:trHeight w:val="20"/>
          <w:jc w:val="center"/>
        </w:trPr>
        <w:tc>
          <w:tcPr>
            <w:tcW w:w="678" w:type="dxa"/>
            <w:vMerge/>
          </w:tcPr>
          <w:p w14:paraId="0B2B343D"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137FC109"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271D2494"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2410FEFC"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B12CC62"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5B37A657"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0F5302D"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945D649"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673A813D"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4A7CFAD8"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37B009B6"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77714B67"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04BB245D" w14:textId="77777777" w:rsidTr="00CC09AD">
        <w:trPr>
          <w:trHeight w:val="20"/>
          <w:jc w:val="center"/>
        </w:trPr>
        <w:tc>
          <w:tcPr>
            <w:tcW w:w="678" w:type="dxa"/>
            <w:vMerge w:val="restart"/>
          </w:tcPr>
          <w:p w14:paraId="0D65A599"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7</w:t>
            </w:r>
          </w:p>
        </w:tc>
        <w:tc>
          <w:tcPr>
            <w:tcW w:w="2031" w:type="dxa"/>
            <w:hideMark/>
          </w:tcPr>
          <w:p w14:paraId="0F8EA71E"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6EADD6C7"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1E1588EE"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B32D705"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286FBC6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19A756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D960784"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FAB47C3"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68ED0AEF"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68C95FD8"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106EC653"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4F08D1A7" w14:textId="77777777" w:rsidTr="00CC09AD">
        <w:trPr>
          <w:trHeight w:val="20"/>
          <w:jc w:val="center"/>
        </w:trPr>
        <w:tc>
          <w:tcPr>
            <w:tcW w:w="678" w:type="dxa"/>
            <w:vMerge/>
          </w:tcPr>
          <w:p w14:paraId="1A6EBED5"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259BA9F4"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5FD3AE6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56D7CC6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FC8D9AB"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4753379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E882D6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9421C2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83E3724"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35D64468"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780B2BEF"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5FA16E14"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651358A8" w14:textId="77777777" w:rsidTr="00CC09AD">
        <w:trPr>
          <w:trHeight w:val="20"/>
          <w:jc w:val="center"/>
        </w:trPr>
        <w:tc>
          <w:tcPr>
            <w:tcW w:w="678" w:type="dxa"/>
            <w:vMerge w:val="restart"/>
          </w:tcPr>
          <w:p w14:paraId="205FCC16"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6</w:t>
            </w:r>
          </w:p>
        </w:tc>
        <w:tc>
          <w:tcPr>
            <w:tcW w:w="2031" w:type="dxa"/>
            <w:hideMark/>
          </w:tcPr>
          <w:p w14:paraId="1625285C"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2A8A060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0C15DB4A"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D8A67D2"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01BDB72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627770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30D5189"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00FDBC08"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2123286B"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5CD25C79"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0D327DDE"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3B905DCD" w14:textId="77777777" w:rsidTr="00CC09AD">
        <w:trPr>
          <w:trHeight w:val="20"/>
          <w:jc w:val="center"/>
        </w:trPr>
        <w:tc>
          <w:tcPr>
            <w:tcW w:w="678" w:type="dxa"/>
            <w:vMerge/>
          </w:tcPr>
          <w:p w14:paraId="323D08E9"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6A8BB15A"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0C1FBA5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383B692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A3CD733"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0.5</w:t>
            </w:r>
          </w:p>
        </w:tc>
        <w:tc>
          <w:tcPr>
            <w:tcW w:w="665" w:type="dxa"/>
          </w:tcPr>
          <w:p w14:paraId="6B18B2EA"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D94B0B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C4C6A78"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5A9D5F73"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6263A128"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232A6854"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2CF12E77"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0729BFEE" w14:textId="77777777" w:rsidTr="00CC09AD">
        <w:trPr>
          <w:trHeight w:val="20"/>
          <w:jc w:val="center"/>
        </w:trPr>
        <w:tc>
          <w:tcPr>
            <w:tcW w:w="678" w:type="dxa"/>
            <w:vMerge w:val="restart"/>
          </w:tcPr>
          <w:p w14:paraId="2C6B61C2"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5</w:t>
            </w:r>
          </w:p>
        </w:tc>
        <w:tc>
          <w:tcPr>
            <w:tcW w:w="2031" w:type="dxa"/>
            <w:hideMark/>
          </w:tcPr>
          <w:p w14:paraId="2E92129D"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34E0E149"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322F759A"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61BF64BE"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688B806"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46088057"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4F30725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09FE45A"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61081B9F"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0.</w:t>
            </w:r>
            <w:r>
              <w:rPr>
                <w:rFonts w:ascii="Arial" w:eastAsia="Helvetica Light" w:hAnsi="Arial" w:cs="Arial"/>
                <w:color w:val="000000"/>
                <w:sz w:val="16"/>
                <w:szCs w:val="16"/>
              </w:rPr>
              <w:t>0</w:t>
            </w:r>
          </w:p>
        </w:tc>
        <w:tc>
          <w:tcPr>
            <w:tcW w:w="665" w:type="dxa"/>
          </w:tcPr>
          <w:p w14:paraId="0F18952E"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3D1FC733"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49ED1304" w14:textId="77777777" w:rsidTr="00CC09AD">
        <w:trPr>
          <w:trHeight w:val="20"/>
          <w:jc w:val="center"/>
        </w:trPr>
        <w:tc>
          <w:tcPr>
            <w:tcW w:w="678" w:type="dxa"/>
            <w:vMerge/>
          </w:tcPr>
          <w:p w14:paraId="67B4BD1D"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1BC7EF7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603A20E3"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310C85F3"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487B7AD1"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4237EF7"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20CA97CF"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1.0</w:t>
            </w:r>
          </w:p>
        </w:tc>
        <w:tc>
          <w:tcPr>
            <w:tcW w:w="665" w:type="dxa"/>
            <w:hideMark/>
          </w:tcPr>
          <w:p w14:paraId="172E9E0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270D3AB"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6D754D9D"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0.0</w:t>
            </w:r>
          </w:p>
        </w:tc>
        <w:tc>
          <w:tcPr>
            <w:tcW w:w="665" w:type="dxa"/>
          </w:tcPr>
          <w:p w14:paraId="482F8209"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619C72CD"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3DAF4884" w14:textId="77777777" w:rsidTr="00CC09AD">
        <w:trPr>
          <w:trHeight w:val="20"/>
          <w:jc w:val="center"/>
        </w:trPr>
        <w:tc>
          <w:tcPr>
            <w:tcW w:w="678" w:type="dxa"/>
            <w:vMerge w:val="restart"/>
          </w:tcPr>
          <w:p w14:paraId="26FF538D"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4</w:t>
            </w:r>
          </w:p>
        </w:tc>
        <w:tc>
          <w:tcPr>
            <w:tcW w:w="2031" w:type="dxa"/>
            <w:hideMark/>
          </w:tcPr>
          <w:p w14:paraId="2C350C8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0A2F969B"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5EB164D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6757BB8"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74181AD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BCB3BA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EBCEF8E"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513EEBA8"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75E37A66"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32DB8A40"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2B538202"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5206AE9B" w14:textId="77777777" w:rsidTr="00CC09AD">
        <w:trPr>
          <w:trHeight w:val="20"/>
          <w:jc w:val="center"/>
        </w:trPr>
        <w:tc>
          <w:tcPr>
            <w:tcW w:w="678" w:type="dxa"/>
            <w:vMerge/>
          </w:tcPr>
          <w:p w14:paraId="087DB5DD"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59B6A4D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4EDDD558"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2F4E6EA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EF6F246"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12B954D4"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AF803F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7BDB283"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53762F05"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77F6AE13"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4D81183F"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6C8C00C6"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49722A00" w14:textId="77777777" w:rsidTr="00CC09AD">
        <w:trPr>
          <w:trHeight w:val="20"/>
          <w:jc w:val="center"/>
        </w:trPr>
        <w:tc>
          <w:tcPr>
            <w:tcW w:w="678" w:type="dxa"/>
            <w:vMerge/>
          </w:tcPr>
          <w:p w14:paraId="656541C1"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789873F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0BA57EF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670447B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A3FC844"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0.5</w:t>
            </w:r>
          </w:p>
        </w:tc>
        <w:tc>
          <w:tcPr>
            <w:tcW w:w="665" w:type="dxa"/>
          </w:tcPr>
          <w:p w14:paraId="6BF2A68D"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6EC64DC"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5E62CA7"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2A4BEF9E"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3E3437EC"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7452230F"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0E17FDD9"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77607394" w14:textId="77777777" w:rsidTr="00CC09AD">
        <w:trPr>
          <w:trHeight w:val="20"/>
          <w:jc w:val="center"/>
        </w:trPr>
        <w:tc>
          <w:tcPr>
            <w:tcW w:w="678" w:type="dxa"/>
            <w:vMerge w:val="restart"/>
          </w:tcPr>
          <w:p w14:paraId="3BC2165F"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3</w:t>
            </w:r>
          </w:p>
        </w:tc>
        <w:tc>
          <w:tcPr>
            <w:tcW w:w="2031" w:type="dxa"/>
            <w:hideMark/>
          </w:tcPr>
          <w:p w14:paraId="1FE10238"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161EF1AB"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3C29DFF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D83204A"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A7A8AE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A2EA4F7"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A7B7FA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EDD2767"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553D45F3"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2AB16993"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732BEE43"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433CCDA4" w14:textId="77777777" w:rsidTr="00CC09AD">
        <w:trPr>
          <w:trHeight w:val="20"/>
          <w:jc w:val="center"/>
        </w:trPr>
        <w:tc>
          <w:tcPr>
            <w:tcW w:w="678" w:type="dxa"/>
            <w:vMerge/>
          </w:tcPr>
          <w:p w14:paraId="4A3EDCB1"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68A549BD"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280AD6E4"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42E2ACA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D05D1D1"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334F0848"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9FD855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DF0B2D2"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608EAE5"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7F282D67"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4362BCEE"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DF6E1AF"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58E3FA05" w14:textId="77777777" w:rsidTr="00CC09AD">
        <w:trPr>
          <w:trHeight w:val="20"/>
          <w:jc w:val="center"/>
        </w:trPr>
        <w:tc>
          <w:tcPr>
            <w:tcW w:w="678" w:type="dxa"/>
            <w:vMerge/>
          </w:tcPr>
          <w:p w14:paraId="0EA9E8F8"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275B242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6E86862A"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39D5FA96"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0FB13BF"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w:t>
            </w:r>
          </w:p>
        </w:tc>
        <w:tc>
          <w:tcPr>
            <w:tcW w:w="665" w:type="dxa"/>
          </w:tcPr>
          <w:p w14:paraId="1B317CA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486D1BA"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328B0F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B1A2995"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15BA0CE7"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1D8DB03E"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5FAF0872"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098AB863" w14:textId="77777777" w:rsidTr="00CC09AD">
        <w:trPr>
          <w:trHeight w:val="20"/>
          <w:jc w:val="center"/>
        </w:trPr>
        <w:tc>
          <w:tcPr>
            <w:tcW w:w="678" w:type="dxa"/>
            <w:vMerge w:val="restart"/>
          </w:tcPr>
          <w:p w14:paraId="3CFB6E47"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2</w:t>
            </w:r>
          </w:p>
        </w:tc>
        <w:tc>
          <w:tcPr>
            <w:tcW w:w="2031" w:type="dxa"/>
            <w:hideMark/>
          </w:tcPr>
          <w:p w14:paraId="14C2792E"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03AF95F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02188CF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2E53CC6"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2F592544"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9F7680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35FC8C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CA6AFD8"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61B4CFCD"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7094DF9C"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1A535258"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35CEA418" w14:textId="77777777" w:rsidTr="00CC09AD">
        <w:trPr>
          <w:trHeight w:val="20"/>
          <w:jc w:val="center"/>
        </w:trPr>
        <w:tc>
          <w:tcPr>
            <w:tcW w:w="678" w:type="dxa"/>
            <w:vMerge/>
          </w:tcPr>
          <w:p w14:paraId="29D06D35"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3BFA496B"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0BDF6C6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154F9AA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9EC67E3"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6D5A2EED"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7C73488"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03717C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C97127F"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1AAD3B6D"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2CD7B4D"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1FFFDD04"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62127E86" w14:textId="77777777" w:rsidTr="00CC09AD">
        <w:trPr>
          <w:trHeight w:val="20"/>
          <w:jc w:val="center"/>
        </w:trPr>
        <w:tc>
          <w:tcPr>
            <w:tcW w:w="678" w:type="dxa"/>
            <w:vMerge/>
          </w:tcPr>
          <w:p w14:paraId="5379FBB1"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09B9A060"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314A4C0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0A52A6F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FDD35F1"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46B25F6"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D9C05D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597E64A"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F6A63AD"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1F7E9F91"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57BC4E99"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6E202403"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55CB04AE" w14:textId="77777777" w:rsidTr="00CC09AD">
        <w:trPr>
          <w:trHeight w:val="20"/>
          <w:jc w:val="center"/>
        </w:trPr>
        <w:tc>
          <w:tcPr>
            <w:tcW w:w="678" w:type="dxa"/>
            <w:vMerge w:val="restart"/>
          </w:tcPr>
          <w:p w14:paraId="7A8CC932"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1</w:t>
            </w:r>
          </w:p>
        </w:tc>
        <w:tc>
          <w:tcPr>
            <w:tcW w:w="2031" w:type="dxa"/>
            <w:hideMark/>
          </w:tcPr>
          <w:p w14:paraId="060F804C"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1BB9A44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3BDFE1E7"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2.1</w:t>
            </w:r>
          </w:p>
        </w:tc>
        <w:tc>
          <w:tcPr>
            <w:tcW w:w="665" w:type="dxa"/>
            <w:hideMark/>
          </w:tcPr>
          <w:p w14:paraId="16EA37E8"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26F82B8"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AF69299"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6062FBE7"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066C4BA"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1195FE6C"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424E2976"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B995E7F"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0C3259B1" w14:textId="77777777" w:rsidTr="00CC09AD">
        <w:trPr>
          <w:trHeight w:val="20"/>
          <w:jc w:val="center"/>
        </w:trPr>
        <w:tc>
          <w:tcPr>
            <w:tcW w:w="678" w:type="dxa"/>
            <w:vMerge/>
          </w:tcPr>
          <w:p w14:paraId="687F592E" w14:textId="77777777" w:rsidR="00B93659" w:rsidRPr="00B07EDE" w:rsidRDefault="00B93659" w:rsidP="00CC09AD">
            <w:pPr>
              <w:spacing w:before="0" w:line="240" w:lineRule="auto"/>
              <w:jc w:val="center"/>
              <w:rPr>
                <w:rFonts w:ascii="Arial" w:hAnsi="Arial" w:cs="Arial"/>
                <w:sz w:val="16"/>
                <w:szCs w:val="16"/>
              </w:rPr>
            </w:pPr>
          </w:p>
        </w:tc>
        <w:tc>
          <w:tcPr>
            <w:tcW w:w="2031" w:type="dxa"/>
            <w:hideMark/>
          </w:tcPr>
          <w:p w14:paraId="788D2EF8"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5B4FEA8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23E66391"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2.1</w:t>
            </w:r>
          </w:p>
        </w:tc>
        <w:tc>
          <w:tcPr>
            <w:tcW w:w="665" w:type="dxa"/>
            <w:hideMark/>
          </w:tcPr>
          <w:p w14:paraId="58866F91"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872E8DD"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B5C424C"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0D68398D"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27484D3"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7B18921A"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78A9EE98"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2A3346DD"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7F0461F9" w14:textId="77777777" w:rsidTr="00CC09AD">
        <w:trPr>
          <w:trHeight w:val="20"/>
          <w:jc w:val="center"/>
        </w:trPr>
        <w:tc>
          <w:tcPr>
            <w:tcW w:w="678" w:type="dxa"/>
            <w:vMerge/>
          </w:tcPr>
          <w:p w14:paraId="02A780C5" w14:textId="77777777" w:rsidR="00B93659" w:rsidRPr="00B07EDE" w:rsidRDefault="00B93659" w:rsidP="00CC09AD">
            <w:pPr>
              <w:spacing w:before="0" w:line="240" w:lineRule="auto"/>
              <w:jc w:val="center"/>
              <w:rPr>
                <w:rFonts w:ascii="Arial" w:hAnsi="Arial" w:cs="Arial"/>
                <w:sz w:val="16"/>
                <w:szCs w:val="16"/>
              </w:rPr>
            </w:pPr>
          </w:p>
        </w:tc>
        <w:tc>
          <w:tcPr>
            <w:tcW w:w="2031" w:type="dxa"/>
            <w:hideMark/>
          </w:tcPr>
          <w:p w14:paraId="6F03B22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7BD6389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6444FEA5"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hideMark/>
          </w:tcPr>
          <w:p w14:paraId="45E9F667"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B9EADED"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1833523"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319A69F7"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BDFF1F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2951496C"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2E7A87C8"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2DB7CB70"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3350AE3A" w14:textId="77777777" w:rsidTr="00CC09AD">
        <w:trPr>
          <w:trHeight w:val="20"/>
          <w:jc w:val="center"/>
        </w:trPr>
        <w:tc>
          <w:tcPr>
            <w:tcW w:w="678" w:type="dxa"/>
            <w:vMerge/>
          </w:tcPr>
          <w:p w14:paraId="662F88F0" w14:textId="77777777" w:rsidR="00B93659" w:rsidRPr="00B07EDE" w:rsidRDefault="00B93659" w:rsidP="00CC09AD">
            <w:pPr>
              <w:spacing w:before="0" w:line="240" w:lineRule="auto"/>
              <w:jc w:val="center"/>
              <w:rPr>
                <w:rFonts w:ascii="Arial" w:hAnsi="Arial" w:cs="Arial"/>
                <w:sz w:val="16"/>
                <w:szCs w:val="16"/>
              </w:rPr>
            </w:pPr>
          </w:p>
        </w:tc>
        <w:tc>
          <w:tcPr>
            <w:tcW w:w="2031" w:type="dxa"/>
            <w:hideMark/>
          </w:tcPr>
          <w:p w14:paraId="48A54637"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07837C7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5A4A4B2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6F30F46C"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41DBF5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442E418"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553544FC"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7A45055"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75AAD672"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35F1C023"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1664C7C6"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bl>
    <w:p w14:paraId="3938C2DC" w14:textId="77777777" w:rsidR="00B93659" w:rsidRDefault="00B93659" w:rsidP="00B93659"/>
    <w:p w14:paraId="519838F4" w14:textId="24AFC6C7" w:rsidR="00B93659" w:rsidRDefault="00B93659" w:rsidP="00B93659">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244BEB">
        <w:rPr>
          <w:noProof/>
        </w:rPr>
        <w:t>2</w:t>
      </w:r>
      <w:r>
        <w:rPr>
          <w:noProof/>
        </w:rPr>
        <w:fldChar w:fldCharType="end"/>
      </w:r>
      <w:r>
        <w:t>: Available multi-band relaxation data for 50%-tile CDF EIRP</w:t>
      </w:r>
    </w:p>
    <w:tbl>
      <w:tblPr>
        <w:tblStyle w:val="TableGrid"/>
        <w:tblW w:w="9360" w:type="dxa"/>
        <w:jc w:val="center"/>
        <w:tblCellMar>
          <w:left w:w="0" w:type="dxa"/>
          <w:right w:w="0" w:type="dxa"/>
        </w:tblCellMar>
        <w:tblLook w:val="0400" w:firstRow="0" w:lastRow="0" w:firstColumn="0" w:lastColumn="0" w:noHBand="0" w:noVBand="1"/>
      </w:tblPr>
      <w:tblGrid>
        <w:gridCol w:w="678"/>
        <w:gridCol w:w="2031"/>
        <w:gridCol w:w="666"/>
        <w:gridCol w:w="665"/>
        <w:gridCol w:w="665"/>
        <w:gridCol w:w="665"/>
        <w:gridCol w:w="665"/>
        <w:gridCol w:w="665"/>
        <w:gridCol w:w="665"/>
        <w:gridCol w:w="665"/>
        <w:gridCol w:w="665"/>
        <w:gridCol w:w="665"/>
      </w:tblGrid>
      <w:tr w:rsidR="00B93659" w:rsidRPr="00B07EDE" w14:paraId="18DC9F50" w14:textId="77777777" w:rsidTr="00CC09AD">
        <w:trPr>
          <w:trHeight w:val="20"/>
          <w:jc w:val="center"/>
        </w:trPr>
        <w:tc>
          <w:tcPr>
            <w:tcW w:w="678" w:type="dxa"/>
          </w:tcPr>
          <w:p w14:paraId="57CDC9F9"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Case</w:t>
            </w:r>
          </w:p>
        </w:tc>
        <w:tc>
          <w:tcPr>
            <w:tcW w:w="2031" w:type="dxa"/>
            <w:hideMark/>
          </w:tcPr>
          <w:p w14:paraId="0CCA2D6D"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Supported bands</w:t>
            </w:r>
          </w:p>
        </w:tc>
        <w:tc>
          <w:tcPr>
            <w:tcW w:w="666" w:type="dxa"/>
            <w:hideMark/>
          </w:tcPr>
          <w:p w14:paraId="433D6B84"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Band</w:t>
            </w:r>
          </w:p>
        </w:tc>
        <w:tc>
          <w:tcPr>
            <w:tcW w:w="665" w:type="dxa"/>
            <w:hideMark/>
          </w:tcPr>
          <w:p w14:paraId="26527448"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[1]</w:t>
            </w:r>
          </w:p>
        </w:tc>
        <w:tc>
          <w:tcPr>
            <w:tcW w:w="665" w:type="dxa"/>
            <w:hideMark/>
          </w:tcPr>
          <w:p w14:paraId="4443B304"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[2]</w:t>
            </w:r>
          </w:p>
        </w:tc>
        <w:tc>
          <w:tcPr>
            <w:tcW w:w="665" w:type="dxa"/>
            <w:hideMark/>
          </w:tcPr>
          <w:p w14:paraId="74377784" w14:textId="77777777" w:rsidR="00B93659" w:rsidRPr="006E1787" w:rsidRDefault="00B93659" w:rsidP="00CC09AD">
            <w:pPr>
              <w:spacing w:before="0" w:line="240" w:lineRule="auto"/>
              <w:jc w:val="center"/>
              <w:rPr>
                <w:rFonts w:ascii="Arial" w:hAnsi="Arial" w:cs="Arial"/>
                <w:b/>
                <w:sz w:val="16"/>
                <w:szCs w:val="16"/>
              </w:rPr>
            </w:pPr>
            <w:r>
              <w:rPr>
                <w:rFonts w:ascii="Arial" w:hAnsi="Arial" w:cs="Arial"/>
                <w:b/>
                <w:bCs/>
                <w:sz w:val="16"/>
                <w:szCs w:val="16"/>
              </w:rPr>
              <w:t>[3,13]</w:t>
            </w:r>
          </w:p>
        </w:tc>
        <w:tc>
          <w:tcPr>
            <w:tcW w:w="665" w:type="dxa"/>
            <w:hideMark/>
          </w:tcPr>
          <w:p w14:paraId="0EF105B5" w14:textId="77777777" w:rsidR="00B93659" w:rsidRPr="006E1787" w:rsidRDefault="00B93659" w:rsidP="00CC09AD">
            <w:pPr>
              <w:spacing w:before="0" w:line="240" w:lineRule="auto"/>
              <w:jc w:val="center"/>
              <w:rPr>
                <w:rFonts w:ascii="Arial" w:hAnsi="Arial" w:cs="Arial"/>
                <w:b/>
                <w:sz w:val="16"/>
                <w:szCs w:val="16"/>
              </w:rPr>
            </w:pPr>
            <w:r>
              <w:rPr>
                <w:rFonts w:ascii="Arial" w:hAnsi="Arial" w:cs="Arial"/>
                <w:b/>
                <w:bCs/>
                <w:sz w:val="16"/>
                <w:szCs w:val="16"/>
              </w:rPr>
              <w:t>[4,10]</w:t>
            </w:r>
          </w:p>
        </w:tc>
        <w:tc>
          <w:tcPr>
            <w:tcW w:w="665" w:type="dxa"/>
            <w:hideMark/>
          </w:tcPr>
          <w:p w14:paraId="4F74A2E1"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[5]</w:t>
            </w:r>
          </w:p>
        </w:tc>
        <w:tc>
          <w:tcPr>
            <w:tcW w:w="665" w:type="dxa"/>
            <w:hideMark/>
          </w:tcPr>
          <w:p w14:paraId="48997F6F" w14:textId="77777777" w:rsidR="00B93659" w:rsidRPr="006E1787" w:rsidRDefault="00B93659" w:rsidP="00CC09AD">
            <w:pPr>
              <w:spacing w:before="0" w:line="240" w:lineRule="auto"/>
              <w:jc w:val="center"/>
              <w:rPr>
                <w:rFonts w:ascii="Arial" w:hAnsi="Arial" w:cs="Arial"/>
                <w:b/>
                <w:sz w:val="16"/>
                <w:szCs w:val="16"/>
              </w:rPr>
            </w:pPr>
            <w:r w:rsidRPr="006E1787">
              <w:rPr>
                <w:rFonts w:ascii="Arial" w:hAnsi="Arial" w:cs="Arial"/>
                <w:b/>
                <w:bCs/>
                <w:sz w:val="16"/>
                <w:szCs w:val="16"/>
              </w:rPr>
              <w:t>[6]</w:t>
            </w:r>
          </w:p>
        </w:tc>
        <w:tc>
          <w:tcPr>
            <w:tcW w:w="665" w:type="dxa"/>
          </w:tcPr>
          <w:p w14:paraId="43BA9C2B" w14:textId="77777777" w:rsidR="00B93659" w:rsidRPr="006E1787" w:rsidRDefault="00B93659" w:rsidP="00CC09AD">
            <w:pPr>
              <w:spacing w:before="0" w:line="240" w:lineRule="auto"/>
              <w:jc w:val="center"/>
              <w:rPr>
                <w:rFonts w:ascii="Arial" w:hAnsi="Arial" w:cs="Arial"/>
                <w:b/>
                <w:sz w:val="16"/>
                <w:szCs w:val="16"/>
              </w:rPr>
            </w:pPr>
            <w:r>
              <w:rPr>
                <w:rFonts w:ascii="Arial" w:hAnsi="Arial" w:cs="Arial"/>
                <w:b/>
                <w:sz w:val="16"/>
                <w:szCs w:val="16"/>
              </w:rPr>
              <w:t>[9]</w:t>
            </w:r>
          </w:p>
        </w:tc>
        <w:tc>
          <w:tcPr>
            <w:tcW w:w="665" w:type="dxa"/>
          </w:tcPr>
          <w:p w14:paraId="6905E51A" w14:textId="77777777" w:rsidR="00B93659" w:rsidRPr="006E1787" w:rsidRDefault="00B93659" w:rsidP="00CC09AD">
            <w:pPr>
              <w:spacing w:before="0" w:line="240" w:lineRule="auto"/>
              <w:jc w:val="center"/>
              <w:rPr>
                <w:rFonts w:ascii="Arial" w:hAnsi="Arial" w:cs="Arial"/>
                <w:b/>
                <w:sz w:val="16"/>
                <w:szCs w:val="16"/>
              </w:rPr>
            </w:pPr>
            <w:r>
              <w:rPr>
                <w:rFonts w:ascii="Arial" w:hAnsi="Arial" w:cs="Arial"/>
                <w:b/>
                <w:sz w:val="16"/>
                <w:szCs w:val="16"/>
              </w:rPr>
              <w:t>[14]</w:t>
            </w:r>
          </w:p>
        </w:tc>
        <w:tc>
          <w:tcPr>
            <w:tcW w:w="665" w:type="dxa"/>
          </w:tcPr>
          <w:p w14:paraId="2232FB3A" w14:textId="77777777" w:rsidR="00B93659" w:rsidRPr="006E1787" w:rsidRDefault="00B93659" w:rsidP="00CC09AD">
            <w:pPr>
              <w:spacing w:before="0" w:line="240" w:lineRule="auto"/>
              <w:jc w:val="center"/>
              <w:rPr>
                <w:rFonts w:ascii="Arial" w:hAnsi="Arial" w:cs="Arial"/>
                <w:b/>
                <w:sz w:val="16"/>
                <w:szCs w:val="16"/>
              </w:rPr>
            </w:pPr>
            <w:r>
              <w:rPr>
                <w:rFonts w:ascii="Arial" w:hAnsi="Arial" w:cs="Arial"/>
                <w:b/>
                <w:sz w:val="16"/>
                <w:szCs w:val="16"/>
              </w:rPr>
              <w:t>[15,18]</w:t>
            </w:r>
          </w:p>
        </w:tc>
      </w:tr>
      <w:tr w:rsidR="00B93659" w:rsidRPr="00B07EDE" w14:paraId="4D3C47CC" w14:textId="77777777" w:rsidTr="00CC09AD">
        <w:trPr>
          <w:trHeight w:val="20"/>
          <w:jc w:val="center"/>
        </w:trPr>
        <w:tc>
          <w:tcPr>
            <w:tcW w:w="678" w:type="dxa"/>
            <w:vMerge w:val="restart"/>
          </w:tcPr>
          <w:p w14:paraId="62D87F3A"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8</w:t>
            </w:r>
          </w:p>
        </w:tc>
        <w:tc>
          <w:tcPr>
            <w:tcW w:w="2031" w:type="dxa"/>
            <w:hideMark/>
          </w:tcPr>
          <w:p w14:paraId="2695B2A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57F2AD2B"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13EA2CEE"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9CA65EE"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4B5092C"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02D88D2"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DE69DBB"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733DE6AC"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28C74939"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0050E98D"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B1C7188"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1E136532" w14:textId="77777777" w:rsidTr="00CC09AD">
        <w:trPr>
          <w:trHeight w:val="20"/>
          <w:jc w:val="center"/>
        </w:trPr>
        <w:tc>
          <w:tcPr>
            <w:tcW w:w="678" w:type="dxa"/>
            <w:vMerge/>
          </w:tcPr>
          <w:p w14:paraId="1C9B39B9"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0A02352B"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11BE66A0"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5073BDD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34710BE"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5859F382"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DDF9BB2"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664C17F"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72600A1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696EFB5A"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61AD8921"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5972A43C"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6EF93500" w14:textId="77777777" w:rsidTr="00CC09AD">
        <w:trPr>
          <w:trHeight w:val="20"/>
          <w:jc w:val="center"/>
        </w:trPr>
        <w:tc>
          <w:tcPr>
            <w:tcW w:w="678" w:type="dxa"/>
            <w:vMerge w:val="restart"/>
          </w:tcPr>
          <w:p w14:paraId="691DE902"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7</w:t>
            </w:r>
          </w:p>
        </w:tc>
        <w:tc>
          <w:tcPr>
            <w:tcW w:w="2031" w:type="dxa"/>
            <w:hideMark/>
          </w:tcPr>
          <w:p w14:paraId="3B80D44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585BBC58"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52556A0A"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1D1D4F4"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59E36DE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4FB376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488CB5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EECFA60"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644E4329"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297379B3"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E10A0E4"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668A2B51" w14:textId="77777777" w:rsidTr="00CC09AD">
        <w:trPr>
          <w:trHeight w:val="20"/>
          <w:jc w:val="center"/>
        </w:trPr>
        <w:tc>
          <w:tcPr>
            <w:tcW w:w="678" w:type="dxa"/>
            <w:vMerge/>
          </w:tcPr>
          <w:p w14:paraId="69732999"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020FC24E"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319DD72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0F5371C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F3F8BEC"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3E7A6E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8FB321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7BDFA2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E322A17"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1585AD98"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44614FCC"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643F2C0F"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4D282573" w14:textId="77777777" w:rsidTr="00CC09AD">
        <w:trPr>
          <w:trHeight w:val="20"/>
          <w:jc w:val="center"/>
        </w:trPr>
        <w:tc>
          <w:tcPr>
            <w:tcW w:w="678" w:type="dxa"/>
            <w:vMerge w:val="restart"/>
          </w:tcPr>
          <w:p w14:paraId="5DACA388"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6</w:t>
            </w:r>
          </w:p>
        </w:tc>
        <w:tc>
          <w:tcPr>
            <w:tcW w:w="2031" w:type="dxa"/>
            <w:hideMark/>
          </w:tcPr>
          <w:p w14:paraId="430A81D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052391AA"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4097CC9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A90D902"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1E1E9E2"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2D659D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4428086"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46497D94"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0C637BFF"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5F98A852"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7E7E44F3"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310A66DF" w14:textId="77777777" w:rsidTr="00CC09AD">
        <w:trPr>
          <w:trHeight w:val="20"/>
          <w:jc w:val="center"/>
        </w:trPr>
        <w:tc>
          <w:tcPr>
            <w:tcW w:w="678" w:type="dxa"/>
            <w:vMerge/>
          </w:tcPr>
          <w:p w14:paraId="18317A55"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3D2EC248"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45E00EDC"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3FA6EB6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1A2CF2E"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5DF2C09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4D47458"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5803E72"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43E85329"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42CB2B21"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074265A9"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1942C19D"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5BB8D2BE" w14:textId="77777777" w:rsidTr="00CC09AD">
        <w:trPr>
          <w:trHeight w:val="20"/>
          <w:jc w:val="center"/>
        </w:trPr>
        <w:tc>
          <w:tcPr>
            <w:tcW w:w="678" w:type="dxa"/>
            <w:vMerge w:val="restart"/>
          </w:tcPr>
          <w:p w14:paraId="771953BF"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5</w:t>
            </w:r>
          </w:p>
        </w:tc>
        <w:tc>
          <w:tcPr>
            <w:tcW w:w="2031" w:type="dxa"/>
            <w:hideMark/>
          </w:tcPr>
          <w:p w14:paraId="21AEC55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48D482E0"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1BADAC09"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1.6</w:t>
            </w:r>
          </w:p>
        </w:tc>
        <w:tc>
          <w:tcPr>
            <w:tcW w:w="665" w:type="dxa"/>
            <w:hideMark/>
          </w:tcPr>
          <w:p w14:paraId="70AD94E2"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E35841B"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0.6</w:t>
            </w:r>
          </w:p>
        </w:tc>
        <w:tc>
          <w:tcPr>
            <w:tcW w:w="665" w:type="dxa"/>
            <w:hideMark/>
          </w:tcPr>
          <w:p w14:paraId="7619F020"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5C1DE02D"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12E1590"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5FFDE869"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1.0</w:t>
            </w:r>
          </w:p>
        </w:tc>
        <w:tc>
          <w:tcPr>
            <w:tcW w:w="665" w:type="dxa"/>
          </w:tcPr>
          <w:p w14:paraId="2AC9FFB4"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22636F7D"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12336F6C" w14:textId="77777777" w:rsidTr="00CC09AD">
        <w:trPr>
          <w:trHeight w:val="20"/>
          <w:jc w:val="center"/>
        </w:trPr>
        <w:tc>
          <w:tcPr>
            <w:tcW w:w="678" w:type="dxa"/>
            <w:vMerge/>
          </w:tcPr>
          <w:p w14:paraId="5C79B609"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4449708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506DDAA8"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216A380C"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02F4F61C"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A924A2C"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29341DBB"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1.6</w:t>
            </w:r>
          </w:p>
        </w:tc>
        <w:tc>
          <w:tcPr>
            <w:tcW w:w="665" w:type="dxa"/>
            <w:hideMark/>
          </w:tcPr>
          <w:p w14:paraId="4F654BB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C159BCD"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64070F8A"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7DEC1BF0"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65F8BB39"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3F595B35" w14:textId="77777777" w:rsidTr="00CC09AD">
        <w:trPr>
          <w:trHeight w:val="20"/>
          <w:jc w:val="center"/>
        </w:trPr>
        <w:tc>
          <w:tcPr>
            <w:tcW w:w="678" w:type="dxa"/>
            <w:vMerge w:val="restart"/>
          </w:tcPr>
          <w:p w14:paraId="5A46436C"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4</w:t>
            </w:r>
          </w:p>
        </w:tc>
        <w:tc>
          <w:tcPr>
            <w:tcW w:w="2031" w:type="dxa"/>
            <w:hideMark/>
          </w:tcPr>
          <w:p w14:paraId="5495611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01BBC8C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1C11CD4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1FC56CF"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789B416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727FB94"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3EB58C5"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06B96F16"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12E75997"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5064AAFB"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10030B5"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72C220A2" w14:textId="77777777" w:rsidTr="00CC09AD">
        <w:trPr>
          <w:trHeight w:val="20"/>
          <w:jc w:val="center"/>
        </w:trPr>
        <w:tc>
          <w:tcPr>
            <w:tcW w:w="678" w:type="dxa"/>
            <w:vMerge/>
          </w:tcPr>
          <w:p w14:paraId="620CD6B8"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2196423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1C76E4A4"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182E24F2"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D4C28B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2DC1BA6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C1A0DA3"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E8A13D7"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6227C8B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2B4B00E0"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776D4B4B"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6EE65BF"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4771E53F" w14:textId="77777777" w:rsidTr="00CC09AD">
        <w:trPr>
          <w:trHeight w:val="20"/>
          <w:jc w:val="center"/>
        </w:trPr>
        <w:tc>
          <w:tcPr>
            <w:tcW w:w="678" w:type="dxa"/>
            <w:vMerge/>
          </w:tcPr>
          <w:p w14:paraId="1C6AD54C"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4985948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24A1048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5037429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302D114"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E1BE2E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EDB99E6"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9ABBCF5"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7C7CE9E1"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5F2545A3"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33ED6372"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50CCF1A"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306A69F8" w14:textId="77777777" w:rsidTr="00CC09AD">
        <w:trPr>
          <w:trHeight w:val="20"/>
          <w:jc w:val="center"/>
        </w:trPr>
        <w:tc>
          <w:tcPr>
            <w:tcW w:w="678" w:type="dxa"/>
            <w:vMerge w:val="restart"/>
          </w:tcPr>
          <w:p w14:paraId="777482B1"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3</w:t>
            </w:r>
          </w:p>
        </w:tc>
        <w:tc>
          <w:tcPr>
            <w:tcW w:w="2031" w:type="dxa"/>
            <w:hideMark/>
          </w:tcPr>
          <w:p w14:paraId="4BC6B437"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20FC7BD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1126F8F7"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F29CEC2"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21EDB6B4"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786E32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CC4CE6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52FBFC1"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03DC23A3"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2F4FD37F"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24717A38"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2B883351" w14:textId="77777777" w:rsidTr="00CC09AD">
        <w:trPr>
          <w:trHeight w:val="20"/>
          <w:jc w:val="center"/>
        </w:trPr>
        <w:tc>
          <w:tcPr>
            <w:tcW w:w="678" w:type="dxa"/>
            <w:vMerge/>
          </w:tcPr>
          <w:p w14:paraId="7D702EB3"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53BC8089"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019BFD30"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584CBFC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365142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27C1D9B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2CAA70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377D94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7D6F857"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3D021E5D"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155399D3"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340E46E"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0A3D50A6" w14:textId="77777777" w:rsidTr="00CC09AD">
        <w:trPr>
          <w:trHeight w:val="20"/>
          <w:jc w:val="center"/>
        </w:trPr>
        <w:tc>
          <w:tcPr>
            <w:tcW w:w="678" w:type="dxa"/>
            <w:vMerge/>
          </w:tcPr>
          <w:p w14:paraId="23257EB9"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707B3FF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4350FE5B"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153AC20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A3144C8"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F286AC6"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C94F7A8"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9EDDE0C"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56C2922"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4172CEB9"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6C717316"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5758F1B3"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5B5BCA9F" w14:textId="77777777" w:rsidTr="00CC09AD">
        <w:trPr>
          <w:trHeight w:val="20"/>
          <w:jc w:val="center"/>
        </w:trPr>
        <w:tc>
          <w:tcPr>
            <w:tcW w:w="678" w:type="dxa"/>
            <w:vMerge w:val="restart"/>
          </w:tcPr>
          <w:p w14:paraId="6D4BA401"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2</w:t>
            </w:r>
          </w:p>
        </w:tc>
        <w:tc>
          <w:tcPr>
            <w:tcW w:w="2031" w:type="dxa"/>
            <w:hideMark/>
          </w:tcPr>
          <w:p w14:paraId="09DFA0F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632E0AA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785B7EF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9236CF9"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F188E2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C127E7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C8B0861"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6CCD46F4"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1A27F70E"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A3D83AB"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74F0F7B5"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399BFEC5" w14:textId="77777777" w:rsidTr="00CC09AD">
        <w:trPr>
          <w:trHeight w:val="20"/>
          <w:jc w:val="center"/>
        </w:trPr>
        <w:tc>
          <w:tcPr>
            <w:tcW w:w="678" w:type="dxa"/>
            <w:vMerge/>
          </w:tcPr>
          <w:p w14:paraId="6B7916F1"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1F720BF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7541081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5ADF8D7A"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D4373BC"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2FBBDB26"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54D31134"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047CDE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DB32B34"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7D8D2F45"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2C5B71EA"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B2DDD9F"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40D045BF" w14:textId="77777777" w:rsidTr="00CC09AD">
        <w:trPr>
          <w:trHeight w:val="20"/>
          <w:jc w:val="center"/>
        </w:trPr>
        <w:tc>
          <w:tcPr>
            <w:tcW w:w="678" w:type="dxa"/>
            <w:vMerge/>
          </w:tcPr>
          <w:p w14:paraId="30899586" w14:textId="77777777" w:rsidR="00B93659" w:rsidRPr="003A79B0" w:rsidRDefault="00B93659" w:rsidP="00CC09AD">
            <w:pPr>
              <w:spacing w:before="0" w:line="240" w:lineRule="auto"/>
              <w:jc w:val="center"/>
              <w:rPr>
                <w:rFonts w:ascii="Arial" w:hAnsi="Arial" w:cs="Arial"/>
                <w:sz w:val="16"/>
                <w:szCs w:val="16"/>
              </w:rPr>
            </w:pPr>
          </w:p>
        </w:tc>
        <w:tc>
          <w:tcPr>
            <w:tcW w:w="2031" w:type="dxa"/>
            <w:hideMark/>
          </w:tcPr>
          <w:p w14:paraId="2939F3D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2F4D82B6"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4B9C4BA5"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60ED66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2430E1F"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1818EA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24AA33E"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04653DB2" w14:textId="77777777" w:rsidR="00B93659" w:rsidRPr="00B07EDE" w:rsidRDefault="00B93659" w:rsidP="00CC09AD">
            <w:pPr>
              <w:spacing w:before="0" w:line="240" w:lineRule="auto"/>
              <w:jc w:val="right"/>
              <w:rPr>
                <w:rFonts w:ascii="Arial" w:hAnsi="Arial" w:cs="Arial"/>
                <w:sz w:val="16"/>
                <w:szCs w:val="16"/>
              </w:rPr>
            </w:pPr>
          </w:p>
        </w:tc>
        <w:tc>
          <w:tcPr>
            <w:tcW w:w="665" w:type="dxa"/>
            <w:vAlign w:val="center"/>
          </w:tcPr>
          <w:p w14:paraId="3AFC83AC"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04543C30"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2E95B868" w14:textId="77777777" w:rsidR="00B93659" w:rsidRPr="00B07EDE" w:rsidRDefault="00B93659" w:rsidP="00CC09AD">
            <w:pPr>
              <w:spacing w:before="0" w:line="240" w:lineRule="auto"/>
              <w:jc w:val="right"/>
              <w:rPr>
                <w:rFonts w:ascii="Arial" w:hAnsi="Arial" w:cs="Arial"/>
                <w:sz w:val="16"/>
                <w:szCs w:val="16"/>
              </w:rPr>
            </w:pPr>
          </w:p>
        </w:tc>
      </w:tr>
      <w:tr w:rsidR="00B93659" w:rsidRPr="00B07EDE" w14:paraId="580B3884" w14:textId="77777777" w:rsidTr="00CC09AD">
        <w:trPr>
          <w:trHeight w:val="20"/>
          <w:jc w:val="center"/>
        </w:trPr>
        <w:tc>
          <w:tcPr>
            <w:tcW w:w="678" w:type="dxa"/>
            <w:vMerge w:val="restart"/>
          </w:tcPr>
          <w:p w14:paraId="111093AB" w14:textId="77777777" w:rsidR="00B93659" w:rsidRPr="003A79B0" w:rsidRDefault="00B93659" w:rsidP="00CC09AD">
            <w:pPr>
              <w:spacing w:before="0" w:line="240" w:lineRule="auto"/>
              <w:jc w:val="center"/>
              <w:rPr>
                <w:rFonts w:ascii="Arial" w:hAnsi="Arial" w:cs="Arial"/>
                <w:sz w:val="16"/>
                <w:szCs w:val="16"/>
              </w:rPr>
            </w:pPr>
            <w:r w:rsidRPr="003A79B0">
              <w:rPr>
                <w:rFonts w:ascii="Arial" w:hAnsi="Arial" w:cs="Arial"/>
                <w:sz w:val="16"/>
                <w:szCs w:val="16"/>
              </w:rPr>
              <w:t>1</w:t>
            </w:r>
          </w:p>
        </w:tc>
        <w:tc>
          <w:tcPr>
            <w:tcW w:w="2031" w:type="dxa"/>
            <w:hideMark/>
          </w:tcPr>
          <w:p w14:paraId="43FDD47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7BCC04A2"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5CDAB848"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1.9</w:t>
            </w:r>
          </w:p>
        </w:tc>
        <w:tc>
          <w:tcPr>
            <w:tcW w:w="665" w:type="dxa"/>
            <w:hideMark/>
          </w:tcPr>
          <w:p w14:paraId="4DDC7EB1"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1EF532A8"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FA50F27"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2.4</w:t>
            </w:r>
          </w:p>
        </w:tc>
        <w:tc>
          <w:tcPr>
            <w:tcW w:w="665" w:type="dxa"/>
            <w:hideMark/>
          </w:tcPr>
          <w:p w14:paraId="3A4326E2"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3D376C2A"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123D6CB7"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598059B5"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2BFE5B8F"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07AA654E" w14:textId="77777777" w:rsidTr="00CC09AD">
        <w:trPr>
          <w:trHeight w:val="20"/>
          <w:jc w:val="center"/>
        </w:trPr>
        <w:tc>
          <w:tcPr>
            <w:tcW w:w="678" w:type="dxa"/>
            <w:vMerge/>
          </w:tcPr>
          <w:p w14:paraId="4184094D" w14:textId="77777777" w:rsidR="00B93659" w:rsidRPr="00B07EDE" w:rsidRDefault="00B93659" w:rsidP="00CC09AD">
            <w:pPr>
              <w:spacing w:before="0" w:line="240" w:lineRule="auto"/>
              <w:jc w:val="center"/>
              <w:rPr>
                <w:rFonts w:ascii="Arial" w:hAnsi="Arial" w:cs="Arial"/>
                <w:sz w:val="16"/>
                <w:szCs w:val="16"/>
              </w:rPr>
            </w:pPr>
          </w:p>
        </w:tc>
        <w:tc>
          <w:tcPr>
            <w:tcW w:w="2031" w:type="dxa"/>
            <w:hideMark/>
          </w:tcPr>
          <w:p w14:paraId="0165B7A7"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36432BA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49ED8E8A"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39821B46"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F5D2FC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44FF065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2.4</w:t>
            </w:r>
          </w:p>
        </w:tc>
        <w:tc>
          <w:tcPr>
            <w:tcW w:w="665" w:type="dxa"/>
            <w:hideMark/>
          </w:tcPr>
          <w:p w14:paraId="06A2122B"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29FACB4"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12B127E5"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31544001"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0828289B"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7D7F5D94" w14:textId="77777777" w:rsidTr="00CC09AD">
        <w:trPr>
          <w:trHeight w:val="20"/>
          <w:jc w:val="center"/>
        </w:trPr>
        <w:tc>
          <w:tcPr>
            <w:tcW w:w="678" w:type="dxa"/>
            <w:vMerge/>
          </w:tcPr>
          <w:p w14:paraId="2EFD0E25" w14:textId="77777777" w:rsidR="00B93659" w:rsidRPr="00B07EDE" w:rsidRDefault="00B93659" w:rsidP="00CC09AD">
            <w:pPr>
              <w:spacing w:before="0" w:line="240" w:lineRule="auto"/>
              <w:jc w:val="center"/>
              <w:rPr>
                <w:rFonts w:ascii="Arial" w:hAnsi="Arial" w:cs="Arial"/>
                <w:sz w:val="16"/>
                <w:szCs w:val="16"/>
              </w:rPr>
            </w:pPr>
          </w:p>
        </w:tc>
        <w:tc>
          <w:tcPr>
            <w:tcW w:w="2031" w:type="dxa"/>
            <w:hideMark/>
          </w:tcPr>
          <w:p w14:paraId="3D146CBF"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539CA3EB"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3B49419E"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04671CAC"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02C3B6E6"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94C42D0"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1.3</w:t>
            </w:r>
          </w:p>
        </w:tc>
        <w:tc>
          <w:tcPr>
            <w:tcW w:w="665" w:type="dxa"/>
            <w:hideMark/>
          </w:tcPr>
          <w:p w14:paraId="6DABF45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78C88E3B"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4105604D"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64C2EFC"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33B33830"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r w:rsidR="00B93659" w:rsidRPr="00B07EDE" w14:paraId="4FAEFDB5" w14:textId="77777777" w:rsidTr="00CC09AD">
        <w:trPr>
          <w:trHeight w:val="20"/>
          <w:jc w:val="center"/>
        </w:trPr>
        <w:tc>
          <w:tcPr>
            <w:tcW w:w="678" w:type="dxa"/>
            <w:vMerge/>
          </w:tcPr>
          <w:p w14:paraId="1A35F64C" w14:textId="77777777" w:rsidR="00B93659" w:rsidRPr="00B07EDE" w:rsidRDefault="00B93659" w:rsidP="00CC09AD">
            <w:pPr>
              <w:spacing w:before="0" w:line="240" w:lineRule="auto"/>
              <w:jc w:val="center"/>
              <w:rPr>
                <w:rFonts w:ascii="Arial" w:hAnsi="Arial" w:cs="Arial"/>
                <w:sz w:val="16"/>
                <w:szCs w:val="16"/>
              </w:rPr>
            </w:pPr>
          </w:p>
        </w:tc>
        <w:tc>
          <w:tcPr>
            <w:tcW w:w="2031" w:type="dxa"/>
            <w:hideMark/>
          </w:tcPr>
          <w:p w14:paraId="23367B15"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7C1C9451" w14:textId="77777777" w:rsidR="00B93659" w:rsidRPr="00B07EDE" w:rsidRDefault="00B93659" w:rsidP="00CC09AD">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6F72D066"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1.2</w:t>
            </w:r>
          </w:p>
        </w:tc>
        <w:tc>
          <w:tcPr>
            <w:tcW w:w="665" w:type="dxa"/>
            <w:hideMark/>
          </w:tcPr>
          <w:p w14:paraId="22B1C554"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18EBED20"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2DF4B4A6"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2.4</w:t>
            </w:r>
          </w:p>
        </w:tc>
        <w:tc>
          <w:tcPr>
            <w:tcW w:w="665" w:type="dxa"/>
            <w:hideMark/>
          </w:tcPr>
          <w:p w14:paraId="1FC31DD9" w14:textId="77777777" w:rsidR="00B93659" w:rsidRPr="00B07EDE" w:rsidRDefault="00B93659" w:rsidP="00CC09AD">
            <w:pPr>
              <w:spacing w:before="0" w:line="240" w:lineRule="auto"/>
              <w:jc w:val="right"/>
              <w:rPr>
                <w:rFonts w:ascii="Arial" w:hAnsi="Arial" w:cs="Arial"/>
                <w:sz w:val="16"/>
                <w:szCs w:val="16"/>
              </w:rPr>
            </w:pPr>
          </w:p>
        </w:tc>
        <w:tc>
          <w:tcPr>
            <w:tcW w:w="665" w:type="dxa"/>
            <w:hideMark/>
          </w:tcPr>
          <w:p w14:paraId="1B5CC3A2" w14:textId="77777777" w:rsidR="00B93659" w:rsidRPr="00B07EDE" w:rsidRDefault="00B93659" w:rsidP="00CC09AD">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50C9E15C" w14:textId="77777777" w:rsidR="00B93659" w:rsidRPr="00B07EDE" w:rsidRDefault="00B93659" w:rsidP="00CC09AD">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6BD77982" w14:textId="77777777" w:rsidR="00B93659" w:rsidRPr="00B07EDE" w:rsidRDefault="00B93659" w:rsidP="00CC09AD">
            <w:pPr>
              <w:spacing w:before="0" w:line="240" w:lineRule="auto"/>
              <w:jc w:val="right"/>
              <w:rPr>
                <w:rFonts w:ascii="Arial" w:hAnsi="Arial" w:cs="Arial"/>
                <w:sz w:val="16"/>
                <w:szCs w:val="16"/>
              </w:rPr>
            </w:pPr>
          </w:p>
        </w:tc>
        <w:tc>
          <w:tcPr>
            <w:tcW w:w="665" w:type="dxa"/>
          </w:tcPr>
          <w:p w14:paraId="445D706E" w14:textId="77777777" w:rsidR="00B93659" w:rsidRPr="00B07EDE" w:rsidRDefault="00B93659" w:rsidP="00CC09AD">
            <w:pPr>
              <w:spacing w:before="0" w:line="240" w:lineRule="auto"/>
              <w:jc w:val="right"/>
              <w:rPr>
                <w:rFonts w:ascii="Arial" w:hAnsi="Arial" w:cs="Arial"/>
                <w:sz w:val="16"/>
                <w:szCs w:val="16"/>
              </w:rPr>
            </w:pPr>
            <w:r>
              <w:rPr>
                <w:rFonts w:ascii="Arial" w:hAnsi="Arial" w:cs="Arial"/>
                <w:sz w:val="16"/>
                <w:szCs w:val="16"/>
              </w:rPr>
              <w:t>0.0</w:t>
            </w:r>
          </w:p>
        </w:tc>
      </w:tr>
    </w:tbl>
    <w:p w14:paraId="0747E91E" w14:textId="77777777" w:rsidR="00B93659" w:rsidRDefault="00B93659" w:rsidP="00B93659"/>
    <w:p w14:paraId="6CC6C7A3" w14:textId="1A76511B" w:rsidR="00B93659" w:rsidRDefault="00B93659" w:rsidP="00B93659">
      <w:r>
        <w:t xml:space="preserve">An additional agreement related to this topic was captured in the RAN4 UE RF Chairman’s minutes </w:t>
      </w:r>
      <w:r>
        <w:fldChar w:fldCharType="begin"/>
      </w:r>
      <w:r>
        <w:instrText xml:space="preserve"> REF _Ref528681127 \r \h </w:instrText>
      </w:r>
      <w:r>
        <w:fldChar w:fldCharType="separate"/>
      </w:r>
      <w:r w:rsidR="00244BEB">
        <w:t>[26]</w:t>
      </w:r>
      <w:r>
        <w:fldChar w:fldCharType="end"/>
      </w:r>
      <w:r>
        <w:t>:</w:t>
      </w:r>
    </w:p>
    <w:p w14:paraId="20E5AAB5" w14:textId="77777777" w:rsidR="00B93659" w:rsidRDefault="00B93659" w:rsidP="00B93659"/>
    <w:p w14:paraId="25D2AA36" w14:textId="77777777" w:rsidR="00B93659" w:rsidRDefault="00B93659" w:rsidP="00B93659">
      <w:r>
        <w:rPr>
          <w:noProof/>
        </w:rPr>
        <mc:AlternateContent>
          <mc:Choice Requires="wps">
            <w:drawing>
              <wp:inline distT="0" distB="0" distL="0" distR="0" wp14:anchorId="1DD8A5E6" wp14:editId="1B611896">
                <wp:extent cx="6120765" cy="1118979"/>
                <wp:effectExtent l="0" t="0" r="6985" b="8255"/>
                <wp:docPr id="11" name="Text Box 11"/>
                <wp:cNvGraphicFramePr/>
                <a:graphic xmlns:a="http://schemas.openxmlformats.org/drawingml/2006/main">
                  <a:graphicData uri="http://schemas.microsoft.com/office/word/2010/wordprocessingShape">
                    <wps:wsp>
                      <wps:cNvSpPr txBox="1"/>
                      <wps:spPr>
                        <a:xfrm>
                          <a:off x="0" y="0"/>
                          <a:ext cx="6120765" cy="1118979"/>
                        </a:xfrm>
                        <a:prstGeom prst="rect">
                          <a:avLst/>
                        </a:prstGeom>
                        <a:noFill/>
                        <a:ln w="6350">
                          <a:solidFill>
                            <a:prstClr val="black"/>
                          </a:solidFill>
                        </a:ln>
                      </wps:spPr>
                      <wps:txbx>
                        <w:txbxContent>
                          <w:p w14:paraId="5481C1E6" w14:textId="77777777" w:rsidR="00B93659" w:rsidRPr="00793B34" w:rsidRDefault="00B93659" w:rsidP="00B93659">
                            <w:pPr>
                              <w:rPr>
                                <w:sz w:val="20"/>
                                <w:szCs w:val="20"/>
                              </w:rPr>
                            </w:pPr>
                            <w:r w:rsidRPr="006333F9">
                              <w:rPr>
                                <w:sz w:val="20"/>
                                <w:szCs w:val="20"/>
                                <w:highlight w:val="green"/>
                                <w:lang w:val="en-GB"/>
                              </w:rPr>
                              <w:t>Agreement</w:t>
                            </w:r>
                            <w:r w:rsidRPr="006333F9">
                              <w:rPr>
                                <w:sz w:val="20"/>
                                <w:szCs w:val="20"/>
                                <w:lang w:val="en-GB"/>
                              </w:rPr>
                              <w:t xml:space="preserve">: </w:t>
                            </w:r>
                            <w:r w:rsidRPr="00B60A4B">
                              <w:rPr>
                                <w:sz w:val="20"/>
                                <w:szCs w:val="20"/>
                                <w:lang w:val="en-GB"/>
                              </w:rPr>
                              <w:t>Same relaxations for peak EIRP &amp; peak EIS and same relaxations for 50%-tile CDF EIRP and 50%-tile CCDF EIS are defined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D8A5E6" id="Text Box 11" o:spid="_x0000_s1030" type="#_x0000_t202" style="width:481.95pt;height:88.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" filled="f" strokeweight=".5pt">
                <v:textbox style="mso-fit-shape-to-text:t">
                  <w:txbxContent>
                    <w:p w14:paraId="5481C1E6" w14:textId="77777777" w:rsidR="00B93659" w:rsidRPr="00793B34" w:rsidRDefault="00B93659" w:rsidP="00B93659">
                      <w:pPr>
                        <w:rPr>
                          <w:sz w:val="20"/>
                          <w:szCs w:val="20"/>
                        </w:rPr>
                      </w:pPr>
                      <w:r w:rsidRPr="006333F9">
                        <w:rPr>
                          <w:sz w:val="20"/>
                          <w:szCs w:val="20"/>
                          <w:highlight w:val="green"/>
                          <w:lang w:val="en-GB"/>
                        </w:rPr>
                        <w:t>Agreement</w:t>
                      </w:r>
                      <w:r w:rsidRPr="006333F9">
                        <w:rPr>
                          <w:sz w:val="20"/>
                          <w:szCs w:val="20"/>
                          <w:lang w:val="en-GB"/>
                        </w:rPr>
                        <w:t xml:space="preserve">: </w:t>
                      </w:r>
                      <w:r w:rsidRPr="00B60A4B">
                        <w:rPr>
                          <w:sz w:val="20"/>
                          <w:szCs w:val="20"/>
                          <w:lang w:val="en-GB"/>
                        </w:rPr>
                        <w:t>Same relaxations for peak EIRP &amp; peak EIS and same relaxations for 50%-tile CDF EIRP and 50%-tile CCDF EIS are defined</w:t>
                      </w:r>
                    </w:p>
                  </w:txbxContent>
                </v:textbox>
                <w10:anchorlock/>
              </v:shape>
            </w:pict>
          </mc:Fallback>
        </mc:AlternateContent>
      </w:r>
    </w:p>
    <w:p w14:paraId="11DEF4D7" w14:textId="52A3EC1B" w:rsidR="00B06798" w:rsidRDefault="00B06798" w:rsidP="007D1E84"/>
    <w:p w14:paraId="75A5AF35" w14:textId="154DAAD5" w:rsidR="00B93659" w:rsidRDefault="00B93659" w:rsidP="00B93659">
      <w:pPr>
        <w:pStyle w:val="Heading1"/>
      </w:pPr>
      <w:r>
        <w:t>Discussion</w:t>
      </w:r>
    </w:p>
    <w:p w14:paraId="2343C496" w14:textId="27AF294E" w:rsidR="00492B8A" w:rsidRPr="0004778C" w:rsidRDefault="00492B8A" w:rsidP="00492B8A">
      <w:pPr>
        <w:pStyle w:val="Heading2"/>
      </w:pPr>
      <w:r>
        <w:t>Analysis of multi-band performance variation</w:t>
      </w:r>
    </w:p>
    <w:p w14:paraId="4051C624" w14:textId="00CF8D3F" w:rsidR="00F6583A" w:rsidRDefault="00F6583A" w:rsidP="00492B8A">
      <w:r>
        <w:t>T</w:t>
      </w:r>
      <w:r w:rsidR="00492B8A">
        <w:t>he impact of joint optimization across both 28 GHz and 39 GHz frequency ranges on the</w:t>
      </w:r>
      <w:r>
        <w:t xml:space="preserve"> peak EIRP and EIRP at</w:t>
      </w:r>
      <w:r w:rsidR="00492B8A">
        <w:t xml:space="preserve"> 50%-tile CDF </w:t>
      </w:r>
      <w:r>
        <w:t>can be quantified by considering two sets of spherical coverage CDF simulations:  one set assumes the UE supports all FR2 bands (</w:t>
      </w:r>
      <w:r w:rsidRPr="00F6583A">
        <w:t xml:space="preserve">n257, n258, n260, </w:t>
      </w:r>
      <w:r>
        <w:t xml:space="preserve">and </w:t>
      </w:r>
      <w:r w:rsidRPr="00F6583A">
        <w:t>n261</w:t>
      </w:r>
      <w:r w:rsidR="00766CD5">
        <w:t xml:space="preserve">; </w:t>
      </w:r>
      <w:r w:rsidR="00A40B5C">
        <w:t>labeled</w:t>
      </w:r>
      <w:r w:rsidR="00766CD5">
        <w:t xml:space="preserve"> Model 6</w:t>
      </w:r>
      <w:r>
        <w:t>), while another set assumes the UE supports a single FR2 band</w:t>
      </w:r>
      <w:r w:rsidR="00766CD5">
        <w:t xml:space="preserve"> (labeled Model 4a and 4b)</w:t>
      </w:r>
      <w:r>
        <w:t>.</w:t>
      </w:r>
      <w:r w:rsidR="00386FB4">
        <w:t xml:space="preserve">  </w:t>
      </w:r>
      <w:r w:rsidR="00EA5171">
        <w:t>Model 6 consists of two array designs:  one</w:t>
      </w:r>
      <w:r w:rsidR="00EA5171" w:rsidRPr="00EA5171">
        <w:t xml:space="preserve"> design </w:t>
      </w:r>
      <w:r w:rsidR="00EA5171">
        <w:t>covers the frequency range from</w:t>
      </w:r>
      <w:r w:rsidR="00EA5171" w:rsidRPr="00EA5171">
        <w:t xml:space="preserve"> 24</w:t>
      </w:r>
      <w:r w:rsidR="00EA5171">
        <w:t xml:space="preserve"> to </w:t>
      </w:r>
      <w:r w:rsidR="00EA5171" w:rsidRPr="00EA5171">
        <w:t>30</w:t>
      </w:r>
      <w:r w:rsidR="00EA5171">
        <w:t xml:space="preserve"> </w:t>
      </w:r>
      <w:r w:rsidR="00EA5171" w:rsidRPr="00EA5171">
        <w:t xml:space="preserve">GHz,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r w:rsidR="00386FB4">
        <w:t>Additional detail about the simulation assumption</w:t>
      </w:r>
      <w:r w:rsidR="00E41504">
        <w:t>s</w:t>
      </w:r>
      <w:r w:rsidR="00386FB4">
        <w:t xml:space="preserve"> is provided in the Annex.</w:t>
      </w:r>
    </w:p>
    <w:p w14:paraId="33043564" w14:textId="77777777" w:rsidR="00633B27" w:rsidRDefault="00633B27" w:rsidP="00492B8A"/>
    <w:p w14:paraId="08E2DAF8" w14:textId="77777777" w:rsidR="00F7566D" w:rsidRDefault="00633B27" w:rsidP="00492B8A">
      <w:r>
        <w:t>The single-band result is taken as the baseline and is co</w:t>
      </w:r>
      <w:r w:rsidR="00292F31">
        <w:t>mpared to the multi-band result</w:t>
      </w:r>
      <w:r>
        <w:t>; differences in the performance of peak EIRP and EIRP at 50%-tile CDF metrics are quantified in the analysis.</w:t>
      </w:r>
    </w:p>
    <w:p w14:paraId="7F173A75" w14:textId="77777777" w:rsidR="00F7566D" w:rsidRDefault="00F7566D" w:rsidP="00492B8A"/>
    <w:p w14:paraId="43810BDA" w14:textId="206B8E42" w:rsidR="00633B27" w:rsidRDefault="00633B27" w:rsidP="00492B8A">
      <w:r>
        <w:fldChar w:fldCharType="begin"/>
      </w:r>
      <w:r>
        <w:instrText xml:space="preserve"> REF _Ref520383311 \h </w:instrText>
      </w:r>
      <w:r>
        <w:fldChar w:fldCharType="separate"/>
      </w:r>
      <w:r w:rsidR="00244BEB">
        <w:t xml:space="preserve">Figure </w:t>
      </w:r>
      <w:r w:rsidR="00244BEB">
        <w:rPr>
          <w:noProof/>
        </w:rPr>
        <w:t>1</w:t>
      </w:r>
      <w:r>
        <w:fldChar w:fldCharType="end"/>
      </w:r>
      <w:r>
        <w:t xml:space="preserve"> below illustrates the results</w:t>
      </w:r>
      <w:r w:rsidR="00F7566D">
        <w:t xml:space="preserve"> for 28 GHz</w:t>
      </w:r>
      <w:r>
        <w:t>.</w:t>
      </w:r>
    </w:p>
    <w:p w14:paraId="2435C9F0" w14:textId="77777777" w:rsidR="00F6583A" w:rsidRDefault="00F6583A" w:rsidP="00492B8A"/>
    <w:p w14:paraId="7BCEFB95" w14:textId="4094C2F3" w:rsidR="00633B27" w:rsidRDefault="00633B27" w:rsidP="00633B27">
      <w:pPr>
        <w:keepNext/>
        <w:jc w:val="center"/>
      </w:pPr>
      <w:r>
        <w:t>a)</w:t>
      </w:r>
      <w:r w:rsidRPr="00633B27">
        <w:rPr>
          <w:noProof/>
        </w:rPr>
        <w:drawing>
          <wp:inline distT="0" distB="0" distL="0" distR="0" wp14:anchorId="7956E914" wp14:editId="13CA42EA">
            <wp:extent cx="2880360" cy="21602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360" cy="2160270"/>
                    </a:xfrm>
                    <a:prstGeom prst="rect">
                      <a:avLst/>
                    </a:prstGeom>
                  </pic:spPr>
                </pic:pic>
              </a:graphicData>
            </a:graphic>
          </wp:inline>
        </w:drawing>
      </w:r>
      <w:r>
        <w:t>b)</w:t>
      </w:r>
      <w:r w:rsidRPr="00633B27">
        <w:rPr>
          <w:noProof/>
        </w:rPr>
        <w:drawing>
          <wp:inline distT="0" distB="0" distL="0" distR="0" wp14:anchorId="40C73635" wp14:editId="30E50102">
            <wp:extent cx="2880360" cy="21602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360" cy="2160270"/>
                    </a:xfrm>
                    <a:prstGeom prst="rect">
                      <a:avLst/>
                    </a:prstGeom>
                  </pic:spPr>
                </pic:pic>
              </a:graphicData>
            </a:graphic>
          </wp:inline>
        </w:drawing>
      </w:r>
    </w:p>
    <w:p w14:paraId="3E90CE4F" w14:textId="593D4055" w:rsidR="00F6583A" w:rsidRDefault="00633B27" w:rsidP="00633B27">
      <w:pPr>
        <w:pStyle w:val="Caption"/>
        <w:jc w:val="center"/>
      </w:pPr>
      <w:bookmarkStart w:id="3" w:name="_Ref520383311"/>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244BEB">
        <w:rPr>
          <w:noProof/>
        </w:rPr>
        <w:t>1</w:t>
      </w:r>
      <w:r w:rsidR="003B034A">
        <w:rPr>
          <w:noProof/>
        </w:rPr>
        <w:fldChar w:fldCharType="end"/>
      </w:r>
      <w:bookmarkEnd w:id="3"/>
      <w:r>
        <w:t>: Multi-band analysis for 28 GHz</w:t>
      </w:r>
    </w:p>
    <w:p w14:paraId="3F39071D" w14:textId="77777777" w:rsidR="00F6583A" w:rsidRDefault="00F6583A" w:rsidP="00492B8A"/>
    <w:p w14:paraId="02E73BA3" w14:textId="7B4DC930" w:rsidR="00766CD5" w:rsidRDefault="00766CD5" w:rsidP="00492B8A">
      <w:r>
        <w:t>Figure 3a illustrates the EIRP CDF for the single band reference (Model 4a, black curve) and EIRP CDF curves for three frequency points of the multi-band design (Model 6, dotted magenta, black, and blue curves).</w:t>
      </w:r>
    </w:p>
    <w:p w14:paraId="77F81269" w14:textId="77777777" w:rsidR="00766CD5" w:rsidRDefault="00766CD5" w:rsidP="00492B8A"/>
    <w:p w14:paraId="08893EDB" w14:textId="5189E090" w:rsidR="00633B27" w:rsidRDefault="00633B27" w:rsidP="00633B27">
      <w:r w:rsidRPr="006B01C8">
        <w:rPr>
          <w:b/>
        </w:rPr>
        <w:lastRenderedPageBreak/>
        <w:t xml:space="preserve">Observation </w:t>
      </w:r>
      <w:r w:rsidR="006333F9">
        <w:rPr>
          <w:b/>
        </w:rPr>
        <w:t>2</w:t>
      </w:r>
      <w:r>
        <w:t xml:space="preserve">: EIRP CDFs (Figure 3a) quantify the multi-band impact on the peak EIRP requirement as </w:t>
      </w:r>
      <w:r w:rsidR="00F7566D">
        <w:t xml:space="preserve">a </w:t>
      </w:r>
      <w:r>
        <w:t>2.1 dB reduction for band n257, 2.1 dB reduction for band n258, and 2.0 dB reduction for band n261.</w:t>
      </w:r>
    </w:p>
    <w:p w14:paraId="71FC5663" w14:textId="77777777" w:rsidR="00633B27" w:rsidRDefault="00633B27" w:rsidP="00492B8A"/>
    <w:p w14:paraId="2D1AE23D" w14:textId="051EA219" w:rsidR="00633B27" w:rsidRDefault="00633B27" w:rsidP="00492B8A">
      <w:r w:rsidRPr="006B01C8">
        <w:rPr>
          <w:b/>
        </w:rPr>
        <w:t xml:space="preserve">Observation </w:t>
      </w:r>
      <w:r w:rsidR="006333F9">
        <w:rPr>
          <w:b/>
        </w:rPr>
        <w:t>3</w:t>
      </w:r>
      <w:r>
        <w:t xml:space="preserve">: EIRP levels at the 50%-tile CDF (Figure 3b) quantify the multi-band impact on the spherical coverage requirement as </w:t>
      </w:r>
      <w:r w:rsidR="00F7566D">
        <w:t xml:space="preserve">a </w:t>
      </w:r>
      <w:r>
        <w:t>1.9 dB reduction for band n257, 2.0 dB reduction for band n258, and 1.2 dB reduction for band n261.</w:t>
      </w:r>
    </w:p>
    <w:p w14:paraId="64635386" w14:textId="77777777" w:rsidR="00F7566D" w:rsidRDefault="00F7566D" w:rsidP="00492B8A"/>
    <w:p w14:paraId="51E6E303" w14:textId="3E69EC8B" w:rsidR="00F7566D" w:rsidRDefault="00F7566D" w:rsidP="00492B8A">
      <w:r>
        <w:fldChar w:fldCharType="begin"/>
      </w:r>
      <w:r>
        <w:instrText xml:space="preserve"> REF _Ref520383852 \h </w:instrText>
      </w:r>
      <w:r>
        <w:fldChar w:fldCharType="separate"/>
      </w:r>
      <w:r w:rsidR="00244BEB">
        <w:t xml:space="preserve">Figure </w:t>
      </w:r>
      <w:r w:rsidR="00244BEB">
        <w:rPr>
          <w:noProof/>
        </w:rPr>
        <w:t>2</w:t>
      </w:r>
      <w:r>
        <w:fldChar w:fldCharType="end"/>
      </w:r>
      <w:r>
        <w:t xml:space="preserve"> below illustrates the results for 39 GHz.</w:t>
      </w:r>
    </w:p>
    <w:p w14:paraId="392A8CFF" w14:textId="77777777" w:rsidR="00F7566D" w:rsidRDefault="00F7566D" w:rsidP="00492B8A"/>
    <w:p w14:paraId="219B6339" w14:textId="77777777" w:rsidR="00F7566D" w:rsidRDefault="00F7566D" w:rsidP="00F7566D">
      <w:pPr>
        <w:keepNext/>
        <w:jc w:val="center"/>
      </w:pPr>
      <w:r>
        <w:t>a)</w:t>
      </w:r>
      <w:r w:rsidRPr="00F7566D">
        <w:rPr>
          <w:noProof/>
        </w:rPr>
        <w:drawing>
          <wp:inline distT="0" distB="0" distL="0" distR="0" wp14:anchorId="04CAEC5E" wp14:editId="4CD9941D">
            <wp:extent cx="2880360" cy="21602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360" cy="2160270"/>
                    </a:xfrm>
                    <a:prstGeom prst="rect">
                      <a:avLst/>
                    </a:prstGeom>
                  </pic:spPr>
                </pic:pic>
              </a:graphicData>
            </a:graphic>
          </wp:inline>
        </w:drawing>
      </w:r>
      <w:r>
        <w:t>b)</w:t>
      </w:r>
      <w:r w:rsidRPr="00F7566D">
        <w:rPr>
          <w:noProof/>
        </w:rPr>
        <w:t xml:space="preserve"> </w:t>
      </w:r>
      <w:r w:rsidRPr="00F7566D">
        <w:rPr>
          <w:noProof/>
        </w:rPr>
        <w:drawing>
          <wp:inline distT="0" distB="0" distL="0" distR="0" wp14:anchorId="7446DABF" wp14:editId="4086B89C">
            <wp:extent cx="2880360" cy="2160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360" cy="2160270"/>
                    </a:xfrm>
                    <a:prstGeom prst="rect">
                      <a:avLst/>
                    </a:prstGeom>
                  </pic:spPr>
                </pic:pic>
              </a:graphicData>
            </a:graphic>
          </wp:inline>
        </w:drawing>
      </w:r>
    </w:p>
    <w:p w14:paraId="51882840" w14:textId="00A46F6F" w:rsidR="00F7566D" w:rsidRDefault="00F7566D" w:rsidP="00F7566D">
      <w:pPr>
        <w:pStyle w:val="Caption"/>
        <w:jc w:val="center"/>
      </w:pPr>
      <w:bookmarkStart w:id="4" w:name="_Ref520383852"/>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244BEB">
        <w:rPr>
          <w:noProof/>
        </w:rPr>
        <w:t>2</w:t>
      </w:r>
      <w:r w:rsidR="003B034A">
        <w:rPr>
          <w:noProof/>
        </w:rPr>
        <w:fldChar w:fldCharType="end"/>
      </w:r>
      <w:bookmarkEnd w:id="4"/>
      <w:r>
        <w:t>: Multi-band analysis for 39 GHz</w:t>
      </w:r>
    </w:p>
    <w:p w14:paraId="2AC99E9D" w14:textId="77777777" w:rsidR="00F7566D" w:rsidRDefault="00F7566D" w:rsidP="00F7566D"/>
    <w:p w14:paraId="2EE67016" w14:textId="634CC8FF" w:rsidR="00F7566D" w:rsidRDefault="00F7566D" w:rsidP="00F7566D">
      <w:r w:rsidRPr="006B01C8">
        <w:rPr>
          <w:b/>
        </w:rPr>
        <w:t xml:space="preserve">Observation </w:t>
      </w:r>
      <w:r w:rsidR="006333F9">
        <w:rPr>
          <w:b/>
        </w:rPr>
        <w:t>4</w:t>
      </w:r>
      <w:r>
        <w:t>: EIRP CDFs (Figure 4a) quantify the multi-band impact on the peak EIRP requirement as a 1.5 dB reduction for band n260.</w:t>
      </w:r>
    </w:p>
    <w:p w14:paraId="5966CCFD" w14:textId="77777777" w:rsidR="00F7566D" w:rsidRDefault="00F7566D" w:rsidP="00F7566D"/>
    <w:p w14:paraId="13D6B4E5" w14:textId="72F9A697" w:rsidR="00F7566D" w:rsidRPr="00F7566D" w:rsidRDefault="00F7566D" w:rsidP="00F7566D">
      <w:r w:rsidRPr="006B01C8">
        <w:rPr>
          <w:b/>
        </w:rPr>
        <w:t xml:space="preserve">Observation </w:t>
      </w:r>
      <w:r w:rsidR="006333F9">
        <w:rPr>
          <w:b/>
        </w:rPr>
        <w:t>5</w:t>
      </w:r>
      <w:r>
        <w:t>: EIRP levels at the 50%-tile CDF (Figure</w:t>
      </w:r>
      <w:r w:rsidR="00A96564">
        <w:t xml:space="preserve"> 4</w:t>
      </w:r>
      <w:r>
        <w:t>b) quantify the multi-band impact on the spherical coverage requirement as a 1.8 dB reduction for band n260.</w:t>
      </w:r>
    </w:p>
    <w:p w14:paraId="40B4A431" w14:textId="57B3BD98" w:rsidR="00647CB1" w:rsidRDefault="00492B8A" w:rsidP="00D351E7">
      <w:pPr>
        <w:pStyle w:val="Heading2"/>
      </w:pPr>
      <w:r>
        <w:t>Analysis of two-band performance variation</w:t>
      </w:r>
    </w:p>
    <w:p w14:paraId="2E651607" w14:textId="0D26E887" w:rsidR="00932C32" w:rsidRDefault="00932C32" w:rsidP="00D351E7">
      <w:r>
        <w:t xml:space="preserve">The </w:t>
      </w:r>
      <w:r w:rsidR="00DC074E">
        <w:t xml:space="preserve">simulation study in </w:t>
      </w:r>
      <w:r w:rsidR="00DC074E">
        <w:fldChar w:fldCharType="begin"/>
      </w:r>
      <w:r w:rsidR="00DC074E">
        <w:instrText xml:space="preserve"> REF _Ref515655360 \r \h </w:instrText>
      </w:r>
      <w:r w:rsidR="00DC074E">
        <w:fldChar w:fldCharType="separate"/>
      </w:r>
      <w:r w:rsidR="00244BEB">
        <w:t>[9]</w:t>
      </w:r>
      <w:r w:rsidR="00DC074E">
        <w:fldChar w:fldCharType="end"/>
      </w:r>
      <w:r w:rsidR="00DC074E">
        <w:t xml:space="preserve"> has provided the EIRP CDF results for Model 3 across the following frequency ranges:  (26, 30) GHz and (37, 43) GHz.  In an effort to improve the understanding of the performance impact of UEs supporting NR bands n261 and n260 vs. single band UEs, the antenna designs using the same simulation setup as Model 3 were optimized for the single band (n261 or n260) and dual band (n261 and n260) configurations.</w:t>
      </w:r>
      <w:r w:rsidR="00EA5171" w:rsidRPr="00EA5171">
        <w:t xml:space="preserve"> </w:t>
      </w:r>
      <w:r w:rsidR="00EA5171">
        <w:t xml:space="preserve"> The dual-band design (Model 5) consists of two array designs:  one</w:t>
      </w:r>
      <w:r w:rsidR="00EA5171" w:rsidRPr="00EA5171">
        <w:t xml:space="preserve"> design </w:t>
      </w:r>
      <w:r w:rsidR="00EA5171">
        <w:t>covers the frequency range from</w:t>
      </w:r>
      <w:r w:rsidR="00EA5171" w:rsidRPr="00EA5171">
        <w:t xml:space="preserve"> 2</w:t>
      </w:r>
      <w:r w:rsidR="00EA5171">
        <w:t xml:space="preserve">7 to 29 </w:t>
      </w:r>
      <w:r w:rsidR="00EA5171" w:rsidRPr="00EA5171">
        <w:t>GHz</w:t>
      </w:r>
      <w:r w:rsidR="00EA5171">
        <w:t xml:space="preserve"> (band n261)</w:t>
      </w:r>
      <w:r w:rsidR="00EA5171" w:rsidRPr="00EA5171">
        <w:t xml:space="preserve">, and another co-located </w:t>
      </w:r>
      <w:r w:rsidR="00EA5171">
        <w:t xml:space="preserve">design </w:t>
      </w:r>
      <w:r w:rsidR="00EA5171" w:rsidRPr="00EA5171">
        <w:t>cover</w:t>
      </w:r>
      <w:r w:rsidR="00EA5171">
        <w:t>s</w:t>
      </w:r>
      <w:r w:rsidR="00EA5171" w:rsidRPr="00EA5171">
        <w:t xml:space="preserve"> </w:t>
      </w:r>
      <w:r w:rsidR="00EA5171">
        <w:t xml:space="preserve">the frequency range from </w:t>
      </w:r>
      <w:r w:rsidR="00EA5171" w:rsidRPr="00EA5171">
        <w:t>37</w:t>
      </w:r>
      <w:r w:rsidR="00EA5171">
        <w:t xml:space="preserve"> to </w:t>
      </w:r>
      <w:r w:rsidR="00EA5171" w:rsidRPr="00EA5171">
        <w:t>40 GHz</w:t>
      </w:r>
      <w:r w:rsidR="00EA5171">
        <w:t xml:space="preserve">.  </w:t>
      </w:r>
    </w:p>
    <w:p w14:paraId="65388F08" w14:textId="77777777" w:rsidR="00DC074E" w:rsidRDefault="00DC074E" w:rsidP="00D351E7"/>
    <w:p w14:paraId="2AC91195" w14:textId="086122C7" w:rsidR="00DC074E" w:rsidRDefault="006B6125">
      <w:r>
        <w:t>Simulations have shown that the low band array (</w:t>
      </w:r>
      <w:r w:rsidR="0007555E">
        <w:t xml:space="preserve">Model </w:t>
      </w:r>
      <w:r w:rsidR="00EA5171">
        <w:t>5</w:t>
      </w:r>
      <w:r w:rsidR="0007555E">
        <w:t xml:space="preserve">, </w:t>
      </w:r>
      <w:r>
        <w:t>frequency in the range of 27 to 29 GHz) performance is not significantly impacted by optimizations for high band support</w:t>
      </w:r>
      <w:r w:rsidR="00846368">
        <w:t xml:space="preserve"> when compared to Model 4a in band n261</w:t>
      </w:r>
      <w:r>
        <w:t xml:space="preserve">.  Any differences observed were negligible. </w:t>
      </w:r>
    </w:p>
    <w:p w14:paraId="69C9ED2F" w14:textId="77777777" w:rsidR="006B6125" w:rsidRDefault="006B6125"/>
    <w:p w14:paraId="2793C68E" w14:textId="317D7881" w:rsidR="00647CB1" w:rsidRDefault="00647CB1">
      <w:r w:rsidRPr="00D64071">
        <w:rPr>
          <w:b/>
        </w:rPr>
        <w:t xml:space="preserve">Observation </w:t>
      </w:r>
      <w:r w:rsidR="006333F9">
        <w:rPr>
          <w:b/>
        </w:rPr>
        <w:t>6</w:t>
      </w:r>
      <w:r>
        <w:t xml:space="preserve">: </w:t>
      </w:r>
      <w:r w:rsidRPr="00647CB1">
        <w:t>For</w:t>
      </w:r>
      <w:r w:rsidR="000A5AD9">
        <w:t xml:space="preserve"> a device which optimizes just b</w:t>
      </w:r>
      <w:r w:rsidRPr="00647CB1">
        <w:t>ands n260 and n261, it is reasonable not to have peak EIRP reductions from the single-band requirement</w:t>
      </w:r>
      <w:r>
        <w:t>.</w:t>
      </w:r>
    </w:p>
    <w:p w14:paraId="6B34F247" w14:textId="77777777" w:rsidR="00647CB1" w:rsidRDefault="00647CB1"/>
    <w:p w14:paraId="68AB1556" w14:textId="4314442C" w:rsidR="00CF01BC" w:rsidRDefault="00DC074E">
      <w:r w:rsidRPr="00D64071">
        <w:rPr>
          <w:b/>
        </w:rPr>
        <w:t xml:space="preserve">Observation </w:t>
      </w:r>
      <w:r w:rsidR="006333F9">
        <w:rPr>
          <w:b/>
        </w:rPr>
        <w:t>7</w:t>
      </w:r>
      <w:r>
        <w:t xml:space="preserve">: </w:t>
      </w:r>
      <w:r w:rsidR="00EF3CB9" w:rsidRPr="00647CB1">
        <w:t>For</w:t>
      </w:r>
      <w:r w:rsidR="007A4E56">
        <w:t xml:space="preserve"> a device which optimizes just b</w:t>
      </w:r>
      <w:r w:rsidR="00EF3CB9" w:rsidRPr="00647CB1">
        <w:t>ands n260 and n261</w:t>
      </w:r>
      <w:r w:rsidR="00EF3CB9">
        <w:t>, no</w:t>
      </w:r>
      <w:r w:rsidR="00CF01BC">
        <w:t xml:space="preserve"> impact </w:t>
      </w:r>
      <w:r w:rsidR="00EF3CB9">
        <w:t xml:space="preserve">on the </w:t>
      </w:r>
      <w:r w:rsidR="00CF01BC">
        <w:t xml:space="preserve">performance </w:t>
      </w:r>
      <w:r w:rsidR="00EF3CB9">
        <w:t>in</w:t>
      </w:r>
      <w:r w:rsidR="00CF01BC">
        <w:t xml:space="preserve"> band n261</w:t>
      </w:r>
      <w:r w:rsidR="00EF3CB9">
        <w:t xml:space="preserve"> is observed</w:t>
      </w:r>
      <w:r w:rsidR="00CF01BC">
        <w:t xml:space="preserve">, and no </w:t>
      </w:r>
      <w:r w:rsidR="00244BEB">
        <w:t xml:space="preserve">modification </w:t>
      </w:r>
      <w:r w:rsidR="00CF01BC">
        <w:t xml:space="preserve">of the single band </w:t>
      </w:r>
      <w:r w:rsidR="00D61B0F">
        <w:t xml:space="preserve">spherical coverage </w:t>
      </w:r>
      <w:r w:rsidR="00CF01BC">
        <w:t xml:space="preserve">requirement is </w:t>
      </w:r>
      <w:r w:rsidR="00EF3CB9">
        <w:t>proposed</w:t>
      </w:r>
      <w:r w:rsidR="00E54984">
        <w:t xml:space="preserve"> for this band</w:t>
      </w:r>
      <w:r w:rsidR="00CF01BC">
        <w:t>.</w:t>
      </w:r>
    </w:p>
    <w:p w14:paraId="001CE2E3" w14:textId="0D30B8F8" w:rsidR="00DC074E" w:rsidRDefault="00DC074E"/>
    <w:p w14:paraId="2134B3EC" w14:textId="2EE0FB31" w:rsidR="006B6125" w:rsidRPr="00DC074E" w:rsidRDefault="006B6125">
      <w:r>
        <w:lastRenderedPageBreak/>
        <w:fldChar w:fldCharType="begin"/>
      </w:r>
      <w:r>
        <w:instrText xml:space="preserve"> REF _Ref515879751 \h </w:instrText>
      </w:r>
      <w:r>
        <w:fldChar w:fldCharType="separate"/>
      </w:r>
      <w:r w:rsidR="00244BEB">
        <w:t xml:space="preserve">Figure </w:t>
      </w:r>
      <w:r w:rsidR="00244BEB">
        <w:rPr>
          <w:noProof/>
        </w:rPr>
        <w:t>3</w:t>
      </w:r>
      <w:r>
        <w:fldChar w:fldCharType="end"/>
      </w:r>
      <w:r>
        <w:t xml:space="preserve"> below illustrates the difference in the EIRP 50%-tile CDF between the dual band</w:t>
      </w:r>
      <w:r w:rsidR="00EA5171">
        <w:t xml:space="preserve"> (Model 5)</w:t>
      </w:r>
      <w:r>
        <w:t xml:space="preserve"> and single band</w:t>
      </w:r>
      <w:r w:rsidR="00EA5171">
        <w:t xml:space="preserve"> (Model 4b)</w:t>
      </w:r>
      <w:r>
        <w:t xml:space="preserve"> models.</w:t>
      </w:r>
    </w:p>
    <w:p w14:paraId="2442B1C6" w14:textId="3D06E9BA" w:rsidR="00DC074E" w:rsidRDefault="0007555E" w:rsidP="00D64071">
      <w:pPr>
        <w:keepNext/>
        <w:jc w:val="center"/>
      </w:pPr>
      <w:r>
        <w:t xml:space="preserve"> </w:t>
      </w:r>
      <w:r w:rsidRPr="0007555E">
        <w:rPr>
          <w:noProof/>
        </w:rPr>
        <w:drawing>
          <wp:inline distT="0" distB="0" distL="0" distR="0" wp14:anchorId="4D416AC6" wp14:editId="60D769FC">
            <wp:extent cx="4114800" cy="3085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14800" cy="3085993"/>
                    </a:xfrm>
                    <a:prstGeom prst="rect">
                      <a:avLst/>
                    </a:prstGeom>
                  </pic:spPr>
                </pic:pic>
              </a:graphicData>
            </a:graphic>
          </wp:inline>
        </w:drawing>
      </w:r>
    </w:p>
    <w:p w14:paraId="45D41985" w14:textId="08114C90" w:rsidR="00DC074E" w:rsidRDefault="00DC074E" w:rsidP="00D64071">
      <w:pPr>
        <w:pStyle w:val="Caption"/>
        <w:jc w:val="center"/>
      </w:pPr>
      <w:bookmarkStart w:id="5" w:name="_Ref515879751"/>
      <w:r>
        <w:t xml:space="preserve">Figure </w:t>
      </w:r>
      <w:r w:rsidR="00120D01">
        <w:rPr>
          <w:noProof/>
        </w:rPr>
        <w:fldChar w:fldCharType="begin"/>
      </w:r>
      <w:r w:rsidR="00120D01">
        <w:rPr>
          <w:noProof/>
        </w:rPr>
        <w:instrText xml:space="preserve"> SEQ Figure \* ARABIC </w:instrText>
      </w:r>
      <w:r w:rsidR="00120D01">
        <w:rPr>
          <w:noProof/>
        </w:rPr>
        <w:fldChar w:fldCharType="separate"/>
      </w:r>
      <w:r w:rsidR="00244BEB">
        <w:rPr>
          <w:noProof/>
        </w:rPr>
        <w:t>3</w:t>
      </w:r>
      <w:r w:rsidR="00120D01">
        <w:rPr>
          <w:noProof/>
        </w:rPr>
        <w:fldChar w:fldCharType="end"/>
      </w:r>
      <w:bookmarkEnd w:id="5"/>
      <w:r>
        <w:t>: Single band vs dual band results for NR band n260</w:t>
      </w:r>
    </w:p>
    <w:p w14:paraId="317E02A0" w14:textId="77777777" w:rsidR="00DC074E" w:rsidRDefault="00DC074E"/>
    <w:p w14:paraId="3A7B14DA" w14:textId="77777777" w:rsidR="00647CB1" w:rsidRDefault="00647CB1" w:rsidP="00D351E7">
      <w:pPr>
        <w:rPr>
          <w:b/>
        </w:rPr>
      </w:pPr>
    </w:p>
    <w:p w14:paraId="4CEE94CA" w14:textId="1F886EBD" w:rsidR="00356AB0" w:rsidRDefault="00CF01BC" w:rsidP="00D351E7">
      <w:r w:rsidRPr="00D64071">
        <w:rPr>
          <w:b/>
        </w:rPr>
        <w:t xml:space="preserve">Observation </w:t>
      </w:r>
      <w:r w:rsidR="006333F9">
        <w:rPr>
          <w:b/>
        </w:rPr>
        <w:t>8</w:t>
      </w:r>
      <w:r>
        <w:t xml:space="preserve">: </w:t>
      </w:r>
      <w:r w:rsidR="00EF3CB9" w:rsidRPr="00647CB1">
        <w:t xml:space="preserve">For a device which optimizes just </w:t>
      </w:r>
      <w:r w:rsidR="00BF0EA0">
        <w:t>b</w:t>
      </w:r>
      <w:r w:rsidR="00EF3CB9" w:rsidRPr="00647CB1">
        <w:t>ands n260 and n261</w:t>
      </w:r>
      <w:r w:rsidR="00EF3CB9">
        <w:t>, t</w:t>
      </w:r>
      <w:r>
        <w:t>he impact of dual band an</w:t>
      </w:r>
      <w:r w:rsidR="00BF0EA0">
        <w:t>tenna array optimization over</w:t>
      </w:r>
      <w:r>
        <w:t xml:space="preserve"> band n260 ranges from 0.8 to 1.6 dB.  Since the spherical coverage requirement is a minimum requirement for the UE, a </w:t>
      </w:r>
      <w:r w:rsidR="00244BEB">
        <w:t xml:space="preserve">modification </w:t>
      </w:r>
      <w:r>
        <w:t xml:space="preserve">of 1.6 dB of the single band </w:t>
      </w:r>
      <w:r w:rsidR="00647CB1">
        <w:t xml:space="preserve">spherical coverage </w:t>
      </w:r>
      <w:r>
        <w:t>requirement is needed</w:t>
      </w:r>
      <w:r w:rsidR="00E54984">
        <w:t xml:space="preserve"> for this band</w:t>
      </w:r>
      <w:r>
        <w:t>.</w:t>
      </w:r>
    </w:p>
    <w:p w14:paraId="3FDBB5E6" w14:textId="34895C15" w:rsidR="006333F9" w:rsidRDefault="006333F9" w:rsidP="006333F9">
      <w:pPr>
        <w:pStyle w:val="Heading2"/>
      </w:pPr>
      <w:r>
        <w:t>Glass spacing study</w:t>
      </w:r>
    </w:p>
    <w:p w14:paraId="058E7B9E" w14:textId="128EACB7" w:rsidR="006333F9" w:rsidRDefault="006333F9" w:rsidP="006333F9">
      <w:r>
        <w:t xml:space="preserve">In an effort to </w:t>
      </w:r>
      <w:r w:rsidR="009B0900">
        <w:t xml:space="preserve">further illustrate the practical challenges of multi-band antenna array integration and to motivate the </w:t>
      </w:r>
      <w:r w:rsidR="00244BEB">
        <w:t xml:space="preserve">modifications </w:t>
      </w:r>
      <w:r w:rsidR="009B0900">
        <w:t xml:space="preserve">proposed in this paper, </w:t>
      </w:r>
      <w:r>
        <w:t>a study of array gain vs. spacer thickness</w:t>
      </w:r>
      <w:r w:rsidR="009B0900">
        <w:t xml:space="preserve"> was conducted.  The results are plotted in </w:t>
      </w:r>
      <w:r w:rsidR="009B0900">
        <w:fldChar w:fldCharType="begin"/>
      </w:r>
      <w:r w:rsidR="009B0900">
        <w:instrText xml:space="preserve"> REF _Ref525719244 \h </w:instrText>
      </w:r>
      <w:r w:rsidR="009B0900">
        <w:fldChar w:fldCharType="separate"/>
      </w:r>
      <w:r w:rsidR="00244BEB">
        <w:t xml:space="preserve">Figure </w:t>
      </w:r>
      <w:r w:rsidR="00244BEB">
        <w:rPr>
          <w:noProof/>
        </w:rPr>
        <w:t>4</w:t>
      </w:r>
      <w:r w:rsidR="009B0900">
        <w:fldChar w:fldCharType="end"/>
      </w:r>
      <w:r w:rsidR="009B0900">
        <w:t xml:space="preserve"> below.</w:t>
      </w:r>
    </w:p>
    <w:p w14:paraId="0C19AE11" w14:textId="77777777" w:rsidR="006333F9" w:rsidRDefault="006333F9" w:rsidP="006333F9"/>
    <w:p w14:paraId="0A0A5679" w14:textId="77777777" w:rsidR="006333F9" w:rsidRDefault="006333F9" w:rsidP="006333F9">
      <w:pPr>
        <w:keepNext/>
        <w:jc w:val="center"/>
      </w:pPr>
      <w:r w:rsidRPr="006333F9">
        <w:rPr>
          <w:noProof/>
        </w:rPr>
        <w:lastRenderedPageBreak/>
        <w:drawing>
          <wp:inline distT="0" distB="0" distL="0" distR="0" wp14:anchorId="1F923867" wp14:editId="478A9951">
            <wp:extent cx="3632200" cy="3263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32200" cy="3263900"/>
                    </a:xfrm>
                    <a:prstGeom prst="rect">
                      <a:avLst/>
                    </a:prstGeom>
                  </pic:spPr>
                </pic:pic>
              </a:graphicData>
            </a:graphic>
          </wp:inline>
        </w:drawing>
      </w:r>
    </w:p>
    <w:p w14:paraId="7AFCB596" w14:textId="0684AF5E" w:rsidR="006333F9" w:rsidRDefault="006333F9" w:rsidP="006333F9">
      <w:pPr>
        <w:pStyle w:val="Caption"/>
        <w:jc w:val="center"/>
      </w:pPr>
      <w:bookmarkStart w:id="6" w:name="_Ref525719244"/>
      <w:r>
        <w:t xml:space="preserve">Figure </w:t>
      </w:r>
      <w:r w:rsidR="00216F3E">
        <w:rPr>
          <w:noProof/>
        </w:rPr>
        <w:fldChar w:fldCharType="begin"/>
      </w:r>
      <w:r w:rsidR="00216F3E">
        <w:rPr>
          <w:noProof/>
        </w:rPr>
        <w:instrText xml:space="preserve"> SEQ Figure \* ARABIC </w:instrText>
      </w:r>
      <w:r w:rsidR="00216F3E">
        <w:rPr>
          <w:noProof/>
        </w:rPr>
        <w:fldChar w:fldCharType="separate"/>
      </w:r>
      <w:r w:rsidR="00244BEB">
        <w:rPr>
          <w:noProof/>
        </w:rPr>
        <w:t>4</w:t>
      </w:r>
      <w:r w:rsidR="00216F3E">
        <w:rPr>
          <w:noProof/>
        </w:rPr>
        <w:fldChar w:fldCharType="end"/>
      </w:r>
      <w:bookmarkEnd w:id="6"/>
      <w:r>
        <w:t>: Array gain vs. spacer thickness</w:t>
      </w:r>
    </w:p>
    <w:p w14:paraId="503777D3" w14:textId="77777777" w:rsidR="006333F9" w:rsidRDefault="006333F9" w:rsidP="006333F9"/>
    <w:p w14:paraId="03C032C2" w14:textId="1B74A5C1" w:rsidR="009B0900" w:rsidRDefault="009B0900" w:rsidP="009B0900">
      <w:r>
        <w:t>The design used in this study consists of two array designs:  one design covers the frequency range from 24 to 30 GHz, and another co-located design covers the frequency range from 37 to 40 GHz; more details are provided in Section 2.2 of this paper.  The array gain relative to a reference value is plotted as a function of spacer thickness, and details sensitive to the design have been removed from the plot.</w:t>
      </w:r>
    </w:p>
    <w:p w14:paraId="5272C98B" w14:textId="77777777" w:rsidR="009B0900" w:rsidRDefault="009B0900" w:rsidP="009B0900"/>
    <w:p w14:paraId="17B29CAC" w14:textId="0B9CC8B3" w:rsidR="006333F9" w:rsidRDefault="006333F9" w:rsidP="006333F9">
      <w:r w:rsidRPr="006333F9">
        <w:rPr>
          <w:b/>
        </w:rPr>
        <w:t>Observation 9</w:t>
      </w:r>
      <w: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p w14:paraId="6D4EAEF4" w14:textId="77777777" w:rsidR="00B93659" w:rsidRDefault="00B93659" w:rsidP="00B93659">
      <w:pPr>
        <w:pStyle w:val="Heading2"/>
      </w:pPr>
      <w:r>
        <w:t>Network performance simulations</w:t>
      </w:r>
    </w:p>
    <w:p w14:paraId="7E9ABBAD" w14:textId="55CA7AFE" w:rsidR="00B93659" w:rsidRDefault="00B93659" w:rsidP="00B93659">
      <w:r>
        <w:t xml:space="preserve">In an effort to quantify the trade-offs between the proposed multi-band </w:t>
      </w:r>
      <w:r w:rsidR="00244BEB">
        <w:t xml:space="preserve">factors </w:t>
      </w:r>
      <w:r>
        <w:t xml:space="preserve">and network performance, a set of system level simulations have been performed.  The simulation assumptions take the system level simulation assumptions from Clause 5 of TR38.803 </w:t>
      </w:r>
      <w:r>
        <w:fldChar w:fldCharType="begin"/>
      </w:r>
      <w:r>
        <w:instrText xml:space="preserve"> REF _Ref526414548 \r \h </w:instrText>
      </w:r>
      <w:r>
        <w:fldChar w:fldCharType="separate"/>
      </w:r>
      <w:r w:rsidR="00244BEB">
        <w:t>[21]</w:t>
      </w:r>
      <w:r>
        <w:fldChar w:fldCharType="end"/>
      </w:r>
      <w:r>
        <w:t xml:space="preserve"> as a baseline and apply the agreed modifications of the assumptions as described in </w:t>
      </w:r>
      <w:r>
        <w:fldChar w:fldCharType="begin"/>
      </w:r>
      <w:r>
        <w:instrText xml:space="preserve"> REF _Ref526414569 \r \h </w:instrText>
      </w:r>
      <w:r>
        <w:fldChar w:fldCharType="separate"/>
      </w:r>
      <w:r w:rsidR="00244BEB">
        <w:t>[22]</w:t>
      </w:r>
      <w:r>
        <w:fldChar w:fldCharType="end"/>
      </w:r>
      <w:r>
        <w:t xml:space="preserve"> and </w:t>
      </w:r>
      <w:r>
        <w:fldChar w:fldCharType="begin"/>
      </w:r>
      <w:r>
        <w:instrText xml:space="preserve"> REF _Ref526414570 \r \h </w:instrText>
      </w:r>
      <w:r>
        <w:fldChar w:fldCharType="separate"/>
      </w:r>
      <w:r w:rsidR="00244BEB">
        <w:t>[23]</w:t>
      </w:r>
      <w:r>
        <w:fldChar w:fldCharType="end"/>
      </w:r>
      <w:r>
        <w:t>.</w:t>
      </w:r>
    </w:p>
    <w:p w14:paraId="111ED190" w14:textId="77777777" w:rsidR="00B93659" w:rsidRDefault="00B93659" w:rsidP="00B93659"/>
    <w:p w14:paraId="665A4293" w14:textId="3F8D0526" w:rsidR="00B93659" w:rsidRDefault="00B93659" w:rsidP="00B93659">
      <w:r>
        <w:t xml:space="preserve">Using the UMa channel model and placing all UEs outdoor, throughput loss was characterized across three cases as a function of frequency:  as proposed in Section 2.5 (Case 1) of this paper, using a 1 dB </w:t>
      </w:r>
      <w:r w:rsidR="00244BEB">
        <w:t xml:space="preserve">modification </w:t>
      </w:r>
      <w:r>
        <w:t xml:space="preserve">of the spherical coverage requirement (according to the methodology described in </w:t>
      </w:r>
      <w:r>
        <w:fldChar w:fldCharType="begin"/>
      </w:r>
      <w:r>
        <w:instrText xml:space="preserve"> REF _Ref526414813 \r \h </w:instrText>
      </w:r>
      <w:r>
        <w:fldChar w:fldCharType="separate"/>
      </w:r>
      <w:r w:rsidR="00244BEB">
        <w:t>[24]</w:t>
      </w:r>
      <w:r>
        <w:fldChar w:fldCharType="end"/>
      </w:r>
      <w:r>
        <w:t xml:space="preserve">), and using a 2 dB </w:t>
      </w:r>
      <w:r w:rsidR="00244BEB">
        <w:t xml:space="preserve">modification </w:t>
      </w:r>
      <w:r>
        <w:t xml:space="preserve">of the spherical coverage requirement (according to the methodology described in </w:t>
      </w:r>
      <w:r>
        <w:fldChar w:fldCharType="begin"/>
      </w:r>
      <w:r>
        <w:instrText xml:space="preserve"> REF _Ref526414813 \r \h </w:instrText>
      </w:r>
      <w:r>
        <w:fldChar w:fldCharType="separate"/>
      </w:r>
      <w:r w:rsidR="00244BEB">
        <w:t>[24]</w:t>
      </w:r>
      <w:r>
        <w:fldChar w:fldCharType="end"/>
      </w:r>
      <w:r>
        <w:t xml:space="preserve">).  All of the cases take the single-band EIRP CDF as the baseline; in the case of the “multi-band” </w:t>
      </w:r>
      <w:r w:rsidR="00244BEB">
        <w:t>modification</w:t>
      </w:r>
      <w:r>
        <w:t xml:space="preserve">, performance using the multi-band EIRP CDF is quantified, and in the 1 dB and 2 dB </w:t>
      </w:r>
      <w:r w:rsidR="00244BEB">
        <w:t xml:space="preserve">modification </w:t>
      </w:r>
      <w:r>
        <w:t xml:space="preserve">cases the single-band EIRP CDF 50%-tile point is </w:t>
      </w:r>
      <w:r w:rsidR="00244BEB">
        <w:t xml:space="preserve">modified </w:t>
      </w:r>
      <w:r>
        <w:t xml:space="preserve">according to the methodology described in </w:t>
      </w:r>
      <w:r>
        <w:fldChar w:fldCharType="begin"/>
      </w:r>
      <w:r>
        <w:instrText xml:space="preserve"> REF _Ref526414813 \r \h </w:instrText>
      </w:r>
      <w:r>
        <w:fldChar w:fldCharType="separate"/>
      </w:r>
      <w:r w:rsidR="00244BEB">
        <w:t>[24]</w:t>
      </w:r>
      <w:r>
        <w:fldChar w:fldCharType="end"/>
      </w:r>
      <w:r>
        <w:t>.  We note that simulations for Band n260 were not performed, because RAN4 has not yet discussed nor agreed system level simulation assumptions for 39 GHz.</w:t>
      </w:r>
    </w:p>
    <w:p w14:paraId="2FB8E343" w14:textId="77777777" w:rsidR="00B93659" w:rsidRDefault="00B93659" w:rsidP="00B93659"/>
    <w:p w14:paraId="62F33D5B" w14:textId="6F4FB337" w:rsidR="00B93659" w:rsidRDefault="00B93659" w:rsidP="00B93659">
      <w:r>
        <w:fldChar w:fldCharType="begin"/>
      </w:r>
      <w:r>
        <w:instrText xml:space="preserve"> REF _Ref526415086 \h </w:instrText>
      </w:r>
      <w:r>
        <w:fldChar w:fldCharType="separate"/>
      </w:r>
      <w:r w:rsidR="00244BEB">
        <w:t xml:space="preserve">Figure </w:t>
      </w:r>
      <w:r w:rsidR="00244BEB">
        <w:rPr>
          <w:noProof/>
        </w:rPr>
        <w:t>5</w:t>
      </w:r>
      <w:r>
        <w:fldChar w:fldCharType="end"/>
      </w:r>
      <w:r>
        <w:t xml:space="preserve"> below illustrates the results.</w:t>
      </w:r>
    </w:p>
    <w:p w14:paraId="2885B8DB" w14:textId="77777777" w:rsidR="00B93659" w:rsidRDefault="00B93659" w:rsidP="00B93659">
      <w:pPr>
        <w:keepNext/>
        <w:jc w:val="center"/>
      </w:pPr>
      <w:r w:rsidRPr="009820A3">
        <w:rPr>
          <w:noProof/>
        </w:rPr>
        <w:lastRenderedPageBreak/>
        <w:drawing>
          <wp:inline distT="0" distB="0" distL="0" distR="0" wp14:anchorId="53AB02C9" wp14:editId="6296A8D1">
            <wp:extent cx="2654300" cy="208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54300" cy="2082800"/>
                    </a:xfrm>
                    <a:prstGeom prst="rect">
                      <a:avLst/>
                    </a:prstGeom>
                  </pic:spPr>
                </pic:pic>
              </a:graphicData>
            </a:graphic>
          </wp:inline>
        </w:drawing>
      </w:r>
      <w:r>
        <w:br/>
      </w:r>
      <w:r w:rsidRPr="00A14D76">
        <w:rPr>
          <w:noProof/>
        </w:rPr>
        <w:drawing>
          <wp:inline distT="0" distB="0" distL="0" distR="0" wp14:anchorId="48D744EC" wp14:editId="057BFA43">
            <wp:extent cx="2654300" cy="2057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54300" cy="2057400"/>
                    </a:xfrm>
                    <a:prstGeom prst="rect">
                      <a:avLst/>
                    </a:prstGeom>
                  </pic:spPr>
                </pic:pic>
              </a:graphicData>
            </a:graphic>
          </wp:inline>
        </w:drawing>
      </w:r>
    </w:p>
    <w:p w14:paraId="2D117982" w14:textId="6075083A" w:rsidR="00B93659" w:rsidRDefault="00B93659" w:rsidP="00B93659">
      <w:pPr>
        <w:pStyle w:val="Caption"/>
        <w:jc w:val="center"/>
      </w:pPr>
      <w:bookmarkStart w:id="7" w:name="_Ref526415086"/>
      <w:r>
        <w:t xml:space="preserve">Figure </w:t>
      </w:r>
      <w:r w:rsidR="004A552B">
        <w:rPr>
          <w:noProof/>
        </w:rPr>
        <w:fldChar w:fldCharType="begin"/>
      </w:r>
      <w:r w:rsidR="004A552B">
        <w:rPr>
          <w:noProof/>
        </w:rPr>
        <w:instrText xml:space="preserve"> SEQ Figure \* ARABIC </w:instrText>
      </w:r>
      <w:r w:rsidR="004A552B">
        <w:rPr>
          <w:noProof/>
        </w:rPr>
        <w:fldChar w:fldCharType="separate"/>
      </w:r>
      <w:r w:rsidR="00244BEB">
        <w:rPr>
          <w:noProof/>
        </w:rPr>
        <w:t>5</w:t>
      </w:r>
      <w:r w:rsidR="004A552B">
        <w:rPr>
          <w:noProof/>
        </w:rPr>
        <w:fldChar w:fldCharType="end"/>
      </w:r>
      <w:bookmarkEnd w:id="7"/>
      <w:r>
        <w:t xml:space="preserve">: Impact of multi-band </w:t>
      </w:r>
      <w:r w:rsidR="00244BEB">
        <w:t xml:space="preserve">factors </w:t>
      </w:r>
      <w:r>
        <w:t xml:space="preserve">on network performance </w:t>
      </w:r>
    </w:p>
    <w:p w14:paraId="126F42CD" w14:textId="77777777" w:rsidR="00B93659" w:rsidRDefault="00B93659" w:rsidP="00B93659"/>
    <w:p w14:paraId="51626C64" w14:textId="04C98891" w:rsidR="00B93659" w:rsidRDefault="00B93659" w:rsidP="00B93659">
      <w:r w:rsidRPr="00AF4831">
        <w:rPr>
          <w:b/>
        </w:rPr>
        <w:t>Observation 10</w:t>
      </w:r>
      <w:r>
        <w:t xml:space="preserve">: The impact of the multi-band proposal on mean throughput is 6% or less across the 28 GHz bands. By considering further compromise on the </w:t>
      </w:r>
      <w:r w:rsidR="00244BEB">
        <w:t xml:space="preserve">modifications </w:t>
      </w:r>
      <w:r>
        <w:t>it is possible to maintain this loss below 3%.</w:t>
      </w:r>
    </w:p>
    <w:p w14:paraId="47E521D4" w14:textId="77777777" w:rsidR="00B93659" w:rsidRDefault="00B93659" w:rsidP="00B93659"/>
    <w:p w14:paraId="18CC3660" w14:textId="4288E0F1" w:rsidR="00B93659" w:rsidRDefault="00B93659" w:rsidP="006333F9">
      <w:r w:rsidRPr="00AF4831">
        <w:rPr>
          <w:b/>
        </w:rPr>
        <w:t>Observation 11</w:t>
      </w:r>
      <w:r>
        <w:t xml:space="preserve">: The impact of the multi-band proposal on 5%-tile throughput is below 30%. By considering further compromise on the </w:t>
      </w:r>
      <w:r w:rsidR="00244BEB">
        <w:t xml:space="preserve">modification </w:t>
      </w:r>
      <w:r>
        <w:t>it is possible to maintain this loss below 15%.</w:t>
      </w:r>
    </w:p>
    <w:p w14:paraId="11338116" w14:textId="21FFE446" w:rsidR="00492B8A" w:rsidRDefault="00E03637" w:rsidP="00492B8A">
      <w:pPr>
        <w:pStyle w:val="Heading2"/>
      </w:pPr>
      <w:r>
        <w:t>Summary of the multi-band framework</w:t>
      </w:r>
    </w:p>
    <w:p w14:paraId="24E3C41B" w14:textId="6B1EB84B" w:rsidR="00E03637" w:rsidRDefault="00BC6897" w:rsidP="00633B27">
      <w:r w:rsidRPr="00BC6897">
        <w:t>Based on the technica</w:t>
      </w:r>
      <w:r>
        <w:t>l analysis provided in this paper, we propose</w:t>
      </w:r>
      <w:r w:rsidRPr="00BC6897">
        <w:t xml:space="preserve"> to define </w:t>
      </w:r>
      <w:r w:rsidR="00244BEB">
        <w:t>factors</w:t>
      </w:r>
      <w:r w:rsidR="00244BEB" w:rsidRPr="00BC6897">
        <w:t xml:space="preserve"> </w:t>
      </w:r>
      <w:r w:rsidRPr="00BC6897">
        <w:t>for peak EIRP and spherical coverage limits, labeled ΔT</w:t>
      </w:r>
      <w:r w:rsidRPr="00BC6897">
        <w:rPr>
          <w:vertAlign w:val="subscript"/>
        </w:rPr>
        <w:t>MBP</w:t>
      </w:r>
      <w:r w:rsidRPr="00BC6897">
        <w:t xml:space="preserve"> </w:t>
      </w:r>
      <w:r w:rsidR="00C21C5D">
        <w:t xml:space="preserve">(EIRP peak </w:t>
      </w:r>
      <w:r w:rsidR="00244BEB">
        <w:t>factor</w:t>
      </w:r>
      <w:r w:rsidR="00C21C5D">
        <w:t xml:space="preserve">) </w:t>
      </w:r>
      <w:r w:rsidRPr="00BC6897">
        <w:t>and ΔT</w:t>
      </w:r>
      <w:r w:rsidRPr="00BC6897">
        <w:rPr>
          <w:vertAlign w:val="subscript"/>
        </w:rPr>
        <w:t>MBS</w:t>
      </w:r>
      <w:r w:rsidR="00C21C5D">
        <w:t xml:space="preserve"> (EIRP spherical coverage </w:t>
      </w:r>
      <w:r w:rsidR="00244BEB">
        <w:t>factor</w:t>
      </w:r>
      <w:r w:rsidR="00C21C5D">
        <w:t>),</w:t>
      </w:r>
      <w:r w:rsidRPr="00BC6897">
        <w:t xml:space="preserve"> respectively.  These </w:t>
      </w:r>
      <w:r w:rsidR="00244BEB">
        <w:t>factors</w:t>
      </w:r>
      <w:r w:rsidR="00244BEB" w:rsidRPr="00BC6897">
        <w:t xml:space="preserve"> </w:t>
      </w:r>
      <w:r w:rsidRPr="00BC6897">
        <w:t xml:space="preserve">are indexed by the bands which the device supports and are </w:t>
      </w:r>
      <w:r w:rsidR="002152A2">
        <w:t>applicable</w:t>
      </w:r>
      <w:r>
        <w:t xml:space="preserve"> in a band-specific manner, as shown in </w:t>
      </w:r>
      <w:r w:rsidR="00403EB3">
        <w:fldChar w:fldCharType="begin"/>
      </w:r>
      <w:r w:rsidR="00403EB3">
        <w:instrText xml:space="preserve"> REF _Ref525857804 \h </w:instrText>
      </w:r>
      <w:r w:rsidR="00403EB3">
        <w:fldChar w:fldCharType="separate"/>
      </w:r>
      <w:r w:rsidR="00244BEB">
        <w:t xml:space="preserve">Table </w:t>
      </w:r>
      <w:r w:rsidR="00244BEB">
        <w:rPr>
          <w:noProof/>
        </w:rPr>
        <w:t>3</w:t>
      </w:r>
      <w:r w:rsidR="00403EB3">
        <w:fldChar w:fldCharType="end"/>
      </w:r>
      <w:r w:rsidR="00403EB3">
        <w:t xml:space="preserve"> </w:t>
      </w:r>
      <w:r>
        <w:t>below.</w:t>
      </w:r>
    </w:p>
    <w:p w14:paraId="16811560" w14:textId="77777777" w:rsidR="001B6EC0" w:rsidRDefault="001B6EC0" w:rsidP="00633B27"/>
    <w:p w14:paraId="361A86A3" w14:textId="14910C89" w:rsidR="00B809C9" w:rsidRDefault="00B809C9" w:rsidP="00B809C9">
      <w:pPr>
        <w:pStyle w:val="Caption"/>
        <w:jc w:val="center"/>
      </w:pPr>
      <w:bookmarkStart w:id="8" w:name="_Ref525857804"/>
      <w:r>
        <w:t xml:space="preserve">Table </w:t>
      </w:r>
      <w:r w:rsidR="00216F3E">
        <w:rPr>
          <w:noProof/>
        </w:rPr>
        <w:fldChar w:fldCharType="begin"/>
      </w:r>
      <w:r w:rsidR="00216F3E">
        <w:rPr>
          <w:noProof/>
        </w:rPr>
        <w:instrText xml:space="preserve"> SEQ Table \* ARABIC </w:instrText>
      </w:r>
      <w:r w:rsidR="00216F3E">
        <w:rPr>
          <w:noProof/>
        </w:rPr>
        <w:fldChar w:fldCharType="separate"/>
      </w:r>
      <w:r w:rsidR="00244BEB">
        <w:rPr>
          <w:noProof/>
        </w:rPr>
        <w:t>3</w:t>
      </w:r>
      <w:r w:rsidR="00216F3E">
        <w:rPr>
          <w:noProof/>
        </w:rPr>
        <w:fldChar w:fldCharType="end"/>
      </w:r>
      <w:bookmarkEnd w:id="8"/>
      <w:r>
        <w:t>: Summary of the multi-band framework</w:t>
      </w:r>
    </w:p>
    <w:tbl>
      <w:tblPr>
        <w:tblStyle w:val="TableGrid"/>
        <w:tblW w:w="0" w:type="auto"/>
        <w:jc w:val="center"/>
        <w:tblLook w:val="0400" w:firstRow="0" w:lastRow="0" w:firstColumn="0" w:lastColumn="0" w:noHBand="0" w:noVBand="1"/>
      </w:tblPr>
      <w:tblGrid>
        <w:gridCol w:w="601"/>
        <w:gridCol w:w="2160"/>
        <w:gridCol w:w="672"/>
        <w:gridCol w:w="1440"/>
        <w:gridCol w:w="1440"/>
        <w:gridCol w:w="1440"/>
        <w:gridCol w:w="1602"/>
      </w:tblGrid>
      <w:tr w:rsidR="00C21C5D" w:rsidRPr="00B07EDE" w14:paraId="008961D3" w14:textId="77777777" w:rsidTr="00511E4E">
        <w:trPr>
          <w:trHeight w:val="20"/>
          <w:jc w:val="center"/>
        </w:trPr>
        <w:tc>
          <w:tcPr>
            <w:tcW w:w="601" w:type="dxa"/>
            <w:shd w:val="clear" w:color="auto" w:fill="BFBFBF" w:themeFill="background1" w:themeFillShade="BF"/>
          </w:tcPr>
          <w:p w14:paraId="155089E6" w14:textId="317A9D1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Case</w:t>
            </w:r>
          </w:p>
        </w:tc>
        <w:tc>
          <w:tcPr>
            <w:tcW w:w="2160" w:type="dxa"/>
            <w:shd w:val="clear" w:color="auto" w:fill="BFBFBF" w:themeFill="background1" w:themeFillShade="BF"/>
          </w:tcPr>
          <w:p w14:paraId="4DC6ED55" w14:textId="47E85E9B"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Supported bands</w:t>
            </w:r>
          </w:p>
        </w:tc>
        <w:tc>
          <w:tcPr>
            <w:tcW w:w="672" w:type="dxa"/>
            <w:shd w:val="clear" w:color="auto" w:fill="BFBFBF" w:themeFill="background1" w:themeFillShade="BF"/>
          </w:tcPr>
          <w:p w14:paraId="638BB93B" w14:textId="388245F3"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Band</w:t>
            </w:r>
          </w:p>
        </w:tc>
        <w:tc>
          <w:tcPr>
            <w:tcW w:w="1440" w:type="dxa"/>
            <w:shd w:val="clear" w:color="auto" w:fill="BFBFBF" w:themeFill="background1" w:themeFillShade="BF"/>
          </w:tcPr>
          <w:p w14:paraId="024E0718" w14:textId="346ED630"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ΔT</w:t>
            </w:r>
            <w:r w:rsidRPr="00C21C5D">
              <w:rPr>
                <w:rFonts w:ascii="Arial" w:hAnsi="Arial" w:cs="Arial"/>
                <w:b/>
                <w:sz w:val="16"/>
                <w:szCs w:val="16"/>
                <w:vertAlign w:val="subscript"/>
              </w:rPr>
              <w:t>MBP</w:t>
            </w:r>
            <w:r w:rsidRPr="00C21C5D">
              <w:rPr>
                <w:rFonts w:ascii="Arial" w:hAnsi="Arial" w:cs="Arial"/>
                <w:b/>
                <w:sz w:val="16"/>
                <w:szCs w:val="16"/>
              </w:rPr>
              <w:t xml:space="preserve"> (dB)</w:t>
            </w:r>
          </w:p>
        </w:tc>
        <w:tc>
          <w:tcPr>
            <w:tcW w:w="1440" w:type="dxa"/>
            <w:shd w:val="clear" w:color="auto" w:fill="BFBFBF" w:themeFill="background1" w:themeFillShade="BF"/>
          </w:tcPr>
          <w:p w14:paraId="0672E476" w14:textId="5DE79CF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Peak EIRP limit (dBm)</w:t>
            </w:r>
          </w:p>
        </w:tc>
        <w:tc>
          <w:tcPr>
            <w:tcW w:w="1440" w:type="dxa"/>
            <w:shd w:val="clear" w:color="auto" w:fill="BFBFBF" w:themeFill="background1" w:themeFillShade="BF"/>
          </w:tcPr>
          <w:p w14:paraId="00B333F4" w14:textId="59E1E179"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ΔT</w:t>
            </w:r>
            <w:r w:rsidRPr="00C21C5D">
              <w:rPr>
                <w:rFonts w:ascii="Arial" w:hAnsi="Arial" w:cs="Arial"/>
                <w:b/>
                <w:sz w:val="16"/>
                <w:szCs w:val="16"/>
                <w:vertAlign w:val="subscript"/>
              </w:rPr>
              <w:t>MBS</w:t>
            </w:r>
            <w:r w:rsidRPr="00C21C5D">
              <w:rPr>
                <w:rFonts w:ascii="Arial" w:hAnsi="Arial" w:cs="Arial"/>
                <w:b/>
                <w:sz w:val="16"/>
                <w:szCs w:val="16"/>
              </w:rPr>
              <w:t xml:space="preserve"> (dB)</w:t>
            </w:r>
          </w:p>
        </w:tc>
        <w:tc>
          <w:tcPr>
            <w:tcW w:w="1602" w:type="dxa"/>
            <w:shd w:val="clear" w:color="auto" w:fill="BFBFBF" w:themeFill="background1" w:themeFillShade="BF"/>
          </w:tcPr>
          <w:p w14:paraId="75DCBAC5" w14:textId="3C563A11" w:rsidR="00C21C5D" w:rsidRPr="00C21C5D" w:rsidRDefault="00C21C5D" w:rsidP="00B809C9">
            <w:pPr>
              <w:spacing w:before="0" w:line="240" w:lineRule="auto"/>
              <w:jc w:val="center"/>
              <w:rPr>
                <w:rFonts w:ascii="Arial" w:hAnsi="Arial" w:cs="Arial"/>
                <w:b/>
                <w:sz w:val="16"/>
                <w:szCs w:val="16"/>
              </w:rPr>
            </w:pPr>
            <w:r w:rsidRPr="00C21C5D">
              <w:rPr>
                <w:rFonts w:ascii="Arial" w:hAnsi="Arial" w:cs="Arial"/>
                <w:b/>
                <w:sz w:val="16"/>
                <w:szCs w:val="16"/>
              </w:rPr>
              <w:t xml:space="preserve">50%-tile CDF EIRP </w:t>
            </w:r>
            <w:r w:rsidR="00511E4E">
              <w:rPr>
                <w:rFonts w:ascii="Arial" w:hAnsi="Arial" w:cs="Arial"/>
                <w:b/>
                <w:sz w:val="16"/>
                <w:szCs w:val="16"/>
              </w:rPr>
              <w:t xml:space="preserve">limit </w:t>
            </w:r>
            <w:r w:rsidRPr="00C21C5D">
              <w:rPr>
                <w:rFonts w:ascii="Arial" w:hAnsi="Arial" w:cs="Arial"/>
                <w:b/>
                <w:sz w:val="16"/>
                <w:szCs w:val="16"/>
              </w:rPr>
              <w:t>(dBm)</w:t>
            </w:r>
          </w:p>
        </w:tc>
      </w:tr>
      <w:tr w:rsidR="00C21C5D" w:rsidRPr="00B07EDE" w14:paraId="594CFF68" w14:textId="77777777" w:rsidTr="00511E4E">
        <w:trPr>
          <w:trHeight w:val="20"/>
          <w:jc w:val="center"/>
        </w:trPr>
        <w:tc>
          <w:tcPr>
            <w:tcW w:w="601" w:type="dxa"/>
            <w:vMerge w:val="restart"/>
            <w:vAlign w:val="center"/>
          </w:tcPr>
          <w:p w14:paraId="2ADC0EE9"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8</w:t>
            </w:r>
          </w:p>
        </w:tc>
        <w:tc>
          <w:tcPr>
            <w:tcW w:w="2160" w:type="dxa"/>
            <w:hideMark/>
          </w:tcPr>
          <w:p w14:paraId="5734BB03"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w:t>
            </w:r>
          </w:p>
        </w:tc>
        <w:tc>
          <w:tcPr>
            <w:tcW w:w="672" w:type="dxa"/>
            <w:hideMark/>
          </w:tcPr>
          <w:p w14:paraId="1CF74F0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569FEA27"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4FE6CADC" w14:textId="17FE2C4F" w:rsidR="00C21C5D" w:rsidRPr="00B07EDE" w:rsidRDefault="00C21C5D" w:rsidP="00B809C9">
            <w:pPr>
              <w:spacing w:before="0" w:line="240" w:lineRule="auto"/>
              <w:jc w:val="right"/>
              <w:rPr>
                <w:rFonts w:ascii="Arial" w:hAnsi="Arial" w:cs="Arial"/>
                <w:sz w:val="16"/>
                <w:szCs w:val="16"/>
              </w:rPr>
            </w:pPr>
          </w:p>
        </w:tc>
        <w:tc>
          <w:tcPr>
            <w:tcW w:w="1440" w:type="dxa"/>
          </w:tcPr>
          <w:p w14:paraId="64013AF4" w14:textId="2D830FB4" w:rsidR="00C21C5D" w:rsidRPr="00B07EDE" w:rsidRDefault="00C21C5D" w:rsidP="00B809C9">
            <w:pPr>
              <w:spacing w:before="0" w:line="240" w:lineRule="auto"/>
              <w:jc w:val="right"/>
              <w:rPr>
                <w:rFonts w:ascii="Arial" w:hAnsi="Arial" w:cs="Arial"/>
                <w:sz w:val="16"/>
                <w:szCs w:val="16"/>
              </w:rPr>
            </w:pPr>
          </w:p>
        </w:tc>
        <w:tc>
          <w:tcPr>
            <w:tcW w:w="1602" w:type="dxa"/>
          </w:tcPr>
          <w:p w14:paraId="1E3F8519"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0709CC2" w14:textId="77777777" w:rsidTr="00511E4E">
        <w:trPr>
          <w:trHeight w:val="20"/>
          <w:jc w:val="center"/>
        </w:trPr>
        <w:tc>
          <w:tcPr>
            <w:tcW w:w="601" w:type="dxa"/>
            <w:vMerge/>
            <w:vAlign w:val="center"/>
          </w:tcPr>
          <w:p w14:paraId="79EF15FD"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642B899D"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w:t>
            </w:r>
          </w:p>
        </w:tc>
        <w:tc>
          <w:tcPr>
            <w:tcW w:w="672" w:type="dxa"/>
            <w:hideMark/>
          </w:tcPr>
          <w:p w14:paraId="754B2BDE"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5FDEC9B3"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00ECC128" w14:textId="322B217B" w:rsidR="00C21C5D" w:rsidRPr="00B07EDE" w:rsidRDefault="00C21C5D" w:rsidP="00B809C9">
            <w:pPr>
              <w:spacing w:before="0" w:line="240" w:lineRule="auto"/>
              <w:jc w:val="right"/>
              <w:rPr>
                <w:rFonts w:ascii="Arial" w:hAnsi="Arial" w:cs="Arial"/>
                <w:sz w:val="16"/>
                <w:szCs w:val="16"/>
              </w:rPr>
            </w:pPr>
          </w:p>
        </w:tc>
        <w:tc>
          <w:tcPr>
            <w:tcW w:w="1440" w:type="dxa"/>
          </w:tcPr>
          <w:p w14:paraId="15BAC8F1" w14:textId="66C86DDA" w:rsidR="00C21C5D" w:rsidRPr="00B07EDE" w:rsidRDefault="00C21C5D" w:rsidP="00B809C9">
            <w:pPr>
              <w:spacing w:before="0" w:line="240" w:lineRule="auto"/>
              <w:jc w:val="right"/>
              <w:rPr>
                <w:rFonts w:ascii="Arial" w:hAnsi="Arial" w:cs="Arial"/>
                <w:sz w:val="16"/>
                <w:szCs w:val="16"/>
              </w:rPr>
            </w:pPr>
          </w:p>
        </w:tc>
        <w:tc>
          <w:tcPr>
            <w:tcW w:w="1602" w:type="dxa"/>
          </w:tcPr>
          <w:p w14:paraId="39BB7BE0"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2443F04C" w14:textId="77777777" w:rsidTr="00511E4E">
        <w:trPr>
          <w:trHeight w:val="20"/>
          <w:jc w:val="center"/>
        </w:trPr>
        <w:tc>
          <w:tcPr>
            <w:tcW w:w="601" w:type="dxa"/>
            <w:vMerge w:val="restart"/>
            <w:vAlign w:val="center"/>
          </w:tcPr>
          <w:p w14:paraId="6B3A9996"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7</w:t>
            </w:r>
          </w:p>
        </w:tc>
        <w:tc>
          <w:tcPr>
            <w:tcW w:w="2160" w:type="dxa"/>
            <w:hideMark/>
          </w:tcPr>
          <w:p w14:paraId="42230AE6"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w:t>
            </w:r>
          </w:p>
        </w:tc>
        <w:tc>
          <w:tcPr>
            <w:tcW w:w="672" w:type="dxa"/>
            <w:hideMark/>
          </w:tcPr>
          <w:p w14:paraId="5565F9B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4428B080"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807F6FD" w14:textId="3D24262B" w:rsidR="00C21C5D" w:rsidRPr="00B07EDE" w:rsidRDefault="00C21C5D" w:rsidP="00B809C9">
            <w:pPr>
              <w:spacing w:before="0" w:line="240" w:lineRule="auto"/>
              <w:jc w:val="right"/>
              <w:rPr>
                <w:rFonts w:ascii="Arial" w:hAnsi="Arial" w:cs="Arial"/>
                <w:sz w:val="16"/>
                <w:szCs w:val="16"/>
              </w:rPr>
            </w:pPr>
          </w:p>
        </w:tc>
        <w:tc>
          <w:tcPr>
            <w:tcW w:w="1440" w:type="dxa"/>
          </w:tcPr>
          <w:p w14:paraId="149B359C" w14:textId="459D431A" w:rsidR="00C21C5D" w:rsidRPr="00B07EDE" w:rsidRDefault="00C21C5D" w:rsidP="00B809C9">
            <w:pPr>
              <w:spacing w:before="0" w:line="240" w:lineRule="auto"/>
              <w:jc w:val="right"/>
              <w:rPr>
                <w:rFonts w:ascii="Arial" w:hAnsi="Arial" w:cs="Arial"/>
                <w:sz w:val="16"/>
                <w:szCs w:val="16"/>
              </w:rPr>
            </w:pPr>
          </w:p>
        </w:tc>
        <w:tc>
          <w:tcPr>
            <w:tcW w:w="1602" w:type="dxa"/>
          </w:tcPr>
          <w:p w14:paraId="2164522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36D40BF" w14:textId="77777777" w:rsidTr="00511E4E">
        <w:trPr>
          <w:trHeight w:val="20"/>
          <w:jc w:val="center"/>
        </w:trPr>
        <w:tc>
          <w:tcPr>
            <w:tcW w:w="601" w:type="dxa"/>
            <w:vMerge/>
            <w:vAlign w:val="center"/>
          </w:tcPr>
          <w:p w14:paraId="5D66680D"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3CB2AFC3"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w:t>
            </w:r>
          </w:p>
        </w:tc>
        <w:tc>
          <w:tcPr>
            <w:tcW w:w="672" w:type="dxa"/>
            <w:hideMark/>
          </w:tcPr>
          <w:p w14:paraId="2E0D9B0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5B01A83F"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9A05C04" w14:textId="52943986" w:rsidR="00C21C5D" w:rsidRPr="00B07EDE" w:rsidRDefault="00C21C5D" w:rsidP="00B809C9">
            <w:pPr>
              <w:spacing w:before="0" w:line="240" w:lineRule="auto"/>
              <w:jc w:val="right"/>
              <w:rPr>
                <w:rFonts w:ascii="Arial" w:hAnsi="Arial" w:cs="Arial"/>
                <w:sz w:val="16"/>
                <w:szCs w:val="16"/>
              </w:rPr>
            </w:pPr>
          </w:p>
        </w:tc>
        <w:tc>
          <w:tcPr>
            <w:tcW w:w="1440" w:type="dxa"/>
          </w:tcPr>
          <w:p w14:paraId="47F6EB35" w14:textId="3EA81E03" w:rsidR="00C21C5D" w:rsidRPr="00B07EDE" w:rsidRDefault="00C21C5D" w:rsidP="00B809C9">
            <w:pPr>
              <w:spacing w:before="0" w:line="240" w:lineRule="auto"/>
              <w:jc w:val="right"/>
              <w:rPr>
                <w:rFonts w:ascii="Arial" w:hAnsi="Arial" w:cs="Arial"/>
                <w:sz w:val="16"/>
                <w:szCs w:val="16"/>
              </w:rPr>
            </w:pPr>
          </w:p>
        </w:tc>
        <w:tc>
          <w:tcPr>
            <w:tcW w:w="1602" w:type="dxa"/>
          </w:tcPr>
          <w:p w14:paraId="66AA1D5A"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02E690F" w14:textId="77777777" w:rsidTr="00511E4E">
        <w:trPr>
          <w:trHeight w:val="20"/>
          <w:jc w:val="center"/>
        </w:trPr>
        <w:tc>
          <w:tcPr>
            <w:tcW w:w="601" w:type="dxa"/>
            <w:vMerge w:val="restart"/>
            <w:vAlign w:val="center"/>
          </w:tcPr>
          <w:p w14:paraId="5159A6A5"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6</w:t>
            </w:r>
          </w:p>
        </w:tc>
        <w:tc>
          <w:tcPr>
            <w:tcW w:w="2160" w:type="dxa"/>
            <w:hideMark/>
          </w:tcPr>
          <w:p w14:paraId="775AD7D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n261</w:t>
            </w:r>
          </w:p>
        </w:tc>
        <w:tc>
          <w:tcPr>
            <w:tcW w:w="672" w:type="dxa"/>
            <w:hideMark/>
          </w:tcPr>
          <w:p w14:paraId="7316388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36837786"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C8D197B" w14:textId="12784EF4" w:rsidR="00C21C5D" w:rsidRPr="00B07EDE" w:rsidRDefault="00C21C5D" w:rsidP="00B809C9">
            <w:pPr>
              <w:spacing w:before="0" w:line="240" w:lineRule="auto"/>
              <w:jc w:val="right"/>
              <w:rPr>
                <w:rFonts w:ascii="Arial" w:hAnsi="Arial" w:cs="Arial"/>
                <w:sz w:val="16"/>
                <w:szCs w:val="16"/>
              </w:rPr>
            </w:pPr>
          </w:p>
        </w:tc>
        <w:tc>
          <w:tcPr>
            <w:tcW w:w="1440" w:type="dxa"/>
          </w:tcPr>
          <w:p w14:paraId="7C1780A9" w14:textId="14E0E32F" w:rsidR="00C21C5D" w:rsidRPr="00B07EDE" w:rsidRDefault="00C21C5D" w:rsidP="00B809C9">
            <w:pPr>
              <w:spacing w:before="0" w:line="240" w:lineRule="auto"/>
              <w:jc w:val="right"/>
              <w:rPr>
                <w:rFonts w:ascii="Arial" w:hAnsi="Arial" w:cs="Arial"/>
                <w:sz w:val="16"/>
                <w:szCs w:val="16"/>
              </w:rPr>
            </w:pPr>
          </w:p>
        </w:tc>
        <w:tc>
          <w:tcPr>
            <w:tcW w:w="1602" w:type="dxa"/>
          </w:tcPr>
          <w:p w14:paraId="2CAFD2B3"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F5A9092" w14:textId="77777777" w:rsidTr="00511E4E">
        <w:trPr>
          <w:trHeight w:val="20"/>
          <w:jc w:val="center"/>
        </w:trPr>
        <w:tc>
          <w:tcPr>
            <w:tcW w:w="601" w:type="dxa"/>
            <w:vMerge/>
            <w:vAlign w:val="center"/>
          </w:tcPr>
          <w:p w14:paraId="3F814CE6"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5E6FF57C"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n261</w:t>
            </w:r>
          </w:p>
        </w:tc>
        <w:tc>
          <w:tcPr>
            <w:tcW w:w="672" w:type="dxa"/>
            <w:hideMark/>
          </w:tcPr>
          <w:p w14:paraId="08297F66"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3B092E5E"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A449C78" w14:textId="4FCE4760" w:rsidR="00C21C5D" w:rsidRPr="00B07EDE" w:rsidRDefault="00C21C5D" w:rsidP="00B809C9">
            <w:pPr>
              <w:spacing w:before="0" w:line="240" w:lineRule="auto"/>
              <w:jc w:val="right"/>
              <w:rPr>
                <w:rFonts w:ascii="Arial" w:hAnsi="Arial" w:cs="Arial"/>
                <w:sz w:val="16"/>
                <w:szCs w:val="16"/>
              </w:rPr>
            </w:pPr>
          </w:p>
        </w:tc>
        <w:tc>
          <w:tcPr>
            <w:tcW w:w="1440" w:type="dxa"/>
          </w:tcPr>
          <w:p w14:paraId="65339D01" w14:textId="5039ADD3" w:rsidR="00C21C5D" w:rsidRPr="00B07EDE" w:rsidRDefault="00C21C5D" w:rsidP="00B809C9">
            <w:pPr>
              <w:spacing w:before="0" w:line="240" w:lineRule="auto"/>
              <w:jc w:val="right"/>
              <w:rPr>
                <w:rFonts w:ascii="Arial" w:hAnsi="Arial" w:cs="Arial"/>
                <w:sz w:val="16"/>
                <w:szCs w:val="16"/>
              </w:rPr>
            </w:pPr>
          </w:p>
        </w:tc>
        <w:tc>
          <w:tcPr>
            <w:tcW w:w="1602" w:type="dxa"/>
          </w:tcPr>
          <w:p w14:paraId="081B2168" w14:textId="77777777" w:rsidR="00C21C5D" w:rsidRPr="00B07EDE" w:rsidRDefault="00C21C5D" w:rsidP="00B809C9">
            <w:pPr>
              <w:spacing w:before="0" w:line="240" w:lineRule="auto"/>
              <w:jc w:val="right"/>
              <w:rPr>
                <w:rFonts w:ascii="Arial" w:hAnsi="Arial" w:cs="Arial"/>
                <w:sz w:val="16"/>
                <w:szCs w:val="16"/>
              </w:rPr>
            </w:pPr>
          </w:p>
        </w:tc>
      </w:tr>
      <w:tr w:rsidR="00B809C9" w:rsidRPr="00B07EDE" w14:paraId="1636937B" w14:textId="77777777" w:rsidTr="00511E4E">
        <w:trPr>
          <w:trHeight w:val="20"/>
          <w:jc w:val="center"/>
        </w:trPr>
        <w:tc>
          <w:tcPr>
            <w:tcW w:w="601" w:type="dxa"/>
            <w:vMerge w:val="restart"/>
            <w:vAlign w:val="center"/>
          </w:tcPr>
          <w:p w14:paraId="606903E8" w14:textId="77777777" w:rsidR="00B809C9" w:rsidRPr="00C21C5D" w:rsidRDefault="00B809C9" w:rsidP="00B809C9">
            <w:pPr>
              <w:spacing w:before="0" w:line="240" w:lineRule="auto"/>
              <w:jc w:val="center"/>
              <w:rPr>
                <w:rFonts w:ascii="Arial" w:hAnsi="Arial" w:cs="Arial"/>
                <w:sz w:val="16"/>
                <w:szCs w:val="16"/>
              </w:rPr>
            </w:pPr>
            <w:r w:rsidRPr="00C21C5D">
              <w:rPr>
                <w:rFonts w:ascii="Arial" w:hAnsi="Arial" w:cs="Arial"/>
                <w:sz w:val="16"/>
                <w:szCs w:val="16"/>
              </w:rPr>
              <w:t>5</w:t>
            </w:r>
          </w:p>
        </w:tc>
        <w:tc>
          <w:tcPr>
            <w:tcW w:w="2160" w:type="dxa"/>
            <w:hideMark/>
          </w:tcPr>
          <w:p w14:paraId="37C7D770"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 n261</w:t>
            </w:r>
          </w:p>
        </w:tc>
        <w:tc>
          <w:tcPr>
            <w:tcW w:w="672" w:type="dxa"/>
            <w:hideMark/>
          </w:tcPr>
          <w:p w14:paraId="08A0BCB5"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19741724" w14:textId="6B6161FE"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440" w:type="dxa"/>
          </w:tcPr>
          <w:p w14:paraId="15A87A13" w14:textId="11F939F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20.6</w:t>
            </w:r>
          </w:p>
        </w:tc>
        <w:tc>
          <w:tcPr>
            <w:tcW w:w="1440" w:type="dxa"/>
          </w:tcPr>
          <w:p w14:paraId="7B5FF501" w14:textId="2132B4B2"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1.6</w:t>
            </w:r>
          </w:p>
        </w:tc>
        <w:tc>
          <w:tcPr>
            <w:tcW w:w="1602" w:type="dxa"/>
          </w:tcPr>
          <w:p w14:paraId="2B4719DB" w14:textId="314AC7F6"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6.4</w:t>
            </w:r>
          </w:p>
        </w:tc>
      </w:tr>
      <w:tr w:rsidR="00B809C9" w:rsidRPr="00B07EDE" w14:paraId="7F233024" w14:textId="77777777" w:rsidTr="00511E4E">
        <w:trPr>
          <w:trHeight w:val="20"/>
          <w:jc w:val="center"/>
        </w:trPr>
        <w:tc>
          <w:tcPr>
            <w:tcW w:w="601" w:type="dxa"/>
            <w:vMerge/>
            <w:vAlign w:val="center"/>
          </w:tcPr>
          <w:p w14:paraId="46C4882F" w14:textId="77777777" w:rsidR="00B809C9" w:rsidRPr="00C21C5D" w:rsidRDefault="00B809C9" w:rsidP="00B809C9">
            <w:pPr>
              <w:spacing w:before="0" w:line="240" w:lineRule="auto"/>
              <w:jc w:val="center"/>
              <w:rPr>
                <w:rFonts w:ascii="Arial" w:hAnsi="Arial" w:cs="Arial"/>
                <w:sz w:val="16"/>
                <w:szCs w:val="16"/>
              </w:rPr>
            </w:pPr>
          </w:p>
        </w:tc>
        <w:tc>
          <w:tcPr>
            <w:tcW w:w="2160" w:type="dxa"/>
            <w:hideMark/>
          </w:tcPr>
          <w:p w14:paraId="7CA95D3F"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 n261</w:t>
            </w:r>
          </w:p>
        </w:tc>
        <w:tc>
          <w:tcPr>
            <w:tcW w:w="672" w:type="dxa"/>
            <w:hideMark/>
          </w:tcPr>
          <w:p w14:paraId="086B227E"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1116DEC5" w14:textId="1CE6042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440" w:type="dxa"/>
          </w:tcPr>
          <w:p w14:paraId="356CD860" w14:textId="3F3A3990"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22.4</w:t>
            </w:r>
          </w:p>
        </w:tc>
        <w:tc>
          <w:tcPr>
            <w:tcW w:w="1440" w:type="dxa"/>
          </w:tcPr>
          <w:p w14:paraId="2BB5A62E" w14:textId="37BF2AA5"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0.0</w:t>
            </w:r>
          </w:p>
        </w:tc>
        <w:tc>
          <w:tcPr>
            <w:tcW w:w="1602" w:type="dxa"/>
          </w:tcPr>
          <w:p w14:paraId="72B4FB3D" w14:textId="3BD3D3E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11.5</w:t>
            </w:r>
          </w:p>
        </w:tc>
      </w:tr>
      <w:tr w:rsidR="00C21C5D" w:rsidRPr="00B07EDE" w14:paraId="493BB783" w14:textId="77777777" w:rsidTr="00511E4E">
        <w:trPr>
          <w:trHeight w:val="20"/>
          <w:jc w:val="center"/>
        </w:trPr>
        <w:tc>
          <w:tcPr>
            <w:tcW w:w="601" w:type="dxa"/>
            <w:vMerge w:val="restart"/>
            <w:vAlign w:val="center"/>
          </w:tcPr>
          <w:p w14:paraId="03FADFB3"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4</w:t>
            </w:r>
          </w:p>
        </w:tc>
        <w:tc>
          <w:tcPr>
            <w:tcW w:w="2160" w:type="dxa"/>
            <w:hideMark/>
          </w:tcPr>
          <w:p w14:paraId="4A648B00"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0E3568F4"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320805F9"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78D9F72C" w14:textId="2985A17C" w:rsidR="00C21C5D" w:rsidRPr="00B07EDE" w:rsidRDefault="00C21C5D" w:rsidP="00B809C9">
            <w:pPr>
              <w:spacing w:before="0" w:line="240" w:lineRule="auto"/>
              <w:jc w:val="right"/>
              <w:rPr>
                <w:rFonts w:ascii="Arial" w:hAnsi="Arial" w:cs="Arial"/>
                <w:sz w:val="16"/>
                <w:szCs w:val="16"/>
              </w:rPr>
            </w:pPr>
          </w:p>
        </w:tc>
        <w:tc>
          <w:tcPr>
            <w:tcW w:w="1440" w:type="dxa"/>
          </w:tcPr>
          <w:p w14:paraId="5CEC4B65" w14:textId="0E45DEEB" w:rsidR="00C21C5D" w:rsidRPr="00B07EDE" w:rsidRDefault="00C21C5D" w:rsidP="00B809C9">
            <w:pPr>
              <w:spacing w:before="0" w:line="240" w:lineRule="auto"/>
              <w:jc w:val="right"/>
              <w:rPr>
                <w:rFonts w:ascii="Arial" w:hAnsi="Arial" w:cs="Arial"/>
                <w:sz w:val="16"/>
                <w:szCs w:val="16"/>
              </w:rPr>
            </w:pPr>
          </w:p>
        </w:tc>
        <w:tc>
          <w:tcPr>
            <w:tcW w:w="1602" w:type="dxa"/>
          </w:tcPr>
          <w:p w14:paraId="701537A2"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CC86AB7" w14:textId="77777777" w:rsidTr="00511E4E">
        <w:trPr>
          <w:trHeight w:val="20"/>
          <w:jc w:val="center"/>
        </w:trPr>
        <w:tc>
          <w:tcPr>
            <w:tcW w:w="601" w:type="dxa"/>
            <w:vMerge/>
            <w:vAlign w:val="center"/>
          </w:tcPr>
          <w:p w14:paraId="12FBF190"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666ED40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44C95C5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7BE89E91"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26181185" w14:textId="0D83EAC2" w:rsidR="00C21C5D" w:rsidRPr="00B07EDE" w:rsidRDefault="00C21C5D" w:rsidP="00B809C9">
            <w:pPr>
              <w:spacing w:before="0" w:line="240" w:lineRule="auto"/>
              <w:jc w:val="right"/>
              <w:rPr>
                <w:rFonts w:ascii="Arial" w:hAnsi="Arial" w:cs="Arial"/>
                <w:sz w:val="16"/>
                <w:szCs w:val="16"/>
              </w:rPr>
            </w:pPr>
          </w:p>
        </w:tc>
        <w:tc>
          <w:tcPr>
            <w:tcW w:w="1440" w:type="dxa"/>
          </w:tcPr>
          <w:p w14:paraId="0464E413" w14:textId="45489B8B" w:rsidR="00C21C5D" w:rsidRPr="00B07EDE" w:rsidRDefault="00C21C5D" w:rsidP="00B809C9">
            <w:pPr>
              <w:spacing w:before="0" w:line="240" w:lineRule="auto"/>
              <w:jc w:val="right"/>
              <w:rPr>
                <w:rFonts w:ascii="Arial" w:hAnsi="Arial" w:cs="Arial"/>
                <w:sz w:val="16"/>
                <w:szCs w:val="16"/>
              </w:rPr>
            </w:pPr>
          </w:p>
        </w:tc>
        <w:tc>
          <w:tcPr>
            <w:tcW w:w="1602" w:type="dxa"/>
          </w:tcPr>
          <w:p w14:paraId="2D8E6EB1"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DEDB363" w14:textId="77777777" w:rsidTr="00511E4E">
        <w:trPr>
          <w:trHeight w:val="20"/>
          <w:jc w:val="center"/>
        </w:trPr>
        <w:tc>
          <w:tcPr>
            <w:tcW w:w="601" w:type="dxa"/>
            <w:vMerge/>
            <w:vAlign w:val="center"/>
          </w:tcPr>
          <w:p w14:paraId="6FB2B7AF"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363DA02C"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n258, n261</w:t>
            </w:r>
          </w:p>
        </w:tc>
        <w:tc>
          <w:tcPr>
            <w:tcW w:w="672" w:type="dxa"/>
            <w:hideMark/>
          </w:tcPr>
          <w:p w14:paraId="75368B8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4893A830"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3A813E0" w14:textId="2EB509A6" w:rsidR="00C21C5D" w:rsidRPr="00B07EDE" w:rsidRDefault="00C21C5D" w:rsidP="00B809C9">
            <w:pPr>
              <w:spacing w:before="0" w:line="240" w:lineRule="auto"/>
              <w:jc w:val="right"/>
              <w:rPr>
                <w:rFonts w:ascii="Arial" w:hAnsi="Arial" w:cs="Arial"/>
                <w:sz w:val="16"/>
                <w:szCs w:val="16"/>
              </w:rPr>
            </w:pPr>
          </w:p>
        </w:tc>
        <w:tc>
          <w:tcPr>
            <w:tcW w:w="1440" w:type="dxa"/>
          </w:tcPr>
          <w:p w14:paraId="420F5B6E" w14:textId="6AC1FA87" w:rsidR="00C21C5D" w:rsidRPr="00B07EDE" w:rsidRDefault="00C21C5D" w:rsidP="00B809C9">
            <w:pPr>
              <w:spacing w:before="0" w:line="240" w:lineRule="auto"/>
              <w:jc w:val="right"/>
              <w:rPr>
                <w:rFonts w:ascii="Arial" w:hAnsi="Arial" w:cs="Arial"/>
                <w:sz w:val="16"/>
                <w:szCs w:val="16"/>
              </w:rPr>
            </w:pPr>
          </w:p>
        </w:tc>
        <w:tc>
          <w:tcPr>
            <w:tcW w:w="1602" w:type="dxa"/>
          </w:tcPr>
          <w:p w14:paraId="623369BE"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6F66DE2" w14:textId="77777777" w:rsidTr="00511E4E">
        <w:trPr>
          <w:trHeight w:val="20"/>
          <w:jc w:val="center"/>
        </w:trPr>
        <w:tc>
          <w:tcPr>
            <w:tcW w:w="601" w:type="dxa"/>
            <w:vMerge w:val="restart"/>
            <w:vAlign w:val="center"/>
          </w:tcPr>
          <w:p w14:paraId="2307D920"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3</w:t>
            </w:r>
          </w:p>
        </w:tc>
        <w:tc>
          <w:tcPr>
            <w:tcW w:w="2160" w:type="dxa"/>
            <w:hideMark/>
          </w:tcPr>
          <w:p w14:paraId="7F21535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3C877C69"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34BCA462"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43FB0E15" w14:textId="0BB2F64B" w:rsidR="00C21C5D" w:rsidRPr="00B07EDE" w:rsidRDefault="00C21C5D" w:rsidP="00B809C9">
            <w:pPr>
              <w:spacing w:before="0" w:line="240" w:lineRule="auto"/>
              <w:jc w:val="right"/>
              <w:rPr>
                <w:rFonts w:ascii="Arial" w:hAnsi="Arial" w:cs="Arial"/>
                <w:sz w:val="16"/>
                <w:szCs w:val="16"/>
              </w:rPr>
            </w:pPr>
          </w:p>
        </w:tc>
        <w:tc>
          <w:tcPr>
            <w:tcW w:w="1440" w:type="dxa"/>
          </w:tcPr>
          <w:p w14:paraId="1158043D" w14:textId="72ADAC2C" w:rsidR="00C21C5D" w:rsidRPr="00B07EDE" w:rsidRDefault="00C21C5D" w:rsidP="00B809C9">
            <w:pPr>
              <w:spacing w:before="0" w:line="240" w:lineRule="auto"/>
              <w:jc w:val="right"/>
              <w:rPr>
                <w:rFonts w:ascii="Arial" w:hAnsi="Arial" w:cs="Arial"/>
                <w:sz w:val="16"/>
                <w:szCs w:val="16"/>
              </w:rPr>
            </w:pPr>
          </w:p>
        </w:tc>
        <w:tc>
          <w:tcPr>
            <w:tcW w:w="1602" w:type="dxa"/>
          </w:tcPr>
          <w:p w14:paraId="78A74C02"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78191DC7" w14:textId="77777777" w:rsidTr="00511E4E">
        <w:trPr>
          <w:trHeight w:val="20"/>
          <w:jc w:val="center"/>
        </w:trPr>
        <w:tc>
          <w:tcPr>
            <w:tcW w:w="601" w:type="dxa"/>
            <w:vMerge/>
            <w:vAlign w:val="center"/>
          </w:tcPr>
          <w:p w14:paraId="26E23944"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4FBBA817"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6D2C51A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5845183B"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DBF81D9" w14:textId="03FD2D67" w:rsidR="00C21C5D" w:rsidRPr="00B07EDE" w:rsidRDefault="00C21C5D" w:rsidP="00B809C9">
            <w:pPr>
              <w:spacing w:before="0" w:line="240" w:lineRule="auto"/>
              <w:jc w:val="right"/>
              <w:rPr>
                <w:rFonts w:ascii="Arial" w:hAnsi="Arial" w:cs="Arial"/>
                <w:sz w:val="16"/>
                <w:szCs w:val="16"/>
              </w:rPr>
            </w:pPr>
          </w:p>
        </w:tc>
        <w:tc>
          <w:tcPr>
            <w:tcW w:w="1440" w:type="dxa"/>
          </w:tcPr>
          <w:p w14:paraId="66E549AE" w14:textId="38111FC9" w:rsidR="00C21C5D" w:rsidRPr="00B07EDE" w:rsidRDefault="00C21C5D" w:rsidP="00B809C9">
            <w:pPr>
              <w:spacing w:before="0" w:line="240" w:lineRule="auto"/>
              <w:jc w:val="right"/>
              <w:rPr>
                <w:rFonts w:ascii="Arial" w:hAnsi="Arial" w:cs="Arial"/>
                <w:sz w:val="16"/>
                <w:szCs w:val="16"/>
              </w:rPr>
            </w:pPr>
          </w:p>
        </w:tc>
        <w:tc>
          <w:tcPr>
            <w:tcW w:w="1602" w:type="dxa"/>
          </w:tcPr>
          <w:p w14:paraId="05488F20"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45B2CF66" w14:textId="77777777" w:rsidTr="00511E4E">
        <w:trPr>
          <w:trHeight w:val="20"/>
          <w:jc w:val="center"/>
        </w:trPr>
        <w:tc>
          <w:tcPr>
            <w:tcW w:w="601" w:type="dxa"/>
            <w:vMerge/>
            <w:vAlign w:val="center"/>
          </w:tcPr>
          <w:p w14:paraId="76984BFB"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4BA7E394"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n257, n260, n261</w:t>
            </w:r>
          </w:p>
        </w:tc>
        <w:tc>
          <w:tcPr>
            <w:tcW w:w="672" w:type="dxa"/>
            <w:hideMark/>
          </w:tcPr>
          <w:p w14:paraId="02D2874D"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619D42FA"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691F5EE4" w14:textId="4F655317" w:rsidR="00C21C5D" w:rsidRPr="00B07EDE" w:rsidRDefault="00C21C5D" w:rsidP="00B809C9">
            <w:pPr>
              <w:spacing w:before="0" w:line="240" w:lineRule="auto"/>
              <w:jc w:val="right"/>
              <w:rPr>
                <w:rFonts w:ascii="Arial" w:hAnsi="Arial" w:cs="Arial"/>
                <w:sz w:val="16"/>
                <w:szCs w:val="16"/>
              </w:rPr>
            </w:pPr>
          </w:p>
        </w:tc>
        <w:tc>
          <w:tcPr>
            <w:tcW w:w="1440" w:type="dxa"/>
          </w:tcPr>
          <w:p w14:paraId="73883B26" w14:textId="6AAECFC3" w:rsidR="00C21C5D" w:rsidRPr="00B07EDE" w:rsidRDefault="00C21C5D" w:rsidP="00B809C9">
            <w:pPr>
              <w:spacing w:before="0" w:line="240" w:lineRule="auto"/>
              <w:jc w:val="right"/>
              <w:rPr>
                <w:rFonts w:ascii="Arial" w:hAnsi="Arial" w:cs="Arial"/>
                <w:sz w:val="16"/>
                <w:szCs w:val="16"/>
              </w:rPr>
            </w:pPr>
          </w:p>
        </w:tc>
        <w:tc>
          <w:tcPr>
            <w:tcW w:w="1602" w:type="dxa"/>
          </w:tcPr>
          <w:p w14:paraId="4C52175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3F616C9F" w14:textId="77777777" w:rsidTr="00511E4E">
        <w:trPr>
          <w:trHeight w:val="20"/>
          <w:jc w:val="center"/>
        </w:trPr>
        <w:tc>
          <w:tcPr>
            <w:tcW w:w="601" w:type="dxa"/>
            <w:vMerge w:val="restart"/>
            <w:vAlign w:val="center"/>
          </w:tcPr>
          <w:p w14:paraId="77CB543E" w14:textId="77777777" w:rsidR="00C21C5D" w:rsidRPr="00C21C5D" w:rsidRDefault="00C21C5D" w:rsidP="00B809C9">
            <w:pPr>
              <w:spacing w:before="0" w:line="240" w:lineRule="auto"/>
              <w:jc w:val="center"/>
              <w:rPr>
                <w:rFonts w:ascii="Arial" w:hAnsi="Arial" w:cs="Arial"/>
                <w:sz w:val="16"/>
                <w:szCs w:val="16"/>
              </w:rPr>
            </w:pPr>
            <w:r w:rsidRPr="00C21C5D">
              <w:rPr>
                <w:rFonts w:ascii="Arial" w:hAnsi="Arial" w:cs="Arial"/>
                <w:sz w:val="16"/>
                <w:szCs w:val="16"/>
              </w:rPr>
              <w:t>2</w:t>
            </w:r>
          </w:p>
        </w:tc>
        <w:tc>
          <w:tcPr>
            <w:tcW w:w="2160" w:type="dxa"/>
            <w:hideMark/>
          </w:tcPr>
          <w:p w14:paraId="4E6BC6B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17B2F51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4770EC9D"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52320F89" w14:textId="3041CAE1" w:rsidR="00C21C5D" w:rsidRPr="00B07EDE" w:rsidRDefault="00C21C5D" w:rsidP="00B809C9">
            <w:pPr>
              <w:spacing w:before="0" w:line="240" w:lineRule="auto"/>
              <w:jc w:val="right"/>
              <w:rPr>
                <w:rFonts w:ascii="Arial" w:hAnsi="Arial" w:cs="Arial"/>
                <w:sz w:val="16"/>
                <w:szCs w:val="16"/>
              </w:rPr>
            </w:pPr>
          </w:p>
        </w:tc>
        <w:tc>
          <w:tcPr>
            <w:tcW w:w="1440" w:type="dxa"/>
          </w:tcPr>
          <w:p w14:paraId="658AE611" w14:textId="665D9C4B" w:rsidR="00C21C5D" w:rsidRPr="00B07EDE" w:rsidRDefault="00C21C5D" w:rsidP="00B809C9">
            <w:pPr>
              <w:spacing w:before="0" w:line="240" w:lineRule="auto"/>
              <w:jc w:val="right"/>
              <w:rPr>
                <w:rFonts w:ascii="Arial" w:hAnsi="Arial" w:cs="Arial"/>
                <w:sz w:val="16"/>
                <w:szCs w:val="16"/>
              </w:rPr>
            </w:pPr>
          </w:p>
        </w:tc>
        <w:tc>
          <w:tcPr>
            <w:tcW w:w="1602" w:type="dxa"/>
          </w:tcPr>
          <w:p w14:paraId="1CA8F837"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09B2360B" w14:textId="77777777" w:rsidTr="00511E4E">
        <w:trPr>
          <w:trHeight w:val="20"/>
          <w:jc w:val="center"/>
        </w:trPr>
        <w:tc>
          <w:tcPr>
            <w:tcW w:w="601" w:type="dxa"/>
            <w:vMerge/>
            <w:vAlign w:val="center"/>
          </w:tcPr>
          <w:p w14:paraId="1790E7BB"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2D16ADDA"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5A18518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71FC4689"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762AF332" w14:textId="2A99EC09" w:rsidR="00C21C5D" w:rsidRPr="00B07EDE" w:rsidRDefault="00C21C5D" w:rsidP="00B809C9">
            <w:pPr>
              <w:spacing w:before="0" w:line="240" w:lineRule="auto"/>
              <w:jc w:val="right"/>
              <w:rPr>
                <w:rFonts w:ascii="Arial" w:hAnsi="Arial" w:cs="Arial"/>
                <w:sz w:val="16"/>
                <w:szCs w:val="16"/>
              </w:rPr>
            </w:pPr>
          </w:p>
        </w:tc>
        <w:tc>
          <w:tcPr>
            <w:tcW w:w="1440" w:type="dxa"/>
          </w:tcPr>
          <w:p w14:paraId="68C0C810" w14:textId="5201D01E" w:rsidR="00C21C5D" w:rsidRPr="00B07EDE" w:rsidRDefault="00C21C5D" w:rsidP="00B809C9">
            <w:pPr>
              <w:spacing w:before="0" w:line="240" w:lineRule="auto"/>
              <w:jc w:val="right"/>
              <w:rPr>
                <w:rFonts w:ascii="Arial" w:hAnsi="Arial" w:cs="Arial"/>
                <w:sz w:val="16"/>
                <w:szCs w:val="16"/>
              </w:rPr>
            </w:pPr>
          </w:p>
        </w:tc>
        <w:tc>
          <w:tcPr>
            <w:tcW w:w="1602" w:type="dxa"/>
          </w:tcPr>
          <w:p w14:paraId="46C7F43D" w14:textId="77777777" w:rsidR="00C21C5D" w:rsidRPr="00B07EDE" w:rsidRDefault="00C21C5D" w:rsidP="00B809C9">
            <w:pPr>
              <w:spacing w:before="0" w:line="240" w:lineRule="auto"/>
              <w:jc w:val="right"/>
              <w:rPr>
                <w:rFonts w:ascii="Arial" w:hAnsi="Arial" w:cs="Arial"/>
                <w:sz w:val="16"/>
                <w:szCs w:val="16"/>
              </w:rPr>
            </w:pPr>
          </w:p>
        </w:tc>
      </w:tr>
      <w:tr w:rsidR="00C21C5D" w:rsidRPr="00B07EDE" w14:paraId="6B0C13E1" w14:textId="77777777" w:rsidTr="00511E4E">
        <w:trPr>
          <w:trHeight w:val="20"/>
          <w:jc w:val="center"/>
        </w:trPr>
        <w:tc>
          <w:tcPr>
            <w:tcW w:w="601" w:type="dxa"/>
            <w:vMerge/>
            <w:vAlign w:val="center"/>
          </w:tcPr>
          <w:p w14:paraId="14CFF9A6" w14:textId="77777777" w:rsidR="00C21C5D" w:rsidRPr="00C21C5D" w:rsidRDefault="00C21C5D" w:rsidP="00B809C9">
            <w:pPr>
              <w:spacing w:before="0" w:line="240" w:lineRule="auto"/>
              <w:jc w:val="center"/>
              <w:rPr>
                <w:rFonts w:ascii="Arial" w:hAnsi="Arial" w:cs="Arial"/>
                <w:sz w:val="16"/>
                <w:szCs w:val="16"/>
              </w:rPr>
            </w:pPr>
          </w:p>
        </w:tc>
        <w:tc>
          <w:tcPr>
            <w:tcW w:w="2160" w:type="dxa"/>
            <w:hideMark/>
          </w:tcPr>
          <w:p w14:paraId="09A90AE2"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n258, n260, n261</w:t>
            </w:r>
          </w:p>
        </w:tc>
        <w:tc>
          <w:tcPr>
            <w:tcW w:w="672" w:type="dxa"/>
            <w:hideMark/>
          </w:tcPr>
          <w:p w14:paraId="35132EB5" w14:textId="77777777" w:rsidR="00C21C5D" w:rsidRPr="00B07EDE" w:rsidRDefault="00C21C5D"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3BF3AED8" w14:textId="77777777" w:rsidR="00C21C5D" w:rsidRPr="00B07EDE" w:rsidRDefault="00C21C5D" w:rsidP="00B809C9">
            <w:pPr>
              <w:spacing w:before="0" w:line="240" w:lineRule="auto"/>
              <w:jc w:val="right"/>
              <w:rPr>
                <w:rFonts w:ascii="Arial" w:hAnsi="Arial" w:cs="Arial"/>
                <w:sz w:val="16"/>
                <w:szCs w:val="16"/>
              </w:rPr>
            </w:pPr>
          </w:p>
        </w:tc>
        <w:tc>
          <w:tcPr>
            <w:tcW w:w="1440" w:type="dxa"/>
          </w:tcPr>
          <w:p w14:paraId="0E876D30" w14:textId="2667401B" w:rsidR="00C21C5D" w:rsidRPr="00B07EDE" w:rsidRDefault="00C21C5D" w:rsidP="00B809C9">
            <w:pPr>
              <w:spacing w:before="0" w:line="240" w:lineRule="auto"/>
              <w:jc w:val="right"/>
              <w:rPr>
                <w:rFonts w:ascii="Arial" w:hAnsi="Arial" w:cs="Arial"/>
                <w:sz w:val="16"/>
                <w:szCs w:val="16"/>
              </w:rPr>
            </w:pPr>
          </w:p>
        </w:tc>
        <w:tc>
          <w:tcPr>
            <w:tcW w:w="1440" w:type="dxa"/>
          </w:tcPr>
          <w:p w14:paraId="7C74804F" w14:textId="29E7384A" w:rsidR="00C21C5D" w:rsidRPr="00B07EDE" w:rsidRDefault="00C21C5D" w:rsidP="00B809C9">
            <w:pPr>
              <w:spacing w:before="0" w:line="240" w:lineRule="auto"/>
              <w:jc w:val="right"/>
              <w:rPr>
                <w:rFonts w:ascii="Arial" w:hAnsi="Arial" w:cs="Arial"/>
                <w:sz w:val="16"/>
                <w:szCs w:val="16"/>
              </w:rPr>
            </w:pPr>
          </w:p>
        </w:tc>
        <w:tc>
          <w:tcPr>
            <w:tcW w:w="1602" w:type="dxa"/>
          </w:tcPr>
          <w:p w14:paraId="1C6B478B" w14:textId="77777777" w:rsidR="00C21C5D" w:rsidRPr="00B07EDE" w:rsidRDefault="00C21C5D" w:rsidP="00B809C9">
            <w:pPr>
              <w:spacing w:before="0" w:line="240" w:lineRule="auto"/>
              <w:jc w:val="right"/>
              <w:rPr>
                <w:rFonts w:ascii="Arial" w:hAnsi="Arial" w:cs="Arial"/>
                <w:sz w:val="16"/>
                <w:szCs w:val="16"/>
              </w:rPr>
            </w:pPr>
          </w:p>
        </w:tc>
      </w:tr>
      <w:tr w:rsidR="00B809C9" w:rsidRPr="00B07EDE" w14:paraId="553BC9C9" w14:textId="77777777" w:rsidTr="00511E4E">
        <w:trPr>
          <w:trHeight w:val="20"/>
          <w:jc w:val="center"/>
        </w:trPr>
        <w:tc>
          <w:tcPr>
            <w:tcW w:w="601" w:type="dxa"/>
            <w:vMerge w:val="restart"/>
            <w:vAlign w:val="center"/>
          </w:tcPr>
          <w:p w14:paraId="49638A56" w14:textId="77777777" w:rsidR="00B809C9" w:rsidRPr="00C21C5D" w:rsidRDefault="00B809C9" w:rsidP="00B809C9">
            <w:pPr>
              <w:spacing w:before="0" w:line="240" w:lineRule="auto"/>
              <w:jc w:val="center"/>
              <w:rPr>
                <w:rFonts w:ascii="Arial" w:hAnsi="Arial" w:cs="Arial"/>
                <w:sz w:val="16"/>
                <w:szCs w:val="16"/>
              </w:rPr>
            </w:pPr>
            <w:r w:rsidRPr="00C21C5D">
              <w:rPr>
                <w:rFonts w:ascii="Arial" w:hAnsi="Arial" w:cs="Arial"/>
                <w:sz w:val="16"/>
                <w:szCs w:val="16"/>
              </w:rPr>
              <w:t>1</w:t>
            </w:r>
          </w:p>
        </w:tc>
        <w:tc>
          <w:tcPr>
            <w:tcW w:w="2160" w:type="dxa"/>
            <w:hideMark/>
          </w:tcPr>
          <w:p w14:paraId="0ABED8C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568F852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w:t>
            </w:r>
          </w:p>
        </w:tc>
        <w:tc>
          <w:tcPr>
            <w:tcW w:w="1440" w:type="dxa"/>
          </w:tcPr>
          <w:p w14:paraId="5AF4768C" w14:textId="245083F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2.1</w:t>
            </w:r>
          </w:p>
        </w:tc>
        <w:tc>
          <w:tcPr>
            <w:tcW w:w="1440" w:type="dxa"/>
          </w:tcPr>
          <w:p w14:paraId="6F74ADFA" w14:textId="3FE4A6A7"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20.3</w:t>
            </w:r>
          </w:p>
        </w:tc>
        <w:tc>
          <w:tcPr>
            <w:tcW w:w="1440" w:type="dxa"/>
          </w:tcPr>
          <w:p w14:paraId="6A4336D8" w14:textId="41DA266A"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1.9</w:t>
            </w:r>
          </w:p>
        </w:tc>
        <w:tc>
          <w:tcPr>
            <w:tcW w:w="1602" w:type="dxa"/>
          </w:tcPr>
          <w:p w14:paraId="2F9BF362" w14:textId="690090DD"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9.6</w:t>
            </w:r>
          </w:p>
        </w:tc>
      </w:tr>
      <w:tr w:rsidR="00B809C9" w:rsidRPr="00B07EDE" w14:paraId="5BE53318" w14:textId="77777777" w:rsidTr="00511E4E">
        <w:trPr>
          <w:trHeight w:val="20"/>
          <w:jc w:val="center"/>
        </w:trPr>
        <w:tc>
          <w:tcPr>
            <w:tcW w:w="601" w:type="dxa"/>
            <w:vMerge/>
          </w:tcPr>
          <w:p w14:paraId="71B8F47D"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5F8862C2"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0E41965B"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n258</w:t>
            </w:r>
          </w:p>
        </w:tc>
        <w:tc>
          <w:tcPr>
            <w:tcW w:w="1440" w:type="dxa"/>
          </w:tcPr>
          <w:p w14:paraId="0531C76D" w14:textId="55C25EC0"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2.1</w:t>
            </w:r>
          </w:p>
        </w:tc>
        <w:tc>
          <w:tcPr>
            <w:tcW w:w="1440" w:type="dxa"/>
          </w:tcPr>
          <w:p w14:paraId="61BC5412" w14:textId="1CB9DE3E"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20.3</w:t>
            </w:r>
          </w:p>
        </w:tc>
        <w:tc>
          <w:tcPr>
            <w:tcW w:w="1440" w:type="dxa"/>
          </w:tcPr>
          <w:p w14:paraId="10F22E94" w14:textId="218FB8FB"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w:t>
            </w:r>
          </w:p>
        </w:tc>
        <w:tc>
          <w:tcPr>
            <w:tcW w:w="1602" w:type="dxa"/>
          </w:tcPr>
          <w:p w14:paraId="35F196CB" w14:textId="21B84176"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9.5</w:t>
            </w:r>
          </w:p>
        </w:tc>
      </w:tr>
      <w:tr w:rsidR="00B809C9" w:rsidRPr="00B07EDE" w14:paraId="7C171E2A" w14:textId="77777777" w:rsidTr="00511E4E">
        <w:trPr>
          <w:trHeight w:val="20"/>
          <w:jc w:val="center"/>
        </w:trPr>
        <w:tc>
          <w:tcPr>
            <w:tcW w:w="601" w:type="dxa"/>
            <w:vMerge/>
          </w:tcPr>
          <w:p w14:paraId="02E6173C"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50160168"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7740DDDA"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n260</w:t>
            </w:r>
          </w:p>
        </w:tc>
        <w:tc>
          <w:tcPr>
            <w:tcW w:w="1440" w:type="dxa"/>
          </w:tcPr>
          <w:p w14:paraId="0E8BFAB2" w14:textId="34B4224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1.5</w:t>
            </w:r>
          </w:p>
        </w:tc>
        <w:tc>
          <w:tcPr>
            <w:tcW w:w="1440" w:type="dxa"/>
          </w:tcPr>
          <w:p w14:paraId="2B1D33F1" w14:textId="7D93285F"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19.1</w:t>
            </w:r>
          </w:p>
        </w:tc>
        <w:tc>
          <w:tcPr>
            <w:tcW w:w="1440" w:type="dxa"/>
          </w:tcPr>
          <w:p w14:paraId="1A5E5DA6" w14:textId="1180C205"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1.8</w:t>
            </w:r>
          </w:p>
        </w:tc>
        <w:tc>
          <w:tcPr>
            <w:tcW w:w="1602" w:type="dxa"/>
          </w:tcPr>
          <w:p w14:paraId="313B6C84" w14:textId="139FF6E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6.2</w:t>
            </w:r>
          </w:p>
        </w:tc>
      </w:tr>
      <w:tr w:rsidR="00B809C9" w:rsidRPr="00B07EDE" w14:paraId="0BD416E9" w14:textId="77777777" w:rsidTr="00511E4E">
        <w:trPr>
          <w:trHeight w:val="20"/>
          <w:jc w:val="center"/>
        </w:trPr>
        <w:tc>
          <w:tcPr>
            <w:tcW w:w="601" w:type="dxa"/>
            <w:vMerge/>
          </w:tcPr>
          <w:p w14:paraId="1DED3429" w14:textId="77777777" w:rsidR="00B809C9" w:rsidRPr="00B07EDE" w:rsidRDefault="00B809C9" w:rsidP="00B809C9">
            <w:pPr>
              <w:spacing w:before="0" w:line="240" w:lineRule="auto"/>
              <w:jc w:val="center"/>
              <w:rPr>
                <w:rFonts w:ascii="Arial" w:hAnsi="Arial" w:cs="Arial"/>
                <w:sz w:val="16"/>
                <w:szCs w:val="16"/>
              </w:rPr>
            </w:pPr>
          </w:p>
        </w:tc>
        <w:tc>
          <w:tcPr>
            <w:tcW w:w="2160" w:type="dxa"/>
            <w:hideMark/>
          </w:tcPr>
          <w:p w14:paraId="2FF6C8F6"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n257, n258, n260, n261</w:t>
            </w:r>
          </w:p>
        </w:tc>
        <w:tc>
          <w:tcPr>
            <w:tcW w:w="672" w:type="dxa"/>
            <w:hideMark/>
          </w:tcPr>
          <w:p w14:paraId="29884475" w14:textId="77777777" w:rsidR="00B809C9" w:rsidRPr="00B07EDE" w:rsidRDefault="00B809C9" w:rsidP="00B809C9">
            <w:pPr>
              <w:spacing w:before="0" w:line="240" w:lineRule="auto"/>
              <w:rPr>
                <w:rFonts w:ascii="Arial" w:hAnsi="Arial" w:cs="Arial"/>
                <w:sz w:val="16"/>
                <w:szCs w:val="16"/>
              </w:rPr>
            </w:pPr>
            <w:r w:rsidRPr="00B07EDE">
              <w:rPr>
                <w:rFonts w:ascii="Arial" w:hAnsi="Arial" w:cs="Arial"/>
                <w:sz w:val="16"/>
                <w:szCs w:val="16"/>
              </w:rPr>
              <w:t>n261</w:t>
            </w:r>
          </w:p>
        </w:tc>
        <w:tc>
          <w:tcPr>
            <w:tcW w:w="1440" w:type="dxa"/>
          </w:tcPr>
          <w:p w14:paraId="6BB71418" w14:textId="7ACF175C"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w:t>
            </w:r>
          </w:p>
        </w:tc>
        <w:tc>
          <w:tcPr>
            <w:tcW w:w="1440" w:type="dxa"/>
          </w:tcPr>
          <w:p w14:paraId="698AC385" w14:textId="75C02DC3"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20.4</w:t>
            </w:r>
          </w:p>
        </w:tc>
        <w:tc>
          <w:tcPr>
            <w:tcW w:w="1440" w:type="dxa"/>
          </w:tcPr>
          <w:p w14:paraId="0B7BA740" w14:textId="68A89018"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1.2</w:t>
            </w:r>
          </w:p>
        </w:tc>
        <w:tc>
          <w:tcPr>
            <w:tcW w:w="1602" w:type="dxa"/>
          </w:tcPr>
          <w:p w14:paraId="21CC053D" w14:textId="25ACC51B" w:rsidR="00B809C9" w:rsidRPr="00B07EDE" w:rsidRDefault="00B809C9" w:rsidP="00B809C9">
            <w:pPr>
              <w:spacing w:before="0" w:line="240" w:lineRule="auto"/>
              <w:jc w:val="right"/>
              <w:rPr>
                <w:rFonts w:ascii="Arial" w:hAnsi="Arial" w:cs="Arial"/>
                <w:sz w:val="16"/>
                <w:szCs w:val="16"/>
              </w:rPr>
            </w:pPr>
            <w:r w:rsidRPr="00C21C5D">
              <w:rPr>
                <w:rFonts w:ascii="Arial" w:hAnsi="Arial" w:cs="Arial"/>
                <w:bCs/>
                <w:sz w:val="16"/>
                <w:szCs w:val="16"/>
              </w:rPr>
              <w:t>10.3</w:t>
            </w:r>
          </w:p>
        </w:tc>
      </w:tr>
      <w:tr w:rsidR="00B809C9" w:rsidRPr="00B07EDE" w14:paraId="5D65AFF9" w14:textId="77777777" w:rsidTr="00511E4E">
        <w:trPr>
          <w:trHeight w:val="20"/>
          <w:jc w:val="center"/>
        </w:trPr>
        <w:tc>
          <w:tcPr>
            <w:tcW w:w="9355" w:type="dxa"/>
            <w:gridSpan w:val="7"/>
          </w:tcPr>
          <w:p w14:paraId="4ED1B04F" w14:textId="4F566009" w:rsidR="00B809C9" w:rsidRPr="00C21C5D" w:rsidRDefault="00B809C9" w:rsidP="00B809C9">
            <w:pPr>
              <w:spacing w:before="0" w:line="240" w:lineRule="auto"/>
              <w:jc w:val="left"/>
              <w:rPr>
                <w:rFonts w:ascii="Arial" w:hAnsi="Arial" w:cs="Arial"/>
                <w:bCs/>
                <w:sz w:val="16"/>
                <w:szCs w:val="16"/>
              </w:rPr>
            </w:pPr>
            <w:r>
              <w:rPr>
                <w:rFonts w:ascii="Arial" w:hAnsi="Arial" w:cs="Arial"/>
                <w:bCs/>
                <w:sz w:val="16"/>
                <w:szCs w:val="16"/>
              </w:rPr>
              <w:t xml:space="preserve">NOTE 1: </w:t>
            </w:r>
            <w:r w:rsidR="00281B22" w:rsidRPr="00281B22">
              <w:rPr>
                <w:rFonts w:ascii="Arial" w:hAnsi="Arial" w:cs="Arial"/>
                <w:bCs/>
                <w:sz w:val="16"/>
                <w:szCs w:val="16"/>
              </w:rPr>
              <w:t>ΔT</w:t>
            </w:r>
            <w:r w:rsidR="00281B22" w:rsidRPr="00281B22">
              <w:rPr>
                <w:rFonts w:ascii="Arial" w:hAnsi="Arial" w:cs="Arial"/>
                <w:bCs/>
                <w:sz w:val="16"/>
                <w:szCs w:val="16"/>
                <w:vertAlign w:val="subscript"/>
              </w:rPr>
              <w:t>MBP</w:t>
            </w:r>
            <w:r w:rsidR="00281B22" w:rsidRPr="00281B22">
              <w:rPr>
                <w:rFonts w:ascii="Arial" w:hAnsi="Arial" w:cs="Arial"/>
                <w:bCs/>
                <w:sz w:val="16"/>
                <w:szCs w:val="16"/>
              </w:rPr>
              <w:t xml:space="preserve"> a</w:t>
            </w:r>
            <w:r w:rsidR="00281B22">
              <w:rPr>
                <w:rFonts w:ascii="Arial" w:hAnsi="Arial" w:cs="Arial"/>
                <w:bCs/>
                <w:sz w:val="16"/>
                <w:szCs w:val="16"/>
              </w:rPr>
              <w:t xml:space="preserve">nd </w:t>
            </w:r>
            <w:r w:rsidR="00281B22" w:rsidRPr="00281B22">
              <w:rPr>
                <w:rFonts w:ascii="Arial" w:hAnsi="Arial" w:cs="Arial"/>
                <w:bCs/>
                <w:sz w:val="16"/>
                <w:szCs w:val="16"/>
              </w:rPr>
              <w:t>ΔT</w:t>
            </w:r>
            <w:r w:rsidR="00281B22" w:rsidRPr="00281B22">
              <w:rPr>
                <w:rFonts w:ascii="Arial" w:hAnsi="Arial" w:cs="Arial"/>
                <w:bCs/>
                <w:sz w:val="16"/>
                <w:szCs w:val="16"/>
                <w:vertAlign w:val="subscript"/>
              </w:rPr>
              <w:t>MB</w:t>
            </w:r>
            <w:r w:rsidR="00281B22">
              <w:rPr>
                <w:rFonts w:ascii="Arial" w:hAnsi="Arial" w:cs="Arial"/>
                <w:bCs/>
                <w:sz w:val="16"/>
                <w:szCs w:val="16"/>
                <w:vertAlign w:val="subscript"/>
              </w:rPr>
              <w:t>S</w:t>
            </w:r>
            <w:r w:rsidR="00281B22">
              <w:rPr>
                <w:rFonts w:ascii="Arial" w:hAnsi="Arial" w:cs="Arial"/>
                <w:bCs/>
                <w:sz w:val="16"/>
                <w:szCs w:val="16"/>
              </w:rPr>
              <w:t xml:space="preserve"> </w:t>
            </w:r>
            <w:r>
              <w:rPr>
                <w:rFonts w:ascii="Arial" w:hAnsi="Arial" w:cs="Arial"/>
                <w:bCs/>
                <w:sz w:val="16"/>
                <w:szCs w:val="16"/>
              </w:rPr>
              <w:t>Values in cells which are left blank are TBD</w:t>
            </w:r>
            <w:r w:rsidR="00221CD0">
              <w:rPr>
                <w:rFonts w:ascii="Arial" w:hAnsi="Arial" w:cs="Arial"/>
                <w:bCs/>
                <w:sz w:val="16"/>
                <w:szCs w:val="16"/>
              </w:rPr>
              <w:t xml:space="preserve"> and are not assumed to equal zero</w:t>
            </w:r>
          </w:p>
        </w:tc>
      </w:tr>
    </w:tbl>
    <w:p w14:paraId="50E714ED" w14:textId="77777777" w:rsidR="00E03637" w:rsidRDefault="00E03637" w:rsidP="00633B27"/>
    <w:p w14:paraId="12A2E041" w14:textId="6BF88DDA" w:rsidR="00633B27" w:rsidRDefault="00BC6897" w:rsidP="00D351E7">
      <w:r w:rsidRPr="00BC6897">
        <w:rPr>
          <w:b/>
        </w:rPr>
        <w:t>Proposal 1</w:t>
      </w:r>
      <w:r>
        <w:t>: The multi-band framework, as summarized in Table 1, is proposed to be defined in the draft CR accompanying this contribution</w:t>
      </w:r>
      <w:r w:rsidR="006333F9">
        <w:t xml:space="preserve"> </w:t>
      </w:r>
      <w:r w:rsidR="006333F9">
        <w:fldChar w:fldCharType="begin"/>
      </w:r>
      <w:r w:rsidR="006333F9">
        <w:instrText xml:space="preserve"> REF _Ref525718108 \r \h </w:instrText>
      </w:r>
      <w:r w:rsidR="006333F9">
        <w:fldChar w:fldCharType="separate"/>
      </w:r>
      <w:r w:rsidR="00244BEB">
        <w:t>[20]</w:t>
      </w:r>
      <w:r w:rsidR="006333F9">
        <w:fldChar w:fldCharType="end"/>
      </w:r>
      <w:r>
        <w:t>.</w:t>
      </w:r>
    </w:p>
    <w:p w14:paraId="34A82057" w14:textId="77777777" w:rsidR="00F91A61" w:rsidRDefault="00F91A61" w:rsidP="00D351E7"/>
    <w:p w14:paraId="30ED81DF" w14:textId="434DC5FB" w:rsidR="00F91A61" w:rsidRDefault="00F91A61" w:rsidP="00D351E7">
      <w:r>
        <w:t xml:space="preserve">We further note that </w:t>
      </w:r>
      <w:r w:rsidR="008460A6">
        <w:t>although</w:t>
      </w:r>
      <w:r>
        <w:t xml:space="preserve"> no agreement on the prioritized case (Case 5) </w:t>
      </w:r>
      <w:r w:rsidR="008460A6">
        <w:t>was reached during the RAN4 #88</w:t>
      </w:r>
      <w:r w:rsidR="00B93659">
        <w:t xml:space="preserve"> and #88bis</w:t>
      </w:r>
      <w:r w:rsidR="008460A6">
        <w:t xml:space="preserve"> meeting</w:t>
      </w:r>
      <w:r w:rsidR="00B93659">
        <w:t>s</w:t>
      </w:r>
      <w:r w:rsidR="008460A6">
        <w:t>, this does not preclude seeking agreement on cases in addition to Case 5.</w:t>
      </w:r>
    </w:p>
    <w:p w14:paraId="4B4FC5A9" w14:textId="77777777" w:rsidR="008460A6" w:rsidRDefault="008460A6" w:rsidP="00D351E7"/>
    <w:p w14:paraId="63F582A2" w14:textId="19B109D3" w:rsidR="009820A3" w:rsidRDefault="008460A6" w:rsidP="00D351E7">
      <w:r w:rsidRPr="008460A6">
        <w:rPr>
          <w:b/>
        </w:rPr>
        <w:t>Proposal 2</w:t>
      </w:r>
      <w:r>
        <w:t xml:space="preserve">: Efforts to define multi-band </w:t>
      </w:r>
      <w:r w:rsidR="00403EB3">
        <w:t>applicability</w:t>
      </w:r>
      <w:r>
        <w:t xml:space="preserve"> of the peak EIRP and spherical EIRP requirements for Case 5 and Case 1 shall be prioritized.</w:t>
      </w:r>
    </w:p>
    <w:p w14:paraId="1FC35329" w14:textId="77777777" w:rsidR="0017048A" w:rsidRPr="00D40274" w:rsidRDefault="0028298E" w:rsidP="00D40274">
      <w:pPr>
        <w:pStyle w:val="Heading1"/>
      </w:pPr>
      <w:r>
        <w:t>Conclusions</w:t>
      </w:r>
    </w:p>
    <w:p w14:paraId="0B44449C" w14:textId="44BB737B" w:rsidR="0098567C" w:rsidRDefault="0098567C" w:rsidP="00B9532A">
      <w:r w:rsidRPr="0098567C">
        <w:t xml:space="preserve">This contribution </w:t>
      </w:r>
      <w:r>
        <w:t xml:space="preserve">has </w:t>
      </w:r>
      <w:r w:rsidR="00306F04">
        <w:t>identified an issue with the applicability of the power class 3 requirement</w:t>
      </w:r>
      <w:r w:rsidR="00A272E0">
        <w:t>s</w:t>
      </w:r>
      <w:r w:rsidR="00306F04">
        <w:t xml:space="preserve"> to UEs which support multiple FR2 bands.</w:t>
      </w:r>
      <w:r>
        <w:t xml:space="preserve">  The following observations </w:t>
      </w:r>
      <w:r w:rsidR="005C5459">
        <w:t xml:space="preserve">and proposals </w:t>
      </w:r>
      <w:r>
        <w:t>have been made:</w:t>
      </w:r>
    </w:p>
    <w:p w14:paraId="19280857" w14:textId="77777777" w:rsidR="00306F04" w:rsidRDefault="00306F04" w:rsidP="00B9532A"/>
    <w:p w14:paraId="287C6C85" w14:textId="21853E19" w:rsidR="00306F04" w:rsidRDefault="00745EB5" w:rsidP="00306F04">
      <w:r w:rsidRPr="00E772BF">
        <w:rPr>
          <w:b/>
        </w:rPr>
        <w:t>Observation</w:t>
      </w:r>
      <w:r w:rsidR="00306F04" w:rsidRPr="00E772BF">
        <w:rPr>
          <w:b/>
        </w:rPr>
        <w:t xml:space="preserve"> 1</w:t>
      </w:r>
      <w:r w:rsidR="00306F04">
        <w:t xml:space="preserve">: </w:t>
      </w:r>
      <w:r w:rsidR="00306F04" w:rsidRPr="00E772BF">
        <w:t xml:space="preserve">Radiated performance of UEs which support multiple bands is expected to be optimized over the entire supported range of frequencies and is proposed to be </w:t>
      </w:r>
      <w:r w:rsidR="00244BEB">
        <w:t>modified</w:t>
      </w:r>
      <w:r w:rsidR="00244BEB" w:rsidRPr="00E772BF">
        <w:t xml:space="preserve"> </w:t>
      </w:r>
      <w:r w:rsidR="00306F04" w:rsidRPr="00E772BF">
        <w:t>from the single-band requirement</w:t>
      </w:r>
      <w:r w:rsidR="00306F04">
        <w:t>.</w:t>
      </w:r>
    </w:p>
    <w:p w14:paraId="1DBCBB51" w14:textId="77777777" w:rsidR="00306F04" w:rsidRDefault="00306F04" w:rsidP="00B9532A"/>
    <w:p w14:paraId="24B01D76" w14:textId="1743A5DB" w:rsidR="00306F04" w:rsidRDefault="00306F04" w:rsidP="00306F04">
      <w:r w:rsidRPr="006B01C8">
        <w:rPr>
          <w:b/>
        </w:rPr>
        <w:t xml:space="preserve">Observation </w:t>
      </w:r>
      <w:r w:rsidR="006333F9">
        <w:rPr>
          <w:b/>
        </w:rPr>
        <w:t>2</w:t>
      </w:r>
      <w:r>
        <w:t>: EIRP CDFs (Figure 3a) quantify the multi-band impact on the peak EIRP requirement as a 2.1 dB reduction for band n257, 2.1 dB reduction for band n258, and 2.0 dB reduction for band n261.</w:t>
      </w:r>
    </w:p>
    <w:p w14:paraId="1366F71C" w14:textId="77777777" w:rsidR="00306F04" w:rsidRDefault="00306F04" w:rsidP="00306F04"/>
    <w:p w14:paraId="7022AC55" w14:textId="0FEC1EC9" w:rsidR="00306F04" w:rsidRDefault="00306F04" w:rsidP="00306F04">
      <w:r w:rsidRPr="006B01C8">
        <w:rPr>
          <w:b/>
        </w:rPr>
        <w:t xml:space="preserve">Observation </w:t>
      </w:r>
      <w:r w:rsidR="006333F9">
        <w:rPr>
          <w:b/>
        </w:rPr>
        <w:t>3</w:t>
      </w:r>
      <w:r>
        <w:t>: EIRP levels at the 50%-tile CDF (Figure 3b) quantify the multi-band impact on the spherical coverage requirement as a 1.9 dB reduction for band n257, 2.0 dB reduction for band n258, and 1.2 dB reduction for band n261.</w:t>
      </w:r>
    </w:p>
    <w:p w14:paraId="03F12C5F" w14:textId="77777777" w:rsidR="00306F04" w:rsidRDefault="00306F04" w:rsidP="00B9532A"/>
    <w:p w14:paraId="05686664" w14:textId="0935B3E2" w:rsidR="00306F04" w:rsidRDefault="00306F04" w:rsidP="00306F04">
      <w:r w:rsidRPr="006B01C8">
        <w:rPr>
          <w:b/>
        </w:rPr>
        <w:t xml:space="preserve">Observation </w:t>
      </w:r>
      <w:r w:rsidR="006333F9">
        <w:rPr>
          <w:b/>
        </w:rPr>
        <w:t>4</w:t>
      </w:r>
      <w:r>
        <w:t>: EIRP CDFs (Figure 4a) quantify the multi-band impact on the peak EIRP requirement as a 1.5 dB reduction for band n260.</w:t>
      </w:r>
    </w:p>
    <w:p w14:paraId="112CAF92" w14:textId="77777777" w:rsidR="00306F04" w:rsidRDefault="00306F04" w:rsidP="00306F04"/>
    <w:p w14:paraId="7A583214" w14:textId="503ACA94" w:rsidR="00306F04" w:rsidRPr="00F7566D" w:rsidRDefault="00306F04" w:rsidP="00306F04">
      <w:r w:rsidRPr="006B01C8">
        <w:rPr>
          <w:b/>
        </w:rPr>
        <w:t xml:space="preserve">Observation </w:t>
      </w:r>
      <w:r w:rsidR="006333F9">
        <w:rPr>
          <w:b/>
        </w:rPr>
        <w:t>5</w:t>
      </w:r>
      <w:r>
        <w:t>: EIRP levels at the 50%-tile CDF (Figure 3b) quantify the multi-band impact on the spherical coverage requirement as a 1.8 dB reduction for band n260.</w:t>
      </w:r>
    </w:p>
    <w:p w14:paraId="7D3A3DCC" w14:textId="77777777" w:rsidR="00306F04" w:rsidRDefault="00306F04" w:rsidP="00B9532A"/>
    <w:p w14:paraId="6CB930DF" w14:textId="44913839" w:rsidR="000A5AD9" w:rsidRDefault="000A5AD9" w:rsidP="000A5AD9">
      <w:r w:rsidRPr="00D64071">
        <w:rPr>
          <w:b/>
        </w:rPr>
        <w:t xml:space="preserve">Observation </w:t>
      </w:r>
      <w:r w:rsidR="006333F9">
        <w:rPr>
          <w:b/>
        </w:rPr>
        <w:t>6</w:t>
      </w:r>
      <w:r>
        <w:t xml:space="preserve">: </w:t>
      </w:r>
      <w:r w:rsidRPr="00647CB1">
        <w:t>For</w:t>
      </w:r>
      <w:r>
        <w:t xml:space="preserve"> a device which optimizes just b</w:t>
      </w:r>
      <w:r w:rsidRPr="00647CB1">
        <w:t>ands n260 and n261, it is reasonable not to have peak EIRP reductions from the single-band requirement</w:t>
      </w:r>
      <w:r>
        <w:t>.</w:t>
      </w:r>
    </w:p>
    <w:p w14:paraId="1794C424" w14:textId="77777777" w:rsidR="000A5AD9" w:rsidRDefault="000A5AD9" w:rsidP="000A5AD9"/>
    <w:p w14:paraId="4135468F" w14:textId="0FAC0AFE" w:rsidR="000A5AD9" w:rsidRDefault="000A5AD9" w:rsidP="000A5AD9">
      <w:r w:rsidRPr="00D64071">
        <w:rPr>
          <w:b/>
        </w:rPr>
        <w:t xml:space="preserve">Observation </w:t>
      </w:r>
      <w:r w:rsidR="006333F9">
        <w:rPr>
          <w:b/>
        </w:rPr>
        <w:t>7</w:t>
      </w:r>
      <w:r>
        <w:t xml:space="preserve">: </w:t>
      </w:r>
      <w:r w:rsidRPr="00647CB1">
        <w:t>For</w:t>
      </w:r>
      <w:r w:rsidR="007A4E56">
        <w:t xml:space="preserve"> a device which optimizes just b</w:t>
      </w:r>
      <w:r w:rsidRPr="00647CB1">
        <w:t>ands n260 and n261</w:t>
      </w:r>
      <w:r>
        <w:t xml:space="preserve">, no impact on the performance in band n261 is observed, and no </w:t>
      </w:r>
      <w:r w:rsidR="00244BEB">
        <w:t xml:space="preserve">modification </w:t>
      </w:r>
      <w:r>
        <w:t xml:space="preserve">of the single band </w:t>
      </w:r>
      <w:r w:rsidR="00D61B0F">
        <w:t xml:space="preserve">spherical coverage </w:t>
      </w:r>
      <w:r>
        <w:t>requirement is proposed for this band.</w:t>
      </w:r>
    </w:p>
    <w:p w14:paraId="24861264" w14:textId="77777777" w:rsidR="00306F04" w:rsidRDefault="00306F04" w:rsidP="00B9532A"/>
    <w:p w14:paraId="2ACB375B" w14:textId="562E77CE" w:rsidR="00BF0EA0" w:rsidRDefault="00BF0EA0" w:rsidP="00BF0EA0">
      <w:r w:rsidRPr="00D64071">
        <w:rPr>
          <w:b/>
        </w:rPr>
        <w:t xml:space="preserve">Observation </w:t>
      </w:r>
      <w:r w:rsidR="006333F9">
        <w:rPr>
          <w:b/>
        </w:rPr>
        <w:t>8</w:t>
      </w:r>
      <w:r>
        <w:t xml:space="preserve">: </w:t>
      </w:r>
      <w:r w:rsidRPr="00647CB1">
        <w:t xml:space="preserve">For a device which optimizes just </w:t>
      </w:r>
      <w:r>
        <w:t>b</w:t>
      </w:r>
      <w:r w:rsidRPr="00647CB1">
        <w:t>ands n260 and n261</w:t>
      </w:r>
      <w:r>
        <w:t xml:space="preserve">, the impact of dual band antenna array optimization over band n260 ranges from 0.8 to 1.6 dB.  Since the spherical coverage </w:t>
      </w:r>
      <w:r>
        <w:lastRenderedPageBreak/>
        <w:t xml:space="preserve">requirement is a minimum requirement for the UE, a </w:t>
      </w:r>
      <w:r w:rsidR="00244BEB">
        <w:t xml:space="preserve">modification </w:t>
      </w:r>
      <w:r>
        <w:t>of 1.6 dB of the single band spherical coverage requirement is needed for this band.</w:t>
      </w:r>
    </w:p>
    <w:p w14:paraId="5FF65016" w14:textId="77777777" w:rsidR="00306F04" w:rsidRDefault="00306F04" w:rsidP="00B9532A"/>
    <w:p w14:paraId="6D5F803D" w14:textId="77777777" w:rsidR="006333F9" w:rsidRDefault="006333F9" w:rsidP="006333F9">
      <w:r w:rsidRPr="006333F9">
        <w:rPr>
          <w:b/>
        </w:rPr>
        <w:t>Observation 9</w:t>
      </w:r>
      <w: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p w14:paraId="4C6F8574" w14:textId="77777777" w:rsidR="006333F9" w:rsidRDefault="006333F9" w:rsidP="00B9532A"/>
    <w:p w14:paraId="679949EB" w14:textId="4FB70941" w:rsidR="00213E13" w:rsidRDefault="00213E13" w:rsidP="00213E13">
      <w:r w:rsidRPr="00AF4831">
        <w:rPr>
          <w:b/>
        </w:rPr>
        <w:t>Observation 10</w:t>
      </w:r>
      <w:r>
        <w:t xml:space="preserve">: The impact of the multi-band proposal on mean throughput is 6% or less across the 28 GHz bands. By considering further compromise on the </w:t>
      </w:r>
      <w:r w:rsidR="00244BEB">
        <w:t xml:space="preserve">modifications </w:t>
      </w:r>
      <w:r>
        <w:t>it is possible to maintain this loss below 3%.</w:t>
      </w:r>
    </w:p>
    <w:p w14:paraId="7EB5A318" w14:textId="77777777" w:rsidR="00213E13" w:rsidRDefault="00213E13" w:rsidP="00213E13"/>
    <w:p w14:paraId="193ED10C" w14:textId="3BEAE046" w:rsidR="00213E13" w:rsidRDefault="00213E13" w:rsidP="00213E13">
      <w:r w:rsidRPr="00AF4831">
        <w:rPr>
          <w:b/>
        </w:rPr>
        <w:t>Observation 11</w:t>
      </w:r>
      <w:r>
        <w:t xml:space="preserve">: The impact of the multi-band proposal on 5%-tile throughput is below 30%. By considering further compromise on the </w:t>
      </w:r>
      <w:r w:rsidR="00244BEB">
        <w:t xml:space="preserve">modification </w:t>
      </w:r>
      <w:r>
        <w:t>it is possible to maintain this loss below 15%.</w:t>
      </w:r>
    </w:p>
    <w:p w14:paraId="729C0C85" w14:textId="77777777" w:rsidR="00213E13" w:rsidRDefault="00213E13" w:rsidP="00B9532A"/>
    <w:p w14:paraId="0C18A4F1" w14:textId="3991A32E" w:rsidR="00306F04" w:rsidRDefault="00306F04" w:rsidP="00B9532A">
      <w:r w:rsidRPr="00BC6897">
        <w:rPr>
          <w:b/>
        </w:rPr>
        <w:t>Proposal 1</w:t>
      </w:r>
      <w:r>
        <w:t>: The multi-band framework, as summarized in Table 1, is proposed to be defined in the draft CR accompanying this contribution</w:t>
      </w:r>
      <w:r w:rsidR="006333F9">
        <w:t xml:space="preserve"> </w:t>
      </w:r>
      <w:r w:rsidR="006333F9">
        <w:fldChar w:fldCharType="begin"/>
      </w:r>
      <w:r w:rsidR="006333F9">
        <w:instrText xml:space="preserve"> REF _Ref525718108 \r \h </w:instrText>
      </w:r>
      <w:r w:rsidR="006333F9">
        <w:fldChar w:fldCharType="separate"/>
      </w:r>
      <w:r w:rsidR="00244BEB">
        <w:t>[20]</w:t>
      </w:r>
      <w:r w:rsidR="006333F9">
        <w:fldChar w:fldCharType="end"/>
      </w:r>
      <w:r>
        <w:t>.</w:t>
      </w:r>
    </w:p>
    <w:p w14:paraId="2453669D" w14:textId="77777777" w:rsidR="008460A6" w:rsidRDefault="008460A6" w:rsidP="00B9532A"/>
    <w:p w14:paraId="2E94521A" w14:textId="26BE8E6B" w:rsidR="008460A6" w:rsidRDefault="008460A6" w:rsidP="00B9532A">
      <w:r w:rsidRPr="008460A6">
        <w:rPr>
          <w:b/>
        </w:rPr>
        <w:t>Proposal 2</w:t>
      </w:r>
      <w:r>
        <w:t xml:space="preserve">: Efforts to define multi-band </w:t>
      </w:r>
      <w:r w:rsidR="00403EB3">
        <w:t>applicability</w:t>
      </w:r>
      <w:r>
        <w:t xml:space="preserve"> of the peak EIRP and spherical EIRP requirements for Case 5 and Case 1 shall be prioritized.</w:t>
      </w:r>
    </w:p>
    <w:p w14:paraId="47BA569A" w14:textId="77777777" w:rsidR="0017048A" w:rsidRPr="002855B4" w:rsidRDefault="0017048A" w:rsidP="0017048A">
      <w:pPr>
        <w:pStyle w:val="Heading1"/>
        <w:numPr>
          <w:ilvl w:val="0"/>
          <w:numId w:val="0"/>
        </w:numPr>
        <w:rPr>
          <w:lang w:val="en-US"/>
        </w:rPr>
      </w:pPr>
      <w:r w:rsidRPr="002855B4">
        <w:t>References</w:t>
      </w:r>
    </w:p>
    <w:p w14:paraId="52993FF0" w14:textId="6AA6C70B" w:rsidR="00181722" w:rsidRDefault="005C5459" w:rsidP="005C5459">
      <w:pPr>
        <w:widowControl w:val="0"/>
        <w:numPr>
          <w:ilvl w:val="0"/>
          <w:numId w:val="5"/>
        </w:numPr>
      </w:pPr>
      <w:bookmarkStart w:id="9" w:name="_Ref510390172"/>
      <w:bookmarkStart w:id="10" w:name="_Ref503528678"/>
      <w:r w:rsidRPr="005C5459">
        <w:t>RP-18147</w:t>
      </w:r>
      <w:r>
        <w:t>4</w:t>
      </w:r>
      <w:r w:rsidR="006A6D8A">
        <w:t>, “</w:t>
      </w:r>
      <w:r w:rsidR="005656F2">
        <w:t>New Radio Access Technology,” NTT DOCOMO, 3GPP RAN #</w:t>
      </w:r>
      <w:r>
        <w:t>80</w:t>
      </w:r>
      <w:r w:rsidR="005656F2">
        <w:t xml:space="preserve">, </w:t>
      </w:r>
      <w:bookmarkEnd w:id="9"/>
      <w:r>
        <w:t>June 2018</w:t>
      </w:r>
    </w:p>
    <w:p w14:paraId="0801B9A4" w14:textId="17E12798" w:rsidR="005C5459" w:rsidRDefault="005C5459" w:rsidP="005C5459">
      <w:pPr>
        <w:widowControl w:val="0"/>
        <w:numPr>
          <w:ilvl w:val="0"/>
          <w:numId w:val="5"/>
        </w:numPr>
      </w:pPr>
      <w:bookmarkStart w:id="11" w:name="_Ref520377305"/>
      <w:r>
        <w:t>RP-18</w:t>
      </w:r>
      <w:r w:rsidR="004D767B">
        <w:t>1278, “</w:t>
      </w:r>
      <w:r w:rsidR="004D767B" w:rsidRPr="004D767B">
        <w:rPr>
          <w:lang w:val="en-GB"/>
        </w:rPr>
        <w:t>New Radio (NR) Access Technology</w:t>
      </w:r>
      <w:r w:rsidR="004D767B">
        <w:rPr>
          <w:lang w:val="en-GB"/>
        </w:rPr>
        <w:t xml:space="preserve"> Status Report to TSG,” 3GPP RAN #80, June 2018</w:t>
      </w:r>
      <w:bookmarkEnd w:id="11"/>
    </w:p>
    <w:p w14:paraId="71853AE6" w14:textId="5A04335A" w:rsidR="005C5459" w:rsidRPr="00783B03" w:rsidRDefault="005C5459" w:rsidP="005C5459">
      <w:pPr>
        <w:widowControl w:val="0"/>
        <w:numPr>
          <w:ilvl w:val="0"/>
          <w:numId w:val="5"/>
        </w:numPr>
      </w:pPr>
      <w:bookmarkStart w:id="12" w:name="_Ref520377378"/>
      <w:r>
        <w:t>RP-181473,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#80, June 2018</w:t>
      </w:r>
      <w:bookmarkEnd w:id="12"/>
    </w:p>
    <w:p w14:paraId="120EF552" w14:textId="7ADAE434" w:rsidR="00783B03" w:rsidRDefault="00783B03" w:rsidP="005C5459">
      <w:pPr>
        <w:widowControl w:val="0"/>
        <w:numPr>
          <w:ilvl w:val="0"/>
          <w:numId w:val="5"/>
        </w:numPr>
      </w:pPr>
      <w:bookmarkStart w:id="13" w:name="_Ref525716411"/>
      <w:r w:rsidRPr="00783B03">
        <w:t>RP-182083</w:t>
      </w:r>
      <w:r>
        <w:t>,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#81, September 2018</w:t>
      </w:r>
      <w:bookmarkEnd w:id="13"/>
    </w:p>
    <w:p w14:paraId="5C36CCE7" w14:textId="5EFF4061" w:rsidR="00B667B2" w:rsidRDefault="00DC6A90" w:rsidP="00DB5A6E">
      <w:pPr>
        <w:widowControl w:val="0"/>
        <w:numPr>
          <w:ilvl w:val="0"/>
          <w:numId w:val="5"/>
        </w:numPr>
      </w:pPr>
      <w:bookmarkStart w:id="14" w:name="_Ref513573176"/>
      <w:bookmarkStart w:id="15" w:name="_Ref513617775"/>
      <w:bookmarkEnd w:id="10"/>
      <w:r>
        <w:t>TS38.101-2 v15.</w:t>
      </w:r>
      <w:r w:rsidR="005C5459">
        <w:t>2</w:t>
      </w:r>
      <w:r>
        <w:t>.0</w:t>
      </w:r>
      <w:bookmarkEnd w:id="14"/>
      <w:r>
        <w:t xml:space="preserve">, “User Equipment (UE) radio transmission and reception; Part 2: Range 2 Standalone,” 3GPP, </w:t>
      </w:r>
      <w:r w:rsidR="005C5459">
        <w:t>June</w:t>
      </w:r>
      <w:r>
        <w:t xml:space="preserve"> 2018</w:t>
      </w:r>
      <w:bookmarkEnd w:id="15"/>
    </w:p>
    <w:p w14:paraId="0155BD9B" w14:textId="1EFE1D74" w:rsidR="005C5459" w:rsidRDefault="005C5459" w:rsidP="005C5459">
      <w:pPr>
        <w:widowControl w:val="0"/>
        <w:numPr>
          <w:ilvl w:val="0"/>
          <w:numId w:val="5"/>
        </w:numPr>
      </w:pPr>
      <w:bookmarkStart w:id="16" w:name="_Ref520377478"/>
      <w:bookmarkStart w:id="17" w:name="_Ref515655252"/>
      <w:bookmarkStart w:id="18" w:name="_Ref515653209"/>
      <w:r w:rsidRPr="00A065E2">
        <w:t>RP-18093</w:t>
      </w:r>
      <w:r>
        <w:t>3, “</w:t>
      </w:r>
      <w:r w:rsidRPr="005C5459">
        <w:t>Extending FR2 spherical coverage requirement to multi-band UEs</w:t>
      </w:r>
      <w:r>
        <w:t>,” Apple Inc., 3GPP RAN #80, June 2018</w:t>
      </w:r>
      <w:bookmarkEnd w:id="16"/>
    </w:p>
    <w:p w14:paraId="66C0DB3D" w14:textId="1B753495" w:rsidR="00A065E2" w:rsidRDefault="00A065E2" w:rsidP="00A065E2">
      <w:pPr>
        <w:widowControl w:val="0"/>
        <w:numPr>
          <w:ilvl w:val="0"/>
          <w:numId w:val="5"/>
        </w:numPr>
      </w:pPr>
      <w:bookmarkStart w:id="19" w:name="_Ref520377480"/>
      <w:r w:rsidRPr="00A065E2">
        <w:t>RP-180934</w:t>
      </w:r>
      <w:r>
        <w:t>, “</w:t>
      </w:r>
      <w:r w:rsidRPr="00A065E2">
        <w:t>CR to TS 38.101-2: Correction of the spherical coverage requirement for PC3</w:t>
      </w:r>
      <w:r>
        <w:t>,” Apple Inc., 3GPP RAN #80, June 2018</w:t>
      </w:r>
      <w:bookmarkEnd w:id="17"/>
      <w:bookmarkEnd w:id="19"/>
    </w:p>
    <w:p w14:paraId="173B6513" w14:textId="0379C3FA" w:rsidR="00451B73" w:rsidRDefault="00451B73" w:rsidP="00451B73">
      <w:pPr>
        <w:widowControl w:val="0"/>
        <w:numPr>
          <w:ilvl w:val="0"/>
          <w:numId w:val="5"/>
        </w:numPr>
      </w:pPr>
      <w:bookmarkStart w:id="20" w:name="_Ref515655298"/>
      <w:r w:rsidRPr="00451B73">
        <w:t>R4-1712319</w:t>
      </w:r>
      <w:r>
        <w:t>, “</w:t>
      </w:r>
      <w:r w:rsidRPr="00451B73">
        <w:t>UE power class for FR2</w:t>
      </w:r>
      <w:r>
        <w:t xml:space="preserve">,” </w:t>
      </w:r>
      <w:r w:rsidRPr="00451B73">
        <w:t>Intel Corporation, Apple, OPPO, Samsung, LGE, Xiaomi, MediaTek, Motorola, Huawei</w:t>
      </w:r>
      <w:r>
        <w:t>, 3GPP RAN4 #85, November 2017</w:t>
      </w:r>
      <w:bookmarkEnd w:id="18"/>
      <w:bookmarkEnd w:id="20"/>
    </w:p>
    <w:p w14:paraId="5CA13B0E" w14:textId="77777777" w:rsidR="001137C8" w:rsidRDefault="001137C8" w:rsidP="001137C8">
      <w:pPr>
        <w:widowControl w:val="0"/>
        <w:numPr>
          <w:ilvl w:val="0"/>
          <w:numId w:val="5"/>
        </w:numPr>
      </w:pPr>
      <w:bookmarkStart w:id="21" w:name="_Ref515655360"/>
      <w:r w:rsidRPr="001137C8">
        <w:t>R4-1806185</w:t>
      </w:r>
      <w:r>
        <w:t>, “</w:t>
      </w:r>
      <w:r w:rsidRPr="001137C8">
        <w:t>EIRP CDF results for FR2 handheld UEs</w:t>
      </w:r>
      <w:r>
        <w:t>,” Apple Inc., 3GPP RAN4 #87, May 2018</w:t>
      </w:r>
      <w:bookmarkEnd w:id="21"/>
    </w:p>
    <w:p w14:paraId="306367EC" w14:textId="2A976523" w:rsidR="00451B73" w:rsidRDefault="00451B73" w:rsidP="00451B73">
      <w:pPr>
        <w:widowControl w:val="0"/>
        <w:numPr>
          <w:ilvl w:val="0"/>
          <w:numId w:val="5"/>
        </w:numPr>
      </w:pPr>
      <w:bookmarkStart w:id="22" w:name="_Ref515654790"/>
      <w:r w:rsidRPr="00451B73">
        <w:t>R4-1806136</w:t>
      </w:r>
      <w:r>
        <w:t>, “</w:t>
      </w:r>
      <w:r w:rsidRPr="00451B73">
        <w:t>FR2 Type 1 UE EIRP in n258</w:t>
      </w:r>
      <w:r>
        <w:t>,” Qualcomm, 3GPP RAN4 #87, May 2018</w:t>
      </w:r>
      <w:bookmarkEnd w:id="22"/>
    </w:p>
    <w:p w14:paraId="7096886C" w14:textId="1D83FFB3" w:rsidR="00451B73" w:rsidRDefault="00451B73" w:rsidP="00451B73">
      <w:pPr>
        <w:widowControl w:val="0"/>
        <w:numPr>
          <w:ilvl w:val="0"/>
          <w:numId w:val="5"/>
        </w:numPr>
      </w:pPr>
      <w:bookmarkStart w:id="23" w:name="_Ref515654791"/>
      <w:r w:rsidRPr="00451B73">
        <w:t>R4-1806138</w:t>
      </w:r>
      <w:r>
        <w:t>, “</w:t>
      </w:r>
      <w:r w:rsidRPr="00451B73">
        <w:t>FR2 Type 1 UE EIS in n258</w:t>
      </w:r>
      <w:r>
        <w:t>,” Qualcomm, 3GPP RAN4 #87, May 2018</w:t>
      </w:r>
      <w:bookmarkEnd w:id="23"/>
    </w:p>
    <w:p w14:paraId="59FC8035" w14:textId="77777777" w:rsidR="00C87764" w:rsidRDefault="001137C8" w:rsidP="001137C8">
      <w:pPr>
        <w:widowControl w:val="0"/>
        <w:numPr>
          <w:ilvl w:val="0"/>
          <w:numId w:val="5"/>
        </w:numPr>
      </w:pPr>
      <w:bookmarkStart w:id="24" w:name="_Ref515654818"/>
      <w:r w:rsidRPr="001137C8">
        <w:t>R4-1808215</w:t>
      </w:r>
      <w:r>
        <w:t>, “</w:t>
      </w:r>
      <w:r w:rsidRPr="001137C8">
        <w:t>WF on multiband framework for FR2</w:t>
      </w:r>
      <w:r>
        <w:t>,” Apple Inc., 3GPP RAN4 #87, May 2018</w:t>
      </w:r>
      <w:bookmarkEnd w:id="24"/>
    </w:p>
    <w:p w14:paraId="592E1747" w14:textId="71D51659" w:rsidR="00250250" w:rsidRDefault="00250250" w:rsidP="000642ED">
      <w:pPr>
        <w:widowControl w:val="0"/>
        <w:numPr>
          <w:ilvl w:val="0"/>
          <w:numId w:val="5"/>
        </w:numPr>
      </w:pPr>
      <w:bookmarkStart w:id="25" w:name="_Ref520451291"/>
      <w:r w:rsidRPr="00250250">
        <w:t>R4-1809786</w:t>
      </w:r>
      <w:r>
        <w:t>, “</w:t>
      </w:r>
      <w:r w:rsidRPr="00250250">
        <w:t>Extending FR2 power class requirements to multi-band UEs</w:t>
      </w:r>
      <w:r>
        <w:t>,” Apple Inc., 3GPP RAN4 #88, August 2018</w:t>
      </w:r>
    </w:p>
    <w:p w14:paraId="52D291D6" w14:textId="35193A33" w:rsidR="00E41F7A" w:rsidRPr="005D66D0" w:rsidRDefault="000642ED" w:rsidP="000642ED">
      <w:pPr>
        <w:widowControl w:val="0"/>
        <w:numPr>
          <w:ilvl w:val="0"/>
          <w:numId w:val="5"/>
        </w:numPr>
      </w:pPr>
      <w:r w:rsidRPr="000642ED">
        <w:t>R4-180978</w:t>
      </w:r>
      <w:r>
        <w:t>7</w:t>
      </w:r>
      <w:r w:rsidR="00E41F7A">
        <w:t>, “</w:t>
      </w:r>
      <w:r w:rsidR="00224A00" w:rsidRPr="00224A00">
        <w:rPr>
          <w:lang w:val="en-GB"/>
        </w:rPr>
        <w:t>Draft CR to TS 38.101-2: Introducing multi-band applicability for PC3</w:t>
      </w:r>
      <w:r w:rsidR="00224A00">
        <w:rPr>
          <w:lang w:val="en-GB"/>
        </w:rPr>
        <w:t>,” Apple Inc., 3GPP RAN4 #88, August 2018</w:t>
      </w:r>
      <w:bookmarkEnd w:id="25"/>
    </w:p>
    <w:p w14:paraId="134469DD" w14:textId="6CD7294C" w:rsidR="005D66D0" w:rsidRDefault="005D66D0" w:rsidP="000642ED">
      <w:pPr>
        <w:widowControl w:val="0"/>
        <w:numPr>
          <w:ilvl w:val="0"/>
          <w:numId w:val="5"/>
        </w:numPr>
      </w:pPr>
      <w:r w:rsidRPr="005D66D0">
        <w:t>R4-1810038</w:t>
      </w:r>
      <w:r>
        <w:t>, “</w:t>
      </w:r>
      <w:r w:rsidRPr="005D66D0">
        <w:t>FR2 MOP Multiband Relaxation Discussion</w:t>
      </w:r>
      <w:r>
        <w:t>,” MediaTek, 3GPP RAN4 #88, August 2018</w:t>
      </w:r>
    </w:p>
    <w:p w14:paraId="7DB39139" w14:textId="3C155482" w:rsidR="005D66D0" w:rsidRDefault="005D66D0" w:rsidP="000642ED">
      <w:pPr>
        <w:widowControl w:val="0"/>
        <w:numPr>
          <w:ilvl w:val="0"/>
          <w:numId w:val="5"/>
        </w:numPr>
      </w:pPr>
      <w:r w:rsidRPr="005D66D0">
        <w:t>R4-1810611</w:t>
      </w:r>
      <w:r>
        <w:t>, “</w:t>
      </w:r>
      <w:r w:rsidRPr="005D66D0">
        <w:t>UE Spherical EIRP for the 28GHz and 39GHz bands</w:t>
      </w:r>
      <w:r>
        <w:t xml:space="preserve">,” Sony, 3GPP RAN4 #88, </w:t>
      </w:r>
      <w:r>
        <w:lastRenderedPageBreak/>
        <w:t>August 2018</w:t>
      </w:r>
    </w:p>
    <w:p w14:paraId="2D6BC544" w14:textId="0537B59D" w:rsidR="005D66D0" w:rsidRDefault="005D66D0" w:rsidP="000642ED">
      <w:pPr>
        <w:widowControl w:val="0"/>
        <w:numPr>
          <w:ilvl w:val="0"/>
          <w:numId w:val="5"/>
        </w:numPr>
      </w:pPr>
      <w:r w:rsidRPr="005D66D0">
        <w:t>R4-1811021</w:t>
      </w:r>
      <w:r>
        <w:t>, “</w:t>
      </w:r>
      <w:r w:rsidRPr="005D66D0">
        <w:t>FR2 Multi-band Framework for PC3 UEs</w:t>
      </w:r>
      <w:r>
        <w:t>,” Qualcomm, 3GPP RAN4 #88, August 2018</w:t>
      </w:r>
    </w:p>
    <w:p w14:paraId="453F0AA5" w14:textId="1224208E" w:rsidR="005D66D0" w:rsidRPr="00250250" w:rsidRDefault="005D66D0" w:rsidP="000642ED">
      <w:pPr>
        <w:widowControl w:val="0"/>
        <w:numPr>
          <w:ilvl w:val="0"/>
          <w:numId w:val="5"/>
        </w:numPr>
      </w:pPr>
      <w:r w:rsidRPr="005D66D0">
        <w:t>R4-1811205</w:t>
      </w:r>
      <w:r>
        <w:t>, “</w:t>
      </w:r>
      <w:r w:rsidRPr="005D66D0">
        <w:t>CR for 38.101-2: UE maximum output power for power class 3</w:t>
      </w:r>
      <w:r>
        <w:t>,” Huawei, HiSilicon, 3GPP RAN4 #88, August 2018</w:t>
      </w:r>
    </w:p>
    <w:p w14:paraId="16C73EE2" w14:textId="3FD657CF" w:rsidR="00250250" w:rsidRDefault="00250250" w:rsidP="000642ED">
      <w:pPr>
        <w:widowControl w:val="0"/>
        <w:numPr>
          <w:ilvl w:val="0"/>
          <w:numId w:val="5"/>
        </w:numPr>
      </w:pPr>
      <w:bookmarkStart w:id="26" w:name="_Ref525717380"/>
      <w:r w:rsidRPr="00250250">
        <w:t>R4-1811521</w:t>
      </w:r>
      <w:r>
        <w:t>, “</w:t>
      </w:r>
      <w:r w:rsidRPr="00250250">
        <w:t>FR2 multi-band support adhoc minutes</w:t>
      </w:r>
      <w:r>
        <w:t>,” Apple Inc., 3GPP RAN4 #88, August 2018</w:t>
      </w:r>
      <w:bookmarkEnd w:id="26"/>
    </w:p>
    <w:p w14:paraId="03C7A0D8" w14:textId="6123F7F5" w:rsidR="006333F9" w:rsidRPr="009820A3" w:rsidRDefault="006333F9" w:rsidP="000642ED">
      <w:pPr>
        <w:widowControl w:val="0"/>
        <w:numPr>
          <w:ilvl w:val="0"/>
          <w:numId w:val="5"/>
        </w:numPr>
      </w:pPr>
      <w:bookmarkStart w:id="27" w:name="_Ref525718108"/>
      <w:r>
        <w:t>R4-18</w:t>
      </w:r>
      <w:r w:rsidR="00403EB3" w:rsidRPr="00403EB3">
        <w:t>12391</w:t>
      </w:r>
      <w:r>
        <w:t>, “</w:t>
      </w:r>
      <w:r w:rsidRPr="00224A00">
        <w:rPr>
          <w:lang w:val="en-GB"/>
        </w:rPr>
        <w:t>Draft CR to TS 38.101-2: Introducing multi-band applicability for PC3</w:t>
      </w:r>
      <w:r>
        <w:rPr>
          <w:lang w:val="en-GB"/>
        </w:rPr>
        <w:t>,” Apple Inc., 3GPP RAN4 #88bis, October 2018</w:t>
      </w:r>
      <w:bookmarkEnd w:id="27"/>
    </w:p>
    <w:p w14:paraId="43AB340F" w14:textId="772968F3" w:rsidR="009820A3" w:rsidRDefault="009820A3" w:rsidP="00651790">
      <w:pPr>
        <w:widowControl w:val="0"/>
        <w:numPr>
          <w:ilvl w:val="0"/>
          <w:numId w:val="5"/>
        </w:numPr>
      </w:pPr>
      <w:bookmarkStart w:id="28" w:name="_Ref526414548"/>
      <w:r w:rsidRPr="009820A3">
        <w:t>TR38.803</w:t>
      </w:r>
      <w:bookmarkEnd w:id="28"/>
      <w:r w:rsidR="00651790">
        <w:t>, “</w:t>
      </w:r>
      <w:r w:rsidR="00651790" w:rsidRPr="00651790">
        <w:rPr>
          <w:bCs/>
        </w:rPr>
        <w:t>Study on new radio access technology: Radio Frequency (RF) and co-existence aspects</w:t>
      </w:r>
      <w:r w:rsidR="00651790">
        <w:rPr>
          <w:bCs/>
        </w:rPr>
        <w:t>,” 3GPP, September 2017</w:t>
      </w:r>
    </w:p>
    <w:p w14:paraId="62E4464F" w14:textId="42558636" w:rsidR="009820A3" w:rsidRDefault="009820A3" w:rsidP="000642ED">
      <w:pPr>
        <w:widowControl w:val="0"/>
        <w:numPr>
          <w:ilvl w:val="0"/>
          <w:numId w:val="5"/>
        </w:numPr>
      </w:pPr>
      <w:bookmarkStart w:id="29" w:name="_Ref526414569"/>
      <w:r w:rsidRPr="009820A3">
        <w:t>R4-1801198</w:t>
      </w:r>
      <w:bookmarkEnd w:id="29"/>
      <w:r w:rsidR="00651790">
        <w:t>, “</w:t>
      </w:r>
      <w:r w:rsidR="00651790" w:rsidRPr="00651790">
        <w:t>WF on network performance analysis for spherical coverage</w:t>
      </w:r>
      <w:r w:rsidR="00651790">
        <w:t>,” Samsung, 3GPP RAN4 AH #1801, January 2018</w:t>
      </w:r>
    </w:p>
    <w:p w14:paraId="04129231" w14:textId="59009895" w:rsidR="009820A3" w:rsidRDefault="009820A3" w:rsidP="000642ED">
      <w:pPr>
        <w:widowControl w:val="0"/>
        <w:numPr>
          <w:ilvl w:val="0"/>
          <w:numId w:val="5"/>
        </w:numPr>
      </w:pPr>
      <w:bookmarkStart w:id="30" w:name="_Ref526414570"/>
      <w:r w:rsidRPr="009820A3">
        <w:t>R4-1803275</w:t>
      </w:r>
      <w:bookmarkEnd w:id="30"/>
      <w:r w:rsidR="00651790">
        <w:t>, “</w:t>
      </w:r>
      <w:r w:rsidR="00651790" w:rsidRPr="00651790">
        <w:t>WF on network performance analysis for spherical coverage</w:t>
      </w:r>
      <w:r w:rsidR="00651790">
        <w:t>,” Samsung, 3GPP R</w:t>
      </w:r>
      <w:r w:rsidR="00B93659">
        <w:t>AN</w:t>
      </w:r>
      <w:r w:rsidR="00651790">
        <w:t>4 #86, February 2018</w:t>
      </w:r>
    </w:p>
    <w:p w14:paraId="127CF19F" w14:textId="100A9943" w:rsidR="009820A3" w:rsidRDefault="009820A3" w:rsidP="000642ED">
      <w:pPr>
        <w:widowControl w:val="0"/>
        <w:numPr>
          <w:ilvl w:val="0"/>
          <w:numId w:val="5"/>
        </w:numPr>
      </w:pPr>
      <w:bookmarkStart w:id="31" w:name="_Ref526414813"/>
      <w:r w:rsidRPr="009820A3">
        <w:t>R4-1806352</w:t>
      </w:r>
      <w:bookmarkEnd w:id="31"/>
      <w:r w:rsidR="00651790">
        <w:t>, “</w:t>
      </w:r>
      <w:r w:rsidR="00651790" w:rsidRPr="00651790">
        <w:t>Network Performance Analysis for Spherical Coverage</w:t>
      </w:r>
      <w:r w:rsidR="00651790">
        <w:t>,” Apple Inc., Intel Corporation, 3GPP RAN4 #</w:t>
      </w:r>
      <w:r w:rsidR="00665301">
        <w:t>87, May 2018</w:t>
      </w:r>
    </w:p>
    <w:p w14:paraId="63094183" w14:textId="77777777" w:rsidR="00B93659" w:rsidRDefault="00B93659" w:rsidP="00B93659">
      <w:pPr>
        <w:widowControl w:val="0"/>
        <w:numPr>
          <w:ilvl w:val="0"/>
          <w:numId w:val="5"/>
        </w:numPr>
      </w:pPr>
      <w:bookmarkStart w:id="32" w:name="_Ref528681012"/>
      <w:r w:rsidRPr="00DD44AA">
        <w:t>R4-1813827</w:t>
      </w:r>
      <w:r>
        <w:t>, “</w:t>
      </w:r>
      <w:r w:rsidRPr="00DD44AA">
        <w:t>FR2 multi-band support adhoc minutes</w:t>
      </w:r>
      <w:r>
        <w:t>,” Apple Inc., 3GPP RAN4 #88bis, October 2018</w:t>
      </w:r>
      <w:bookmarkEnd w:id="32"/>
    </w:p>
    <w:p w14:paraId="01A64748" w14:textId="3CAAB938" w:rsidR="00B93659" w:rsidRDefault="00B93659" w:rsidP="00B93659">
      <w:pPr>
        <w:widowControl w:val="0"/>
        <w:numPr>
          <w:ilvl w:val="0"/>
          <w:numId w:val="5"/>
        </w:numPr>
      </w:pPr>
      <w:bookmarkStart w:id="33" w:name="_Ref528681127"/>
      <w:r>
        <w:t>R4-</w:t>
      </w:r>
      <w:r w:rsidR="00244BEB">
        <w:t>1814703</w:t>
      </w:r>
      <w:r>
        <w:t>, RAN4 #88bis Chairman’s notes</w:t>
      </w:r>
      <w:bookmarkEnd w:id="33"/>
    </w:p>
    <w:p w14:paraId="64563A36" w14:textId="77777777" w:rsidR="00A80E48" w:rsidRDefault="00A80E48">
      <w:pPr>
        <w:widowControl w:val="0"/>
      </w:pPr>
    </w:p>
    <w:p w14:paraId="2F85AADE" w14:textId="77777777" w:rsidR="006C5A93" w:rsidRDefault="006C5A93">
      <w:pPr>
        <w:rPr>
          <w:rFonts w:ascii="Arial" w:eastAsia="SimSun" w:hAnsi="Arial"/>
          <w:sz w:val="36"/>
          <w:szCs w:val="20"/>
          <w:lang w:val="en-GB"/>
        </w:rPr>
      </w:pPr>
      <w:r>
        <w:br w:type="page"/>
      </w:r>
    </w:p>
    <w:p w14:paraId="0FBD4AF7" w14:textId="0A59BBC8" w:rsidR="006C5A93" w:rsidRDefault="006C5A93" w:rsidP="006C5A93">
      <w:pPr>
        <w:pStyle w:val="Heading1"/>
        <w:numPr>
          <w:ilvl w:val="0"/>
          <w:numId w:val="0"/>
        </w:numPr>
      </w:pPr>
      <w:r>
        <w:lastRenderedPageBreak/>
        <w:t>Annex: EIRP CDF simulation assumptions</w:t>
      </w:r>
    </w:p>
    <w:p w14:paraId="4BF481FE" w14:textId="2B0B9561" w:rsidR="006C5A93" w:rsidRDefault="006C5A93" w:rsidP="006C5A93">
      <w:pPr>
        <w:rPr>
          <w:lang w:val="en-GB"/>
        </w:rPr>
      </w:pPr>
      <w:r>
        <w:rPr>
          <w:lang w:val="en-GB"/>
        </w:rPr>
        <w:t>Simulation assumptions</w:t>
      </w:r>
      <w:r w:rsidRPr="006C5A93">
        <w:rPr>
          <w:lang w:val="en-GB"/>
        </w:rPr>
        <w:t xml:space="preserve"> for EIRP CDF analysis we</w:t>
      </w:r>
      <w:r>
        <w:rPr>
          <w:lang w:val="en-GB"/>
        </w:rPr>
        <w:t>re agreed by RAN4 in R4-1803275 (shown below).  The</w:t>
      </w:r>
      <w:r w:rsidRPr="006C5A93">
        <w:rPr>
          <w:lang w:val="en-GB"/>
        </w:rPr>
        <w:t xml:space="preserve"> analysis </w:t>
      </w:r>
      <w:r>
        <w:rPr>
          <w:lang w:val="en-GB"/>
        </w:rPr>
        <w:t xml:space="preserve">in this paper </w:t>
      </w:r>
      <w:r w:rsidRPr="006C5A93">
        <w:rPr>
          <w:lang w:val="en-GB"/>
        </w:rPr>
        <w:t>focuses on assumption A1</w:t>
      </w:r>
      <w:r>
        <w:rPr>
          <w:lang w:val="en-GB"/>
        </w:rPr>
        <w:t xml:space="preserve"> (highlighted).</w:t>
      </w:r>
    </w:p>
    <w:p w14:paraId="55D016E8" w14:textId="77777777" w:rsidR="006C5A93" w:rsidRPr="006C5A93" w:rsidRDefault="006C5A93" w:rsidP="006C5A93">
      <w:pPr>
        <w:rPr>
          <w:lang w:val="en-GB"/>
        </w:rPr>
      </w:pPr>
    </w:p>
    <w:p w14:paraId="5106F486" w14:textId="03A7D235" w:rsidR="00224A00" w:rsidRDefault="00224A00" w:rsidP="00224A00">
      <w:pPr>
        <w:pStyle w:val="Caption"/>
        <w:jc w:val="center"/>
      </w:pPr>
      <w:r>
        <w:t xml:space="preserve">Table </w:t>
      </w:r>
      <w:r w:rsidR="003B034A">
        <w:rPr>
          <w:noProof/>
        </w:rPr>
        <w:fldChar w:fldCharType="begin"/>
      </w:r>
      <w:r w:rsidR="003B034A">
        <w:rPr>
          <w:noProof/>
        </w:rPr>
        <w:instrText xml:space="preserve"> SEQ Table \* ARABIC </w:instrText>
      </w:r>
      <w:r w:rsidR="003B034A">
        <w:rPr>
          <w:noProof/>
        </w:rPr>
        <w:fldChar w:fldCharType="separate"/>
      </w:r>
      <w:r w:rsidR="00244BEB">
        <w:rPr>
          <w:noProof/>
        </w:rPr>
        <w:t>4</w:t>
      </w:r>
      <w:r w:rsidR="003B034A">
        <w:rPr>
          <w:noProof/>
        </w:rPr>
        <w:fldChar w:fldCharType="end"/>
      </w:r>
      <w:r>
        <w:t>: EIRP CDF simulation assumptions [</w:t>
      </w:r>
      <w:r>
        <w:rPr>
          <w:lang w:val="en-GB"/>
        </w:rPr>
        <w:t>R4-1803275]</w:t>
      </w:r>
    </w:p>
    <w:p w14:paraId="2082AA8E" w14:textId="194A448D" w:rsidR="006C5A93" w:rsidRDefault="006C5A93" w:rsidP="006C5A93">
      <w:pPr>
        <w:jc w:val="center"/>
        <w:rPr>
          <w:lang w:val="en-GB"/>
        </w:rPr>
      </w:pPr>
      <w:r w:rsidRPr="006C5A93">
        <w:rPr>
          <w:noProof/>
        </w:rPr>
        <w:drawing>
          <wp:inline distT="0" distB="0" distL="0" distR="0" wp14:anchorId="5134839A" wp14:editId="045EB8BF">
            <wp:extent cx="6120765" cy="4606290"/>
            <wp:effectExtent l="0" t="0" r="63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4606290"/>
                    </a:xfrm>
                    <a:prstGeom prst="rect">
                      <a:avLst/>
                    </a:prstGeom>
                  </pic:spPr>
                </pic:pic>
              </a:graphicData>
            </a:graphic>
          </wp:inline>
        </w:drawing>
      </w:r>
    </w:p>
    <w:p w14:paraId="766E6E92" w14:textId="77777777" w:rsidR="006C5A93" w:rsidRDefault="006C5A93" w:rsidP="006C5A93">
      <w:pPr>
        <w:rPr>
          <w:lang w:val="en-GB"/>
        </w:rPr>
      </w:pPr>
    </w:p>
    <w:p w14:paraId="34272604" w14:textId="75A9B38A" w:rsidR="006C5A93" w:rsidRPr="006C5A93" w:rsidRDefault="006C5A93" w:rsidP="006C5A93">
      <w:pPr>
        <w:rPr>
          <w:lang w:val="en-GB"/>
        </w:rPr>
      </w:pPr>
      <w:r>
        <w:rPr>
          <w:lang w:val="en-GB"/>
        </w:rPr>
        <w:t>An e</w:t>
      </w:r>
      <w:r w:rsidRPr="006C5A93">
        <w:rPr>
          <w:lang w:val="en-GB"/>
        </w:rPr>
        <w:t xml:space="preserve">xample </w:t>
      </w:r>
      <w:r>
        <w:rPr>
          <w:lang w:val="en-GB"/>
        </w:rPr>
        <w:t xml:space="preserve">set of simulated physical parameters </w:t>
      </w:r>
      <w:r w:rsidRPr="006C5A93">
        <w:rPr>
          <w:lang w:val="en-GB"/>
        </w:rPr>
        <w:t xml:space="preserve">from R4-1806185 with 2 arrays </w:t>
      </w:r>
      <w:r>
        <w:rPr>
          <w:lang w:val="en-GB"/>
        </w:rPr>
        <w:t xml:space="preserve">is </w:t>
      </w:r>
      <w:r w:rsidRPr="006C5A93">
        <w:rPr>
          <w:lang w:val="en-GB"/>
        </w:rPr>
        <w:t xml:space="preserve">shown </w:t>
      </w:r>
      <w:r>
        <w:rPr>
          <w:lang w:val="en-GB"/>
        </w:rPr>
        <w:t>below.  Given our</w:t>
      </w:r>
      <w:r w:rsidRPr="006C5A93">
        <w:rPr>
          <w:lang w:val="en-GB"/>
        </w:rPr>
        <w:t xml:space="preserve"> preference to define RAN4 requirements assuming</w:t>
      </w:r>
      <w:r>
        <w:rPr>
          <w:lang w:val="en-GB"/>
        </w:rPr>
        <w:t xml:space="preserve"> a single-panel UE architecture, the r</w:t>
      </w:r>
      <w:r w:rsidRPr="006C5A93">
        <w:rPr>
          <w:lang w:val="en-GB"/>
        </w:rPr>
        <w:t xml:space="preserve">esults </w:t>
      </w:r>
      <w:r>
        <w:rPr>
          <w:lang w:val="en-GB"/>
        </w:rPr>
        <w:t>presented</w:t>
      </w:r>
      <w:r w:rsidRPr="006C5A93">
        <w:rPr>
          <w:lang w:val="en-GB"/>
        </w:rPr>
        <w:t xml:space="preserve"> in this </w:t>
      </w:r>
      <w:r>
        <w:rPr>
          <w:lang w:val="en-GB"/>
        </w:rPr>
        <w:t>paper</w:t>
      </w:r>
      <w:r w:rsidRPr="006C5A93">
        <w:rPr>
          <w:lang w:val="en-GB"/>
        </w:rPr>
        <w:t xml:space="preserve"> consider alternate placement of a single array with all other physical parameters re</w:t>
      </w:r>
      <w:r>
        <w:rPr>
          <w:lang w:val="en-GB"/>
        </w:rPr>
        <w:t>maining the same as the example.</w:t>
      </w:r>
    </w:p>
    <w:p w14:paraId="1399D642" w14:textId="77777777" w:rsidR="006C5A93" w:rsidRDefault="006C5A93">
      <w:pPr>
        <w:widowControl w:val="0"/>
      </w:pPr>
    </w:p>
    <w:p w14:paraId="6E0A7FF8" w14:textId="77777777" w:rsidR="00224A00" w:rsidRDefault="006C5A93" w:rsidP="00224A00">
      <w:pPr>
        <w:keepNext/>
        <w:widowControl w:val="0"/>
        <w:jc w:val="center"/>
      </w:pPr>
      <w:r w:rsidRPr="006C5A93">
        <w:rPr>
          <w:noProof/>
        </w:rPr>
        <w:lastRenderedPageBreak/>
        <w:drawing>
          <wp:inline distT="0" distB="0" distL="0" distR="0" wp14:anchorId="2065B2A2" wp14:editId="7882C60B">
            <wp:extent cx="5105400" cy="3263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05400" cy="3263900"/>
                    </a:xfrm>
                    <a:prstGeom prst="rect">
                      <a:avLst/>
                    </a:prstGeom>
                  </pic:spPr>
                </pic:pic>
              </a:graphicData>
            </a:graphic>
          </wp:inline>
        </w:drawing>
      </w:r>
    </w:p>
    <w:p w14:paraId="40E23115" w14:textId="5837E86F" w:rsidR="006C5A93" w:rsidRPr="00DC0534" w:rsidRDefault="00224A00" w:rsidP="00224A00">
      <w:pPr>
        <w:pStyle w:val="Caption"/>
        <w:jc w:val="center"/>
      </w:pPr>
      <w:r>
        <w:t xml:space="preserve">Figure </w:t>
      </w:r>
      <w:r w:rsidR="003B034A">
        <w:rPr>
          <w:noProof/>
        </w:rPr>
        <w:fldChar w:fldCharType="begin"/>
      </w:r>
      <w:r w:rsidR="003B034A">
        <w:rPr>
          <w:noProof/>
        </w:rPr>
        <w:instrText xml:space="preserve"> SEQ Figure \* ARABIC </w:instrText>
      </w:r>
      <w:r w:rsidR="003B034A">
        <w:rPr>
          <w:noProof/>
        </w:rPr>
        <w:fldChar w:fldCharType="separate"/>
      </w:r>
      <w:r w:rsidR="00244BEB">
        <w:rPr>
          <w:noProof/>
        </w:rPr>
        <w:t>6</w:t>
      </w:r>
      <w:r w:rsidR="003B034A">
        <w:rPr>
          <w:noProof/>
        </w:rPr>
        <w:fldChar w:fldCharType="end"/>
      </w:r>
      <w:r>
        <w:t>: Physical parameters of the EIRP CDF simulation</w:t>
      </w:r>
    </w:p>
    <w:sectPr w:rsidR="006C5A93" w:rsidRPr="00DC0534" w:rsidSect="00C775EF">
      <w:headerReference w:type="even" r:id="rId21"/>
      <w:footerReference w:type="even" r:id="rId22"/>
      <w:footerReference w:type="default" r:id="rId2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F9E84" w14:textId="77777777" w:rsidR="004A552B" w:rsidRDefault="004A552B">
      <w:r>
        <w:separator/>
      </w:r>
    </w:p>
  </w:endnote>
  <w:endnote w:type="continuationSeparator" w:id="0">
    <w:p w14:paraId="70804736" w14:textId="77777777" w:rsidR="004A552B" w:rsidRDefault="004A552B">
      <w:r>
        <w:continuationSeparator/>
      </w:r>
    </w:p>
  </w:endnote>
  <w:endnote w:type="continuationNotice" w:id="1">
    <w:p w14:paraId="118E3037" w14:textId="77777777" w:rsidR="004A552B" w:rsidRDefault="004A5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9820A3" w:rsidRDefault="009820A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9820A3" w:rsidRDefault="009820A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9820A3" w:rsidRPr="00DB1239" w:rsidRDefault="009820A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AE1C8" w14:textId="77777777" w:rsidR="004A552B" w:rsidRDefault="004A552B">
      <w:r>
        <w:separator/>
      </w:r>
    </w:p>
  </w:footnote>
  <w:footnote w:type="continuationSeparator" w:id="0">
    <w:p w14:paraId="67D1D91C" w14:textId="77777777" w:rsidR="004A552B" w:rsidRDefault="004A552B">
      <w:r>
        <w:continuationSeparator/>
      </w:r>
    </w:p>
  </w:footnote>
  <w:footnote w:type="continuationNotice" w:id="1">
    <w:p w14:paraId="521B6973" w14:textId="77777777" w:rsidR="004A552B" w:rsidRDefault="004A5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9820A3" w:rsidRDefault="009820A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4"/>
  </w:num>
  <w:num w:numId="8">
    <w:abstractNumId w:val="9"/>
  </w:num>
  <w:num w:numId="9">
    <w:abstractNumId w:val="13"/>
  </w:num>
  <w:num w:numId="10">
    <w:abstractNumId w:val="0"/>
  </w:num>
  <w:num w:numId="11">
    <w:abstractNumId w:val="1"/>
  </w:num>
  <w:num w:numId="12">
    <w:abstractNumId w:val="14"/>
  </w:num>
  <w:num w:numId="13">
    <w:abstractNumId w:val="16"/>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2"/>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2D"/>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206"/>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AA7"/>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799"/>
    <w:rsid w:val="001639BC"/>
    <w:rsid w:val="00163AFC"/>
    <w:rsid w:val="0016432F"/>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124"/>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8DB"/>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BEF"/>
    <w:rsid w:val="001F2DF6"/>
    <w:rsid w:val="001F2E08"/>
    <w:rsid w:val="001F32F2"/>
    <w:rsid w:val="001F37ED"/>
    <w:rsid w:val="001F38B3"/>
    <w:rsid w:val="001F39AB"/>
    <w:rsid w:val="001F3FC0"/>
    <w:rsid w:val="001F417F"/>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E13"/>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6F3E"/>
    <w:rsid w:val="00217135"/>
    <w:rsid w:val="0021737B"/>
    <w:rsid w:val="00217CE8"/>
    <w:rsid w:val="0022000C"/>
    <w:rsid w:val="002202EC"/>
    <w:rsid w:val="002204ED"/>
    <w:rsid w:val="00220E92"/>
    <w:rsid w:val="002211DD"/>
    <w:rsid w:val="0022135D"/>
    <w:rsid w:val="00221B93"/>
    <w:rsid w:val="00221CD0"/>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4BEB"/>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250"/>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1B22"/>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36D"/>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EB3"/>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392"/>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2B"/>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4E"/>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C71"/>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8BF"/>
    <w:rsid w:val="005A3A31"/>
    <w:rsid w:val="005A3B1E"/>
    <w:rsid w:val="005A40D5"/>
    <w:rsid w:val="005A4674"/>
    <w:rsid w:val="005A4999"/>
    <w:rsid w:val="005A4E38"/>
    <w:rsid w:val="005A4E39"/>
    <w:rsid w:val="005A50CE"/>
    <w:rsid w:val="005A588D"/>
    <w:rsid w:val="005A59CF"/>
    <w:rsid w:val="005A5C58"/>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6D0"/>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4"/>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3F9"/>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790"/>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01"/>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44D"/>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03"/>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0A6"/>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77DB1"/>
    <w:rsid w:val="00980403"/>
    <w:rsid w:val="009804CB"/>
    <w:rsid w:val="009807C4"/>
    <w:rsid w:val="009809DD"/>
    <w:rsid w:val="00980F14"/>
    <w:rsid w:val="0098172B"/>
    <w:rsid w:val="009817F9"/>
    <w:rsid w:val="0098183B"/>
    <w:rsid w:val="00981D4B"/>
    <w:rsid w:val="00981E1A"/>
    <w:rsid w:val="009820A3"/>
    <w:rsid w:val="009822AF"/>
    <w:rsid w:val="009823A3"/>
    <w:rsid w:val="00982A70"/>
    <w:rsid w:val="00982AB4"/>
    <w:rsid w:val="00982B3A"/>
    <w:rsid w:val="00982E67"/>
    <w:rsid w:val="00983061"/>
    <w:rsid w:val="00983223"/>
    <w:rsid w:val="009838CE"/>
    <w:rsid w:val="00983C41"/>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900"/>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4D76"/>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0B5C"/>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831"/>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0EC"/>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0A9A"/>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9C9"/>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659"/>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1C5D"/>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19D"/>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57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011"/>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84"/>
    <w:rsid w:val="00F70559"/>
    <w:rsid w:val="00F70C09"/>
    <w:rsid w:val="00F70FF9"/>
    <w:rsid w:val="00F71026"/>
    <w:rsid w:val="00F71042"/>
    <w:rsid w:val="00F710A0"/>
    <w:rsid w:val="00F715DE"/>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61"/>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1FB"/>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2341610">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842860">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1871463">
      <w:bodyDiv w:val="1"/>
      <w:marLeft w:val="0"/>
      <w:marRight w:val="0"/>
      <w:marTop w:val="0"/>
      <w:marBottom w:val="0"/>
      <w:divBdr>
        <w:top w:val="none" w:sz="0" w:space="0" w:color="auto"/>
        <w:left w:val="none" w:sz="0" w:space="0" w:color="auto"/>
        <w:bottom w:val="none" w:sz="0" w:space="0" w:color="auto"/>
        <w:right w:val="none" w:sz="0" w:space="0" w:color="auto"/>
      </w:divBdr>
      <w:divsChild>
        <w:div w:id="894311989">
          <w:marLeft w:val="0"/>
          <w:marRight w:val="0"/>
          <w:marTop w:val="0"/>
          <w:marBottom w:val="0"/>
          <w:divBdr>
            <w:top w:val="none" w:sz="0" w:space="0" w:color="auto"/>
            <w:left w:val="none" w:sz="0" w:space="0" w:color="auto"/>
            <w:bottom w:val="none" w:sz="0" w:space="0" w:color="auto"/>
            <w:right w:val="none" w:sz="0" w:space="0" w:color="auto"/>
          </w:divBdr>
          <w:divsChild>
            <w:div w:id="1809128795">
              <w:marLeft w:val="0"/>
              <w:marRight w:val="0"/>
              <w:marTop w:val="0"/>
              <w:marBottom w:val="0"/>
              <w:divBdr>
                <w:top w:val="none" w:sz="0" w:space="0" w:color="auto"/>
                <w:left w:val="none" w:sz="0" w:space="0" w:color="auto"/>
                <w:bottom w:val="none" w:sz="0" w:space="0" w:color="auto"/>
                <w:right w:val="none" w:sz="0" w:space="0" w:color="auto"/>
              </w:divBdr>
              <w:divsChild>
                <w:div w:id="130050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2998914">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E4B234C-9B37-A147-952C-26260989343A}">
  <ds:schemaRefs>
    <ds:schemaRef ds:uri="http://schemas.openxmlformats.org/officeDocument/2006/bibliography"/>
  </ds:schemaRefs>
</ds:datastoreItem>
</file>

<file path=customXml/itemProps4.xml><?xml version="1.0" encoding="utf-8"?>
<ds:datastoreItem xmlns:ds="http://schemas.openxmlformats.org/officeDocument/2006/customXml" ds:itemID="{AB6BC5B8-EAE8-0440-B5EA-61AC3BB0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32</TotalTime>
  <Pages>13</Pages>
  <Words>3380</Words>
  <Characters>19269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22604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14</cp:revision>
  <cp:lastPrinted>2017-11-08T23:02:00Z</cp:lastPrinted>
  <dcterms:created xsi:type="dcterms:W3CDTF">2018-09-28T18:14:00Z</dcterms:created>
  <dcterms:modified xsi:type="dcterms:W3CDTF">2018-11-02T20:14:00Z</dcterms:modified>
  <cp:category/>
</cp:coreProperties>
</file>