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EEE" w:rsidRPr="00B61EF5" w:rsidRDefault="00F21EEE" w:rsidP="00F21EEE">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7822CD" w:rsidRPr="007822CD">
        <w:rPr>
          <w:rFonts w:ascii="Arial" w:eastAsia="MS Mincho" w:hAnsi="Arial" w:cs="Arial"/>
          <w:b/>
          <w:sz w:val="24"/>
          <w:szCs w:val="24"/>
          <w:lang w:val="en-US"/>
        </w:rPr>
        <w:t>R4-1807732</w:t>
      </w:r>
      <w:bookmarkStart w:id="0" w:name="_GoBack"/>
      <w:bookmarkEnd w:id="0"/>
    </w:p>
    <w:p w:rsidR="00F21EEE" w:rsidRPr="00B61EF5" w:rsidRDefault="00F21EEE" w:rsidP="00F21EEE">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rsidR="002326E7" w:rsidRPr="00F443CA" w:rsidRDefault="002326E7">
      <w:pPr>
        <w:tabs>
          <w:tab w:val="right" w:pos="10440"/>
          <w:tab w:val="right" w:pos="13323"/>
        </w:tabs>
        <w:spacing w:afterLines="100" w:after="240"/>
        <w:rPr>
          <w:rFonts w:ascii="Arial" w:eastAsia="MS Mincho" w:hAnsi="Arial" w:cs="Arial"/>
          <w:b/>
          <w:sz w:val="24"/>
          <w:szCs w:val="24"/>
          <w:lang w:eastAsia="ja-JP"/>
        </w:rPr>
      </w:pPr>
    </w:p>
    <w:p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00B50EE2">
        <w:rPr>
          <w:rFonts w:ascii="Arial" w:hAnsi="Arial" w:cs="Arial"/>
          <w:sz w:val="22"/>
          <w:szCs w:val="22"/>
        </w:rPr>
        <w:t>Huawei</w:t>
      </w:r>
    </w:p>
    <w:p w:rsidR="009451FB" w:rsidRPr="00E21F96" w:rsidRDefault="00DB64C8" w:rsidP="009451FB">
      <w:pPr>
        <w:tabs>
          <w:tab w:val="left" w:pos="1985"/>
        </w:tabs>
        <w:jc w:val="both"/>
        <w:rPr>
          <w:rFonts w:ascii="Arial" w:hAnsi="Arial" w:cs="Arial"/>
          <w:sz w:val="22"/>
          <w:szCs w:val="22"/>
        </w:rPr>
      </w:pPr>
      <w:r>
        <w:rPr>
          <w:rFonts w:ascii="Arial" w:hAnsi="Arial" w:cs="Arial"/>
          <w:b/>
          <w:sz w:val="22"/>
          <w:szCs w:val="22"/>
        </w:rPr>
        <w:t>Title:</w:t>
      </w:r>
      <w:r w:rsidR="009451FB" w:rsidRPr="002650D2">
        <w:rPr>
          <w:rFonts w:ascii="Arial" w:hAnsi="Arial" w:cs="Arial"/>
          <w:b/>
          <w:sz w:val="22"/>
          <w:szCs w:val="22"/>
        </w:rPr>
        <w:tab/>
      </w:r>
      <w:r w:rsidR="0049690A" w:rsidRPr="0049690A">
        <w:rPr>
          <w:rFonts w:ascii="Arial" w:hAnsi="Arial" w:cs="Arial"/>
          <w:sz w:val="22"/>
          <w:szCs w:val="22"/>
        </w:rPr>
        <w:t>On advanced OTA test setups for OTA AAS BS demodulation requirements</w:t>
      </w:r>
    </w:p>
    <w:p w:rsidR="009451FB" w:rsidRPr="00F470C0" w:rsidRDefault="009451FB" w:rsidP="009451FB">
      <w:pPr>
        <w:tabs>
          <w:tab w:val="left" w:pos="1985"/>
        </w:tabs>
        <w:jc w:val="both"/>
        <w:rPr>
          <w:rFonts w:ascii="Arial" w:hAnsi="Arial" w:cs="Arial"/>
          <w:b/>
          <w:color w:val="000000" w:themeColor="text1"/>
          <w:sz w:val="22"/>
          <w:szCs w:val="22"/>
          <w:lang w:eastAsia="zh-CN"/>
        </w:rPr>
      </w:pPr>
      <w:r w:rsidRPr="00F96EAC">
        <w:rPr>
          <w:rFonts w:ascii="Arial" w:hAnsi="Arial" w:cs="Arial"/>
          <w:b/>
          <w:color w:val="000000" w:themeColor="text1"/>
          <w:sz w:val="22"/>
          <w:szCs w:val="22"/>
        </w:rPr>
        <w:t>Agenda Item:</w:t>
      </w:r>
      <w:r w:rsidRPr="00F96EAC">
        <w:rPr>
          <w:rFonts w:ascii="Arial" w:hAnsi="Arial" w:cs="Arial"/>
          <w:b/>
          <w:color w:val="000000" w:themeColor="text1"/>
          <w:sz w:val="22"/>
          <w:szCs w:val="22"/>
        </w:rPr>
        <w:tab/>
      </w:r>
      <w:r w:rsidR="00120652" w:rsidRPr="00120652">
        <w:rPr>
          <w:rFonts w:ascii="Arial" w:hAnsi="Arial" w:cs="Arial"/>
          <w:color w:val="000000" w:themeColor="text1"/>
          <w:sz w:val="22"/>
          <w:szCs w:val="22"/>
        </w:rPr>
        <w:t xml:space="preserve">6.26.3.2 </w:t>
      </w:r>
      <w:r w:rsidR="006E1A5F" w:rsidRPr="00451182">
        <w:rPr>
          <w:rFonts w:ascii="Arial" w:hAnsi="Arial" w:cs="Arial"/>
          <w:color w:val="000000" w:themeColor="text1"/>
          <w:sz w:val="22"/>
          <w:szCs w:val="22"/>
        </w:rPr>
        <w:t>(</w:t>
      </w:r>
      <w:r w:rsidR="00DD5AF8">
        <w:rPr>
          <w:rFonts w:ascii="Arial" w:hAnsi="Arial" w:cs="Arial"/>
          <w:color w:val="000000" w:themeColor="text1"/>
          <w:sz w:val="22"/>
          <w:szCs w:val="22"/>
        </w:rPr>
        <w:t>OTA AAS BS demod</w:t>
      </w:r>
      <w:r w:rsidR="006E1A5F" w:rsidRPr="00451182">
        <w:rPr>
          <w:rFonts w:ascii="Arial" w:hAnsi="Arial" w:cs="Arial"/>
          <w:color w:val="000000" w:themeColor="text1"/>
          <w:sz w:val="22"/>
          <w:szCs w:val="22"/>
        </w:rPr>
        <w:t>)</w:t>
      </w:r>
    </w:p>
    <w:p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49690A">
        <w:rPr>
          <w:rFonts w:ascii="Arial" w:hAnsi="Arial" w:cs="Arial"/>
          <w:color w:val="000000" w:themeColor="text1"/>
          <w:sz w:val="22"/>
          <w:szCs w:val="22"/>
        </w:rPr>
        <w:t>Discussion</w:t>
      </w:r>
    </w:p>
    <w:p w:rsidR="00CA5E15" w:rsidRPr="00A26046" w:rsidRDefault="00D6118C" w:rsidP="00CD0C91">
      <w:pPr>
        <w:pStyle w:val="Heading1"/>
      </w:pPr>
      <w:r w:rsidRPr="00A26046">
        <w:t>Introduction</w:t>
      </w:r>
    </w:p>
    <w:p w:rsidR="004F321F" w:rsidRDefault="00912841" w:rsidP="002F4BBD">
      <w:r w:rsidRPr="006B5CA6">
        <w:t>In this contribution</w:t>
      </w:r>
      <w:r w:rsidR="0029571A" w:rsidRPr="006B5CA6">
        <w:t xml:space="preserve"> </w:t>
      </w:r>
      <w:r w:rsidR="0049690A" w:rsidRPr="006B5CA6">
        <w:t xml:space="preserve">we </w:t>
      </w:r>
      <w:r w:rsidR="006B5CA6" w:rsidRPr="006B5CA6">
        <w:t>present result of the OTA test setup configuration for selected requirements. it was observed that the OTA test setup for some of the BS demodulation requirements is further increasing. Discussion on the rationale of highly complex OTA test setups is triggered.</w:t>
      </w:r>
      <w:r w:rsidR="006B5CA6">
        <w:t xml:space="preserve"> </w:t>
      </w:r>
    </w:p>
    <w:p w:rsidR="00F21EEE" w:rsidRDefault="00F21EEE" w:rsidP="002F4BBD">
      <w:r>
        <w:rPr>
          <w:lang w:val="en-US" w:eastAsia="zh-CN"/>
        </w:rPr>
        <w:t>This contribution is a resubmission of R4-1804918 (not treated during RAN4#86bis).</w:t>
      </w:r>
    </w:p>
    <w:p w:rsidR="00993B4F" w:rsidRDefault="00EB076D" w:rsidP="002F4BBD">
      <w:pPr>
        <w:pStyle w:val="Heading1"/>
      </w:pPr>
      <w:r>
        <w:t>Discussion</w:t>
      </w:r>
    </w:p>
    <w:p w:rsidR="0049690A" w:rsidRPr="0049690A" w:rsidRDefault="0049690A" w:rsidP="0049690A">
      <w:r>
        <w:t xml:space="preserve">As already discussed and captured in the eAAS TR 37.843, the BS demodulation requirements for OTA AAS BS are limited to the test setup cases limited to up to two demodulation branches, i.e. 1TX-1RX and 1TX-2RX test setups. </w:t>
      </w:r>
      <w:r w:rsidR="00B85D95">
        <w:t xml:space="preserve">As fading channel simulators can be still used, more than two channel simulators can be used in such setups. </w:t>
      </w:r>
    </w:p>
    <w:p w:rsidR="00B85D95" w:rsidRDefault="0054236F" w:rsidP="00740057">
      <w:pPr>
        <w:rPr>
          <w:lang w:val="en-US" w:eastAsia="zh-CN"/>
        </w:rPr>
      </w:pPr>
      <w:r>
        <w:rPr>
          <w:lang w:val="en-US" w:eastAsia="zh-CN"/>
        </w:rPr>
        <w:t>Referring to the</w:t>
      </w:r>
      <w:r w:rsidR="0049690A">
        <w:rPr>
          <w:lang w:val="en-US" w:eastAsia="zh-CN"/>
        </w:rPr>
        <w:t xml:space="preserve"> E-UTRA test specification in TS 36.141, </w:t>
      </w:r>
      <w:r w:rsidR="00B85D95">
        <w:rPr>
          <w:lang w:val="en-US" w:eastAsia="zh-CN"/>
        </w:rPr>
        <w:t xml:space="preserve">even if we consider the above 2 demodulation branches limitations, </w:t>
      </w:r>
      <w:r w:rsidR="0049690A">
        <w:rPr>
          <w:lang w:val="en-US" w:eastAsia="zh-CN"/>
        </w:rPr>
        <w:t xml:space="preserve">there </w:t>
      </w:r>
      <w:r w:rsidR="00B85D95">
        <w:rPr>
          <w:lang w:val="en-US" w:eastAsia="zh-CN"/>
        </w:rPr>
        <w:t>is still set of fairly complex test setups which should be further complicated in order to test the OTA AAS BS</w:t>
      </w:r>
      <w:r w:rsidR="00982BCD">
        <w:rPr>
          <w:lang w:val="en-US" w:eastAsia="zh-CN"/>
        </w:rPr>
        <w:t>.</w:t>
      </w:r>
      <w:r w:rsidR="00B85D95">
        <w:rPr>
          <w:lang w:val="en-US" w:eastAsia="zh-CN"/>
        </w:rPr>
        <w:t xml:space="preserve"> </w:t>
      </w:r>
    </w:p>
    <w:p w:rsidR="00982BCD" w:rsidRDefault="00B85D95" w:rsidP="00740057">
      <w:pPr>
        <w:rPr>
          <w:lang w:val="en-US" w:eastAsia="zh-CN"/>
        </w:rPr>
      </w:pPr>
      <w:r>
        <w:rPr>
          <w:lang w:val="en-US" w:eastAsia="zh-CN"/>
        </w:rPr>
        <w:t>Below we extract few examples of the conducted test setups from TS 36.141. Those test setups are suitable for the OTA conversion with the limitation of the two demodu</w:t>
      </w:r>
      <w:r w:rsidR="00F75B27">
        <w:rPr>
          <w:lang w:val="en-US" w:eastAsia="zh-CN"/>
        </w:rPr>
        <w:t xml:space="preserve">lation branches - red dashed represents the locations where the “cable replacement” shall be applied for the OTA test setup conversion.  </w:t>
      </w:r>
    </w:p>
    <w:p w:rsidR="0049690A" w:rsidRPr="007332BE" w:rsidRDefault="0049690A" w:rsidP="0049690A">
      <w:pPr>
        <w:pStyle w:val="Heading2"/>
        <w:numPr>
          <w:ilvl w:val="0"/>
          <w:numId w:val="0"/>
        </w:numPr>
        <w:ind w:left="576"/>
        <w:rPr>
          <w:rFonts w:cs="v4.2.0"/>
        </w:rPr>
      </w:pPr>
      <w:bookmarkStart w:id="1" w:name="_Toc503972759"/>
      <w:r w:rsidRPr="007332BE">
        <w:rPr>
          <w:rFonts w:cs="v4.2.0"/>
        </w:rPr>
        <w:t>I.3.3</w:t>
      </w:r>
      <w:r w:rsidRPr="007332BE">
        <w:rPr>
          <w:rFonts w:cs="v4.2.0"/>
        </w:rPr>
        <w:tab/>
      </w:r>
      <w:r w:rsidRPr="007332BE">
        <w:t xml:space="preserve">Performance requirements for multi user PUCCH </w:t>
      </w:r>
      <w:r w:rsidRPr="007332BE">
        <w:rPr>
          <w:rFonts w:cs="v4.2.0"/>
        </w:rPr>
        <w:t>in multipath fading conditions</w:t>
      </w:r>
      <w:bookmarkEnd w:id="1"/>
    </w:p>
    <w:bookmarkStart w:id="2" w:name="_MON_1520072729"/>
    <w:bookmarkEnd w:id="2"/>
    <w:p w:rsidR="0049690A" w:rsidRPr="007332BE" w:rsidRDefault="00F75B27" w:rsidP="0049690A">
      <w:pPr>
        <w:pStyle w:val="TH"/>
      </w:pPr>
      <w:r w:rsidRPr="007332BE">
        <w:object w:dxaOrig="8808" w:dyaOrig="5430" w14:anchorId="10E4D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36.4pt" o:ole="">
            <v:imagedata r:id="rId8" o:title=""/>
          </v:shape>
          <o:OLEObject Type="Embed" ProgID="Word.Picture.8" ShapeID="_x0000_i1025" DrawAspect="Content" ObjectID="_1587831665" r:id="rId9"/>
        </w:object>
      </w:r>
    </w:p>
    <w:p w:rsidR="0049690A" w:rsidRPr="007332BE" w:rsidRDefault="00EB16B9" w:rsidP="0049690A">
      <w:pPr>
        <w:pStyle w:val="TF"/>
      </w:pPr>
      <w:r>
        <w:rPr>
          <w:rFonts w:cs="v4.2.0"/>
        </w:rPr>
        <w:t>Figure 1</w:t>
      </w:r>
      <w:r w:rsidR="0049690A" w:rsidRPr="007332BE">
        <w:rPr>
          <w:rFonts w:cs="v4.2.0"/>
        </w:rPr>
        <w:t xml:space="preserve">: Functional set-up for </w:t>
      </w:r>
      <w:r w:rsidR="0049690A" w:rsidRPr="007332BE">
        <w:t xml:space="preserve">performance requirements for multi user PUCCH </w:t>
      </w:r>
      <w:r w:rsidR="0049690A" w:rsidRPr="007332BE">
        <w:rPr>
          <w:rFonts w:cs="v4.2.0"/>
        </w:rPr>
        <w:t>in multipath fading conditions</w:t>
      </w:r>
    </w:p>
    <w:p w:rsidR="0049690A" w:rsidRPr="007332BE" w:rsidRDefault="0049690A" w:rsidP="0049690A">
      <w:pPr>
        <w:pStyle w:val="Heading2"/>
        <w:numPr>
          <w:ilvl w:val="0"/>
          <w:numId w:val="0"/>
        </w:numPr>
        <w:ind w:left="576"/>
        <w:rPr>
          <w:rFonts w:cs="v4.2.0"/>
        </w:rPr>
      </w:pPr>
      <w:bookmarkStart w:id="3" w:name="_Toc503972763"/>
      <w:r w:rsidRPr="007332BE">
        <w:lastRenderedPageBreak/>
        <w:t>I.3.7</w:t>
      </w:r>
      <w:r w:rsidRPr="007332BE">
        <w:tab/>
        <w:t>Enhanced performance requirements type A of PUSCH in multipath fading propagation conditions with synchronous or asynchronous interference</w:t>
      </w:r>
      <w:bookmarkEnd w:id="3"/>
    </w:p>
    <w:p w:rsidR="0049690A" w:rsidRPr="007332BE" w:rsidRDefault="00622EA0" w:rsidP="0049690A">
      <w:pPr>
        <w:pStyle w:val="TH"/>
      </w:pPr>
      <w:r>
        <w:rPr>
          <w:noProof/>
          <w:lang w:val="en-US"/>
        </w:rPr>
        <mc:AlternateContent>
          <mc:Choice Requires="wps">
            <w:drawing>
              <wp:anchor distT="0" distB="0" distL="114300" distR="114300" simplePos="0" relativeHeight="251658240" behindDoc="0" locked="0" layoutInCell="1" allowOverlap="1" wp14:editId="59E1ACF1">
                <wp:simplePos x="0" y="0"/>
                <wp:positionH relativeFrom="column">
                  <wp:posOffset>5102051</wp:posOffset>
                </wp:positionH>
                <wp:positionV relativeFrom="paragraph">
                  <wp:posOffset>1523128</wp:posOffset>
                </wp:positionV>
                <wp:extent cx="0" cy="1781175"/>
                <wp:effectExtent l="11430" t="11430" r="17145" b="17145"/>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81175"/>
                        </a:xfrm>
                        <a:prstGeom prst="straightConnector1">
                          <a:avLst/>
                        </a:prstGeom>
                        <a:noFill/>
                        <a:ln w="15875">
                          <a:solidFill>
                            <a:srgbClr val="FF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F43F1F" id="_x0000_t32" coordsize="21600,21600" o:spt="32" o:oned="t" path="m,l21600,21600e" filled="f">
                <v:path arrowok="t" fillok="f" o:connecttype="none"/>
                <o:lock v:ext="edit" shapetype="t"/>
              </v:shapetype>
              <v:shape id="Straight Arrow Connector 127" o:spid="_x0000_s1026" type="#_x0000_t32" style="position:absolute;margin-left:401.75pt;margin-top:119.95pt;width:0;height:14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" strokecolor="red" strokeweight="1.25pt">
                <v:stroke dashstyle="dash"/>
              </v:shape>
            </w:pict>
          </mc:Fallback>
        </mc:AlternateContent>
      </w:r>
      <w:r w:rsidR="0049690A" w:rsidRPr="007332BE">
        <w:rPr>
          <w:noProof/>
          <w:lang w:val="en-US"/>
        </w:rPr>
        <w:drawing>
          <wp:inline distT="0" distB="0" distL="0" distR="0" wp14:anchorId="4F0A1026" wp14:editId="16523023">
            <wp:extent cx="5948680" cy="47929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8680" cy="4792980"/>
                    </a:xfrm>
                    <a:prstGeom prst="rect">
                      <a:avLst/>
                    </a:prstGeom>
                    <a:noFill/>
                    <a:ln>
                      <a:noFill/>
                    </a:ln>
                  </pic:spPr>
                </pic:pic>
              </a:graphicData>
            </a:graphic>
          </wp:inline>
        </w:drawing>
      </w:r>
    </w:p>
    <w:p w:rsidR="0049690A" w:rsidRPr="007332BE" w:rsidRDefault="00EB16B9" w:rsidP="0049690A">
      <w:pPr>
        <w:pStyle w:val="TF"/>
      </w:pPr>
      <w:r>
        <w:rPr>
          <w:rFonts w:cs="v4.2.0"/>
        </w:rPr>
        <w:t>Figure 2</w:t>
      </w:r>
      <w:r w:rsidR="0049690A" w:rsidRPr="007332BE">
        <w:rPr>
          <w:rFonts w:cs="v4.2.0"/>
        </w:rPr>
        <w:t xml:space="preserve">: </w:t>
      </w:r>
      <w:r w:rsidR="0049690A" w:rsidRPr="007332BE">
        <w:t xml:space="preserve">Functional set-up for </w:t>
      </w:r>
      <w:r w:rsidR="0049690A" w:rsidRPr="007332BE">
        <w:rPr>
          <w:lang w:eastAsia="zh-CN"/>
        </w:rPr>
        <w:t>e</w:t>
      </w:r>
      <w:r w:rsidR="0049690A" w:rsidRPr="007332BE">
        <w:t>nhanced performance requirements type A</w:t>
      </w:r>
      <w:r w:rsidR="0049690A" w:rsidRPr="007332BE">
        <w:rPr>
          <w:lang w:eastAsia="zh-CN"/>
        </w:rPr>
        <w:t xml:space="preserve"> of PUSCH with 2Rx </w:t>
      </w:r>
      <w:r w:rsidR="0049690A" w:rsidRPr="007332BE">
        <w:t xml:space="preserve">in multipath fading </w:t>
      </w:r>
      <w:r w:rsidR="0049690A" w:rsidRPr="007332BE">
        <w:rPr>
          <w:rFonts w:cs="v4.2.0"/>
          <w:bCs/>
        </w:rPr>
        <w:t>conditions</w:t>
      </w:r>
      <w:r w:rsidR="0049690A" w:rsidRPr="007332BE">
        <w:t xml:space="preserve"> </w:t>
      </w:r>
      <w:r w:rsidR="0049690A" w:rsidRPr="007332BE">
        <w:rPr>
          <w:lang w:eastAsia="zh-CN"/>
        </w:rPr>
        <w:t>with asynchronous interference</w:t>
      </w:r>
      <w:r w:rsidR="0049690A" w:rsidRPr="007332BE">
        <w:rPr>
          <w:rFonts w:cs="v4.2.0"/>
          <w:lang w:eastAsia="zh-CN"/>
        </w:rPr>
        <w:t xml:space="preserve"> (2 interferers and 2 Rx case shown)</w:t>
      </w:r>
    </w:p>
    <w:p w:rsidR="0049690A" w:rsidRPr="007332BE" w:rsidRDefault="0049690A" w:rsidP="0049690A">
      <w:pPr>
        <w:pStyle w:val="Heading2"/>
        <w:numPr>
          <w:ilvl w:val="0"/>
          <w:numId w:val="0"/>
        </w:numPr>
        <w:ind w:left="576"/>
        <w:rPr>
          <w:rFonts w:cs="v4.2.0"/>
        </w:rPr>
      </w:pPr>
      <w:bookmarkStart w:id="4" w:name="_Toc503972764"/>
      <w:r w:rsidRPr="007332BE">
        <w:lastRenderedPageBreak/>
        <w:t>I.3.</w:t>
      </w:r>
      <w:r w:rsidRPr="007332BE">
        <w:rPr>
          <w:rFonts w:hint="eastAsia"/>
        </w:rPr>
        <w:t>8</w:t>
      </w:r>
      <w:r w:rsidRPr="007332BE">
        <w:tab/>
        <w:t xml:space="preserve">Enhanced performance requirement type </w:t>
      </w:r>
      <w:r w:rsidRPr="007332BE">
        <w:rPr>
          <w:rFonts w:hint="eastAsia"/>
        </w:rPr>
        <w:t>B</w:t>
      </w:r>
      <w:r w:rsidRPr="007332BE">
        <w:t xml:space="preserve"> of PUSCH in multipath fading propagation conditions</w:t>
      </w:r>
      <w:bookmarkEnd w:id="4"/>
    </w:p>
    <w:p w:rsidR="0049690A" w:rsidRPr="007332BE" w:rsidRDefault="00622EA0" w:rsidP="0049690A">
      <w:pPr>
        <w:pStyle w:val="TH"/>
        <w:rPr>
          <w:lang w:eastAsia="zh-CN"/>
        </w:rPr>
      </w:pPr>
      <w:r>
        <w:rPr>
          <w:noProof/>
          <w:lang w:val="en-US"/>
        </w:rPr>
        <mc:AlternateContent>
          <mc:Choice Requires="wps">
            <w:drawing>
              <wp:anchor distT="0" distB="0" distL="114300" distR="114300" simplePos="0" relativeHeight="251659264" behindDoc="0" locked="0" layoutInCell="1" allowOverlap="1" wp14:editId="3E994D6C">
                <wp:simplePos x="0" y="0"/>
                <wp:positionH relativeFrom="column">
                  <wp:posOffset>5403501</wp:posOffset>
                </wp:positionH>
                <wp:positionV relativeFrom="paragraph">
                  <wp:posOffset>591227</wp:posOffset>
                </wp:positionV>
                <wp:extent cx="0" cy="1781175"/>
                <wp:effectExtent l="11430" t="11430" r="17145" b="17145"/>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81175"/>
                        </a:xfrm>
                        <a:prstGeom prst="straightConnector1">
                          <a:avLst/>
                        </a:prstGeom>
                        <a:noFill/>
                        <a:ln w="15875">
                          <a:solidFill>
                            <a:srgbClr val="FF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78C2FD" id="Straight Arrow Connector 128" o:spid="_x0000_s1026" type="#_x0000_t32" style="position:absolute;margin-left:425.45pt;margin-top:46.55pt;width:0;height:14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" strokecolor="red" strokeweight="1.25pt">
                <v:stroke dashstyle="dash"/>
              </v:shape>
            </w:pict>
          </mc:Fallback>
        </mc:AlternateContent>
      </w:r>
      <w:r w:rsidRPr="007332BE">
        <w:object w:dxaOrig="11876" w:dyaOrig="6292" w14:anchorId="28B88C1A">
          <v:shape id="_x0000_i1026" type="#_x0000_t75" style="width:481.6pt;height:255.4pt" o:ole="">
            <v:imagedata r:id="rId11" o:title=""/>
          </v:shape>
          <o:OLEObject Type="Embed" ProgID="Visio.Drawing.11" ShapeID="_x0000_i1026" DrawAspect="Content" ObjectID="_1587831666" r:id="rId12"/>
        </w:object>
      </w:r>
    </w:p>
    <w:p w:rsidR="0049690A" w:rsidRPr="007332BE" w:rsidRDefault="00EB16B9" w:rsidP="0049690A">
      <w:pPr>
        <w:pStyle w:val="TF"/>
      </w:pPr>
      <w:r>
        <w:rPr>
          <w:rFonts w:cs="v4.2.0"/>
        </w:rPr>
        <w:t>Figure 3</w:t>
      </w:r>
      <w:r w:rsidR="0049690A" w:rsidRPr="007332BE">
        <w:rPr>
          <w:rFonts w:cs="v4.2.0"/>
        </w:rPr>
        <w:t xml:space="preserve">: </w:t>
      </w:r>
      <w:r w:rsidR="0049690A" w:rsidRPr="007332BE">
        <w:t xml:space="preserve">Functional set-up for </w:t>
      </w:r>
      <w:r w:rsidR="0049690A" w:rsidRPr="007332BE">
        <w:rPr>
          <w:lang w:eastAsia="zh-CN"/>
        </w:rPr>
        <w:t>e</w:t>
      </w:r>
      <w:r w:rsidR="0049690A" w:rsidRPr="007332BE">
        <w:t xml:space="preserve">nhanced performance requirement type </w:t>
      </w:r>
      <w:r w:rsidR="0049690A" w:rsidRPr="007332BE">
        <w:rPr>
          <w:rFonts w:hint="eastAsia"/>
          <w:lang w:eastAsia="zh-CN"/>
        </w:rPr>
        <w:t>B</w:t>
      </w:r>
      <w:r w:rsidR="0049690A" w:rsidRPr="007332BE">
        <w:rPr>
          <w:lang w:eastAsia="zh-CN"/>
        </w:rPr>
        <w:t xml:space="preserve"> of PUSCH </w:t>
      </w:r>
      <w:r w:rsidR="0049690A" w:rsidRPr="007332BE">
        <w:t xml:space="preserve">in multipath fading </w:t>
      </w:r>
      <w:r w:rsidR="0049690A" w:rsidRPr="007332BE">
        <w:rPr>
          <w:rFonts w:cs="v4.2.0"/>
          <w:bCs/>
        </w:rPr>
        <w:t>conditions</w:t>
      </w:r>
      <w:r w:rsidR="0049690A" w:rsidRPr="007332BE">
        <w:t xml:space="preserve"> </w:t>
      </w:r>
      <w:r w:rsidR="0049690A" w:rsidRPr="007332BE">
        <w:rPr>
          <w:rFonts w:cs="v4.2.0"/>
          <w:lang w:eastAsia="zh-CN"/>
        </w:rPr>
        <w:t>(2 Rx case shown)</w:t>
      </w:r>
    </w:p>
    <w:p w:rsidR="0049690A" w:rsidRDefault="00A957C9" w:rsidP="00740057">
      <w:pPr>
        <w:rPr>
          <w:lang w:val="en-US" w:eastAsia="zh-CN"/>
        </w:rPr>
      </w:pPr>
      <w:r>
        <w:rPr>
          <w:lang w:val="en-US" w:eastAsia="zh-CN"/>
        </w:rPr>
        <w:t xml:space="preserve">One example of the above I.3.3 case being translated into the OTA test setup is depicted below. </w:t>
      </w:r>
    </w:p>
    <w:p w:rsidR="00C15580" w:rsidRDefault="00C15580" w:rsidP="00C15580">
      <w:pPr>
        <w:rPr>
          <w:lang w:eastAsia="zh-CN"/>
        </w:rPr>
      </w:pPr>
      <w:r>
        <w:rPr>
          <w:noProof/>
          <w:lang w:val="en-US"/>
        </w:rPr>
        <mc:AlternateContent>
          <mc:Choice Requires="wpc">
            <w:drawing>
              <wp:anchor distT="0" distB="0" distL="114300" distR="114300" simplePos="0" relativeHeight="251661312" behindDoc="0" locked="0" layoutInCell="1" allowOverlap="1" wp14:anchorId="044DA734" wp14:editId="32143AAD">
                <wp:simplePos x="0" y="0"/>
                <wp:positionH relativeFrom="column">
                  <wp:posOffset>3089917</wp:posOffset>
                </wp:positionH>
                <wp:positionV relativeFrom="paragraph">
                  <wp:posOffset>632411</wp:posOffset>
                </wp:positionV>
                <wp:extent cx="3851714" cy="2223770"/>
                <wp:effectExtent l="0" t="19050" r="34925" b="0"/>
                <wp:wrapNone/>
                <wp:docPr id="274" name="Canvas 2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9" name="Rectangle 132"/>
                        <wps:cNvSpPr>
                          <a:spLocks noChangeArrowheads="1"/>
                        </wps:cNvSpPr>
                        <wps:spPr bwMode="auto">
                          <a:xfrm>
                            <a:off x="34094" y="410210"/>
                            <a:ext cx="198120" cy="166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4"/>
                        <wps:cNvSpPr>
                          <a:spLocks noChangeArrowheads="1"/>
                        </wps:cNvSpPr>
                        <wps:spPr bwMode="auto">
                          <a:xfrm>
                            <a:off x="412554" y="0"/>
                            <a:ext cx="3435985" cy="142557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5"/>
                        <wps:cNvSpPr>
                          <a:spLocks noChangeArrowheads="1"/>
                        </wps:cNvSpPr>
                        <wps:spPr bwMode="auto">
                          <a:xfrm>
                            <a:off x="2888419" y="160655"/>
                            <a:ext cx="702310" cy="72199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36"/>
                        <wps:cNvSpPr>
                          <a:spLocks noChangeArrowheads="1"/>
                        </wps:cNvSpPr>
                        <wps:spPr bwMode="auto">
                          <a:xfrm>
                            <a:off x="3001449" y="257175"/>
                            <a:ext cx="4838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BS under test</w:t>
                              </w:r>
                            </w:p>
                          </w:txbxContent>
                        </wps:txbx>
                        <wps:bodyPr rot="0" vert="horz" wrap="none" lIns="0" tIns="0" rIns="0" bIns="0" anchor="t" anchorCtr="0">
                          <a:spAutoFit/>
                        </wps:bodyPr>
                      </wps:wsp>
                      <wps:wsp>
                        <wps:cNvPr id="134" name="Rectangle 137"/>
                        <wps:cNvSpPr>
                          <a:spLocks noChangeArrowheads="1"/>
                        </wps:cNvSpPr>
                        <wps:spPr bwMode="auto">
                          <a:xfrm>
                            <a:off x="2941759" y="467995"/>
                            <a:ext cx="869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 xml:space="preserve">Rx </w:t>
                              </w:r>
                            </w:p>
                          </w:txbxContent>
                        </wps:txbx>
                        <wps:bodyPr rot="0" vert="horz" wrap="none" lIns="0" tIns="0" rIns="0" bIns="0" anchor="t" anchorCtr="0">
                          <a:spAutoFit/>
                        </wps:bodyPr>
                      </wps:wsp>
                      <wps:wsp>
                        <wps:cNvPr id="135" name="Rectangle 138"/>
                        <wps:cNvSpPr>
                          <a:spLocks noChangeArrowheads="1"/>
                        </wps:cNvSpPr>
                        <wps:spPr bwMode="auto">
                          <a:xfrm>
                            <a:off x="3048439" y="467995"/>
                            <a:ext cx="520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A</w:t>
                              </w:r>
                            </w:p>
                          </w:txbxContent>
                        </wps:txbx>
                        <wps:bodyPr rot="0" vert="horz" wrap="none" lIns="0" tIns="0" rIns="0" bIns="0" anchor="t" anchorCtr="0">
                          <a:spAutoFit/>
                        </wps:bodyPr>
                      </wps:wsp>
                      <wps:wsp>
                        <wps:cNvPr id="136" name="Rectangle 139"/>
                        <wps:cNvSpPr>
                          <a:spLocks noChangeArrowheads="1"/>
                        </wps:cNvSpPr>
                        <wps:spPr bwMode="auto">
                          <a:xfrm>
                            <a:off x="2941759" y="678815"/>
                            <a:ext cx="869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 xml:space="preserve">Rx </w:t>
                              </w:r>
                            </w:p>
                          </w:txbxContent>
                        </wps:txbx>
                        <wps:bodyPr rot="0" vert="horz" wrap="none" lIns="0" tIns="0" rIns="0" bIns="0" anchor="t" anchorCtr="0">
                          <a:spAutoFit/>
                        </wps:bodyPr>
                      </wps:wsp>
                      <wps:wsp>
                        <wps:cNvPr id="137" name="Rectangle 140"/>
                        <wps:cNvSpPr>
                          <a:spLocks noChangeArrowheads="1"/>
                        </wps:cNvSpPr>
                        <wps:spPr bwMode="auto">
                          <a:xfrm>
                            <a:off x="3048439" y="678815"/>
                            <a:ext cx="488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B</w:t>
                              </w:r>
                            </w:p>
                          </w:txbxContent>
                        </wps:txbx>
                        <wps:bodyPr rot="0" vert="horz" wrap="none" lIns="0" tIns="0" rIns="0" bIns="0" anchor="t" anchorCtr="0">
                          <a:spAutoFit/>
                        </wps:bodyPr>
                      </wps:wsp>
                      <wps:wsp>
                        <wps:cNvPr id="138" name="Freeform 141"/>
                        <wps:cNvSpPr>
                          <a:spLocks noEditPoints="1"/>
                        </wps:cNvSpPr>
                        <wps:spPr bwMode="auto">
                          <a:xfrm>
                            <a:off x="1923219" y="347345"/>
                            <a:ext cx="681990" cy="372745"/>
                          </a:xfrm>
                          <a:custGeom>
                            <a:avLst/>
                            <a:gdLst>
                              <a:gd name="T0" fmla="*/ 0 w 1074"/>
                              <a:gd name="T1" fmla="*/ 150 h 587"/>
                              <a:gd name="T2" fmla="*/ 770 w 1074"/>
                              <a:gd name="T3" fmla="*/ 150 h 587"/>
                              <a:gd name="T4" fmla="*/ 764 w 1074"/>
                              <a:gd name="T5" fmla="*/ 154 h 587"/>
                              <a:gd name="T6" fmla="*/ 764 w 1074"/>
                              <a:gd name="T7" fmla="*/ 0 h 587"/>
                              <a:gd name="T8" fmla="*/ 1074 w 1074"/>
                              <a:gd name="T9" fmla="*/ 294 h 587"/>
                              <a:gd name="T10" fmla="*/ 764 w 1074"/>
                              <a:gd name="T11" fmla="*/ 587 h 587"/>
                              <a:gd name="T12" fmla="*/ 764 w 1074"/>
                              <a:gd name="T13" fmla="*/ 434 h 587"/>
                              <a:gd name="T14" fmla="*/ 770 w 1074"/>
                              <a:gd name="T15" fmla="*/ 438 h 587"/>
                              <a:gd name="T16" fmla="*/ 0 w 1074"/>
                              <a:gd name="T17" fmla="*/ 438 h 587"/>
                              <a:gd name="T18" fmla="*/ 0 w 1074"/>
                              <a:gd name="T19" fmla="*/ 150 h 587"/>
                              <a:gd name="T20" fmla="*/ 12 w 1074"/>
                              <a:gd name="T21" fmla="*/ 434 h 587"/>
                              <a:gd name="T22" fmla="*/ 6 w 1074"/>
                              <a:gd name="T23" fmla="*/ 430 h 587"/>
                              <a:gd name="T24" fmla="*/ 776 w 1074"/>
                              <a:gd name="T25" fmla="*/ 430 h 587"/>
                              <a:gd name="T26" fmla="*/ 776 w 1074"/>
                              <a:gd name="T27" fmla="*/ 574 h 587"/>
                              <a:gd name="T28" fmla="*/ 766 w 1074"/>
                              <a:gd name="T29" fmla="*/ 573 h 587"/>
                              <a:gd name="T30" fmla="*/ 1062 w 1074"/>
                              <a:gd name="T31" fmla="*/ 293 h 587"/>
                              <a:gd name="T32" fmla="*/ 1062 w 1074"/>
                              <a:gd name="T33" fmla="*/ 297 h 587"/>
                              <a:gd name="T34" fmla="*/ 766 w 1074"/>
                              <a:gd name="T35" fmla="*/ 16 h 587"/>
                              <a:gd name="T36" fmla="*/ 776 w 1074"/>
                              <a:gd name="T37" fmla="*/ 13 h 587"/>
                              <a:gd name="T38" fmla="*/ 776 w 1074"/>
                              <a:gd name="T39" fmla="*/ 157 h 587"/>
                              <a:gd name="T40" fmla="*/ 6 w 1074"/>
                              <a:gd name="T41" fmla="*/ 157 h 587"/>
                              <a:gd name="T42" fmla="*/ 12 w 1074"/>
                              <a:gd name="T43" fmla="*/ 154 h 587"/>
                              <a:gd name="T44" fmla="*/ 12 w 1074"/>
                              <a:gd name="T45" fmla="*/ 434 h 5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74" h="587">
                                <a:moveTo>
                                  <a:pt x="0" y="150"/>
                                </a:moveTo>
                                <a:lnTo>
                                  <a:pt x="770" y="150"/>
                                </a:lnTo>
                                <a:lnTo>
                                  <a:pt x="764" y="154"/>
                                </a:lnTo>
                                <a:lnTo>
                                  <a:pt x="764" y="0"/>
                                </a:lnTo>
                                <a:lnTo>
                                  <a:pt x="1074" y="294"/>
                                </a:lnTo>
                                <a:lnTo>
                                  <a:pt x="764" y="587"/>
                                </a:lnTo>
                                <a:lnTo>
                                  <a:pt x="764" y="434"/>
                                </a:lnTo>
                                <a:lnTo>
                                  <a:pt x="770" y="438"/>
                                </a:lnTo>
                                <a:lnTo>
                                  <a:pt x="0" y="438"/>
                                </a:lnTo>
                                <a:lnTo>
                                  <a:pt x="0" y="150"/>
                                </a:lnTo>
                                <a:close/>
                                <a:moveTo>
                                  <a:pt x="12" y="434"/>
                                </a:moveTo>
                                <a:lnTo>
                                  <a:pt x="6" y="430"/>
                                </a:lnTo>
                                <a:lnTo>
                                  <a:pt x="776" y="430"/>
                                </a:lnTo>
                                <a:lnTo>
                                  <a:pt x="776" y="574"/>
                                </a:lnTo>
                                <a:lnTo>
                                  <a:pt x="766" y="573"/>
                                </a:lnTo>
                                <a:lnTo>
                                  <a:pt x="1062" y="293"/>
                                </a:lnTo>
                                <a:lnTo>
                                  <a:pt x="1062" y="297"/>
                                </a:lnTo>
                                <a:lnTo>
                                  <a:pt x="766" y="16"/>
                                </a:lnTo>
                                <a:lnTo>
                                  <a:pt x="776" y="13"/>
                                </a:lnTo>
                                <a:lnTo>
                                  <a:pt x="776" y="157"/>
                                </a:lnTo>
                                <a:lnTo>
                                  <a:pt x="6" y="157"/>
                                </a:lnTo>
                                <a:lnTo>
                                  <a:pt x="12" y="154"/>
                                </a:lnTo>
                                <a:lnTo>
                                  <a:pt x="12" y="4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2"/>
                        <wps:cNvSpPr>
                          <a:spLocks/>
                        </wps:cNvSpPr>
                        <wps:spPr bwMode="auto">
                          <a:xfrm>
                            <a:off x="1923219" y="347345"/>
                            <a:ext cx="681990" cy="372745"/>
                          </a:xfrm>
                          <a:custGeom>
                            <a:avLst/>
                            <a:gdLst>
                              <a:gd name="T0" fmla="*/ 0 w 1074"/>
                              <a:gd name="T1" fmla="*/ 150 h 587"/>
                              <a:gd name="T2" fmla="*/ 770 w 1074"/>
                              <a:gd name="T3" fmla="*/ 150 h 587"/>
                              <a:gd name="T4" fmla="*/ 764 w 1074"/>
                              <a:gd name="T5" fmla="*/ 154 h 587"/>
                              <a:gd name="T6" fmla="*/ 764 w 1074"/>
                              <a:gd name="T7" fmla="*/ 0 h 587"/>
                              <a:gd name="T8" fmla="*/ 1074 w 1074"/>
                              <a:gd name="T9" fmla="*/ 294 h 587"/>
                              <a:gd name="T10" fmla="*/ 764 w 1074"/>
                              <a:gd name="T11" fmla="*/ 587 h 587"/>
                              <a:gd name="T12" fmla="*/ 764 w 1074"/>
                              <a:gd name="T13" fmla="*/ 434 h 587"/>
                              <a:gd name="T14" fmla="*/ 770 w 1074"/>
                              <a:gd name="T15" fmla="*/ 438 h 587"/>
                              <a:gd name="T16" fmla="*/ 0 w 1074"/>
                              <a:gd name="T17" fmla="*/ 438 h 587"/>
                              <a:gd name="T18" fmla="*/ 0 w 1074"/>
                              <a:gd name="T19" fmla="*/ 150 h 5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74" h="587">
                                <a:moveTo>
                                  <a:pt x="0" y="150"/>
                                </a:moveTo>
                                <a:lnTo>
                                  <a:pt x="770" y="150"/>
                                </a:lnTo>
                                <a:lnTo>
                                  <a:pt x="764" y="154"/>
                                </a:lnTo>
                                <a:lnTo>
                                  <a:pt x="764" y="0"/>
                                </a:lnTo>
                                <a:lnTo>
                                  <a:pt x="1074" y="294"/>
                                </a:lnTo>
                                <a:lnTo>
                                  <a:pt x="764" y="587"/>
                                </a:lnTo>
                                <a:lnTo>
                                  <a:pt x="764" y="434"/>
                                </a:lnTo>
                                <a:lnTo>
                                  <a:pt x="770" y="438"/>
                                </a:lnTo>
                                <a:lnTo>
                                  <a:pt x="0" y="438"/>
                                </a:lnTo>
                                <a:lnTo>
                                  <a:pt x="0" y="150"/>
                                </a:lnTo>
                                <a:close/>
                              </a:path>
                            </a:pathLst>
                          </a:custGeom>
                          <a:noFill/>
                          <a:ln w="63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Freeform 143"/>
                        <wps:cNvSpPr>
                          <a:spLocks/>
                        </wps:cNvSpPr>
                        <wps:spPr bwMode="auto">
                          <a:xfrm>
                            <a:off x="1927029" y="355600"/>
                            <a:ext cx="670560" cy="356235"/>
                          </a:xfrm>
                          <a:custGeom>
                            <a:avLst/>
                            <a:gdLst>
                              <a:gd name="T0" fmla="*/ 6 w 1056"/>
                              <a:gd name="T1" fmla="*/ 421 h 561"/>
                              <a:gd name="T2" fmla="*/ 0 w 1056"/>
                              <a:gd name="T3" fmla="*/ 417 h 561"/>
                              <a:gd name="T4" fmla="*/ 770 w 1056"/>
                              <a:gd name="T5" fmla="*/ 417 h 561"/>
                              <a:gd name="T6" fmla="*/ 770 w 1056"/>
                              <a:gd name="T7" fmla="*/ 561 h 561"/>
                              <a:gd name="T8" fmla="*/ 760 w 1056"/>
                              <a:gd name="T9" fmla="*/ 560 h 561"/>
                              <a:gd name="T10" fmla="*/ 1056 w 1056"/>
                              <a:gd name="T11" fmla="*/ 280 h 561"/>
                              <a:gd name="T12" fmla="*/ 1056 w 1056"/>
                              <a:gd name="T13" fmla="*/ 284 h 561"/>
                              <a:gd name="T14" fmla="*/ 760 w 1056"/>
                              <a:gd name="T15" fmla="*/ 3 h 561"/>
                              <a:gd name="T16" fmla="*/ 770 w 1056"/>
                              <a:gd name="T17" fmla="*/ 0 h 561"/>
                              <a:gd name="T18" fmla="*/ 770 w 1056"/>
                              <a:gd name="T19" fmla="*/ 144 h 561"/>
                              <a:gd name="T20" fmla="*/ 0 w 1056"/>
                              <a:gd name="T21" fmla="*/ 144 h 561"/>
                              <a:gd name="T22" fmla="*/ 6 w 1056"/>
                              <a:gd name="T23" fmla="*/ 141 h 561"/>
                              <a:gd name="T24" fmla="*/ 6 w 1056"/>
                              <a:gd name="T25" fmla="*/ 421 h 5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56" h="561">
                                <a:moveTo>
                                  <a:pt x="6" y="421"/>
                                </a:moveTo>
                                <a:lnTo>
                                  <a:pt x="0" y="417"/>
                                </a:lnTo>
                                <a:lnTo>
                                  <a:pt x="770" y="417"/>
                                </a:lnTo>
                                <a:lnTo>
                                  <a:pt x="770" y="561"/>
                                </a:lnTo>
                                <a:lnTo>
                                  <a:pt x="760" y="560"/>
                                </a:lnTo>
                                <a:lnTo>
                                  <a:pt x="1056" y="280"/>
                                </a:lnTo>
                                <a:lnTo>
                                  <a:pt x="1056" y="284"/>
                                </a:lnTo>
                                <a:lnTo>
                                  <a:pt x="760" y="3"/>
                                </a:lnTo>
                                <a:lnTo>
                                  <a:pt x="770" y="0"/>
                                </a:lnTo>
                                <a:lnTo>
                                  <a:pt x="770" y="144"/>
                                </a:lnTo>
                                <a:lnTo>
                                  <a:pt x="0" y="144"/>
                                </a:lnTo>
                                <a:lnTo>
                                  <a:pt x="6" y="141"/>
                                </a:lnTo>
                                <a:lnTo>
                                  <a:pt x="6" y="421"/>
                                </a:lnTo>
                              </a:path>
                            </a:pathLst>
                          </a:custGeom>
                          <a:noFill/>
                          <a:ln w="63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44"/>
                        <wps:cNvSpPr>
                          <a:spLocks noChangeArrowheads="1"/>
                        </wps:cNvSpPr>
                        <wps:spPr bwMode="auto">
                          <a:xfrm>
                            <a:off x="1965129" y="484505"/>
                            <a:ext cx="41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F</w:t>
                              </w:r>
                            </w:p>
                          </w:txbxContent>
                        </wps:txbx>
                        <wps:bodyPr rot="0" vert="horz" wrap="none" lIns="0" tIns="0" rIns="0" bIns="0" anchor="t" anchorCtr="0">
                          <a:spAutoFit/>
                        </wps:bodyPr>
                      </wps:wsp>
                      <wps:wsp>
                        <wps:cNvPr id="142" name="Rectangle 145"/>
                        <wps:cNvSpPr>
                          <a:spLocks noChangeArrowheads="1"/>
                        </wps:cNvSpPr>
                        <wps:spPr bwMode="auto">
                          <a:xfrm>
                            <a:off x="2002594" y="484505"/>
                            <a:ext cx="736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 xml:space="preserve">ar </w:t>
                              </w:r>
                            </w:p>
                          </w:txbxContent>
                        </wps:txbx>
                        <wps:bodyPr rot="0" vert="horz" wrap="none" lIns="0" tIns="0" rIns="0" bIns="0" anchor="t" anchorCtr="0">
                          <a:spAutoFit/>
                        </wps:bodyPr>
                      </wps:wsp>
                      <wps:wsp>
                        <wps:cNvPr id="143" name="Rectangle 146"/>
                        <wps:cNvSpPr>
                          <a:spLocks noChangeArrowheads="1"/>
                        </wps:cNvSpPr>
                        <wps:spPr bwMode="auto">
                          <a:xfrm>
                            <a:off x="2095304" y="484505"/>
                            <a:ext cx="4102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field region</w:t>
                              </w:r>
                            </w:p>
                          </w:txbxContent>
                        </wps:txbx>
                        <wps:bodyPr rot="0" vert="horz" wrap="none" lIns="0" tIns="0" rIns="0" bIns="0" anchor="t" anchorCtr="0">
                          <a:spAutoFit/>
                        </wps:bodyPr>
                      </wps:wsp>
                      <wps:wsp>
                        <wps:cNvPr id="144" name="Freeform 147"/>
                        <wps:cNvSpPr>
                          <a:spLocks/>
                        </wps:cNvSpPr>
                        <wps:spPr bwMode="auto">
                          <a:xfrm>
                            <a:off x="1358704" y="1366520"/>
                            <a:ext cx="120015" cy="59055"/>
                          </a:xfrm>
                          <a:custGeom>
                            <a:avLst/>
                            <a:gdLst>
                              <a:gd name="T0" fmla="*/ 0 w 189"/>
                              <a:gd name="T1" fmla="*/ 93 h 93"/>
                              <a:gd name="T2" fmla="*/ 95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5"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148"/>
                        <wps:cNvSpPr>
                          <a:spLocks/>
                        </wps:cNvSpPr>
                        <wps:spPr bwMode="auto">
                          <a:xfrm>
                            <a:off x="1478084"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149"/>
                        <wps:cNvSpPr>
                          <a:spLocks/>
                        </wps:cNvSpPr>
                        <wps:spPr bwMode="auto">
                          <a:xfrm>
                            <a:off x="1597464"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150"/>
                        <wps:cNvSpPr>
                          <a:spLocks/>
                        </wps:cNvSpPr>
                        <wps:spPr bwMode="auto">
                          <a:xfrm>
                            <a:off x="1716844" y="1366520"/>
                            <a:ext cx="118745" cy="59055"/>
                          </a:xfrm>
                          <a:custGeom>
                            <a:avLst/>
                            <a:gdLst>
                              <a:gd name="T0" fmla="*/ 0 w 187"/>
                              <a:gd name="T1" fmla="*/ 93 h 93"/>
                              <a:gd name="T2" fmla="*/ 93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3"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Freeform 151"/>
                        <wps:cNvSpPr>
                          <a:spLocks/>
                        </wps:cNvSpPr>
                        <wps:spPr bwMode="auto">
                          <a:xfrm>
                            <a:off x="1831779"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152"/>
                        <wps:cNvSpPr>
                          <a:spLocks/>
                        </wps:cNvSpPr>
                        <wps:spPr bwMode="auto">
                          <a:xfrm>
                            <a:off x="1949889" y="1366520"/>
                            <a:ext cx="120015" cy="59055"/>
                          </a:xfrm>
                          <a:custGeom>
                            <a:avLst/>
                            <a:gdLst>
                              <a:gd name="T0" fmla="*/ 0 w 189"/>
                              <a:gd name="T1" fmla="*/ 93 h 93"/>
                              <a:gd name="T2" fmla="*/ 95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5"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53"/>
                        <wps:cNvSpPr>
                          <a:spLocks/>
                        </wps:cNvSpPr>
                        <wps:spPr bwMode="auto">
                          <a:xfrm>
                            <a:off x="2069904" y="1366520"/>
                            <a:ext cx="118745" cy="59055"/>
                          </a:xfrm>
                          <a:custGeom>
                            <a:avLst/>
                            <a:gdLst>
                              <a:gd name="T0" fmla="*/ 0 w 187"/>
                              <a:gd name="T1" fmla="*/ 93 h 93"/>
                              <a:gd name="T2" fmla="*/ 94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4"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54"/>
                        <wps:cNvSpPr>
                          <a:spLocks/>
                        </wps:cNvSpPr>
                        <wps:spPr bwMode="auto">
                          <a:xfrm>
                            <a:off x="2188649"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55"/>
                        <wps:cNvSpPr>
                          <a:spLocks/>
                        </wps:cNvSpPr>
                        <wps:spPr bwMode="auto">
                          <a:xfrm>
                            <a:off x="412554" y="1366520"/>
                            <a:ext cx="118745" cy="59055"/>
                          </a:xfrm>
                          <a:custGeom>
                            <a:avLst/>
                            <a:gdLst>
                              <a:gd name="T0" fmla="*/ 0 w 187"/>
                              <a:gd name="T1" fmla="*/ 93 h 93"/>
                              <a:gd name="T2" fmla="*/ 94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4"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156"/>
                        <wps:cNvSpPr>
                          <a:spLocks/>
                        </wps:cNvSpPr>
                        <wps:spPr bwMode="auto">
                          <a:xfrm>
                            <a:off x="531299"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157"/>
                        <wps:cNvSpPr>
                          <a:spLocks/>
                        </wps:cNvSpPr>
                        <wps:spPr bwMode="auto">
                          <a:xfrm>
                            <a:off x="650679"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158"/>
                        <wps:cNvSpPr>
                          <a:spLocks/>
                        </wps:cNvSpPr>
                        <wps:spPr bwMode="auto">
                          <a:xfrm>
                            <a:off x="769424" y="1366520"/>
                            <a:ext cx="120015" cy="59055"/>
                          </a:xfrm>
                          <a:custGeom>
                            <a:avLst/>
                            <a:gdLst>
                              <a:gd name="T0" fmla="*/ 0 w 189"/>
                              <a:gd name="T1" fmla="*/ 93 h 93"/>
                              <a:gd name="T2" fmla="*/ 94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4"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159"/>
                        <wps:cNvSpPr>
                          <a:spLocks/>
                        </wps:cNvSpPr>
                        <wps:spPr bwMode="auto">
                          <a:xfrm>
                            <a:off x="884994" y="1366520"/>
                            <a:ext cx="120015" cy="59055"/>
                          </a:xfrm>
                          <a:custGeom>
                            <a:avLst/>
                            <a:gdLst>
                              <a:gd name="T0" fmla="*/ 0 w 189"/>
                              <a:gd name="T1" fmla="*/ 93 h 93"/>
                              <a:gd name="T2" fmla="*/ 94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4"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60"/>
                        <wps:cNvSpPr>
                          <a:spLocks/>
                        </wps:cNvSpPr>
                        <wps:spPr bwMode="auto">
                          <a:xfrm>
                            <a:off x="1003739" y="1366520"/>
                            <a:ext cx="120015" cy="59055"/>
                          </a:xfrm>
                          <a:custGeom>
                            <a:avLst/>
                            <a:gdLst>
                              <a:gd name="T0" fmla="*/ 0 w 189"/>
                              <a:gd name="T1" fmla="*/ 93 h 93"/>
                              <a:gd name="T2" fmla="*/ 94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4"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161"/>
                        <wps:cNvSpPr>
                          <a:spLocks/>
                        </wps:cNvSpPr>
                        <wps:spPr bwMode="auto">
                          <a:xfrm>
                            <a:off x="1123754" y="1366520"/>
                            <a:ext cx="118745" cy="59055"/>
                          </a:xfrm>
                          <a:custGeom>
                            <a:avLst/>
                            <a:gdLst>
                              <a:gd name="T0" fmla="*/ 0 w 187"/>
                              <a:gd name="T1" fmla="*/ 93 h 93"/>
                              <a:gd name="T2" fmla="*/ 93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3"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162"/>
                        <wps:cNvSpPr>
                          <a:spLocks/>
                        </wps:cNvSpPr>
                        <wps:spPr bwMode="auto">
                          <a:xfrm>
                            <a:off x="1241864"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6"/>
                        <wps:cNvSpPr>
                          <a:spLocks/>
                        </wps:cNvSpPr>
                        <wps:spPr bwMode="auto">
                          <a:xfrm>
                            <a:off x="2664899"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67"/>
                        <wps:cNvSpPr>
                          <a:spLocks/>
                        </wps:cNvSpPr>
                        <wps:spPr bwMode="auto">
                          <a:xfrm>
                            <a:off x="2783644" y="1366520"/>
                            <a:ext cx="120015" cy="59055"/>
                          </a:xfrm>
                          <a:custGeom>
                            <a:avLst/>
                            <a:gdLst>
                              <a:gd name="T0" fmla="*/ 0 w 189"/>
                              <a:gd name="T1" fmla="*/ 93 h 93"/>
                              <a:gd name="T2" fmla="*/ 94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4"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168"/>
                        <wps:cNvSpPr>
                          <a:spLocks/>
                        </wps:cNvSpPr>
                        <wps:spPr bwMode="auto">
                          <a:xfrm>
                            <a:off x="2903659" y="1366520"/>
                            <a:ext cx="118745" cy="59055"/>
                          </a:xfrm>
                          <a:custGeom>
                            <a:avLst/>
                            <a:gdLst>
                              <a:gd name="T0" fmla="*/ 0 w 187"/>
                              <a:gd name="T1" fmla="*/ 93 h 93"/>
                              <a:gd name="T2" fmla="*/ 93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3"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169"/>
                        <wps:cNvSpPr>
                          <a:spLocks/>
                        </wps:cNvSpPr>
                        <wps:spPr bwMode="auto">
                          <a:xfrm>
                            <a:off x="3022404" y="1366520"/>
                            <a:ext cx="118745" cy="59055"/>
                          </a:xfrm>
                          <a:custGeom>
                            <a:avLst/>
                            <a:gdLst>
                              <a:gd name="T0" fmla="*/ 0 w 187"/>
                              <a:gd name="T1" fmla="*/ 93 h 93"/>
                              <a:gd name="T2" fmla="*/ 93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3"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170"/>
                        <wps:cNvSpPr>
                          <a:spLocks/>
                        </wps:cNvSpPr>
                        <wps:spPr bwMode="auto">
                          <a:xfrm>
                            <a:off x="3137974" y="1366520"/>
                            <a:ext cx="118745" cy="59055"/>
                          </a:xfrm>
                          <a:custGeom>
                            <a:avLst/>
                            <a:gdLst>
                              <a:gd name="T0" fmla="*/ 0 w 187"/>
                              <a:gd name="T1" fmla="*/ 93 h 93"/>
                              <a:gd name="T2" fmla="*/ 93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3"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71"/>
                        <wps:cNvSpPr>
                          <a:spLocks/>
                        </wps:cNvSpPr>
                        <wps:spPr bwMode="auto">
                          <a:xfrm>
                            <a:off x="3256084"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172"/>
                        <wps:cNvSpPr>
                          <a:spLocks/>
                        </wps:cNvSpPr>
                        <wps:spPr bwMode="auto">
                          <a:xfrm>
                            <a:off x="3375464" y="1366520"/>
                            <a:ext cx="119380" cy="59055"/>
                          </a:xfrm>
                          <a:custGeom>
                            <a:avLst/>
                            <a:gdLst>
                              <a:gd name="T0" fmla="*/ 0 w 188"/>
                              <a:gd name="T1" fmla="*/ 93 h 93"/>
                              <a:gd name="T2" fmla="*/ 94 w 188"/>
                              <a:gd name="T3" fmla="*/ 0 h 93"/>
                              <a:gd name="T4" fmla="*/ 188 w 188"/>
                              <a:gd name="T5" fmla="*/ 93 h 93"/>
                              <a:gd name="T6" fmla="*/ 0 w 188"/>
                              <a:gd name="T7" fmla="*/ 93 h 93"/>
                            </a:gdLst>
                            <a:ahLst/>
                            <a:cxnLst>
                              <a:cxn ang="0">
                                <a:pos x="T0" y="T1"/>
                              </a:cxn>
                              <a:cxn ang="0">
                                <a:pos x="T2" y="T3"/>
                              </a:cxn>
                              <a:cxn ang="0">
                                <a:pos x="T4" y="T5"/>
                              </a:cxn>
                              <a:cxn ang="0">
                                <a:pos x="T6" y="T7"/>
                              </a:cxn>
                            </a:cxnLst>
                            <a:rect l="0" t="0" r="r" b="b"/>
                            <a:pathLst>
                              <a:path w="188" h="93">
                                <a:moveTo>
                                  <a:pt x="0" y="93"/>
                                </a:moveTo>
                                <a:lnTo>
                                  <a:pt x="94" y="0"/>
                                </a:lnTo>
                                <a:lnTo>
                                  <a:pt x="188"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3"/>
                        <wps:cNvSpPr>
                          <a:spLocks/>
                        </wps:cNvSpPr>
                        <wps:spPr bwMode="auto">
                          <a:xfrm>
                            <a:off x="3494844" y="1366520"/>
                            <a:ext cx="118745" cy="59055"/>
                          </a:xfrm>
                          <a:custGeom>
                            <a:avLst/>
                            <a:gdLst>
                              <a:gd name="T0" fmla="*/ 0 w 187"/>
                              <a:gd name="T1" fmla="*/ 93 h 93"/>
                              <a:gd name="T2" fmla="*/ 93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3"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Freeform 174"/>
                        <wps:cNvSpPr>
                          <a:spLocks/>
                        </wps:cNvSpPr>
                        <wps:spPr bwMode="auto">
                          <a:xfrm>
                            <a:off x="2309299" y="1366520"/>
                            <a:ext cx="120015" cy="59055"/>
                          </a:xfrm>
                          <a:custGeom>
                            <a:avLst/>
                            <a:gdLst>
                              <a:gd name="T0" fmla="*/ 0 w 189"/>
                              <a:gd name="T1" fmla="*/ 93 h 93"/>
                              <a:gd name="T2" fmla="*/ 95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5"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175"/>
                        <wps:cNvSpPr>
                          <a:spLocks/>
                        </wps:cNvSpPr>
                        <wps:spPr bwMode="auto">
                          <a:xfrm>
                            <a:off x="2429314" y="1366520"/>
                            <a:ext cx="118745" cy="59055"/>
                          </a:xfrm>
                          <a:custGeom>
                            <a:avLst/>
                            <a:gdLst>
                              <a:gd name="T0" fmla="*/ 0 w 187"/>
                              <a:gd name="T1" fmla="*/ 93 h 93"/>
                              <a:gd name="T2" fmla="*/ 94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4"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176"/>
                        <wps:cNvSpPr>
                          <a:spLocks/>
                        </wps:cNvSpPr>
                        <wps:spPr bwMode="auto">
                          <a:xfrm>
                            <a:off x="2547424" y="1366520"/>
                            <a:ext cx="120015" cy="59055"/>
                          </a:xfrm>
                          <a:custGeom>
                            <a:avLst/>
                            <a:gdLst>
                              <a:gd name="T0" fmla="*/ 0 w 189"/>
                              <a:gd name="T1" fmla="*/ 93 h 93"/>
                              <a:gd name="T2" fmla="*/ 94 w 189"/>
                              <a:gd name="T3" fmla="*/ 0 h 93"/>
                              <a:gd name="T4" fmla="*/ 189 w 189"/>
                              <a:gd name="T5" fmla="*/ 93 h 93"/>
                              <a:gd name="T6" fmla="*/ 0 w 189"/>
                              <a:gd name="T7" fmla="*/ 93 h 93"/>
                            </a:gdLst>
                            <a:ahLst/>
                            <a:cxnLst>
                              <a:cxn ang="0">
                                <a:pos x="T0" y="T1"/>
                              </a:cxn>
                              <a:cxn ang="0">
                                <a:pos x="T2" y="T3"/>
                              </a:cxn>
                              <a:cxn ang="0">
                                <a:pos x="T4" y="T5"/>
                              </a:cxn>
                              <a:cxn ang="0">
                                <a:pos x="T6" y="T7"/>
                              </a:cxn>
                            </a:cxnLst>
                            <a:rect l="0" t="0" r="r" b="b"/>
                            <a:pathLst>
                              <a:path w="189" h="93">
                                <a:moveTo>
                                  <a:pt x="0" y="93"/>
                                </a:moveTo>
                                <a:lnTo>
                                  <a:pt x="94" y="0"/>
                                </a:lnTo>
                                <a:lnTo>
                                  <a:pt x="189"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Line 177"/>
                        <wps:cNvCnPr>
                          <a:cxnSpLocks noChangeShapeType="1"/>
                        </wps:cNvCnPr>
                        <wps:spPr bwMode="auto">
                          <a:xfrm>
                            <a:off x="75378" y="307242"/>
                            <a:ext cx="1285875" cy="254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75" name="Line 178"/>
                        <wps:cNvCnPr>
                          <a:cxnSpLocks noChangeShapeType="1"/>
                        </wps:cNvCnPr>
                        <wps:spPr bwMode="auto">
                          <a:xfrm>
                            <a:off x="1362523" y="116107"/>
                            <a:ext cx="0" cy="19113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76" name="Line 179"/>
                        <wps:cNvCnPr>
                          <a:cxnSpLocks noChangeShapeType="1"/>
                        </wps:cNvCnPr>
                        <wps:spPr bwMode="auto">
                          <a:xfrm flipH="1">
                            <a:off x="1358713" y="114837"/>
                            <a:ext cx="62865" cy="8763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77" name="Line 180"/>
                        <wps:cNvCnPr>
                          <a:cxnSpLocks noChangeShapeType="1"/>
                        </wps:cNvCnPr>
                        <wps:spPr bwMode="auto">
                          <a:xfrm>
                            <a:off x="1293308" y="114837"/>
                            <a:ext cx="66040" cy="8445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178" name="Freeform 181"/>
                        <wps:cNvSpPr>
                          <a:spLocks/>
                        </wps:cNvSpPr>
                        <wps:spPr bwMode="auto">
                          <a:xfrm>
                            <a:off x="3611049" y="1366520"/>
                            <a:ext cx="118745" cy="59055"/>
                          </a:xfrm>
                          <a:custGeom>
                            <a:avLst/>
                            <a:gdLst>
                              <a:gd name="T0" fmla="*/ 0 w 187"/>
                              <a:gd name="T1" fmla="*/ 93 h 93"/>
                              <a:gd name="T2" fmla="*/ 93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3"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182"/>
                        <wps:cNvSpPr>
                          <a:spLocks/>
                        </wps:cNvSpPr>
                        <wps:spPr bwMode="auto">
                          <a:xfrm>
                            <a:off x="3729794" y="1366520"/>
                            <a:ext cx="118745" cy="59055"/>
                          </a:xfrm>
                          <a:custGeom>
                            <a:avLst/>
                            <a:gdLst>
                              <a:gd name="T0" fmla="*/ 0 w 187"/>
                              <a:gd name="T1" fmla="*/ 93 h 93"/>
                              <a:gd name="T2" fmla="*/ 94 w 187"/>
                              <a:gd name="T3" fmla="*/ 0 h 93"/>
                              <a:gd name="T4" fmla="*/ 187 w 187"/>
                              <a:gd name="T5" fmla="*/ 93 h 93"/>
                              <a:gd name="T6" fmla="*/ 0 w 187"/>
                              <a:gd name="T7" fmla="*/ 93 h 93"/>
                            </a:gdLst>
                            <a:ahLst/>
                            <a:cxnLst>
                              <a:cxn ang="0">
                                <a:pos x="T0" y="T1"/>
                              </a:cxn>
                              <a:cxn ang="0">
                                <a:pos x="T2" y="T3"/>
                              </a:cxn>
                              <a:cxn ang="0">
                                <a:pos x="T4" y="T5"/>
                              </a:cxn>
                              <a:cxn ang="0">
                                <a:pos x="T6" y="T7"/>
                              </a:cxn>
                            </a:cxnLst>
                            <a:rect l="0" t="0" r="r" b="b"/>
                            <a:pathLst>
                              <a:path w="187" h="93">
                                <a:moveTo>
                                  <a:pt x="0" y="93"/>
                                </a:moveTo>
                                <a:lnTo>
                                  <a:pt x="94" y="0"/>
                                </a:lnTo>
                                <a:lnTo>
                                  <a:pt x="187" y="93"/>
                                </a:lnTo>
                                <a:lnTo>
                                  <a:pt x="0" y="93"/>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3"/>
                        <wps:cNvSpPr>
                          <a:spLocks/>
                        </wps:cNvSpPr>
                        <wps:spPr bwMode="auto">
                          <a:xfrm>
                            <a:off x="1358704"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Freeform 184"/>
                        <wps:cNvSpPr>
                          <a:spLocks/>
                        </wps:cNvSpPr>
                        <wps:spPr bwMode="auto">
                          <a:xfrm>
                            <a:off x="1478084"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Freeform 185"/>
                        <wps:cNvSpPr>
                          <a:spLocks/>
                        </wps:cNvSpPr>
                        <wps:spPr bwMode="auto">
                          <a:xfrm>
                            <a:off x="1597464"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6"/>
                        <wps:cNvSpPr>
                          <a:spLocks/>
                        </wps:cNvSpPr>
                        <wps:spPr bwMode="auto">
                          <a:xfrm>
                            <a:off x="1716844"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187"/>
                        <wps:cNvSpPr>
                          <a:spLocks/>
                        </wps:cNvSpPr>
                        <wps:spPr bwMode="auto">
                          <a:xfrm>
                            <a:off x="1831779"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188"/>
                        <wps:cNvSpPr>
                          <a:spLocks/>
                        </wps:cNvSpPr>
                        <wps:spPr bwMode="auto">
                          <a:xfrm>
                            <a:off x="1949889"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9"/>
                        <wps:cNvSpPr>
                          <a:spLocks/>
                        </wps:cNvSpPr>
                        <wps:spPr bwMode="auto">
                          <a:xfrm>
                            <a:off x="2069904"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190"/>
                        <wps:cNvSpPr>
                          <a:spLocks/>
                        </wps:cNvSpPr>
                        <wps:spPr bwMode="auto">
                          <a:xfrm>
                            <a:off x="2188649"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191"/>
                        <wps:cNvSpPr>
                          <a:spLocks/>
                        </wps:cNvSpPr>
                        <wps:spPr bwMode="auto">
                          <a:xfrm>
                            <a:off x="412554"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92"/>
                        <wps:cNvSpPr>
                          <a:spLocks/>
                        </wps:cNvSpPr>
                        <wps:spPr bwMode="auto">
                          <a:xfrm>
                            <a:off x="531299"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93"/>
                        <wps:cNvSpPr>
                          <a:spLocks/>
                        </wps:cNvSpPr>
                        <wps:spPr bwMode="auto">
                          <a:xfrm>
                            <a:off x="650679"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194"/>
                        <wps:cNvSpPr>
                          <a:spLocks/>
                        </wps:cNvSpPr>
                        <wps:spPr bwMode="auto">
                          <a:xfrm>
                            <a:off x="769424"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5"/>
                        <wps:cNvSpPr>
                          <a:spLocks/>
                        </wps:cNvSpPr>
                        <wps:spPr bwMode="auto">
                          <a:xfrm>
                            <a:off x="884994"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96"/>
                        <wps:cNvSpPr>
                          <a:spLocks/>
                        </wps:cNvSpPr>
                        <wps:spPr bwMode="auto">
                          <a:xfrm>
                            <a:off x="1003739"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7"/>
                        <wps:cNvSpPr>
                          <a:spLocks/>
                        </wps:cNvSpPr>
                        <wps:spPr bwMode="auto">
                          <a:xfrm>
                            <a:off x="1123754"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8"/>
                        <wps:cNvSpPr>
                          <a:spLocks/>
                        </wps:cNvSpPr>
                        <wps:spPr bwMode="auto">
                          <a:xfrm>
                            <a:off x="1241864"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9"/>
                        <wps:cNvSpPr>
                          <a:spLocks/>
                        </wps:cNvSpPr>
                        <wps:spPr bwMode="auto">
                          <a:xfrm>
                            <a:off x="2664899"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200"/>
                        <wps:cNvSpPr>
                          <a:spLocks/>
                        </wps:cNvSpPr>
                        <wps:spPr bwMode="auto">
                          <a:xfrm>
                            <a:off x="2783644"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01"/>
                        <wps:cNvSpPr>
                          <a:spLocks/>
                        </wps:cNvSpPr>
                        <wps:spPr bwMode="auto">
                          <a:xfrm>
                            <a:off x="2903659"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2"/>
                        <wps:cNvSpPr>
                          <a:spLocks/>
                        </wps:cNvSpPr>
                        <wps:spPr bwMode="auto">
                          <a:xfrm>
                            <a:off x="3022404"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03"/>
                        <wps:cNvSpPr>
                          <a:spLocks/>
                        </wps:cNvSpPr>
                        <wps:spPr bwMode="auto">
                          <a:xfrm>
                            <a:off x="3137974"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204"/>
                        <wps:cNvSpPr>
                          <a:spLocks/>
                        </wps:cNvSpPr>
                        <wps:spPr bwMode="auto">
                          <a:xfrm>
                            <a:off x="3256084"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205"/>
                        <wps:cNvSpPr>
                          <a:spLocks/>
                        </wps:cNvSpPr>
                        <wps:spPr bwMode="auto">
                          <a:xfrm>
                            <a:off x="3375464"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206"/>
                        <wps:cNvSpPr>
                          <a:spLocks/>
                        </wps:cNvSpPr>
                        <wps:spPr bwMode="auto">
                          <a:xfrm>
                            <a:off x="3494844"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207"/>
                        <wps:cNvSpPr>
                          <a:spLocks/>
                        </wps:cNvSpPr>
                        <wps:spPr bwMode="auto">
                          <a:xfrm>
                            <a:off x="2309299"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8"/>
                        <wps:cNvSpPr>
                          <a:spLocks/>
                        </wps:cNvSpPr>
                        <wps:spPr bwMode="auto">
                          <a:xfrm>
                            <a:off x="2429314"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09"/>
                        <wps:cNvSpPr>
                          <a:spLocks/>
                        </wps:cNvSpPr>
                        <wps:spPr bwMode="auto">
                          <a:xfrm>
                            <a:off x="2547424"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Freeform 210"/>
                        <wps:cNvSpPr>
                          <a:spLocks/>
                        </wps:cNvSpPr>
                        <wps:spPr bwMode="auto">
                          <a:xfrm>
                            <a:off x="3611049"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11"/>
                        <wps:cNvSpPr>
                          <a:spLocks/>
                        </wps:cNvSpPr>
                        <wps:spPr bwMode="auto">
                          <a:xfrm>
                            <a:off x="3729794"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212"/>
                        <wps:cNvSpPr>
                          <a:spLocks/>
                        </wps:cNvSpPr>
                        <wps:spPr bwMode="auto">
                          <a:xfrm>
                            <a:off x="412554" y="1306195"/>
                            <a:ext cx="59690" cy="119380"/>
                          </a:xfrm>
                          <a:custGeom>
                            <a:avLst/>
                            <a:gdLst>
                              <a:gd name="T0" fmla="*/ 0 w 94"/>
                              <a:gd name="T1" fmla="*/ 0 h 188"/>
                              <a:gd name="T2" fmla="*/ 94 w 94"/>
                              <a:gd name="T3" fmla="*/ 94 h 188"/>
                              <a:gd name="T4" fmla="*/ 0 w 94"/>
                              <a:gd name="T5" fmla="*/ 188 h 188"/>
                              <a:gd name="T6" fmla="*/ 0 w 94"/>
                              <a:gd name="T7" fmla="*/ 0 h 188"/>
                            </a:gdLst>
                            <a:ahLst/>
                            <a:cxnLst>
                              <a:cxn ang="0">
                                <a:pos x="T0" y="T1"/>
                              </a:cxn>
                              <a:cxn ang="0">
                                <a:pos x="T2" y="T3"/>
                              </a:cxn>
                              <a:cxn ang="0">
                                <a:pos x="T4" y="T5"/>
                              </a:cxn>
                              <a:cxn ang="0">
                                <a:pos x="T6" y="T7"/>
                              </a:cxn>
                            </a:cxnLst>
                            <a:rect l="0" t="0" r="r" b="b"/>
                            <a:pathLst>
                              <a:path w="94" h="188">
                                <a:moveTo>
                                  <a:pt x="0" y="0"/>
                                </a:moveTo>
                                <a:lnTo>
                                  <a:pt x="94"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213"/>
                        <wps:cNvSpPr>
                          <a:spLocks/>
                        </wps:cNvSpPr>
                        <wps:spPr bwMode="auto">
                          <a:xfrm>
                            <a:off x="412554" y="1187450"/>
                            <a:ext cx="59690" cy="118745"/>
                          </a:xfrm>
                          <a:custGeom>
                            <a:avLst/>
                            <a:gdLst>
                              <a:gd name="T0" fmla="*/ 0 w 94"/>
                              <a:gd name="T1" fmla="*/ 0 h 187"/>
                              <a:gd name="T2" fmla="*/ 94 w 94"/>
                              <a:gd name="T3" fmla="*/ 93 h 187"/>
                              <a:gd name="T4" fmla="*/ 0 w 94"/>
                              <a:gd name="T5" fmla="*/ 187 h 187"/>
                              <a:gd name="T6" fmla="*/ 0 w 94"/>
                              <a:gd name="T7" fmla="*/ 0 h 187"/>
                            </a:gdLst>
                            <a:ahLst/>
                            <a:cxnLst>
                              <a:cxn ang="0">
                                <a:pos x="T0" y="T1"/>
                              </a:cxn>
                              <a:cxn ang="0">
                                <a:pos x="T2" y="T3"/>
                              </a:cxn>
                              <a:cxn ang="0">
                                <a:pos x="T4" y="T5"/>
                              </a:cxn>
                              <a:cxn ang="0">
                                <a:pos x="T6" y="T7"/>
                              </a:cxn>
                            </a:cxnLst>
                            <a:rect l="0" t="0" r="r" b="b"/>
                            <a:pathLst>
                              <a:path w="94" h="187">
                                <a:moveTo>
                                  <a:pt x="0" y="0"/>
                                </a:moveTo>
                                <a:lnTo>
                                  <a:pt x="94" y="93"/>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214"/>
                        <wps:cNvSpPr>
                          <a:spLocks/>
                        </wps:cNvSpPr>
                        <wps:spPr bwMode="auto">
                          <a:xfrm>
                            <a:off x="412554" y="1068070"/>
                            <a:ext cx="59055" cy="118745"/>
                          </a:xfrm>
                          <a:custGeom>
                            <a:avLst/>
                            <a:gdLst>
                              <a:gd name="T0" fmla="*/ 0 w 93"/>
                              <a:gd name="T1" fmla="*/ 0 h 187"/>
                              <a:gd name="T2" fmla="*/ 93 w 93"/>
                              <a:gd name="T3" fmla="*/ 93 h 187"/>
                              <a:gd name="T4" fmla="*/ 0 w 93"/>
                              <a:gd name="T5" fmla="*/ 187 h 187"/>
                              <a:gd name="T6" fmla="*/ 0 w 93"/>
                              <a:gd name="T7" fmla="*/ 0 h 187"/>
                            </a:gdLst>
                            <a:ahLst/>
                            <a:cxnLst>
                              <a:cxn ang="0">
                                <a:pos x="T0" y="T1"/>
                              </a:cxn>
                              <a:cxn ang="0">
                                <a:pos x="T2" y="T3"/>
                              </a:cxn>
                              <a:cxn ang="0">
                                <a:pos x="T4" y="T5"/>
                              </a:cxn>
                              <a:cxn ang="0">
                                <a:pos x="T6" y="T7"/>
                              </a:cxn>
                            </a:cxnLst>
                            <a:rect l="0" t="0" r="r" b="b"/>
                            <a:pathLst>
                              <a:path w="93" h="187">
                                <a:moveTo>
                                  <a:pt x="0" y="0"/>
                                </a:moveTo>
                                <a:lnTo>
                                  <a:pt x="93" y="93"/>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15"/>
                        <wps:cNvSpPr>
                          <a:spLocks/>
                        </wps:cNvSpPr>
                        <wps:spPr bwMode="auto">
                          <a:xfrm>
                            <a:off x="412554" y="949325"/>
                            <a:ext cx="59055" cy="118745"/>
                          </a:xfrm>
                          <a:custGeom>
                            <a:avLst/>
                            <a:gdLst>
                              <a:gd name="T0" fmla="*/ 0 w 93"/>
                              <a:gd name="T1" fmla="*/ 0 h 187"/>
                              <a:gd name="T2" fmla="*/ 93 w 93"/>
                              <a:gd name="T3" fmla="*/ 93 h 187"/>
                              <a:gd name="T4" fmla="*/ 0 w 93"/>
                              <a:gd name="T5" fmla="*/ 187 h 187"/>
                              <a:gd name="T6" fmla="*/ 0 w 93"/>
                              <a:gd name="T7" fmla="*/ 0 h 187"/>
                            </a:gdLst>
                            <a:ahLst/>
                            <a:cxnLst>
                              <a:cxn ang="0">
                                <a:pos x="T0" y="T1"/>
                              </a:cxn>
                              <a:cxn ang="0">
                                <a:pos x="T2" y="T3"/>
                              </a:cxn>
                              <a:cxn ang="0">
                                <a:pos x="T4" y="T5"/>
                              </a:cxn>
                              <a:cxn ang="0">
                                <a:pos x="T6" y="T7"/>
                              </a:cxn>
                            </a:cxnLst>
                            <a:rect l="0" t="0" r="r" b="b"/>
                            <a:pathLst>
                              <a:path w="93" h="187">
                                <a:moveTo>
                                  <a:pt x="0" y="0"/>
                                </a:moveTo>
                                <a:lnTo>
                                  <a:pt x="93" y="93"/>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216"/>
                        <wps:cNvSpPr>
                          <a:spLocks/>
                        </wps:cNvSpPr>
                        <wps:spPr bwMode="auto">
                          <a:xfrm>
                            <a:off x="412554" y="832485"/>
                            <a:ext cx="59690" cy="119380"/>
                          </a:xfrm>
                          <a:custGeom>
                            <a:avLst/>
                            <a:gdLst>
                              <a:gd name="T0" fmla="*/ 0 w 94"/>
                              <a:gd name="T1" fmla="*/ 0 h 188"/>
                              <a:gd name="T2" fmla="*/ 94 w 94"/>
                              <a:gd name="T3" fmla="*/ 94 h 188"/>
                              <a:gd name="T4" fmla="*/ 0 w 94"/>
                              <a:gd name="T5" fmla="*/ 188 h 188"/>
                              <a:gd name="T6" fmla="*/ 0 w 94"/>
                              <a:gd name="T7" fmla="*/ 0 h 188"/>
                            </a:gdLst>
                            <a:ahLst/>
                            <a:cxnLst>
                              <a:cxn ang="0">
                                <a:pos x="T0" y="T1"/>
                              </a:cxn>
                              <a:cxn ang="0">
                                <a:pos x="T2" y="T3"/>
                              </a:cxn>
                              <a:cxn ang="0">
                                <a:pos x="T4" y="T5"/>
                              </a:cxn>
                              <a:cxn ang="0">
                                <a:pos x="T6" y="T7"/>
                              </a:cxn>
                            </a:cxnLst>
                            <a:rect l="0" t="0" r="r" b="b"/>
                            <a:pathLst>
                              <a:path w="94" h="188">
                                <a:moveTo>
                                  <a:pt x="0" y="0"/>
                                </a:moveTo>
                                <a:lnTo>
                                  <a:pt x="94"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217"/>
                        <wps:cNvSpPr>
                          <a:spLocks/>
                        </wps:cNvSpPr>
                        <wps:spPr bwMode="auto">
                          <a:xfrm>
                            <a:off x="412554" y="713740"/>
                            <a:ext cx="59690" cy="118745"/>
                          </a:xfrm>
                          <a:custGeom>
                            <a:avLst/>
                            <a:gdLst>
                              <a:gd name="T0" fmla="*/ 0 w 94"/>
                              <a:gd name="T1" fmla="*/ 0 h 187"/>
                              <a:gd name="T2" fmla="*/ 94 w 94"/>
                              <a:gd name="T3" fmla="*/ 93 h 187"/>
                              <a:gd name="T4" fmla="*/ 0 w 94"/>
                              <a:gd name="T5" fmla="*/ 187 h 187"/>
                              <a:gd name="T6" fmla="*/ 0 w 94"/>
                              <a:gd name="T7" fmla="*/ 0 h 187"/>
                            </a:gdLst>
                            <a:ahLst/>
                            <a:cxnLst>
                              <a:cxn ang="0">
                                <a:pos x="T0" y="T1"/>
                              </a:cxn>
                              <a:cxn ang="0">
                                <a:pos x="T2" y="T3"/>
                              </a:cxn>
                              <a:cxn ang="0">
                                <a:pos x="T4" y="T5"/>
                              </a:cxn>
                              <a:cxn ang="0">
                                <a:pos x="T6" y="T7"/>
                              </a:cxn>
                            </a:cxnLst>
                            <a:rect l="0" t="0" r="r" b="b"/>
                            <a:pathLst>
                              <a:path w="94" h="187">
                                <a:moveTo>
                                  <a:pt x="0" y="0"/>
                                </a:moveTo>
                                <a:lnTo>
                                  <a:pt x="94" y="93"/>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218"/>
                        <wps:cNvSpPr>
                          <a:spLocks/>
                        </wps:cNvSpPr>
                        <wps:spPr bwMode="auto">
                          <a:xfrm>
                            <a:off x="412554" y="594360"/>
                            <a:ext cx="59055" cy="118110"/>
                          </a:xfrm>
                          <a:custGeom>
                            <a:avLst/>
                            <a:gdLst>
                              <a:gd name="T0" fmla="*/ 0 w 93"/>
                              <a:gd name="T1" fmla="*/ 0 h 186"/>
                              <a:gd name="T2" fmla="*/ 93 w 93"/>
                              <a:gd name="T3" fmla="*/ 93 h 186"/>
                              <a:gd name="T4" fmla="*/ 0 w 93"/>
                              <a:gd name="T5" fmla="*/ 186 h 186"/>
                              <a:gd name="T6" fmla="*/ 0 w 93"/>
                              <a:gd name="T7" fmla="*/ 0 h 186"/>
                            </a:gdLst>
                            <a:ahLst/>
                            <a:cxnLst>
                              <a:cxn ang="0">
                                <a:pos x="T0" y="T1"/>
                              </a:cxn>
                              <a:cxn ang="0">
                                <a:pos x="T2" y="T3"/>
                              </a:cxn>
                              <a:cxn ang="0">
                                <a:pos x="T4" y="T5"/>
                              </a:cxn>
                              <a:cxn ang="0">
                                <a:pos x="T6" y="T7"/>
                              </a:cxn>
                            </a:cxnLst>
                            <a:rect l="0" t="0" r="r" b="b"/>
                            <a:pathLst>
                              <a:path w="93" h="186">
                                <a:moveTo>
                                  <a:pt x="0" y="0"/>
                                </a:moveTo>
                                <a:lnTo>
                                  <a:pt x="93" y="93"/>
                                </a:lnTo>
                                <a:lnTo>
                                  <a:pt x="0" y="186"/>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19"/>
                        <wps:cNvSpPr>
                          <a:spLocks/>
                        </wps:cNvSpPr>
                        <wps:spPr bwMode="auto">
                          <a:xfrm>
                            <a:off x="412554" y="474345"/>
                            <a:ext cx="59055" cy="120015"/>
                          </a:xfrm>
                          <a:custGeom>
                            <a:avLst/>
                            <a:gdLst>
                              <a:gd name="T0" fmla="*/ 0 w 93"/>
                              <a:gd name="T1" fmla="*/ 0 h 189"/>
                              <a:gd name="T2" fmla="*/ 93 w 93"/>
                              <a:gd name="T3" fmla="*/ 94 h 189"/>
                              <a:gd name="T4" fmla="*/ 0 w 93"/>
                              <a:gd name="T5" fmla="*/ 189 h 189"/>
                              <a:gd name="T6" fmla="*/ 0 w 93"/>
                              <a:gd name="T7" fmla="*/ 0 h 189"/>
                            </a:gdLst>
                            <a:ahLst/>
                            <a:cxnLst>
                              <a:cxn ang="0">
                                <a:pos x="T0" y="T1"/>
                              </a:cxn>
                              <a:cxn ang="0">
                                <a:pos x="T2" y="T3"/>
                              </a:cxn>
                              <a:cxn ang="0">
                                <a:pos x="T4" y="T5"/>
                              </a:cxn>
                              <a:cxn ang="0">
                                <a:pos x="T6" y="T7"/>
                              </a:cxn>
                            </a:cxnLst>
                            <a:rect l="0" t="0" r="r" b="b"/>
                            <a:pathLst>
                              <a:path w="93" h="189">
                                <a:moveTo>
                                  <a:pt x="0" y="0"/>
                                </a:moveTo>
                                <a:lnTo>
                                  <a:pt x="93" y="94"/>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220"/>
                        <wps:cNvSpPr>
                          <a:spLocks/>
                        </wps:cNvSpPr>
                        <wps:spPr bwMode="auto">
                          <a:xfrm>
                            <a:off x="413824" y="358775"/>
                            <a:ext cx="58420" cy="118745"/>
                          </a:xfrm>
                          <a:custGeom>
                            <a:avLst/>
                            <a:gdLst>
                              <a:gd name="T0" fmla="*/ 0 w 92"/>
                              <a:gd name="T1" fmla="*/ 0 h 187"/>
                              <a:gd name="T2" fmla="*/ 92 w 92"/>
                              <a:gd name="T3" fmla="*/ 93 h 187"/>
                              <a:gd name="T4" fmla="*/ 0 w 92"/>
                              <a:gd name="T5" fmla="*/ 187 h 187"/>
                              <a:gd name="T6" fmla="*/ 0 w 92"/>
                              <a:gd name="T7" fmla="*/ 0 h 187"/>
                            </a:gdLst>
                            <a:ahLst/>
                            <a:cxnLst>
                              <a:cxn ang="0">
                                <a:pos x="T0" y="T1"/>
                              </a:cxn>
                              <a:cxn ang="0">
                                <a:pos x="T2" y="T3"/>
                              </a:cxn>
                              <a:cxn ang="0">
                                <a:pos x="T4" y="T5"/>
                              </a:cxn>
                              <a:cxn ang="0">
                                <a:pos x="T6" y="T7"/>
                              </a:cxn>
                            </a:cxnLst>
                            <a:rect l="0" t="0" r="r" b="b"/>
                            <a:pathLst>
                              <a:path w="92" h="187">
                                <a:moveTo>
                                  <a:pt x="0" y="0"/>
                                </a:moveTo>
                                <a:lnTo>
                                  <a:pt x="92" y="93"/>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221"/>
                        <wps:cNvSpPr>
                          <a:spLocks/>
                        </wps:cNvSpPr>
                        <wps:spPr bwMode="auto">
                          <a:xfrm>
                            <a:off x="413824" y="238760"/>
                            <a:ext cx="58420" cy="120015"/>
                          </a:xfrm>
                          <a:custGeom>
                            <a:avLst/>
                            <a:gdLst>
                              <a:gd name="T0" fmla="*/ 0 w 92"/>
                              <a:gd name="T1" fmla="*/ 0 h 189"/>
                              <a:gd name="T2" fmla="*/ 92 w 92"/>
                              <a:gd name="T3" fmla="*/ 95 h 189"/>
                              <a:gd name="T4" fmla="*/ 0 w 92"/>
                              <a:gd name="T5" fmla="*/ 189 h 189"/>
                              <a:gd name="T6" fmla="*/ 0 w 92"/>
                              <a:gd name="T7" fmla="*/ 0 h 189"/>
                            </a:gdLst>
                            <a:ahLst/>
                            <a:cxnLst>
                              <a:cxn ang="0">
                                <a:pos x="T0" y="T1"/>
                              </a:cxn>
                              <a:cxn ang="0">
                                <a:pos x="T2" y="T3"/>
                              </a:cxn>
                              <a:cxn ang="0">
                                <a:pos x="T4" y="T5"/>
                              </a:cxn>
                              <a:cxn ang="0">
                                <a:pos x="T6" y="T7"/>
                              </a:cxn>
                            </a:cxnLst>
                            <a:rect l="0" t="0" r="r" b="b"/>
                            <a:pathLst>
                              <a:path w="92" h="189">
                                <a:moveTo>
                                  <a:pt x="0" y="0"/>
                                </a:moveTo>
                                <a:lnTo>
                                  <a:pt x="92" y="95"/>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2"/>
                        <wps:cNvSpPr>
                          <a:spLocks/>
                        </wps:cNvSpPr>
                        <wps:spPr bwMode="auto">
                          <a:xfrm>
                            <a:off x="413824" y="119380"/>
                            <a:ext cx="58420" cy="119380"/>
                          </a:xfrm>
                          <a:custGeom>
                            <a:avLst/>
                            <a:gdLst>
                              <a:gd name="T0" fmla="*/ 0 w 92"/>
                              <a:gd name="T1" fmla="*/ 0 h 188"/>
                              <a:gd name="T2" fmla="*/ 92 w 92"/>
                              <a:gd name="T3" fmla="*/ 94 h 188"/>
                              <a:gd name="T4" fmla="*/ 0 w 92"/>
                              <a:gd name="T5" fmla="*/ 188 h 188"/>
                              <a:gd name="T6" fmla="*/ 0 w 92"/>
                              <a:gd name="T7" fmla="*/ 0 h 188"/>
                            </a:gdLst>
                            <a:ahLst/>
                            <a:cxnLst>
                              <a:cxn ang="0">
                                <a:pos x="T0" y="T1"/>
                              </a:cxn>
                              <a:cxn ang="0">
                                <a:pos x="T2" y="T3"/>
                              </a:cxn>
                              <a:cxn ang="0">
                                <a:pos x="T4" y="T5"/>
                              </a:cxn>
                              <a:cxn ang="0">
                                <a:pos x="T6" y="T7"/>
                              </a:cxn>
                            </a:cxnLst>
                            <a:rect l="0" t="0" r="r" b="b"/>
                            <a:pathLst>
                              <a:path w="92" h="188">
                                <a:moveTo>
                                  <a:pt x="0" y="0"/>
                                </a:moveTo>
                                <a:lnTo>
                                  <a:pt x="92"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23"/>
                        <wps:cNvSpPr>
                          <a:spLocks/>
                        </wps:cNvSpPr>
                        <wps:spPr bwMode="auto">
                          <a:xfrm>
                            <a:off x="413824" y="635"/>
                            <a:ext cx="58420" cy="118745"/>
                          </a:xfrm>
                          <a:custGeom>
                            <a:avLst/>
                            <a:gdLst>
                              <a:gd name="T0" fmla="*/ 0 w 92"/>
                              <a:gd name="T1" fmla="*/ 0 h 187"/>
                              <a:gd name="T2" fmla="*/ 92 w 92"/>
                              <a:gd name="T3" fmla="*/ 94 h 187"/>
                              <a:gd name="T4" fmla="*/ 0 w 92"/>
                              <a:gd name="T5" fmla="*/ 187 h 187"/>
                              <a:gd name="T6" fmla="*/ 0 w 92"/>
                              <a:gd name="T7" fmla="*/ 0 h 187"/>
                            </a:gdLst>
                            <a:ahLst/>
                            <a:cxnLst>
                              <a:cxn ang="0">
                                <a:pos x="T0" y="T1"/>
                              </a:cxn>
                              <a:cxn ang="0">
                                <a:pos x="T2" y="T3"/>
                              </a:cxn>
                              <a:cxn ang="0">
                                <a:pos x="T4" y="T5"/>
                              </a:cxn>
                              <a:cxn ang="0">
                                <a:pos x="T6" y="T7"/>
                              </a:cxn>
                            </a:cxnLst>
                            <a:rect l="0" t="0" r="r" b="b"/>
                            <a:pathLst>
                              <a:path w="92" h="187">
                                <a:moveTo>
                                  <a:pt x="0" y="0"/>
                                </a:moveTo>
                                <a:lnTo>
                                  <a:pt x="92" y="94"/>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224"/>
                        <wps:cNvSpPr>
                          <a:spLocks/>
                        </wps:cNvSpPr>
                        <wps:spPr bwMode="auto">
                          <a:xfrm>
                            <a:off x="3789484" y="1306195"/>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25"/>
                        <wps:cNvSpPr>
                          <a:spLocks/>
                        </wps:cNvSpPr>
                        <wps:spPr bwMode="auto">
                          <a:xfrm>
                            <a:off x="3789484" y="1187450"/>
                            <a:ext cx="59055" cy="118745"/>
                          </a:xfrm>
                          <a:custGeom>
                            <a:avLst/>
                            <a:gdLst>
                              <a:gd name="T0" fmla="*/ 93 w 93"/>
                              <a:gd name="T1" fmla="*/ 187 h 187"/>
                              <a:gd name="T2" fmla="*/ 0 w 93"/>
                              <a:gd name="T3" fmla="*/ 93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3"/>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226"/>
                        <wps:cNvSpPr>
                          <a:spLocks/>
                        </wps:cNvSpPr>
                        <wps:spPr bwMode="auto">
                          <a:xfrm>
                            <a:off x="3788849" y="1068070"/>
                            <a:ext cx="59055" cy="118745"/>
                          </a:xfrm>
                          <a:custGeom>
                            <a:avLst/>
                            <a:gdLst>
                              <a:gd name="T0" fmla="*/ 93 w 93"/>
                              <a:gd name="T1" fmla="*/ 187 h 187"/>
                              <a:gd name="T2" fmla="*/ 0 w 93"/>
                              <a:gd name="T3" fmla="*/ 93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3"/>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227"/>
                        <wps:cNvSpPr>
                          <a:spLocks/>
                        </wps:cNvSpPr>
                        <wps:spPr bwMode="auto">
                          <a:xfrm>
                            <a:off x="3788849" y="949325"/>
                            <a:ext cx="59055" cy="118745"/>
                          </a:xfrm>
                          <a:custGeom>
                            <a:avLst/>
                            <a:gdLst>
                              <a:gd name="T0" fmla="*/ 93 w 93"/>
                              <a:gd name="T1" fmla="*/ 187 h 187"/>
                              <a:gd name="T2" fmla="*/ 0 w 93"/>
                              <a:gd name="T3" fmla="*/ 93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3"/>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228"/>
                        <wps:cNvSpPr>
                          <a:spLocks/>
                        </wps:cNvSpPr>
                        <wps:spPr bwMode="auto">
                          <a:xfrm>
                            <a:off x="3789484" y="832485"/>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229"/>
                        <wps:cNvSpPr>
                          <a:spLocks/>
                        </wps:cNvSpPr>
                        <wps:spPr bwMode="auto">
                          <a:xfrm>
                            <a:off x="3789484" y="713740"/>
                            <a:ext cx="59055" cy="118745"/>
                          </a:xfrm>
                          <a:custGeom>
                            <a:avLst/>
                            <a:gdLst>
                              <a:gd name="T0" fmla="*/ 93 w 93"/>
                              <a:gd name="T1" fmla="*/ 187 h 187"/>
                              <a:gd name="T2" fmla="*/ 0 w 93"/>
                              <a:gd name="T3" fmla="*/ 93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3"/>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230"/>
                        <wps:cNvSpPr>
                          <a:spLocks/>
                        </wps:cNvSpPr>
                        <wps:spPr bwMode="auto">
                          <a:xfrm>
                            <a:off x="3788849" y="594360"/>
                            <a:ext cx="59055" cy="118110"/>
                          </a:xfrm>
                          <a:custGeom>
                            <a:avLst/>
                            <a:gdLst>
                              <a:gd name="T0" fmla="*/ 93 w 93"/>
                              <a:gd name="T1" fmla="*/ 186 h 186"/>
                              <a:gd name="T2" fmla="*/ 0 w 93"/>
                              <a:gd name="T3" fmla="*/ 93 h 186"/>
                              <a:gd name="T4" fmla="*/ 93 w 93"/>
                              <a:gd name="T5" fmla="*/ 0 h 186"/>
                              <a:gd name="T6" fmla="*/ 93 w 93"/>
                              <a:gd name="T7" fmla="*/ 186 h 186"/>
                            </a:gdLst>
                            <a:ahLst/>
                            <a:cxnLst>
                              <a:cxn ang="0">
                                <a:pos x="T0" y="T1"/>
                              </a:cxn>
                              <a:cxn ang="0">
                                <a:pos x="T2" y="T3"/>
                              </a:cxn>
                              <a:cxn ang="0">
                                <a:pos x="T4" y="T5"/>
                              </a:cxn>
                              <a:cxn ang="0">
                                <a:pos x="T6" y="T7"/>
                              </a:cxn>
                            </a:cxnLst>
                            <a:rect l="0" t="0" r="r" b="b"/>
                            <a:pathLst>
                              <a:path w="93" h="186">
                                <a:moveTo>
                                  <a:pt x="93" y="186"/>
                                </a:moveTo>
                                <a:lnTo>
                                  <a:pt x="0" y="93"/>
                                </a:lnTo>
                                <a:lnTo>
                                  <a:pt x="93" y="0"/>
                                </a:lnTo>
                                <a:lnTo>
                                  <a:pt x="93" y="186"/>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231"/>
                        <wps:cNvSpPr>
                          <a:spLocks/>
                        </wps:cNvSpPr>
                        <wps:spPr bwMode="auto">
                          <a:xfrm>
                            <a:off x="3788849" y="474345"/>
                            <a:ext cx="59055" cy="120015"/>
                          </a:xfrm>
                          <a:custGeom>
                            <a:avLst/>
                            <a:gdLst>
                              <a:gd name="T0" fmla="*/ 93 w 93"/>
                              <a:gd name="T1" fmla="*/ 189 h 189"/>
                              <a:gd name="T2" fmla="*/ 0 w 93"/>
                              <a:gd name="T3" fmla="*/ 94 h 189"/>
                              <a:gd name="T4" fmla="*/ 93 w 93"/>
                              <a:gd name="T5" fmla="*/ 0 h 189"/>
                              <a:gd name="T6" fmla="*/ 93 w 93"/>
                              <a:gd name="T7" fmla="*/ 189 h 189"/>
                            </a:gdLst>
                            <a:ahLst/>
                            <a:cxnLst>
                              <a:cxn ang="0">
                                <a:pos x="T0" y="T1"/>
                              </a:cxn>
                              <a:cxn ang="0">
                                <a:pos x="T2" y="T3"/>
                              </a:cxn>
                              <a:cxn ang="0">
                                <a:pos x="T4" y="T5"/>
                              </a:cxn>
                              <a:cxn ang="0">
                                <a:pos x="T6" y="T7"/>
                              </a:cxn>
                            </a:cxnLst>
                            <a:rect l="0" t="0" r="r" b="b"/>
                            <a:pathLst>
                              <a:path w="93" h="189">
                                <a:moveTo>
                                  <a:pt x="93" y="189"/>
                                </a:moveTo>
                                <a:lnTo>
                                  <a:pt x="0" y="94"/>
                                </a:lnTo>
                                <a:lnTo>
                                  <a:pt x="93" y="0"/>
                                </a:lnTo>
                                <a:lnTo>
                                  <a:pt x="93"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232"/>
                        <wps:cNvSpPr>
                          <a:spLocks/>
                        </wps:cNvSpPr>
                        <wps:spPr bwMode="auto">
                          <a:xfrm>
                            <a:off x="3789484" y="358775"/>
                            <a:ext cx="60325" cy="118745"/>
                          </a:xfrm>
                          <a:custGeom>
                            <a:avLst/>
                            <a:gdLst>
                              <a:gd name="T0" fmla="*/ 95 w 95"/>
                              <a:gd name="T1" fmla="*/ 187 h 187"/>
                              <a:gd name="T2" fmla="*/ 0 w 95"/>
                              <a:gd name="T3" fmla="*/ 93 h 187"/>
                              <a:gd name="T4" fmla="*/ 95 w 95"/>
                              <a:gd name="T5" fmla="*/ 0 h 187"/>
                              <a:gd name="T6" fmla="*/ 95 w 95"/>
                              <a:gd name="T7" fmla="*/ 187 h 187"/>
                            </a:gdLst>
                            <a:ahLst/>
                            <a:cxnLst>
                              <a:cxn ang="0">
                                <a:pos x="T0" y="T1"/>
                              </a:cxn>
                              <a:cxn ang="0">
                                <a:pos x="T2" y="T3"/>
                              </a:cxn>
                              <a:cxn ang="0">
                                <a:pos x="T4" y="T5"/>
                              </a:cxn>
                              <a:cxn ang="0">
                                <a:pos x="T6" y="T7"/>
                              </a:cxn>
                            </a:cxnLst>
                            <a:rect l="0" t="0" r="r" b="b"/>
                            <a:pathLst>
                              <a:path w="95" h="187">
                                <a:moveTo>
                                  <a:pt x="95" y="187"/>
                                </a:moveTo>
                                <a:lnTo>
                                  <a:pt x="0" y="93"/>
                                </a:lnTo>
                                <a:lnTo>
                                  <a:pt x="95" y="0"/>
                                </a:lnTo>
                                <a:lnTo>
                                  <a:pt x="95"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3"/>
                        <wps:cNvSpPr>
                          <a:spLocks/>
                        </wps:cNvSpPr>
                        <wps:spPr bwMode="auto">
                          <a:xfrm>
                            <a:off x="3789484" y="238760"/>
                            <a:ext cx="60325" cy="120015"/>
                          </a:xfrm>
                          <a:custGeom>
                            <a:avLst/>
                            <a:gdLst>
                              <a:gd name="T0" fmla="*/ 95 w 95"/>
                              <a:gd name="T1" fmla="*/ 189 h 189"/>
                              <a:gd name="T2" fmla="*/ 0 w 95"/>
                              <a:gd name="T3" fmla="*/ 95 h 189"/>
                              <a:gd name="T4" fmla="*/ 95 w 95"/>
                              <a:gd name="T5" fmla="*/ 0 h 189"/>
                              <a:gd name="T6" fmla="*/ 95 w 95"/>
                              <a:gd name="T7" fmla="*/ 189 h 189"/>
                            </a:gdLst>
                            <a:ahLst/>
                            <a:cxnLst>
                              <a:cxn ang="0">
                                <a:pos x="T0" y="T1"/>
                              </a:cxn>
                              <a:cxn ang="0">
                                <a:pos x="T2" y="T3"/>
                              </a:cxn>
                              <a:cxn ang="0">
                                <a:pos x="T4" y="T5"/>
                              </a:cxn>
                              <a:cxn ang="0">
                                <a:pos x="T6" y="T7"/>
                              </a:cxn>
                            </a:cxnLst>
                            <a:rect l="0" t="0" r="r" b="b"/>
                            <a:pathLst>
                              <a:path w="95" h="189">
                                <a:moveTo>
                                  <a:pt x="95" y="189"/>
                                </a:moveTo>
                                <a:lnTo>
                                  <a:pt x="0" y="95"/>
                                </a:lnTo>
                                <a:lnTo>
                                  <a:pt x="95" y="0"/>
                                </a:lnTo>
                                <a:lnTo>
                                  <a:pt x="95"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34"/>
                        <wps:cNvSpPr>
                          <a:spLocks/>
                        </wps:cNvSpPr>
                        <wps:spPr bwMode="auto">
                          <a:xfrm>
                            <a:off x="3789484" y="119380"/>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5"/>
                        <wps:cNvSpPr>
                          <a:spLocks/>
                        </wps:cNvSpPr>
                        <wps:spPr bwMode="auto">
                          <a:xfrm>
                            <a:off x="3789484" y="635"/>
                            <a:ext cx="59055" cy="118745"/>
                          </a:xfrm>
                          <a:custGeom>
                            <a:avLst/>
                            <a:gdLst>
                              <a:gd name="T0" fmla="*/ 93 w 93"/>
                              <a:gd name="T1" fmla="*/ 187 h 187"/>
                              <a:gd name="T2" fmla="*/ 0 w 93"/>
                              <a:gd name="T3" fmla="*/ 94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4"/>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3"/>
                        <wps:cNvSpPr>
                          <a:spLocks noChangeArrowheads="1"/>
                        </wps:cNvSpPr>
                        <wps:spPr bwMode="auto">
                          <a:xfrm>
                            <a:off x="712095" y="347345"/>
                            <a:ext cx="7658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Tx A, polarization 1</w:t>
                              </w:r>
                            </w:p>
                          </w:txbxContent>
                        </wps:txbx>
                        <wps:bodyPr rot="0" vert="horz" wrap="square" lIns="0" tIns="0" rIns="0" bIns="0" anchor="t" anchorCtr="0">
                          <a:spAutoFit/>
                        </wps:bodyPr>
                      </wps:wsp>
                      <wps:wsp>
                        <wps:cNvPr id="255" name="Line 258"/>
                        <wps:cNvCnPr>
                          <a:cxnSpLocks noChangeShapeType="1"/>
                        </wps:cNvCnPr>
                        <wps:spPr bwMode="auto">
                          <a:xfrm>
                            <a:off x="89484" y="1031977"/>
                            <a:ext cx="1286510" cy="254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56" name="Line 259"/>
                        <wps:cNvCnPr>
                          <a:cxnSpLocks noChangeShapeType="1"/>
                        </wps:cNvCnPr>
                        <wps:spPr bwMode="auto">
                          <a:xfrm>
                            <a:off x="1376629" y="842112"/>
                            <a:ext cx="0" cy="190500"/>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57" name="Line 260"/>
                        <wps:cNvCnPr>
                          <a:cxnSpLocks noChangeShapeType="1"/>
                        </wps:cNvCnPr>
                        <wps:spPr bwMode="auto">
                          <a:xfrm flipH="1">
                            <a:off x="1372819" y="840207"/>
                            <a:ext cx="63500" cy="8826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58" name="Line 261"/>
                        <wps:cNvCnPr>
                          <a:cxnSpLocks noChangeShapeType="1"/>
                        </wps:cNvCnPr>
                        <wps:spPr bwMode="auto">
                          <a:xfrm>
                            <a:off x="1308049" y="840207"/>
                            <a:ext cx="65405" cy="84455"/>
                          </a:xfrm>
                          <a:prstGeom prst="line">
                            <a:avLst/>
                          </a:prstGeom>
                          <a:noFill/>
                          <a:ln w="3810"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61" name="Rectangle 264"/>
                        <wps:cNvSpPr>
                          <a:spLocks noChangeArrowheads="1"/>
                        </wps:cNvSpPr>
                        <wps:spPr bwMode="auto">
                          <a:xfrm>
                            <a:off x="712419" y="729717"/>
                            <a:ext cx="819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Tx</w:t>
                              </w:r>
                            </w:p>
                          </w:txbxContent>
                        </wps:txbx>
                        <wps:bodyPr rot="0" vert="horz" wrap="none" lIns="0" tIns="0" rIns="0" bIns="0" anchor="t" anchorCtr="0">
                          <a:spAutoFit/>
                        </wps:bodyPr>
                      </wps:wsp>
                      <wps:wsp>
                        <wps:cNvPr id="262" name="Rectangle 265"/>
                        <wps:cNvSpPr>
                          <a:spLocks noChangeArrowheads="1"/>
                        </wps:cNvSpPr>
                        <wps:spPr bwMode="auto">
                          <a:xfrm>
                            <a:off x="810209" y="729717"/>
                            <a:ext cx="588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5580" w:rsidRDefault="00C15580" w:rsidP="00C15580">
                              <w:r>
                                <w:rPr>
                                  <w:rFonts w:ascii="Calibri" w:hAnsi="Calibri" w:cs="Calibri"/>
                                  <w:color w:val="000000"/>
                                  <w:sz w:val="14"/>
                                  <w:szCs w:val="14"/>
                                </w:rPr>
                                <w:t>A, polarization 2</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44DA734" id="Canvas 274" o:spid="_x0000_s1026" editas="canvas" style="position:absolute;margin-left:243.3pt;margin-top:49.8pt;width:303.3pt;height:175.1pt;z-index:251661312" coordsize="38512,22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">
                <v:shape id="_x0000_s1027" type="#_x0000_t75" style="position:absolute;width:38512;height:22237;visibility:visible;mso-wrap-style:square">
                  <v:fill o:detectmouseclick="t"/>
                  <v:path o:connecttype="none"/>
                </v:shape>
                <v:rect id="Rectangle 132" o:spid="_x0000_s1028" style="position:absolute;left:340;top:4102;width:1982;height:1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134" o:spid="_x0000_s1029" style="position:absolute;left:4125;width:34360;height:14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qwMMQA&#10;AADcAAAADwAAAGRycy9kb3ducmV2LnhtbERPTWvCQBC9F/oflin0VjfRtkh0E4pYEBTFVO9jdkxC&#10;s7Mxu2rqr+8WCt7m8T5nmvWmERfqXG1ZQTyIQBAXVtdcKth9fb6MQTiPrLGxTAp+yEGWPj5MMdH2&#10;ylu65L4UIYRdggoq79tESldUZNANbEscuKPtDPoAu1LqDq8h3DRyGEXv0mDNoaHClmYVFd/52Sh4&#10;227W59eljdfz26Hg0f4061cnpZ6f+o8JCE+9v4v/3Qsd5o9i+HsmXC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6sDDEAAAA3AAAAA8AAAAAAAAAAAAAAAAAmAIAAGRycy9k&#10;b3ducmV2LnhtbFBLBQYAAAAABAAEAPUAAACJAwAAAAA=&#10;" filled="f" strokeweight=".55pt"/>
                <v:rect id="Rectangle 135" o:spid="_x0000_s1030" style="position:absolute;left:28884;top:1606;width:7023;height:7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guR8IA&#10;AADcAAAADwAAAGRycy9kb3ducmV2LnhtbERP24rCMBB9F/yHMMK+aeqVpRpFxIWFFUV3931sxrbY&#10;TGoTtfr1RhB8m8O5zmRWm0JcqHK5ZQXdTgSCOLE651TB3+9X+xOE88gaC8uk4EYOZtNmY4Kxtlfe&#10;0mXnUxFC2MWoIPO+jKV0SUYGXceWxIE72MqgD7BKpa7wGsJNIXtRNJIGcw4NGZa0yCg57s5GwXC7&#10;WZ8HP7a7Xt73Cff/T4t6dVLqo1XPxyA81f4tfrm/dZjf78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6C5HwgAAANwAAAAPAAAAAAAAAAAAAAAAAJgCAABkcnMvZG93&#10;bnJldi54bWxQSwUGAAAAAAQABAD1AAAAhwMAAAAA&#10;" filled="f" strokeweight=".55pt"/>
                <v:rect id="Rectangle 136" o:spid="_x0000_s1031" style="position:absolute;left:30014;top:2571;width:483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5E813D1A" w14:textId="77777777" w:rsidR="00C15580" w:rsidRDefault="00C15580" w:rsidP="00C15580">
                        <w:r>
                          <w:rPr>
                            <w:rFonts w:ascii="Calibri" w:hAnsi="Calibri" w:cs="Calibri"/>
                            <w:color w:val="000000"/>
                            <w:sz w:val="14"/>
                            <w:szCs w:val="14"/>
                          </w:rPr>
                          <w:t>BS under test</w:t>
                        </w:r>
                      </w:p>
                    </w:txbxContent>
                  </v:textbox>
                </v:rect>
                <v:rect id="Rectangle 137" o:spid="_x0000_s1032" style="position:absolute;left:29417;top:4679;width:87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1F11E6B7" w14:textId="77777777" w:rsidR="00C15580" w:rsidRDefault="00C15580" w:rsidP="00C15580">
                        <w:r>
                          <w:rPr>
                            <w:rFonts w:ascii="Calibri" w:hAnsi="Calibri" w:cs="Calibri"/>
                            <w:color w:val="000000"/>
                            <w:sz w:val="14"/>
                            <w:szCs w:val="14"/>
                          </w:rPr>
                          <w:t xml:space="preserve">Rx </w:t>
                        </w:r>
                      </w:p>
                    </w:txbxContent>
                  </v:textbox>
                </v:rect>
                <v:rect id="Rectangle 138" o:spid="_x0000_s1033" style="position:absolute;left:30484;top:4679;width:52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0CCCACE9" w14:textId="77777777" w:rsidR="00C15580" w:rsidRDefault="00C15580" w:rsidP="00C15580">
                        <w:r>
                          <w:rPr>
                            <w:rFonts w:ascii="Calibri" w:hAnsi="Calibri" w:cs="Calibri"/>
                            <w:color w:val="000000"/>
                            <w:sz w:val="14"/>
                            <w:szCs w:val="14"/>
                          </w:rPr>
                          <w:t>A</w:t>
                        </w:r>
                      </w:p>
                    </w:txbxContent>
                  </v:textbox>
                </v:rect>
                <v:rect id="Rectangle 139" o:spid="_x0000_s1034" style="position:absolute;left:29417;top:6788;width:87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14:paraId="2312237D" w14:textId="77777777" w:rsidR="00C15580" w:rsidRDefault="00C15580" w:rsidP="00C15580">
                        <w:r>
                          <w:rPr>
                            <w:rFonts w:ascii="Calibri" w:hAnsi="Calibri" w:cs="Calibri"/>
                            <w:color w:val="000000"/>
                            <w:sz w:val="14"/>
                            <w:szCs w:val="14"/>
                          </w:rPr>
                          <w:t xml:space="preserve">Rx </w:t>
                        </w:r>
                      </w:p>
                    </w:txbxContent>
                  </v:textbox>
                </v:rect>
                <v:rect id="Rectangle 140" o:spid="_x0000_s1035" style="position:absolute;left:30484;top:6788;width:48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9E838C5" w14:textId="77777777" w:rsidR="00C15580" w:rsidRDefault="00C15580" w:rsidP="00C15580">
                        <w:r>
                          <w:rPr>
                            <w:rFonts w:ascii="Calibri" w:hAnsi="Calibri" w:cs="Calibri"/>
                            <w:color w:val="000000"/>
                            <w:sz w:val="14"/>
                            <w:szCs w:val="14"/>
                          </w:rPr>
                          <w:t>B</w:t>
                        </w:r>
                      </w:p>
                    </w:txbxContent>
                  </v:textbox>
                </v:rect>
                <v:shape id="Freeform 141" o:spid="_x0000_s1036" style="position:absolute;left:19232;top:3473;width:6820;height:3727;visibility:visible;mso-wrap-style:square;v-text-anchor:top" coordsize="1074,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ajfcQA&#10;AADcAAAADwAAAGRycy9kb3ducmV2LnhtbESP22oCQQyG7wu+wxDBuzqr0iKro6jQ0tKquPoAYSd7&#10;wJ3MsjPq9u2bi0LvEvIfvizXvWvUnbpQezYwGSegiHNvay4NXM5vz3NQISJbbDyTgR8KsF4NnpaY&#10;Wv/gE92zWCoJ4ZCigSrGNtU65BU5DGPfEsut8J3DKGtXatvhQ8Jdo6dJ8qod1iwNFba0qyi/Zjcn&#10;JYfp++bivo4vNW2Lz8LG7+y2N2Y07DcLUJH6+C/+c39YwZ8JrTwjE+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Go33EAAAA3AAAAA8AAAAAAAAAAAAAAAAAmAIAAGRycy9k&#10;b3ducmV2LnhtbFBLBQYAAAAABAAEAPUAAACJAwAAAAA=&#10;" path="m,150r770,l764,154,764,r310,294l764,587r,-153l770,438,,438,,150xm12,434l6,430r770,l776,574r-10,-1l1062,293r,4l766,16r10,-3l776,157,6,157r6,-3l12,434xe" fillcolor="black" stroked="f">
                  <v:path arrowok="t" o:connecttype="custom" o:connectlocs="0,95250;488950,95250;485140,97790;485140,0;681990,186690;485140,372745;485140,275590;488950,278130;0,278130;0,95250;7620,275590;3810,273050;492760,273050;492760,364490;486410,363855;674370,186055;674370,188595;486410,10160;492760,8255;492760,99695;3810,99695;7620,97790;7620,275590" o:connectangles="0,0,0,0,0,0,0,0,0,0,0,0,0,0,0,0,0,0,0,0,0,0,0"/>
                  <o:lock v:ext="edit" verticies="t"/>
                </v:shape>
                <v:shape id="Freeform 142" o:spid="_x0000_s1037" style="position:absolute;left:19232;top:3473;width:6820;height:3727;visibility:visible;mso-wrap-style:square;v-text-anchor:top" coordsize="1074,5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r7MEA&#10;AADcAAAADwAAAGRycy9kb3ducmV2LnhtbERPTWvCQBC9C/0PyxR6M5umtGh0lVYoVC/BqPchOyaL&#10;2dmQ3Wry792C0Ns83ucs14NtxZV6bxwreE1SEMSV04ZrBcfD93QGwgdkja1jUjCSh/XqabLEXLsb&#10;7+lahlrEEPY5KmhC6HIpfdWQRZ+4jjhyZ9dbDBH2tdQ93mK4bWWWph/SouHY0GBHm4aqS/lrFby3&#10;mSkyuf9KT4a3shjMbsSNUi/Pw+cCRKAh/Isf7h8d57/N4e+ZeIF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eq+zBAAAA3AAAAA8AAAAAAAAAAAAAAAAAmAIAAGRycy9kb3du&#10;cmV2LnhtbFBLBQYAAAAABAAEAPUAAACGAwAAAAA=&#10;" path="m,150r770,l764,154,764,r310,294l764,587r,-153l770,438,,438,,150xe" filled="f" strokeweight=".05pt">
                  <v:path arrowok="t" o:connecttype="custom" o:connectlocs="0,95250;488950,95250;485140,97790;485140,0;681990,186690;485140,372745;485140,275590;488950,278130;0,278130;0,95250" o:connectangles="0,0,0,0,0,0,0,0,0,0"/>
                </v:shape>
                <v:shape id="Freeform 143" o:spid="_x0000_s1038" style="position:absolute;left:19270;top:3556;width:6705;height:3562;visibility:visible;mso-wrap-style:square;v-text-anchor:top" coordsize="1056,5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WAcUA&#10;AADcAAAADwAAAGRycy9kb3ducmV2LnhtbESPQW/CMAyF70j8h8iTdoN0EwLUERBMG+wAB8oO281q&#10;vLZa41RNBuHf48Mkbrbe83ufF6vkWnWmPjSeDTyNM1DEpbcNVwY+T++jOagQkS22nsnAlQKslsPB&#10;AnPrL3ykcxErJSEccjRQx9jlWoeyJodh7Dti0X587zDK2lfa9niRcNfq5yybaocNS0ONHb3WVP4W&#10;f84Azr6Pb/O9psNkvdly4dJ295WMeXxI6xdQkVK8m/+vP6zgTwRfnpEJ9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dYBxQAAANwAAAAPAAAAAAAAAAAAAAAAAJgCAABkcnMv&#10;ZG93bnJldi54bWxQSwUGAAAAAAQABAD1AAAAigMAAAAA&#10;" path="m6,421l,417r770,l770,561r-10,-1l1056,280r,4l760,3,770,r,144l,144r6,-3l6,421e" filled="f" strokeweight=".05pt">
                  <v:path arrowok="t" o:connecttype="custom" o:connectlocs="3810,267335;0,264795;488950,264795;488950,356235;482600,355600;670560,177800;670560,180340;482600,1905;488950,0;488950,91440;0,91440;3810,89535;3810,267335" o:connectangles="0,0,0,0,0,0,0,0,0,0,0,0,0"/>
                </v:shape>
                <v:rect id="Rectangle 144" o:spid="_x0000_s1039" style="position:absolute;left:19651;top:4845;width:413;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2CD6A68C" w14:textId="77777777" w:rsidR="00C15580" w:rsidRDefault="00C15580" w:rsidP="00C15580">
                        <w:r>
                          <w:rPr>
                            <w:rFonts w:ascii="Calibri" w:hAnsi="Calibri" w:cs="Calibri"/>
                            <w:color w:val="000000"/>
                            <w:sz w:val="14"/>
                            <w:szCs w:val="14"/>
                          </w:rPr>
                          <w:t>F</w:t>
                        </w:r>
                      </w:p>
                    </w:txbxContent>
                  </v:textbox>
                </v:rect>
                <v:rect id="Rectangle 145" o:spid="_x0000_s1040" style="position:absolute;left:20025;top:4845;width:737;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1C01F8D" w14:textId="77777777" w:rsidR="00C15580" w:rsidRDefault="00C15580" w:rsidP="00C15580">
                        <w:r>
                          <w:rPr>
                            <w:rFonts w:ascii="Calibri" w:hAnsi="Calibri" w:cs="Calibri"/>
                            <w:color w:val="000000"/>
                            <w:sz w:val="14"/>
                            <w:szCs w:val="14"/>
                          </w:rPr>
                          <w:t xml:space="preserve">ar </w:t>
                        </w:r>
                      </w:p>
                    </w:txbxContent>
                  </v:textbox>
                </v:rect>
                <v:rect id="Rectangle 146" o:spid="_x0000_s1041" style="position:absolute;left:20953;top:4845;width:4102;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02874423" w14:textId="77777777" w:rsidR="00C15580" w:rsidRDefault="00C15580" w:rsidP="00C15580">
                        <w:r>
                          <w:rPr>
                            <w:rFonts w:ascii="Calibri" w:hAnsi="Calibri" w:cs="Calibri"/>
                            <w:color w:val="000000"/>
                            <w:sz w:val="14"/>
                            <w:szCs w:val="14"/>
                          </w:rPr>
                          <w:t>field region</w:t>
                        </w:r>
                      </w:p>
                    </w:txbxContent>
                  </v:textbox>
                </v:rect>
                <v:shape id="Freeform 147" o:spid="_x0000_s1042" style="position:absolute;left:13587;top:13665;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mIMMIA&#10;AADcAAAADwAAAGRycy9kb3ducmV2LnhtbERPS2vCQBC+F/wPywje6sYQSomuIoLQ9qQ2EI9DdkyC&#10;2dmY3ebx791Cobf5+J6z2Y2mET11rrasYLWMQBAXVtdcKsi+j6/vIJxH1thYJgUTOdhtZy8bTLUd&#10;+Ez9xZcihLBLUUHlfZtK6YqKDLqlbYkDd7OdQR9gV0rd4RDCTSPjKHqTBmsODRW2dKiouF9+jILP&#10;/HG3UxJ9JcXVnoY87q9D1iu1mI/7NQhPo/8X/7k/dJifJPD7TLh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YgwwgAAANwAAAAPAAAAAAAAAAAAAAAAAJgCAABkcnMvZG93&#10;bnJldi54bWxQSwUGAAAAAAQABAD1AAAAhwMAAAAA&#10;" path="m,93l95,r94,93l,93xe" filled="f" strokeweight=".15pt">
                  <v:stroke joinstyle="miter"/>
                  <v:path arrowok="t" o:connecttype="custom" o:connectlocs="0,59055;60325,0;120015,59055;0,59055" o:connectangles="0,0,0,0"/>
                </v:shape>
                <v:shape id="Freeform 148" o:spid="_x0000_s1043" style="position:absolute;left:14780;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EJLsYA&#10;AADcAAAADwAAAGRycy9kb3ducmV2LnhtbESPQWsCMRCF70L/QxihN81aW9HVKCIt9CRoC+pt3Ew3&#10;224m2yRd139vCoXeZnjvffNmsepsLVryoXKsYDTMQBAXTldcKnh/exlMQYSIrLF2TAquFGC1vOst&#10;MNfuwjtq97EUCcIhRwUmxiaXMhSGLIaha4iT9uG8xZhWX0rt8ZLgtpYPWTaRFitOFww2tDFUfO1/&#10;bKKYs39uN/64ns5OYWK/x4ft51ip+363noOI1MV/81/6Vaf6j0/w+0ya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XEJLsYAAADcAAAADwAAAAAAAAAAAAAAAACYAgAAZHJz&#10;L2Rvd25yZXYueG1sUEsFBgAAAAAEAAQA9QAAAIsDAAAAAA==&#10;" path="m,93l94,r94,93l,93xe" filled="f" strokeweight=".15pt">
                  <v:stroke joinstyle="miter"/>
                  <v:path arrowok="t" o:connecttype="custom" o:connectlocs="0,59055;59690,0;119380,59055;0,59055" o:connectangles="0,0,0,0"/>
                </v:shape>
                <v:shape id="Freeform 149" o:spid="_x0000_s1044" style="position:absolute;left:15974;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XWcYA&#10;AADcAAAADwAAAGRycy9kb3ducmV2LnhtbESPQWsCMRCF74X+hzAFbzWrlsVujSKi4ElQC21v0810&#10;s3UzWZO4bv99IxR6m+G9982b2aK3jejIh9qxgtEwA0FcOl1zpeD1uHmcgggRWWPjmBT8UIDF/P5u&#10;hoV2V95Td4iVSBAOBSowMbaFlKE0ZDEMXUuctC/nLca0+kpqj9cEt40cZ1kuLdacLhhsaWWoPB0u&#10;NlHMp193K/++nD5/hNyeJ2+774lSg4d++QIiUh//zX/prU71n3K4PZMm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OXWcYAAADcAAAADwAAAAAAAAAAAAAAAACYAgAAZHJz&#10;L2Rvd25yZXYueG1sUEsFBgAAAAAEAAQA9QAAAIsDAAAAAA==&#10;" path="m,93l94,r94,93l,93xe" filled="f" strokeweight=".15pt">
                  <v:stroke joinstyle="miter"/>
                  <v:path arrowok="t" o:connecttype="custom" o:connectlocs="0,59055;59690,0;119380,59055;0,59055" o:connectangles="0,0,0,0"/>
                </v:shape>
                <v:shape id="Freeform 150" o:spid="_x0000_s1045" style="position:absolute;left:17168;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p498IA&#10;AADcAAAADwAAAGRycy9kb3ducmV2LnhtbERP3WrCMBS+F/YO4Qx2p6kyVKqpSGEw1g202wMcm2Nb&#10;2pyUJtHu7ZfBYHfn4/s9+8NkenGj0bWWFSwXCQjiyuqWawVfny/zLQjnkTX2lknBNzk4ZA+zPaba&#10;3vlMt9LXIoawS1FB4/2QSumqhgy6hR2II3e1o0Ef4VhLPeI9hpterpJkLQ22HBsaHChvqOrKYBSE&#10;925ZFMUlyd9Wp3WYAn6EHJV6epyOOxCeJv8v/nO/6jj/eQO/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nj3wgAAANwAAAAPAAAAAAAAAAAAAAAAAJgCAABkcnMvZG93&#10;bnJldi54bWxQSwUGAAAAAAQABAD1AAAAhwMAAAAA&#10;" path="m,93l93,r94,93l,93xe" filled="f" strokeweight=".15pt">
                  <v:stroke joinstyle="miter"/>
                  <v:path arrowok="t" o:connecttype="custom" o:connectlocs="0,59055;59055,0;118745,59055;0,59055" o:connectangles="0,0,0,0"/>
                </v:shape>
                <v:shape id="Freeform 151" o:spid="_x0000_s1046" style="position:absolute;left:18317;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CmsMYA&#10;AADcAAAADwAAAGRycy9kb3ducmV2LnhtbESPQU8CMRCF7yb8h2ZIuElXMQRXCiFEE04koIl6G7fj&#10;dnU7XduyrP+eOZh4e5N58817y/XgW9VTTE1gAzfTAhRxFWzDtYGX56frBaiUkS22gcnALyVYr0ZX&#10;SyxtOPOB+mOulUA4lWjA5dyVWqfKkcc0DR2x7D5D9JhljLW2Ec8C962+LYq59tiwfHDY0dZR9X08&#10;eaG4j/jYb+PbZnH/nub+Z/a6/5oZMxkPmwdQmYb8b/673lmJfydppYwo0K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CmsMYAAADcAAAADwAAAAAAAAAAAAAAAACYAgAAZHJz&#10;L2Rvd25yZXYueG1sUEsFBgAAAAAEAAQA9QAAAIsDAAAAAA==&#10;" path="m,93l94,r94,93l,93xe" filled="f" strokeweight=".15pt">
                  <v:stroke joinstyle="miter"/>
                  <v:path arrowok="t" o:connecttype="custom" o:connectlocs="0,59055;59690,0;119380,59055;0,59055" o:connectangles="0,0,0,0"/>
                </v:shape>
                <v:shape id="Freeform 152" o:spid="_x0000_s1047" style="position:absolute;left:19498;top:13665;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gnrsMA&#10;AADcAAAADwAAAGRycy9kb3ducmV2LnhtbERPTWvCQBC9C/6HZYTedNMQik1dQxEKbU9qA/E4ZKdJ&#10;MDsbs9sk/nu3IHibx/ucTTaZVgzUu8aygudVBIK4tLrhSkH+87Fcg3AeWWNrmRRcyUG2nc82mGo7&#10;8oGGo69ECGGXooLa+y6V0pU1GXQr2xEH7tf2Bn2AfSV1j2MIN62Mo+hFGmw4NNTY0a6m8nz8Mwq+&#10;isvZXpPoOylPdj8W8XAa80Gpp8X0/gbC0+Qf4rv7U4f5ySv8PxMukN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gnrsMAAADcAAAADwAAAAAAAAAAAAAAAACYAgAAZHJzL2Rv&#10;d25yZXYueG1sUEsFBgAAAAAEAAQA9QAAAIgDAAAAAA==&#10;" path="m,93l95,r94,93l,93xe" filled="f" strokeweight=".15pt">
                  <v:stroke joinstyle="miter"/>
                  <v:path arrowok="t" o:connecttype="custom" o:connectlocs="0,59055;60325,0;120015,59055;0,59055" o:connectangles="0,0,0,0"/>
                </v:shape>
                <v:shape id="Freeform 153" o:spid="_x0000_s1048" style="position:absolute;left:20699;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p2XsQA&#10;AADcAAAADwAAAGRycy9kb3ducmV2LnhtbESP3WrDMAyF7wd7B6PB7lanhZaR1S0lMBhNB/17AC1W&#10;k9BYDrHdZm9fXQx2J3GOzvm0XI+uUzcaQuvZwHSSgSKuvG25NnA+fb69gwoR2WLnmQz8UoD16vlp&#10;ibn1dz7Q7RhrJSEccjTQxNjnWoeqIYdh4nti0S5+cBhlHWptB7xLuOv0LMsW2mHL0tBgT0VD1fWY&#10;nIG0u07LsvzJiu1sv0hjwu9UoDGvL+PmA1SkMf6b/66/rODPBV+ekQn0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Kdl7EAAAA3AAAAA8AAAAAAAAAAAAAAAAAmAIAAGRycy9k&#10;b3ducmV2LnhtbFBLBQYAAAAABAAEAPUAAACJAwAAAAA=&#10;" path="m,93l94,r93,93l,93xe" filled="f" strokeweight=".15pt">
                  <v:stroke joinstyle="miter"/>
                  <v:path arrowok="t" o:connecttype="custom" o:connectlocs="0,59055;59690,0;118745,59055;0,59055" o:connectangles="0,0,0,0"/>
                </v:shape>
                <v:shape id="Freeform 154" o:spid="_x0000_s1049" style="position:absolute;left:21886;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OZ8MUA&#10;AADcAAAADwAAAGRycy9kb3ducmV2LnhtbESPQWsCMRCF7wX/QxjBW82qVOzWKCIteBJqBett3Ew3&#10;q5vJmsR1+++bQqG3Gd5737yZLztbi5Z8qBwrGA0zEMSF0xWXCvYfb48zECEia6wdk4JvCrBc9B7m&#10;mGt353dqd7EUCcIhRwUmxiaXMhSGLIaha4iT9uW8xZhWX0rt8Z7gtpbjLJtKixWnCwYbWhsqLrub&#10;TRRz8q/t2n+uZs/HMLXXyWF7nig16HerFxCRuvhv/ktvdKr/NILfZ9IE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5nwxQAAANwAAAAPAAAAAAAAAAAAAAAAAJgCAABkcnMv&#10;ZG93bnJldi54bWxQSwUGAAAAAAQABAD1AAAAigMAAAAA&#10;" path="m,93l94,r94,93l,93xe" filled="f" strokeweight=".15pt">
                  <v:stroke joinstyle="miter"/>
                  <v:path arrowok="t" o:connecttype="custom" o:connectlocs="0,59055;59690,0;119380,59055;0,59055" o:connectangles="0,0,0,0"/>
                </v:shape>
                <v:shape id="Freeform 155" o:spid="_x0000_s1050" style="position:absolute;left:4125;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RNssEA&#10;AADcAAAADwAAAGRycy9kb3ducmV2LnhtbERP3WrCMBS+H/gO4QjezdSCMqpRpCCMdYJTH+DYHNti&#10;c1KaRLu3N4OBd+fj+z2rzWBacafeNZYVzKYJCOLS6oYrBefT7v0DhPPIGlvLpOCXHGzWo7cVZto+&#10;+IfuR1+JGMIuQwW1910mpStrMuimtiOO3NX2Bn2EfSV1j48YblqZJslCGmw4NtTYUV5TeTsGoyB8&#10;32ZFUVyS/Cs9LMIQcB9yVGoyHrZLEJ4G/xL/uz91nD9P4e+ZeIF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UTbLBAAAA3AAAAA8AAAAAAAAAAAAAAAAAmAIAAGRycy9kb3du&#10;cmV2LnhtbFBLBQYAAAAABAAEAPUAAACGAwAAAAA=&#10;" path="m,93l94,r93,93l,93xe" filled="f" strokeweight=".15pt">
                  <v:stroke joinstyle="miter"/>
                  <v:path arrowok="t" o:connecttype="custom" o:connectlocs="0,59055;59690,0;118745,59055;0,59055" o:connectangles="0,0,0,0"/>
                </v:shape>
                <v:shape id="Freeform 156" o:spid="_x0000_s1051" style="position:absolute;left:5312;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2iHMYA&#10;AADcAAAADwAAAGRycy9kb3ducmV2LnhtbESPQWsCMRCF74X+hzCF3mpWl4quRhFR8CRUC623cTPd&#10;bN1M1iRdt/++KRR6m+G9982b+bK3jejIh9qxguEgA0FcOl1zpeD1uH2agAgRWWPjmBR8U4Dl4v5u&#10;joV2N36h7hArkSAcClRgYmwLKUNpyGIYuJY4aR/OW4xp9ZXUHm8Jbhs5yrKxtFhzumCwpbWh8nL4&#10;solizn7Trf37ajI9hbG95m/7z1ypx4d+NQMRqY//5r/0Tqf6zzn8PpMm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2iHMYAAADcAAAADwAAAAAAAAAAAAAAAACYAgAAZHJz&#10;L2Rvd25yZXYueG1sUEsFBgAAAAAEAAQA9QAAAIsDAAAAAA==&#10;" path="m,93l94,r94,93l,93xe" filled="f" strokeweight=".15pt">
                  <v:stroke joinstyle="miter"/>
                  <v:path arrowok="t" o:connecttype="custom" o:connectlocs="0,59055;59690,0;119380,59055;0,59055" o:connectangles="0,0,0,0"/>
                </v:shape>
                <v:shape id="Freeform 157" o:spid="_x0000_s1052" style="position:absolute;left:6506;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6aMYA&#10;AADcAAAADwAAAGRycy9kb3ducmV2LnhtbESPQWsCMRCF70L/QxihN81aW9HVKCIt9CRoC+pt3Ew3&#10;224m2yRd139vCoXeZnjvffNmsepsLVryoXKsYDTMQBAXTldcKnh/exlMQYSIrLF2TAquFGC1vOst&#10;MNfuwjtq97EUCcIhRwUmxiaXMhSGLIaha4iT9uG8xZhWX0rt8ZLgtpYPWTaRFitOFww2tDFUfO1/&#10;bKKYs39uN/64ns5OYWK/x4ft51ip+363noOI1MV/81/6Vaf6T4/w+0ya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6aMYAAADcAAAADwAAAAAAAAAAAAAAAACYAgAAZHJz&#10;L2Rvd25yZXYueG1sUEsFBgAAAAAEAAQA9QAAAIsDAAAAAA==&#10;" path="m,93l94,r94,93l,93xe" filled="f" strokeweight=".15pt">
                  <v:stroke joinstyle="miter"/>
                  <v:path arrowok="t" o:connecttype="custom" o:connectlocs="0,59055;59690,0;119380,59055;0,59055" o:connectangles="0,0,0,0"/>
                </v:shape>
                <v:shape id="Freeform 158" o:spid="_x0000_s1053" style="position:absolute;left:7694;top:13665;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y7dsEA&#10;AADcAAAADwAAAGRycy9kb3ducmV2LnhtbERPS4vCMBC+C/sfwix403RFZek2lWVBUE++QI9DM9sW&#10;m0ltYlv/vREEb/PxPSdZ9KYSLTWutKzgaxyBIM6sLjlXcDwsR98gnEfWWFkmBXdysEg/BgnG2na8&#10;o3bvcxFC2MWooPC+jqV0WUEG3djWxIH7t41BH2CTS91gF8JNJSdRNJcGSw4NBdb0V1B22d+MgvXp&#10;erH3abSZZme77U6T9twdW6WGn/3vDwhPvX+LX+6VDvNnM3g+Ey6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8u3bBAAAA3AAAAA8AAAAAAAAAAAAAAAAAmAIAAGRycy9kb3du&#10;cmV2LnhtbFBLBQYAAAAABAAEAPUAAACGAwAAAAA=&#10;" path="m,93l94,r95,93l,93xe" filled="f" strokeweight=".15pt">
                  <v:stroke joinstyle="miter"/>
                  <v:path arrowok="t" o:connecttype="custom" o:connectlocs="0,59055;59690,0;120015,59055;0,59055" o:connectangles="0,0,0,0"/>
                </v:shape>
                <v:shape id="Freeform 159" o:spid="_x0000_s1054" style="position:absolute;left:8849;top:13665;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lAcIA&#10;AADcAAAADwAAAGRycy9kb3ducmV2LnhtbERPS2vCQBC+F/wPywje6saQikRXEaGgPbVR0OOQHZNg&#10;djbNrnn8+26h0Nt8fM/Z7AZTi45aV1lWsJhHIIhzqysuFFzO768rEM4ja6wtk4KRHOy2k5cNptr2&#10;/EVd5gsRQtilqKD0vkmldHlJBt3cNsSBu9vWoA+wLaRusQ/hppZxFC2lwYpDQ4kNHUrKH9nTKDhd&#10;vx92TKKPJL/Zz/4ad7f+0ik1mw77NQhPg/8X/7mPOsx/W8LvM+E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iUBwgAAANwAAAAPAAAAAAAAAAAAAAAAAJgCAABkcnMvZG93&#10;bnJldi54bWxQSwUGAAAAAAQABAD1AAAAhwMAAAAA&#10;" path="m,93l94,r95,93l,93xe" filled="f" strokeweight=".15pt">
                  <v:stroke joinstyle="miter"/>
                  <v:path arrowok="t" o:connecttype="custom" o:connectlocs="0,59055;59690,0;120015,59055;0,59055" o:connectangles="0,0,0,0"/>
                </v:shape>
                <v:shape id="Freeform 160" o:spid="_x0000_s1055" style="position:absolute;left:10037;top:13665;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KAmsMA&#10;AADcAAAADwAAAGRycy9kb3ducmV2LnhtbERPS2vCQBC+C/6HZYTedFOJtqSuUgqF1pPagB6H7DQJ&#10;ZmfT3W0e/94tFLzNx/eczW4wjejI+dqygsdFAoK4sLrmUkH+9T5/BuEDssbGMikYycNuO51sMNO2&#10;5yN1p1CKGMI+QwVVCG0mpS8qMugXtiWO3Ld1BkOErpTaYR/DTSOXSbKWBmuODRW29FZRcT39GgWf&#10;55+rHdNknxYXe+jPy+7S551SD7Ph9QVEoCHcxf/uDx3nr57g75l4gd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KAmsMAAADcAAAADwAAAAAAAAAAAAAAAACYAgAAZHJzL2Rv&#10;d25yZXYueG1sUEsFBgAAAAAEAAQA9QAAAIgDAAAAAA==&#10;" path="m,93l94,r95,93l,93xe" filled="f" strokeweight=".15pt">
                  <v:stroke joinstyle="miter"/>
                  <v:path arrowok="t" o:connecttype="custom" o:connectlocs="0,59055;59690,0;120015,59055;0,59055" o:connectangles="0,0,0,0"/>
                </v:shape>
                <v:shape id="Freeform 161" o:spid="_x0000_s1056" style="position:absolute;left:11237;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6WMQA&#10;AADcAAAADwAAAGRycy9kb3ducmV2LnhtbESP3WrDMAyF7wd7B6PB7lanhZaR1S0lMBhNB/17AC1W&#10;k9BYDrHdZm9fXQx2J3GOzvm0XI+uUzcaQuvZwHSSgSKuvG25NnA+fb69gwoR2WLnmQz8UoD16vlp&#10;ibn1dz7Q7RhrJSEccjTQxNjnWoeqIYdh4nti0S5+cBhlHWptB7xLuOv0LMsW2mHL0tBgT0VD1fWY&#10;nIG0u07LsvzJiu1sv0hjwu9UoDGvL+PmA1SkMf6b/66/rODPhVaekQn0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8eljEAAAA3AAAAA8AAAAAAAAAAAAAAAAAmAIAAGRycy9k&#10;b3ducmV2LnhtbFBLBQYAAAAABAAEAPUAAACJAwAAAAA=&#10;" path="m,93l93,r94,93l,93xe" filled="f" strokeweight=".15pt">
                  <v:stroke joinstyle="miter"/>
                  <v:path arrowok="t" o:connecttype="custom" o:connectlocs="0,59055;59055,0;118745,59055;0,59055" o:connectangles="0,0,0,0"/>
                </v:shape>
                <v:shape id="Freeform 162" o:spid="_x0000_s1057" style="position:absolute;left:12418;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V9sUA&#10;AADcAAAADwAAAGRycy9kb3ducmV2LnhtbESPQWsCMRCF7wX/Qxiht5qtUtHVKCIKPRW0gnobN9PN&#10;tpvJmqTr9t83QqG3Gd5737yZLztbi5Z8qBwreB5kIIgLpysuFRzet08TECEia6wdk4IfCrBc9B7m&#10;mGt34x21+1iKBOGQowITY5NLGQpDFsPANcRJ+3DeYkyrL6X2eEtwW8thlo2lxYrTBYMNrQ0VX/tv&#10;myjm4jft2p9Wk+k5jO11dHz7HCn12O9WMxCRuvhv/ku/6lT/ZQr3Z9IE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5ZX2xQAAANwAAAAPAAAAAAAAAAAAAAAAAJgCAABkcnMv&#10;ZG93bnJldi54bWxQSwUGAAAAAAQABAD1AAAAigMAAAAA&#10;" path="m,93l94,r94,93l,93xe" filled="f" strokeweight=".15pt">
                  <v:stroke joinstyle="miter"/>
                  <v:path arrowok="t" o:connecttype="custom" o:connectlocs="0,59055;59690,0;119380,59055;0,59055" o:connectangles="0,0,0,0"/>
                </v:shape>
                <v:shape id="Freeform 166" o:spid="_x0000_s1058" style="position:absolute;left:26648;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FoocYA&#10;AADcAAAADwAAAGRycy9kb3ducmV2LnhtbESPQWsCMRCF74X+hzBCbzVrFxZdjSLSQk+FaqF6Gzfj&#10;ZtvNZJuk6/rvjVDobYb33jdvFqvBtqInHxrHCibjDARx5XTDtYKP3cvjFESIyBpbx6TgQgFWy/u7&#10;BZbanfmd+m2sRYJwKFGBibErpQyVIYth7DripJ2ctxjT6mupPZ4T3LbyKcsKabHhdMFgRxtD1ff2&#10;1yaKOfrnfuP36+nsEAr7k3++feVKPYyG9RxEpCH+m//SrzrVL3K4PZMm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FoocYAAADcAAAADwAAAAAAAAAAAAAAAACYAgAAZHJz&#10;L2Rvd25yZXYueG1sUEsFBgAAAAAEAAQA9QAAAIsDAAAAAA==&#10;" path="m,93l94,r94,93l,93xe" filled="f" strokeweight=".15pt">
                  <v:stroke joinstyle="miter"/>
                  <v:path arrowok="t" o:connecttype="custom" o:connectlocs="0,59055;59690,0;119380,59055;0,59055" o:connectangles="0,0,0,0"/>
                </v:shape>
                <v:shape id="Freeform 167" o:spid="_x0000_s1059" style="position:absolute;left:27836;top:13665;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zUUMAA&#10;AADcAAAADwAAAGRycy9kb3ducmV2LnhtbERPy6rCMBDdC/5DGMGdpkoRqUYRQfC6uj5Al0MztsVm&#10;Upvctv79jSC4m8N5znLdmVI0VLvCsoLJOAJBnFpdcKbgct6N5iCcR9ZYWiYFL3KwXvV7S0y0bflI&#10;zclnIoSwS1BB7n2VSOnSnAy6sa2IA3e3tUEfYJ1JXWMbwk0pp1E0kwYLDg05VrTNKX2c/oyCn+vz&#10;YV9xdIjTm/1tr9Pm1l4apYaDbrMA4anzX/HHvddh/iyG9zPhAr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JzUUMAAAADcAAAADwAAAAAAAAAAAAAAAACYAgAAZHJzL2Rvd25y&#10;ZXYueG1sUEsFBgAAAAAEAAQA9QAAAIUDAAAAAA==&#10;" path="m,93l94,r95,93l,93xe" filled="f" strokeweight=".15pt">
                  <v:stroke joinstyle="miter"/>
                  <v:path arrowok="t" o:connecttype="custom" o:connectlocs="0,59055;59690,0;120015,59055;0,59055" o:connectangles="0,0,0,0"/>
                </v:shape>
                <v:shape id="Freeform 168" o:spid="_x0000_s1060" style="position:absolute;left:29036;top:13665;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Efe8EA&#10;AADcAAAADwAAAGRycy9kb3ducmV2LnhtbERP3WrCMBS+H/gO4QjezVTBMqpRpCCMdQOnPsCxObbF&#10;5qQ0iXZvvwiCd+fj+z2rzWBacaPeNZYVzKYJCOLS6oYrBafj7v0DhPPIGlvLpOCPHGzWo7cVZtre&#10;+ZduB1+JGMIuQwW1910mpStrMuimtiOO3MX2Bn2EfSV1j/cYblo5T5JUGmw4NtTYUV5TeT0EoyB8&#10;X2dFUZyT/Gu+T8MQ8CfkqNRkPGyXIDwN/iV+uj91nJ8u4PFMvE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RH3vBAAAA3AAAAA8AAAAAAAAAAAAAAAAAmAIAAGRycy9kb3du&#10;cmV2LnhtbFBLBQYAAAAABAAEAPUAAACGAwAAAAA=&#10;" path="m,93l93,r94,93l,93xe" filled="f" strokeweight=".15pt">
                  <v:stroke joinstyle="miter"/>
                  <v:path arrowok="t" o:connecttype="custom" o:connectlocs="0,59055;59055,0;118745,59055;0,59055" o:connectangles="0,0,0,0"/>
                </v:shape>
                <v:shape id="Freeform 169" o:spid="_x0000_s1061" style="position:absolute;left:30224;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OBDMAA&#10;AADcAAAADwAAAGRycy9kb3ducmV2LnhtbERP24rCMBB9F/Yfwgj7pqk+FOkaRQrCYl3w9gGzzdgW&#10;m0lpEu3+/UYQfJvDuc5yPZhW3Kl3jWUFs2kCgri0uuFKweW8nSxAOI+ssbVMCv7IwXr1MVpipu2D&#10;j3Q/+UrEEHYZKqi97zIpXVmTQTe1HXHkrrY36CPsK6l7fMRw08p5kqTSYMOxocaO8prK2ykYBWF/&#10;mxVF8Zvku/khDUPAn5CjUp/jYfMFwtPg3+KX+1vH+WkKz2fiBX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OBDMAAAADcAAAADwAAAAAAAAAAAAAAAACYAgAAZHJzL2Rvd25y&#10;ZXYueG1sUEsFBgAAAAAEAAQA9QAAAIUDAAAAAA==&#10;" path="m,93l93,r94,93l,93xe" filled="f" strokeweight=".15pt">
                  <v:stroke joinstyle="miter"/>
                  <v:path arrowok="t" o:connecttype="custom" o:connectlocs="0,59055;59055,0;118745,59055;0,59055" o:connectangles="0,0,0,0"/>
                </v:shape>
                <v:shape id="Freeform 170" o:spid="_x0000_s1062" style="position:absolute;left:31379;top:13665;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8kl8EA&#10;AADcAAAADwAAAGRycy9kb3ducmV2LnhtbERPzYrCMBC+L/gOYQRva6qH7lKNIgVh2e6Cqz7A2Ixt&#10;sZmUJtH69htB8DYf3+8s14NpxZV611hWMJsmIIhLqxuuFBwP2/dPEM4ja2wtk4I7OVivRm9LzLS9&#10;8R9d974SMYRdhgpq77tMSlfWZNBNbUccubPtDfoI+0rqHm8x3LRyniSpNNhwbKixo7ym8rIPRkH4&#10;ucyKojgl+fd8l4Yh4G/IUanJeNgsQHga/Ev8dH/pOD/9gMcz8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PJJfBAAAA3AAAAA8AAAAAAAAAAAAAAAAAmAIAAGRycy9kb3du&#10;cmV2LnhtbFBLBQYAAAAABAAEAPUAAACGAwAAAAA=&#10;" path="m,93l93,r94,93l,93xe" filled="f" strokeweight=".15pt">
                  <v:stroke joinstyle="miter"/>
                  <v:path arrowok="t" o:connecttype="custom" o:connectlocs="0,59055;59055,0;118745,59055;0,59055" o:connectangles="0,0,0,0"/>
                </v:shape>
                <v:shape id="Freeform 171" o:spid="_x0000_s1063" style="position:absolute;left:32560;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X60MUA&#10;AADcAAAADwAAAGRycy9kb3ducmV2LnhtbESPQUsDMRCF70L/Q5iCN5u1haVum5ZSKngSrAX1Nt2M&#10;m9XNZE3idv33zkHw9oZ588176+3oOzVQTG1gA7ezAhRxHWzLjYHT8/3NElTKyBa7wGTghxJsN5Or&#10;NVY2XPiJhmNulEA4VWjA5dxXWqfakcc0Cz2x7N5D9JhljI22ES8C952eF0WpPbYsHxz2tHdUfx6/&#10;vVDcOR6GfXzdLe/eUum/Fi+PHwtjrqfjbgUq05j/zX/XD1bil5JWyogC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frQxQAAANwAAAAPAAAAAAAAAAAAAAAAAJgCAABkcnMv&#10;ZG93bnJldi54bWxQSwUGAAAAAAQABAD1AAAAigMAAAAA&#10;" path="m,93l94,r94,93l,93xe" filled="f" strokeweight=".15pt">
                  <v:stroke joinstyle="miter"/>
                  <v:path arrowok="t" o:connecttype="custom" o:connectlocs="0,59055;59690,0;119380,59055;0,59055" o:connectangles="0,0,0,0"/>
                </v:shape>
                <v:shape id="Freeform 172" o:spid="_x0000_s1064" style="position:absolute;left:33754;top:1366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lfS8UA&#10;AADcAAAADwAAAGRycy9kb3ducmV2LnhtbESPQWsCMRCF7wX/Qxiht5q1wqKrUUQs9FSoCq23cTNu&#10;tt1Mtkm6rv/eCIXeZnjvffNmseptIzryoXasYDzKQBCXTtdcKTjsX56mIEJE1tg4JgVXCrBaDh4W&#10;WGh34XfqdrESCcKhQAUmxraQMpSGLIaRa4mTdnbeYkyrr6T2eElw28jnLMulxZrTBYMtbQyV37tf&#10;myjm5Lfdxn+up7NjyO3P5OPta6LU47Bfz0FE6uO/+S/9qlP9fAb3Z9IE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V9LxQAAANwAAAAPAAAAAAAAAAAAAAAAAJgCAABkcnMv&#10;ZG93bnJldi54bWxQSwUGAAAAAAQABAD1AAAAigMAAAAA&#10;" path="m,93l94,r94,93l,93xe" filled="f" strokeweight=".15pt">
                  <v:stroke joinstyle="miter"/>
                  <v:path arrowok="t" o:connecttype="custom" o:connectlocs="0,59055;59690,0;119380,59055;0,59055" o:connectangles="0,0,0,0"/>
                </v:shape>
                <v:shape id="Freeform 173" o:spid="_x0000_s1065" style="position:absolute;left:34948;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qPsUA&#10;AADcAAAADwAAAGRycy9kb3ducmV2LnhtbESPzWrDQAyE74W+w6JCbs06OSTFzSYEQ6HELeTvAVSv&#10;Ypt4tca7m7hvXx0CvUnMaObTajO6Tt1oCK1nA7NpBoq48rbl2sD59PH6BipEZIudZzLwSwE26+en&#10;FebW3/lAt2OslYRwyNFAE2Ofax2qhhyGqe+JRbv4wWGUdai1HfAu4a7T8yxbaIctS0ODPRUNVddj&#10;cgbS13VWluVPVuzm+0UaE36nAo2ZvIzbd1CRxvhvflx/WsFfCr48Ix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Pyo+xQAAANwAAAAPAAAAAAAAAAAAAAAAAJgCAABkcnMv&#10;ZG93bnJldi54bWxQSwUGAAAAAAQABAD1AAAAigMAAAAA&#10;" path="m,93l93,r94,93l,93xe" filled="f" strokeweight=".15pt">
                  <v:stroke joinstyle="miter"/>
                  <v:path arrowok="t" o:connecttype="custom" o:connectlocs="0,59055;59055,0;118745,59055;0,59055" o:connectangles="0,0,0,0"/>
                </v:shape>
                <v:shape id="Freeform 174" o:spid="_x0000_s1066" style="position:absolute;left:23092;top:13665;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hFcEA&#10;AADcAAAADwAAAGRycy9kb3ducmV2LnhtbERPS4vCMBC+L+x/CLPgbU0VcZduUxFBUE++QI9DM7bF&#10;ZlKb2NZ/bwRhb/PxPSeZ9aYSLTWutKxgNIxAEGdWl5wrOB6W378gnEfWWFkmBQ9yMEs/PxKMte14&#10;R+3e5yKEsItRQeF9HUvpsoIMuqGtiQN3sY1BH2CTS91gF8JNJcdRNJUGSw4NBda0KCi77u9Gwfp0&#10;u9rHJNpMsrPddqdxe+6OrVKDr37+B8JT7//Fb/dKh/k/I3g9Ey6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y4RXBAAAA3AAAAA8AAAAAAAAAAAAAAAAAmAIAAGRycy9kb3du&#10;cmV2LnhtbFBLBQYAAAAABAAEAPUAAACGAwAAAAA=&#10;" path="m,93l95,r94,93l,93xe" filled="f" strokeweight=".15pt">
                  <v:stroke joinstyle="miter"/>
                  <v:path arrowok="t" o:connecttype="custom" o:connectlocs="0,59055;60325,0;120015,59055;0,59055" o:connectangles="0,0,0,0"/>
                </v:shape>
                <v:shape id="Freeform 175" o:spid="_x0000_s1067" style="position:absolute;left:24293;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R0sEA&#10;AADcAAAADwAAAGRycy9kb3ducmV2LnhtbERPzYrCMBC+L/gOYQRva2oP7lKNIgVh2e6Cqz7A2Ixt&#10;sZmUJtH69htB8DYf3+8s14NpxZV611hWMJsmIIhLqxuuFBwP2/dPEM4ja2wtk4I7OVivRm9LzLS9&#10;8R9d974SMYRdhgpq77tMSlfWZNBNbUccubPtDfoI+0rqHm8x3LQyTZK5NNhwbKixo7ym8rIPRkH4&#10;ucyKojgl+Xe6m4ch4G/IUanJeNgsQHga/Ev8dH/pOP8jhccz8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hEdLBAAAA3AAAAA8AAAAAAAAAAAAAAAAAmAIAAGRycy9kb3du&#10;cmV2LnhtbFBLBQYAAAAABAAEAPUAAACGAwAAAAA=&#10;" path="m,93l94,r93,93l,93xe" filled="f" strokeweight=".15pt">
                  <v:stroke joinstyle="miter"/>
                  <v:path arrowok="t" o:connecttype="custom" o:connectlocs="0,59055;59690,0;118745,59055;0,59055" o:connectangles="0,0,0,0"/>
                </v:shape>
                <v:shape id="Freeform 176" o:spid="_x0000_s1068" style="position:absolute;left:25474;top:13665;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za+cMA&#10;AADcAAAADwAAAGRycy9kb3ducmV2LnhtbERPS2vCQBC+C/6HZQRvZlMVLamrlEKh7ak+IB6H3WkS&#10;zM6m2W0S/31XELzNx/eczW6wteio9ZVjBU9JCoJYO1NxoeB0fJ89g/AB2WDtmBRcycNuOx5tMDOu&#10;5z11h1CIGMI+QwVlCE0mpdclWfSJa4gj9+NaiyHCtpCmxT6G21rO03QlLVYcG0ps6K0kfTn8WQWf&#10;+e/FXZfp11Kf3Xefz7tzf+qUmk6G1xcQgYbwEN/dHybOXy/g9ky8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za+cMAAADcAAAADwAAAAAAAAAAAAAAAACYAgAAZHJzL2Rv&#10;d25yZXYueG1sUEsFBgAAAAAEAAQA9QAAAIgDAAAAAA==&#10;" path="m,93l94,r95,93l,93xe" filled="f" strokeweight=".15pt">
                  <v:stroke joinstyle="miter"/>
                  <v:path arrowok="t" o:connecttype="custom" o:connectlocs="0,59055;59690,0;120015,59055;0,59055" o:connectangles="0,0,0,0"/>
                </v:shape>
                <v:line id="Line 177" o:spid="_x0000_s1069" style="position:absolute;visibility:visible;mso-wrap-style:square" from="753,3072" to="13612,3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yu8MAAADcAAAADwAAAGRycy9kb3ducmV2LnhtbERPTWvCQBC9C/0Pywi9iG6UYCV1I22x&#10;YI/aQnOcZifZYHY2ZFcT/323UPA2j/c5291oW3Gl3jeOFSwXCQji0umGawVfn+/zDQgfkDW2jknB&#10;jTzs8ofJFjPtBj7S9RRqEUPYZ6jAhNBlUvrSkEW/cB1x5CrXWwwR9rXUPQ4x3LZylSRrabHh2GCw&#10;ozdD5fl0sQqK9LIc0tmP6favSfXxXRdFqQulHqfjyzOIQGO4i//dBx3nP6Xw90y8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1srvDAAAA3AAAAA8AAAAAAAAAAAAA&#10;AAAAoQIAAGRycy9kb3ducmV2LnhtbFBLBQYAAAAABAAEAPkAAACRAwAAAAA=&#10;" strokeweight=".3pt">
                  <v:stroke joinstyle="miter"/>
                </v:line>
                <v:line id="Line 178" o:spid="_x0000_s1070" style="position:absolute;visibility:visible;mso-wrap-style:square" from="13625,1161" to="13625,3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kXIMIAAADcAAAADwAAAGRycy9kb3ducmV2LnhtbERPTWvCQBC9F/oflil4Ed0oViW6ShWF&#10;9qgtmOOYHbOh2dmQXU38925B6G0e73OW685W4kaNLx0rGA0TEMS50yUXCn6+94M5CB+QNVaOScGd&#10;PKxXry9LTLVr+UC3YyhEDGGfogITQp1K6XNDFv3Q1cSRu7jGYoiwKaRusI3htpLjJJlKiyXHBoM1&#10;bQ3lv8erVZBNrqN20j+berdJLl+nIstynSnVe+s+FiACdeFf/HR/6jh/9g5/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3kXIMIAAADcAAAADwAAAAAAAAAAAAAA&#10;AAChAgAAZHJzL2Rvd25yZXYueG1sUEsFBgAAAAAEAAQA+QAAAJADAAAAAA==&#10;" strokeweight=".3pt">
                  <v:stroke joinstyle="miter"/>
                </v:line>
                <v:line id="Line 179" o:spid="_x0000_s1071" style="position:absolute;flip:x;visibility:visible;mso-wrap-style:square" from="13587,1148" to="14215,2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3dlMUAAADcAAAADwAAAGRycy9kb3ducmV2LnhtbERPTWvCQBC9C/0PyxS8iG7qIWrqKkWo&#10;FbSHRqXXaXaahGZnl+xWY399VxC8zeN9znzZmUacqPW1ZQVPowQEcWF1zaWCw/51OAXhA7LGxjIp&#10;uJCH5eKhN8dM2zN/0CkPpYgh7DNUUIXgMil9UZFBP7KOOHLftjUYImxLqVs8x3DTyHGSpNJgzbGh&#10;Qkerioqf/Nco+Dqyy1O3Wudvl3T2/ve53Q3WE6X6j93LM4hAXbiLb+6NjvMnKVyfiRf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u3dlMUAAADcAAAADwAAAAAAAAAA&#10;AAAAAAChAgAAZHJzL2Rvd25yZXYueG1sUEsFBgAAAAAEAAQA+QAAAJMDAAAAAA==&#10;" strokeweight=".3pt">
                  <v:stroke joinstyle="miter"/>
                </v:line>
                <v:line id="Line 180" o:spid="_x0000_s1072" style="position:absolute;visibility:visible;mso-wrap-style:square" from="12933,1148" to="13593,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cszMMAAADcAAAADwAAAGRycy9kb3ducmV2LnhtbERPTWvCQBC9F/oflhG8FN1YRCW6kbZU&#10;sEe10BzH7CQbzM6G7Griv+8WCt7m8T5nsx1sI27U+dqxgtk0AUFcOF1zpeD7tJusQPiArLFxTAru&#10;5GGbPT9tMNWu5wPdjqESMYR9igpMCG0qpS8MWfRT1xJHrnSdxRBhV0ndYR/DbSNfk2QhLdYcGwy2&#10;9GGouByvVkE+v876+cvZtJ/vSfn1U+V5oXOlxqPhbQ0i0BAe4n/3Xsf5yyX8PRMvkN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nLMzDAAAA3AAAAA8AAAAAAAAAAAAA&#10;AAAAoQIAAGRycy9kb3ducmV2LnhtbFBLBQYAAAAABAAEAPkAAACRAwAAAAA=&#10;" strokeweight=".3pt">
                  <v:stroke joinstyle="miter"/>
                </v:line>
                <v:shape id="Freeform 181" o:spid="_x0000_s1073" style="position:absolute;left:36110;top:1366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mOMUA&#10;AADcAAAADwAAAGRycy9kb3ducmV2LnhtbESPzWrDQAyE74W+w6JCbs06OSTFzSYEQ6HELeTvAVSv&#10;Ypt4tca7m7hvXx0CvUnMaObTajO6Tt1oCK1nA7NpBoq48rbl2sD59PH6BipEZIudZzLwSwE26+en&#10;FebW3/lAt2OslYRwyNFAE2Ofax2qhhyGqe+JRbv4wWGUdai1HfAu4a7T8yxbaIctS0ODPRUNVddj&#10;cgbS13VWluVPVuzm+0UaE36nAo2ZvIzbd1CRxvhvflx/WsFfCq08Ix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Y4xQAAANwAAAAPAAAAAAAAAAAAAAAAAJgCAABkcnMv&#10;ZG93bnJldi54bWxQSwUGAAAAAAQABAD1AAAAigMAAAAA&#10;" path="m,93l93,r94,93l,93xe" filled="f" strokeweight=".15pt">
                  <v:stroke joinstyle="miter"/>
                  <v:path arrowok="t" o:connecttype="custom" o:connectlocs="0,59055;59055,0;118745,59055;0,59055" o:connectangles="0,0,0,0"/>
                </v:shape>
                <v:shape id="Freeform 182" o:spid="_x0000_s1074" style="position:absolute;left:37297;top:13665;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WDo8IA&#10;AADcAAAADwAAAGRycy9kb3ducmV2LnhtbERPzWrCQBC+C77DMkJvutGDbaOrSECQpoU2+gBjdkyC&#10;2dmQ3dX49m6h0Nt8fL+z3g6mFTfqXWNZwXyWgCAurW64UnA67qdvIJxH1thaJgUPcrDdjEdrTLW9&#10;8w/dCl+JGMIuRQW1910qpStrMuhmtiOO3MX2Bn2EfSV1j/cYblq5SJKlNNhwbKixo6ym8loEoyB8&#10;Xud5np+T7GPxvQxDwK+QoVIvk2G3AuFp8P/iP/dBx/mv7/D7TLx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YOjwgAAANwAAAAPAAAAAAAAAAAAAAAAAJgCAABkcnMvZG93&#10;bnJldi54bWxQSwUGAAAAAAQABAD1AAAAhwMAAAAA&#10;" path="m,93l94,r93,93l,93xe" filled="f" strokeweight=".15pt">
                  <v:stroke joinstyle="miter"/>
                  <v:path arrowok="t" o:connecttype="custom" o:connectlocs="0,59055;59690,0;118745,59055;0,59055" o:connectangles="0,0,0,0"/>
                </v:shape>
                <v:shape id="Freeform 183" o:spid="_x0000_s1075" style="position:absolute;left:13587;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s0qcQA&#10;AADcAAAADwAAAGRycy9kb3ducmV2LnhtbESPQYvCQAyF7wv+hyHC3tapIiLVUUQQ1NOuK+gxdGJb&#10;7GRqZ2zrv98chL0lvJf3vizXvatUS00oPRsYjxJQxJm3JecGzr+7rzmoEJEtVp7JwIsCrFeDjyWm&#10;1nf8Q+0p5kpCOKRooIixTrUOWUEOw8jXxKLdfOMwytrk2jbYSbir9CRJZtphydJQYE3bgrL76ekM&#10;HC6Pu39Nk+M0u/rv7jJpr925NeZz2G8WoCL18d/8vt5bwZ8LvjwjE+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rNKnEAAAA3AAAAA8AAAAAAAAAAAAAAAAAmAIAAGRycy9k&#10;b3ducmV2LnhtbFBLBQYAAAAABAAEAPUAAACJAwAAAAA=&#10;" path="m189,l95,93,,,189,xe" filled="f" strokeweight=".15pt">
                  <v:stroke joinstyle="miter"/>
                  <v:path arrowok="t" o:connecttype="custom" o:connectlocs="120015,0;60325,59055;0,0;120015,0" o:connectangles="0,0,0,0"/>
                </v:shape>
                <v:shape id="Freeform 184" o:spid="_x0000_s1076" style="position:absolute;left:14780;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O1t8UA&#10;AADcAAAADwAAAGRycy9kb3ducmV2LnhtbESPQWsCMRCF7wX/QxjBW82qINutUUQs9FSoCm1v0810&#10;s3UzWZO4rv/eCIXeZnjvffNmseptIzryoXasYDLOQBCXTtdcKTjsXx5zECEia2wck4IrBVgtBw8L&#10;LLS78Dt1u1iJBOFQoAITY1tIGUpDFsPYtcRJ+3HeYkyrr6T2eElw28hpls2lxZrTBYMtbQyVx93Z&#10;Jor59ttu4z/X+dNXmNvT7OPtd6bUaNivn0FE6uO/+S/9qlP9fAL3Z9IE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87W3xQAAANwAAAAPAAAAAAAAAAAAAAAAAJgCAABkcnMv&#10;ZG93bnJldi54bWxQSwUGAAAAAAQABAD1AAAAigMAAAAA&#10;" path="m188,l94,93,,,188,xe" filled="f" strokeweight=".15pt">
                  <v:stroke joinstyle="miter"/>
                  <v:path arrowok="t" o:connecttype="custom" o:connectlocs="119380,0;59690,59055;0,0;119380,0" o:connectangles="0,0,0,0"/>
                </v:shape>
                <v:shape id="Freeform 185" o:spid="_x0000_s1077" style="position:absolute;left:15974;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ErwMUA&#10;AADcAAAADwAAAGRycy9kb3ducmV2LnhtbESPQWsCMRCF7wX/Qxiht5qtgmxXo4hY6KlQFdrexs24&#10;WbuZrEm6rv/eCIXeZnjvffNmvuxtIzryoXas4HmUgSAuna65UrDfvT7lIEJE1tg4JgVXCrBcDB7m&#10;WGh34Q/qtrESCcKhQAUmxraQMpSGLIaRa4mTdnTeYkyrr6T2eElw28hxlk2lxZrTBYMtrQ2VP9tf&#10;myjm4Dfd2n+t8pfvMLXnyef7aaLU47BfzUBE6uO/+S/9plP9fAz3Z9IE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ISvAxQAAANwAAAAPAAAAAAAAAAAAAAAAAJgCAABkcnMv&#10;ZG93bnJldi54bWxQSwUGAAAAAAQABAD1AAAAigMAAAAA&#10;" path="m188,l94,93,,,188,xe" filled="f" strokeweight=".15pt">
                  <v:stroke joinstyle="miter"/>
                  <v:path arrowok="t" o:connecttype="custom" o:connectlocs="119380,0;59690,59055;0,0;119380,0" o:connectangles="0,0,0,0"/>
                </v:shape>
                <v:shape id="Freeform 186" o:spid="_x0000_s1078" style="position:absolute;left:17168;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jEbsEA&#10;AADcAAAADwAAAGRycy9kb3ducmV2LnhtbERP24rCMBB9X/Afwgi+rakKItUoUhDEuuC6+wFjM7bF&#10;ZlKaROvfmwVh3+ZwrrPa9KYRd+pcbVnBZJyAIC6srrlU8Puz+1yAcB5ZY2OZFDzJwWY9+Fhhqu2D&#10;v+l+9qWIIexSVFB536ZSuqIig25sW+LIXW1n0EfYlVJ3+IjhppHTJJlLgzXHhgpbyioqbudgFITj&#10;bZLn+SXJDtPTPPQBv0KGSo2G/XYJwlPv/8Vv917H+YsZ/D0TL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4xG7BAAAA3AAAAA8AAAAAAAAAAAAAAAAAmAIAAGRycy9kb3du&#10;cmV2LnhtbFBLBQYAAAAABAAEAPUAAACGAwAAAAA=&#10;" path="m187,l93,93,,,187,xe" filled="f" strokeweight=".15pt">
                  <v:stroke joinstyle="miter"/>
                  <v:path arrowok="t" o:connecttype="custom" o:connectlocs="118745,0;59055,59055;0,0;118745,0" o:connectangles="0,0,0,0"/>
                </v:shape>
                <v:shape id="Freeform 187" o:spid="_x0000_s1079" style="position:absolute;left:18317;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QWL8YA&#10;AADcAAAADwAAAGRycy9kb3ducmV2LnhtbESPQWsCMRCF74X+hzAFbzWrFtlujSKi4ElQC21v0810&#10;s3UzWZO4bv99IxR6m+G9982b2aK3jejIh9qxgtEwA0FcOl1zpeD1uHnMQYSIrLFxTAp+KMBifn83&#10;w0K7K++pO8RKJAiHAhWYGNtCylAashiGriVO2pfzFmNafSW1x2uC20aOs2wqLdacLhhsaWWoPB0u&#10;NlHMp193K/++zJ8/wtSeJ2+774lSg4d++QIiUh//zX/prU718ye4PZMm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QWL8YAAADcAAAADwAAAAAAAAAAAAAAAACYAgAAZHJz&#10;L2Rvd25yZXYueG1sUEsFBgAAAAAEAAQA9QAAAIsDAAAAAA==&#10;" path="m188,l94,93,,,188,xe" filled="f" strokeweight=".15pt">
                  <v:stroke joinstyle="miter"/>
                  <v:path arrowok="t" o:connecttype="custom" o:connectlocs="119380,0;59690,59055;0,0;119380,0" o:connectangles="0,0,0,0"/>
                </v:shape>
                <v:shape id="Freeform 188" o:spid="_x0000_s1080" style="position:absolute;left:19498;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yXMcEA&#10;AADcAAAADwAAAGRycy9kb3ducmV2LnhtbERPS4vCMBC+L+x/CLPgbU1XdJHaKIsgqCdfYI9DM7bF&#10;ZlKb2NZ/bwRhb/PxPSdZ9KYSLTWutKzgZxiBIM6sLjlXcDquvqcgnEfWWFkmBQ9ysJh/fiQYa9vx&#10;ntqDz0UIYRejgsL7OpbSZQUZdENbEwfuYhuDPsAml7rBLoSbSo6i6FcaLDk0FFjTsqDsergbBZvz&#10;7Wof42g7zlK7686jNu1OrVKDr/5vBsJT7//Fb/dah/nTCbyeCR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clzHBAAAA3AAAAA8AAAAAAAAAAAAAAAAAmAIAAGRycy9kb3du&#10;cmV2LnhtbFBLBQYAAAAABAAEAPUAAACGAwAAAAA=&#10;" path="m189,l95,93,,,189,xe" filled="f" strokeweight=".15pt">
                  <v:stroke joinstyle="miter"/>
                  <v:path arrowok="t" o:connecttype="custom" o:connectlocs="120015,0;60325,59055;0,0;120015,0" o:connectangles="0,0,0,0"/>
                </v:shape>
                <v:shape id="Freeform 189" o:spid="_x0000_s1081" style="position:absolute;left:20699;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9n9sAA&#10;AADcAAAADwAAAGRycy9kb3ducmV2LnhtbERP24rCMBB9X9h/CLPg25rqQ5FqFCkIy9YFbx8wNmNb&#10;bCalSbT+vVkQfJvDuc5iNZhW3Kh3jWUFk3ECgri0uuFKwem4+Z6BcB5ZY2uZFDzIwWr5+bHATNs7&#10;7+l28JWIIewyVFB732VSurImg25sO+LIXWxv0EfYV1L3eI/hppXTJEmlwYZjQ40d5TWV10MwCsL2&#10;OimK4pzkv9NdGoaAfyFHpUZfw3oOwtPg3+KX+0fH+bMU/p+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E9n9sAAAADcAAAADwAAAAAAAAAAAAAAAACYAgAAZHJzL2Rvd25y&#10;ZXYueG1sUEsFBgAAAAAEAAQA9QAAAIUDAAAAAA==&#10;" path="m187,l94,93,,,187,xe" filled="f" strokeweight=".15pt">
                  <v:stroke joinstyle="miter"/>
                  <v:path arrowok="t" o:connecttype="custom" o:connectlocs="118745,0;59690,59055;0,0;118745,0" o:connectangles="0,0,0,0"/>
                </v:shape>
                <v:shape id="Freeform 190" o:spid="_x0000_s1082" style="position:absolute;left:21886;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aIWMYA&#10;AADcAAAADwAAAGRycy9kb3ducmV2LnhtbESPQWsCMRCF74X+hzAFbzWrgt1ujSKi4EmoFtreppvp&#10;ZutmsiZx3f57IxR6m+G9982b2aK3jejIh9qxgtEwA0FcOl1zpeDtsHnMQYSIrLFxTAp+KcBifn83&#10;w0K7C79St4+VSBAOBSowMbaFlKE0ZDEMXUuctG/nLca0+kpqj5cEt40cZ9lUWqw5XTDY0spQedyf&#10;baKYL7/uVv5jmT9/hqk9Td53PxOlBg/98gVEpD7+m//SW53q509weyZN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aIWMYAAADcAAAADwAAAAAAAAAAAAAAAACYAgAAZHJz&#10;L2Rvd25yZXYueG1sUEsFBgAAAAAEAAQA9QAAAIsDAAAAAA==&#10;" path="m188,l94,93,,,188,xe" filled="f" strokeweight=".15pt">
                  <v:stroke joinstyle="miter"/>
                  <v:path arrowok="t" o:connecttype="custom" o:connectlocs="119380,0;59690,59055;0,0;119380,0" o:connectangles="0,0,0,0"/>
                </v:shape>
                <v:shape id="Freeform 191" o:spid="_x0000_s1083" style="position:absolute;left:412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xWH8QA&#10;AADcAAAADwAAAGRycy9kb3ducmV2LnhtbESPQWvCQBCF70L/wzKCN93oQSR1lRIQSlPB2v6AaXaa&#10;BLOzIbur8d87B6G3Gd6b977Z7kfXqSsNofVsYLnIQBFX3rZcG/j5Psw3oEJEtth5JgN3CrDfvUy2&#10;mFt/4y+6nmOtJIRDjgaaGPtc61A15DAsfE8s2p8fHEZZh1rbAW8S7jq9yrK1dtiyNDTYU9FQdTkn&#10;ZyB9XpZlWf5mxcfqtE5jwmMq0JjZdHx7BRVpjP/m5/W7FfyN0MozMoHe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cVh/EAAAA3AAAAA8AAAAAAAAAAAAAAAAAmAIAAGRycy9k&#10;b3ducmV2LnhtbFBLBQYAAAAABAAEAPUAAACJAwAAAAA=&#10;" path="m187,l94,93,,,187,xe" filled="f" strokeweight=".15pt">
                  <v:stroke joinstyle="miter"/>
                  <v:path arrowok="t" o:connecttype="custom" o:connectlocs="118745,0;59690,59055;0,0;118745,0" o:connectangles="0,0,0,0"/>
                </v:shape>
                <v:shape id="Freeform 192" o:spid="_x0000_s1084" style="position:absolute;left:5312;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W5scUA&#10;AADcAAAADwAAAGRycy9kb3ducmV2LnhtbESPQWsCMRCF7wX/Q5iCt5qtgqxbo4hY6KlQFbS36Wa6&#10;2XYzWZO4rv/eCIXeZnjvffNmvuxtIzryoXas4HmUgSAuna65UrDfvT7lIEJE1tg4JgVXCrBcDB7m&#10;WGh34Q/qtrESCcKhQAUmxraQMpSGLIaRa4mT9u28xZhWX0nt8ZLgtpHjLJtKizWnCwZbWhsqf7dn&#10;myjmy2+6tT+u8tlnmNrT5PD+M1Fq+NivXkBE6uO/+S/9plP9fAb3Z9IE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bmxxQAAANwAAAAPAAAAAAAAAAAAAAAAAJgCAABkcnMv&#10;ZG93bnJldi54bWxQSwUGAAAAAAQABAD1AAAAigMAAAAA&#10;" path="m188,l94,93,,,188,xe" filled="f" strokeweight=".15pt">
                  <v:stroke joinstyle="miter"/>
                  <v:path arrowok="t" o:connecttype="custom" o:connectlocs="119380,0;59690,59055;0,0;119380,0" o:connectangles="0,0,0,0"/>
                </v:shape>
                <v:shape id="Freeform 193" o:spid="_x0000_s1085" style="position:absolute;left:6506;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aG8cUA&#10;AADcAAAADwAAAGRycy9kb3ducmV2LnhtbESPQU8CMRCF7yb8h2ZIuElXSQisFEKIJpxMRBL0Nm7H&#10;7ep2urZ1Wf89cyDx9ibz5pv3VpvBt6qnmJrABu6mBSjiKtiGawPH16fbBaiUkS22gcnAHyXYrEc3&#10;KyxtOPML9YdcK4FwKtGAy7krtU6VI49pGjpi2X2G6DHLGGttI54F7lt9XxRz7bFh+eCwo52j6vvw&#10;64XiPuJjv4tv28XyPc39z+z0/DUzZjIetg+gMg3533y93luJv5T4UkYU6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ZobxxQAAANwAAAAPAAAAAAAAAAAAAAAAAJgCAABkcnMv&#10;ZG93bnJldi54bWxQSwUGAAAAAAQABAD1AAAAigMAAAAA&#10;" path="m188,l94,93,,,188,xe" filled="f" strokeweight=".15pt">
                  <v:stroke joinstyle="miter"/>
                  <v:path arrowok="t" o:connecttype="custom" o:connectlocs="119380,0;59690,59055;0,0;119380,0" o:connectangles="0,0,0,0"/>
                </v:shape>
                <v:shape id="Freeform 194" o:spid="_x0000_s1086" style="position:absolute;left:7694;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4H78EA&#10;AADcAAAADwAAAGRycy9kb3ducmV2LnhtbERPS4vCMBC+L+x/CLPgbU0Vkd1uUxFBUE++QI9DM7bF&#10;ZlKb2NZ/bwRhb/PxPSeZ9aYSLTWutKxgNIxAEGdWl5wrOB6W3z8gnEfWWFkmBQ9yMEs/PxKMte14&#10;R+3e5yKEsItRQeF9HUvpsoIMuqGtiQN3sY1BH2CTS91gF8JNJcdRNJUGSw4NBda0KCi77u9Gwfp0&#10;u9rHJNpMsrPddqdxe+6OrVKDr37+B8JT7//Fb/dKh/m/I3g9Ey6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B+/BAAAA3AAAAA8AAAAAAAAAAAAAAAAAmAIAAGRycy9kb3du&#10;cmV2LnhtbFBLBQYAAAAABAAEAPUAAACGAwAAAAA=&#10;" path="m189,l94,93,,,189,xe" filled="f" strokeweight=".15pt">
                  <v:stroke joinstyle="miter"/>
                  <v:path arrowok="t" o:connecttype="custom" o:connectlocs="120015,0;59690,59055;0,0;120015,0" o:connectangles="0,0,0,0"/>
                </v:shape>
                <v:shape id="Freeform 195" o:spid="_x0000_s1087" style="position:absolute;left:8849;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yZmMEA&#10;AADcAAAADwAAAGRycy9kb3ducmV2LnhtbERPS4vCMBC+L/gfwgjetqlFlrUaRYSF1ZMv0OPQjG2x&#10;mdQmtvXfmwVhb/PxPWe+7E0lWmpcaVnBOIpBEGdWl5wrOB1/Pr9BOI+ssbJMCp7kYLkYfMwx1bbj&#10;PbUHn4sQwi5FBYX3dSqlywoy6CJbEwfuahuDPsAml7rBLoSbSiZx/CUNlhwaCqxpXVB2OzyMgs35&#10;frPPSbydZBe7685Je+lOrVKjYb+agfDU+3/x2/2rw/xpAn/PhAv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smZjBAAAA3AAAAA8AAAAAAAAAAAAAAAAAmAIAAGRycy9kb3du&#10;cmV2LnhtbFBLBQYAAAAABAAEAPUAAACGAwAAAAA=&#10;" path="m189,l94,93,,,189,xe" filled="f" strokeweight=".15pt">
                  <v:stroke joinstyle="miter"/>
                  <v:path arrowok="t" o:connecttype="custom" o:connectlocs="120015,0;59690,59055;0,0;120015,0" o:connectangles="0,0,0,0"/>
                </v:shape>
                <v:shape id="Freeform 196" o:spid="_x0000_s1088" style="position:absolute;left:10037;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A8A8MA&#10;AADcAAAADwAAAGRycy9kb3ducmV2LnhtbERPS2vCQBC+C/6HZQRvZlMVsamrlEKh7ak+IB6H3WkS&#10;zM6m2W0S/31XELzNx/eczW6wteio9ZVjBU9JCoJYO1NxoeB0fJ+tQfiAbLB2TAqu5GG3HY82mBnX&#10;8566QyhEDGGfoYIyhCaT0uuSLPrENcSR+3GtxRBhW0jTYh/DbS3nabqSFiuODSU29FaSvhz+rILP&#10;/Pfirsv0a6nP7rvP5925P3VKTSfD6wuIQEN4iO/uDxPnPy/g9ky8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A8A8MAAADcAAAADwAAAAAAAAAAAAAAAACYAgAAZHJzL2Rv&#10;d25yZXYueG1sUEsFBgAAAAAEAAQA9QAAAIgDAAAAAA==&#10;" path="m189,l94,93,,,189,xe" filled="f" strokeweight=".15pt">
                  <v:stroke joinstyle="miter"/>
                  <v:path arrowok="t" o:connecttype="custom" o:connectlocs="120015,0;59690,59055;0,0;120015,0" o:connectangles="0,0,0,0"/>
                </v:shape>
                <v:shape id="Freeform 197" o:spid="_x0000_s1089" style="position:absolute;left:11237;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jKx8IA&#10;AADcAAAADwAAAGRycy9kb3ducmV2LnhtbERP3WrCMBS+F/YO4Qx2p6kyRKupSGEw1g202wMcm2Nb&#10;2pyUJtHu7ZfBYHfn4/s9+8NkenGj0bWWFSwXCQjiyuqWawVfny/zDQjnkTX2lknBNzk4ZA+zPaba&#10;3vlMt9LXIoawS1FB4/2QSumqhgy6hR2II3e1o0Ef4VhLPeI9hpterpJkLQ22HBsaHChvqOrKYBSE&#10;925ZFMUlyd9Wp3WYAn6EHJV6epyOOxCeJv8v/nO/6jh/+wy/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MrHwgAAANwAAAAPAAAAAAAAAAAAAAAAAJgCAABkcnMvZG93&#10;bnJldi54bWxQSwUGAAAAAAQABAD1AAAAhwMAAAAA&#10;" path="m187,l93,93,,,187,xe" filled="f" strokeweight=".15pt">
                  <v:stroke joinstyle="miter"/>
                  <v:path arrowok="t" o:connecttype="custom" o:connectlocs="118745,0;59055,59055;0,0;118745,0" o:connectangles="0,0,0,0"/>
                </v:shape>
                <v:shape id="Freeform 198" o:spid="_x0000_s1090" style="position:absolute;left:12418;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lacUA&#10;AADcAAAADwAAAGRycy9kb3ducmV2LnhtbESPQWsCMRCF7wX/Qxiht5qtUtHVKCIKPRW0gnobN9PN&#10;tpvJmqTr9t83QqG3Gd5737yZLztbi5Z8qBwreB5kIIgLpysuFRzet08TECEia6wdk4IfCrBc9B7m&#10;mGt34x21+1iKBOGQowITY5NLGQpDFsPANcRJ+3DeYkyrL6X2eEtwW8thlo2lxYrTBYMNrQ0VX/tv&#10;myjm4jft2p9Wk+k5jO11dHz7HCn12O9WMxCRuvhv/ku/6lR/+gL3Z9IE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SVpxQAAANwAAAAPAAAAAAAAAAAAAAAAAJgCAABkcnMv&#10;ZG93bnJldi54bWxQSwUGAAAAAAQABAD1AAAAigMAAAAA&#10;" path="m188,l94,93,,,188,xe" filled="f" strokeweight=".15pt">
                  <v:stroke joinstyle="miter"/>
                  <v:path arrowok="t" o:connecttype="custom" o:connectlocs="119380,0;59690,59055;0,0;119380,0" o:connectangles="0,0,0,0"/>
                </v:shape>
                <v:shape id="Freeform 199" o:spid="_x0000_s1091" style="position:absolute;left:26648;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O7HsUA&#10;AADcAAAADwAAAGRycy9kb3ducmV2LnhtbESPQWsCMRCF7wX/Qxiht5q1wqKrUUQs9FSoCq23cTNu&#10;tt1Mtkm6rv/eCIXeZnjvffNmseptIzryoXasYDzKQBCXTtdcKTjsX56mIEJE1tg4JgVXCrBaDh4W&#10;WGh34XfqdrESCcKhQAUmxraQMpSGLIaRa4mTdnbeYkyrr6T2eElw28jnLMulxZrTBYMtbQyV37tf&#10;myjm5Lfdxn+up7NjyO3P5OPta6LU47Bfz0FE6uO/+S/9qlP9WQ73Z9IE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w7sexQAAANwAAAAPAAAAAAAAAAAAAAAAAJgCAABkcnMv&#10;ZG93bnJldi54bWxQSwUGAAAAAAQABAD1AAAAigMAAAAA&#10;" path="m188,l94,93,,,188,xe" filled="f" strokeweight=".15pt">
                  <v:stroke joinstyle="miter"/>
                  <v:path arrowok="t" o:connecttype="custom" o:connectlocs="119380,0;59690,59055;0,0;119380,0" o:connectangles="0,0,0,0"/>
                </v:shape>
                <v:shape id="Freeform 200" o:spid="_x0000_s1092" style="position:absolute;left:27836;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s6AMMA&#10;AADcAAAADwAAAGRycy9kb3ducmV2LnhtbERPS2vCQBC+C/6HZYTedFMJ2qauUgqF1pPagB6H7DQJ&#10;ZmfT3W0e/94tFLzNx/eczW4wjejI+dqygsdFAoK4sLrmUkH+9T5/AuEDssbGMikYycNuO51sMNO2&#10;5yN1p1CKGMI+QwVVCG0mpS8qMugXtiWO3Ld1BkOErpTaYR/DTSOXSbKSBmuODRW29FZRcT39GgWf&#10;55+rHdNknxYXe+jPy+7S551SD7Ph9QVEoCHcxf/uDx3nP6/h75l4gd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s6AMMAAADcAAAADwAAAAAAAAAAAAAAAACYAgAAZHJzL2Rv&#10;d25yZXYueG1sUEsFBgAAAAAEAAQA9QAAAIgDAAAAAA==&#10;" path="m189,l94,93,,,189,xe" filled="f" strokeweight=".15pt">
                  <v:stroke joinstyle="miter"/>
                  <v:path arrowok="t" o:connecttype="custom" o:connectlocs="120015,0;59690,59055;0,0;120015,0" o:connectangles="0,0,0,0"/>
                </v:shape>
                <v:shape id="Freeform 201" o:spid="_x0000_s1093" style="position:absolute;left:29036;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XAwsUA&#10;AADcAAAADwAAAGRycy9kb3ducmV2LnhtbESPzWrDQAyE74W+w6JCbs06OYTUzSYEQ6HELeTvAVSv&#10;Ypt4tca7m7hvXx0CvUnMaObTajO6Tt1oCK1nA7NpBoq48rbl2sD59PG6BBUissXOMxn4pQCb9fPT&#10;CnPr73yg2zHWSkI45GigibHPtQ5VQw7D1PfEol384DDKOtTaDniXcNfpeZYttMOWpaHBnoqGqusx&#10;OQPp6zory/InK3bz/SKNCb9TgcZMXsbtO6hIY/w3P64/reC/Ca08Ix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RcDCxQAAANwAAAAPAAAAAAAAAAAAAAAAAJgCAABkcnMv&#10;ZG93bnJldi54bWxQSwUGAAAAAAQABAD1AAAAigMAAAAA&#10;" path="m187,l93,93,,,187,xe" filled="f" strokeweight=".15pt">
                  <v:stroke joinstyle="miter"/>
                  <v:path arrowok="t" o:connecttype="custom" o:connectlocs="118745,0;59055,59055;0,0;118745,0" o:connectangles="0,0,0,0"/>
                </v:shape>
                <v:shape id="Freeform 202" o:spid="_x0000_s1094" style="position:absolute;left:30224;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llWcEA&#10;AADcAAAADwAAAGRycy9kb3ducmV2LnhtbERPzYrCMBC+C/sOYRa8aaoH0WoUKSwsdgV19wHGZmyL&#10;zaQ0iXbf3giCt/n4fme16U0jbtS52rKCyTgBQVxYXXOp4O/3azQH4TyyxsYyKfgnB5v1x2CFqbZ3&#10;PtLt5EsRQ9ilqKDyvk2ldEVFBt3YtsSRu9jOoI+wK6Xu8B7DTSOnSTKTBmuODRW2lFVUXE/BKAg/&#10;10me5+ck200Ps9AH3IcMlRp+9tslCE+9f4tf7m8d5y8W8HwmXi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JZVnBAAAA3AAAAA8AAAAAAAAAAAAAAAAAmAIAAGRycy9kb3du&#10;cmV2LnhtbFBLBQYAAAAABAAEAPUAAACGAwAAAAA=&#10;" path="m187,l93,93,,,187,xe" filled="f" strokeweight=".15pt">
                  <v:stroke joinstyle="miter"/>
                  <v:path arrowok="t" o:connecttype="custom" o:connectlocs="118745,0;59055,59055;0,0;118745,0" o:connectangles="0,0,0,0"/>
                </v:shape>
                <v:shape id="Freeform 203" o:spid="_x0000_s1095" style="position:absolute;left:31379;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w4P8MA&#10;AADcAAAADwAAAGRycy9kb3ducmV2LnhtbESPUWvCMBSF34X9h3CFvWmiDzI6o4yCMNYJTv0Bd81d&#10;W2xuSpO03b83wmCPh3POdzjb/WRbMVDvG8caVksFgrh0puFKw/VyWLyA8AHZYOuYNPySh/3uabbF&#10;zLiRv2g4h0okCPsMNdQhdJmUvqzJol+6jjh5P663GJLsK2l6HBPctnKt1EZabDgt1NhRXlN5O0er&#10;IX7eVkVRfKv8Y33axCniMeao9fN8ensFEWgK/+G/9rvRkIjwOJOO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w4P8MAAADcAAAADwAAAAAAAAAAAAAAAACYAgAAZHJzL2Rv&#10;d25yZXYueG1sUEsFBgAAAAAEAAQA9QAAAIgDAAAAAA==&#10;" path="m187,l93,93,,,187,xe" filled="f" strokeweight=".15pt">
                  <v:stroke joinstyle="miter"/>
                  <v:path arrowok="t" o:connecttype="custom" o:connectlocs="118745,0;59055,59055;0,0;118745,0" o:connectangles="0,0,0,0"/>
                </v:shape>
                <v:shape id="Freeform 204" o:spid="_x0000_s1096" style="position:absolute;left:32560;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XXkcQA&#10;AADcAAAADwAAAGRycy9kb3ducmV2LnhtbESPQWsCMRSE74L/ITzBW82qILoaRcRCT4K2UHt73Tw3&#10;225e1iSu23/fFAoeh5n5hlltOluLlnyoHCsYjzIQxIXTFZcK3l6fn+YgQkTWWDsmBT8UYLPu91aY&#10;a3fnI7WnWIoE4ZCjAhNjk0sZCkMWw8g1xMm7OG8xJulLqT3eE9zWcpJlM2mx4rRgsKGdoeL7dLOJ&#10;Yj79vt3583a++Agze52+H76mSg0H3XYJIlIXH+H/9otWMMnG8HcmHQ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F15HEAAAA3AAAAA8AAAAAAAAAAAAAAAAAmAIAAGRycy9k&#10;b3ducmV2LnhtbFBLBQYAAAAABAAEAPUAAACJAwAAAAA=&#10;" path="m188,l94,93,,,188,xe" filled="f" strokeweight=".15pt">
                  <v:stroke joinstyle="miter"/>
                  <v:path arrowok="t" o:connecttype="custom" o:connectlocs="119380,0;59690,59055;0,0;119380,0" o:connectangles="0,0,0,0"/>
                </v:shape>
                <v:shape id="Freeform 205" o:spid="_x0000_s1097" style="position:absolute;left:33754;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dJ5sUA&#10;AADcAAAADwAAAGRycy9kb3ducmV2LnhtbESPQWsCMRSE70L/Q3gFb5p1BbFbo4hY6KlQK7S9vW5e&#10;N1s3L2sS1/Xfm4LgcZiZb5jFqreN6MiH2rGCyTgDQVw6XXOlYP/xMpqDCBFZY+OYFFwowGr5MFhg&#10;od2Z36nbxUokCIcCFZgY20LKUBqyGMauJU7er/MWY5K+ktrjOcFtI/Msm0mLNacFgy1tDJWH3ckm&#10;ivnx227jv9bzp+8ws8fp59vfVKnhY79+BhGpj/fwrf2qFeRZDv9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0nmxQAAANwAAAAPAAAAAAAAAAAAAAAAAJgCAABkcnMv&#10;ZG93bnJldi54bWxQSwUGAAAAAAQABAD1AAAAigMAAAAA&#10;" path="m188,l94,93,,,188,xe" filled="f" strokeweight=".15pt">
                  <v:stroke joinstyle="miter"/>
                  <v:path arrowok="t" o:connecttype="custom" o:connectlocs="119380,0;59690,59055;0,0;119380,0" o:connectangles="0,0,0,0"/>
                </v:shape>
                <v:shape id="Freeform 206" o:spid="_x0000_s1098" style="position:absolute;left:34948;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6mSMQA&#10;AADcAAAADwAAAGRycy9kb3ducmV2LnhtbESPUWvCMBSF3wf+h3AF32ZiBRnVKFIQxrrBpv6Aa3Nt&#10;i81NaRLt/v0yGOzxcM75DmezG20n7jT41rGGxVyBIK6cabnWcD4dnl9A+IBssHNMGr7Jw247edpg&#10;btyDv+h+DLVIEPY5amhC6HMpfdWQRT93PXHyrm6wGJIcamkGfCS47WSm1EpabDktNNhT0VB1O0ar&#10;Ib7fFmVZXlTxln2u4hjxIxao9Ww67tcgAo3hP/zXfjUaMrWE3zPp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OpkjEAAAA3AAAAA8AAAAAAAAAAAAAAAAAmAIAAGRycy9k&#10;b3ducmV2LnhtbFBLBQYAAAAABAAEAPUAAACJAwAAAAA=&#10;" path="m187,l93,93,,,187,xe" filled="f" strokeweight=".15pt">
                  <v:stroke joinstyle="miter"/>
                  <v:path arrowok="t" o:connecttype="custom" o:connectlocs="118745,0;59055,59055;0,0;118745,0" o:connectangles="0,0,0,0"/>
                </v:shape>
                <v:shape id="Freeform 207" o:spid="_x0000_s1099" style="position:absolute;left:23092;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QjMMA&#10;AADcAAAADwAAAGRycy9kb3ducmV2LnhtbESPQWvCQBSE7wX/w/IEb3XXEEqJriKCUD2pFfT4yD6T&#10;YPZtzG6T+O/dQqHHYWa+YRarwdaio9ZXjjXMpgoEce5MxYWG8/f2/ROED8gGa8ek4UkeVsvR2wIz&#10;43o+UncKhYgQ9hlqKENoMil9XpJFP3UNcfRurrUYomwLaVrsI9zWMlHqQ1qsOC6U2NCmpPx++rEa&#10;dpfH3T1TtU/zqzv0l6S79udO68l4WM9BBBrCf/iv/WU0JCqF3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ZQjMMAAADcAAAADwAAAAAAAAAAAAAAAACYAgAAZHJzL2Rv&#10;d25yZXYueG1sUEsFBgAAAAAEAAQA9QAAAIgDAAAAAA==&#10;" path="m189,l95,93,,,189,xe" filled="f" strokeweight=".15pt">
                  <v:stroke joinstyle="miter"/>
                  <v:path arrowok="t" o:connecttype="custom" o:connectlocs="120015,0;60325,59055;0,0;120015,0" o:connectangles="0,0,0,0"/>
                </v:shape>
                <v:shape id="Freeform 208" o:spid="_x0000_s1100" style="position:absolute;left:24293;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bp8QA&#10;AADcAAAADwAAAGRycy9kb3ducmV2LnhtbESPUWvCMBSF3wf+h3AF32ZiQRnVKFIQxrrBpv6Aa3Nt&#10;i81NaRLt/v0yGOzxcM75DmezG20n7jT41rGGxVyBIK6cabnWcD4dnl9A+IBssHNMGr7Jw247edpg&#10;btyDv+h+DLVIEPY5amhC6HMpfdWQRT93PXHyrm6wGJIcamkGfCS47WSm1EpabDktNNhT0VB1O0ar&#10;Ib7fFmVZXlTxln2u4hjxIxao9Ww67tcgAo3hP/zXfjUaMrWE3zPp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rm6fEAAAA3AAAAA8AAAAAAAAAAAAAAAAAmAIAAGRycy9k&#10;b3ducmV2LnhtbFBLBQYAAAAABAAEAPUAAACJAwAAAAA=&#10;" path="m187,l94,93,,,187,xe" filled="f" strokeweight=".15pt">
                  <v:stroke joinstyle="miter"/>
                  <v:path arrowok="t" o:connecttype="custom" o:connectlocs="118745,0;59690,59055;0,0;118745,0" o:connectangles="0,0,0,0"/>
                </v:shape>
                <v:shape id="Freeform 209" o:spid="_x0000_s1101" style="position:absolute;left:25474;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rYMUA&#10;AADcAAAADwAAAGRycy9kb3ducmV2LnhtbESPwWrDMBBE74X8g9hCbo1UE0xxo4RSCKQ5ta7BOS7W&#10;1jaxVo6l2s7fV4VAjsPMvGE2u9l2YqTBt441PK8UCOLKmZZrDcX3/ukFhA/IBjvHpOFKHnbbxcMG&#10;M+Mm/qIxD7WIEPYZamhC6DMpfdWQRb9yPXH0ftxgMUQ51NIMOEW47WSiVCotthwXGuzpvaHqnP9a&#10;DR/l5eyua3VcVyf3OZXJeJqKUevl4/z2CiLQHO7hW/tgNCQqhf8z8Qj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GtgxQAAANwAAAAPAAAAAAAAAAAAAAAAAJgCAABkcnMv&#10;ZG93bnJldi54bWxQSwUGAAAAAAQABAD1AAAAigMAAAAA&#10;" path="m189,l94,93,,,189,xe" filled="f" strokeweight=".15pt">
                  <v:stroke joinstyle="miter"/>
                  <v:path arrowok="t" o:connecttype="custom" o:connectlocs="120015,0;59690,59055;0,0;120015,0" o:connectangles="0,0,0,0"/>
                </v:shape>
                <v:shape id="Freeform 210" o:spid="_x0000_s1102" style="position:absolute;left:36110;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gS8QA&#10;AADcAAAADwAAAGRycy9kb3ducmV2LnhtbESPUWvCMBSF3wf7D+EKe5uJfVDpjCKFgViFqfsBd81d&#10;W2xuSpNo9+/NYLDHwznnO5zVZrSduNHgW8caZlMFgrhypuVaw+fl/XUJwgdkg51j0vBDHjbr56cV&#10;5sbd+US3c6hFgrDPUUMTQp9L6auGLPqp64mT9+0GiyHJoZZmwHuC205mSs2lxZbTQoM9FQ1V13O0&#10;GuLhOivL8ksV++xjHseIx1ig1i+TcfsGItAY/sN/7Z3RkKkF/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1oEvEAAAA3AAAAA8AAAAAAAAAAAAAAAAAmAIAAGRycy9k&#10;b3ducmV2LnhtbFBLBQYAAAAABAAEAPUAAACJAwAAAAA=&#10;" path="m187,l93,93,,,187,xe" filled="f" strokeweight=".15pt">
                  <v:stroke joinstyle="miter"/>
                  <v:path arrowok="t" o:connecttype="custom" o:connectlocs="118745,0;59055,59055;0,0;118745,0" o:connectangles="0,0,0,0"/>
                </v:shape>
                <v:shape id="Freeform 211" o:spid="_x0000_s1103" style="position:absolute;left:37297;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0OcAA&#10;AADcAAAADwAAAGRycy9kb3ducmV2LnhtbERP3WrCMBS+F/YO4Qy808ReiFSjjMJArAP/HuCsOWuL&#10;zUlpEu3efrkYePnx/W92o+3EgwbfOtawmCsQxJUzLdcabtfP2QqED8gGO8ek4Zc87LZvkw3mxj35&#10;TI9LqEUKYZ+jhiaEPpfSVw1Z9HPXEyfuxw0WQ4JDLc2AzxRuO5kptZQWW04NDfZUNFTdL9FqiMf7&#10;oizLb1UcstMyjhG/YoFaT9/HjzWIQGN4if/de6MhU2ltOp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Go0OcAAAADcAAAADwAAAAAAAAAAAAAAAACYAgAAZHJzL2Rvd25y&#10;ZXYueG1sUEsFBgAAAAAEAAQA9QAAAIUDAAAAAA==&#10;" path="m187,l94,93,,,187,xe" filled="f" strokeweight=".15pt">
                  <v:stroke joinstyle="miter"/>
                  <v:path arrowok="t" o:connecttype="custom" o:connectlocs="118745,0;59690,59055;0,0;118745,0" o:connectangles="0,0,0,0"/>
                </v:shape>
                <v:shape id="Freeform 212" o:spid="_x0000_s1104" style="position:absolute;left:4125;top:13061;width:597;height:1194;visibility:visible;mso-wrap-style:square;v-text-anchor:top" coordsize="94,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l4WMUA&#10;AADcAAAADwAAAGRycy9kb3ducmV2LnhtbESPT2vCQBTE74LfYXmCF9FNc+if1E0Qi6WepFb0+sg+&#10;s6HZtyG7iem37xYKHoeZ+Q2zLkbbiIE6XztW8LBKQBCXTtdcKTh97ZbPIHxA1tg4JgU/5KHIp5M1&#10;Ztrd+JOGY6hEhLDPUIEJoc2k9KUhi37lWuLoXV1nMUTZVVJ3eItw28g0SR6lxZrjgsGWtobK72Nv&#10;FfTp+f1wePL+tLjS4u1s2ez3F6Xms3HzCiLQGO7h//aHVpAmL/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XhYxQAAANwAAAAPAAAAAAAAAAAAAAAAAJgCAABkcnMv&#10;ZG93bnJldi54bWxQSwUGAAAAAAQABAD1AAAAigMAAAAA&#10;" path="m,l94,94,,188,,xe" filled="f" strokeweight=".15pt">
                  <v:stroke joinstyle="miter"/>
                  <v:path arrowok="t" o:connecttype="custom" o:connectlocs="0,0;59690,59690;0,119380;0,0" o:connectangles="0,0,0,0"/>
                </v:shape>
                <v:shape id="Freeform 213" o:spid="_x0000_s1105" style="position:absolute;left:4125;top:11874;width:597;height:1187;visibility:visible;mso-wrap-style:square;v-text-anchor:top" coordsize="94,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sgwsAA&#10;AADcAAAADwAAAGRycy9kb3ducmV2LnhtbERPz2vCMBS+C/4P4Qm7aVoHo6umxY11uKO6g8dH82yL&#10;zUtJsrb7781hsOPH93tfzqYXIznfWVaQbhIQxLXVHTcKvi/VOgPhA7LG3jIp+CUPZbFc7DHXduIT&#10;jefQiBjCPkcFbQhDLqWvWzLoN3YgjtzNOoMhQtdI7XCK4aaX2yR5kQY7jg0tDvTeUn0//xgFrn9O&#10;so+rPqF5/cRDw+nXW1cp9bSaDzsQgebwL/5zH7WCbRrnxzPxCMj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sgwsAAAADcAAAADwAAAAAAAAAAAAAAAACYAgAAZHJzL2Rvd25y&#10;ZXYueG1sUEsFBgAAAAAEAAQA9QAAAIUDAAAAAA==&#10;" path="m,l94,93,,187,,xe" filled="f" strokeweight=".15pt">
                  <v:stroke joinstyle="miter"/>
                  <v:path arrowok="t" o:connecttype="custom" o:connectlocs="0,0;59690,59055;0,118745;0,0" o:connectangles="0,0,0,0"/>
                </v:shape>
                <v:shape id="Freeform 214" o:spid="_x0000_s1106" style="position:absolute;left:4125;top:10680;width:591;height:1188;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oHdsMA&#10;AADcAAAADwAAAGRycy9kb3ducmV2LnhtbESPQWuDQBSE74X8h+UFcmtWJUiw2YgJlPRWalPo8eG+&#10;qui+FXeN5t9nC4Ueh5n5hjnki+nFjUbXWlYQbyMQxJXVLdcKrp+vz3sQziNr7C2Tgjs5yI+rpwNm&#10;2s78QbfS1yJA2GWooPF+yKR0VUMG3dYOxMH7saNBH+RYSz3iHOCml0kUpdJgy2GhwYHODVVdORkF&#10;31/kT/tC7+ZLmlz64b0jniKlNuuleAHhafH/4b/2m1aQxDH8nglHQB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oHdsMAAADcAAAADwAAAAAAAAAAAAAAAACYAgAAZHJzL2Rv&#10;d25yZXYueG1sUEsFBgAAAAAEAAQA9QAAAIgDAAAAAA==&#10;" path="m,l93,93,,187,,xe" filled="f" strokeweight=".15pt">
                  <v:stroke joinstyle="miter"/>
                  <v:path arrowok="t" o:connecttype="custom" o:connectlocs="0,0;59055,59055;0,118745;0,0" o:connectangles="0,0,0,0"/>
                </v:shape>
                <v:shape id="Freeform 215" o:spid="_x0000_s1107" style="position:absolute;left:4125;top:9493;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iZAb8A&#10;AADcAAAADwAAAGRycy9kb3ducmV2LnhtbESPzQrCMBCE74LvEFbwpqlFRKpRVBC9iX/gcWnWtths&#10;ShNtfXsjCB6HmfmGmS9bU4oX1a6wrGA0jEAQp1YXnCm4nLeDKQjnkTWWlknBmxwsF93OHBNtGz7S&#10;6+QzESDsElSQe18lUro0J4NuaCvi4N1tbdAHWWdS19gEuCllHEUTabDgsJBjRZuc0sfpaRTcruTX&#10;05UeN7tJvCurw4P4GSnV77WrGQhPrf+Hf+29VhCPYvieCUd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eJkBvwAAANwAAAAPAAAAAAAAAAAAAAAAAJgCAABkcnMvZG93bnJl&#10;di54bWxQSwUGAAAAAAQABAD1AAAAhAMAAAAA&#10;" path="m,l93,93,,187,,xe" filled="f" strokeweight=".15pt">
                  <v:stroke joinstyle="miter"/>
                  <v:path arrowok="t" o:connecttype="custom" o:connectlocs="0,0;59055,59055;0,118745;0,0" o:connectangles="0,0,0,0"/>
                </v:shape>
                <v:shape id="Freeform 216" o:spid="_x0000_s1108" style="position:absolute;left:4125;top:8324;width:597;height:1194;visibility:visible;mso-wrap-style:square;v-text-anchor:top" coordsize="94,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jZb8MA&#10;AADcAAAADwAAAGRycy9kb3ducmV2LnhtbESPQYvCMBSE74L/IbwFL6KpFVzpGkUURU+iK+710Tyb&#10;ss1LaaLWf79ZEDwOM/MNM1u0thJ3anzpWMFomIAgzp0uuVBw/t4MpiB8QNZYOSYFT/KwmHc7M8y0&#10;e/CR7qdQiAhhn6ECE0KdSelzQxb90NXE0bu6xmKIsimkbvAR4baSaZJMpMWS44LBmlaG8t/TzSq4&#10;pZft4fDp/bl/pf76Ytns9z9K9T7a5ReIQG14h1/tnVaQjsbwfyYeAT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jZb8MAAADcAAAADwAAAAAAAAAAAAAAAACYAgAAZHJzL2Rv&#10;d25yZXYueG1sUEsFBgAAAAAEAAQA9QAAAIgDAAAAAA==&#10;" path="m,l94,94,,188,,xe" filled="f" strokeweight=".15pt">
                  <v:stroke joinstyle="miter"/>
                  <v:path arrowok="t" o:connecttype="custom" o:connectlocs="0,0;59690,59690;0,119380;0,0" o:connectangles="0,0,0,0"/>
                </v:shape>
                <v:shape id="Freeform 217" o:spid="_x0000_s1109" style="position:absolute;left:4125;top:7137;width:597;height:1187;visibility:visible;mso-wrap-style:square;v-text-anchor:top" coordsize="94,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AmwcQA&#10;AADcAAAADwAAAGRycy9kb3ducmV2LnhtbESPQWvCQBSE74L/YXlCb2YTW4qN2QSVWtpjtAePj+wz&#10;CWbfht2tpv++Wyj0OMzMN0xRTWYQN3K+t6wgS1IQxI3VPbcKPk+H5RqED8gaB8uk4Js8VOV8VmCu&#10;7Z1ruh1DKyKEfY4KuhDGXErfdGTQJ3Ykjt7FOoMhStdK7fAe4WaQqzR9lgZ7jgsdjrTvqLkev4wC&#10;Nzym69ezrtG8vOG25exj1x+UelhM2w2IQFP4D/+137WCVfYEv2fiEZD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wJsHEAAAA3AAAAA8AAAAAAAAAAAAAAAAAmAIAAGRycy9k&#10;b3ducmV2LnhtbFBLBQYAAAAABAAEAPUAAACJAwAAAAA=&#10;" path="m,l94,93,,187,,xe" filled="f" strokeweight=".15pt">
                  <v:stroke joinstyle="miter"/>
                  <v:path arrowok="t" o:connecttype="custom" o:connectlocs="0,0;59690,59055;0,118745;0,0" o:connectangles="0,0,0,0"/>
                </v:shape>
                <v:shape id="Freeform 218" o:spid="_x0000_s1110" style="position:absolute;left:4125;top:5943;width:591;height:1181;visibility:visible;mso-wrap-style:square;v-text-anchor:top" coordsize="93,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fvMQA&#10;AADcAAAADwAAAGRycy9kb3ducmV2LnhtbESPQWsCMRSE74X+h/AK3mrWRaVdjdIWFPEiaun5sXlu&#10;lm5eliTurv/eFAoeh5n5hlmuB9uIjnyoHSuYjDMQxKXTNVcKvs+b1zcQISJrbByTghsFWK+en5ZY&#10;aNfzkbpTrESCcChQgYmxLaQMpSGLYexa4uRdnLcYk/SV1B77BLeNzLNsLi3WnBYMtvRlqPw9Xa2C&#10;6fux/en9dv9Z3jqzp/PucMinSo1eho8FiEhDfIT/2zutIJ/M4O9MOg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T37zEAAAA3AAAAA8AAAAAAAAAAAAAAAAAmAIAAGRycy9k&#10;b3ducmV2LnhtbFBLBQYAAAAABAAEAPUAAACJAwAAAAA=&#10;" path="m,l93,93,,186,,xe" filled="f" strokeweight=".15pt">
                  <v:stroke joinstyle="miter"/>
                  <v:path arrowok="t" o:connecttype="custom" o:connectlocs="0,0;59055,59055;0,118110;0,0" o:connectangles="0,0,0,0"/>
                </v:shape>
                <v:shape id="Freeform 219" o:spid="_x0000_s1111" style="position:absolute;left:4125;top:4743;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bQMYA&#10;AADcAAAADwAAAGRycy9kb3ducmV2LnhtbESPQWvCQBSE7wX/w/KE3urGtBWNriKFYoXm0OjF2yP7&#10;zEazb0N2G9N/7xYKPQ4z8w2z2gy2ET11vnasYDpJQBCXTtdcKTge3p/mIHxA1tg4JgU/5GGzHj2s&#10;MNPuxl/UF6ESEcI+QwUmhDaT0peGLPqJa4mjd3adxRBlV0nd4S3CbSPTJJlJizXHBYMtvRkqr8W3&#10;VdBf9Mu+3n3uivQ1p+bZLE55mSv1OB62SxCBhvAf/mt/aAXpdAa/Z+IRk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hbQMYAAADcAAAADwAAAAAAAAAAAAAAAACYAgAAZHJz&#10;L2Rvd25yZXYueG1sUEsFBgAAAAAEAAQA9QAAAIsDAAAAAA==&#10;" path="m,l93,94,,189,,xe" filled="f" strokeweight=".15pt">
                  <v:stroke joinstyle="miter"/>
                  <v:path arrowok="t" o:connecttype="custom" o:connectlocs="0,0;59055,59690;0,120015;0,0" o:connectangles="0,0,0,0"/>
                </v:shape>
                <v:shape id="Freeform 220" o:spid="_x0000_s1112" style="position:absolute;left:4138;top:3587;width:584;height:1188;visibility:visible;mso-wrap-style:square;v-text-anchor:top" coordsize="92,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NR4sQA&#10;AADcAAAADwAAAGRycy9kb3ducmV2LnhtbESPT4vCMBTE7wt+h/AEb2uqsKtUoyyCENg9+KcXb4/m&#10;bVvavJQkav32G2HB4zAzv2HW28F24kY+NI4VzKYZCOLSmYYrBcV5/74EESKywc4xKXhQgO1m9LbG&#10;3Lg7H+l2ipVIEA45Kqhj7HMpQ1mTxTB1PXHyfp23GJP0lTQe7wluOznPsk9pseG0UGNPu5rK9nS1&#10;CtpW86XQOOjuRy8P18If/ce3UpPx8LUCEWmIr/B/WxsF89kCn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TUeLEAAAA3AAAAA8AAAAAAAAAAAAAAAAAmAIAAGRycy9k&#10;b3ducmV2LnhtbFBLBQYAAAAABAAEAPUAAACJAwAAAAA=&#10;" path="m,l92,93,,187,,xe" filled="f" strokeweight=".15pt">
                  <v:stroke joinstyle="miter"/>
                  <v:path arrowok="t" o:connecttype="custom" o:connectlocs="0,0;58420,59055;0,118745;0,0" o:connectangles="0,0,0,0"/>
                </v:shape>
                <v:shape id="Freeform 221" o:spid="_x0000_s1113" style="position:absolute;left:4138;top:2387;width:584;height:1200;visibility:visible;mso-wrap-style:square;v-text-anchor:top" coordsize="92,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asQA&#10;AADcAAAADwAAAGRycy9kb3ducmV2LnhtbERPy2rCQBTdC/2H4Ra6q5NkUULqKEYQLQXBRxfd3Wau&#10;STRzJ2RGE/16Z1FweTjvyWwwjbhS52rLCuJxBIK4sLrmUsFhv3xPQTiPrLGxTApu5GA2fRlNMNO2&#10;5y1dd74UIYRdhgoq79tMSldUZNCNbUscuKPtDPoAu1LqDvsQbhqZRNGHNFhzaKiwpUVFxXl3MQpy&#10;jI7pfdj8rS/59ykpf9vVz/ZLqbfXYf4JwtPgn+J/91orSOKwNpw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wmrEAAAA3AAAAA8AAAAAAAAAAAAAAAAAmAIAAGRycy9k&#10;b3ducmV2LnhtbFBLBQYAAAAABAAEAPUAAACJAwAAAAA=&#10;" path="m,l92,95,,189,,xe" filled="f" strokeweight=".15pt">
                  <v:stroke joinstyle="miter"/>
                  <v:path arrowok="t" o:connecttype="custom" o:connectlocs="0,0;58420,60325;0,120015;0,0" o:connectangles="0,0,0,0"/>
                </v:shape>
                <v:shape id="Freeform 222" o:spid="_x0000_s1114" style="position:absolute;left:4138;top:1193;width:584;height:1194;visibility:visible;mso-wrap-style:square;v-text-anchor:top" coordsize="9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NUuMQA&#10;AADcAAAADwAAAGRycy9kb3ducmV2LnhtbESPzWrDMBCE74W8g9hAb7XsNDWJEzmEQqHXusG5Ltb6&#10;h1grYymOk6evCoUeh5n5htkfZtOLiUbXWVaQRDEI4srqjhsFp++Plw0I55E19pZJwZ0cHPLF0x4z&#10;bW/8RVPhGxEg7DJU0Ho/ZFK6qiWDLrIDcfBqOxr0QY6N1CPeAtz0chXHqTTYcVhocaD3lqpLcTUK&#10;pnVfmPpxPm8u61f5xqY8VWmp1PNyPu5AeJr9f/iv/akVrJIt/J4JR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jVLjEAAAA3AAAAA8AAAAAAAAAAAAAAAAAmAIAAGRycy9k&#10;b3ducmV2LnhtbFBLBQYAAAAABAAEAPUAAACJAwAAAAA=&#10;" path="m,l92,94,,188,,xe" filled="f" strokeweight=".15pt">
                  <v:stroke joinstyle="miter"/>
                  <v:path arrowok="t" o:connecttype="custom" o:connectlocs="0,0;58420,59690;0,119380;0,0" o:connectangles="0,0,0,0"/>
                </v:shape>
                <v:shape id="Freeform 223" o:spid="_x0000_s1115" style="position:absolute;left:4138;top:6;width:584;height:1187;visibility:visible;mso-wrap-style:square;v-text-anchor:top" coordsize="92,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DK8AA&#10;AADcAAAADwAAAGRycy9kb3ducmV2LnhtbERPTYvCMBC9L/gfwgje1tSCi3SNIoIQ0IO6vextaMa2&#10;tJmUJGr99+awsMfH+15vR9uLB/nQOlawmGcgiCtnWq4VlD+HzxWIEJEN9o5JwYsCbDeTjzUWxj35&#10;Qo9rrEUK4VCggibGoZAyVA1ZDHM3ECfu5rzFmKCvpfH4TOG2l3mWfUmLLaeGBgfaN1R117tV0HWa&#10;f0uNo+5PenW+l/7il0elZtNx9w0i0hj/xX9ubRTkeZqfzqQjID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YDK8AAAADcAAAADwAAAAAAAAAAAAAAAACYAgAAZHJzL2Rvd25y&#10;ZXYueG1sUEsFBgAAAAAEAAQA9QAAAIUDAAAAAA==&#10;" path="m,l92,94,,187,,xe" filled="f" strokeweight=".15pt">
                  <v:stroke joinstyle="miter"/>
                  <v:path arrowok="t" o:connecttype="custom" o:connectlocs="0,0;58420,59690;0,118745;0,0" o:connectangles="0,0,0,0"/>
                </v:shape>
                <v:shape id="Freeform 224" o:spid="_x0000_s1116" style="position:absolute;left:37894;top:13061;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6tcQA&#10;AADcAAAADwAAAGRycy9kb3ducmV2LnhtbESPQWvCQBSE74L/YXmFXkQ35lBKmlVaUfRaFa23R/Yl&#10;G5p9G7JrjP++Kwg9DjPzDZMvB9uInjpfO1YwnyUgiAuna64UHA+b6TsIH5A1No5JwZ08LBfjUY6Z&#10;djf+pn4fKhEh7DNUYEJoMyl9Yciin7mWOHql6yyGKLtK6g5vEW4bmSbJm7RYc1ww2NLKUPG7v1oF&#10;X0ZfJ3Z9Dvey3K774fBz0pedUq8vw+cHiEBD+A8/2zutIE3n8DgTj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hurXEAAAA3AAAAA8AAAAAAAAAAAAAAAAAmAIAAGRycy9k&#10;b3ducmV2LnhtbFBLBQYAAAAABAAEAPUAAACJAwAAAAA=&#10;" path="m93,188l,94,93,r,188xe" filled="f" strokeweight=".15pt">
                  <v:stroke joinstyle="miter"/>
                  <v:path arrowok="t" o:connecttype="custom" o:connectlocs="59055,119380;0,59690;59055,0;59055,119380" o:connectangles="0,0,0,0"/>
                </v:shape>
                <v:shape id="Freeform 225" o:spid="_x0000_s1117" style="position:absolute;left:37894;top:11874;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RTvMEA&#10;AADcAAAADwAAAGRycy9kb3ducmV2LnhtbESPzarCMBSE9xd8h3AEd9fUICLVKCpcvDvxD1wemmNb&#10;bE5KE219eyMILoeZ+YaZLztbiQc1vnSsYTRMQBBnzpScazgd/36nIHxANlg5Jg1P8rBc9H7mmBrX&#10;8p4eh5CLCGGfooYihDqV0mcFWfRDVxNH7+oaiyHKJpemwTbCbSVVkkykxZLjQoE1bQrKboe71XA5&#10;U1hPV2bcbidqW9W7G/E90XrQ71YzEIG68A1/2v9Gg1IK3mfiE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UU7zBAAAA3AAAAA8AAAAAAAAAAAAAAAAAmAIAAGRycy9kb3du&#10;cmV2LnhtbFBLBQYAAAAABAAEAPUAAACGAwAAAAA=&#10;" path="m93,187l,93,93,r,187xe" filled="f" strokeweight=".15pt">
                  <v:stroke joinstyle="miter"/>
                  <v:path arrowok="t" o:connecttype="custom" o:connectlocs="59055,118745;0,59055;59055,0;59055,118745" o:connectangles="0,0,0,0"/>
                </v:shape>
                <v:shape id="Freeform 226" o:spid="_x0000_s1118" style="position:absolute;left:37888;top:10680;width:591;height:1188;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j2J8IA&#10;AADcAAAADwAAAGRycy9kb3ducmV2LnhtbESPT4vCMBTE74LfITxhb5paRUrXVNwFcW/iP9jjo3m2&#10;pc1LaaLtfvuNIHgcZuY3zHozmEY8qHOVZQXzWQSCOLe64kLB5bybJiCcR9bYWCYFf+Rgk41Ha0y1&#10;7flIj5MvRICwS1FB6X2bSunykgy6mW2Jg3eznUEfZFdI3WEf4KaRcRStpMGKw0KJLX2XlNenu1Hw&#10;eyX/lWz1st+v4n3THmrie6TUx2TYfoLwNPh3+NX+0QrieAHP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WPYnwgAAANwAAAAPAAAAAAAAAAAAAAAAAJgCAABkcnMvZG93&#10;bnJldi54bWxQSwUGAAAAAAQABAD1AAAAhwMAAAAA&#10;" path="m93,187l,93,93,r,187xe" filled="f" strokeweight=".15pt">
                  <v:stroke joinstyle="miter"/>
                  <v:path arrowok="t" o:connecttype="custom" o:connectlocs="59055,118745;0,59055;59055,0;59055,118745" o:connectangles="0,0,0,0"/>
                </v:shape>
                <v:shape id="Freeform 227" o:spid="_x0000_s1119" style="position:absolute;left:37888;top:9493;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U78A&#10;AADcAAAADwAAAGRycy9kb3ducmV2LnhtbESPzQrCMBCE74LvEFbwpqlFRKpRVBC9iX/gcWnWtths&#10;ShNtfXsjCB6HmfmGmS9bU4oX1a6wrGA0jEAQp1YXnCm4nLeDKQjnkTWWlknBmxwsF93OHBNtGz7S&#10;6+QzESDsElSQe18lUro0J4NuaCvi4N1tbdAHWWdS19gEuCllHEUTabDgsJBjRZuc0sfpaRTcruTX&#10;05UeN7tJvCurw4P4GSnV77WrGQhPrf+Hf+29VhDHY/ieCUd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sW5TvwAAANwAAAAPAAAAAAAAAAAAAAAAAJgCAABkcnMvZG93bnJl&#10;di54bWxQSwUGAAAAAAQABAD1AAAAhAMAAAAA&#10;" path="m93,187l,93,93,r,187xe" filled="f" strokeweight=".15pt">
                  <v:stroke joinstyle="miter"/>
                  <v:path arrowok="t" o:connecttype="custom" o:connectlocs="59055,118745;0,59055;59055,0;59055,118745" o:connectangles="0,0,0,0"/>
                </v:shape>
                <v:shape id="Freeform 228" o:spid="_x0000_s1120" style="position:absolute;left:37894;top:8324;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q8tsUA&#10;AADcAAAADwAAAGRycy9kb3ducmV2LnhtbESPT2vCQBTE70K/w/IKXkQ3DVQkdRVbLHr1D629PbIv&#10;2WD2bciuMX77riB4HGbmN8x82dtadNT6yrGCt0kCgjh3uuJSwfHwPZ6B8AFZY+2YFNzIw3LxMphj&#10;pt2Vd9TtQykihH2GCkwITSalzw1Z9BPXEEevcK3FEGVbSt3iNcJtLdMkmUqLFccFgw19GcrP+4tV&#10;8Gn0ZWTXv+FWFJt11x9OP/pvq9TwtV99gAjUh2f40d5qBWn6Dv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Gry2xQAAANwAAAAPAAAAAAAAAAAAAAAAAJgCAABkcnMv&#10;ZG93bnJldi54bWxQSwUGAAAAAAQABAD1AAAAigMAAAAA&#10;" path="m93,188l,94,93,r,188xe" filled="f" strokeweight=".15pt">
                  <v:stroke joinstyle="miter"/>
                  <v:path arrowok="t" o:connecttype="custom" o:connectlocs="59055,119380;0,59690;59055,0;59055,119380" o:connectangles="0,0,0,0"/>
                </v:shape>
                <v:shape id="Freeform 229" o:spid="_x0000_s1121" style="position:absolute;left:37894;top:7137;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9Vv8IA&#10;AADcAAAADwAAAGRycy9kb3ducmV2LnhtbESPT4vCMBTE7wt+h/AEb9vUIkWqsaiwuLdl/QMeH82z&#10;LW1eShNt/fZmYcHjMDO/Ydb5aFrxoN7VlhXMoxgEcWF1zaWC8+nrcwnCeWSNrWVS8CQH+WbyscZM&#10;24F/6XH0pQgQdhkqqLzvMildUZFBF9mOOHg32xv0Qfal1D0OAW5amcRxKg3WHBYq7GhfUdEc70bB&#10;9UJ+t9zqxXBIk0Pb/TTE91ip2XTcrkB4Gv07/N/+1gqSJIW/M+EIyM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1W/wgAAANwAAAAPAAAAAAAAAAAAAAAAAJgCAABkcnMvZG93&#10;bnJldi54bWxQSwUGAAAAAAQABAD1AAAAhwMAAAAA&#10;" path="m93,187l,93,93,r,187xe" filled="f" strokeweight=".15pt">
                  <v:stroke joinstyle="miter"/>
                  <v:path arrowok="t" o:connecttype="custom" o:connectlocs="59055,118745;0,59055;59055,0;59055,118745" o:connectangles="0,0,0,0"/>
                </v:shape>
                <v:shape id="Freeform 230" o:spid="_x0000_s1122" style="position:absolute;left:37888;top:5943;width:591;height:1181;visibility:visible;mso-wrap-style:square;v-text-anchor:top" coordsize="93,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Eu7cQA&#10;AADcAAAADwAAAGRycy9kb3ducmV2LnhtbESPQWsCMRSE70L/Q3gFb5rtIq1djdIWFPEiavH82Lxu&#10;lm5eliTurv++EYQeh5n5hlmuB9uIjnyoHSt4mWYgiEuna64UfJ83kzmIEJE1No5JwY0CrFdPoyUW&#10;2vV8pO4UK5EgHApUYGJsCylDachimLqWOHk/zluMSfpKao99gttG5ln2Ki3WnBYMtvRlqPw9Xa2C&#10;2fuxvfR+u/8sb53Z03l3OOQzpcbPw8cCRKQh/ocf7Z1WkOdvcD+Tj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Lu3EAAAA3AAAAA8AAAAAAAAAAAAAAAAAmAIAAGRycy9k&#10;b3ducmV2LnhtbFBLBQYAAAAABAAEAPUAAACJAwAAAAA=&#10;" path="m93,186l,93,93,r,186xe" filled="f" strokeweight=".15pt">
                  <v:stroke joinstyle="miter"/>
                  <v:path arrowok="t" o:connecttype="custom" o:connectlocs="59055,118110;0,59055;59055,0;59055,118110" o:connectangles="0,0,0,0"/>
                </v:shape>
                <v:shape id="Freeform 231" o:spid="_x0000_s1123" style="position:absolute;left:37888;top:4743;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gFMMA&#10;AADcAAAADwAAAGRycy9kb3ducmV2LnhtbERPz2vCMBS+D/Y/hDfYbU3tpmg1yhgMN7AHqxdvj+bZ&#10;VJuX0mS1+++Xw8Djx/d7tRltKwbqfeNYwSRJQRBXTjdcKzgePl/mIHxA1tg6JgW/5GGzfnxYYa7d&#10;jfc0lKEWMYR9jgpMCF0upa8MWfSJ64gjd3a9xRBhX0vd4y2G21ZmaTqTFhuODQY7+jBUXcsfq2C4&#10;6LfvZrvbltm0oPbVLE5FVSj1/DS+L0EEGsNd/O/+0gqyLK6NZ+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egFMMAAADcAAAADwAAAAAAAAAAAAAAAACYAgAAZHJzL2Rv&#10;d25yZXYueG1sUEsFBgAAAAAEAAQA9QAAAIgDAAAAAA==&#10;" path="m93,189l,94,93,r,189xe" filled="f" strokeweight=".15pt">
                  <v:stroke joinstyle="miter"/>
                  <v:path arrowok="t" o:connecttype="custom" o:connectlocs="59055,120015;0,59690;59055,0;59055,120015" o:connectangles="0,0,0,0"/>
                </v:shape>
                <v:shape id="Freeform 232" o:spid="_x0000_s1124" style="position:absolute;left:37894;top:3587;width:604;height:1188;visibility:visible;mso-wrap-style:square;v-text-anchor:top" coordsize="95,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vosQA&#10;AADcAAAADwAAAGRycy9kb3ducmV2LnhtbESP0WoCMRRE3wv9h3ALfavZBint1ii2RSgFod36AZfN&#10;dbO6uVmS6K5/bwTBx2FmzjCzxeg6caQQW88anicFCOLam5YbDZv/1dMriJiQDXaeScOJIizm93cz&#10;LI0f+I+OVWpEhnAsUYNNqS+ljLUlh3Hie+LsbX1wmLIMjTQBhwx3nVRF8SIdtpwXLPb0aaneVwen&#10;Yf07fPy0AdW+smrKfvN1WPJO68eHcfkOItGYbuFr+9toUOoNLmfyEZDz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ZL6LEAAAA3AAAAA8AAAAAAAAAAAAAAAAAmAIAAGRycy9k&#10;b3ducmV2LnhtbFBLBQYAAAAABAAEAPUAAACJAwAAAAA=&#10;" path="m95,187l,93,95,r,187xe" filled="f" strokeweight=".15pt">
                  <v:stroke joinstyle="miter"/>
                  <v:path arrowok="t" o:connecttype="custom" o:connectlocs="60325,118745;0,59055;60325,0;60325,118745" o:connectangles="0,0,0,0"/>
                </v:shape>
                <v:shape id="Freeform 233" o:spid="_x0000_s1125" style="position:absolute;left:37894;top:2387;width:604;height:1200;visibility:visible;mso-wrap-style:square;v-text-anchor:top" coordsize="9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xAasIA&#10;AADcAAAADwAAAGRycy9kb3ducmV2LnhtbERPz2vCMBS+C/4P4Qm7yEx1WKQzShEFPYl1l93emmdT&#10;1ryUJqt1f705DHb8+H6vt4NtRE+drx0rmM8SEMSl0zVXCj6uh9cVCB+QNTaOScGDPGw349EaM+3u&#10;fKG+CJWIIewzVGBCaDMpfWnIop+5ljhyN9dZDBF2ldQd3mO4beQiSVJpsebYYLClnaHyu/ixClYm&#10;n1P4mp765Wdub4ff9HTep0q9TIb8HUSgIfyL/9xHrWDxFufHM/EI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EBqwgAAANwAAAAPAAAAAAAAAAAAAAAAAJgCAABkcnMvZG93&#10;bnJldi54bWxQSwUGAAAAAAQABAD1AAAAhwMAAAAA&#10;" path="m95,189l,95,95,r,189xe" filled="f" strokeweight=".15pt">
                  <v:stroke joinstyle="miter"/>
                  <v:path arrowok="t" o:connecttype="custom" o:connectlocs="60325,120015;0,60325;60325,0;60325,120015" o:connectangles="0,0,0,0"/>
                </v:shape>
                <v:shape id="Freeform 234" o:spid="_x0000_s1126" style="position:absolute;left:37894;top:1193;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gsaMQA&#10;AADcAAAADwAAAGRycy9kb3ducmV2LnhtbESPQWvCQBSE70L/w/IKvYjZqCAlukorSr1WS9XbI/uS&#10;DWbfhuwa4793C0KPw8x8wyxWva1FR62vHCsYJykI4tzpiksFP4ft6B2ED8gaa8ek4E4eVsuXwQIz&#10;7W78Td0+lCJC2GeowITQZFL63JBFn7iGOHqFay2GKNtS6hZvEW5rOUnTmbRYcVww2NDaUH7ZX62C&#10;T6OvQ7s5hntRfG26/nD61eedUm+v/cccRKA+/Ief7Z1WMJmO4e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4LGjEAAAA3AAAAA8AAAAAAAAAAAAAAAAAmAIAAGRycy9k&#10;b3ducmV2LnhtbFBLBQYAAAAABAAEAPUAAACJAwAAAAA=&#10;" path="m93,188l,94,93,r,188xe" filled="f" strokeweight=".15pt">
                  <v:stroke joinstyle="miter"/>
                  <v:path arrowok="t" o:connecttype="custom" o:connectlocs="59055,119380;0,59690;59055,0;59055,119380" o:connectangles="0,0,0,0"/>
                </v:shape>
                <v:shape id="Freeform 235" o:spid="_x0000_s1127" style="position:absolute;left:37894;top:6;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3FYcIA&#10;AADcAAAADwAAAGRycy9kb3ducmV2LnhtbESPT4vCMBTE74LfITxhb5paRUrXVNwFcW/iP9jjo3m2&#10;pc1LaaLtfvuNIHgcZuY3zHozmEY8qHOVZQXzWQSCOLe64kLB5bybJiCcR9bYWCYFf+Rgk41Ha0y1&#10;7flIj5MvRICwS1FB6X2bSunykgy6mW2Jg3eznUEfZFdI3WEf4KaRcRStpMGKw0KJLX2XlNenu1Hw&#10;eyX/lWz1st+v4n3THmrie6TUx2TYfoLwNPh3+NX+0QriRQzPM+EIy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zcVhwgAAANwAAAAPAAAAAAAAAAAAAAAAAJgCAABkcnMvZG93&#10;bnJldi54bWxQSwUGAAAAAAQABAD1AAAAhwMAAAAA&#10;" path="m93,187l,94,93,r,187xe" filled="f" strokeweight=".15pt">
                  <v:stroke joinstyle="miter"/>
                  <v:path arrowok="t" o:connecttype="custom" o:connectlocs="59055,118745;0,59690;59055,0;59055,118745" o:connectangles="0,0,0,0"/>
                </v:shape>
                <v:rect id="Rectangle 243" o:spid="_x0000_s1128" style="position:absolute;left:7120;top:3473;width:7659;height:2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qJcIA&#10;AADcAAAADwAAAGRycy9kb3ducmV2LnhtbERPz2vCMBS+D/Y/hDfYZWhqkVGrUYYgeBiIdYd5ezTP&#10;pq55KU201b/eHIQdP77fi9VgG3GlzteOFUzGCQji0umaKwU/h80oA+EDssbGMSm4kYfV8vVlgbl2&#10;Pe/pWoRKxBD2OSowIbS5lL40ZNGPXUscuZPrLIYIu0rqDvsYbhuZJsmntFhzbDDY0tpQ+VdcrILN&#10;7rcmvsv9xyzr3blMj4X5bpV6fxu+5iACDeFf/HRvtYJ0GufH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1ColwgAAANwAAAAPAAAAAAAAAAAAAAAAAJgCAABkcnMvZG93&#10;bnJldi54bWxQSwUGAAAAAAQABAD1AAAAhwMAAAAA&#10;" filled="f" stroked="f">
                  <v:textbox style="mso-fit-shape-to-text:t" inset="0,0,0,0">
                    <w:txbxContent>
                      <w:p w14:paraId="1A4D9303" w14:textId="77777777" w:rsidR="00C15580" w:rsidRDefault="00C15580" w:rsidP="00C15580">
                        <w:r>
                          <w:rPr>
                            <w:rFonts w:ascii="Calibri" w:hAnsi="Calibri" w:cs="Calibri"/>
                            <w:color w:val="000000"/>
                            <w:sz w:val="14"/>
                            <w:szCs w:val="14"/>
                          </w:rPr>
                          <w:t>Tx A, polarization 1</w:t>
                        </w:r>
                      </w:p>
                    </w:txbxContent>
                  </v:textbox>
                </v:rect>
                <v:line id="Line 258" o:spid="_x0000_s1129" style="position:absolute;visibility:visible;mso-wrap-style:square" from="894,10319" to="13759,10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qPMQAAADcAAAADwAAAGRycy9kb3ducmV2LnhtbESPQWvCQBSE70L/w/IKvUizUbSU6CpV&#10;KtijVjDHZ/aZDc2+DdnVxH/vFgSPw8x8w8yXva3FlVpfOVYwSlIQxIXTFZcKDr+b908QPiBrrB2T&#10;ght5WC5eBnPMtOt4R9d9KEWEsM9QgQmhyaT0hSGLPnENcfTOrrUYomxLqVvsItzWcpymH9JixXHB&#10;YENrQ8Xf/mIV5JPLqJsMT6b5XqXnn2OZ54XOlXp77b9mIAL14Rl+tLdawXg6hf8z8Qj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6So8xAAAANwAAAAPAAAAAAAAAAAA&#10;AAAAAKECAABkcnMvZG93bnJldi54bWxQSwUGAAAAAAQABAD5AAAAkgMAAAAA&#10;" strokeweight=".3pt">
                  <v:stroke joinstyle="miter"/>
                </v:line>
                <v:line id="Line 259" o:spid="_x0000_s1130" style="position:absolute;visibility:visible;mso-wrap-style:square" from="13766,8421" to="13766,10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u0S8UAAADcAAAADwAAAGRycy9kb3ducmV2LnhtbESPQWvCQBSE74X+h+UVeil1o6iU6EZa&#10;saBHbaE5vmZfssHs25BdTfz3riB4HGbmG2a5GmwjztT52rGC8SgBQVw4XXOl4Pfn+/0DhA/IGhvH&#10;pOBCHlbZ89MSU+163tP5ECoRIexTVGBCaFMpfWHIoh+5ljh6pesshii7SuoO+wi3jZwkyVxarDku&#10;GGxpbag4Hk5WQT49jfvp279pN19Jufur8rzQuVKvL8PnAkSgITzC9/ZWK5jM5nA7E4+AzK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u0S8UAAADcAAAADwAAAAAAAAAA&#10;AAAAAAChAgAAZHJzL2Rvd25yZXYueG1sUEsFBgAAAAAEAAQA+QAAAJMDAAAAAA==&#10;" strokeweight=".3pt">
                  <v:stroke joinstyle="miter"/>
                </v:line>
                <v:line id="Line 260" o:spid="_x0000_s1131" style="position:absolute;flip:x;visibility:visible;mso-wrap-style:square" from="13728,8402" to="14363,9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FFE8cAAADcAAAADwAAAGRycy9kb3ducmV2LnhtbESPQWvCQBSE7wX/w/KEXqRuKjS20VVE&#10;qC1YD0aL12f2mQSzb5fsVmN/fbdQ6HGYmW+Y6bwzjbhQ62vLCh6HCQjiwuqaSwX73evDMwgfkDU2&#10;lknBjTzMZ727KWbaXnlLlzyUIkLYZ6igCsFlUvqiIoN+aB1x9E62NRiibEupW7xGuGnkKElSabDm&#10;uFCho2VFxTn/MgqOn+zy1C1X+dstfdl8H9Yfg9VYqft+t5iACNSF//Bf+10rGD2N4fdMPAJy9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MUUTxwAAANwAAAAPAAAAAAAA&#10;AAAAAAAAAKECAABkcnMvZG93bnJldi54bWxQSwUGAAAAAAQABAD5AAAAlQMAAAAA&#10;" strokeweight=".3pt">
                  <v:stroke joinstyle="miter"/>
                </v:line>
                <v:line id="Line 261" o:spid="_x0000_s1132" style="position:absolute;visibility:visible;mso-wrap-style:square" from="13080,8402" to="13734,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iFosIAAADcAAAADwAAAGRycy9kb3ducmV2LnhtbERPz2vCMBS+D/wfwhO8DE0tTkbXKDom&#10;bMepsB6fzWtT1ryUJrbdf78cBjt+fL/z/WRbMVDvG8cK1qsEBHHpdMO1guvltHwG4QOyxtYxKfgh&#10;D/vd7CHHTLuRP2k4h1rEEPYZKjAhdJmUvjRk0a9cRxy5yvUWQ4R9LXWPYwy3rUyTZCstNhwbDHb0&#10;aqj8Pt+tgmJzX4+bx5vp3o5J9fFVF0WpC6UW8+nwAiLQFP7Ff+53rSB9imvjmXgE5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iFosIAAADcAAAADwAAAAAAAAAAAAAA&#10;AAChAgAAZHJzL2Rvd25yZXYueG1sUEsFBgAAAAAEAAQA+QAAAJADAAAAAA==&#10;" strokeweight=".3pt">
                  <v:stroke joinstyle="miter"/>
                </v:line>
                <v:rect id="Rectangle 264" o:spid="_x0000_s1133" style="position:absolute;left:7124;top:7297;width:81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2D0D9895" w14:textId="77777777" w:rsidR="00C15580" w:rsidRDefault="00C15580" w:rsidP="00C15580">
                        <w:r>
                          <w:rPr>
                            <w:rFonts w:ascii="Calibri" w:hAnsi="Calibri" w:cs="Calibri"/>
                            <w:color w:val="000000"/>
                            <w:sz w:val="14"/>
                            <w:szCs w:val="14"/>
                          </w:rPr>
                          <w:t>Tx</w:t>
                        </w:r>
                      </w:p>
                    </w:txbxContent>
                  </v:textbox>
                </v:rect>
                <v:rect id="Rectangle 265" o:spid="_x0000_s1134" style="position:absolute;left:8102;top:7297;width:588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7DA36956" w14:textId="77777777" w:rsidR="00C15580" w:rsidRDefault="00C15580" w:rsidP="00C15580">
                        <w:r>
                          <w:rPr>
                            <w:rFonts w:ascii="Calibri" w:hAnsi="Calibri" w:cs="Calibri"/>
                            <w:color w:val="000000"/>
                            <w:sz w:val="14"/>
                            <w:szCs w:val="14"/>
                          </w:rPr>
                          <w:t>A, polarization 2</w:t>
                        </w:r>
                      </w:p>
                    </w:txbxContent>
                  </v:textbox>
                </v:rect>
              </v:group>
            </w:pict>
          </mc:Fallback>
        </mc:AlternateContent>
      </w:r>
      <w:r>
        <w:rPr>
          <w:noProof/>
          <w:lang w:val="en-US"/>
        </w:rPr>
        <w:drawing>
          <wp:inline distT="0" distB="0" distL="0" distR="0" wp14:anchorId="4D1BCEF2" wp14:editId="3EDEFA6C">
            <wp:extent cx="3184746" cy="25019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2532" cy="2508016"/>
                    </a:xfrm>
                    <a:prstGeom prst="rect">
                      <a:avLst/>
                    </a:prstGeom>
                  </pic:spPr>
                </pic:pic>
              </a:graphicData>
            </a:graphic>
          </wp:inline>
        </w:drawing>
      </w:r>
    </w:p>
    <w:p w:rsidR="00EB16B9" w:rsidRDefault="00EB16B9" w:rsidP="00740057">
      <w:pPr>
        <w:rPr>
          <w:lang w:val="en-US" w:eastAsia="zh-CN"/>
        </w:rPr>
      </w:pPr>
    </w:p>
    <w:p w:rsidR="00EB16B9" w:rsidRPr="007332BE" w:rsidRDefault="00EB16B9" w:rsidP="00EB16B9">
      <w:pPr>
        <w:pStyle w:val="TF"/>
      </w:pPr>
      <w:r>
        <w:rPr>
          <w:rFonts w:cs="v4.2.0"/>
        </w:rPr>
        <w:t>Figure 4</w:t>
      </w:r>
      <w:r w:rsidRPr="007332BE">
        <w:rPr>
          <w:rFonts w:cs="v4.2.0"/>
        </w:rPr>
        <w:t xml:space="preserve">: </w:t>
      </w:r>
      <w:r>
        <w:rPr>
          <w:rFonts w:cs="v4.2.0"/>
        </w:rPr>
        <w:t>OTA f</w:t>
      </w:r>
      <w:r>
        <w:t xml:space="preserve">unctional setup of the </w:t>
      </w:r>
      <w:r w:rsidRPr="007332BE">
        <w:t xml:space="preserve">multi user PUCCH </w:t>
      </w:r>
      <w:r>
        <w:rPr>
          <w:rFonts w:cs="v4.2.0"/>
        </w:rPr>
        <w:t xml:space="preserve">test </w:t>
      </w:r>
    </w:p>
    <w:p w:rsidR="00EB16B9" w:rsidRDefault="00EB16B9" w:rsidP="00740057">
      <w:pPr>
        <w:rPr>
          <w:lang w:val="en-US" w:eastAsia="zh-CN"/>
        </w:rPr>
      </w:pPr>
      <w:r>
        <w:rPr>
          <w:lang w:val="en-US" w:eastAsia="zh-CN"/>
        </w:rPr>
        <w:t xml:space="preserve">Based on the above example, clearly the test setup complexity is further increasing. </w:t>
      </w:r>
      <w:r w:rsidR="00E46F73">
        <w:rPr>
          <w:lang w:val="en-US" w:eastAsia="zh-CN"/>
        </w:rPr>
        <w:t>Despite clear objectives for Performance requirements defined in the eAAS WI (i.e. reuse conducted requirements where possible), a</w:t>
      </w:r>
      <w:r>
        <w:rPr>
          <w:lang w:val="en-US" w:eastAsia="zh-CN"/>
        </w:rPr>
        <w:t xml:space="preserve">t this point it is worth to trigger discussion on the testing cost, its duration and complexity vs. the OTA AAS BS conformance testing value. </w:t>
      </w:r>
    </w:p>
    <w:p w:rsidR="00A957C9" w:rsidRDefault="00EB16B9" w:rsidP="00740057">
      <w:pPr>
        <w:rPr>
          <w:lang w:val="en-US" w:eastAsia="zh-CN"/>
        </w:rPr>
      </w:pPr>
      <w:r>
        <w:rPr>
          <w:lang w:val="en-US" w:eastAsia="zh-CN"/>
        </w:rPr>
        <w:t xml:space="preserve">Some potential ideas triggered by the observation of high testing complexity for some of the OTA AAS BS demodulation requirements include, but are not limited to: </w:t>
      </w:r>
    </w:p>
    <w:p w:rsidR="00EB16B9" w:rsidRDefault="00EB16B9" w:rsidP="00740057">
      <w:pPr>
        <w:pStyle w:val="ListParagraph"/>
        <w:numPr>
          <w:ilvl w:val="0"/>
          <w:numId w:val="10"/>
        </w:numPr>
        <w:ind w:firstLineChars="0"/>
      </w:pPr>
      <w:r>
        <w:t xml:space="preserve">Consideration of the Enhanced performance requirements as </w:t>
      </w:r>
      <w:r w:rsidR="00E46F73">
        <w:t>not applicable for OTA AAS BS,</w:t>
      </w:r>
    </w:p>
    <w:p w:rsidR="00A957C9" w:rsidRDefault="00EB16B9" w:rsidP="00740057">
      <w:pPr>
        <w:pStyle w:val="ListParagraph"/>
        <w:numPr>
          <w:ilvl w:val="0"/>
          <w:numId w:val="10"/>
        </w:numPr>
        <w:ind w:firstLineChars="0"/>
      </w:pPr>
      <w:r>
        <w:t>Consideration of selected requirements as optional</w:t>
      </w:r>
      <w:r w:rsidR="00E46F73">
        <w:t xml:space="preserve"> (OTA tests still to be defined)</w:t>
      </w:r>
      <w:r w:rsidR="006B5CA6">
        <w:t>.</w:t>
      </w:r>
    </w:p>
    <w:p w:rsidR="00AE01F1" w:rsidRDefault="00AE01F1" w:rsidP="00AE01F1">
      <w:pPr>
        <w:pStyle w:val="Heading1"/>
        <w:rPr>
          <w:rFonts w:cs="Arial"/>
          <w:lang w:eastAsia="zh-CN"/>
        </w:rPr>
      </w:pPr>
      <w:r w:rsidRPr="00187437">
        <w:rPr>
          <w:rFonts w:cs="Arial"/>
          <w:lang w:eastAsia="zh-CN"/>
        </w:rPr>
        <w:lastRenderedPageBreak/>
        <w:t>Conclusion</w:t>
      </w:r>
      <w:r w:rsidR="00187437">
        <w:rPr>
          <w:rFonts w:cs="Arial"/>
          <w:lang w:eastAsia="zh-CN"/>
        </w:rPr>
        <w:t>s</w:t>
      </w:r>
    </w:p>
    <w:p w:rsidR="006B5CA6" w:rsidRDefault="006B5CA6" w:rsidP="0049690A">
      <w:r>
        <w:t>Keeping the eAAS WID objectives in mind, in this contribution we are proposing to trigger the discussion on the rationale o</w:t>
      </w:r>
      <w:r w:rsidRPr="006B5CA6">
        <w:t>f highly complex OTA test setups</w:t>
      </w:r>
      <w:r>
        <w:t xml:space="preserve"> for OTA AAS BS</w:t>
      </w:r>
      <w:r w:rsidRPr="006B5CA6">
        <w:t>.</w:t>
      </w:r>
      <w:r>
        <w:t xml:space="preserve"> Two potential ideas to ease the testing effort could be: </w:t>
      </w:r>
    </w:p>
    <w:p w:rsidR="006B5CA6" w:rsidRDefault="006B5CA6" w:rsidP="006B5CA6">
      <w:pPr>
        <w:pStyle w:val="ListParagraph"/>
        <w:numPr>
          <w:ilvl w:val="0"/>
          <w:numId w:val="10"/>
        </w:numPr>
        <w:ind w:firstLineChars="0"/>
      </w:pPr>
      <w:r>
        <w:t>Consideration of the Enhanced performance requirements as not applicable for OTA AAS BS,</w:t>
      </w:r>
    </w:p>
    <w:p w:rsidR="006B5CA6" w:rsidRDefault="006B5CA6" w:rsidP="006B5CA6">
      <w:pPr>
        <w:pStyle w:val="ListParagraph"/>
        <w:numPr>
          <w:ilvl w:val="0"/>
          <w:numId w:val="10"/>
        </w:numPr>
        <w:ind w:firstLineChars="0"/>
      </w:pPr>
      <w:r>
        <w:t>Consideration of selected requirements as optional (OTA tests still to be defined).</w:t>
      </w:r>
    </w:p>
    <w:p w:rsidR="00802226" w:rsidRPr="001E3034" w:rsidRDefault="00802226" w:rsidP="008E4BFD">
      <w:pPr>
        <w:pStyle w:val="Heading1"/>
        <w:rPr>
          <w:rFonts w:cs="Arial"/>
          <w:lang w:eastAsia="zh-CN"/>
        </w:rPr>
      </w:pPr>
      <w:r w:rsidRPr="001E3034">
        <w:rPr>
          <w:rFonts w:cs="Arial"/>
          <w:lang w:eastAsia="zh-CN"/>
        </w:rPr>
        <w:t>References</w:t>
      </w:r>
    </w:p>
    <w:p w:rsidR="00555D6D" w:rsidRDefault="002F4BBD" w:rsidP="001E3034">
      <w:pPr>
        <w:rPr>
          <w:lang w:eastAsia="zh-CN"/>
        </w:rPr>
      </w:pPr>
      <w:r w:rsidRPr="001E3034">
        <w:rPr>
          <w:lang w:eastAsia="zh-CN"/>
        </w:rPr>
        <w:t>[1]</w:t>
      </w:r>
      <w:r w:rsidRPr="001E3034">
        <w:rPr>
          <w:lang w:eastAsia="zh-CN"/>
        </w:rPr>
        <w:tab/>
      </w:r>
      <w:r w:rsidR="0054236F">
        <w:rPr>
          <w:lang w:eastAsia="zh-CN"/>
        </w:rPr>
        <w:t>3GPP TS 37.105 v15.1.0</w:t>
      </w:r>
    </w:p>
    <w:p w:rsidR="00A957C9" w:rsidRDefault="00A957C9" w:rsidP="001E3034">
      <w:pPr>
        <w:rPr>
          <w:lang w:eastAsia="zh-CN"/>
        </w:rPr>
      </w:pPr>
    </w:p>
    <w:p w:rsidR="00A957C9" w:rsidRDefault="00A957C9" w:rsidP="001E3034">
      <w:pPr>
        <w:rPr>
          <w:lang w:eastAsia="zh-CN"/>
        </w:rPr>
      </w:pPr>
    </w:p>
    <w:p w:rsidR="00A957C9" w:rsidRDefault="00A957C9" w:rsidP="001E3034">
      <w:pPr>
        <w:rPr>
          <w:lang w:eastAsia="zh-CN"/>
        </w:rPr>
      </w:pPr>
    </w:p>
    <w:p w:rsidR="00A957C9" w:rsidRDefault="00A957C9" w:rsidP="001E3034">
      <w:pPr>
        <w:rPr>
          <w:lang w:eastAsia="zh-CN"/>
        </w:rPr>
      </w:pPr>
    </w:p>
    <w:p w:rsidR="00A957C9" w:rsidRDefault="00A957C9" w:rsidP="001E3034">
      <w:pPr>
        <w:rPr>
          <w:lang w:eastAsia="zh-CN"/>
        </w:rPr>
      </w:pPr>
    </w:p>
    <w:p w:rsidR="00A957C9" w:rsidRDefault="00A957C9" w:rsidP="001E3034">
      <w:pPr>
        <w:rPr>
          <w:lang w:eastAsia="zh-CN"/>
        </w:rPr>
      </w:pPr>
    </w:p>
    <w:p w:rsidR="00A957C9" w:rsidRDefault="00A957C9" w:rsidP="001E3034">
      <w:pPr>
        <w:rPr>
          <w:lang w:eastAsia="zh-CN"/>
        </w:rPr>
      </w:pPr>
    </w:p>
    <w:p w:rsidR="00A957C9" w:rsidRDefault="00A957C9" w:rsidP="001E3034">
      <w:pPr>
        <w:rPr>
          <w:lang w:eastAsia="zh-CN"/>
        </w:rPr>
      </w:pPr>
    </w:p>
    <w:p w:rsidR="00A957C9" w:rsidRPr="002F4BBD" w:rsidRDefault="00A957C9" w:rsidP="001E3034">
      <w:pPr>
        <w:rPr>
          <w:lang w:eastAsia="zh-CN"/>
        </w:rPr>
      </w:pPr>
    </w:p>
    <w:sectPr w:rsidR="00A957C9" w:rsidRPr="002F4BB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C69" w:rsidRDefault="00225C69">
      <w:r>
        <w:separator/>
      </w:r>
    </w:p>
  </w:endnote>
  <w:endnote w:type="continuationSeparator" w:id="0">
    <w:p w:rsidR="00225C69" w:rsidRDefault="00225C69">
      <w:r>
        <w:continuationSeparator/>
      </w:r>
    </w:p>
  </w:endnote>
  <w:endnote w:type="continuationNotice" w:id="1">
    <w:p w:rsidR="00225C69" w:rsidRDefault="0022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C69" w:rsidRDefault="00225C69">
      <w:r>
        <w:separator/>
      </w:r>
    </w:p>
  </w:footnote>
  <w:footnote w:type="continuationSeparator" w:id="0">
    <w:p w:rsidR="00225C69" w:rsidRDefault="00225C69">
      <w:r>
        <w:continuationSeparator/>
      </w:r>
    </w:p>
  </w:footnote>
  <w:footnote w:type="continuationNotice" w:id="1">
    <w:p w:rsidR="00225C69" w:rsidRDefault="00225C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D29EB"/>
    <w:multiLevelType w:val="hybridMultilevel"/>
    <w:tmpl w:val="8D66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0EA18E4"/>
    <w:multiLevelType w:val="hybridMultilevel"/>
    <w:tmpl w:val="1CC65164"/>
    <w:lvl w:ilvl="0" w:tplc="4134E5F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3"/>
  </w:num>
  <w:num w:numId="4">
    <w:abstractNumId w:val="1"/>
  </w:num>
  <w:num w:numId="5">
    <w:abstractNumId w:val="4"/>
  </w:num>
  <w:num w:numId="6">
    <w:abstractNumId w:val="7"/>
  </w:num>
  <w:num w:numId="7">
    <w:abstractNumId w:val="0"/>
  </w:num>
  <w:num w:numId="8">
    <w:abstractNumId w:val="6"/>
  </w:num>
  <w:num w:numId="9">
    <w:abstractNumId w:val="7"/>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5DB"/>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A22"/>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3F"/>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52"/>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06"/>
    <w:rsid w:val="00194671"/>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CE8"/>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95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034"/>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B1A"/>
    <w:rsid w:val="00225C69"/>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1A"/>
    <w:rsid w:val="00295728"/>
    <w:rsid w:val="00295F5F"/>
    <w:rsid w:val="0029655D"/>
    <w:rsid w:val="002965F8"/>
    <w:rsid w:val="00296681"/>
    <w:rsid w:val="00296728"/>
    <w:rsid w:val="0029682B"/>
    <w:rsid w:val="00296910"/>
    <w:rsid w:val="00296DBB"/>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20E"/>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5D5"/>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26"/>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2E1B"/>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90A"/>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0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36F"/>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531"/>
    <w:rsid w:val="00584770"/>
    <w:rsid w:val="00584CA7"/>
    <w:rsid w:val="00584CBD"/>
    <w:rsid w:val="005855D9"/>
    <w:rsid w:val="00585F66"/>
    <w:rsid w:val="005869C2"/>
    <w:rsid w:val="00586C07"/>
    <w:rsid w:val="00586EAD"/>
    <w:rsid w:val="00587083"/>
    <w:rsid w:val="005870F8"/>
    <w:rsid w:val="005872CE"/>
    <w:rsid w:val="00587A1D"/>
    <w:rsid w:val="00587A51"/>
    <w:rsid w:val="00587B72"/>
    <w:rsid w:val="00587B76"/>
    <w:rsid w:val="00587C21"/>
    <w:rsid w:val="00587C48"/>
    <w:rsid w:val="00590091"/>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1B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4D4"/>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3EC"/>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2EA0"/>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A5"/>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9F"/>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3C8"/>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CA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057"/>
    <w:rsid w:val="00740180"/>
    <w:rsid w:val="00740377"/>
    <w:rsid w:val="00740556"/>
    <w:rsid w:val="007406F5"/>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2CD"/>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4BFD"/>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8BC"/>
    <w:rsid w:val="0091243D"/>
    <w:rsid w:val="00912511"/>
    <w:rsid w:val="0091284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8F"/>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BCD"/>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807"/>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3DB"/>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AEB"/>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01"/>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4A8"/>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7C9"/>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0F42"/>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82D"/>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BD1"/>
    <w:rsid w:val="00B84E29"/>
    <w:rsid w:val="00B85253"/>
    <w:rsid w:val="00B85479"/>
    <w:rsid w:val="00B854BF"/>
    <w:rsid w:val="00B85524"/>
    <w:rsid w:val="00B85658"/>
    <w:rsid w:val="00B85D95"/>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23"/>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580"/>
    <w:rsid w:val="00C15D09"/>
    <w:rsid w:val="00C160F7"/>
    <w:rsid w:val="00C161BD"/>
    <w:rsid w:val="00C16CE1"/>
    <w:rsid w:val="00C171D3"/>
    <w:rsid w:val="00C177C1"/>
    <w:rsid w:val="00C17D3C"/>
    <w:rsid w:val="00C20001"/>
    <w:rsid w:val="00C20412"/>
    <w:rsid w:val="00C204D4"/>
    <w:rsid w:val="00C208A2"/>
    <w:rsid w:val="00C20919"/>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9F"/>
    <w:rsid w:val="00C71E5F"/>
    <w:rsid w:val="00C72048"/>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104"/>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1EF"/>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CC9"/>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E79"/>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6D7"/>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87681"/>
    <w:rsid w:val="00D901CF"/>
    <w:rsid w:val="00D90689"/>
    <w:rsid w:val="00D908B2"/>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03F"/>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8DB"/>
    <w:rsid w:val="00DB03B4"/>
    <w:rsid w:val="00DB0437"/>
    <w:rsid w:val="00DB07DA"/>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AF8"/>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17F1E"/>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24"/>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6F73"/>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13C"/>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2AC"/>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6B9"/>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5DB"/>
    <w:rsid w:val="00F16EA5"/>
    <w:rsid w:val="00F171BF"/>
    <w:rsid w:val="00F171C0"/>
    <w:rsid w:val="00F17B75"/>
    <w:rsid w:val="00F20853"/>
    <w:rsid w:val="00F208CB"/>
    <w:rsid w:val="00F20CC4"/>
    <w:rsid w:val="00F20DA2"/>
    <w:rsid w:val="00F20F0C"/>
    <w:rsid w:val="00F21EB6"/>
    <w:rsid w:val="00F21EE9"/>
    <w:rsid w:val="00F21EEE"/>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27"/>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622"/>
    <w:rsid w:val="00FA28DF"/>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195"/>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107"/>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15:docId w15:val="{EFE0C675-ABE1-4202-9166-C2330BDC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57201732">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3570564">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3596182">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2479152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02133180">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44603202">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80989009">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C1624-A5A8-499E-BCCF-EE6E99AC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561</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Szydelko_RAN#87</cp:lastModifiedBy>
  <cp:revision>2</cp:revision>
  <cp:lastPrinted>2015-01-14T11:53:00Z</cp:lastPrinted>
  <dcterms:created xsi:type="dcterms:W3CDTF">2018-05-14T17:33:00Z</dcterms:created>
  <dcterms:modified xsi:type="dcterms:W3CDTF">2018-05-14T17:33:00Z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1526299930</vt:lpwstr>
  </property>
</Properties>
</file>