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2A327" w14:textId="6BAA1E45" w:rsidR="0020384C" w:rsidRPr="00B61EF5" w:rsidRDefault="0020384C" w:rsidP="0020384C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>3GPP TSG-RAN WG4 Meeting #87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103049" w:rsidRPr="00103049">
        <w:rPr>
          <w:rFonts w:ascii="Arial" w:eastAsia="MS Mincho" w:hAnsi="Arial" w:cs="Arial"/>
          <w:b/>
          <w:sz w:val="24"/>
          <w:szCs w:val="24"/>
          <w:lang w:val="en-US"/>
        </w:rPr>
        <w:t>R4-1807707</w:t>
      </w:r>
    </w:p>
    <w:p w14:paraId="59C9C57D" w14:textId="77777777" w:rsidR="0020384C" w:rsidRPr="00B61EF5" w:rsidRDefault="0020384C" w:rsidP="0020384C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B61EF5">
        <w:rPr>
          <w:rFonts w:ascii="Arial" w:hAnsi="Arial" w:cs="Arial"/>
          <w:b/>
          <w:sz w:val="24"/>
          <w:szCs w:val="24"/>
          <w:lang w:val="en-US" w:eastAsia="zh-CN"/>
        </w:rPr>
        <w:t>Busan, Korea, 21 - 25 May, 2018</w:t>
      </w:r>
      <w:bookmarkStart w:id="0" w:name="_GoBack"/>
      <w:bookmarkEnd w:id="0"/>
    </w:p>
    <w:p w14:paraId="0294C014" w14:textId="77777777" w:rsidR="002326E7" w:rsidRPr="0020384C" w:rsidRDefault="002326E7" w:rsidP="00BB780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</w:p>
    <w:p w14:paraId="1F996AA7" w14:textId="77777777" w:rsidR="002326E7" w:rsidRPr="0020384C" w:rsidRDefault="002326E7" w:rsidP="00BB780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color w:val="FF0000"/>
          <w:sz w:val="24"/>
          <w:szCs w:val="24"/>
          <w:lang w:eastAsia="ja-JP"/>
        </w:rPr>
      </w:pPr>
    </w:p>
    <w:p w14:paraId="5B9D42AA" w14:textId="77777777" w:rsidR="009451FB" w:rsidRPr="0070180A" w:rsidRDefault="009451FB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0384C">
        <w:rPr>
          <w:rFonts w:ascii="Arial" w:hAnsi="Arial" w:cs="Arial"/>
          <w:b/>
          <w:color w:val="000000" w:themeColor="text1"/>
          <w:sz w:val="22"/>
          <w:szCs w:val="22"/>
        </w:rPr>
        <w:t xml:space="preserve">Source: </w:t>
      </w:r>
      <w:r w:rsidRPr="0020384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EE6518" w:rsidRPr="0070180A">
        <w:rPr>
          <w:rFonts w:ascii="Arial" w:hAnsi="Arial" w:cs="Arial"/>
          <w:color w:val="000000" w:themeColor="text1"/>
          <w:sz w:val="22"/>
          <w:szCs w:val="22"/>
        </w:rPr>
        <w:t>Huawei</w:t>
      </w:r>
    </w:p>
    <w:p w14:paraId="3B1354DE" w14:textId="67410483" w:rsidR="009451FB" w:rsidRPr="0070180A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0180A">
        <w:rPr>
          <w:rFonts w:ascii="Arial" w:hAnsi="Arial" w:cs="Arial"/>
          <w:b/>
          <w:color w:val="000000" w:themeColor="text1"/>
          <w:sz w:val="22"/>
          <w:szCs w:val="22"/>
        </w:rPr>
        <w:t>Title:</w:t>
      </w:r>
      <w:r w:rsidR="009451FB" w:rsidRPr="0070180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70180A" w:rsidRPr="0070180A">
        <w:rPr>
          <w:rFonts w:ascii="Arial" w:hAnsi="Arial" w:cs="Arial"/>
          <w:color w:val="000000" w:themeColor="text1"/>
          <w:sz w:val="22"/>
          <w:szCs w:val="22"/>
        </w:rPr>
        <w:t>AAS BS specifications maintenance: SRAT/MSR CRs mirroring and ETSI MSG work</w:t>
      </w:r>
    </w:p>
    <w:p w14:paraId="6FAB8BB5" w14:textId="50BDB6A9" w:rsidR="009451FB" w:rsidRPr="0070180A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70180A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70180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70180A" w:rsidRPr="0070180A">
        <w:rPr>
          <w:rFonts w:ascii="Arial" w:hAnsi="Arial" w:cs="Arial"/>
          <w:color w:val="000000" w:themeColor="text1"/>
          <w:sz w:val="22"/>
          <w:szCs w:val="22"/>
        </w:rPr>
        <w:t>5</w:t>
      </w:r>
      <w:r w:rsidR="003274F4" w:rsidRPr="0070180A">
        <w:rPr>
          <w:rFonts w:ascii="Arial" w:hAnsi="Arial" w:cs="Arial"/>
          <w:color w:val="000000" w:themeColor="text1"/>
          <w:sz w:val="22"/>
          <w:szCs w:val="22"/>
        </w:rPr>
        <w:t>.1</w:t>
      </w:r>
      <w:r w:rsidR="0070180A" w:rsidRPr="0070180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231B8E66" w14:textId="3AC22325" w:rsidR="009451FB" w:rsidRPr="0020384C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70180A">
        <w:rPr>
          <w:rFonts w:ascii="Arial" w:hAnsi="Arial" w:cs="Arial"/>
          <w:b/>
          <w:color w:val="000000" w:themeColor="text1"/>
          <w:sz w:val="22"/>
          <w:szCs w:val="22"/>
        </w:rPr>
        <w:t>Document for:</w:t>
      </w:r>
      <w:r w:rsidRPr="0070180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8B2DD1" w:rsidRPr="0070180A">
        <w:rPr>
          <w:rFonts w:ascii="Arial" w:hAnsi="Arial" w:cs="Arial"/>
          <w:color w:val="000000" w:themeColor="text1"/>
          <w:sz w:val="22"/>
          <w:szCs w:val="22"/>
        </w:rPr>
        <w:t>Discussion</w:t>
      </w:r>
      <w:r w:rsidR="00891BA7" w:rsidRPr="0020384C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7332AB67" w14:textId="77777777" w:rsidR="00CA5E15" w:rsidRDefault="00D6118C" w:rsidP="00CD0C91">
      <w:pPr>
        <w:pStyle w:val="Heading1"/>
        <w:rPr>
          <w:color w:val="000000" w:themeColor="text1"/>
        </w:rPr>
      </w:pPr>
      <w:r w:rsidRPr="0020384C">
        <w:rPr>
          <w:color w:val="000000" w:themeColor="text1"/>
        </w:rPr>
        <w:t>Introduction</w:t>
      </w:r>
    </w:p>
    <w:p w14:paraId="13722C9D" w14:textId="1BF6C419" w:rsidR="00F502F8" w:rsidRPr="00F502F8" w:rsidRDefault="009508AD" w:rsidP="002A1AB4">
      <w:pPr>
        <w:rPr>
          <w:color w:val="000000" w:themeColor="text1"/>
        </w:rPr>
      </w:pPr>
      <w:r>
        <w:t>Based on the analysis of CRs agreed during RAN4#84bis – RAN46bis meetings</w:t>
      </w:r>
      <w:r w:rsidRPr="00F502F8">
        <w:rPr>
          <w:color w:val="000000" w:themeColor="text1"/>
        </w:rPr>
        <w:t xml:space="preserve"> </w:t>
      </w:r>
      <w:r>
        <w:rPr>
          <w:color w:val="000000" w:themeColor="text1"/>
        </w:rPr>
        <w:t>i</w:t>
      </w:r>
      <w:r w:rsidR="002A1AB4" w:rsidRPr="00F502F8">
        <w:rPr>
          <w:color w:val="000000" w:themeColor="text1"/>
        </w:rPr>
        <w:t>n this contribution</w:t>
      </w:r>
      <w:r w:rsidR="00215B8C" w:rsidRPr="00F502F8">
        <w:rPr>
          <w:color w:val="000000" w:themeColor="text1"/>
        </w:rPr>
        <w:t xml:space="preserve"> we </w:t>
      </w:r>
      <w:r w:rsidR="00F502F8" w:rsidRPr="00F502F8">
        <w:rPr>
          <w:color w:val="000000" w:themeColor="text1"/>
        </w:rPr>
        <w:t>continue th</w:t>
      </w:r>
      <w:r>
        <w:rPr>
          <w:color w:val="000000" w:themeColor="text1"/>
        </w:rPr>
        <w:t>e AAS maintenance work</w:t>
      </w:r>
      <w:r w:rsidR="00F502F8" w:rsidRPr="00F502F8">
        <w:rPr>
          <w:color w:val="000000" w:themeColor="text1"/>
        </w:rPr>
        <w:t xml:space="preserve">, which is required to align AAS BS specifications with the CR agreed for legacy SRAT and MSR specifications. </w:t>
      </w:r>
    </w:p>
    <w:p w14:paraId="3EBA97D9" w14:textId="77777777" w:rsidR="00113B09" w:rsidRDefault="00FB58C7" w:rsidP="00113B09">
      <w:pPr>
        <w:pStyle w:val="Heading1"/>
      </w:pPr>
      <w:r w:rsidRPr="0076598E">
        <w:t>Discussion</w:t>
      </w:r>
    </w:p>
    <w:p w14:paraId="7C1C6273" w14:textId="2F157A0A" w:rsidR="00B91F41" w:rsidRDefault="00171FD9" w:rsidP="00B91F41">
      <w:r>
        <w:t xml:space="preserve">Based on the analysis of CRs agreed during RAN4#84bis – RAN46bis meetings, CRs </w:t>
      </w:r>
      <w:r w:rsidR="00B91F41">
        <w:t xml:space="preserve">presented in Table 1 </w:t>
      </w:r>
      <w:r>
        <w:t>were preselected for the analysis of th</w:t>
      </w:r>
      <w:r w:rsidR="00B91F41">
        <w:t xml:space="preserve">e AAS BS specifications impact. The following topics and features were covered by the above CRs: </w:t>
      </w:r>
    </w:p>
    <w:p w14:paraId="67F9CDBC" w14:textId="77777777" w:rsidR="00B91F41" w:rsidRDefault="00B91F41" w:rsidP="00B91F41">
      <w:pPr>
        <w:pStyle w:val="ListParagraph"/>
        <w:numPr>
          <w:ilvl w:val="0"/>
          <w:numId w:val="20"/>
        </w:numPr>
        <w:ind w:firstLineChars="0"/>
      </w:pPr>
      <w:r>
        <w:t>1024 QAM</w:t>
      </w:r>
    </w:p>
    <w:p w14:paraId="3E035756" w14:textId="213A65F2" w:rsidR="001A5E82" w:rsidRDefault="001A5E82" w:rsidP="00B91F41">
      <w:pPr>
        <w:pStyle w:val="ListParagraph"/>
        <w:numPr>
          <w:ilvl w:val="0"/>
          <w:numId w:val="20"/>
        </w:numPr>
        <w:ind w:firstLineChars="0"/>
      </w:pPr>
      <w:r>
        <w:t>sTTI</w:t>
      </w:r>
    </w:p>
    <w:p w14:paraId="75569E27" w14:textId="77777777" w:rsidR="00B91F41" w:rsidRDefault="00B91F41" w:rsidP="00B91F41">
      <w:pPr>
        <w:pStyle w:val="ListParagraph"/>
        <w:numPr>
          <w:ilvl w:val="0"/>
          <w:numId w:val="20"/>
        </w:numPr>
        <w:ind w:firstLineChars="0"/>
      </w:pPr>
      <w:r>
        <w:t>Frequency bands</w:t>
      </w:r>
    </w:p>
    <w:p w14:paraId="16FE3DD9" w14:textId="6EB6E689" w:rsidR="00B91F41" w:rsidRDefault="00B91F41" w:rsidP="00B91F41">
      <w:pPr>
        <w:pStyle w:val="ListParagraph"/>
        <w:numPr>
          <w:ilvl w:val="1"/>
          <w:numId w:val="20"/>
        </w:numPr>
        <w:ind w:firstLineChars="0"/>
      </w:pPr>
      <w:r>
        <w:t>New bands: Band 49</w:t>
      </w:r>
      <w:r w:rsidR="00116BA7">
        <w:t xml:space="preserve"> (3.5GHz)</w:t>
      </w:r>
      <w:r>
        <w:t>, 52</w:t>
      </w:r>
      <w:r w:rsidR="00116BA7">
        <w:t xml:space="preserve"> (3300-3400 for Africa), 85 (B21 Extended, 700MHz), 73 (450MHz)</w:t>
      </w:r>
    </w:p>
    <w:p w14:paraId="3A7D5801" w14:textId="08A81598" w:rsidR="00116BA7" w:rsidRDefault="00116BA7" w:rsidP="00116BA7">
      <w:pPr>
        <w:pStyle w:val="ListParagraph"/>
        <w:numPr>
          <w:ilvl w:val="2"/>
          <w:numId w:val="20"/>
        </w:numPr>
        <w:ind w:firstLineChars="0"/>
      </w:pPr>
      <w:r>
        <w:t xml:space="preserve">NOTE: discussion on the need to introduce Band </w:t>
      </w:r>
      <w:r w:rsidR="008F7D4A">
        <w:t xml:space="preserve">73 and </w:t>
      </w:r>
      <w:r>
        <w:t xml:space="preserve">85 into the AAS specification is FFS. </w:t>
      </w:r>
    </w:p>
    <w:p w14:paraId="79B7069C" w14:textId="77777777" w:rsidR="00116BA7" w:rsidRDefault="00B91F41" w:rsidP="00B91F41">
      <w:pPr>
        <w:pStyle w:val="ListParagraph"/>
        <w:numPr>
          <w:ilvl w:val="1"/>
          <w:numId w:val="20"/>
        </w:numPr>
        <w:ind w:firstLineChars="0"/>
      </w:pPr>
      <w:r>
        <w:t xml:space="preserve">Band related corrections: </w:t>
      </w:r>
    </w:p>
    <w:p w14:paraId="32977517" w14:textId="7D857DC9" w:rsidR="00B91F41" w:rsidRDefault="00B91F41" w:rsidP="00116BA7">
      <w:pPr>
        <w:pStyle w:val="ListParagraph"/>
        <w:numPr>
          <w:ilvl w:val="2"/>
          <w:numId w:val="20"/>
        </w:numPr>
        <w:ind w:firstLineChars="0"/>
      </w:pPr>
      <w:r>
        <w:t xml:space="preserve">co-location requirement correction for Band 48, </w:t>
      </w:r>
    </w:p>
    <w:p w14:paraId="0537969D" w14:textId="31E14FC9" w:rsidR="00116BA7" w:rsidRDefault="00116BA7" w:rsidP="00116BA7">
      <w:pPr>
        <w:pStyle w:val="ListParagraph"/>
        <w:numPr>
          <w:ilvl w:val="2"/>
          <w:numId w:val="20"/>
        </w:numPr>
        <w:ind w:firstLineChars="0"/>
      </w:pPr>
      <w:r w:rsidRPr="00116BA7">
        <w:t>additional unwanted emission limit for L-Band</w:t>
      </w:r>
      <w:r>
        <w:t>.</w:t>
      </w:r>
    </w:p>
    <w:p w14:paraId="534711B2" w14:textId="686CFCD8" w:rsidR="001A5E82" w:rsidRDefault="001A5E82" w:rsidP="001A5E82">
      <w:pPr>
        <w:pStyle w:val="ListParagraph"/>
        <w:numPr>
          <w:ilvl w:val="2"/>
          <w:numId w:val="20"/>
        </w:numPr>
        <w:ind w:firstLineChars="0"/>
      </w:pPr>
      <w:r>
        <w:t>BS s</w:t>
      </w:r>
      <w:r w:rsidRPr="001A5E82">
        <w:t>purious emissions limits for protection of the BS receiver for B28 in Europe</w:t>
      </w:r>
    </w:p>
    <w:p w14:paraId="60EEEDCF" w14:textId="77777777" w:rsidR="001A5E82" w:rsidRDefault="001A5E82" w:rsidP="00B91F41">
      <w:pPr>
        <w:pStyle w:val="ListParagraph"/>
        <w:numPr>
          <w:ilvl w:val="0"/>
          <w:numId w:val="20"/>
        </w:numPr>
        <w:ind w:firstLineChars="0"/>
      </w:pPr>
      <w:r>
        <w:t>MB-MSR</w:t>
      </w:r>
    </w:p>
    <w:p w14:paraId="65F78FBF" w14:textId="1C066FFF" w:rsidR="00B91F41" w:rsidRDefault="001A5E82" w:rsidP="001A5E82">
      <w:pPr>
        <w:pStyle w:val="ListParagraph"/>
        <w:numPr>
          <w:ilvl w:val="1"/>
          <w:numId w:val="20"/>
        </w:numPr>
        <w:ind w:firstLineChars="0"/>
      </w:pPr>
      <w:r w:rsidRPr="001A5E82">
        <w:t>Corrections for MB MSR BS supporting non-contiguous spectrum operation</w:t>
      </w:r>
      <w:r>
        <w:t>.</w:t>
      </w:r>
    </w:p>
    <w:p w14:paraId="57F266A9" w14:textId="11EBE376" w:rsidR="001A5E82" w:rsidRDefault="001A5E82" w:rsidP="001A5E82">
      <w:pPr>
        <w:pStyle w:val="ListParagraph"/>
        <w:numPr>
          <w:ilvl w:val="0"/>
          <w:numId w:val="20"/>
        </w:numPr>
        <w:ind w:firstLineChars="0"/>
      </w:pPr>
      <w:r>
        <w:t>TEI</w:t>
      </w:r>
      <w:r>
        <w:tab/>
      </w:r>
    </w:p>
    <w:p w14:paraId="61494774" w14:textId="308320F4" w:rsidR="001A5E82" w:rsidRDefault="001A5E82" w:rsidP="001A5E82">
      <w:pPr>
        <w:pStyle w:val="ListParagraph"/>
        <w:numPr>
          <w:ilvl w:val="1"/>
          <w:numId w:val="20"/>
        </w:numPr>
        <w:ind w:firstLineChars="0"/>
      </w:pPr>
      <w:r w:rsidRPr="001A5E82">
        <w:t>Correction to GSM/EDGE output power dynamics</w:t>
      </w:r>
    </w:p>
    <w:p w14:paraId="3EFCB346" w14:textId="77777777" w:rsidR="00B91F41" w:rsidRDefault="00B91F41" w:rsidP="00171FD9"/>
    <w:p w14:paraId="05CFEC1A" w14:textId="1A3E1323" w:rsidR="00707EC8" w:rsidRPr="00707EC8" w:rsidRDefault="00707EC8" w:rsidP="00707EC8">
      <w:pPr>
        <w:pStyle w:val="TH"/>
        <w:ind w:left="720"/>
      </w:pPr>
      <w:r w:rsidRPr="00707EC8">
        <w:t>Table 1: List of pre-selected CRs agreed during RAN4#84bis – RAN46bis meetings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6"/>
        <w:gridCol w:w="6432"/>
        <w:gridCol w:w="768"/>
        <w:gridCol w:w="687"/>
        <w:gridCol w:w="1396"/>
      </w:tblGrid>
      <w:tr w:rsidR="004A26ED" w:rsidRPr="004A26ED" w14:paraId="71997EB5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230E816" w14:textId="77777777" w:rsidR="004A26ED" w:rsidRPr="004A26ED" w:rsidRDefault="004A26ED" w:rsidP="004A26ED">
            <w:pPr>
              <w:pStyle w:val="TAH"/>
              <w:rPr>
                <w:lang w:val="en-US"/>
              </w:rPr>
            </w:pPr>
            <w:r w:rsidRPr="004A26ED">
              <w:t>TDoc #</w:t>
            </w:r>
          </w:p>
        </w:tc>
        <w:tc>
          <w:tcPr>
            <w:tcW w:w="0" w:type="auto"/>
            <w:noWrap/>
            <w:hideMark/>
          </w:tcPr>
          <w:p w14:paraId="19445D20" w14:textId="77777777" w:rsidR="004A26ED" w:rsidRPr="004A26ED" w:rsidRDefault="004A26ED" w:rsidP="004A26ED">
            <w:pPr>
              <w:pStyle w:val="TAH"/>
            </w:pPr>
            <w:r w:rsidRPr="004A26ED">
              <w:t>Title</w:t>
            </w:r>
          </w:p>
        </w:tc>
        <w:tc>
          <w:tcPr>
            <w:tcW w:w="0" w:type="auto"/>
            <w:noWrap/>
            <w:hideMark/>
          </w:tcPr>
          <w:p w14:paraId="6D66EBB1" w14:textId="77777777" w:rsidR="004A26ED" w:rsidRPr="004A26ED" w:rsidRDefault="004A26ED" w:rsidP="004A26ED">
            <w:pPr>
              <w:pStyle w:val="TAH"/>
            </w:pPr>
            <w:r w:rsidRPr="004A26ED">
              <w:t>Release</w:t>
            </w:r>
          </w:p>
        </w:tc>
        <w:tc>
          <w:tcPr>
            <w:tcW w:w="0" w:type="auto"/>
            <w:noWrap/>
            <w:hideMark/>
          </w:tcPr>
          <w:p w14:paraId="206CD10D" w14:textId="77777777" w:rsidR="004A26ED" w:rsidRPr="004A26ED" w:rsidRDefault="004A26ED" w:rsidP="004A26ED">
            <w:pPr>
              <w:pStyle w:val="TAH"/>
            </w:pPr>
            <w:r w:rsidRPr="004A26ED">
              <w:t>Spec #</w:t>
            </w:r>
          </w:p>
        </w:tc>
        <w:tc>
          <w:tcPr>
            <w:tcW w:w="0" w:type="auto"/>
            <w:noWrap/>
            <w:hideMark/>
          </w:tcPr>
          <w:p w14:paraId="674588AF" w14:textId="019DF779" w:rsidR="004A26ED" w:rsidRPr="004A26ED" w:rsidRDefault="004A26ED" w:rsidP="004A26ED">
            <w:pPr>
              <w:pStyle w:val="TAH"/>
            </w:pPr>
            <w:r>
              <w:t>C</w:t>
            </w:r>
            <w:r w:rsidRPr="004A26ED">
              <w:t>ategory</w:t>
            </w:r>
          </w:p>
        </w:tc>
      </w:tr>
      <w:tr w:rsidR="004A26ED" w:rsidRPr="004A26ED" w14:paraId="0B4002AE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89EDD7E" w14:textId="77777777" w:rsidR="004A26ED" w:rsidRPr="004A26ED" w:rsidRDefault="004A26ED">
            <w:r w:rsidRPr="004A26ED">
              <w:t>R4-1803257</w:t>
            </w:r>
          </w:p>
        </w:tc>
        <w:tc>
          <w:tcPr>
            <w:tcW w:w="0" w:type="auto"/>
            <w:noWrap/>
            <w:hideMark/>
          </w:tcPr>
          <w:p w14:paraId="71A3E870" w14:textId="52253622" w:rsidR="004A26ED" w:rsidRPr="004A26ED" w:rsidRDefault="004A26ED">
            <w:r w:rsidRPr="004A26ED">
              <w:t>CR on BS RF requirements for DL 1024QAM in TS 36.104</w:t>
            </w:r>
          </w:p>
        </w:tc>
        <w:tc>
          <w:tcPr>
            <w:tcW w:w="0" w:type="auto"/>
            <w:noWrap/>
            <w:hideMark/>
          </w:tcPr>
          <w:p w14:paraId="0352EE2C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1F87BEEA" w14:textId="77777777" w:rsidR="004A26ED" w:rsidRPr="004A26ED" w:rsidRDefault="004A26ED">
            <w:r w:rsidRPr="004A26ED">
              <w:t>36.104</w:t>
            </w:r>
          </w:p>
        </w:tc>
        <w:tc>
          <w:tcPr>
            <w:tcW w:w="0" w:type="auto"/>
            <w:noWrap/>
            <w:hideMark/>
          </w:tcPr>
          <w:p w14:paraId="53D41BEC" w14:textId="77777777" w:rsidR="004A26ED" w:rsidRPr="004A26ED" w:rsidRDefault="004A26ED">
            <w:r w:rsidRPr="004A26ED">
              <w:t>1024QAM</w:t>
            </w:r>
          </w:p>
        </w:tc>
      </w:tr>
      <w:tr w:rsidR="004A26ED" w:rsidRPr="004A26ED" w14:paraId="2703FB1A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1B38DCD" w14:textId="77777777" w:rsidR="004A26ED" w:rsidRPr="004A26ED" w:rsidRDefault="004A26ED">
            <w:r w:rsidRPr="004A26ED">
              <w:t>R4-1805611</w:t>
            </w:r>
          </w:p>
        </w:tc>
        <w:tc>
          <w:tcPr>
            <w:tcW w:w="0" w:type="auto"/>
            <w:noWrap/>
            <w:hideMark/>
          </w:tcPr>
          <w:p w14:paraId="5053BAFA" w14:textId="2F19D490" w:rsidR="004A26ED" w:rsidRPr="004A26ED" w:rsidRDefault="004A26ED">
            <w:r w:rsidRPr="004A26ED">
              <w:t>CR on BS RF requirements for DL 1024QAM in TS 36.141</w:t>
            </w:r>
          </w:p>
        </w:tc>
        <w:tc>
          <w:tcPr>
            <w:tcW w:w="0" w:type="auto"/>
            <w:noWrap/>
            <w:hideMark/>
          </w:tcPr>
          <w:p w14:paraId="629A67F5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58931491" w14:textId="77777777" w:rsidR="004A26ED" w:rsidRPr="004A26ED" w:rsidRDefault="004A26ED">
            <w:r w:rsidRPr="004A26ED">
              <w:t>36.141</w:t>
            </w:r>
          </w:p>
        </w:tc>
        <w:tc>
          <w:tcPr>
            <w:tcW w:w="0" w:type="auto"/>
            <w:noWrap/>
            <w:hideMark/>
          </w:tcPr>
          <w:p w14:paraId="45FD71CF" w14:textId="77777777" w:rsidR="004A26ED" w:rsidRPr="004A26ED" w:rsidRDefault="004A26ED">
            <w:r w:rsidRPr="004A26ED">
              <w:t>1024QAM</w:t>
            </w:r>
          </w:p>
        </w:tc>
      </w:tr>
      <w:tr w:rsidR="004A26ED" w:rsidRPr="004A26ED" w14:paraId="33BB2791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5EC4D34F" w14:textId="77777777" w:rsidR="004A26ED" w:rsidRPr="004A26ED" w:rsidRDefault="004A26ED">
            <w:r w:rsidRPr="004A26ED">
              <w:lastRenderedPageBreak/>
              <w:t>R4-1712549</w:t>
            </w:r>
          </w:p>
        </w:tc>
        <w:tc>
          <w:tcPr>
            <w:tcW w:w="0" w:type="auto"/>
            <w:noWrap/>
            <w:hideMark/>
          </w:tcPr>
          <w:p w14:paraId="3FEB66C0" w14:textId="77777777" w:rsidR="004A26ED" w:rsidRPr="004A26ED" w:rsidRDefault="004A26ED">
            <w:r w:rsidRPr="004A26ED">
              <w:t>CR to 36.104: Corrections to co-location tables for B48</w:t>
            </w:r>
          </w:p>
        </w:tc>
        <w:tc>
          <w:tcPr>
            <w:tcW w:w="0" w:type="auto"/>
            <w:noWrap/>
            <w:hideMark/>
          </w:tcPr>
          <w:p w14:paraId="2E6B5A75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677A1444" w14:textId="77777777" w:rsidR="004A26ED" w:rsidRPr="004A26ED" w:rsidRDefault="004A26ED">
            <w:r w:rsidRPr="004A26ED">
              <w:t>36.104</w:t>
            </w:r>
          </w:p>
        </w:tc>
        <w:tc>
          <w:tcPr>
            <w:tcW w:w="0" w:type="auto"/>
            <w:noWrap/>
            <w:hideMark/>
          </w:tcPr>
          <w:p w14:paraId="298D7B2D" w14:textId="77777777" w:rsidR="004A26ED" w:rsidRPr="004A26ED" w:rsidRDefault="004A26ED">
            <w:r w:rsidRPr="004A26ED">
              <w:t>Band 48</w:t>
            </w:r>
          </w:p>
        </w:tc>
      </w:tr>
      <w:tr w:rsidR="004A26ED" w:rsidRPr="004A26ED" w14:paraId="39ECC502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DE9C4B0" w14:textId="77777777" w:rsidR="004A26ED" w:rsidRPr="004A26ED" w:rsidRDefault="004A26ED">
            <w:r w:rsidRPr="004A26ED">
              <w:t>R4-1712551</w:t>
            </w:r>
          </w:p>
        </w:tc>
        <w:tc>
          <w:tcPr>
            <w:tcW w:w="0" w:type="auto"/>
            <w:noWrap/>
            <w:hideMark/>
          </w:tcPr>
          <w:p w14:paraId="7C2B53B3" w14:textId="77777777" w:rsidR="004A26ED" w:rsidRPr="004A26ED" w:rsidRDefault="004A26ED">
            <w:r w:rsidRPr="004A26ED">
              <w:t>CR to 36.141: Corrections to co-location tables for B48</w:t>
            </w:r>
          </w:p>
        </w:tc>
        <w:tc>
          <w:tcPr>
            <w:tcW w:w="0" w:type="auto"/>
            <w:noWrap/>
            <w:hideMark/>
          </w:tcPr>
          <w:p w14:paraId="041791AB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173C0E89" w14:textId="77777777" w:rsidR="004A26ED" w:rsidRPr="004A26ED" w:rsidRDefault="004A26ED">
            <w:r w:rsidRPr="004A26ED">
              <w:t>36.141</w:t>
            </w:r>
          </w:p>
        </w:tc>
        <w:tc>
          <w:tcPr>
            <w:tcW w:w="0" w:type="auto"/>
            <w:noWrap/>
            <w:hideMark/>
          </w:tcPr>
          <w:p w14:paraId="450DB530" w14:textId="77777777" w:rsidR="004A26ED" w:rsidRPr="004A26ED" w:rsidRDefault="004A26ED">
            <w:r w:rsidRPr="004A26ED">
              <w:t>Band 48</w:t>
            </w:r>
          </w:p>
        </w:tc>
      </w:tr>
      <w:tr w:rsidR="004A26ED" w:rsidRPr="004A26ED" w14:paraId="3B65651F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4B4EBE02" w14:textId="77777777" w:rsidR="004A26ED" w:rsidRPr="004A26ED" w:rsidRDefault="004A26ED">
            <w:r w:rsidRPr="004A26ED">
              <w:t>R4-1712553</w:t>
            </w:r>
          </w:p>
        </w:tc>
        <w:tc>
          <w:tcPr>
            <w:tcW w:w="0" w:type="auto"/>
            <w:noWrap/>
            <w:hideMark/>
          </w:tcPr>
          <w:p w14:paraId="26DC3C3A" w14:textId="77777777" w:rsidR="004A26ED" w:rsidRPr="004A26ED" w:rsidRDefault="004A26ED">
            <w:r w:rsidRPr="004A26ED">
              <w:t>CR to 37.104: Corrections to co-location tables for B48</w:t>
            </w:r>
          </w:p>
        </w:tc>
        <w:tc>
          <w:tcPr>
            <w:tcW w:w="0" w:type="auto"/>
            <w:noWrap/>
            <w:hideMark/>
          </w:tcPr>
          <w:p w14:paraId="541BDCCF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4BF2DC33" w14:textId="77777777" w:rsidR="004A26ED" w:rsidRPr="004A26ED" w:rsidRDefault="004A26ED">
            <w:r w:rsidRPr="004A26ED">
              <w:t>37.104</w:t>
            </w:r>
          </w:p>
        </w:tc>
        <w:tc>
          <w:tcPr>
            <w:tcW w:w="0" w:type="auto"/>
            <w:noWrap/>
            <w:hideMark/>
          </w:tcPr>
          <w:p w14:paraId="09E1ED9D" w14:textId="77777777" w:rsidR="004A26ED" w:rsidRPr="004A26ED" w:rsidRDefault="004A26ED">
            <w:r w:rsidRPr="004A26ED">
              <w:t>Band 48</w:t>
            </w:r>
          </w:p>
        </w:tc>
      </w:tr>
      <w:tr w:rsidR="004A26ED" w:rsidRPr="004A26ED" w14:paraId="1000D67E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BE51BDF" w14:textId="77777777" w:rsidR="004A26ED" w:rsidRPr="004A26ED" w:rsidRDefault="004A26ED">
            <w:r w:rsidRPr="004A26ED">
              <w:t>R4-1712555</w:t>
            </w:r>
          </w:p>
        </w:tc>
        <w:tc>
          <w:tcPr>
            <w:tcW w:w="0" w:type="auto"/>
            <w:noWrap/>
            <w:hideMark/>
          </w:tcPr>
          <w:p w14:paraId="5F6B0A09" w14:textId="77777777" w:rsidR="004A26ED" w:rsidRPr="004A26ED" w:rsidRDefault="004A26ED">
            <w:r w:rsidRPr="004A26ED">
              <w:t>CR to 37.141: Corrections to co-location tables for B48</w:t>
            </w:r>
          </w:p>
        </w:tc>
        <w:tc>
          <w:tcPr>
            <w:tcW w:w="0" w:type="auto"/>
            <w:noWrap/>
            <w:hideMark/>
          </w:tcPr>
          <w:p w14:paraId="3F67E44C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0FAE046A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25037088" w14:textId="77777777" w:rsidR="004A26ED" w:rsidRPr="004A26ED" w:rsidRDefault="004A26ED">
            <w:r w:rsidRPr="004A26ED">
              <w:t>Band 48</w:t>
            </w:r>
          </w:p>
        </w:tc>
      </w:tr>
      <w:tr w:rsidR="004A26ED" w:rsidRPr="004A26ED" w14:paraId="7392ACBB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0B316563" w14:textId="77777777" w:rsidR="004A26ED" w:rsidRPr="004A26ED" w:rsidRDefault="004A26ED">
            <w:r w:rsidRPr="004A26ED">
              <w:t>R4-1713955</w:t>
            </w:r>
          </w:p>
        </w:tc>
        <w:tc>
          <w:tcPr>
            <w:tcW w:w="0" w:type="auto"/>
            <w:noWrap/>
            <w:hideMark/>
          </w:tcPr>
          <w:p w14:paraId="010B30A1" w14:textId="77777777" w:rsidR="004A26ED" w:rsidRPr="004A26ED" w:rsidRDefault="004A26ED">
            <w:r w:rsidRPr="004A26ED">
              <w:t>CR to 36.104: Corrections to co-location tables for B48</w:t>
            </w:r>
          </w:p>
        </w:tc>
        <w:tc>
          <w:tcPr>
            <w:tcW w:w="0" w:type="auto"/>
            <w:noWrap/>
            <w:hideMark/>
          </w:tcPr>
          <w:p w14:paraId="6823A8BE" w14:textId="77777777" w:rsidR="004A26ED" w:rsidRPr="004A26ED" w:rsidRDefault="004A26ED">
            <w:r w:rsidRPr="004A26ED">
              <w:t>Rel-14</w:t>
            </w:r>
          </w:p>
        </w:tc>
        <w:tc>
          <w:tcPr>
            <w:tcW w:w="0" w:type="auto"/>
            <w:noWrap/>
            <w:hideMark/>
          </w:tcPr>
          <w:p w14:paraId="3B0D82CD" w14:textId="77777777" w:rsidR="004A26ED" w:rsidRPr="004A26ED" w:rsidRDefault="004A26ED">
            <w:r w:rsidRPr="004A26ED">
              <w:t>36.104</w:t>
            </w:r>
          </w:p>
        </w:tc>
        <w:tc>
          <w:tcPr>
            <w:tcW w:w="0" w:type="auto"/>
            <w:noWrap/>
            <w:hideMark/>
          </w:tcPr>
          <w:p w14:paraId="04CACFCD" w14:textId="77777777" w:rsidR="004A26ED" w:rsidRPr="004A26ED" w:rsidRDefault="004A26ED">
            <w:r w:rsidRPr="004A26ED">
              <w:t>Band 48</w:t>
            </w:r>
          </w:p>
        </w:tc>
      </w:tr>
      <w:tr w:rsidR="004A26ED" w:rsidRPr="004A26ED" w14:paraId="630826EE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5CF98A27" w14:textId="77777777" w:rsidR="004A26ED" w:rsidRPr="004A26ED" w:rsidRDefault="004A26ED">
            <w:r w:rsidRPr="004A26ED">
              <w:t>R4-1713956</w:t>
            </w:r>
          </w:p>
        </w:tc>
        <w:tc>
          <w:tcPr>
            <w:tcW w:w="0" w:type="auto"/>
            <w:noWrap/>
            <w:hideMark/>
          </w:tcPr>
          <w:p w14:paraId="6C35DCB2" w14:textId="77777777" w:rsidR="004A26ED" w:rsidRPr="004A26ED" w:rsidRDefault="004A26ED">
            <w:r w:rsidRPr="004A26ED">
              <w:t>CR to 36.141: Corrections to co-location tables for B48</w:t>
            </w:r>
          </w:p>
        </w:tc>
        <w:tc>
          <w:tcPr>
            <w:tcW w:w="0" w:type="auto"/>
            <w:noWrap/>
            <w:hideMark/>
          </w:tcPr>
          <w:p w14:paraId="551C06E7" w14:textId="77777777" w:rsidR="004A26ED" w:rsidRPr="004A26ED" w:rsidRDefault="004A26ED">
            <w:r w:rsidRPr="004A26ED">
              <w:t>Rel-14</w:t>
            </w:r>
          </w:p>
        </w:tc>
        <w:tc>
          <w:tcPr>
            <w:tcW w:w="0" w:type="auto"/>
            <w:noWrap/>
            <w:hideMark/>
          </w:tcPr>
          <w:p w14:paraId="2F419CEB" w14:textId="77777777" w:rsidR="004A26ED" w:rsidRPr="004A26ED" w:rsidRDefault="004A26ED">
            <w:r w:rsidRPr="004A26ED">
              <w:t>36.141</w:t>
            </w:r>
          </w:p>
        </w:tc>
        <w:tc>
          <w:tcPr>
            <w:tcW w:w="0" w:type="auto"/>
            <w:noWrap/>
            <w:hideMark/>
          </w:tcPr>
          <w:p w14:paraId="59BA8188" w14:textId="77777777" w:rsidR="004A26ED" w:rsidRPr="004A26ED" w:rsidRDefault="004A26ED">
            <w:r w:rsidRPr="004A26ED">
              <w:t>Band 48</w:t>
            </w:r>
          </w:p>
        </w:tc>
      </w:tr>
      <w:tr w:rsidR="004A26ED" w:rsidRPr="004A26ED" w14:paraId="776053A3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4ACA6136" w14:textId="77777777" w:rsidR="004A26ED" w:rsidRPr="004A26ED" w:rsidRDefault="004A26ED">
            <w:r w:rsidRPr="004A26ED">
              <w:t>R4-1713957</w:t>
            </w:r>
          </w:p>
        </w:tc>
        <w:tc>
          <w:tcPr>
            <w:tcW w:w="0" w:type="auto"/>
            <w:noWrap/>
            <w:hideMark/>
          </w:tcPr>
          <w:p w14:paraId="51002BE8" w14:textId="77777777" w:rsidR="004A26ED" w:rsidRPr="004A26ED" w:rsidRDefault="004A26ED">
            <w:r w:rsidRPr="004A26ED">
              <w:t>CR to 37.104: Corrections to co-location tables for B48</w:t>
            </w:r>
          </w:p>
        </w:tc>
        <w:tc>
          <w:tcPr>
            <w:tcW w:w="0" w:type="auto"/>
            <w:noWrap/>
            <w:hideMark/>
          </w:tcPr>
          <w:p w14:paraId="65C5E4FD" w14:textId="77777777" w:rsidR="004A26ED" w:rsidRPr="004A26ED" w:rsidRDefault="004A26ED">
            <w:r w:rsidRPr="004A26ED">
              <w:t>Rel-14</w:t>
            </w:r>
          </w:p>
        </w:tc>
        <w:tc>
          <w:tcPr>
            <w:tcW w:w="0" w:type="auto"/>
            <w:noWrap/>
            <w:hideMark/>
          </w:tcPr>
          <w:p w14:paraId="73EEB4AB" w14:textId="77777777" w:rsidR="004A26ED" w:rsidRPr="004A26ED" w:rsidRDefault="004A26ED">
            <w:r w:rsidRPr="004A26ED">
              <w:t>37.104</w:t>
            </w:r>
          </w:p>
        </w:tc>
        <w:tc>
          <w:tcPr>
            <w:tcW w:w="0" w:type="auto"/>
            <w:noWrap/>
            <w:hideMark/>
          </w:tcPr>
          <w:p w14:paraId="1BB12EE2" w14:textId="77777777" w:rsidR="004A26ED" w:rsidRPr="004A26ED" w:rsidRDefault="004A26ED">
            <w:r w:rsidRPr="004A26ED">
              <w:t>Band 48</w:t>
            </w:r>
          </w:p>
        </w:tc>
      </w:tr>
      <w:tr w:rsidR="004A26ED" w:rsidRPr="004A26ED" w14:paraId="2958184C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4575959E" w14:textId="77777777" w:rsidR="004A26ED" w:rsidRPr="004A26ED" w:rsidRDefault="004A26ED">
            <w:r w:rsidRPr="004A26ED">
              <w:t>R4-1713958</w:t>
            </w:r>
          </w:p>
        </w:tc>
        <w:tc>
          <w:tcPr>
            <w:tcW w:w="0" w:type="auto"/>
            <w:noWrap/>
            <w:hideMark/>
          </w:tcPr>
          <w:p w14:paraId="4AF99C8C" w14:textId="77777777" w:rsidR="004A26ED" w:rsidRPr="004A26ED" w:rsidRDefault="004A26ED">
            <w:r w:rsidRPr="004A26ED">
              <w:t>CR to 37.141: Corrections to co-location tables for B48</w:t>
            </w:r>
          </w:p>
        </w:tc>
        <w:tc>
          <w:tcPr>
            <w:tcW w:w="0" w:type="auto"/>
            <w:noWrap/>
            <w:hideMark/>
          </w:tcPr>
          <w:p w14:paraId="5C434D29" w14:textId="77777777" w:rsidR="004A26ED" w:rsidRPr="004A26ED" w:rsidRDefault="004A26ED">
            <w:r w:rsidRPr="004A26ED">
              <w:t>Rel-14</w:t>
            </w:r>
          </w:p>
        </w:tc>
        <w:tc>
          <w:tcPr>
            <w:tcW w:w="0" w:type="auto"/>
            <w:noWrap/>
            <w:hideMark/>
          </w:tcPr>
          <w:p w14:paraId="1CF3F5F0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429A0254" w14:textId="77777777" w:rsidR="004A26ED" w:rsidRPr="004A26ED" w:rsidRDefault="004A26ED">
            <w:r w:rsidRPr="004A26ED">
              <w:t>Band 48</w:t>
            </w:r>
          </w:p>
        </w:tc>
      </w:tr>
      <w:tr w:rsidR="004A26ED" w:rsidRPr="004A26ED" w14:paraId="1577E2F8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3A8F5E6" w14:textId="77777777" w:rsidR="004A26ED" w:rsidRPr="004A26ED" w:rsidRDefault="004A26ED">
            <w:r w:rsidRPr="004A26ED">
              <w:t>R4-1712559</w:t>
            </w:r>
          </w:p>
        </w:tc>
        <w:tc>
          <w:tcPr>
            <w:tcW w:w="0" w:type="auto"/>
            <w:noWrap/>
            <w:hideMark/>
          </w:tcPr>
          <w:p w14:paraId="73EE4DAC" w14:textId="77777777" w:rsidR="004A26ED" w:rsidRPr="004A26ED" w:rsidRDefault="004A26ED">
            <w:r w:rsidRPr="004A26ED">
              <w:t>CR to 36.113: Introduction of Band 49</w:t>
            </w:r>
          </w:p>
        </w:tc>
        <w:tc>
          <w:tcPr>
            <w:tcW w:w="0" w:type="auto"/>
            <w:noWrap/>
            <w:hideMark/>
          </w:tcPr>
          <w:p w14:paraId="1FADE2AC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6CDD9FCC" w14:textId="77777777" w:rsidR="004A26ED" w:rsidRPr="004A26ED" w:rsidRDefault="004A26ED">
            <w:r w:rsidRPr="004A26ED">
              <w:t>36.113</w:t>
            </w:r>
          </w:p>
        </w:tc>
        <w:tc>
          <w:tcPr>
            <w:tcW w:w="0" w:type="auto"/>
            <w:noWrap/>
            <w:hideMark/>
          </w:tcPr>
          <w:p w14:paraId="48C700D6" w14:textId="77777777" w:rsidR="004A26ED" w:rsidRPr="004A26ED" w:rsidRDefault="004A26ED">
            <w:r w:rsidRPr="004A26ED">
              <w:t>Band 49</w:t>
            </w:r>
          </w:p>
        </w:tc>
      </w:tr>
      <w:tr w:rsidR="004A26ED" w:rsidRPr="004A26ED" w14:paraId="75A45766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34AF3AD" w14:textId="77777777" w:rsidR="004A26ED" w:rsidRPr="004A26ED" w:rsidRDefault="004A26ED">
            <w:r w:rsidRPr="004A26ED">
              <w:t>R4-1714181</w:t>
            </w:r>
          </w:p>
        </w:tc>
        <w:tc>
          <w:tcPr>
            <w:tcW w:w="0" w:type="auto"/>
            <w:noWrap/>
            <w:hideMark/>
          </w:tcPr>
          <w:p w14:paraId="5D72F46F" w14:textId="77777777" w:rsidR="004A26ED" w:rsidRPr="004A26ED" w:rsidRDefault="004A26ED">
            <w:r w:rsidRPr="004A26ED">
              <w:t>CR to 36.141: Introduction of Band 49</w:t>
            </w:r>
          </w:p>
        </w:tc>
        <w:tc>
          <w:tcPr>
            <w:tcW w:w="0" w:type="auto"/>
            <w:noWrap/>
            <w:hideMark/>
          </w:tcPr>
          <w:p w14:paraId="3CB86BB5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0A08C80A" w14:textId="77777777" w:rsidR="004A26ED" w:rsidRPr="004A26ED" w:rsidRDefault="004A26ED">
            <w:r w:rsidRPr="004A26ED">
              <w:t>36.141</w:t>
            </w:r>
          </w:p>
        </w:tc>
        <w:tc>
          <w:tcPr>
            <w:tcW w:w="0" w:type="auto"/>
            <w:noWrap/>
            <w:hideMark/>
          </w:tcPr>
          <w:p w14:paraId="46D85E3E" w14:textId="77777777" w:rsidR="004A26ED" w:rsidRPr="004A26ED" w:rsidRDefault="004A26ED">
            <w:r w:rsidRPr="004A26ED">
              <w:t>Band 49</w:t>
            </w:r>
          </w:p>
        </w:tc>
      </w:tr>
      <w:tr w:rsidR="004A26ED" w:rsidRPr="004A26ED" w14:paraId="4E5B6EFF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CB9CCF4" w14:textId="77777777" w:rsidR="004A26ED" w:rsidRPr="004A26ED" w:rsidRDefault="004A26ED">
            <w:r w:rsidRPr="004A26ED">
              <w:t>R4-1714182</w:t>
            </w:r>
          </w:p>
        </w:tc>
        <w:tc>
          <w:tcPr>
            <w:tcW w:w="0" w:type="auto"/>
            <w:noWrap/>
            <w:hideMark/>
          </w:tcPr>
          <w:p w14:paraId="3EF891DE" w14:textId="77777777" w:rsidR="004A26ED" w:rsidRPr="004A26ED" w:rsidRDefault="004A26ED">
            <w:r w:rsidRPr="004A26ED">
              <w:t>CR to 37.104: Introduction of Band 49</w:t>
            </w:r>
          </w:p>
        </w:tc>
        <w:tc>
          <w:tcPr>
            <w:tcW w:w="0" w:type="auto"/>
            <w:noWrap/>
            <w:hideMark/>
          </w:tcPr>
          <w:p w14:paraId="4AC892D3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0BB57635" w14:textId="77777777" w:rsidR="004A26ED" w:rsidRPr="004A26ED" w:rsidRDefault="004A26ED">
            <w:r w:rsidRPr="004A26ED">
              <w:t>37.104</w:t>
            </w:r>
          </w:p>
        </w:tc>
        <w:tc>
          <w:tcPr>
            <w:tcW w:w="0" w:type="auto"/>
            <w:noWrap/>
            <w:hideMark/>
          </w:tcPr>
          <w:p w14:paraId="56BA910C" w14:textId="77777777" w:rsidR="004A26ED" w:rsidRPr="004A26ED" w:rsidRDefault="004A26ED">
            <w:r w:rsidRPr="004A26ED">
              <w:t>Band 49</w:t>
            </w:r>
          </w:p>
        </w:tc>
      </w:tr>
      <w:tr w:rsidR="004A26ED" w:rsidRPr="004A26ED" w14:paraId="1B608BBD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4BE0D39" w14:textId="77777777" w:rsidR="004A26ED" w:rsidRPr="004A26ED" w:rsidRDefault="004A26ED">
            <w:r w:rsidRPr="004A26ED">
              <w:t>R4-1714183</w:t>
            </w:r>
          </w:p>
        </w:tc>
        <w:tc>
          <w:tcPr>
            <w:tcW w:w="0" w:type="auto"/>
            <w:noWrap/>
            <w:hideMark/>
          </w:tcPr>
          <w:p w14:paraId="2A0DFC5B" w14:textId="77777777" w:rsidR="004A26ED" w:rsidRPr="004A26ED" w:rsidRDefault="004A26ED">
            <w:r w:rsidRPr="004A26ED">
              <w:t>CR to 37.141: Introduction of Band 49</w:t>
            </w:r>
          </w:p>
        </w:tc>
        <w:tc>
          <w:tcPr>
            <w:tcW w:w="0" w:type="auto"/>
            <w:noWrap/>
            <w:hideMark/>
          </w:tcPr>
          <w:p w14:paraId="64DE65A8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42EED145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6B9056D8" w14:textId="77777777" w:rsidR="004A26ED" w:rsidRPr="004A26ED" w:rsidRDefault="004A26ED">
            <w:r w:rsidRPr="004A26ED">
              <w:t>Band 49</w:t>
            </w:r>
          </w:p>
        </w:tc>
      </w:tr>
      <w:tr w:rsidR="004A26ED" w:rsidRPr="004A26ED" w14:paraId="40375403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61DDA175" w14:textId="77777777" w:rsidR="004A26ED" w:rsidRPr="004A26ED" w:rsidRDefault="004A26ED">
            <w:r w:rsidRPr="004A26ED">
              <w:t>R4-1714186</w:t>
            </w:r>
          </w:p>
        </w:tc>
        <w:tc>
          <w:tcPr>
            <w:tcW w:w="0" w:type="auto"/>
            <w:noWrap/>
            <w:hideMark/>
          </w:tcPr>
          <w:p w14:paraId="0E87F081" w14:textId="77777777" w:rsidR="004A26ED" w:rsidRPr="004A26ED" w:rsidRDefault="004A26ED">
            <w:r w:rsidRPr="004A26ED">
              <w:t>CR to 36.104: Introduction of Band 49</w:t>
            </w:r>
          </w:p>
        </w:tc>
        <w:tc>
          <w:tcPr>
            <w:tcW w:w="0" w:type="auto"/>
            <w:noWrap/>
            <w:hideMark/>
          </w:tcPr>
          <w:p w14:paraId="6E1D16C0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6CFEB50A" w14:textId="77777777" w:rsidR="004A26ED" w:rsidRPr="004A26ED" w:rsidRDefault="004A26ED">
            <w:r w:rsidRPr="004A26ED">
              <w:t>36.104</w:t>
            </w:r>
          </w:p>
        </w:tc>
        <w:tc>
          <w:tcPr>
            <w:tcW w:w="0" w:type="auto"/>
            <w:noWrap/>
            <w:hideMark/>
          </w:tcPr>
          <w:p w14:paraId="3CE88B5D" w14:textId="77777777" w:rsidR="004A26ED" w:rsidRPr="004A26ED" w:rsidRDefault="004A26ED">
            <w:r w:rsidRPr="004A26ED">
              <w:t>Band 49</w:t>
            </w:r>
          </w:p>
        </w:tc>
      </w:tr>
      <w:tr w:rsidR="004A26ED" w:rsidRPr="004A26ED" w14:paraId="50207AB3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59EE024" w14:textId="77777777" w:rsidR="004A26ED" w:rsidRPr="004A26ED" w:rsidRDefault="004A26ED">
            <w:r w:rsidRPr="004A26ED">
              <w:t>R4-1714187</w:t>
            </w:r>
          </w:p>
        </w:tc>
        <w:tc>
          <w:tcPr>
            <w:tcW w:w="0" w:type="auto"/>
            <w:noWrap/>
            <w:hideMark/>
          </w:tcPr>
          <w:p w14:paraId="5B0991E1" w14:textId="77777777" w:rsidR="004A26ED" w:rsidRPr="004A26ED" w:rsidRDefault="004A26ED">
            <w:r w:rsidRPr="004A26ED">
              <w:t>CR to 25.104: Introduction of Band 49</w:t>
            </w:r>
          </w:p>
        </w:tc>
        <w:tc>
          <w:tcPr>
            <w:tcW w:w="0" w:type="auto"/>
            <w:noWrap/>
            <w:hideMark/>
          </w:tcPr>
          <w:p w14:paraId="63576AE8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2BAD3759" w14:textId="77777777" w:rsidR="004A26ED" w:rsidRPr="004A26ED" w:rsidRDefault="004A26ED">
            <w:r w:rsidRPr="004A26ED">
              <w:t>25.104</w:t>
            </w:r>
          </w:p>
        </w:tc>
        <w:tc>
          <w:tcPr>
            <w:tcW w:w="0" w:type="auto"/>
            <w:noWrap/>
            <w:hideMark/>
          </w:tcPr>
          <w:p w14:paraId="72BCCD64" w14:textId="77777777" w:rsidR="004A26ED" w:rsidRPr="004A26ED" w:rsidRDefault="004A26ED">
            <w:r w:rsidRPr="004A26ED">
              <w:t>Band 49</w:t>
            </w:r>
          </w:p>
        </w:tc>
      </w:tr>
      <w:tr w:rsidR="004A26ED" w:rsidRPr="004A26ED" w14:paraId="6920E319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09100B29" w14:textId="77777777" w:rsidR="004A26ED" w:rsidRPr="004A26ED" w:rsidRDefault="004A26ED">
            <w:r w:rsidRPr="004A26ED">
              <w:t>R4-1714188</w:t>
            </w:r>
          </w:p>
        </w:tc>
        <w:tc>
          <w:tcPr>
            <w:tcW w:w="0" w:type="auto"/>
            <w:noWrap/>
            <w:hideMark/>
          </w:tcPr>
          <w:p w14:paraId="4788C71C" w14:textId="77777777" w:rsidR="004A26ED" w:rsidRPr="004A26ED" w:rsidRDefault="004A26ED">
            <w:r w:rsidRPr="004A26ED">
              <w:t>CR to 25.141: Introduction of Band 49</w:t>
            </w:r>
          </w:p>
        </w:tc>
        <w:tc>
          <w:tcPr>
            <w:tcW w:w="0" w:type="auto"/>
            <w:noWrap/>
            <w:hideMark/>
          </w:tcPr>
          <w:p w14:paraId="4FB8AC74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7ABCCD2E" w14:textId="77777777" w:rsidR="004A26ED" w:rsidRPr="004A26ED" w:rsidRDefault="004A26ED">
            <w:r w:rsidRPr="004A26ED">
              <w:t>25.141</w:t>
            </w:r>
          </w:p>
        </w:tc>
        <w:tc>
          <w:tcPr>
            <w:tcW w:w="0" w:type="auto"/>
            <w:noWrap/>
            <w:hideMark/>
          </w:tcPr>
          <w:p w14:paraId="0960FEF0" w14:textId="77777777" w:rsidR="004A26ED" w:rsidRPr="004A26ED" w:rsidRDefault="004A26ED">
            <w:r w:rsidRPr="004A26ED">
              <w:t>Band 49</w:t>
            </w:r>
          </w:p>
        </w:tc>
      </w:tr>
      <w:tr w:rsidR="004A26ED" w:rsidRPr="004A26ED" w14:paraId="7D9BDB7E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DB532D7" w14:textId="77777777" w:rsidR="004A26ED" w:rsidRPr="004A26ED" w:rsidRDefault="004A26ED">
            <w:r w:rsidRPr="004A26ED">
              <w:t>R4-1802994</w:t>
            </w:r>
          </w:p>
        </w:tc>
        <w:tc>
          <w:tcPr>
            <w:tcW w:w="0" w:type="auto"/>
            <w:noWrap/>
            <w:hideMark/>
          </w:tcPr>
          <w:p w14:paraId="1B6C2625" w14:textId="77777777" w:rsidR="004A26ED" w:rsidRPr="004A26ED" w:rsidRDefault="004A26ED">
            <w:r w:rsidRPr="004A26ED">
              <w:t>Introduction of TDD 3.3-3.4GHz band (band 52)</w:t>
            </w:r>
          </w:p>
        </w:tc>
        <w:tc>
          <w:tcPr>
            <w:tcW w:w="0" w:type="auto"/>
            <w:noWrap/>
            <w:hideMark/>
          </w:tcPr>
          <w:p w14:paraId="6ED64C52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2E3ACCE4" w14:textId="77777777" w:rsidR="004A26ED" w:rsidRPr="004A26ED" w:rsidRDefault="004A26ED">
            <w:r w:rsidRPr="004A26ED">
              <w:t>25.104</w:t>
            </w:r>
          </w:p>
        </w:tc>
        <w:tc>
          <w:tcPr>
            <w:tcW w:w="0" w:type="auto"/>
            <w:noWrap/>
            <w:hideMark/>
          </w:tcPr>
          <w:p w14:paraId="73397073" w14:textId="77777777" w:rsidR="004A26ED" w:rsidRPr="004A26ED" w:rsidRDefault="004A26ED">
            <w:r w:rsidRPr="004A26ED">
              <w:t>Band 52</w:t>
            </w:r>
          </w:p>
        </w:tc>
      </w:tr>
      <w:tr w:rsidR="004A26ED" w:rsidRPr="004A26ED" w14:paraId="0908E378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5F406A61" w14:textId="77777777" w:rsidR="004A26ED" w:rsidRPr="004A26ED" w:rsidRDefault="004A26ED">
            <w:r w:rsidRPr="004A26ED">
              <w:t>R4-1802997</w:t>
            </w:r>
          </w:p>
        </w:tc>
        <w:tc>
          <w:tcPr>
            <w:tcW w:w="0" w:type="auto"/>
            <w:noWrap/>
            <w:hideMark/>
          </w:tcPr>
          <w:p w14:paraId="453E03F3" w14:textId="77777777" w:rsidR="004A26ED" w:rsidRPr="004A26ED" w:rsidRDefault="004A26ED">
            <w:r w:rsidRPr="004A26ED">
              <w:t>Introduction of TDD 3.3-3.4GHz band (band 52)</w:t>
            </w:r>
          </w:p>
        </w:tc>
        <w:tc>
          <w:tcPr>
            <w:tcW w:w="0" w:type="auto"/>
            <w:noWrap/>
            <w:hideMark/>
          </w:tcPr>
          <w:p w14:paraId="19A7689C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4664DBEC" w14:textId="77777777" w:rsidR="004A26ED" w:rsidRPr="004A26ED" w:rsidRDefault="004A26ED">
            <w:r w:rsidRPr="004A26ED">
              <w:t>25.141</w:t>
            </w:r>
          </w:p>
        </w:tc>
        <w:tc>
          <w:tcPr>
            <w:tcW w:w="0" w:type="auto"/>
            <w:noWrap/>
            <w:hideMark/>
          </w:tcPr>
          <w:p w14:paraId="411CCD9D" w14:textId="77777777" w:rsidR="004A26ED" w:rsidRPr="004A26ED" w:rsidRDefault="004A26ED">
            <w:r w:rsidRPr="004A26ED">
              <w:t>Band 52</w:t>
            </w:r>
          </w:p>
        </w:tc>
      </w:tr>
      <w:tr w:rsidR="004A26ED" w:rsidRPr="004A26ED" w14:paraId="14D8996A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50B277E" w14:textId="77777777" w:rsidR="004A26ED" w:rsidRPr="004A26ED" w:rsidRDefault="004A26ED">
            <w:r w:rsidRPr="004A26ED">
              <w:t>R4-1803001</w:t>
            </w:r>
          </w:p>
        </w:tc>
        <w:tc>
          <w:tcPr>
            <w:tcW w:w="0" w:type="auto"/>
            <w:noWrap/>
            <w:hideMark/>
          </w:tcPr>
          <w:p w14:paraId="07F6EFC2" w14:textId="77777777" w:rsidR="004A26ED" w:rsidRPr="004A26ED" w:rsidRDefault="004A26ED">
            <w:r w:rsidRPr="004A26ED">
              <w:t>Introduction of TDD 3.3-3.4GHz band (band 52)</w:t>
            </w:r>
          </w:p>
        </w:tc>
        <w:tc>
          <w:tcPr>
            <w:tcW w:w="0" w:type="auto"/>
            <w:noWrap/>
            <w:hideMark/>
          </w:tcPr>
          <w:p w14:paraId="63EF9D67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7A7662E3" w14:textId="77777777" w:rsidR="004A26ED" w:rsidRPr="004A26ED" w:rsidRDefault="004A26ED">
            <w:r w:rsidRPr="004A26ED">
              <w:t>36.104</w:t>
            </w:r>
          </w:p>
        </w:tc>
        <w:tc>
          <w:tcPr>
            <w:tcW w:w="0" w:type="auto"/>
            <w:noWrap/>
            <w:hideMark/>
          </w:tcPr>
          <w:p w14:paraId="0EC0C880" w14:textId="77777777" w:rsidR="004A26ED" w:rsidRPr="004A26ED" w:rsidRDefault="004A26ED">
            <w:r w:rsidRPr="004A26ED">
              <w:t>Band 52</w:t>
            </w:r>
          </w:p>
        </w:tc>
      </w:tr>
      <w:tr w:rsidR="004A26ED" w:rsidRPr="004A26ED" w14:paraId="2525DE1F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548232DA" w14:textId="77777777" w:rsidR="004A26ED" w:rsidRPr="004A26ED" w:rsidRDefault="004A26ED">
            <w:r w:rsidRPr="004A26ED">
              <w:t>R4-1803002</w:t>
            </w:r>
          </w:p>
        </w:tc>
        <w:tc>
          <w:tcPr>
            <w:tcW w:w="0" w:type="auto"/>
            <w:noWrap/>
            <w:hideMark/>
          </w:tcPr>
          <w:p w14:paraId="21E5A9A4" w14:textId="77777777" w:rsidR="004A26ED" w:rsidRPr="004A26ED" w:rsidRDefault="004A26ED">
            <w:r w:rsidRPr="004A26ED">
              <w:t>Introduction of TDD 3.3-3.4GHz band (band 52)</w:t>
            </w:r>
          </w:p>
        </w:tc>
        <w:tc>
          <w:tcPr>
            <w:tcW w:w="0" w:type="auto"/>
            <w:noWrap/>
            <w:hideMark/>
          </w:tcPr>
          <w:p w14:paraId="335D202E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16A8587C" w14:textId="77777777" w:rsidR="004A26ED" w:rsidRPr="004A26ED" w:rsidRDefault="004A26ED">
            <w:r w:rsidRPr="004A26ED">
              <w:t>36.113</w:t>
            </w:r>
          </w:p>
        </w:tc>
        <w:tc>
          <w:tcPr>
            <w:tcW w:w="0" w:type="auto"/>
            <w:noWrap/>
            <w:hideMark/>
          </w:tcPr>
          <w:p w14:paraId="151015ED" w14:textId="77777777" w:rsidR="004A26ED" w:rsidRPr="004A26ED" w:rsidRDefault="004A26ED">
            <w:r w:rsidRPr="004A26ED">
              <w:t>Band 52</w:t>
            </w:r>
          </w:p>
        </w:tc>
      </w:tr>
      <w:tr w:rsidR="004A26ED" w:rsidRPr="004A26ED" w14:paraId="436F8A41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8C70781" w14:textId="77777777" w:rsidR="004A26ED" w:rsidRPr="004A26ED" w:rsidRDefault="004A26ED">
            <w:r w:rsidRPr="004A26ED">
              <w:t>R4-1803003</w:t>
            </w:r>
          </w:p>
        </w:tc>
        <w:tc>
          <w:tcPr>
            <w:tcW w:w="0" w:type="auto"/>
            <w:noWrap/>
            <w:hideMark/>
          </w:tcPr>
          <w:p w14:paraId="4677BB33" w14:textId="77777777" w:rsidR="004A26ED" w:rsidRPr="004A26ED" w:rsidRDefault="004A26ED">
            <w:r w:rsidRPr="004A26ED">
              <w:t>Introduction of TDD 3.3-3.4GHz band (band 52)</w:t>
            </w:r>
          </w:p>
        </w:tc>
        <w:tc>
          <w:tcPr>
            <w:tcW w:w="0" w:type="auto"/>
            <w:noWrap/>
            <w:hideMark/>
          </w:tcPr>
          <w:p w14:paraId="00EAC040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48DE09E7" w14:textId="77777777" w:rsidR="004A26ED" w:rsidRPr="004A26ED" w:rsidRDefault="004A26ED">
            <w:r w:rsidRPr="004A26ED">
              <w:t>36.141</w:t>
            </w:r>
          </w:p>
        </w:tc>
        <w:tc>
          <w:tcPr>
            <w:tcW w:w="0" w:type="auto"/>
            <w:noWrap/>
            <w:hideMark/>
          </w:tcPr>
          <w:p w14:paraId="3757EEC3" w14:textId="77777777" w:rsidR="004A26ED" w:rsidRPr="004A26ED" w:rsidRDefault="004A26ED">
            <w:r w:rsidRPr="004A26ED">
              <w:t>Band 52</w:t>
            </w:r>
          </w:p>
        </w:tc>
      </w:tr>
      <w:tr w:rsidR="004A26ED" w:rsidRPr="004A26ED" w14:paraId="085C8A2A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917AA2B" w14:textId="77777777" w:rsidR="004A26ED" w:rsidRPr="004A26ED" w:rsidRDefault="004A26ED">
            <w:r w:rsidRPr="004A26ED">
              <w:t>R4-1803004</w:t>
            </w:r>
          </w:p>
        </w:tc>
        <w:tc>
          <w:tcPr>
            <w:tcW w:w="0" w:type="auto"/>
            <w:noWrap/>
            <w:hideMark/>
          </w:tcPr>
          <w:p w14:paraId="0BE80333" w14:textId="77777777" w:rsidR="004A26ED" w:rsidRPr="004A26ED" w:rsidRDefault="004A26ED">
            <w:r w:rsidRPr="004A26ED">
              <w:t>Introduction of TDD 3.3-3.4GHz band (band 52)</w:t>
            </w:r>
          </w:p>
        </w:tc>
        <w:tc>
          <w:tcPr>
            <w:tcW w:w="0" w:type="auto"/>
            <w:noWrap/>
            <w:hideMark/>
          </w:tcPr>
          <w:p w14:paraId="38A4C320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23DE847C" w14:textId="77777777" w:rsidR="004A26ED" w:rsidRPr="004A26ED" w:rsidRDefault="004A26ED">
            <w:r w:rsidRPr="004A26ED">
              <w:t>37.104</w:t>
            </w:r>
          </w:p>
        </w:tc>
        <w:tc>
          <w:tcPr>
            <w:tcW w:w="0" w:type="auto"/>
            <w:noWrap/>
            <w:hideMark/>
          </w:tcPr>
          <w:p w14:paraId="24A5D156" w14:textId="77777777" w:rsidR="004A26ED" w:rsidRPr="004A26ED" w:rsidRDefault="004A26ED">
            <w:r w:rsidRPr="004A26ED">
              <w:t>Band 52</w:t>
            </w:r>
          </w:p>
        </w:tc>
      </w:tr>
      <w:tr w:rsidR="004A26ED" w:rsidRPr="004A26ED" w14:paraId="62C3E1BB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612D3064" w14:textId="77777777" w:rsidR="004A26ED" w:rsidRPr="004A26ED" w:rsidRDefault="004A26ED">
            <w:r w:rsidRPr="004A26ED">
              <w:t>R4-1803005</w:t>
            </w:r>
          </w:p>
        </w:tc>
        <w:tc>
          <w:tcPr>
            <w:tcW w:w="0" w:type="auto"/>
            <w:noWrap/>
            <w:hideMark/>
          </w:tcPr>
          <w:p w14:paraId="1DA662F1" w14:textId="77777777" w:rsidR="004A26ED" w:rsidRPr="004A26ED" w:rsidRDefault="004A26ED">
            <w:r w:rsidRPr="004A26ED">
              <w:t>Introduction of TDD 3.3-3.4GHz band (band 52)</w:t>
            </w:r>
          </w:p>
        </w:tc>
        <w:tc>
          <w:tcPr>
            <w:tcW w:w="0" w:type="auto"/>
            <w:noWrap/>
            <w:hideMark/>
          </w:tcPr>
          <w:p w14:paraId="1D27804E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0F71F280" w14:textId="77777777" w:rsidR="004A26ED" w:rsidRPr="004A26ED" w:rsidRDefault="004A26ED">
            <w:r w:rsidRPr="004A26ED">
              <w:t>37.113</w:t>
            </w:r>
          </w:p>
        </w:tc>
        <w:tc>
          <w:tcPr>
            <w:tcW w:w="0" w:type="auto"/>
            <w:noWrap/>
            <w:hideMark/>
          </w:tcPr>
          <w:p w14:paraId="041CDFD7" w14:textId="77777777" w:rsidR="004A26ED" w:rsidRPr="004A26ED" w:rsidRDefault="004A26ED">
            <w:r w:rsidRPr="004A26ED">
              <w:t>Band 52</w:t>
            </w:r>
          </w:p>
        </w:tc>
      </w:tr>
      <w:tr w:rsidR="004A26ED" w:rsidRPr="004A26ED" w14:paraId="0B3C7415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0FB7A1FC" w14:textId="77777777" w:rsidR="004A26ED" w:rsidRPr="004A26ED" w:rsidRDefault="004A26ED">
            <w:r w:rsidRPr="004A26ED">
              <w:t>R4-1803220</w:t>
            </w:r>
          </w:p>
        </w:tc>
        <w:tc>
          <w:tcPr>
            <w:tcW w:w="0" w:type="auto"/>
            <w:noWrap/>
            <w:hideMark/>
          </w:tcPr>
          <w:p w14:paraId="12CDF0A7" w14:textId="77777777" w:rsidR="004A26ED" w:rsidRPr="004A26ED" w:rsidRDefault="004A26ED">
            <w:r w:rsidRPr="004A26ED">
              <w:t>Introduction of TDD 3.3-3.4GHz band into TS 37.141</w:t>
            </w:r>
          </w:p>
        </w:tc>
        <w:tc>
          <w:tcPr>
            <w:tcW w:w="0" w:type="auto"/>
            <w:noWrap/>
            <w:hideMark/>
          </w:tcPr>
          <w:p w14:paraId="6F5F9697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4121219B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55E69DB1" w14:textId="77777777" w:rsidR="004A26ED" w:rsidRPr="004A26ED" w:rsidRDefault="004A26ED">
            <w:r w:rsidRPr="004A26ED">
              <w:t>Band 52</w:t>
            </w:r>
          </w:p>
        </w:tc>
      </w:tr>
      <w:tr w:rsidR="004A26ED" w:rsidRPr="004A26ED" w14:paraId="6F97BED3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93E08DF" w14:textId="77777777" w:rsidR="004A26ED" w:rsidRPr="004A26ED" w:rsidRDefault="004A26ED">
            <w:r w:rsidRPr="004A26ED">
              <w:t>R4-1802001</w:t>
            </w:r>
          </w:p>
        </w:tc>
        <w:tc>
          <w:tcPr>
            <w:tcW w:w="0" w:type="auto"/>
            <w:noWrap/>
            <w:hideMark/>
          </w:tcPr>
          <w:p w14:paraId="4BE7122D" w14:textId="77777777" w:rsidR="004A26ED" w:rsidRPr="004A26ED" w:rsidRDefault="004A26ED">
            <w:r w:rsidRPr="004A26ED">
              <w:t>CR to 25.104: Introduction of Band 85</w:t>
            </w:r>
          </w:p>
        </w:tc>
        <w:tc>
          <w:tcPr>
            <w:tcW w:w="0" w:type="auto"/>
            <w:noWrap/>
            <w:hideMark/>
          </w:tcPr>
          <w:p w14:paraId="0649E3C0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5BB30342" w14:textId="77777777" w:rsidR="004A26ED" w:rsidRPr="004A26ED" w:rsidRDefault="004A26ED">
            <w:r w:rsidRPr="004A26ED">
              <w:t>25.104</w:t>
            </w:r>
          </w:p>
        </w:tc>
        <w:tc>
          <w:tcPr>
            <w:tcW w:w="0" w:type="auto"/>
            <w:noWrap/>
            <w:hideMark/>
          </w:tcPr>
          <w:p w14:paraId="23EA53A6" w14:textId="77777777" w:rsidR="004A26ED" w:rsidRPr="004A26ED" w:rsidRDefault="004A26ED">
            <w:r w:rsidRPr="004A26ED">
              <w:t>Band 85</w:t>
            </w:r>
          </w:p>
        </w:tc>
      </w:tr>
      <w:tr w:rsidR="004A26ED" w:rsidRPr="004A26ED" w14:paraId="238AEAFB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B809559" w14:textId="77777777" w:rsidR="004A26ED" w:rsidRPr="004A26ED" w:rsidRDefault="004A26ED">
            <w:r w:rsidRPr="004A26ED">
              <w:t>R4-1802002</w:t>
            </w:r>
          </w:p>
        </w:tc>
        <w:tc>
          <w:tcPr>
            <w:tcW w:w="0" w:type="auto"/>
            <w:noWrap/>
            <w:hideMark/>
          </w:tcPr>
          <w:p w14:paraId="7EEE31FF" w14:textId="77777777" w:rsidR="004A26ED" w:rsidRPr="004A26ED" w:rsidRDefault="004A26ED">
            <w:r w:rsidRPr="004A26ED">
              <w:t>CR to 25.141: Introduction of Band 85</w:t>
            </w:r>
          </w:p>
        </w:tc>
        <w:tc>
          <w:tcPr>
            <w:tcW w:w="0" w:type="auto"/>
            <w:noWrap/>
            <w:hideMark/>
          </w:tcPr>
          <w:p w14:paraId="1B869CDA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163C21E7" w14:textId="77777777" w:rsidR="004A26ED" w:rsidRPr="004A26ED" w:rsidRDefault="004A26ED">
            <w:r w:rsidRPr="004A26ED">
              <w:t>25.141</w:t>
            </w:r>
          </w:p>
        </w:tc>
        <w:tc>
          <w:tcPr>
            <w:tcW w:w="0" w:type="auto"/>
            <w:noWrap/>
            <w:hideMark/>
          </w:tcPr>
          <w:p w14:paraId="41E905A9" w14:textId="77777777" w:rsidR="004A26ED" w:rsidRPr="004A26ED" w:rsidRDefault="004A26ED">
            <w:r w:rsidRPr="004A26ED">
              <w:t>Band 85</w:t>
            </w:r>
          </w:p>
        </w:tc>
      </w:tr>
      <w:tr w:rsidR="004A26ED" w:rsidRPr="004A26ED" w14:paraId="57507362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36556B5" w14:textId="77777777" w:rsidR="004A26ED" w:rsidRPr="004A26ED" w:rsidRDefault="004A26ED">
            <w:r w:rsidRPr="004A26ED">
              <w:t>R4-1802003</w:t>
            </w:r>
          </w:p>
        </w:tc>
        <w:tc>
          <w:tcPr>
            <w:tcW w:w="0" w:type="auto"/>
            <w:noWrap/>
            <w:hideMark/>
          </w:tcPr>
          <w:p w14:paraId="01BC2816" w14:textId="77777777" w:rsidR="004A26ED" w:rsidRPr="004A26ED" w:rsidRDefault="004A26ED">
            <w:r w:rsidRPr="004A26ED">
              <w:t>CR to 37.104: Introduction of Band 85</w:t>
            </w:r>
          </w:p>
        </w:tc>
        <w:tc>
          <w:tcPr>
            <w:tcW w:w="0" w:type="auto"/>
            <w:noWrap/>
            <w:hideMark/>
          </w:tcPr>
          <w:p w14:paraId="31DC4E9A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6BC02CB4" w14:textId="77777777" w:rsidR="004A26ED" w:rsidRPr="004A26ED" w:rsidRDefault="004A26ED">
            <w:r w:rsidRPr="004A26ED">
              <w:t>37.104</w:t>
            </w:r>
          </w:p>
        </w:tc>
        <w:tc>
          <w:tcPr>
            <w:tcW w:w="0" w:type="auto"/>
            <w:noWrap/>
            <w:hideMark/>
          </w:tcPr>
          <w:p w14:paraId="0C3B3AEE" w14:textId="77777777" w:rsidR="004A26ED" w:rsidRPr="004A26ED" w:rsidRDefault="004A26ED">
            <w:r w:rsidRPr="004A26ED">
              <w:t>Band 85</w:t>
            </w:r>
          </w:p>
        </w:tc>
      </w:tr>
      <w:tr w:rsidR="004A26ED" w:rsidRPr="004A26ED" w14:paraId="779607B1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446755E9" w14:textId="77777777" w:rsidR="004A26ED" w:rsidRPr="004A26ED" w:rsidRDefault="004A26ED">
            <w:r w:rsidRPr="004A26ED">
              <w:t>R4-1802004</w:t>
            </w:r>
          </w:p>
        </w:tc>
        <w:tc>
          <w:tcPr>
            <w:tcW w:w="0" w:type="auto"/>
            <w:noWrap/>
            <w:hideMark/>
          </w:tcPr>
          <w:p w14:paraId="4B57A748" w14:textId="77777777" w:rsidR="004A26ED" w:rsidRPr="004A26ED" w:rsidRDefault="004A26ED">
            <w:r w:rsidRPr="004A26ED">
              <w:t>CR to 37.113: Introduction of Band 85</w:t>
            </w:r>
          </w:p>
        </w:tc>
        <w:tc>
          <w:tcPr>
            <w:tcW w:w="0" w:type="auto"/>
            <w:noWrap/>
            <w:hideMark/>
          </w:tcPr>
          <w:p w14:paraId="4C87DBF7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130E5DBD" w14:textId="77777777" w:rsidR="004A26ED" w:rsidRPr="004A26ED" w:rsidRDefault="004A26ED">
            <w:r w:rsidRPr="004A26ED">
              <w:t>37.113</w:t>
            </w:r>
          </w:p>
        </w:tc>
        <w:tc>
          <w:tcPr>
            <w:tcW w:w="0" w:type="auto"/>
            <w:noWrap/>
            <w:hideMark/>
          </w:tcPr>
          <w:p w14:paraId="67A31CD5" w14:textId="77777777" w:rsidR="004A26ED" w:rsidRPr="004A26ED" w:rsidRDefault="004A26ED">
            <w:r w:rsidRPr="004A26ED">
              <w:t>Band 85</w:t>
            </w:r>
          </w:p>
        </w:tc>
      </w:tr>
      <w:tr w:rsidR="004A26ED" w:rsidRPr="004A26ED" w14:paraId="2E483CA7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51B21C38" w14:textId="77777777" w:rsidR="004A26ED" w:rsidRPr="004A26ED" w:rsidRDefault="004A26ED">
            <w:r w:rsidRPr="004A26ED">
              <w:t>R4-1802005</w:t>
            </w:r>
          </w:p>
        </w:tc>
        <w:tc>
          <w:tcPr>
            <w:tcW w:w="0" w:type="auto"/>
            <w:noWrap/>
            <w:hideMark/>
          </w:tcPr>
          <w:p w14:paraId="38F16131" w14:textId="77777777" w:rsidR="004A26ED" w:rsidRPr="004A26ED" w:rsidRDefault="004A26ED">
            <w:r w:rsidRPr="004A26ED">
              <w:t>CR to 37.141: Introduction of Band 85</w:t>
            </w:r>
          </w:p>
        </w:tc>
        <w:tc>
          <w:tcPr>
            <w:tcW w:w="0" w:type="auto"/>
            <w:noWrap/>
            <w:hideMark/>
          </w:tcPr>
          <w:p w14:paraId="3AD06E30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691FF3CA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1F417C3F" w14:textId="77777777" w:rsidR="004A26ED" w:rsidRPr="004A26ED" w:rsidRDefault="004A26ED">
            <w:r w:rsidRPr="004A26ED">
              <w:t>Band 85</w:t>
            </w:r>
          </w:p>
        </w:tc>
      </w:tr>
      <w:tr w:rsidR="004A26ED" w:rsidRPr="004A26ED" w14:paraId="3377102F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44B9C40" w14:textId="77777777" w:rsidR="004A26ED" w:rsidRPr="004A26ED" w:rsidRDefault="004A26ED">
            <w:r w:rsidRPr="004A26ED">
              <w:t>R4-1802297</w:t>
            </w:r>
          </w:p>
        </w:tc>
        <w:tc>
          <w:tcPr>
            <w:tcW w:w="0" w:type="auto"/>
            <w:noWrap/>
            <w:hideMark/>
          </w:tcPr>
          <w:p w14:paraId="03B604F7" w14:textId="77777777" w:rsidR="004A26ED" w:rsidRPr="004A26ED" w:rsidRDefault="004A26ED">
            <w:r w:rsidRPr="004A26ED">
              <w:t>CR to 36.104: Introduction of Band 85 (B12-extended)</w:t>
            </w:r>
          </w:p>
        </w:tc>
        <w:tc>
          <w:tcPr>
            <w:tcW w:w="0" w:type="auto"/>
            <w:noWrap/>
            <w:hideMark/>
          </w:tcPr>
          <w:p w14:paraId="176DE3D6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6DCA4A87" w14:textId="77777777" w:rsidR="004A26ED" w:rsidRPr="004A26ED" w:rsidRDefault="004A26ED">
            <w:r w:rsidRPr="004A26ED">
              <w:t>36.104</w:t>
            </w:r>
          </w:p>
        </w:tc>
        <w:tc>
          <w:tcPr>
            <w:tcW w:w="0" w:type="auto"/>
            <w:noWrap/>
            <w:hideMark/>
          </w:tcPr>
          <w:p w14:paraId="63F119C9" w14:textId="77777777" w:rsidR="004A26ED" w:rsidRPr="004A26ED" w:rsidRDefault="004A26ED">
            <w:r w:rsidRPr="004A26ED">
              <w:t>Band 85</w:t>
            </w:r>
          </w:p>
        </w:tc>
      </w:tr>
      <w:tr w:rsidR="004A26ED" w:rsidRPr="004A26ED" w14:paraId="3E9E03D0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79B49E95" w14:textId="77777777" w:rsidR="004A26ED" w:rsidRPr="004A26ED" w:rsidRDefault="004A26ED">
            <w:r w:rsidRPr="004A26ED">
              <w:t>R4-1802298</w:t>
            </w:r>
          </w:p>
        </w:tc>
        <w:tc>
          <w:tcPr>
            <w:tcW w:w="0" w:type="auto"/>
            <w:noWrap/>
            <w:hideMark/>
          </w:tcPr>
          <w:p w14:paraId="2134AD39" w14:textId="77777777" w:rsidR="004A26ED" w:rsidRPr="004A26ED" w:rsidRDefault="004A26ED">
            <w:r w:rsidRPr="004A26ED">
              <w:t>CR to 36.113: Introduction of Band 85 (B12-extended)</w:t>
            </w:r>
          </w:p>
        </w:tc>
        <w:tc>
          <w:tcPr>
            <w:tcW w:w="0" w:type="auto"/>
            <w:noWrap/>
            <w:hideMark/>
          </w:tcPr>
          <w:p w14:paraId="7CAB73EC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588B2742" w14:textId="77777777" w:rsidR="004A26ED" w:rsidRPr="004A26ED" w:rsidRDefault="004A26ED">
            <w:r w:rsidRPr="004A26ED">
              <w:t>36.113</w:t>
            </w:r>
          </w:p>
        </w:tc>
        <w:tc>
          <w:tcPr>
            <w:tcW w:w="0" w:type="auto"/>
            <w:noWrap/>
            <w:hideMark/>
          </w:tcPr>
          <w:p w14:paraId="4FE27B38" w14:textId="77777777" w:rsidR="004A26ED" w:rsidRPr="004A26ED" w:rsidRDefault="004A26ED">
            <w:r w:rsidRPr="004A26ED">
              <w:t>Band 85</w:t>
            </w:r>
          </w:p>
        </w:tc>
      </w:tr>
      <w:tr w:rsidR="004A26ED" w:rsidRPr="004A26ED" w14:paraId="1EC3761C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4F050EB0" w14:textId="77777777" w:rsidR="004A26ED" w:rsidRPr="004A26ED" w:rsidRDefault="004A26ED">
            <w:r w:rsidRPr="004A26ED">
              <w:t>R4-1802301</w:t>
            </w:r>
          </w:p>
        </w:tc>
        <w:tc>
          <w:tcPr>
            <w:tcW w:w="0" w:type="auto"/>
            <w:noWrap/>
            <w:hideMark/>
          </w:tcPr>
          <w:p w14:paraId="101164C2" w14:textId="77777777" w:rsidR="004A26ED" w:rsidRPr="004A26ED" w:rsidRDefault="004A26ED">
            <w:r w:rsidRPr="004A26ED">
              <w:t>CR to 36.141: Introduction of Band 85 (B12-extended)</w:t>
            </w:r>
          </w:p>
        </w:tc>
        <w:tc>
          <w:tcPr>
            <w:tcW w:w="0" w:type="auto"/>
            <w:noWrap/>
            <w:hideMark/>
          </w:tcPr>
          <w:p w14:paraId="5D53FB43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79DB107A" w14:textId="77777777" w:rsidR="004A26ED" w:rsidRPr="004A26ED" w:rsidRDefault="004A26ED">
            <w:r w:rsidRPr="004A26ED">
              <w:t>36.141</w:t>
            </w:r>
          </w:p>
        </w:tc>
        <w:tc>
          <w:tcPr>
            <w:tcW w:w="0" w:type="auto"/>
            <w:noWrap/>
            <w:hideMark/>
          </w:tcPr>
          <w:p w14:paraId="7B9503E6" w14:textId="77777777" w:rsidR="004A26ED" w:rsidRPr="004A26ED" w:rsidRDefault="004A26ED">
            <w:r w:rsidRPr="004A26ED">
              <w:t>Band 85</w:t>
            </w:r>
          </w:p>
        </w:tc>
      </w:tr>
      <w:tr w:rsidR="004A26ED" w:rsidRPr="004A26ED" w14:paraId="0C0558F3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4B96C4D9" w14:textId="77777777" w:rsidR="004A26ED" w:rsidRPr="004A26ED" w:rsidRDefault="004A26ED">
            <w:r w:rsidRPr="004A26ED">
              <w:t>R4-1710256</w:t>
            </w:r>
          </w:p>
        </w:tc>
        <w:tc>
          <w:tcPr>
            <w:tcW w:w="0" w:type="auto"/>
            <w:noWrap/>
            <w:hideMark/>
          </w:tcPr>
          <w:p w14:paraId="720A86E8" w14:textId="77777777" w:rsidR="004A26ED" w:rsidRPr="004A26ED" w:rsidRDefault="004A26ED">
            <w:r w:rsidRPr="004A26ED">
              <w:t>Introduction of Band 73 into TS 25.104</w:t>
            </w:r>
          </w:p>
        </w:tc>
        <w:tc>
          <w:tcPr>
            <w:tcW w:w="0" w:type="auto"/>
            <w:noWrap/>
            <w:hideMark/>
          </w:tcPr>
          <w:p w14:paraId="40F228FF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251B9614" w14:textId="77777777" w:rsidR="004A26ED" w:rsidRPr="004A26ED" w:rsidRDefault="004A26ED">
            <w:r w:rsidRPr="004A26ED">
              <w:t>25.104</w:t>
            </w:r>
          </w:p>
        </w:tc>
        <w:tc>
          <w:tcPr>
            <w:tcW w:w="0" w:type="auto"/>
            <w:noWrap/>
            <w:hideMark/>
          </w:tcPr>
          <w:p w14:paraId="6E59F47D" w14:textId="77777777" w:rsidR="004A26ED" w:rsidRPr="004A26ED" w:rsidRDefault="004A26ED">
            <w:r w:rsidRPr="004A26ED">
              <w:t>Band73</w:t>
            </w:r>
          </w:p>
        </w:tc>
      </w:tr>
      <w:tr w:rsidR="004A26ED" w:rsidRPr="004A26ED" w14:paraId="5AE9A8D1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4432075E" w14:textId="77777777" w:rsidR="004A26ED" w:rsidRPr="004A26ED" w:rsidRDefault="004A26ED">
            <w:r w:rsidRPr="004A26ED">
              <w:t>R4-1710260</w:t>
            </w:r>
          </w:p>
        </w:tc>
        <w:tc>
          <w:tcPr>
            <w:tcW w:w="0" w:type="auto"/>
            <w:noWrap/>
            <w:hideMark/>
          </w:tcPr>
          <w:p w14:paraId="4E51779D" w14:textId="77777777" w:rsidR="004A26ED" w:rsidRPr="004A26ED" w:rsidRDefault="004A26ED">
            <w:r w:rsidRPr="004A26ED">
              <w:t>Introduction of Band 73 into TS 37.113</w:t>
            </w:r>
          </w:p>
        </w:tc>
        <w:tc>
          <w:tcPr>
            <w:tcW w:w="0" w:type="auto"/>
            <w:noWrap/>
            <w:hideMark/>
          </w:tcPr>
          <w:p w14:paraId="2BF7316B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452FA6A5" w14:textId="77777777" w:rsidR="004A26ED" w:rsidRPr="004A26ED" w:rsidRDefault="004A26ED">
            <w:r w:rsidRPr="004A26ED">
              <w:t>37.113</w:t>
            </w:r>
          </w:p>
        </w:tc>
        <w:tc>
          <w:tcPr>
            <w:tcW w:w="0" w:type="auto"/>
            <w:noWrap/>
            <w:hideMark/>
          </w:tcPr>
          <w:p w14:paraId="0BAF30A4" w14:textId="77777777" w:rsidR="004A26ED" w:rsidRPr="004A26ED" w:rsidRDefault="004A26ED">
            <w:r w:rsidRPr="004A26ED">
              <w:t>Band73</w:t>
            </w:r>
          </w:p>
        </w:tc>
      </w:tr>
      <w:tr w:rsidR="004A26ED" w:rsidRPr="004A26ED" w14:paraId="3DF801FC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50FE3E54" w14:textId="77777777" w:rsidR="004A26ED" w:rsidRPr="004A26ED" w:rsidRDefault="004A26ED">
            <w:r w:rsidRPr="004A26ED">
              <w:t>R4-1711441</w:t>
            </w:r>
          </w:p>
        </w:tc>
        <w:tc>
          <w:tcPr>
            <w:tcW w:w="0" w:type="auto"/>
            <w:noWrap/>
            <w:hideMark/>
          </w:tcPr>
          <w:p w14:paraId="44AA05A4" w14:textId="77777777" w:rsidR="004A26ED" w:rsidRPr="004A26ED" w:rsidRDefault="004A26ED">
            <w:r w:rsidRPr="004A26ED">
              <w:t>CR to 36.104: Introduction of Band 73</w:t>
            </w:r>
          </w:p>
        </w:tc>
        <w:tc>
          <w:tcPr>
            <w:tcW w:w="0" w:type="auto"/>
            <w:noWrap/>
            <w:hideMark/>
          </w:tcPr>
          <w:p w14:paraId="67C70CBD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5A40AB44" w14:textId="77777777" w:rsidR="004A26ED" w:rsidRPr="004A26ED" w:rsidRDefault="004A26ED">
            <w:r w:rsidRPr="004A26ED">
              <w:t>36.104</w:t>
            </w:r>
          </w:p>
        </w:tc>
        <w:tc>
          <w:tcPr>
            <w:tcW w:w="0" w:type="auto"/>
            <w:noWrap/>
            <w:hideMark/>
          </w:tcPr>
          <w:p w14:paraId="19787A49" w14:textId="77777777" w:rsidR="004A26ED" w:rsidRPr="004A26ED" w:rsidRDefault="004A26ED">
            <w:r w:rsidRPr="004A26ED">
              <w:t>Band73</w:t>
            </w:r>
          </w:p>
        </w:tc>
      </w:tr>
      <w:tr w:rsidR="004A26ED" w:rsidRPr="004A26ED" w14:paraId="76099B0E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6E70F49D" w14:textId="77777777" w:rsidR="004A26ED" w:rsidRPr="004A26ED" w:rsidRDefault="004A26ED">
            <w:r w:rsidRPr="004A26ED">
              <w:t>R4-1711599</w:t>
            </w:r>
          </w:p>
        </w:tc>
        <w:tc>
          <w:tcPr>
            <w:tcW w:w="0" w:type="auto"/>
            <w:noWrap/>
            <w:hideMark/>
          </w:tcPr>
          <w:p w14:paraId="7E652397" w14:textId="77777777" w:rsidR="004A26ED" w:rsidRPr="004A26ED" w:rsidRDefault="004A26ED">
            <w:r w:rsidRPr="004A26ED">
              <w:t>Introduction of Band 73 into TS 37.104</w:t>
            </w:r>
          </w:p>
        </w:tc>
        <w:tc>
          <w:tcPr>
            <w:tcW w:w="0" w:type="auto"/>
            <w:noWrap/>
            <w:hideMark/>
          </w:tcPr>
          <w:p w14:paraId="751710DE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10EF10F5" w14:textId="77777777" w:rsidR="004A26ED" w:rsidRPr="004A26ED" w:rsidRDefault="004A26ED">
            <w:r w:rsidRPr="004A26ED">
              <w:t>37.104</w:t>
            </w:r>
          </w:p>
        </w:tc>
        <w:tc>
          <w:tcPr>
            <w:tcW w:w="0" w:type="auto"/>
            <w:noWrap/>
            <w:hideMark/>
          </w:tcPr>
          <w:p w14:paraId="47C89BB0" w14:textId="77777777" w:rsidR="004A26ED" w:rsidRPr="004A26ED" w:rsidRDefault="004A26ED">
            <w:r w:rsidRPr="004A26ED">
              <w:t>Band73</w:t>
            </w:r>
          </w:p>
        </w:tc>
      </w:tr>
      <w:tr w:rsidR="004A26ED" w:rsidRPr="004A26ED" w14:paraId="6152A7E2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698E6C68" w14:textId="77777777" w:rsidR="004A26ED" w:rsidRPr="004A26ED" w:rsidRDefault="004A26ED">
            <w:r w:rsidRPr="004A26ED">
              <w:t>R4-1710258</w:t>
            </w:r>
          </w:p>
        </w:tc>
        <w:tc>
          <w:tcPr>
            <w:tcW w:w="0" w:type="auto"/>
            <w:noWrap/>
            <w:hideMark/>
          </w:tcPr>
          <w:p w14:paraId="17E1C998" w14:textId="77777777" w:rsidR="004A26ED" w:rsidRPr="004A26ED" w:rsidRDefault="004A26ED">
            <w:r w:rsidRPr="004A26ED">
              <w:t>Introduction of Band 73 into TS 36.113</w:t>
            </w:r>
          </w:p>
        </w:tc>
        <w:tc>
          <w:tcPr>
            <w:tcW w:w="0" w:type="auto"/>
            <w:noWrap/>
            <w:hideMark/>
          </w:tcPr>
          <w:p w14:paraId="2AF41ED0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724EE81A" w14:textId="77777777" w:rsidR="004A26ED" w:rsidRPr="004A26ED" w:rsidRDefault="004A26ED">
            <w:r w:rsidRPr="004A26ED">
              <w:t>36.113</w:t>
            </w:r>
          </w:p>
        </w:tc>
        <w:tc>
          <w:tcPr>
            <w:tcW w:w="0" w:type="auto"/>
            <w:noWrap/>
            <w:hideMark/>
          </w:tcPr>
          <w:p w14:paraId="34C0BE56" w14:textId="77777777" w:rsidR="004A26ED" w:rsidRPr="004A26ED" w:rsidRDefault="004A26ED">
            <w:r w:rsidRPr="004A26ED">
              <w:t>Band73</w:t>
            </w:r>
          </w:p>
        </w:tc>
      </w:tr>
      <w:tr w:rsidR="004A26ED" w:rsidRPr="004A26ED" w14:paraId="665BCA79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AFF7440" w14:textId="77777777" w:rsidR="004A26ED" w:rsidRPr="004A26ED" w:rsidRDefault="004A26ED">
            <w:r w:rsidRPr="004A26ED">
              <w:t>R4-1710255</w:t>
            </w:r>
          </w:p>
        </w:tc>
        <w:tc>
          <w:tcPr>
            <w:tcW w:w="0" w:type="auto"/>
            <w:noWrap/>
            <w:hideMark/>
          </w:tcPr>
          <w:p w14:paraId="751B8B58" w14:textId="77777777" w:rsidR="004A26ED" w:rsidRPr="004A26ED" w:rsidRDefault="004A26ED">
            <w:r w:rsidRPr="004A26ED">
              <w:t>Introduction of Band 73 into TS 25.141</w:t>
            </w:r>
          </w:p>
        </w:tc>
        <w:tc>
          <w:tcPr>
            <w:tcW w:w="0" w:type="auto"/>
            <w:noWrap/>
            <w:hideMark/>
          </w:tcPr>
          <w:p w14:paraId="756562B0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4D87E981" w14:textId="77777777" w:rsidR="004A26ED" w:rsidRPr="004A26ED" w:rsidRDefault="004A26ED">
            <w:r w:rsidRPr="004A26ED">
              <w:t>25.141</w:t>
            </w:r>
          </w:p>
        </w:tc>
        <w:tc>
          <w:tcPr>
            <w:tcW w:w="0" w:type="auto"/>
            <w:noWrap/>
            <w:hideMark/>
          </w:tcPr>
          <w:p w14:paraId="1C4D8E60" w14:textId="77777777" w:rsidR="004A26ED" w:rsidRPr="004A26ED" w:rsidRDefault="004A26ED">
            <w:r w:rsidRPr="004A26ED">
              <w:t>Band73</w:t>
            </w:r>
          </w:p>
        </w:tc>
      </w:tr>
      <w:tr w:rsidR="004A26ED" w:rsidRPr="004A26ED" w14:paraId="2546B539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6A736D61" w14:textId="77777777" w:rsidR="004A26ED" w:rsidRPr="004A26ED" w:rsidRDefault="004A26ED">
            <w:r w:rsidRPr="004A26ED">
              <w:t>R4-1711583</w:t>
            </w:r>
          </w:p>
        </w:tc>
        <w:tc>
          <w:tcPr>
            <w:tcW w:w="0" w:type="auto"/>
            <w:noWrap/>
            <w:hideMark/>
          </w:tcPr>
          <w:p w14:paraId="693811E1" w14:textId="77777777" w:rsidR="004A26ED" w:rsidRPr="004A26ED" w:rsidRDefault="004A26ED">
            <w:r w:rsidRPr="004A26ED">
              <w:t>CR to 36.141: Introduction of Band 73</w:t>
            </w:r>
          </w:p>
        </w:tc>
        <w:tc>
          <w:tcPr>
            <w:tcW w:w="0" w:type="auto"/>
            <w:noWrap/>
            <w:hideMark/>
          </w:tcPr>
          <w:p w14:paraId="156FF300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02C9F768" w14:textId="77777777" w:rsidR="004A26ED" w:rsidRPr="004A26ED" w:rsidRDefault="004A26ED">
            <w:r w:rsidRPr="004A26ED">
              <w:t>36.141</w:t>
            </w:r>
          </w:p>
        </w:tc>
        <w:tc>
          <w:tcPr>
            <w:tcW w:w="0" w:type="auto"/>
            <w:noWrap/>
            <w:hideMark/>
          </w:tcPr>
          <w:p w14:paraId="1AF0DC78" w14:textId="77777777" w:rsidR="004A26ED" w:rsidRPr="004A26ED" w:rsidRDefault="004A26ED">
            <w:r w:rsidRPr="004A26ED">
              <w:t>Band73</w:t>
            </w:r>
          </w:p>
        </w:tc>
      </w:tr>
      <w:tr w:rsidR="004A26ED" w:rsidRPr="004A26ED" w14:paraId="4F138EAE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4A30614" w14:textId="77777777" w:rsidR="004A26ED" w:rsidRPr="004A26ED" w:rsidRDefault="004A26ED">
            <w:r w:rsidRPr="004A26ED">
              <w:t>R4-1711584</w:t>
            </w:r>
          </w:p>
        </w:tc>
        <w:tc>
          <w:tcPr>
            <w:tcW w:w="0" w:type="auto"/>
            <w:noWrap/>
            <w:hideMark/>
          </w:tcPr>
          <w:p w14:paraId="1D2CF3DA" w14:textId="77777777" w:rsidR="004A26ED" w:rsidRPr="004A26ED" w:rsidRDefault="004A26ED">
            <w:r w:rsidRPr="004A26ED">
              <w:t>Introduction of Band 73 into TS 37.141</w:t>
            </w:r>
          </w:p>
        </w:tc>
        <w:tc>
          <w:tcPr>
            <w:tcW w:w="0" w:type="auto"/>
            <w:noWrap/>
            <w:hideMark/>
          </w:tcPr>
          <w:p w14:paraId="653FF304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615AC2E8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0D7B525E" w14:textId="77777777" w:rsidR="004A26ED" w:rsidRPr="004A26ED" w:rsidRDefault="004A26ED">
            <w:r w:rsidRPr="004A26ED">
              <w:t>Band73</w:t>
            </w:r>
          </w:p>
        </w:tc>
      </w:tr>
      <w:tr w:rsidR="004A26ED" w:rsidRPr="004A26ED" w14:paraId="03276D46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C557B55" w14:textId="77777777" w:rsidR="004A26ED" w:rsidRPr="004A26ED" w:rsidRDefault="004A26ED">
            <w:r w:rsidRPr="004A26ED">
              <w:t>R4-1803225</w:t>
            </w:r>
          </w:p>
        </w:tc>
        <w:tc>
          <w:tcPr>
            <w:tcW w:w="0" w:type="auto"/>
            <w:noWrap/>
            <w:hideMark/>
          </w:tcPr>
          <w:p w14:paraId="366948B7" w14:textId="77777777" w:rsidR="004A26ED" w:rsidRPr="004A26ED" w:rsidRDefault="004A26ED">
            <w:r w:rsidRPr="004A26ED">
              <w:t>CR to 36.104: Introduction of new additional unwanted emission limit for L-Band</w:t>
            </w:r>
          </w:p>
        </w:tc>
        <w:tc>
          <w:tcPr>
            <w:tcW w:w="0" w:type="auto"/>
            <w:noWrap/>
            <w:hideMark/>
          </w:tcPr>
          <w:p w14:paraId="3F47E04E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4374F650" w14:textId="77777777" w:rsidR="004A26ED" w:rsidRPr="004A26ED" w:rsidRDefault="004A26ED">
            <w:r w:rsidRPr="004A26ED">
              <w:t>36.104</w:t>
            </w:r>
          </w:p>
        </w:tc>
        <w:tc>
          <w:tcPr>
            <w:tcW w:w="0" w:type="auto"/>
            <w:noWrap/>
            <w:hideMark/>
          </w:tcPr>
          <w:p w14:paraId="02EAC22A" w14:textId="77777777" w:rsidR="004A26ED" w:rsidRPr="004A26ED" w:rsidRDefault="004A26ED">
            <w:r w:rsidRPr="004A26ED">
              <w:t>L-band</w:t>
            </w:r>
          </w:p>
        </w:tc>
      </w:tr>
      <w:tr w:rsidR="004A26ED" w:rsidRPr="004A26ED" w14:paraId="60ACAA3B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1A97C9C3" w14:textId="77777777" w:rsidR="004A26ED" w:rsidRPr="004A26ED" w:rsidRDefault="004A26ED">
            <w:r w:rsidRPr="004A26ED">
              <w:t>R4-1803226</w:t>
            </w:r>
          </w:p>
        </w:tc>
        <w:tc>
          <w:tcPr>
            <w:tcW w:w="0" w:type="auto"/>
            <w:noWrap/>
            <w:hideMark/>
          </w:tcPr>
          <w:p w14:paraId="4C23F236" w14:textId="77777777" w:rsidR="004A26ED" w:rsidRPr="004A26ED" w:rsidRDefault="004A26ED">
            <w:r w:rsidRPr="004A26ED">
              <w:t>CR to 36.141: Introduction of new additional unwanted emission limit for L-Band</w:t>
            </w:r>
          </w:p>
        </w:tc>
        <w:tc>
          <w:tcPr>
            <w:tcW w:w="0" w:type="auto"/>
            <w:noWrap/>
            <w:hideMark/>
          </w:tcPr>
          <w:p w14:paraId="5F6DE640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16271E69" w14:textId="77777777" w:rsidR="004A26ED" w:rsidRPr="004A26ED" w:rsidRDefault="004A26ED">
            <w:r w:rsidRPr="004A26ED">
              <w:t>36.141</w:t>
            </w:r>
          </w:p>
        </w:tc>
        <w:tc>
          <w:tcPr>
            <w:tcW w:w="0" w:type="auto"/>
            <w:noWrap/>
            <w:hideMark/>
          </w:tcPr>
          <w:p w14:paraId="4FCF5996" w14:textId="77777777" w:rsidR="004A26ED" w:rsidRPr="004A26ED" w:rsidRDefault="004A26ED">
            <w:r w:rsidRPr="004A26ED">
              <w:t>L-band</w:t>
            </w:r>
          </w:p>
        </w:tc>
      </w:tr>
      <w:tr w:rsidR="004A26ED" w:rsidRPr="004A26ED" w14:paraId="73E81B71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5B0B71FF" w14:textId="77777777" w:rsidR="004A26ED" w:rsidRPr="004A26ED" w:rsidRDefault="004A26ED">
            <w:r w:rsidRPr="004A26ED">
              <w:t>R4-1803227</w:t>
            </w:r>
          </w:p>
        </w:tc>
        <w:tc>
          <w:tcPr>
            <w:tcW w:w="0" w:type="auto"/>
            <w:noWrap/>
            <w:hideMark/>
          </w:tcPr>
          <w:p w14:paraId="6121384C" w14:textId="77777777" w:rsidR="004A26ED" w:rsidRPr="004A26ED" w:rsidRDefault="004A26ED">
            <w:r w:rsidRPr="004A26ED">
              <w:t>CR to 37.104: Introduction of new additional unwanted emission limit for L-Band</w:t>
            </w:r>
          </w:p>
        </w:tc>
        <w:tc>
          <w:tcPr>
            <w:tcW w:w="0" w:type="auto"/>
            <w:noWrap/>
            <w:hideMark/>
          </w:tcPr>
          <w:p w14:paraId="3B204793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6066A366" w14:textId="77777777" w:rsidR="004A26ED" w:rsidRPr="004A26ED" w:rsidRDefault="004A26ED">
            <w:r w:rsidRPr="004A26ED">
              <w:t>37.104</w:t>
            </w:r>
          </w:p>
        </w:tc>
        <w:tc>
          <w:tcPr>
            <w:tcW w:w="0" w:type="auto"/>
            <w:noWrap/>
            <w:hideMark/>
          </w:tcPr>
          <w:p w14:paraId="0C1099C7" w14:textId="77777777" w:rsidR="004A26ED" w:rsidRPr="004A26ED" w:rsidRDefault="004A26ED">
            <w:r w:rsidRPr="004A26ED">
              <w:t>L-band</w:t>
            </w:r>
          </w:p>
        </w:tc>
      </w:tr>
      <w:tr w:rsidR="004A26ED" w:rsidRPr="004A26ED" w14:paraId="7117A09C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A71A813" w14:textId="77777777" w:rsidR="004A26ED" w:rsidRPr="004A26ED" w:rsidRDefault="004A26ED">
            <w:r w:rsidRPr="004A26ED">
              <w:t>R4-1803228</w:t>
            </w:r>
          </w:p>
        </w:tc>
        <w:tc>
          <w:tcPr>
            <w:tcW w:w="0" w:type="auto"/>
            <w:noWrap/>
            <w:hideMark/>
          </w:tcPr>
          <w:p w14:paraId="6549BBA3" w14:textId="77777777" w:rsidR="004A26ED" w:rsidRPr="004A26ED" w:rsidRDefault="004A26ED">
            <w:r w:rsidRPr="004A26ED">
              <w:t>CR to 37.141: Introduction of new additional unwanted emission limit for L-Band</w:t>
            </w:r>
          </w:p>
        </w:tc>
        <w:tc>
          <w:tcPr>
            <w:tcW w:w="0" w:type="auto"/>
            <w:noWrap/>
            <w:hideMark/>
          </w:tcPr>
          <w:p w14:paraId="64B013BE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51F24E3E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61FE3A83" w14:textId="77777777" w:rsidR="004A26ED" w:rsidRPr="004A26ED" w:rsidRDefault="004A26ED">
            <w:r w:rsidRPr="004A26ED">
              <w:t>L-band</w:t>
            </w:r>
          </w:p>
        </w:tc>
      </w:tr>
      <w:tr w:rsidR="004A26ED" w:rsidRPr="004A26ED" w14:paraId="02CFE2A1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2796587" w14:textId="77777777" w:rsidR="004A26ED" w:rsidRPr="004A26ED" w:rsidRDefault="004A26ED">
            <w:r w:rsidRPr="004A26ED">
              <w:t>R4-1711139</w:t>
            </w:r>
          </w:p>
        </w:tc>
        <w:tc>
          <w:tcPr>
            <w:tcW w:w="0" w:type="auto"/>
            <w:noWrap/>
            <w:hideMark/>
          </w:tcPr>
          <w:p w14:paraId="7638B266" w14:textId="77777777" w:rsidR="004A26ED" w:rsidRPr="004A26ED" w:rsidRDefault="004A26ED">
            <w:r w:rsidRPr="004A26ED">
              <w:t>Corrections for MB MSR BS supporting non-contiguous spectrum operation (TS 37.104)</w:t>
            </w:r>
          </w:p>
        </w:tc>
        <w:tc>
          <w:tcPr>
            <w:tcW w:w="0" w:type="auto"/>
            <w:noWrap/>
            <w:hideMark/>
          </w:tcPr>
          <w:p w14:paraId="57ABF41C" w14:textId="77777777" w:rsidR="004A26ED" w:rsidRPr="004A26ED" w:rsidRDefault="004A26ED">
            <w:r w:rsidRPr="004A26ED">
              <w:t>Rel-13</w:t>
            </w:r>
          </w:p>
        </w:tc>
        <w:tc>
          <w:tcPr>
            <w:tcW w:w="0" w:type="auto"/>
            <w:noWrap/>
            <w:hideMark/>
          </w:tcPr>
          <w:p w14:paraId="7AC0C1EA" w14:textId="77777777" w:rsidR="004A26ED" w:rsidRPr="004A26ED" w:rsidRDefault="004A26ED">
            <w:r w:rsidRPr="004A26ED">
              <w:t>37.104</w:t>
            </w:r>
          </w:p>
        </w:tc>
        <w:tc>
          <w:tcPr>
            <w:tcW w:w="0" w:type="auto"/>
            <w:noWrap/>
            <w:hideMark/>
          </w:tcPr>
          <w:p w14:paraId="46C4B13A" w14:textId="77777777" w:rsidR="004A26ED" w:rsidRPr="004A26ED" w:rsidRDefault="004A26ED">
            <w:r w:rsidRPr="004A26ED">
              <w:t>MB MSR</w:t>
            </w:r>
          </w:p>
        </w:tc>
      </w:tr>
      <w:tr w:rsidR="004A26ED" w:rsidRPr="004A26ED" w14:paraId="72C0E96F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7C35E4D2" w14:textId="77777777" w:rsidR="004A26ED" w:rsidRPr="004A26ED" w:rsidRDefault="004A26ED">
            <w:r w:rsidRPr="004A26ED">
              <w:t>R4-1711140</w:t>
            </w:r>
          </w:p>
        </w:tc>
        <w:tc>
          <w:tcPr>
            <w:tcW w:w="0" w:type="auto"/>
            <w:noWrap/>
            <w:hideMark/>
          </w:tcPr>
          <w:p w14:paraId="3A983E2F" w14:textId="77777777" w:rsidR="004A26ED" w:rsidRPr="004A26ED" w:rsidRDefault="004A26ED">
            <w:r w:rsidRPr="004A26ED">
              <w:t>Corrections for MB MSR BS supporting non-contiguous spectrum operation (TS 37.104)</w:t>
            </w:r>
          </w:p>
        </w:tc>
        <w:tc>
          <w:tcPr>
            <w:tcW w:w="0" w:type="auto"/>
            <w:noWrap/>
            <w:hideMark/>
          </w:tcPr>
          <w:p w14:paraId="218AB9CF" w14:textId="77777777" w:rsidR="004A26ED" w:rsidRPr="004A26ED" w:rsidRDefault="004A26ED">
            <w:r w:rsidRPr="004A26ED">
              <w:t>Rel-14</w:t>
            </w:r>
          </w:p>
        </w:tc>
        <w:tc>
          <w:tcPr>
            <w:tcW w:w="0" w:type="auto"/>
            <w:noWrap/>
            <w:hideMark/>
          </w:tcPr>
          <w:p w14:paraId="62070247" w14:textId="77777777" w:rsidR="004A26ED" w:rsidRPr="004A26ED" w:rsidRDefault="004A26ED">
            <w:r w:rsidRPr="004A26ED">
              <w:t>37.104</w:t>
            </w:r>
          </w:p>
        </w:tc>
        <w:tc>
          <w:tcPr>
            <w:tcW w:w="0" w:type="auto"/>
            <w:noWrap/>
            <w:hideMark/>
          </w:tcPr>
          <w:p w14:paraId="54844E69" w14:textId="77777777" w:rsidR="004A26ED" w:rsidRPr="004A26ED" w:rsidRDefault="004A26ED">
            <w:r w:rsidRPr="004A26ED">
              <w:t>MB MSR</w:t>
            </w:r>
          </w:p>
        </w:tc>
      </w:tr>
      <w:tr w:rsidR="004A26ED" w:rsidRPr="004A26ED" w14:paraId="184B5BA8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6DC8389D" w14:textId="77777777" w:rsidR="004A26ED" w:rsidRPr="004A26ED" w:rsidRDefault="004A26ED">
            <w:r w:rsidRPr="004A26ED">
              <w:t>R4-1711141</w:t>
            </w:r>
          </w:p>
        </w:tc>
        <w:tc>
          <w:tcPr>
            <w:tcW w:w="0" w:type="auto"/>
            <w:noWrap/>
            <w:hideMark/>
          </w:tcPr>
          <w:p w14:paraId="3530D174" w14:textId="77777777" w:rsidR="004A26ED" w:rsidRPr="004A26ED" w:rsidRDefault="004A26ED">
            <w:r w:rsidRPr="004A26ED">
              <w:t>Corrections for MB MSR BS supporting non-contiguous spectrum operation (TS 37.104)</w:t>
            </w:r>
          </w:p>
        </w:tc>
        <w:tc>
          <w:tcPr>
            <w:tcW w:w="0" w:type="auto"/>
            <w:noWrap/>
            <w:hideMark/>
          </w:tcPr>
          <w:p w14:paraId="793D045F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34DD9ECF" w14:textId="77777777" w:rsidR="004A26ED" w:rsidRPr="004A26ED" w:rsidRDefault="004A26ED">
            <w:r w:rsidRPr="004A26ED">
              <w:t>37.104</w:t>
            </w:r>
          </w:p>
        </w:tc>
        <w:tc>
          <w:tcPr>
            <w:tcW w:w="0" w:type="auto"/>
            <w:noWrap/>
            <w:hideMark/>
          </w:tcPr>
          <w:p w14:paraId="65A223FC" w14:textId="77777777" w:rsidR="004A26ED" w:rsidRPr="004A26ED" w:rsidRDefault="004A26ED">
            <w:r w:rsidRPr="004A26ED">
              <w:t>MB MSR</w:t>
            </w:r>
          </w:p>
        </w:tc>
      </w:tr>
      <w:tr w:rsidR="004A26ED" w:rsidRPr="004A26ED" w14:paraId="33253E6F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1E07FF18" w14:textId="77777777" w:rsidR="004A26ED" w:rsidRPr="004A26ED" w:rsidRDefault="004A26ED">
            <w:r w:rsidRPr="004A26ED">
              <w:t>R4-1711143</w:t>
            </w:r>
          </w:p>
        </w:tc>
        <w:tc>
          <w:tcPr>
            <w:tcW w:w="0" w:type="auto"/>
            <w:noWrap/>
            <w:hideMark/>
          </w:tcPr>
          <w:p w14:paraId="33D20500" w14:textId="77777777" w:rsidR="004A26ED" w:rsidRPr="004A26ED" w:rsidRDefault="004A26ED">
            <w:r w:rsidRPr="004A26ED">
              <w:t>Corrections for MB MSR BS supporting non-contiguous spectrum operation (TS 37.141)</w:t>
            </w:r>
          </w:p>
        </w:tc>
        <w:tc>
          <w:tcPr>
            <w:tcW w:w="0" w:type="auto"/>
            <w:noWrap/>
            <w:hideMark/>
          </w:tcPr>
          <w:p w14:paraId="1A1B2296" w14:textId="77777777" w:rsidR="004A26ED" w:rsidRPr="004A26ED" w:rsidRDefault="004A26ED">
            <w:r w:rsidRPr="004A26ED">
              <w:t>Rel-14</w:t>
            </w:r>
          </w:p>
        </w:tc>
        <w:tc>
          <w:tcPr>
            <w:tcW w:w="0" w:type="auto"/>
            <w:noWrap/>
            <w:hideMark/>
          </w:tcPr>
          <w:p w14:paraId="1E0A84E6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0EDF9A0B" w14:textId="77777777" w:rsidR="004A26ED" w:rsidRPr="004A26ED" w:rsidRDefault="004A26ED">
            <w:r w:rsidRPr="004A26ED">
              <w:t>MB MSR</w:t>
            </w:r>
          </w:p>
        </w:tc>
      </w:tr>
      <w:tr w:rsidR="004A26ED" w:rsidRPr="004A26ED" w14:paraId="6BE3020A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6D90922" w14:textId="77777777" w:rsidR="004A26ED" w:rsidRPr="004A26ED" w:rsidRDefault="004A26ED">
            <w:r w:rsidRPr="004A26ED">
              <w:t>R4-1711144</w:t>
            </w:r>
          </w:p>
        </w:tc>
        <w:tc>
          <w:tcPr>
            <w:tcW w:w="0" w:type="auto"/>
            <w:noWrap/>
            <w:hideMark/>
          </w:tcPr>
          <w:p w14:paraId="3F402AE7" w14:textId="77777777" w:rsidR="004A26ED" w:rsidRPr="004A26ED" w:rsidRDefault="004A26ED">
            <w:r w:rsidRPr="004A26ED">
              <w:t>Corrections for MB MSR BS supporting non-contiguous spectrum operation (TS 37.141)</w:t>
            </w:r>
          </w:p>
        </w:tc>
        <w:tc>
          <w:tcPr>
            <w:tcW w:w="0" w:type="auto"/>
            <w:noWrap/>
            <w:hideMark/>
          </w:tcPr>
          <w:p w14:paraId="6A0C364D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718C1C2F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44116F2E" w14:textId="77777777" w:rsidR="004A26ED" w:rsidRPr="004A26ED" w:rsidRDefault="004A26ED">
            <w:r w:rsidRPr="004A26ED">
              <w:t>MB MSR</w:t>
            </w:r>
          </w:p>
        </w:tc>
      </w:tr>
      <w:tr w:rsidR="004A26ED" w:rsidRPr="004A26ED" w14:paraId="479B3554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7ED21AA9" w14:textId="77777777" w:rsidR="004A26ED" w:rsidRPr="004A26ED" w:rsidRDefault="004A26ED">
            <w:r w:rsidRPr="004A26ED">
              <w:t>R4-1711531</w:t>
            </w:r>
          </w:p>
        </w:tc>
        <w:tc>
          <w:tcPr>
            <w:tcW w:w="0" w:type="auto"/>
            <w:noWrap/>
            <w:hideMark/>
          </w:tcPr>
          <w:p w14:paraId="5D55CE49" w14:textId="77777777" w:rsidR="004A26ED" w:rsidRPr="004A26ED" w:rsidRDefault="004A26ED">
            <w:r w:rsidRPr="004A26ED">
              <w:t>Corrections for MB MSR BS supporting non-contiguous spectrum operation (TS 37.141)</w:t>
            </w:r>
          </w:p>
        </w:tc>
        <w:tc>
          <w:tcPr>
            <w:tcW w:w="0" w:type="auto"/>
            <w:noWrap/>
            <w:hideMark/>
          </w:tcPr>
          <w:p w14:paraId="212F6101" w14:textId="77777777" w:rsidR="004A26ED" w:rsidRPr="004A26ED" w:rsidRDefault="004A26ED">
            <w:r w:rsidRPr="004A26ED">
              <w:t>Rel-13</w:t>
            </w:r>
          </w:p>
        </w:tc>
        <w:tc>
          <w:tcPr>
            <w:tcW w:w="0" w:type="auto"/>
            <w:noWrap/>
            <w:hideMark/>
          </w:tcPr>
          <w:p w14:paraId="31A9169E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0E0DEF1F" w14:textId="77777777" w:rsidR="004A26ED" w:rsidRPr="004A26ED" w:rsidRDefault="004A26ED">
            <w:r w:rsidRPr="004A26ED">
              <w:t>MB MSR</w:t>
            </w:r>
          </w:p>
        </w:tc>
      </w:tr>
      <w:tr w:rsidR="004A26ED" w:rsidRPr="004A26ED" w14:paraId="509E055A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859B2C8" w14:textId="77777777" w:rsidR="004A26ED" w:rsidRPr="004A26ED" w:rsidRDefault="004A26ED">
            <w:r w:rsidRPr="004A26ED">
              <w:t>R4-1802007</w:t>
            </w:r>
          </w:p>
        </w:tc>
        <w:tc>
          <w:tcPr>
            <w:tcW w:w="0" w:type="auto"/>
            <w:noWrap/>
            <w:hideMark/>
          </w:tcPr>
          <w:p w14:paraId="142C5F47" w14:textId="77777777" w:rsidR="004A26ED" w:rsidRPr="004A26ED" w:rsidRDefault="004A26ED">
            <w:r w:rsidRPr="004A26ED">
              <w:t>Correction to GSM/EDGE output power dynamics</w:t>
            </w:r>
          </w:p>
        </w:tc>
        <w:tc>
          <w:tcPr>
            <w:tcW w:w="0" w:type="auto"/>
            <w:noWrap/>
            <w:hideMark/>
          </w:tcPr>
          <w:p w14:paraId="06B9B301" w14:textId="77777777" w:rsidR="004A26ED" w:rsidRPr="004A26ED" w:rsidRDefault="004A26ED">
            <w:r w:rsidRPr="004A26ED">
              <w:t>Rel-13</w:t>
            </w:r>
          </w:p>
        </w:tc>
        <w:tc>
          <w:tcPr>
            <w:tcW w:w="0" w:type="auto"/>
            <w:noWrap/>
            <w:hideMark/>
          </w:tcPr>
          <w:p w14:paraId="1D14F17A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32B12325" w14:textId="77777777" w:rsidR="004A26ED" w:rsidRPr="004A26ED" w:rsidRDefault="004A26ED">
            <w:r w:rsidRPr="004A26ED">
              <w:t>RInImp9-RFmulti</w:t>
            </w:r>
          </w:p>
        </w:tc>
      </w:tr>
      <w:tr w:rsidR="004A26ED" w:rsidRPr="004A26ED" w14:paraId="60806ED1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59402F67" w14:textId="77777777" w:rsidR="004A26ED" w:rsidRPr="004A26ED" w:rsidRDefault="004A26ED">
            <w:r w:rsidRPr="004A26ED">
              <w:t>R4-1802008</w:t>
            </w:r>
          </w:p>
        </w:tc>
        <w:tc>
          <w:tcPr>
            <w:tcW w:w="0" w:type="auto"/>
            <w:noWrap/>
            <w:hideMark/>
          </w:tcPr>
          <w:p w14:paraId="0E6756DE" w14:textId="77777777" w:rsidR="004A26ED" w:rsidRPr="004A26ED" w:rsidRDefault="004A26ED">
            <w:r w:rsidRPr="004A26ED">
              <w:t>Correction to GSM/EDGE output power dynamics</w:t>
            </w:r>
          </w:p>
        </w:tc>
        <w:tc>
          <w:tcPr>
            <w:tcW w:w="0" w:type="auto"/>
            <w:noWrap/>
            <w:hideMark/>
          </w:tcPr>
          <w:p w14:paraId="13350A4B" w14:textId="77777777" w:rsidR="004A26ED" w:rsidRPr="004A26ED" w:rsidRDefault="004A26ED">
            <w:r w:rsidRPr="004A26ED">
              <w:t>Rel-14</w:t>
            </w:r>
          </w:p>
        </w:tc>
        <w:tc>
          <w:tcPr>
            <w:tcW w:w="0" w:type="auto"/>
            <w:noWrap/>
            <w:hideMark/>
          </w:tcPr>
          <w:p w14:paraId="74D89C03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4641AC6B" w14:textId="77777777" w:rsidR="004A26ED" w:rsidRPr="004A26ED" w:rsidRDefault="004A26ED">
            <w:r w:rsidRPr="004A26ED">
              <w:t>RInImp9-RFmulti</w:t>
            </w:r>
          </w:p>
        </w:tc>
      </w:tr>
      <w:tr w:rsidR="004A26ED" w:rsidRPr="004A26ED" w14:paraId="04951BE1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A2841FC" w14:textId="77777777" w:rsidR="004A26ED" w:rsidRPr="004A26ED" w:rsidRDefault="004A26ED">
            <w:r w:rsidRPr="004A26ED">
              <w:t>R4-1802009</w:t>
            </w:r>
          </w:p>
        </w:tc>
        <w:tc>
          <w:tcPr>
            <w:tcW w:w="0" w:type="auto"/>
            <w:noWrap/>
            <w:hideMark/>
          </w:tcPr>
          <w:p w14:paraId="35783644" w14:textId="77777777" w:rsidR="004A26ED" w:rsidRPr="004A26ED" w:rsidRDefault="004A26ED">
            <w:r w:rsidRPr="004A26ED">
              <w:t>Correction to GSM/EDGE output power dynamics</w:t>
            </w:r>
          </w:p>
        </w:tc>
        <w:tc>
          <w:tcPr>
            <w:tcW w:w="0" w:type="auto"/>
            <w:noWrap/>
            <w:hideMark/>
          </w:tcPr>
          <w:p w14:paraId="5D577C61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004B893B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0F888CFA" w14:textId="77777777" w:rsidR="004A26ED" w:rsidRPr="004A26ED" w:rsidRDefault="004A26ED">
            <w:r w:rsidRPr="004A26ED">
              <w:t>RInImp9-RFmulti</w:t>
            </w:r>
          </w:p>
        </w:tc>
      </w:tr>
      <w:tr w:rsidR="004A26ED" w:rsidRPr="004A26ED" w14:paraId="2D48F09C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675B3E09" w14:textId="77777777" w:rsidR="004A26ED" w:rsidRPr="004A26ED" w:rsidRDefault="004A26ED">
            <w:r w:rsidRPr="004A26ED">
              <w:t>R4-1714037</w:t>
            </w:r>
          </w:p>
        </w:tc>
        <w:tc>
          <w:tcPr>
            <w:tcW w:w="0" w:type="auto"/>
            <w:noWrap/>
            <w:hideMark/>
          </w:tcPr>
          <w:p w14:paraId="3267BB0F" w14:textId="77777777" w:rsidR="004A26ED" w:rsidRPr="004A26ED" w:rsidRDefault="004A26ED">
            <w:r w:rsidRPr="004A26ED">
              <w:t>Introduction on sTTI for TS 36.104</w:t>
            </w:r>
          </w:p>
        </w:tc>
        <w:tc>
          <w:tcPr>
            <w:tcW w:w="0" w:type="auto"/>
            <w:noWrap/>
            <w:hideMark/>
          </w:tcPr>
          <w:p w14:paraId="12A5DE6C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00529228" w14:textId="77777777" w:rsidR="004A26ED" w:rsidRPr="004A26ED" w:rsidRDefault="004A26ED">
            <w:r w:rsidRPr="004A26ED">
              <w:t>36.104</w:t>
            </w:r>
          </w:p>
        </w:tc>
        <w:tc>
          <w:tcPr>
            <w:tcW w:w="0" w:type="auto"/>
            <w:noWrap/>
            <w:hideMark/>
          </w:tcPr>
          <w:p w14:paraId="5FCBECD1" w14:textId="77777777" w:rsidR="004A26ED" w:rsidRPr="004A26ED" w:rsidRDefault="004A26ED">
            <w:r w:rsidRPr="004A26ED">
              <w:t>sTTI</w:t>
            </w:r>
          </w:p>
        </w:tc>
      </w:tr>
      <w:tr w:rsidR="004A26ED" w:rsidRPr="004A26ED" w14:paraId="55552536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62434C9D" w14:textId="77777777" w:rsidR="004A26ED" w:rsidRPr="004A26ED" w:rsidRDefault="004A26ED">
            <w:r w:rsidRPr="004A26ED">
              <w:t>R4-1710752</w:t>
            </w:r>
          </w:p>
        </w:tc>
        <w:tc>
          <w:tcPr>
            <w:tcW w:w="0" w:type="auto"/>
            <w:noWrap/>
            <w:hideMark/>
          </w:tcPr>
          <w:p w14:paraId="4ADF08DD" w14:textId="77777777" w:rsidR="004A26ED" w:rsidRPr="004A26ED" w:rsidRDefault="004A26ED">
            <w:r w:rsidRPr="004A26ED">
              <w:t>CR to 36.104: BS Spurious emissions limits for protection of the BS receiver for B28 in Europe</w:t>
            </w:r>
          </w:p>
        </w:tc>
        <w:tc>
          <w:tcPr>
            <w:tcW w:w="0" w:type="auto"/>
            <w:noWrap/>
            <w:hideMark/>
          </w:tcPr>
          <w:p w14:paraId="7E694C6A" w14:textId="77777777" w:rsidR="004A26ED" w:rsidRPr="004A26ED" w:rsidRDefault="004A26ED">
            <w:r w:rsidRPr="004A26ED">
              <w:t>Rel-13</w:t>
            </w:r>
          </w:p>
        </w:tc>
        <w:tc>
          <w:tcPr>
            <w:tcW w:w="0" w:type="auto"/>
            <w:noWrap/>
            <w:hideMark/>
          </w:tcPr>
          <w:p w14:paraId="28A57C9D" w14:textId="77777777" w:rsidR="004A26ED" w:rsidRPr="004A26ED" w:rsidRDefault="004A26ED">
            <w:r w:rsidRPr="004A26ED">
              <w:t>36.104</w:t>
            </w:r>
          </w:p>
        </w:tc>
        <w:tc>
          <w:tcPr>
            <w:tcW w:w="0" w:type="auto"/>
            <w:noWrap/>
            <w:hideMark/>
          </w:tcPr>
          <w:p w14:paraId="70E67CF8" w14:textId="77777777" w:rsidR="004A26ED" w:rsidRPr="004A26ED" w:rsidRDefault="004A26ED">
            <w:r w:rsidRPr="004A26ED">
              <w:t>TEI corrections</w:t>
            </w:r>
          </w:p>
        </w:tc>
      </w:tr>
      <w:tr w:rsidR="004A26ED" w:rsidRPr="004A26ED" w14:paraId="4F247D01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E8170D8" w14:textId="77777777" w:rsidR="004A26ED" w:rsidRPr="004A26ED" w:rsidRDefault="004A26ED">
            <w:r w:rsidRPr="004A26ED">
              <w:t>R4-1710753</w:t>
            </w:r>
          </w:p>
        </w:tc>
        <w:tc>
          <w:tcPr>
            <w:tcW w:w="0" w:type="auto"/>
            <w:noWrap/>
            <w:hideMark/>
          </w:tcPr>
          <w:p w14:paraId="06D2DB59" w14:textId="77777777" w:rsidR="004A26ED" w:rsidRPr="004A26ED" w:rsidRDefault="004A26ED">
            <w:r w:rsidRPr="004A26ED">
              <w:t>CR to 36.104: BS Spurious emissions limits for protection of the BS receiver for B28 in Europe</w:t>
            </w:r>
          </w:p>
        </w:tc>
        <w:tc>
          <w:tcPr>
            <w:tcW w:w="0" w:type="auto"/>
            <w:noWrap/>
            <w:hideMark/>
          </w:tcPr>
          <w:p w14:paraId="30544A11" w14:textId="77777777" w:rsidR="004A26ED" w:rsidRPr="004A26ED" w:rsidRDefault="004A26ED">
            <w:r w:rsidRPr="004A26ED">
              <w:t>Rel-14</w:t>
            </w:r>
          </w:p>
        </w:tc>
        <w:tc>
          <w:tcPr>
            <w:tcW w:w="0" w:type="auto"/>
            <w:noWrap/>
            <w:hideMark/>
          </w:tcPr>
          <w:p w14:paraId="2CAA355C" w14:textId="77777777" w:rsidR="004A26ED" w:rsidRPr="004A26ED" w:rsidRDefault="004A26ED">
            <w:r w:rsidRPr="004A26ED">
              <w:t>36.104</w:t>
            </w:r>
          </w:p>
        </w:tc>
        <w:tc>
          <w:tcPr>
            <w:tcW w:w="0" w:type="auto"/>
            <w:noWrap/>
            <w:hideMark/>
          </w:tcPr>
          <w:p w14:paraId="0A613B16" w14:textId="77777777" w:rsidR="004A26ED" w:rsidRPr="004A26ED" w:rsidRDefault="004A26ED">
            <w:r w:rsidRPr="004A26ED">
              <w:t>TEI corrections</w:t>
            </w:r>
          </w:p>
        </w:tc>
      </w:tr>
      <w:tr w:rsidR="004A26ED" w:rsidRPr="004A26ED" w14:paraId="4AA8BC23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45DC6A2D" w14:textId="77777777" w:rsidR="004A26ED" w:rsidRPr="004A26ED" w:rsidRDefault="004A26ED">
            <w:r w:rsidRPr="004A26ED">
              <w:t>R4-1710754</w:t>
            </w:r>
          </w:p>
        </w:tc>
        <w:tc>
          <w:tcPr>
            <w:tcW w:w="0" w:type="auto"/>
            <w:noWrap/>
            <w:hideMark/>
          </w:tcPr>
          <w:p w14:paraId="33E21FE2" w14:textId="77777777" w:rsidR="004A26ED" w:rsidRPr="004A26ED" w:rsidRDefault="004A26ED">
            <w:r w:rsidRPr="004A26ED">
              <w:t>CR to 36.104: BS Spurious emissions limits for protection of the BS receiver for B28 in Europe</w:t>
            </w:r>
          </w:p>
        </w:tc>
        <w:tc>
          <w:tcPr>
            <w:tcW w:w="0" w:type="auto"/>
            <w:noWrap/>
            <w:hideMark/>
          </w:tcPr>
          <w:p w14:paraId="4E450DF3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4A34EFEE" w14:textId="77777777" w:rsidR="004A26ED" w:rsidRPr="004A26ED" w:rsidRDefault="004A26ED">
            <w:r w:rsidRPr="004A26ED">
              <w:t>36.104</w:t>
            </w:r>
          </w:p>
        </w:tc>
        <w:tc>
          <w:tcPr>
            <w:tcW w:w="0" w:type="auto"/>
            <w:noWrap/>
            <w:hideMark/>
          </w:tcPr>
          <w:p w14:paraId="7B9CD51D" w14:textId="77777777" w:rsidR="004A26ED" w:rsidRPr="004A26ED" w:rsidRDefault="004A26ED">
            <w:r w:rsidRPr="004A26ED">
              <w:t>TEI corrections</w:t>
            </w:r>
          </w:p>
        </w:tc>
      </w:tr>
      <w:tr w:rsidR="004A26ED" w:rsidRPr="004A26ED" w14:paraId="7A5A65D3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46465545" w14:textId="77777777" w:rsidR="004A26ED" w:rsidRPr="004A26ED" w:rsidRDefault="004A26ED">
            <w:r w:rsidRPr="004A26ED">
              <w:t>R4-1710755</w:t>
            </w:r>
          </w:p>
        </w:tc>
        <w:tc>
          <w:tcPr>
            <w:tcW w:w="0" w:type="auto"/>
            <w:noWrap/>
            <w:hideMark/>
          </w:tcPr>
          <w:p w14:paraId="134207A5" w14:textId="77777777" w:rsidR="004A26ED" w:rsidRPr="004A26ED" w:rsidRDefault="004A26ED">
            <w:r w:rsidRPr="004A26ED">
              <w:t>CR to 36.141: BS Spurious emissions limits for protection of the BS receiver for B28 in Europe</w:t>
            </w:r>
          </w:p>
        </w:tc>
        <w:tc>
          <w:tcPr>
            <w:tcW w:w="0" w:type="auto"/>
            <w:noWrap/>
            <w:hideMark/>
          </w:tcPr>
          <w:p w14:paraId="32D5E95B" w14:textId="77777777" w:rsidR="004A26ED" w:rsidRPr="004A26ED" w:rsidRDefault="004A26ED">
            <w:r w:rsidRPr="004A26ED">
              <w:t>Rel-13</w:t>
            </w:r>
          </w:p>
        </w:tc>
        <w:tc>
          <w:tcPr>
            <w:tcW w:w="0" w:type="auto"/>
            <w:noWrap/>
            <w:hideMark/>
          </w:tcPr>
          <w:p w14:paraId="5366038D" w14:textId="77777777" w:rsidR="004A26ED" w:rsidRPr="004A26ED" w:rsidRDefault="004A26ED">
            <w:r w:rsidRPr="004A26ED">
              <w:t>36.141</w:t>
            </w:r>
          </w:p>
        </w:tc>
        <w:tc>
          <w:tcPr>
            <w:tcW w:w="0" w:type="auto"/>
            <w:noWrap/>
            <w:hideMark/>
          </w:tcPr>
          <w:p w14:paraId="11A4CD08" w14:textId="77777777" w:rsidR="004A26ED" w:rsidRPr="004A26ED" w:rsidRDefault="004A26ED">
            <w:r w:rsidRPr="004A26ED">
              <w:t>TEI corrections</w:t>
            </w:r>
          </w:p>
        </w:tc>
      </w:tr>
      <w:tr w:rsidR="004A26ED" w:rsidRPr="004A26ED" w14:paraId="66987998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79013926" w14:textId="77777777" w:rsidR="004A26ED" w:rsidRPr="004A26ED" w:rsidRDefault="004A26ED">
            <w:r w:rsidRPr="004A26ED">
              <w:t>R4-1710756</w:t>
            </w:r>
          </w:p>
        </w:tc>
        <w:tc>
          <w:tcPr>
            <w:tcW w:w="0" w:type="auto"/>
            <w:noWrap/>
            <w:hideMark/>
          </w:tcPr>
          <w:p w14:paraId="3EFA5D6B" w14:textId="77777777" w:rsidR="004A26ED" w:rsidRPr="004A26ED" w:rsidRDefault="004A26ED">
            <w:r w:rsidRPr="004A26ED">
              <w:t>CR to 36.141: BS Spurious emissions limits for protection of the BS receiver for B28 in Europe</w:t>
            </w:r>
          </w:p>
        </w:tc>
        <w:tc>
          <w:tcPr>
            <w:tcW w:w="0" w:type="auto"/>
            <w:noWrap/>
            <w:hideMark/>
          </w:tcPr>
          <w:p w14:paraId="784F1E93" w14:textId="77777777" w:rsidR="004A26ED" w:rsidRPr="004A26ED" w:rsidRDefault="004A26ED">
            <w:r w:rsidRPr="004A26ED">
              <w:t>Rel-14</w:t>
            </w:r>
          </w:p>
        </w:tc>
        <w:tc>
          <w:tcPr>
            <w:tcW w:w="0" w:type="auto"/>
            <w:noWrap/>
            <w:hideMark/>
          </w:tcPr>
          <w:p w14:paraId="0E54D64E" w14:textId="77777777" w:rsidR="004A26ED" w:rsidRPr="004A26ED" w:rsidRDefault="004A26ED">
            <w:r w:rsidRPr="004A26ED">
              <w:t>36.141</w:t>
            </w:r>
          </w:p>
        </w:tc>
        <w:tc>
          <w:tcPr>
            <w:tcW w:w="0" w:type="auto"/>
            <w:noWrap/>
            <w:hideMark/>
          </w:tcPr>
          <w:p w14:paraId="7ABE037B" w14:textId="77777777" w:rsidR="004A26ED" w:rsidRPr="004A26ED" w:rsidRDefault="004A26ED">
            <w:r w:rsidRPr="004A26ED">
              <w:t>TEI corrections</w:t>
            </w:r>
          </w:p>
        </w:tc>
      </w:tr>
      <w:tr w:rsidR="004A26ED" w:rsidRPr="004A26ED" w14:paraId="530F663B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027DBC6D" w14:textId="77777777" w:rsidR="004A26ED" w:rsidRPr="004A26ED" w:rsidRDefault="004A26ED">
            <w:r w:rsidRPr="004A26ED">
              <w:t>R4-1710757</w:t>
            </w:r>
          </w:p>
        </w:tc>
        <w:tc>
          <w:tcPr>
            <w:tcW w:w="0" w:type="auto"/>
            <w:noWrap/>
            <w:hideMark/>
          </w:tcPr>
          <w:p w14:paraId="2CB24CE8" w14:textId="77777777" w:rsidR="004A26ED" w:rsidRPr="004A26ED" w:rsidRDefault="004A26ED">
            <w:r w:rsidRPr="004A26ED">
              <w:t>CR to 36.141: BS Spurious emissions limits for protection of the BS receiver for B28 in Europe</w:t>
            </w:r>
          </w:p>
        </w:tc>
        <w:tc>
          <w:tcPr>
            <w:tcW w:w="0" w:type="auto"/>
            <w:noWrap/>
            <w:hideMark/>
          </w:tcPr>
          <w:p w14:paraId="26BD0F2B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3DFBB193" w14:textId="77777777" w:rsidR="004A26ED" w:rsidRPr="004A26ED" w:rsidRDefault="004A26ED">
            <w:r w:rsidRPr="004A26ED">
              <w:t>36.141</w:t>
            </w:r>
          </w:p>
        </w:tc>
        <w:tc>
          <w:tcPr>
            <w:tcW w:w="0" w:type="auto"/>
            <w:noWrap/>
            <w:hideMark/>
          </w:tcPr>
          <w:p w14:paraId="2A2E7370" w14:textId="77777777" w:rsidR="004A26ED" w:rsidRPr="004A26ED" w:rsidRDefault="004A26ED">
            <w:r w:rsidRPr="004A26ED">
              <w:t>TEI corrections</w:t>
            </w:r>
          </w:p>
        </w:tc>
      </w:tr>
      <w:tr w:rsidR="004A26ED" w:rsidRPr="004A26ED" w14:paraId="62BAAEFA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10D1B769" w14:textId="77777777" w:rsidR="004A26ED" w:rsidRPr="004A26ED" w:rsidRDefault="004A26ED">
            <w:r w:rsidRPr="004A26ED">
              <w:t>R4-1710758</w:t>
            </w:r>
          </w:p>
        </w:tc>
        <w:tc>
          <w:tcPr>
            <w:tcW w:w="0" w:type="auto"/>
            <w:noWrap/>
            <w:hideMark/>
          </w:tcPr>
          <w:p w14:paraId="5875DFAE" w14:textId="77777777" w:rsidR="004A26ED" w:rsidRPr="004A26ED" w:rsidRDefault="004A26ED">
            <w:r w:rsidRPr="004A26ED">
              <w:t>CR to 37.104: BS Spurious emissions limits for protection of the BS receiver for B28 in Europe</w:t>
            </w:r>
          </w:p>
        </w:tc>
        <w:tc>
          <w:tcPr>
            <w:tcW w:w="0" w:type="auto"/>
            <w:noWrap/>
            <w:hideMark/>
          </w:tcPr>
          <w:p w14:paraId="234E4B1B" w14:textId="77777777" w:rsidR="004A26ED" w:rsidRPr="004A26ED" w:rsidRDefault="004A26ED">
            <w:r w:rsidRPr="004A26ED">
              <w:t>Rel-13</w:t>
            </w:r>
          </w:p>
        </w:tc>
        <w:tc>
          <w:tcPr>
            <w:tcW w:w="0" w:type="auto"/>
            <w:noWrap/>
            <w:hideMark/>
          </w:tcPr>
          <w:p w14:paraId="0DA3FFA3" w14:textId="77777777" w:rsidR="004A26ED" w:rsidRPr="004A26ED" w:rsidRDefault="004A26ED">
            <w:r w:rsidRPr="004A26ED">
              <w:t>37.104</w:t>
            </w:r>
          </w:p>
        </w:tc>
        <w:tc>
          <w:tcPr>
            <w:tcW w:w="0" w:type="auto"/>
            <w:noWrap/>
            <w:hideMark/>
          </w:tcPr>
          <w:p w14:paraId="7B756BEF" w14:textId="77777777" w:rsidR="004A26ED" w:rsidRPr="004A26ED" w:rsidRDefault="004A26ED">
            <w:r w:rsidRPr="004A26ED">
              <w:t>TEI corrections</w:t>
            </w:r>
          </w:p>
        </w:tc>
      </w:tr>
      <w:tr w:rsidR="004A26ED" w:rsidRPr="004A26ED" w14:paraId="3679BFEE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2ED7901A" w14:textId="77777777" w:rsidR="004A26ED" w:rsidRPr="004A26ED" w:rsidRDefault="004A26ED">
            <w:r w:rsidRPr="004A26ED">
              <w:t>R4-1710759</w:t>
            </w:r>
          </w:p>
        </w:tc>
        <w:tc>
          <w:tcPr>
            <w:tcW w:w="0" w:type="auto"/>
            <w:noWrap/>
            <w:hideMark/>
          </w:tcPr>
          <w:p w14:paraId="1EC002C6" w14:textId="77777777" w:rsidR="004A26ED" w:rsidRPr="004A26ED" w:rsidRDefault="004A26ED">
            <w:r w:rsidRPr="004A26ED">
              <w:t>CR to 37.104: BS Spurious emissions limits for protection of the BS receiver for B28 in Europe</w:t>
            </w:r>
          </w:p>
        </w:tc>
        <w:tc>
          <w:tcPr>
            <w:tcW w:w="0" w:type="auto"/>
            <w:noWrap/>
            <w:hideMark/>
          </w:tcPr>
          <w:p w14:paraId="5A413E2A" w14:textId="77777777" w:rsidR="004A26ED" w:rsidRPr="004A26ED" w:rsidRDefault="004A26ED">
            <w:r w:rsidRPr="004A26ED">
              <w:t>Rel-14</w:t>
            </w:r>
          </w:p>
        </w:tc>
        <w:tc>
          <w:tcPr>
            <w:tcW w:w="0" w:type="auto"/>
            <w:noWrap/>
            <w:hideMark/>
          </w:tcPr>
          <w:p w14:paraId="13FAA9AD" w14:textId="77777777" w:rsidR="004A26ED" w:rsidRPr="004A26ED" w:rsidRDefault="004A26ED">
            <w:r w:rsidRPr="004A26ED">
              <w:t>37.104</w:t>
            </w:r>
          </w:p>
        </w:tc>
        <w:tc>
          <w:tcPr>
            <w:tcW w:w="0" w:type="auto"/>
            <w:noWrap/>
            <w:hideMark/>
          </w:tcPr>
          <w:p w14:paraId="1481111A" w14:textId="77777777" w:rsidR="004A26ED" w:rsidRPr="004A26ED" w:rsidRDefault="004A26ED">
            <w:r w:rsidRPr="004A26ED">
              <w:t>TEI corrections</w:t>
            </w:r>
          </w:p>
        </w:tc>
      </w:tr>
      <w:tr w:rsidR="004A26ED" w:rsidRPr="004A26ED" w14:paraId="733FB502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77C4E1C1" w14:textId="77777777" w:rsidR="004A26ED" w:rsidRPr="004A26ED" w:rsidRDefault="004A26ED">
            <w:r w:rsidRPr="004A26ED">
              <w:t>R4-1710760</w:t>
            </w:r>
          </w:p>
        </w:tc>
        <w:tc>
          <w:tcPr>
            <w:tcW w:w="0" w:type="auto"/>
            <w:noWrap/>
            <w:hideMark/>
          </w:tcPr>
          <w:p w14:paraId="57159037" w14:textId="77777777" w:rsidR="004A26ED" w:rsidRPr="004A26ED" w:rsidRDefault="004A26ED">
            <w:r w:rsidRPr="004A26ED">
              <w:t>CR to 37.104: BS Spurious emissions limits for protection of the BS receiver for B28 in Europe</w:t>
            </w:r>
          </w:p>
        </w:tc>
        <w:tc>
          <w:tcPr>
            <w:tcW w:w="0" w:type="auto"/>
            <w:noWrap/>
            <w:hideMark/>
          </w:tcPr>
          <w:p w14:paraId="7EC6DE67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2E4F0BF5" w14:textId="77777777" w:rsidR="004A26ED" w:rsidRPr="004A26ED" w:rsidRDefault="004A26ED">
            <w:r w:rsidRPr="004A26ED">
              <w:t>37.104</w:t>
            </w:r>
          </w:p>
        </w:tc>
        <w:tc>
          <w:tcPr>
            <w:tcW w:w="0" w:type="auto"/>
            <w:noWrap/>
            <w:hideMark/>
          </w:tcPr>
          <w:p w14:paraId="5B84084F" w14:textId="77777777" w:rsidR="004A26ED" w:rsidRPr="004A26ED" w:rsidRDefault="004A26ED">
            <w:r w:rsidRPr="004A26ED">
              <w:t>TEI corrections</w:t>
            </w:r>
          </w:p>
        </w:tc>
      </w:tr>
      <w:tr w:rsidR="004A26ED" w:rsidRPr="004A26ED" w14:paraId="34E259F7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6E1006A9" w14:textId="77777777" w:rsidR="004A26ED" w:rsidRPr="004A26ED" w:rsidRDefault="004A26ED">
            <w:r w:rsidRPr="004A26ED">
              <w:t>R4-1710761</w:t>
            </w:r>
          </w:p>
        </w:tc>
        <w:tc>
          <w:tcPr>
            <w:tcW w:w="0" w:type="auto"/>
            <w:noWrap/>
            <w:hideMark/>
          </w:tcPr>
          <w:p w14:paraId="77DC61D3" w14:textId="77777777" w:rsidR="004A26ED" w:rsidRPr="004A26ED" w:rsidRDefault="004A26ED">
            <w:r w:rsidRPr="004A26ED">
              <w:t>CR to 37.141: BS Spurious emissions limits for protection of the BS receiver for B28 in Europe</w:t>
            </w:r>
          </w:p>
        </w:tc>
        <w:tc>
          <w:tcPr>
            <w:tcW w:w="0" w:type="auto"/>
            <w:noWrap/>
            <w:hideMark/>
          </w:tcPr>
          <w:p w14:paraId="67BABF60" w14:textId="77777777" w:rsidR="004A26ED" w:rsidRPr="004A26ED" w:rsidRDefault="004A26ED">
            <w:r w:rsidRPr="004A26ED">
              <w:t>Rel-13</w:t>
            </w:r>
          </w:p>
        </w:tc>
        <w:tc>
          <w:tcPr>
            <w:tcW w:w="0" w:type="auto"/>
            <w:noWrap/>
            <w:hideMark/>
          </w:tcPr>
          <w:p w14:paraId="024CB140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61FCA8BE" w14:textId="77777777" w:rsidR="004A26ED" w:rsidRPr="004A26ED" w:rsidRDefault="004A26ED">
            <w:r w:rsidRPr="004A26ED">
              <w:t>TEI corrections</w:t>
            </w:r>
          </w:p>
        </w:tc>
      </w:tr>
      <w:tr w:rsidR="004A26ED" w:rsidRPr="004A26ED" w14:paraId="2C89BC90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6AA22382" w14:textId="77777777" w:rsidR="004A26ED" w:rsidRPr="004A26ED" w:rsidRDefault="004A26ED">
            <w:r w:rsidRPr="004A26ED">
              <w:t>R4-1710762</w:t>
            </w:r>
          </w:p>
        </w:tc>
        <w:tc>
          <w:tcPr>
            <w:tcW w:w="0" w:type="auto"/>
            <w:noWrap/>
            <w:hideMark/>
          </w:tcPr>
          <w:p w14:paraId="693916B4" w14:textId="77777777" w:rsidR="004A26ED" w:rsidRPr="004A26ED" w:rsidRDefault="004A26ED">
            <w:r w:rsidRPr="004A26ED">
              <w:t>CR to 37.141: BS Spurious emissions limits for protection of the BS receiver for B28 in Europe</w:t>
            </w:r>
          </w:p>
        </w:tc>
        <w:tc>
          <w:tcPr>
            <w:tcW w:w="0" w:type="auto"/>
            <w:noWrap/>
            <w:hideMark/>
          </w:tcPr>
          <w:p w14:paraId="080F3CBB" w14:textId="77777777" w:rsidR="004A26ED" w:rsidRPr="004A26ED" w:rsidRDefault="004A26ED">
            <w:r w:rsidRPr="004A26ED">
              <w:t>Rel-14</w:t>
            </w:r>
          </w:p>
        </w:tc>
        <w:tc>
          <w:tcPr>
            <w:tcW w:w="0" w:type="auto"/>
            <w:noWrap/>
            <w:hideMark/>
          </w:tcPr>
          <w:p w14:paraId="4B9975F9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018A2A69" w14:textId="77777777" w:rsidR="004A26ED" w:rsidRPr="004A26ED" w:rsidRDefault="004A26ED">
            <w:r w:rsidRPr="004A26ED">
              <w:t>TEI corrections</w:t>
            </w:r>
          </w:p>
        </w:tc>
      </w:tr>
      <w:tr w:rsidR="004A26ED" w:rsidRPr="004A26ED" w14:paraId="3FFA3B60" w14:textId="77777777" w:rsidTr="004A26ED">
        <w:trPr>
          <w:trHeight w:val="225"/>
        </w:trPr>
        <w:tc>
          <w:tcPr>
            <w:tcW w:w="0" w:type="auto"/>
            <w:noWrap/>
            <w:hideMark/>
          </w:tcPr>
          <w:p w14:paraId="3B139F8E" w14:textId="77777777" w:rsidR="004A26ED" w:rsidRPr="004A26ED" w:rsidRDefault="004A26ED">
            <w:r w:rsidRPr="004A26ED">
              <w:t>R4-1710763</w:t>
            </w:r>
          </w:p>
        </w:tc>
        <w:tc>
          <w:tcPr>
            <w:tcW w:w="0" w:type="auto"/>
            <w:noWrap/>
            <w:hideMark/>
          </w:tcPr>
          <w:p w14:paraId="7ADCD540" w14:textId="77777777" w:rsidR="004A26ED" w:rsidRPr="004A26ED" w:rsidRDefault="004A26ED">
            <w:r w:rsidRPr="004A26ED">
              <w:t>CR to 37.141: BS Spurious emissions limits for protection of the BS receiver for B28 in Europe</w:t>
            </w:r>
          </w:p>
        </w:tc>
        <w:tc>
          <w:tcPr>
            <w:tcW w:w="0" w:type="auto"/>
            <w:noWrap/>
            <w:hideMark/>
          </w:tcPr>
          <w:p w14:paraId="0C155D5C" w14:textId="77777777" w:rsidR="004A26ED" w:rsidRPr="004A26ED" w:rsidRDefault="004A26ED">
            <w:r w:rsidRPr="004A26ED">
              <w:t>Rel-15</w:t>
            </w:r>
          </w:p>
        </w:tc>
        <w:tc>
          <w:tcPr>
            <w:tcW w:w="0" w:type="auto"/>
            <w:noWrap/>
            <w:hideMark/>
          </w:tcPr>
          <w:p w14:paraId="2AAB4659" w14:textId="77777777" w:rsidR="004A26ED" w:rsidRPr="004A26ED" w:rsidRDefault="004A26ED">
            <w:r w:rsidRPr="004A26ED">
              <w:t>37.141</w:t>
            </w:r>
          </w:p>
        </w:tc>
        <w:tc>
          <w:tcPr>
            <w:tcW w:w="0" w:type="auto"/>
            <w:noWrap/>
            <w:hideMark/>
          </w:tcPr>
          <w:p w14:paraId="46CCF5B0" w14:textId="77777777" w:rsidR="004A26ED" w:rsidRPr="004A26ED" w:rsidRDefault="004A26ED">
            <w:r w:rsidRPr="004A26ED">
              <w:t>TEI corrections</w:t>
            </w:r>
          </w:p>
        </w:tc>
      </w:tr>
    </w:tbl>
    <w:p w14:paraId="0DBD4C19" w14:textId="77777777" w:rsidR="004A26ED" w:rsidRDefault="004A26ED" w:rsidP="00171FD9"/>
    <w:p w14:paraId="6DA27C50" w14:textId="17602F2F" w:rsidR="00FB58C7" w:rsidRPr="00EA584D" w:rsidRDefault="00FB58C7" w:rsidP="00113B09">
      <w:pPr>
        <w:pStyle w:val="Heading1"/>
        <w:rPr>
          <w:color w:val="000000" w:themeColor="text1"/>
        </w:rPr>
      </w:pPr>
      <w:r w:rsidRPr="00EA584D">
        <w:rPr>
          <w:color w:val="000000" w:themeColor="text1"/>
        </w:rPr>
        <w:t>Conclusion</w:t>
      </w:r>
    </w:p>
    <w:p w14:paraId="737FF497" w14:textId="39E56F08" w:rsidR="00F6335F" w:rsidRPr="00BD1AFE" w:rsidRDefault="00EA584D" w:rsidP="00D4591C">
      <w:r w:rsidRPr="00EA584D">
        <w:rPr>
          <w:lang w:eastAsia="zh-CN"/>
        </w:rPr>
        <w:t>Th</w:t>
      </w:r>
      <w:r w:rsidR="00482B88" w:rsidRPr="00EA584D">
        <w:rPr>
          <w:lang w:eastAsia="zh-CN"/>
        </w:rPr>
        <w:t xml:space="preserve">e aim of this contribution, </w:t>
      </w:r>
      <w:r w:rsidR="00F40B60" w:rsidRPr="00EA584D">
        <w:rPr>
          <w:lang w:eastAsia="zh-CN"/>
        </w:rPr>
        <w:t>was to</w:t>
      </w:r>
      <w:r w:rsidR="00816480" w:rsidRPr="00EA584D">
        <w:rPr>
          <w:lang w:eastAsia="zh-CN"/>
        </w:rPr>
        <w:t xml:space="preserve"> present the high level overview of the changes re</w:t>
      </w:r>
      <w:r w:rsidR="006E5699">
        <w:rPr>
          <w:lang w:eastAsia="zh-CN"/>
        </w:rPr>
        <w:t>quired to be implemented in Rel</w:t>
      </w:r>
      <w:r w:rsidRPr="00EA584D">
        <w:rPr>
          <w:lang w:eastAsia="zh-CN"/>
        </w:rPr>
        <w:t>13-15</w:t>
      </w:r>
      <w:r w:rsidR="00D4591C" w:rsidRPr="00EA584D">
        <w:rPr>
          <w:lang w:eastAsia="zh-CN"/>
        </w:rPr>
        <w:t xml:space="preserve"> </w:t>
      </w:r>
      <w:r w:rsidR="00816480" w:rsidRPr="00EA584D">
        <w:rPr>
          <w:lang w:eastAsia="zh-CN"/>
        </w:rPr>
        <w:t xml:space="preserve">AAS BS specifications, </w:t>
      </w:r>
      <w:r w:rsidR="00D4591C" w:rsidRPr="00EA584D">
        <w:rPr>
          <w:lang w:eastAsia="zh-CN"/>
        </w:rPr>
        <w:t xml:space="preserve">based on the CR’s already agreed for </w:t>
      </w:r>
      <w:r w:rsidR="00D4591C" w:rsidRPr="00BD1AFE">
        <w:rPr>
          <w:lang w:eastAsia="zh-CN"/>
        </w:rPr>
        <w:t>si</w:t>
      </w:r>
      <w:r w:rsidR="006E5699">
        <w:rPr>
          <w:lang w:eastAsia="zh-CN"/>
        </w:rPr>
        <w:t xml:space="preserve">ngle-RAT or MSR specifications </w:t>
      </w:r>
      <w:r w:rsidR="006E5699">
        <w:t>during RAN4#84bis – RAN46bis meetings</w:t>
      </w:r>
      <w:r w:rsidR="006E5699">
        <w:rPr>
          <w:lang w:eastAsia="zh-CN"/>
        </w:rPr>
        <w:t>.</w:t>
      </w:r>
    </w:p>
    <w:p w14:paraId="6B0480D6" w14:textId="11B95A76" w:rsidR="000A417F" w:rsidRPr="00BD1AFE" w:rsidRDefault="00EA584D" w:rsidP="008431CE">
      <w:r w:rsidRPr="00BD1AFE">
        <w:t>Due to high workload related to the Rel-15 completion, s</w:t>
      </w:r>
      <w:r w:rsidR="000A417F" w:rsidRPr="00BD1AFE">
        <w:t xml:space="preserve">et of </w:t>
      </w:r>
      <w:r w:rsidRPr="00BD1AFE">
        <w:t xml:space="preserve">related maintenance </w:t>
      </w:r>
      <w:r w:rsidR="000A417F" w:rsidRPr="00BD1AFE">
        <w:t xml:space="preserve">CRs </w:t>
      </w:r>
      <w:r w:rsidRPr="00BD1AFE">
        <w:t>to Rel-13-15 AAS specifications</w:t>
      </w:r>
      <w:r w:rsidR="000A417F" w:rsidRPr="00BD1AFE">
        <w:t xml:space="preserve"> </w:t>
      </w:r>
      <w:r w:rsidRPr="00BD1AFE">
        <w:t xml:space="preserve">is planned to be submitted </w:t>
      </w:r>
      <w:r w:rsidR="00BD1AFE" w:rsidRPr="00BD1AFE">
        <w:t>to August RAN4 meeting RAN4#88.</w:t>
      </w:r>
    </w:p>
    <w:p w14:paraId="24152758" w14:textId="77777777" w:rsidR="00CD43A3" w:rsidRPr="0076598E" w:rsidRDefault="00CD43A3" w:rsidP="006B3E7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</w:rPr>
      </w:pPr>
      <w:r w:rsidRPr="0076598E">
        <w:rPr>
          <w:color w:val="000000" w:themeColor="text1"/>
        </w:rPr>
        <w:t>References</w:t>
      </w:r>
    </w:p>
    <w:p w14:paraId="6DC06045" w14:textId="72C4CCB6" w:rsidR="0076598E" w:rsidRPr="0076598E" w:rsidRDefault="0076598E" w:rsidP="0076598E">
      <w:pPr>
        <w:pStyle w:val="a"/>
        <w:rPr>
          <w:lang w:eastAsia="zh-CN"/>
        </w:rPr>
      </w:pPr>
      <w:r w:rsidRPr="0076598E">
        <w:t>R4-1708546</w:t>
      </w:r>
      <w:r w:rsidRPr="0076598E">
        <w:tab/>
      </w:r>
      <w:r w:rsidRPr="0076598E">
        <w:tab/>
        <w:t>Updates to the Rel-14 version of AAS BS specification, RAN4#84, Berlin</w:t>
      </w:r>
    </w:p>
    <w:p w14:paraId="3A748585" w14:textId="77777777" w:rsidR="00473477" w:rsidRPr="0020384C" w:rsidRDefault="00473477" w:rsidP="00B73966">
      <w:pPr>
        <w:pStyle w:val="a"/>
        <w:numPr>
          <w:ilvl w:val="0"/>
          <w:numId w:val="0"/>
        </w:numPr>
        <w:ind w:left="360"/>
        <w:rPr>
          <w:color w:val="000000" w:themeColor="text1"/>
          <w:highlight w:val="yellow"/>
          <w:lang w:eastAsia="zh-CN"/>
        </w:rPr>
      </w:pPr>
    </w:p>
    <w:sectPr w:rsidR="00473477" w:rsidRPr="0020384C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48019" w14:textId="77777777" w:rsidR="00C870C0" w:rsidRDefault="00C870C0">
      <w:r>
        <w:separator/>
      </w:r>
    </w:p>
  </w:endnote>
  <w:endnote w:type="continuationSeparator" w:id="0">
    <w:p w14:paraId="001DC43C" w14:textId="77777777" w:rsidR="00C870C0" w:rsidRDefault="00C870C0">
      <w:r>
        <w:continuationSeparator/>
      </w:r>
    </w:p>
  </w:endnote>
  <w:endnote w:type="continuationNotice" w:id="1">
    <w:p w14:paraId="75FE4F5C" w14:textId="77777777" w:rsidR="00C870C0" w:rsidRDefault="00C870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7E143" w14:textId="77777777" w:rsidR="00C870C0" w:rsidRDefault="00C870C0">
      <w:r>
        <w:separator/>
      </w:r>
    </w:p>
  </w:footnote>
  <w:footnote w:type="continuationSeparator" w:id="0">
    <w:p w14:paraId="2D332D2D" w14:textId="77777777" w:rsidR="00C870C0" w:rsidRDefault="00C870C0">
      <w:r>
        <w:continuationSeparator/>
      </w:r>
    </w:p>
  </w:footnote>
  <w:footnote w:type="continuationNotice" w:id="1">
    <w:p w14:paraId="31325B3C" w14:textId="77777777" w:rsidR="00C870C0" w:rsidRDefault="00C870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25CBD"/>
    <w:multiLevelType w:val="hybridMultilevel"/>
    <w:tmpl w:val="3FEA8084"/>
    <w:lvl w:ilvl="0" w:tplc="FFFFFFFF">
      <w:start w:val="1"/>
      <w:numFmt w:val="decimal"/>
      <w:pStyle w:val="bull1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C22B06"/>
    <w:multiLevelType w:val="hybridMultilevel"/>
    <w:tmpl w:val="3F3AEC8C"/>
    <w:lvl w:ilvl="0" w:tplc="68BEC2C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D799E"/>
    <w:multiLevelType w:val="hybridMultilevel"/>
    <w:tmpl w:val="96DCF71E"/>
    <w:lvl w:ilvl="0" w:tplc="0DBE98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DF3D62"/>
    <w:multiLevelType w:val="hybridMultilevel"/>
    <w:tmpl w:val="22080F70"/>
    <w:lvl w:ilvl="0" w:tplc="4E4887B4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5623BF"/>
    <w:multiLevelType w:val="hybridMultilevel"/>
    <w:tmpl w:val="3B602DBE"/>
    <w:lvl w:ilvl="0" w:tplc="4E4887B4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0F380D"/>
    <w:multiLevelType w:val="hybridMultilevel"/>
    <w:tmpl w:val="23A02F12"/>
    <w:lvl w:ilvl="0" w:tplc="4E4887B4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057B27"/>
    <w:multiLevelType w:val="hybridMultilevel"/>
    <w:tmpl w:val="3D288DE0"/>
    <w:lvl w:ilvl="0" w:tplc="ABBE0F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67E9F"/>
    <w:multiLevelType w:val="hybridMultilevel"/>
    <w:tmpl w:val="B61241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0" w15:restartNumberingAfterBreak="0">
    <w:nsid w:val="4CA35002"/>
    <w:multiLevelType w:val="hybridMultilevel"/>
    <w:tmpl w:val="28300DB6"/>
    <w:lvl w:ilvl="0" w:tplc="6B727236">
      <w:start w:val="879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E43EA3"/>
    <w:multiLevelType w:val="hybridMultilevel"/>
    <w:tmpl w:val="4216D84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4883C00"/>
    <w:multiLevelType w:val="hybridMultilevel"/>
    <w:tmpl w:val="0EECCB0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61F05CC"/>
    <w:multiLevelType w:val="hybridMultilevel"/>
    <w:tmpl w:val="B5CE2DA6"/>
    <w:lvl w:ilvl="0" w:tplc="EE6A1F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16"/>
        </w:tabs>
        <w:ind w:left="111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9FA2F22"/>
    <w:multiLevelType w:val="hybridMultilevel"/>
    <w:tmpl w:val="4216D84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9151EA"/>
    <w:multiLevelType w:val="hybridMultilevel"/>
    <w:tmpl w:val="550AB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6"/>
  </w:num>
  <w:num w:numId="4">
    <w:abstractNumId w:val="9"/>
  </w:num>
  <w:num w:numId="5">
    <w:abstractNumId w:val="8"/>
  </w:num>
  <w:num w:numId="6">
    <w:abstractNumId w:val="12"/>
  </w:num>
  <w:num w:numId="7">
    <w:abstractNumId w:val="0"/>
  </w:num>
  <w:num w:numId="8">
    <w:abstractNumId w:val="19"/>
  </w:num>
  <w:num w:numId="9">
    <w:abstractNumId w:val="10"/>
  </w:num>
  <w:num w:numId="10">
    <w:abstractNumId w:val="3"/>
  </w:num>
  <w:num w:numId="11">
    <w:abstractNumId w:val="5"/>
  </w:num>
  <w:num w:numId="12">
    <w:abstractNumId w:val="4"/>
  </w:num>
  <w:num w:numId="13">
    <w:abstractNumId w:val="17"/>
  </w:num>
  <w:num w:numId="14">
    <w:abstractNumId w:val="13"/>
  </w:num>
  <w:num w:numId="15">
    <w:abstractNumId w:val="11"/>
  </w:num>
  <w:num w:numId="16">
    <w:abstractNumId w:val="7"/>
  </w:num>
  <w:num w:numId="17">
    <w:abstractNumId w:val="2"/>
  </w:num>
  <w:num w:numId="18">
    <w:abstractNumId w:val="1"/>
  </w:num>
  <w:num w:numId="19">
    <w:abstractNumId w:val="15"/>
  </w:num>
  <w:num w:numId="20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24E"/>
    <w:rsid w:val="0000331B"/>
    <w:rsid w:val="0000395A"/>
    <w:rsid w:val="00003B7C"/>
    <w:rsid w:val="000040C9"/>
    <w:rsid w:val="00004F8E"/>
    <w:rsid w:val="00005855"/>
    <w:rsid w:val="000059CA"/>
    <w:rsid w:val="00005ABF"/>
    <w:rsid w:val="0000623E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0F9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405"/>
    <w:rsid w:val="00025AFA"/>
    <w:rsid w:val="00025EB1"/>
    <w:rsid w:val="00026106"/>
    <w:rsid w:val="0002651F"/>
    <w:rsid w:val="0002710F"/>
    <w:rsid w:val="00027F36"/>
    <w:rsid w:val="00030734"/>
    <w:rsid w:val="00030779"/>
    <w:rsid w:val="00030890"/>
    <w:rsid w:val="000309F5"/>
    <w:rsid w:val="00030F8E"/>
    <w:rsid w:val="00031B04"/>
    <w:rsid w:val="00032905"/>
    <w:rsid w:val="00032C09"/>
    <w:rsid w:val="00032EE6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0C2F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3BD"/>
    <w:rsid w:val="000477FC"/>
    <w:rsid w:val="000478A8"/>
    <w:rsid w:val="00047B7C"/>
    <w:rsid w:val="000503F7"/>
    <w:rsid w:val="0005041B"/>
    <w:rsid w:val="00050DEE"/>
    <w:rsid w:val="00050E57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73D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B20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5BB5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5F8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17F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131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9B1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48E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350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7C5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049"/>
    <w:rsid w:val="001030E7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0B8E"/>
    <w:rsid w:val="001110F4"/>
    <w:rsid w:val="0011116E"/>
    <w:rsid w:val="00111317"/>
    <w:rsid w:val="00111BDE"/>
    <w:rsid w:val="001121EE"/>
    <w:rsid w:val="00112240"/>
    <w:rsid w:val="00112345"/>
    <w:rsid w:val="001124F3"/>
    <w:rsid w:val="0011264E"/>
    <w:rsid w:val="0011286D"/>
    <w:rsid w:val="00112C55"/>
    <w:rsid w:val="0011384E"/>
    <w:rsid w:val="00113B09"/>
    <w:rsid w:val="00114700"/>
    <w:rsid w:val="001151B7"/>
    <w:rsid w:val="001153ED"/>
    <w:rsid w:val="00115B48"/>
    <w:rsid w:val="0011601C"/>
    <w:rsid w:val="00116512"/>
    <w:rsid w:val="00116BA7"/>
    <w:rsid w:val="00117057"/>
    <w:rsid w:val="0011789A"/>
    <w:rsid w:val="001203C0"/>
    <w:rsid w:val="0012059E"/>
    <w:rsid w:val="00120687"/>
    <w:rsid w:val="00120DB7"/>
    <w:rsid w:val="00121D61"/>
    <w:rsid w:val="00121EF6"/>
    <w:rsid w:val="00122C8D"/>
    <w:rsid w:val="00123018"/>
    <w:rsid w:val="00123097"/>
    <w:rsid w:val="0012321A"/>
    <w:rsid w:val="00123A36"/>
    <w:rsid w:val="00123CC0"/>
    <w:rsid w:val="001242F4"/>
    <w:rsid w:val="00124554"/>
    <w:rsid w:val="00124740"/>
    <w:rsid w:val="00124BD4"/>
    <w:rsid w:val="00124EB1"/>
    <w:rsid w:val="00124FBF"/>
    <w:rsid w:val="00124FE1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5F6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AB3"/>
    <w:rsid w:val="00141B39"/>
    <w:rsid w:val="00141BC3"/>
    <w:rsid w:val="00141D45"/>
    <w:rsid w:val="00141E43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EC3"/>
    <w:rsid w:val="00157FA1"/>
    <w:rsid w:val="0016028A"/>
    <w:rsid w:val="00160577"/>
    <w:rsid w:val="00160B55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1FD9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367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A20"/>
    <w:rsid w:val="00181DD1"/>
    <w:rsid w:val="00181F3C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5E82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A7F2B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95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1CF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08E2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5F3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84C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720"/>
    <w:rsid w:val="00213CCF"/>
    <w:rsid w:val="002148B3"/>
    <w:rsid w:val="00214F5E"/>
    <w:rsid w:val="0021506C"/>
    <w:rsid w:val="00215201"/>
    <w:rsid w:val="00215B8C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286F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2EE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0A5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A93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2E4E"/>
    <w:rsid w:val="002536F7"/>
    <w:rsid w:val="0025380E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6E12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44A"/>
    <w:rsid w:val="002708A8"/>
    <w:rsid w:val="00270A8E"/>
    <w:rsid w:val="00270E30"/>
    <w:rsid w:val="0027134C"/>
    <w:rsid w:val="00271908"/>
    <w:rsid w:val="00271927"/>
    <w:rsid w:val="00271AC4"/>
    <w:rsid w:val="00271C92"/>
    <w:rsid w:val="00271DAF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68E8"/>
    <w:rsid w:val="00276CF3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A68"/>
    <w:rsid w:val="00281CBF"/>
    <w:rsid w:val="00281D24"/>
    <w:rsid w:val="00281D3D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041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770"/>
    <w:rsid w:val="002A38E2"/>
    <w:rsid w:val="002A394B"/>
    <w:rsid w:val="002A3B0C"/>
    <w:rsid w:val="002A3D18"/>
    <w:rsid w:val="002A4716"/>
    <w:rsid w:val="002A49F0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1B2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20E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2B9"/>
    <w:rsid w:val="002E15B2"/>
    <w:rsid w:val="002E1650"/>
    <w:rsid w:val="002E1924"/>
    <w:rsid w:val="002E1A9C"/>
    <w:rsid w:val="002E1E74"/>
    <w:rsid w:val="002E1F62"/>
    <w:rsid w:val="002E26C6"/>
    <w:rsid w:val="002E3396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E5A"/>
    <w:rsid w:val="002E64DF"/>
    <w:rsid w:val="002E6527"/>
    <w:rsid w:val="002E6768"/>
    <w:rsid w:val="002E76A9"/>
    <w:rsid w:val="002E7C93"/>
    <w:rsid w:val="002E7D36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066"/>
    <w:rsid w:val="002F7479"/>
    <w:rsid w:val="002F7734"/>
    <w:rsid w:val="002F774A"/>
    <w:rsid w:val="002F780E"/>
    <w:rsid w:val="002F7A97"/>
    <w:rsid w:val="002F7B13"/>
    <w:rsid w:val="002F7C91"/>
    <w:rsid w:val="00300632"/>
    <w:rsid w:val="00300805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6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08F"/>
    <w:rsid w:val="0031357A"/>
    <w:rsid w:val="00313830"/>
    <w:rsid w:val="00313902"/>
    <w:rsid w:val="0031396B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18F2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4F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5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495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15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4B15"/>
    <w:rsid w:val="00374F77"/>
    <w:rsid w:val="0037513F"/>
    <w:rsid w:val="003751D8"/>
    <w:rsid w:val="003752FB"/>
    <w:rsid w:val="00375AA9"/>
    <w:rsid w:val="00375C03"/>
    <w:rsid w:val="0037676D"/>
    <w:rsid w:val="003771E3"/>
    <w:rsid w:val="00377591"/>
    <w:rsid w:val="003776AA"/>
    <w:rsid w:val="00380181"/>
    <w:rsid w:val="00380458"/>
    <w:rsid w:val="00380474"/>
    <w:rsid w:val="0038076C"/>
    <w:rsid w:val="00380977"/>
    <w:rsid w:val="00380FC7"/>
    <w:rsid w:val="00381011"/>
    <w:rsid w:val="00381448"/>
    <w:rsid w:val="003818DB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6C8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9AD"/>
    <w:rsid w:val="003A2EC6"/>
    <w:rsid w:val="003A306A"/>
    <w:rsid w:val="003A3320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5B1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1E2"/>
    <w:rsid w:val="003B7394"/>
    <w:rsid w:val="003B73D4"/>
    <w:rsid w:val="003B7949"/>
    <w:rsid w:val="003B7964"/>
    <w:rsid w:val="003B7A80"/>
    <w:rsid w:val="003C00D9"/>
    <w:rsid w:val="003C0311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6E7E"/>
    <w:rsid w:val="003C707D"/>
    <w:rsid w:val="003C70A7"/>
    <w:rsid w:val="003C7760"/>
    <w:rsid w:val="003D011D"/>
    <w:rsid w:val="003D019B"/>
    <w:rsid w:val="003D01DB"/>
    <w:rsid w:val="003D0528"/>
    <w:rsid w:val="003D08E6"/>
    <w:rsid w:val="003D103A"/>
    <w:rsid w:val="003D117E"/>
    <w:rsid w:val="003D1B5A"/>
    <w:rsid w:val="003D1E8B"/>
    <w:rsid w:val="003D1E8C"/>
    <w:rsid w:val="003D249E"/>
    <w:rsid w:val="003D266E"/>
    <w:rsid w:val="003D271C"/>
    <w:rsid w:val="003D2842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6D83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4D05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1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B82"/>
    <w:rsid w:val="003F6D46"/>
    <w:rsid w:val="003F6EAC"/>
    <w:rsid w:val="003F76C5"/>
    <w:rsid w:val="003F7A8E"/>
    <w:rsid w:val="003F7BFB"/>
    <w:rsid w:val="003F7CA2"/>
    <w:rsid w:val="003F7EE9"/>
    <w:rsid w:val="00400065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A0D"/>
    <w:rsid w:val="00414D1E"/>
    <w:rsid w:val="00414F8C"/>
    <w:rsid w:val="0041582D"/>
    <w:rsid w:val="00416B2C"/>
    <w:rsid w:val="00416E52"/>
    <w:rsid w:val="00417013"/>
    <w:rsid w:val="004170FF"/>
    <w:rsid w:val="00417743"/>
    <w:rsid w:val="00417DFF"/>
    <w:rsid w:val="004207A2"/>
    <w:rsid w:val="0042087F"/>
    <w:rsid w:val="00420907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4AA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77"/>
    <w:rsid w:val="00437FE0"/>
    <w:rsid w:val="00440391"/>
    <w:rsid w:val="0044043F"/>
    <w:rsid w:val="004406DE"/>
    <w:rsid w:val="0044080F"/>
    <w:rsid w:val="00440CD7"/>
    <w:rsid w:val="00440E3D"/>
    <w:rsid w:val="0044153C"/>
    <w:rsid w:val="0044217D"/>
    <w:rsid w:val="00443329"/>
    <w:rsid w:val="00443B52"/>
    <w:rsid w:val="00443CCF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387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A6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2C86"/>
    <w:rsid w:val="0046308D"/>
    <w:rsid w:val="00463D38"/>
    <w:rsid w:val="00463EAA"/>
    <w:rsid w:val="004641B7"/>
    <w:rsid w:val="004646AB"/>
    <w:rsid w:val="004648BC"/>
    <w:rsid w:val="004651A4"/>
    <w:rsid w:val="0046560F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3477"/>
    <w:rsid w:val="00473D0A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B8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6ED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437"/>
    <w:rsid w:val="004B48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5AF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4E"/>
    <w:rsid w:val="004D3EBE"/>
    <w:rsid w:val="004D3F82"/>
    <w:rsid w:val="004D408F"/>
    <w:rsid w:val="004D4354"/>
    <w:rsid w:val="004D4A67"/>
    <w:rsid w:val="004D4D93"/>
    <w:rsid w:val="004D5000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4BE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573D"/>
    <w:rsid w:val="004F6124"/>
    <w:rsid w:val="004F6600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77D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6E9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246"/>
    <w:rsid w:val="00540523"/>
    <w:rsid w:val="00540DF1"/>
    <w:rsid w:val="00541D7D"/>
    <w:rsid w:val="00541E30"/>
    <w:rsid w:val="005420FA"/>
    <w:rsid w:val="0054289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17D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61D7"/>
    <w:rsid w:val="005662D7"/>
    <w:rsid w:val="00567B19"/>
    <w:rsid w:val="00567B98"/>
    <w:rsid w:val="0057078D"/>
    <w:rsid w:val="00570B3F"/>
    <w:rsid w:val="00570E6C"/>
    <w:rsid w:val="005715E0"/>
    <w:rsid w:val="005717B4"/>
    <w:rsid w:val="005717CB"/>
    <w:rsid w:val="00571927"/>
    <w:rsid w:val="00571B73"/>
    <w:rsid w:val="00571B99"/>
    <w:rsid w:val="00572C79"/>
    <w:rsid w:val="005732A4"/>
    <w:rsid w:val="005739DC"/>
    <w:rsid w:val="00573C4E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103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26FC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4F2"/>
    <w:rsid w:val="00590B46"/>
    <w:rsid w:val="00590E40"/>
    <w:rsid w:val="005911AE"/>
    <w:rsid w:val="00591395"/>
    <w:rsid w:val="00591417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7BA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6D64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6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52C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C6B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DD9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5BC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672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C2B"/>
    <w:rsid w:val="0062503C"/>
    <w:rsid w:val="0062548C"/>
    <w:rsid w:val="006255BE"/>
    <w:rsid w:val="00625619"/>
    <w:rsid w:val="00625A45"/>
    <w:rsid w:val="00625B9F"/>
    <w:rsid w:val="00625E27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5AD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54F"/>
    <w:rsid w:val="00641C98"/>
    <w:rsid w:val="00641CD3"/>
    <w:rsid w:val="00642543"/>
    <w:rsid w:val="00642728"/>
    <w:rsid w:val="00642A0A"/>
    <w:rsid w:val="00642C72"/>
    <w:rsid w:val="006430C7"/>
    <w:rsid w:val="0064317E"/>
    <w:rsid w:val="00643261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565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12"/>
    <w:rsid w:val="006600BC"/>
    <w:rsid w:val="006602AA"/>
    <w:rsid w:val="00660450"/>
    <w:rsid w:val="006604EC"/>
    <w:rsid w:val="006607F2"/>
    <w:rsid w:val="0066110F"/>
    <w:rsid w:val="00661285"/>
    <w:rsid w:val="0066187C"/>
    <w:rsid w:val="00661C1F"/>
    <w:rsid w:val="00663060"/>
    <w:rsid w:val="0066349E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C93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4EEC"/>
    <w:rsid w:val="00675082"/>
    <w:rsid w:val="0067580F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3C12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94"/>
    <w:rsid w:val="006863F3"/>
    <w:rsid w:val="00686C77"/>
    <w:rsid w:val="00686D6F"/>
    <w:rsid w:val="00687483"/>
    <w:rsid w:val="00687A7F"/>
    <w:rsid w:val="00690D21"/>
    <w:rsid w:val="006917C3"/>
    <w:rsid w:val="006917C7"/>
    <w:rsid w:val="00691CD1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0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0EEB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1C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41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169"/>
    <w:rsid w:val="006B2404"/>
    <w:rsid w:val="006B24BD"/>
    <w:rsid w:val="006B2B79"/>
    <w:rsid w:val="006B3457"/>
    <w:rsid w:val="006B355D"/>
    <w:rsid w:val="006B3E75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3C6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9F4"/>
    <w:rsid w:val="006C3B3B"/>
    <w:rsid w:val="006C3DDF"/>
    <w:rsid w:val="006C3E0E"/>
    <w:rsid w:val="006C4D59"/>
    <w:rsid w:val="006C54FC"/>
    <w:rsid w:val="006C5791"/>
    <w:rsid w:val="006C5803"/>
    <w:rsid w:val="006C5E55"/>
    <w:rsid w:val="006C5E5C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604"/>
    <w:rsid w:val="006D27DC"/>
    <w:rsid w:val="006D2C73"/>
    <w:rsid w:val="006D31A4"/>
    <w:rsid w:val="006D350D"/>
    <w:rsid w:val="006D364B"/>
    <w:rsid w:val="006D3818"/>
    <w:rsid w:val="006D384A"/>
    <w:rsid w:val="006D3BF7"/>
    <w:rsid w:val="006D3EBC"/>
    <w:rsid w:val="006D3F7C"/>
    <w:rsid w:val="006D4995"/>
    <w:rsid w:val="006D5092"/>
    <w:rsid w:val="006D5492"/>
    <w:rsid w:val="006D57F1"/>
    <w:rsid w:val="006D5BD9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699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58E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80A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869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07EC8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35"/>
    <w:rsid w:val="00713757"/>
    <w:rsid w:val="0071391C"/>
    <w:rsid w:val="007140D1"/>
    <w:rsid w:val="0071468C"/>
    <w:rsid w:val="007146F4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FA1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D03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6EA1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19E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8E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883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CE2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651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4DC"/>
    <w:rsid w:val="007D06A6"/>
    <w:rsid w:val="007D073D"/>
    <w:rsid w:val="007D08FC"/>
    <w:rsid w:val="007D1323"/>
    <w:rsid w:val="007D1711"/>
    <w:rsid w:val="007D173C"/>
    <w:rsid w:val="007D1968"/>
    <w:rsid w:val="007D1C0C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745"/>
    <w:rsid w:val="007D3CB3"/>
    <w:rsid w:val="007D3D08"/>
    <w:rsid w:val="007D3D7B"/>
    <w:rsid w:val="007D3D84"/>
    <w:rsid w:val="007D3E81"/>
    <w:rsid w:val="007D4CF0"/>
    <w:rsid w:val="007D4D27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20A"/>
    <w:rsid w:val="007E442E"/>
    <w:rsid w:val="007E45B7"/>
    <w:rsid w:val="007E460A"/>
    <w:rsid w:val="007E46C4"/>
    <w:rsid w:val="007E4C71"/>
    <w:rsid w:val="007E50AD"/>
    <w:rsid w:val="007E50D8"/>
    <w:rsid w:val="007E5744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8E5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7F7E29"/>
    <w:rsid w:val="008003A7"/>
    <w:rsid w:val="0080074F"/>
    <w:rsid w:val="00800A6A"/>
    <w:rsid w:val="00800C42"/>
    <w:rsid w:val="00800F2A"/>
    <w:rsid w:val="00802524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5C0B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480"/>
    <w:rsid w:val="00816493"/>
    <w:rsid w:val="008168FE"/>
    <w:rsid w:val="00816BC0"/>
    <w:rsid w:val="00816CD5"/>
    <w:rsid w:val="00817003"/>
    <w:rsid w:val="008173AE"/>
    <w:rsid w:val="008173E0"/>
    <w:rsid w:val="00817427"/>
    <w:rsid w:val="008174D8"/>
    <w:rsid w:val="0081769C"/>
    <w:rsid w:val="00817B5F"/>
    <w:rsid w:val="00817E2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03"/>
    <w:rsid w:val="00827873"/>
    <w:rsid w:val="00827B53"/>
    <w:rsid w:val="00831C84"/>
    <w:rsid w:val="00832005"/>
    <w:rsid w:val="008323C6"/>
    <w:rsid w:val="00832484"/>
    <w:rsid w:val="00832C82"/>
    <w:rsid w:val="00832D9F"/>
    <w:rsid w:val="00833185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180"/>
    <w:rsid w:val="0083740E"/>
    <w:rsid w:val="00837517"/>
    <w:rsid w:val="008375A7"/>
    <w:rsid w:val="00837710"/>
    <w:rsid w:val="0083790A"/>
    <w:rsid w:val="00837D80"/>
    <w:rsid w:val="00840155"/>
    <w:rsid w:val="008405AC"/>
    <w:rsid w:val="0084082F"/>
    <w:rsid w:val="008408A4"/>
    <w:rsid w:val="008408C0"/>
    <w:rsid w:val="008409D0"/>
    <w:rsid w:val="00840DAA"/>
    <w:rsid w:val="00841092"/>
    <w:rsid w:val="00841753"/>
    <w:rsid w:val="00841961"/>
    <w:rsid w:val="00841A1D"/>
    <w:rsid w:val="00841B5C"/>
    <w:rsid w:val="00841D57"/>
    <w:rsid w:val="00842FDD"/>
    <w:rsid w:val="008431CE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0D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0E04"/>
    <w:rsid w:val="008614F5"/>
    <w:rsid w:val="00861715"/>
    <w:rsid w:val="00861950"/>
    <w:rsid w:val="00861C30"/>
    <w:rsid w:val="00861E2F"/>
    <w:rsid w:val="00862609"/>
    <w:rsid w:val="00862784"/>
    <w:rsid w:val="008627BA"/>
    <w:rsid w:val="00862D8D"/>
    <w:rsid w:val="00863034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3DD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508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97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5795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872"/>
    <w:rsid w:val="0089095D"/>
    <w:rsid w:val="00890B2C"/>
    <w:rsid w:val="00890F22"/>
    <w:rsid w:val="008910DF"/>
    <w:rsid w:val="0089116C"/>
    <w:rsid w:val="00891479"/>
    <w:rsid w:val="0089182B"/>
    <w:rsid w:val="00891BA7"/>
    <w:rsid w:val="00891C79"/>
    <w:rsid w:val="00892043"/>
    <w:rsid w:val="008923F4"/>
    <w:rsid w:val="008929EA"/>
    <w:rsid w:val="00892CDA"/>
    <w:rsid w:val="0089309D"/>
    <w:rsid w:val="0089353B"/>
    <w:rsid w:val="00893EEA"/>
    <w:rsid w:val="00893F93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2DD1"/>
    <w:rsid w:val="008B34AB"/>
    <w:rsid w:val="008B351B"/>
    <w:rsid w:val="008B3692"/>
    <w:rsid w:val="008B3834"/>
    <w:rsid w:val="008B43B8"/>
    <w:rsid w:val="008B4922"/>
    <w:rsid w:val="008B576E"/>
    <w:rsid w:val="008B5A85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1D8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2FF2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520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1D4"/>
    <w:rsid w:val="008F026A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3DB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8F7D4A"/>
    <w:rsid w:val="009001D5"/>
    <w:rsid w:val="00900303"/>
    <w:rsid w:val="00900394"/>
    <w:rsid w:val="009009E4"/>
    <w:rsid w:val="009016AB"/>
    <w:rsid w:val="00901A2E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4941"/>
    <w:rsid w:val="00905F83"/>
    <w:rsid w:val="00906753"/>
    <w:rsid w:val="00906DAF"/>
    <w:rsid w:val="00907087"/>
    <w:rsid w:val="009072AC"/>
    <w:rsid w:val="00907E1C"/>
    <w:rsid w:val="009100FC"/>
    <w:rsid w:val="00910317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345"/>
    <w:rsid w:val="00926931"/>
    <w:rsid w:val="00926944"/>
    <w:rsid w:val="00926BCD"/>
    <w:rsid w:val="00926ED5"/>
    <w:rsid w:val="00926F92"/>
    <w:rsid w:val="00927005"/>
    <w:rsid w:val="00927078"/>
    <w:rsid w:val="009270DA"/>
    <w:rsid w:val="009275F4"/>
    <w:rsid w:val="0092778C"/>
    <w:rsid w:val="009277BD"/>
    <w:rsid w:val="009278FE"/>
    <w:rsid w:val="00930286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A8E"/>
    <w:rsid w:val="00933C51"/>
    <w:rsid w:val="00934780"/>
    <w:rsid w:val="00934C66"/>
    <w:rsid w:val="00934C86"/>
    <w:rsid w:val="00934E2E"/>
    <w:rsid w:val="00934FB2"/>
    <w:rsid w:val="009350A7"/>
    <w:rsid w:val="00935E85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8EC"/>
    <w:rsid w:val="009429DA"/>
    <w:rsid w:val="00942ADB"/>
    <w:rsid w:val="0094378D"/>
    <w:rsid w:val="00943957"/>
    <w:rsid w:val="00943D84"/>
    <w:rsid w:val="00943DD6"/>
    <w:rsid w:val="00943E53"/>
    <w:rsid w:val="00944319"/>
    <w:rsid w:val="0094474E"/>
    <w:rsid w:val="00944EF1"/>
    <w:rsid w:val="009450DA"/>
    <w:rsid w:val="009451FB"/>
    <w:rsid w:val="0094528F"/>
    <w:rsid w:val="00945351"/>
    <w:rsid w:val="00945E42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8AD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17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05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7AA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447"/>
    <w:rsid w:val="00987838"/>
    <w:rsid w:val="00990255"/>
    <w:rsid w:val="00990366"/>
    <w:rsid w:val="009903B2"/>
    <w:rsid w:val="0099092A"/>
    <w:rsid w:val="00990B7E"/>
    <w:rsid w:val="00990E51"/>
    <w:rsid w:val="00990EC2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ED5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4A0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3E8"/>
    <w:rsid w:val="009A7443"/>
    <w:rsid w:val="009A7618"/>
    <w:rsid w:val="009A789A"/>
    <w:rsid w:val="009B036F"/>
    <w:rsid w:val="009B0538"/>
    <w:rsid w:val="009B0884"/>
    <w:rsid w:val="009B0B71"/>
    <w:rsid w:val="009B0C36"/>
    <w:rsid w:val="009B1837"/>
    <w:rsid w:val="009B1EFB"/>
    <w:rsid w:val="009B3397"/>
    <w:rsid w:val="009B3B5C"/>
    <w:rsid w:val="009B3C4F"/>
    <w:rsid w:val="009B3FB4"/>
    <w:rsid w:val="009B4086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BEC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16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CB0"/>
    <w:rsid w:val="009D3E14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1CE"/>
    <w:rsid w:val="009E08F3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CC5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16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614"/>
    <w:rsid w:val="00A1175B"/>
    <w:rsid w:val="00A1182F"/>
    <w:rsid w:val="00A11B19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23"/>
    <w:rsid w:val="00A21D55"/>
    <w:rsid w:val="00A221F7"/>
    <w:rsid w:val="00A2251E"/>
    <w:rsid w:val="00A228F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B98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5D45"/>
    <w:rsid w:val="00A364BE"/>
    <w:rsid w:val="00A367F7"/>
    <w:rsid w:val="00A372E5"/>
    <w:rsid w:val="00A37C28"/>
    <w:rsid w:val="00A4004D"/>
    <w:rsid w:val="00A400BD"/>
    <w:rsid w:val="00A4029D"/>
    <w:rsid w:val="00A40C24"/>
    <w:rsid w:val="00A41A6E"/>
    <w:rsid w:val="00A42166"/>
    <w:rsid w:val="00A424FB"/>
    <w:rsid w:val="00A42AAF"/>
    <w:rsid w:val="00A42DC6"/>
    <w:rsid w:val="00A42F57"/>
    <w:rsid w:val="00A43053"/>
    <w:rsid w:val="00A430FA"/>
    <w:rsid w:val="00A43821"/>
    <w:rsid w:val="00A43AD8"/>
    <w:rsid w:val="00A43DB3"/>
    <w:rsid w:val="00A44004"/>
    <w:rsid w:val="00A440EB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276E"/>
    <w:rsid w:val="00A52ACD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BD5"/>
    <w:rsid w:val="00A54D8A"/>
    <w:rsid w:val="00A55983"/>
    <w:rsid w:val="00A55A2E"/>
    <w:rsid w:val="00A55D76"/>
    <w:rsid w:val="00A561F5"/>
    <w:rsid w:val="00A56B8C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6A3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6EC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1B6"/>
    <w:rsid w:val="00A82405"/>
    <w:rsid w:val="00A82B13"/>
    <w:rsid w:val="00A82DAF"/>
    <w:rsid w:val="00A83EF6"/>
    <w:rsid w:val="00A8401C"/>
    <w:rsid w:val="00A843C2"/>
    <w:rsid w:val="00A847B2"/>
    <w:rsid w:val="00A84C1B"/>
    <w:rsid w:val="00A84C90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874E9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CE1"/>
    <w:rsid w:val="00A94EFD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62F"/>
    <w:rsid w:val="00AB2C68"/>
    <w:rsid w:val="00AB2CCD"/>
    <w:rsid w:val="00AB2E13"/>
    <w:rsid w:val="00AB308E"/>
    <w:rsid w:val="00AB3446"/>
    <w:rsid w:val="00AB3913"/>
    <w:rsid w:val="00AB3EB6"/>
    <w:rsid w:val="00AB4408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C1"/>
    <w:rsid w:val="00AB6942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58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9"/>
    <w:rsid w:val="00AD558C"/>
    <w:rsid w:val="00AD5879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1D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3E8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887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72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60E"/>
    <w:rsid w:val="00B35716"/>
    <w:rsid w:val="00B35914"/>
    <w:rsid w:val="00B35AAD"/>
    <w:rsid w:val="00B35E73"/>
    <w:rsid w:val="00B3660B"/>
    <w:rsid w:val="00B36832"/>
    <w:rsid w:val="00B378EF"/>
    <w:rsid w:val="00B37AFD"/>
    <w:rsid w:val="00B4000F"/>
    <w:rsid w:val="00B407A1"/>
    <w:rsid w:val="00B40B5B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94F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158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578AA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966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194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3EA1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875"/>
    <w:rsid w:val="00B90AA2"/>
    <w:rsid w:val="00B90D3F"/>
    <w:rsid w:val="00B917A8"/>
    <w:rsid w:val="00B91F41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707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07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6CE"/>
    <w:rsid w:val="00BC373E"/>
    <w:rsid w:val="00BC37F7"/>
    <w:rsid w:val="00BC3DEE"/>
    <w:rsid w:val="00BC43A9"/>
    <w:rsid w:val="00BC448C"/>
    <w:rsid w:val="00BC4C3E"/>
    <w:rsid w:val="00BC4F40"/>
    <w:rsid w:val="00BC5123"/>
    <w:rsid w:val="00BC5157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AFE"/>
    <w:rsid w:val="00BD1E41"/>
    <w:rsid w:val="00BD1EF3"/>
    <w:rsid w:val="00BD279D"/>
    <w:rsid w:val="00BD34D3"/>
    <w:rsid w:val="00BD3627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7D8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CFF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4BB"/>
    <w:rsid w:val="00BE7566"/>
    <w:rsid w:val="00BE7AB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4F2F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BF7FB2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B11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60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5EC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A44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04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790"/>
    <w:rsid w:val="00C519BB"/>
    <w:rsid w:val="00C51D5B"/>
    <w:rsid w:val="00C526D9"/>
    <w:rsid w:val="00C52B85"/>
    <w:rsid w:val="00C5321E"/>
    <w:rsid w:val="00C53714"/>
    <w:rsid w:val="00C53B4B"/>
    <w:rsid w:val="00C54278"/>
    <w:rsid w:val="00C554A4"/>
    <w:rsid w:val="00C55636"/>
    <w:rsid w:val="00C558C5"/>
    <w:rsid w:val="00C55B8A"/>
    <w:rsid w:val="00C56145"/>
    <w:rsid w:val="00C562FD"/>
    <w:rsid w:val="00C56F9A"/>
    <w:rsid w:val="00C57093"/>
    <w:rsid w:val="00C57574"/>
    <w:rsid w:val="00C57642"/>
    <w:rsid w:val="00C57674"/>
    <w:rsid w:val="00C576D1"/>
    <w:rsid w:val="00C5796D"/>
    <w:rsid w:val="00C57B4F"/>
    <w:rsid w:val="00C57CF1"/>
    <w:rsid w:val="00C60A8E"/>
    <w:rsid w:val="00C61757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245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3B17"/>
    <w:rsid w:val="00C83F11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E0"/>
    <w:rsid w:val="00C859F9"/>
    <w:rsid w:val="00C85AAE"/>
    <w:rsid w:val="00C85D7F"/>
    <w:rsid w:val="00C85F1C"/>
    <w:rsid w:val="00C86737"/>
    <w:rsid w:val="00C869B5"/>
    <w:rsid w:val="00C86EE8"/>
    <w:rsid w:val="00C870C0"/>
    <w:rsid w:val="00C871E6"/>
    <w:rsid w:val="00C8741D"/>
    <w:rsid w:val="00C87F19"/>
    <w:rsid w:val="00C905B6"/>
    <w:rsid w:val="00C90D02"/>
    <w:rsid w:val="00C92213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4ED"/>
    <w:rsid w:val="00CA07DC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1EA"/>
    <w:rsid w:val="00CB03CC"/>
    <w:rsid w:val="00CB05AF"/>
    <w:rsid w:val="00CB0BB9"/>
    <w:rsid w:val="00CB198E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9C7"/>
    <w:rsid w:val="00CB5A81"/>
    <w:rsid w:val="00CB5B07"/>
    <w:rsid w:val="00CB5C44"/>
    <w:rsid w:val="00CB5F56"/>
    <w:rsid w:val="00CB5FEF"/>
    <w:rsid w:val="00CB6621"/>
    <w:rsid w:val="00CB6700"/>
    <w:rsid w:val="00CB6811"/>
    <w:rsid w:val="00CB6952"/>
    <w:rsid w:val="00CB6F01"/>
    <w:rsid w:val="00CB7463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03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758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B06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646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0EE0"/>
    <w:rsid w:val="00CF272F"/>
    <w:rsid w:val="00CF2835"/>
    <w:rsid w:val="00CF2DF0"/>
    <w:rsid w:val="00CF2DF4"/>
    <w:rsid w:val="00CF3099"/>
    <w:rsid w:val="00CF30C1"/>
    <w:rsid w:val="00CF3247"/>
    <w:rsid w:val="00CF37AD"/>
    <w:rsid w:val="00CF3F11"/>
    <w:rsid w:val="00CF53BE"/>
    <w:rsid w:val="00CF543C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5E8"/>
    <w:rsid w:val="00D00873"/>
    <w:rsid w:val="00D00A06"/>
    <w:rsid w:val="00D00D36"/>
    <w:rsid w:val="00D00F67"/>
    <w:rsid w:val="00D013DB"/>
    <w:rsid w:val="00D017F7"/>
    <w:rsid w:val="00D01B0A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4EBC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83C"/>
    <w:rsid w:val="00D2192D"/>
    <w:rsid w:val="00D21EB4"/>
    <w:rsid w:val="00D22199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8E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6901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591C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4BA"/>
    <w:rsid w:val="00D52860"/>
    <w:rsid w:val="00D52F7E"/>
    <w:rsid w:val="00D531D0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052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1FCC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E5D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403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C6"/>
    <w:rsid w:val="00D765FA"/>
    <w:rsid w:val="00D76689"/>
    <w:rsid w:val="00D76FEA"/>
    <w:rsid w:val="00D771EA"/>
    <w:rsid w:val="00D77AED"/>
    <w:rsid w:val="00D77F00"/>
    <w:rsid w:val="00D804DE"/>
    <w:rsid w:val="00D80901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86BFC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A71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09AA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898"/>
    <w:rsid w:val="00DD591A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116"/>
    <w:rsid w:val="00DE47F4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072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115"/>
    <w:rsid w:val="00DF6437"/>
    <w:rsid w:val="00DF6838"/>
    <w:rsid w:val="00DF770D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5BA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34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0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3EF2"/>
    <w:rsid w:val="00E74234"/>
    <w:rsid w:val="00E74591"/>
    <w:rsid w:val="00E74611"/>
    <w:rsid w:val="00E746EB"/>
    <w:rsid w:val="00E7475A"/>
    <w:rsid w:val="00E747D1"/>
    <w:rsid w:val="00E74882"/>
    <w:rsid w:val="00E74B4E"/>
    <w:rsid w:val="00E7527A"/>
    <w:rsid w:val="00E7564A"/>
    <w:rsid w:val="00E7566D"/>
    <w:rsid w:val="00E76072"/>
    <w:rsid w:val="00E7655C"/>
    <w:rsid w:val="00E77016"/>
    <w:rsid w:val="00E779A9"/>
    <w:rsid w:val="00E77CE7"/>
    <w:rsid w:val="00E77DE8"/>
    <w:rsid w:val="00E80211"/>
    <w:rsid w:val="00E80482"/>
    <w:rsid w:val="00E807F6"/>
    <w:rsid w:val="00E80FD4"/>
    <w:rsid w:val="00E8142B"/>
    <w:rsid w:val="00E81B8E"/>
    <w:rsid w:val="00E81CA1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802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84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4F7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7D8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2F8"/>
    <w:rsid w:val="00EE24C2"/>
    <w:rsid w:val="00EE279B"/>
    <w:rsid w:val="00EE313C"/>
    <w:rsid w:val="00EE3280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518"/>
    <w:rsid w:val="00EE693F"/>
    <w:rsid w:val="00EE69A6"/>
    <w:rsid w:val="00EE6F95"/>
    <w:rsid w:val="00EE701F"/>
    <w:rsid w:val="00EE70D6"/>
    <w:rsid w:val="00EE7CAE"/>
    <w:rsid w:val="00EE7FE6"/>
    <w:rsid w:val="00EF01B6"/>
    <w:rsid w:val="00EF033F"/>
    <w:rsid w:val="00EF05D0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42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E60"/>
    <w:rsid w:val="00F05F8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AE7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6FB8"/>
    <w:rsid w:val="00F171BF"/>
    <w:rsid w:val="00F171C0"/>
    <w:rsid w:val="00F172DA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09"/>
    <w:rsid w:val="00F33984"/>
    <w:rsid w:val="00F33C92"/>
    <w:rsid w:val="00F33CC3"/>
    <w:rsid w:val="00F343F6"/>
    <w:rsid w:val="00F34471"/>
    <w:rsid w:val="00F3500C"/>
    <w:rsid w:val="00F355D9"/>
    <w:rsid w:val="00F35909"/>
    <w:rsid w:val="00F3591A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60"/>
    <w:rsid w:val="00F40B9E"/>
    <w:rsid w:val="00F41187"/>
    <w:rsid w:val="00F41238"/>
    <w:rsid w:val="00F413FE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2F8"/>
    <w:rsid w:val="00F504D0"/>
    <w:rsid w:val="00F50638"/>
    <w:rsid w:val="00F50CA6"/>
    <w:rsid w:val="00F50CE4"/>
    <w:rsid w:val="00F50F02"/>
    <w:rsid w:val="00F50F03"/>
    <w:rsid w:val="00F515FC"/>
    <w:rsid w:val="00F51B93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8F4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35F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67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67F4E"/>
    <w:rsid w:val="00F70147"/>
    <w:rsid w:val="00F70A4D"/>
    <w:rsid w:val="00F70C2F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19F6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485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8C7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B7CE5"/>
    <w:rsid w:val="00FC0C0B"/>
    <w:rsid w:val="00FC0D37"/>
    <w:rsid w:val="00FC0EA4"/>
    <w:rsid w:val="00FC10ED"/>
    <w:rsid w:val="00FC15B5"/>
    <w:rsid w:val="00FC162F"/>
    <w:rsid w:val="00FC1B23"/>
    <w:rsid w:val="00FC1CAD"/>
    <w:rsid w:val="00FC1FD9"/>
    <w:rsid w:val="00FC20F9"/>
    <w:rsid w:val="00FC22E1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570"/>
    <w:rsid w:val="00FD2AFD"/>
    <w:rsid w:val="00FD2CE7"/>
    <w:rsid w:val="00FD311F"/>
    <w:rsid w:val="00FD32A7"/>
    <w:rsid w:val="00FD34FC"/>
    <w:rsid w:val="00FD3D3C"/>
    <w:rsid w:val="00FD419D"/>
    <w:rsid w:val="00FD4B06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1A89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37F"/>
    <w:rsid w:val="00FF0890"/>
    <w:rsid w:val="00FF0B94"/>
    <w:rsid w:val="00FF103E"/>
    <w:rsid w:val="00FF1574"/>
    <w:rsid w:val="00FF1639"/>
    <w:rsid w:val="00FF179A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."/>
  <w:listSeparator w:val=","/>
  <w14:docId w14:val="05975A88"/>
  <w15:docId w15:val="{E75F7CB6-8AAA-4136-B1B2-2948C014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D0C91"/>
    <w:pPr>
      <w:numPr>
        <w:ilvl w:val="1"/>
      </w:numPr>
      <w:pBdr>
        <w:top w:val="none" w:sz="0" w:space="0" w:color="auto"/>
      </w:pBdr>
      <w:tabs>
        <w:tab w:val="clear" w:pos="1116"/>
        <w:tab w:val="num" w:pos="576"/>
      </w:tabs>
      <w:spacing w:before="180"/>
      <w:ind w:left="576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Heading2Char">
    <w:name w:val="Heading 2 Char"/>
    <w:basedOn w:val="DefaultParagraphFont"/>
    <w:link w:val="Heading2"/>
    <w:rsid w:val="00FB58C7"/>
    <w:rPr>
      <w:rFonts w:ascii="Arial" w:hAnsi="Arial"/>
      <w:sz w:val="24"/>
      <w:szCs w:val="24"/>
      <w:lang w:eastAsia="zh-CN"/>
    </w:rPr>
  </w:style>
  <w:style w:type="paragraph" w:customStyle="1" w:styleId="bull1">
    <w:name w:val="bull1"/>
    <w:autoRedefine/>
    <w:rsid w:val="000170F9"/>
    <w:pPr>
      <w:numPr>
        <w:numId w:val="7"/>
      </w:numPr>
      <w:spacing w:before="60" w:after="60"/>
    </w:pPr>
    <w:rPr>
      <w:rFonts w:ascii="Arial" w:eastAsia="Times New Roman" w:hAnsi="Arial"/>
      <w:sz w:val="22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0170F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eastAsia="Times New Roman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basedOn w:val="DefaultParagraphFont"/>
    <w:link w:val="Style11BodyTextNokiaStandardLight"/>
    <w:rsid w:val="000170F9"/>
    <w:rPr>
      <w:rFonts w:ascii="Nokia Standard Light" w:eastAsia="Times New Roman" w:hAnsi="Nokia Standard Light"/>
      <w:sz w:val="22"/>
    </w:rPr>
  </w:style>
  <w:style w:type="table" w:styleId="PlainTable5">
    <w:name w:val="Plain Table 5"/>
    <w:basedOn w:val="TableNormal"/>
    <w:uiPriority w:val="45"/>
    <w:rsid w:val="0095301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8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6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5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A293C-4049-42F3-BB21-AEE6ACF2F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1284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Michal Szydelko_RAN#87</cp:lastModifiedBy>
  <cp:revision>2</cp:revision>
  <cp:lastPrinted>2017-03-08T15:02:00Z</cp:lastPrinted>
  <dcterms:created xsi:type="dcterms:W3CDTF">2018-05-14T16:42:00Z</dcterms:created>
  <dcterms:modified xsi:type="dcterms:W3CDTF">2018-05-14T16:42:00Z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1526299930</vt:lpwstr>
  </property>
</Properties>
</file>