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E60E0E">
        <w:rPr>
          <w:noProof w:val="0"/>
          <w:sz w:val="24"/>
        </w:rPr>
        <w:t>83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333470">
        <w:rPr>
          <w:rFonts w:cs="Arial"/>
          <w:bCs/>
          <w:noProof w:val="0"/>
          <w:sz w:val="24"/>
        </w:rPr>
        <w:t>7</w:t>
      </w:r>
      <w:r w:rsidR="00C20C06" w:rsidRPr="00C20C06">
        <w:rPr>
          <w:rFonts w:cs="Arial"/>
          <w:bCs/>
          <w:noProof w:val="0"/>
          <w:sz w:val="24"/>
        </w:rPr>
        <w:t>05815</w:t>
      </w:r>
      <w:bookmarkStart w:id="1" w:name="_GoBack"/>
      <w:bookmarkEnd w:id="1"/>
    </w:p>
    <w:p w:rsidR="00A45FE2" w:rsidRPr="00CB69BA" w:rsidRDefault="00E60E0E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Hangzhou, Zhejiang</w:t>
      </w:r>
      <w:r w:rsidR="004A3B8F">
        <w:rPr>
          <w:noProof w:val="0"/>
          <w:sz w:val="24"/>
        </w:rPr>
        <w:t xml:space="preserve">, </w:t>
      </w:r>
      <w:r>
        <w:rPr>
          <w:noProof w:val="0"/>
          <w:sz w:val="24"/>
        </w:rPr>
        <w:t>China</w:t>
      </w:r>
      <w:r w:rsidR="005A0408">
        <w:rPr>
          <w:noProof w:val="0"/>
          <w:sz w:val="24"/>
        </w:rPr>
        <w:t xml:space="preserve">, </w:t>
      </w:r>
      <w:r>
        <w:rPr>
          <w:noProof w:val="0"/>
          <w:sz w:val="24"/>
        </w:rPr>
        <w:t>15th</w:t>
      </w:r>
      <w:r w:rsidR="004A3B8F">
        <w:rPr>
          <w:noProof w:val="0"/>
          <w:sz w:val="24"/>
        </w:rPr>
        <w:t xml:space="preserve"> – </w:t>
      </w:r>
      <w:r>
        <w:rPr>
          <w:noProof w:val="0"/>
          <w:sz w:val="24"/>
        </w:rPr>
        <w:t>19</w:t>
      </w:r>
      <w:r w:rsidR="00564B4C">
        <w:rPr>
          <w:noProof w:val="0"/>
          <w:sz w:val="24"/>
        </w:rPr>
        <w:t>th</w:t>
      </w:r>
      <w:r w:rsidR="00354A86">
        <w:rPr>
          <w:noProof w:val="0"/>
          <w:sz w:val="24"/>
        </w:rPr>
        <w:t xml:space="preserve"> </w:t>
      </w:r>
      <w:r>
        <w:rPr>
          <w:noProof w:val="0"/>
          <w:sz w:val="24"/>
        </w:rPr>
        <w:t>May</w:t>
      </w:r>
      <w:r w:rsidR="00CB69BA">
        <w:rPr>
          <w:noProof w:val="0"/>
          <w:sz w:val="24"/>
        </w:rPr>
        <w:t>,</w:t>
      </w:r>
      <w:r w:rsidR="00B3671D">
        <w:rPr>
          <w:noProof w:val="0"/>
          <w:sz w:val="24"/>
        </w:rPr>
        <w:t xml:space="preserve"> </w:t>
      </w:r>
      <w:r w:rsidR="00C849E3">
        <w:rPr>
          <w:noProof w:val="0"/>
          <w:sz w:val="24"/>
        </w:rPr>
        <w:t>2017</w:t>
      </w:r>
      <w:r w:rsidR="00B3671D" w:rsidRPr="00B3671D">
        <w:rPr>
          <w:noProof w:val="0"/>
          <w:sz w:val="24"/>
        </w:rPr>
        <w:t> </w:t>
      </w: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F81833" w:rsidRPr="00B43D89">
        <w:rPr>
          <w:rFonts w:ascii="Arial" w:eastAsiaTheme="minorHAnsi" w:hAnsi="Arial" w:cs="Arial"/>
          <w:b/>
          <w:bCs/>
          <w:sz w:val="24"/>
        </w:rPr>
        <w:t>Alcatel-Lucent Shanghai Bell</w:t>
      </w:r>
    </w:p>
    <w:p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BA68D2">
        <w:rPr>
          <w:rFonts w:ascii="Arial" w:hAnsi="Arial" w:cs="Arial"/>
          <w:b/>
          <w:bCs/>
          <w:sz w:val="24"/>
        </w:rPr>
        <w:t xml:space="preserve">eAAS co-location </w:t>
      </w:r>
      <w:r w:rsidR="00DF26D0">
        <w:rPr>
          <w:rFonts w:ascii="Arial" w:hAnsi="Arial" w:cs="Arial"/>
          <w:b/>
          <w:bCs/>
          <w:sz w:val="24"/>
        </w:rPr>
        <w:t>requirements</w:t>
      </w:r>
      <w:r w:rsidR="00B208EC">
        <w:rPr>
          <w:rFonts w:ascii="Arial" w:hAnsi="Arial" w:cs="Arial"/>
          <w:b/>
          <w:bCs/>
          <w:sz w:val="24"/>
        </w:rPr>
        <w:t xml:space="preserve"> </w:t>
      </w:r>
    </w:p>
    <w:p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C86CEC" w:rsidRPr="00BE1876">
        <w:rPr>
          <w:rFonts w:cs="Arial"/>
          <w:b/>
          <w:bCs/>
          <w:sz w:val="24"/>
        </w:rPr>
        <w:t>9</w:t>
      </w:r>
      <w:r w:rsidR="009A3B8C" w:rsidRPr="00BE1876">
        <w:rPr>
          <w:rFonts w:cs="Arial"/>
          <w:b/>
          <w:bCs/>
          <w:sz w:val="24"/>
        </w:rPr>
        <w:t>.1</w:t>
      </w:r>
      <w:r w:rsidR="00C86CEC" w:rsidRPr="00BE1876">
        <w:rPr>
          <w:rFonts w:cs="Arial"/>
          <w:b/>
          <w:bCs/>
          <w:sz w:val="24"/>
        </w:rPr>
        <w:t>2</w:t>
      </w:r>
      <w:r w:rsidRPr="00BE1876">
        <w:rPr>
          <w:rFonts w:cs="Arial"/>
          <w:b/>
          <w:bCs/>
          <w:sz w:val="24"/>
        </w:rPr>
        <w:t>.</w:t>
      </w:r>
      <w:r w:rsidR="00C86CEC" w:rsidRPr="00BE1876">
        <w:rPr>
          <w:rFonts w:cs="Arial"/>
          <w:b/>
          <w:bCs/>
          <w:sz w:val="24"/>
        </w:rPr>
        <w:t>2</w:t>
      </w:r>
      <w:r w:rsidR="00E65F95">
        <w:rPr>
          <w:rFonts w:cs="Arial"/>
          <w:b/>
          <w:bCs/>
          <w:sz w:val="24"/>
        </w:rPr>
        <w:t>.3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5A0408">
        <w:rPr>
          <w:rFonts w:ascii="Arial" w:hAnsi="Arial" w:cs="Arial"/>
          <w:b/>
          <w:bCs/>
          <w:sz w:val="24"/>
        </w:rPr>
        <w:t>Approval</w:t>
      </w: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:rsidR="00D45BBC" w:rsidRPr="00367CE4" w:rsidRDefault="003E24CA" w:rsidP="00367CE4">
      <w:pPr>
        <w:spacing w:after="0"/>
        <w:rPr>
          <w:bCs/>
        </w:rPr>
      </w:pPr>
      <w:r w:rsidRPr="003E24CA">
        <w:rPr>
          <w:bCs/>
        </w:rPr>
        <w:t>Dur</w:t>
      </w:r>
      <w:r>
        <w:rPr>
          <w:bCs/>
        </w:rPr>
        <w:t xml:space="preserve">ing </w:t>
      </w:r>
      <w:r w:rsidR="00FC7944">
        <w:rPr>
          <w:bCs/>
        </w:rPr>
        <w:t xml:space="preserve">the </w:t>
      </w:r>
      <w:r>
        <w:rPr>
          <w:bCs/>
        </w:rPr>
        <w:t>RAN4 #8</w:t>
      </w:r>
      <w:r w:rsidR="0089745C">
        <w:rPr>
          <w:bCs/>
        </w:rPr>
        <w:t>2</w:t>
      </w:r>
      <w:r w:rsidR="008902B9">
        <w:rPr>
          <w:bCs/>
        </w:rPr>
        <w:t>bis</w:t>
      </w:r>
      <w:r>
        <w:rPr>
          <w:bCs/>
        </w:rPr>
        <w:t xml:space="preserve"> meeting,</w:t>
      </w:r>
      <w:r w:rsidR="001A1E62">
        <w:rPr>
          <w:bCs/>
        </w:rPr>
        <w:t xml:space="preserve"> </w:t>
      </w:r>
      <w:r w:rsidR="00427123">
        <w:rPr>
          <w:bCs/>
        </w:rPr>
        <w:t xml:space="preserve">a WF on </w:t>
      </w:r>
      <w:r w:rsidR="009733A1">
        <w:rPr>
          <w:bCs/>
        </w:rPr>
        <w:t>co-location</w:t>
      </w:r>
      <w:r w:rsidR="00C46CA0">
        <w:rPr>
          <w:bCs/>
        </w:rPr>
        <w:t xml:space="preserve"> requirements was approved [1]. </w:t>
      </w:r>
      <w:r w:rsidR="00A45FFC">
        <w:rPr>
          <w:bCs/>
        </w:rPr>
        <w:t>In the WF,</w:t>
      </w:r>
      <w:r w:rsidR="00A52E76">
        <w:rPr>
          <w:bCs/>
        </w:rPr>
        <w:t xml:space="preserve"> </w:t>
      </w:r>
      <w:r w:rsidR="00A45FFC">
        <w:rPr>
          <w:bCs/>
        </w:rPr>
        <w:t>p</w:t>
      </w:r>
      <w:r w:rsidR="00F502AA">
        <w:rPr>
          <w:bCs/>
        </w:rPr>
        <w:t xml:space="preserve">roximity-based and virtual connector solutions </w:t>
      </w:r>
      <w:r w:rsidR="00704243">
        <w:rPr>
          <w:bCs/>
        </w:rPr>
        <w:t>were captured</w:t>
      </w:r>
      <w:r w:rsidR="008F2330">
        <w:rPr>
          <w:bCs/>
        </w:rPr>
        <w:t>. There are, however</w:t>
      </w:r>
      <w:r w:rsidR="00DD3752">
        <w:rPr>
          <w:bCs/>
        </w:rPr>
        <w:t xml:space="preserve">, </w:t>
      </w:r>
      <w:r w:rsidR="00E434A6">
        <w:rPr>
          <w:bCs/>
        </w:rPr>
        <w:t xml:space="preserve">a number of </w:t>
      </w:r>
      <w:r w:rsidR="00A52E76">
        <w:rPr>
          <w:bCs/>
        </w:rPr>
        <w:t>open issues</w:t>
      </w:r>
      <w:r w:rsidR="008F2330">
        <w:rPr>
          <w:bCs/>
        </w:rPr>
        <w:t xml:space="preserve"> for each of the solutions</w:t>
      </w:r>
      <w:r w:rsidR="00A52E76">
        <w:rPr>
          <w:bCs/>
        </w:rPr>
        <w:t>.</w:t>
      </w:r>
      <w:r w:rsidR="00704243">
        <w:rPr>
          <w:bCs/>
        </w:rPr>
        <w:t xml:space="preserve"> </w:t>
      </w:r>
      <w:r w:rsidR="0088160B">
        <w:rPr>
          <w:bCs/>
        </w:rPr>
        <w:t xml:space="preserve"> </w:t>
      </w:r>
    </w:p>
    <w:p w:rsidR="00345218" w:rsidRDefault="00345218" w:rsidP="00171463">
      <w:pPr>
        <w:spacing w:after="0"/>
        <w:rPr>
          <w:bCs/>
        </w:rPr>
      </w:pPr>
    </w:p>
    <w:p w:rsidR="00D7766E" w:rsidRPr="003E24CA" w:rsidRDefault="00BF4C95" w:rsidP="00171463">
      <w:pPr>
        <w:spacing w:after="0"/>
        <w:rPr>
          <w:bCs/>
        </w:rPr>
      </w:pPr>
      <w:r>
        <w:rPr>
          <w:bCs/>
        </w:rPr>
        <w:t>In t</w:t>
      </w:r>
      <w:r w:rsidR="005F36D2">
        <w:rPr>
          <w:bCs/>
        </w:rPr>
        <w:t>his</w:t>
      </w:r>
      <w:r w:rsidR="00D7766E">
        <w:rPr>
          <w:bCs/>
        </w:rPr>
        <w:t xml:space="preserve"> document</w:t>
      </w:r>
      <w:r>
        <w:rPr>
          <w:bCs/>
        </w:rPr>
        <w:t>, we</w:t>
      </w:r>
      <w:r w:rsidR="00D7766E">
        <w:rPr>
          <w:bCs/>
        </w:rPr>
        <w:t xml:space="preserve"> </w:t>
      </w:r>
      <w:r>
        <w:rPr>
          <w:bCs/>
        </w:rPr>
        <w:t>address</w:t>
      </w:r>
      <w:r w:rsidR="000B611A">
        <w:rPr>
          <w:bCs/>
        </w:rPr>
        <w:t xml:space="preserve"> the open issues of the proximity-based solution</w:t>
      </w:r>
      <w:r w:rsidR="00C77A04">
        <w:rPr>
          <w:bCs/>
        </w:rPr>
        <w:t xml:space="preserve"> </w:t>
      </w:r>
      <w:r w:rsidR="00A007C2">
        <w:rPr>
          <w:bCs/>
        </w:rPr>
        <w:t>and conclude</w:t>
      </w:r>
      <w:r w:rsidR="00CA496C">
        <w:rPr>
          <w:bCs/>
        </w:rPr>
        <w:t xml:space="preserve"> with our observation</w:t>
      </w:r>
      <w:r w:rsidR="00367CE4">
        <w:rPr>
          <w:bCs/>
        </w:rPr>
        <w:t>s</w:t>
      </w:r>
      <w:r w:rsidR="00CA496C">
        <w:rPr>
          <w:bCs/>
        </w:rPr>
        <w:t xml:space="preserve"> and proposal</w:t>
      </w:r>
      <w:r w:rsidR="00367CE4">
        <w:rPr>
          <w:bCs/>
        </w:rPr>
        <w:t>s</w:t>
      </w:r>
      <w:r w:rsidR="00D7766E">
        <w:rPr>
          <w:bCs/>
        </w:rPr>
        <w:t xml:space="preserve">. </w:t>
      </w:r>
    </w:p>
    <w:p w:rsidR="00831B65" w:rsidRPr="00FA5286" w:rsidRDefault="00C608C8" w:rsidP="00FA5286">
      <w:pPr>
        <w:pStyle w:val="Heading1"/>
        <w:rPr>
          <w:sz w:val="20"/>
        </w:rPr>
      </w:pPr>
      <w:r>
        <w:t>2</w:t>
      </w:r>
      <w:r>
        <w:tab/>
        <w:t>Discussion</w:t>
      </w:r>
    </w:p>
    <w:p w:rsidR="00D80963" w:rsidRDefault="0073607E" w:rsidP="0054286D">
      <w:pPr>
        <w:spacing w:after="120"/>
      </w:pPr>
      <w:bookmarkStart w:id="2" w:name="_MON_1249227490"/>
      <w:bookmarkStart w:id="3" w:name="_MON_1282989596"/>
      <w:bookmarkStart w:id="4" w:name="_MON_1282992763"/>
      <w:bookmarkStart w:id="5" w:name="_MON_1283666811"/>
      <w:bookmarkStart w:id="6" w:name="_MON_1290505886"/>
      <w:bookmarkStart w:id="7" w:name="_MON_1248002274"/>
      <w:bookmarkStart w:id="8" w:name="_MON_1248002336"/>
      <w:bookmarkStart w:id="9" w:name="_MON_1290505889"/>
      <w:bookmarkStart w:id="10" w:name="_MON_1230619646"/>
      <w:bookmarkStart w:id="11" w:name="_MON_1230620479"/>
      <w:bookmarkStart w:id="12" w:name="_MON_1230620585"/>
      <w:bookmarkStart w:id="13" w:name="_MON_1230620596"/>
      <w:bookmarkStart w:id="14" w:name="_MON_123062063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>T</w:t>
      </w:r>
      <w:r w:rsidR="000B76C6">
        <w:t>he proximity-based solution</w:t>
      </w:r>
      <w:r>
        <w:t xml:space="preserve"> uses the original co-existence scenarios </w:t>
      </w:r>
      <w:r w:rsidR="007E3661">
        <w:t>(see Figure 1</w:t>
      </w:r>
      <w:r w:rsidR="00473BC2">
        <w:t xml:space="preserve"> [2]</w:t>
      </w:r>
      <w:r w:rsidR="007E3661">
        <w:t xml:space="preserve">) </w:t>
      </w:r>
      <w:r>
        <w:t>to generate the equivalent OTA scenarios</w:t>
      </w:r>
      <w:r w:rsidR="00252AA7">
        <w:t xml:space="preserve"> without the need to estimate the antenna beam gain.</w:t>
      </w:r>
      <w:r w:rsidR="000B76C6">
        <w:t xml:space="preserve"> </w:t>
      </w:r>
    </w:p>
    <w:p w:rsidR="007E3661" w:rsidRDefault="00F44B63" w:rsidP="0054286D">
      <w:pPr>
        <w:spacing w:after="120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00C281E2" wp14:editId="079A738D">
                <wp:simplePos x="0" y="0"/>
                <wp:positionH relativeFrom="column">
                  <wp:posOffset>2703195</wp:posOffset>
                </wp:positionH>
                <wp:positionV relativeFrom="paragraph">
                  <wp:posOffset>811530</wp:posOffset>
                </wp:positionV>
                <wp:extent cx="12700" cy="819150"/>
                <wp:effectExtent l="76200" t="38100" r="63500" b="57150"/>
                <wp:wrapNone/>
                <wp:docPr id="102" name="Straight Connector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819150"/>
                        </a:xfrm>
                        <a:prstGeom prst="line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606077" id="Straight Connector 102" o:spid="_x0000_s1026" style="position:absolute;flip:x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2.85pt,63.9pt" to="213.85pt,1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" strokecolor="#5b9bd5 [3204]" strokeweight=".5pt">
                <v:stroke startarrow="block" endarrow="block" joinstyle="miter"/>
              </v:line>
            </w:pict>
          </mc:Fallback>
        </mc:AlternateContent>
      </w:r>
      <w:r w:rsidRPr="00B27A0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2448" behindDoc="0" locked="0" layoutInCell="0" allowOverlap="1" wp14:anchorId="5B82B651" wp14:editId="7BA1C1F3">
                <wp:simplePos x="0" y="0"/>
                <wp:positionH relativeFrom="column">
                  <wp:posOffset>1452880</wp:posOffset>
                </wp:positionH>
                <wp:positionV relativeFrom="paragraph">
                  <wp:posOffset>1158240</wp:posOffset>
                </wp:positionV>
                <wp:extent cx="182880" cy="140970"/>
                <wp:effectExtent l="0" t="0" r="7620" b="0"/>
                <wp:wrapNone/>
                <wp:docPr id="94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" cy="14097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7A02" w:rsidRDefault="00B27A02" w:rsidP="00B27A02">
                            <w:pPr>
                              <w:jc w:val="center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82B651" id="_x0000_t202" coordsize="21600,21600" o:spt="202" path="m,l,21600r21600,l21600,xe">
                <v:stroke joinstyle="miter"/>
                <v:path gradientshapeok="t" o:connecttype="rect"/>
              </v:shapetype>
              <v:shape id="Text Box 38" o:spid="_x0000_s1026" type="#_x0000_t202" style="position:absolute;margin-left:114.4pt;margin-top:91.2pt;width:14.4pt;height:11.1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" o:allowincell="f" stroked="f">
                <v:fill opacity="32896f"/>
                <v:textbox inset="0,0,0,0">
                  <w:txbxContent>
                    <w:p w14:paraId="58C4947D" w14:textId="77777777" w:rsidR="00B27A02" w:rsidRDefault="00B27A02" w:rsidP="00B27A02">
                      <w:pPr>
                        <w:jc w:val="center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 w:rsidRPr="00B27A0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1424" behindDoc="0" locked="0" layoutInCell="0" allowOverlap="1" wp14:anchorId="599AEC78" wp14:editId="52A76A31">
                <wp:simplePos x="0" y="0"/>
                <wp:positionH relativeFrom="column">
                  <wp:posOffset>5348605</wp:posOffset>
                </wp:positionH>
                <wp:positionV relativeFrom="paragraph">
                  <wp:posOffset>1378585</wp:posOffset>
                </wp:positionV>
                <wp:extent cx="182880" cy="182880"/>
                <wp:effectExtent l="0" t="0" r="7620" b="7620"/>
                <wp:wrapNone/>
                <wp:docPr id="93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7A02" w:rsidRDefault="00B27A02" w:rsidP="00B27A02">
                            <w:pPr>
                              <w:jc w:val="center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9AEC78" id="Text Box 35" o:spid="_x0000_s1027" type="#_x0000_t202" style="position:absolute;margin-left:421.15pt;margin-top:108.55pt;width:14.4pt;height:14.4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" o:allowincell="f" stroked="f">
                <v:fill opacity="32896f"/>
                <v:textbox inset="0,0,0,0">
                  <w:txbxContent>
                    <w:p w14:paraId="2A4C4EEB" w14:textId="77777777" w:rsidR="00B27A02" w:rsidRDefault="00B27A02" w:rsidP="00B27A02">
                      <w:pPr>
                        <w:jc w:val="center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 w:rsidRPr="00B27A0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0400" behindDoc="0" locked="0" layoutInCell="0" allowOverlap="1" wp14:anchorId="3AEE4FD9" wp14:editId="67CA302F">
                <wp:simplePos x="0" y="0"/>
                <wp:positionH relativeFrom="column">
                  <wp:posOffset>3738880</wp:posOffset>
                </wp:positionH>
                <wp:positionV relativeFrom="paragraph">
                  <wp:posOffset>1694180</wp:posOffset>
                </wp:positionV>
                <wp:extent cx="182880" cy="182880"/>
                <wp:effectExtent l="0" t="0" r="7620" b="7620"/>
                <wp:wrapNone/>
                <wp:docPr id="92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7A02" w:rsidRDefault="00B27A02" w:rsidP="00B27A02">
                            <w:pPr>
                              <w:jc w:val="center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EE4FD9" id="Text Box 30" o:spid="_x0000_s1028" type="#_x0000_t202" style="position:absolute;margin-left:294.4pt;margin-top:133.4pt;width:14.4pt;height:14.4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" o:allowincell="f" stroked="f">
                <v:fill opacity="32896f"/>
                <v:textbox inset="0,0,0,0">
                  <w:txbxContent>
                    <w:p w14:paraId="7DE2F8D9" w14:textId="77777777" w:rsidR="00B27A02" w:rsidRDefault="00B27A02" w:rsidP="00B27A02">
                      <w:pPr>
                        <w:jc w:val="center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 w:rsidRPr="00B27A0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9376" behindDoc="0" locked="0" layoutInCell="0" allowOverlap="1" wp14:anchorId="33435DE0" wp14:editId="4B787916">
                <wp:simplePos x="0" y="0"/>
                <wp:positionH relativeFrom="column">
                  <wp:posOffset>4966970</wp:posOffset>
                </wp:positionH>
                <wp:positionV relativeFrom="paragraph">
                  <wp:posOffset>-635</wp:posOffset>
                </wp:positionV>
                <wp:extent cx="281940" cy="657860"/>
                <wp:effectExtent l="0" t="0" r="22860" b="27940"/>
                <wp:wrapNone/>
                <wp:docPr id="91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940" cy="657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535C41" id="Rectangle 28" o:spid="_x0000_s1026" style="position:absolute;margin-left:391.1pt;margin-top:-.05pt;width:22.2pt;height:51.8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" o:allowincell="f"/>
            </w:pict>
          </mc:Fallback>
        </mc:AlternateContent>
      </w:r>
      <w:r w:rsidRPr="00B27A0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8352" behindDoc="0" locked="0" layoutInCell="0" allowOverlap="1" wp14:anchorId="0B8CF8E8" wp14:editId="41649A19">
                <wp:simplePos x="0" y="0"/>
                <wp:positionH relativeFrom="column">
                  <wp:posOffset>3369310</wp:posOffset>
                </wp:positionH>
                <wp:positionV relativeFrom="paragraph">
                  <wp:posOffset>931545</wp:posOffset>
                </wp:positionV>
                <wp:extent cx="281940" cy="657860"/>
                <wp:effectExtent l="0" t="0" r="22860" b="27940"/>
                <wp:wrapNone/>
                <wp:docPr id="90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940" cy="657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3458AB" id="Rectangle 27" o:spid="_x0000_s1026" style="position:absolute;margin-left:265.3pt;margin-top:73.35pt;width:22.2pt;height:51.8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" o:allowincell="f"/>
            </w:pict>
          </mc:Fallback>
        </mc:AlternateContent>
      </w:r>
      <w:r w:rsidRPr="00B27A0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7328" behindDoc="0" locked="0" layoutInCell="0" allowOverlap="1" wp14:anchorId="21856DE2" wp14:editId="77A99FCE">
                <wp:simplePos x="0" y="0"/>
                <wp:positionH relativeFrom="column">
                  <wp:posOffset>4966970</wp:posOffset>
                </wp:positionH>
                <wp:positionV relativeFrom="paragraph">
                  <wp:posOffset>1148080</wp:posOffset>
                </wp:positionV>
                <wp:extent cx="281940" cy="657860"/>
                <wp:effectExtent l="0" t="0" r="22860" b="27940"/>
                <wp:wrapNone/>
                <wp:docPr id="89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940" cy="657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FFDD73" id="Rectangle 26" o:spid="_x0000_s1026" style="position:absolute;margin-left:391.1pt;margin-top:90.4pt;width:22.2pt;height:51.8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" o:allowincell="f"/>
            </w:pict>
          </mc:Fallback>
        </mc:AlternateContent>
      </w:r>
      <w:r w:rsidRPr="00B27A0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6304" behindDoc="0" locked="0" layoutInCell="0" allowOverlap="1" wp14:anchorId="0512648C" wp14:editId="49666125">
                <wp:simplePos x="0" y="0"/>
                <wp:positionH relativeFrom="column">
                  <wp:posOffset>4121150</wp:posOffset>
                </wp:positionH>
                <wp:positionV relativeFrom="paragraph">
                  <wp:posOffset>931545</wp:posOffset>
                </wp:positionV>
                <wp:extent cx="281940" cy="657860"/>
                <wp:effectExtent l="0" t="0" r="22860" b="27940"/>
                <wp:wrapNone/>
                <wp:docPr id="88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940" cy="657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1E8259" id="Rectangle 25" o:spid="_x0000_s1026" style="position:absolute;margin-left:324.5pt;margin-top:73.35pt;width:22.2pt;height:51.8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" o:allowincell="f"/>
            </w:pict>
          </mc:Fallback>
        </mc:AlternateContent>
      </w:r>
      <w:r w:rsidRPr="00B27A0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5280" behindDoc="0" locked="0" layoutInCell="0" allowOverlap="1" wp14:anchorId="774027B5" wp14:editId="4B7E5A98">
                <wp:simplePos x="0" y="0"/>
                <wp:positionH relativeFrom="column">
                  <wp:posOffset>2733040</wp:posOffset>
                </wp:positionH>
                <wp:positionV relativeFrom="paragraph">
                  <wp:posOffset>1158240</wp:posOffset>
                </wp:positionV>
                <wp:extent cx="182880" cy="182880"/>
                <wp:effectExtent l="0" t="0" r="7620" b="7620"/>
                <wp:wrapNone/>
                <wp:docPr id="87" name="Text 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7A02" w:rsidRDefault="00B27A02" w:rsidP="00B27A02">
                            <w:pPr>
                              <w:jc w:val="center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4027B5" id="Text Box 87" o:spid="_x0000_s1029" type="#_x0000_t202" style="position:absolute;margin-left:215.2pt;margin-top:91.2pt;width:14.4pt;height:14.4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" o:allowincell="f" stroked="f">
                <v:fill opacity="32896f"/>
                <v:textbox inset="0,0,0,0">
                  <w:txbxContent>
                    <w:p w14:paraId="62BFAA39" w14:textId="77777777" w:rsidR="00B27A02" w:rsidRDefault="00B27A02" w:rsidP="00B27A02">
                      <w:pPr>
                        <w:jc w:val="center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 w:rsidRPr="00B27A0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4256" behindDoc="0" locked="0" layoutInCell="0" allowOverlap="1" wp14:anchorId="6946A3E7" wp14:editId="61105AF5">
                <wp:simplePos x="0" y="0"/>
                <wp:positionH relativeFrom="column">
                  <wp:posOffset>1910080</wp:posOffset>
                </wp:positionH>
                <wp:positionV relativeFrom="paragraph">
                  <wp:posOffset>1066800</wp:posOffset>
                </wp:positionV>
                <wp:extent cx="401955" cy="230505"/>
                <wp:effectExtent l="0" t="0" r="0" b="0"/>
                <wp:wrapNone/>
                <wp:docPr id="86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955" cy="2305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7A02" w:rsidRDefault="00B27A02" w:rsidP="00B27A02">
                            <w:r>
                              <w:t>120°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46A3E7" id="Text Box 22" o:spid="_x0000_s1030" type="#_x0000_t202" style="position:absolute;margin-left:150.4pt;margin-top:84pt;width:31.65pt;height:18.1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" o:allowincell="f" stroked="f">
                <v:fill opacity="32896f"/>
                <v:textbox inset="0,0,0,0">
                  <w:txbxContent>
                    <w:p w14:paraId="058DC0A9" w14:textId="77777777" w:rsidR="00B27A02" w:rsidRDefault="00B27A02" w:rsidP="00B27A02">
                      <w:r>
                        <w:t>120°</w:t>
                      </w:r>
                    </w:p>
                  </w:txbxContent>
                </v:textbox>
              </v:shape>
            </w:pict>
          </mc:Fallback>
        </mc:AlternateContent>
      </w:r>
      <w:r w:rsidRPr="00B27A0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3232" behindDoc="0" locked="0" layoutInCell="0" allowOverlap="1" wp14:anchorId="11CD7F06" wp14:editId="40FA6563">
                <wp:simplePos x="0" y="0"/>
                <wp:positionH relativeFrom="column">
                  <wp:posOffset>1912620</wp:posOffset>
                </wp:positionH>
                <wp:positionV relativeFrom="paragraph">
                  <wp:posOffset>1365250</wp:posOffset>
                </wp:positionV>
                <wp:extent cx="244475" cy="183515"/>
                <wp:effectExtent l="0" t="0" r="22225" b="26035"/>
                <wp:wrapNone/>
                <wp:docPr id="85" name="Ar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4475" cy="183515"/>
                        </a:xfrm>
                        <a:custGeom>
                          <a:avLst/>
                          <a:gdLst>
                            <a:gd name="G0" fmla="+- 11000 0 0"/>
                            <a:gd name="G1" fmla="+- 21600 0 0"/>
                            <a:gd name="G2" fmla="+- 21600 0 0"/>
                            <a:gd name="T0" fmla="*/ 0 w 32600"/>
                            <a:gd name="T1" fmla="*/ 3011 h 21600"/>
                            <a:gd name="T2" fmla="*/ 32600 w 32600"/>
                            <a:gd name="T3" fmla="*/ 21600 h 21600"/>
                            <a:gd name="T4" fmla="*/ 11000 w 32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32600" h="21600" fill="none" extrusionOk="0">
                              <a:moveTo>
                                <a:pt x="-1" y="3010"/>
                              </a:moveTo>
                              <a:cubicBezTo>
                                <a:pt x="3330" y="1039"/>
                                <a:pt x="7129" y="0"/>
                                <a:pt x="11000" y="0"/>
                              </a:cubicBezTo>
                              <a:cubicBezTo>
                                <a:pt x="22929" y="0"/>
                                <a:pt x="32600" y="9670"/>
                                <a:pt x="32600" y="21600"/>
                              </a:cubicBezTo>
                            </a:path>
                            <a:path w="32600" h="21600" stroke="0" extrusionOk="0">
                              <a:moveTo>
                                <a:pt x="-1" y="3010"/>
                              </a:moveTo>
                              <a:cubicBezTo>
                                <a:pt x="3330" y="1039"/>
                                <a:pt x="7129" y="0"/>
                                <a:pt x="11000" y="0"/>
                              </a:cubicBezTo>
                              <a:cubicBezTo>
                                <a:pt x="22929" y="0"/>
                                <a:pt x="32600" y="9670"/>
                                <a:pt x="32600" y="21600"/>
                              </a:cubicBezTo>
                              <a:lnTo>
                                <a:pt x="1100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6991B1" id="Arc 21" o:spid="_x0000_s1026" style="position:absolute;margin-left:150.6pt;margin-top:107.5pt;width:19.25pt;height:14.4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2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" o:allowincell="f" path="m-1,3010nfc3330,1039,7129,,11000,,22929,,32600,9670,32600,21600em-1,3010nsc3330,1039,7129,,11000,,22929,,32600,9670,32600,21600r-21600,l-1,3010xe" filled="f">
                <v:stroke dashstyle="1 1" endcap="round"/>
                <v:path arrowok="t" o:extrusionok="f" o:connecttype="custom" o:connectlocs="0,25582;244475,183515;82492,183515" o:connectangles="0,0,0"/>
              </v:shape>
            </w:pict>
          </mc:Fallback>
        </mc:AlternateContent>
      </w:r>
      <w:r w:rsidRPr="00B27A0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2208" behindDoc="0" locked="0" layoutInCell="0" allowOverlap="1" wp14:anchorId="5ACFE1B6" wp14:editId="55D60986">
                <wp:simplePos x="0" y="0"/>
                <wp:positionH relativeFrom="column">
                  <wp:posOffset>1480820</wp:posOffset>
                </wp:positionH>
                <wp:positionV relativeFrom="paragraph">
                  <wp:posOffset>1188085</wp:posOffset>
                </wp:positionV>
                <wp:extent cx="548640" cy="635"/>
                <wp:effectExtent l="197802" t="0" r="201613" b="11112"/>
                <wp:wrapNone/>
                <wp:docPr id="84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-7333694">
                          <a:off x="0" y="0"/>
                          <a:ext cx="548640" cy="635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chemeClr val="accent5">
                              <a:lumMod val="75000"/>
                            </a:schemeClr>
                          </a:solidFill>
                          <a:prstDash val="solid"/>
                          <a:round/>
                          <a:headEnd type="arrow" w="sm" len="sm"/>
                          <a:tailEnd type="arrow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A7257F" id="Line 20" o:spid="_x0000_s1026" style="position:absolute;rotation:-8010349fd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6.6pt,93.55pt" to="159.8pt,9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" o:allowincell="f" strokecolor="#2f5496 [2408]">
                <v:stroke startarrow="open" startarrowwidth="narrow" startarrowlength="short" endarrow="open" endarrowwidth="narrow" endarrowlength="short" endcap="round"/>
              </v:line>
            </w:pict>
          </mc:Fallback>
        </mc:AlternateContent>
      </w:r>
      <w:r w:rsidRPr="00B27A0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1184" behindDoc="0" locked="0" layoutInCell="0" allowOverlap="1" wp14:anchorId="6E595464" wp14:editId="30BBA67B">
                <wp:simplePos x="0" y="0"/>
                <wp:positionH relativeFrom="column">
                  <wp:posOffset>1602105</wp:posOffset>
                </wp:positionH>
                <wp:positionV relativeFrom="paragraph">
                  <wp:posOffset>1029970</wp:posOffset>
                </wp:positionV>
                <wp:extent cx="91440" cy="635"/>
                <wp:effectExtent l="19050" t="38100" r="3810" b="37465"/>
                <wp:wrapNone/>
                <wp:docPr id="83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9740872" flipH="1">
                          <a:off x="0" y="0"/>
                          <a:ext cx="91440" cy="63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5973B9" id="Line 19" o:spid="_x0000_s1026" style="position:absolute;rotation:2030664fd;flip:x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.15pt,81.1pt" to="133.35pt,8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" o:allowincell="f" strokeweight=".5pt"/>
            </w:pict>
          </mc:Fallback>
        </mc:AlternateContent>
      </w:r>
      <w:r w:rsidRPr="00B27A0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0160" behindDoc="0" locked="0" layoutInCell="0" allowOverlap="1" wp14:anchorId="1D7AA22F" wp14:editId="0EA37B3E">
                <wp:simplePos x="0" y="0"/>
                <wp:positionH relativeFrom="column">
                  <wp:posOffset>1700530</wp:posOffset>
                </wp:positionH>
                <wp:positionV relativeFrom="paragraph">
                  <wp:posOffset>1310640</wp:posOffset>
                </wp:positionV>
                <wp:extent cx="393065" cy="6985"/>
                <wp:effectExtent l="116840" t="0" r="123825" b="0"/>
                <wp:wrapNone/>
                <wp:docPr id="82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-7346760">
                          <a:off x="0" y="0"/>
                          <a:ext cx="393065" cy="69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F3BFD6" id="Line 18" o:spid="_x0000_s1026" style="position:absolute;rotation:-8024621fd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3.9pt,103.2pt" to="164.85pt,10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" o:allowincell="f">
                <v:stroke dashstyle="1 1"/>
              </v:line>
            </w:pict>
          </mc:Fallback>
        </mc:AlternateContent>
      </w:r>
      <w:r w:rsidRPr="00B27A0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9136" behindDoc="0" locked="0" layoutInCell="0" allowOverlap="1" wp14:anchorId="1D00C6D2" wp14:editId="1ABE3928">
                <wp:simplePos x="0" y="0"/>
                <wp:positionH relativeFrom="column">
                  <wp:posOffset>1677670</wp:posOffset>
                </wp:positionH>
                <wp:positionV relativeFrom="paragraph">
                  <wp:posOffset>620395</wp:posOffset>
                </wp:positionV>
                <wp:extent cx="182880" cy="365760"/>
                <wp:effectExtent l="114300" t="0" r="45720" b="34290"/>
                <wp:wrapNone/>
                <wp:docPr id="81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1933109">
                          <a:off x="0" y="0"/>
                          <a:ext cx="182880" cy="365760"/>
                        </a:xfrm>
                        <a:prstGeom prst="flowChartDelay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D929B7" id="_x0000_t135" coordsize="21600,21600" o:spt="135" path="m10800,qx21600,10800,10800,21600l,21600,,xe">
                <v:stroke joinstyle="miter"/>
                <v:path gradientshapeok="t" o:connecttype="rect" textboxrect="0,3163,18437,18437"/>
              </v:shapetype>
              <v:shape id="AutoShape 17" o:spid="_x0000_s1026" type="#_x0000_t135" style="position:absolute;margin-left:132.1pt;margin-top:48.85pt;width:14.4pt;height:28.8pt;rotation:-2111471fd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" o:allowincell="f"/>
            </w:pict>
          </mc:Fallback>
        </mc:AlternateContent>
      </w:r>
      <w:r w:rsidRPr="00B27A0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8112" behindDoc="0" locked="0" layoutInCell="0" allowOverlap="1" wp14:anchorId="3266B8F9" wp14:editId="4B92B27C">
                <wp:simplePos x="0" y="0"/>
                <wp:positionH relativeFrom="column">
                  <wp:posOffset>1416685</wp:posOffset>
                </wp:positionH>
                <wp:positionV relativeFrom="paragraph">
                  <wp:posOffset>1535430</wp:posOffset>
                </wp:positionV>
                <wp:extent cx="589915" cy="4445"/>
                <wp:effectExtent l="38100" t="76200" r="38735" b="90805"/>
                <wp:wrapNone/>
                <wp:docPr id="80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89915" cy="4445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chemeClr val="accent5">
                              <a:lumMod val="75000"/>
                            </a:schemeClr>
                          </a:solidFill>
                          <a:prstDash val="solid"/>
                          <a:round/>
                          <a:headEnd type="arrow" w="sm" len="sm"/>
                          <a:tailEnd type="arrow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F9FD89" id="Line 16" o:spid="_x0000_s1026" style="position:absolute;flip:y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.55pt,120.9pt" to="158pt,1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" o:allowincell="f" strokecolor="#2f5496 [2408]">
                <v:stroke startarrow="open" startarrowwidth="narrow" startarrowlength="short" endarrow="open" endarrowwidth="narrow" endarrowlength="short" endcap="round"/>
              </v:line>
            </w:pict>
          </mc:Fallback>
        </mc:AlternateContent>
      </w:r>
      <w:r w:rsidRPr="00B27A0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7088" behindDoc="0" locked="0" layoutInCell="0" allowOverlap="1" wp14:anchorId="58C7F858" wp14:editId="125C2D64">
                <wp:simplePos x="0" y="0"/>
                <wp:positionH relativeFrom="column">
                  <wp:posOffset>1346200</wp:posOffset>
                </wp:positionH>
                <wp:positionV relativeFrom="paragraph">
                  <wp:posOffset>1537970</wp:posOffset>
                </wp:positionV>
                <wp:extent cx="182880" cy="365760"/>
                <wp:effectExtent l="3810" t="0" r="11430" b="11430"/>
                <wp:wrapNone/>
                <wp:docPr id="79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82880" cy="365760"/>
                        </a:xfrm>
                        <a:prstGeom prst="flowChartDelay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07485F" id="AutoShape 14" o:spid="_x0000_s1026" type="#_x0000_t135" style="position:absolute;margin-left:106pt;margin-top:121.1pt;width:14.4pt;height:28.8pt;rotation:90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" o:allowincell="f"/>
            </w:pict>
          </mc:Fallback>
        </mc:AlternateContent>
      </w:r>
      <w:r w:rsidRPr="00B27A0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6064" behindDoc="0" locked="0" layoutInCell="0" allowOverlap="1" wp14:anchorId="137A0260" wp14:editId="4520B212">
                <wp:simplePos x="0" y="0"/>
                <wp:positionH relativeFrom="column">
                  <wp:posOffset>538480</wp:posOffset>
                </wp:positionH>
                <wp:positionV relativeFrom="paragraph">
                  <wp:posOffset>1066800</wp:posOffset>
                </wp:positionV>
                <wp:extent cx="182880" cy="182880"/>
                <wp:effectExtent l="0" t="0" r="7620" b="7620"/>
                <wp:wrapNone/>
                <wp:docPr id="7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7A02" w:rsidRDefault="00B27A02" w:rsidP="00B27A02">
                            <w:pPr>
                              <w:jc w:val="center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7A0260" id="Text Box 11" o:spid="_x0000_s1031" type="#_x0000_t202" style="position:absolute;margin-left:42.4pt;margin-top:84pt;width:14.4pt;height:14.4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" o:allowincell="f" stroked="f">
                <v:fill opacity="32896f"/>
                <v:textbox inset="0,0,0,0">
                  <w:txbxContent>
                    <w:p w14:paraId="3278330C" w14:textId="77777777" w:rsidR="00B27A02" w:rsidRDefault="00B27A02" w:rsidP="00B27A02">
                      <w:pPr>
                        <w:jc w:val="center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 w:rsidRPr="00B27A0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4016" behindDoc="0" locked="0" layoutInCell="0" allowOverlap="1" wp14:anchorId="12C04F75" wp14:editId="6D8C9443">
                <wp:simplePos x="0" y="0"/>
                <wp:positionH relativeFrom="column">
                  <wp:posOffset>171450</wp:posOffset>
                </wp:positionH>
                <wp:positionV relativeFrom="paragraph">
                  <wp:posOffset>1537970</wp:posOffset>
                </wp:positionV>
                <wp:extent cx="182880" cy="365760"/>
                <wp:effectExtent l="3810" t="0" r="11430" b="11430"/>
                <wp:wrapNone/>
                <wp:docPr id="76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82880" cy="365760"/>
                        </a:xfrm>
                        <a:prstGeom prst="flowChartDelay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A060E5" id="AutoShape 6" o:spid="_x0000_s1026" type="#_x0000_t135" style="position:absolute;margin-left:13.5pt;margin-top:121.1pt;width:14.4pt;height:28.8pt;rotation:90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" o:allowincell="f"/>
            </w:pict>
          </mc:Fallback>
        </mc:AlternateContent>
      </w:r>
      <w:r w:rsidRPr="00B27A0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2992" behindDoc="0" locked="0" layoutInCell="0" allowOverlap="1" wp14:anchorId="38C7B9BA" wp14:editId="2F947656">
                <wp:simplePos x="0" y="0"/>
                <wp:positionH relativeFrom="column">
                  <wp:posOffset>2614930</wp:posOffset>
                </wp:positionH>
                <wp:positionV relativeFrom="paragraph">
                  <wp:posOffset>528955</wp:posOffset>
                </wp:positionV>
                <wp:extent cx="182880" cy="365760"/>
                <wp:effectExtent l="3810" t="0" r="11430" b="11430"/>
                <wp:wrapNone/>
                <wp:docPr id="7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5400000">
                          <a:off x="0" y="0"/>
                          <a:ext cx="182880" cy="365760"/>
                        </a:xfrm>
                        <a:prstGeom prst="flowChartDelay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9470C3" id="AutoShape 4" o:spid="_x0000_s1026" type="#_x0000_t135" style="position:absolute;margin-left:205.9pt;margin-top:41.65pt;width:14.4pt;height:28.8pt;rotation:-9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" o:allowincell="f"/>
            </w:pict>
          </mc:Fallback>
        </mc:AlternateContent>
      </w:r>
      <w:r w:rsidRPr="00B27A0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1968" behindDoc="0" locked="0" layoutInCell="0" allowOverlap="1" wp14:anchorId="27B41610" wp14:editId="69745958">
                <wp:simplePos x="0" y="0"/>
                <wp:positionH relativeFrom="column">
                  <wp:posOffset>2614930</wp:posOffset>
                </wp:positionH>
                <wp:positionV relativeFrom="paragraph">
                  <wp:posOffset>1537970</wp:posOffset>
                </wp:positionV>
                <wp:extent cx="182880" cy="365760"/>
                <wp:effectExtent l="3810" t="0" r="11430" b="11430"/>
                <wp:wrapNone/>
                <wp:docPr id="7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82880" cy="365760"/>
                        </a:xfrm>
                        <a:prstGeom prst="flowChartDelay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6FFE67" id="AutoShape 3" o:spid="_x0000_s1026" type="#_x0000_t135" style="position:absolute;margin-left:205.9pt;margin-top:121.1pt;width:14.4pt;height:28.8pt;rotation:90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" o:allowincell="f"/>
            </w:pict>
          </mc:Fallback>
        </mc:AlternateContent>
      </w:r>
      <w:r w:rsidRPr="00B27A0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0944" behindDoc="0" locked="0" layoutInCell="0" allowOverlap="1" wp14:anchorId="3EB9D0E7" wp14:editId="5FCD7E55">
                <wp:simplePos x="0" y="0"/>
                <wp:positionH relativeFrom="column">
                  <wp:posOffset>784860</wp:posOffset>
                </wp:positionH>
                <wp:positionV relativeFrom="paragraph">
                  <wp:posOffset>620395</wp:posOffset>
                </wp:positionV>
                <wp:extent cx="182880" cy="365760"/>
                <wp:effectExtent l="0" t="0" r="26670" b="15240"/>
                <wp:wrapNone/>
                <wp:docPr id="7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365760"/>
                        </a:xfrm>
                        <a:prstGeom prst="flowChartDelay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72F789" id="AutoShape 2" o:spid="_x0000_s1026" type="#_x0000_t135" style="position:absolute;margin-left:61.8pt;margin-top:48.85pt;width:14.4pt;height:28.8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" o:allowincell="f"/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8896" behindDoc="0" locked="0" layoutInCell="0" allowOverlap="1" wp14:editId="3C858BEC">
                <wp:simplePos x="0" y="0"/>
                <wp:positionH relativeFrom="column">
                  <wp:posOffset>2104390</wp:posOffset>
                </wp:positionH>
                <wp:positionV relativeFrom="paragraph">
                  <wp:posOffset>9036685</wp:posOffset>
                </wp:positionV>
                <wp:extent cx="182880" cy="140970"/>
                <wp:effectExtent l="0" t="0" r="0" b="0"/>
                <wp:wrapNone/>
                <wp:docPr id="70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" cy="14097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3661" w:rsidRDefault="007E3661" w:rsidP="007E3661">
                            <w:pPr>
                              <w:jc w:val="center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0" o:spid="_x0000_s1032" type="#_x0000_t202" style="position:absolute;margin-left:165.7pt;margin-top:711.55pt;width:14.4pt;height:11.1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" o:allowincell="f" stroked="f">
                <v:fill opacity="32896f"/>
                <v:textbox inset="0,0,0,0">
                  <w:txbxContent>
                    <w:p w14:paraId="1CF7D533" w14:textId="77777777" w:rsidR="007E3661" w:rsidRDefault="007E3661" w:rsidP="007E3661">
                      <w:pPr>
                        <w:jc w:val="center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7872" behindDoc="0" locked="0" layoutInCell="0" allowOverlap="1" wp14:editId="6A55AB42">
                <wp:simplePos x="0" y="0"/>
                <wp:positionH relativeFrom="column">
                  <wp:posOffset>1107440</wp:posOffset>
                </wp:positionH>
                <wp:positionV relativeFrom="paragraph">
                  <wp:posOffset>9507855</wp:posOffset>
                </wp:positionV>
                <wp:extent cx="328930" cy="0"/>
                <wp:effectExtent l="0" t="0" r="0" b="0"/>
                <wp:wrapNone/>
                <wp:docPr id="69" name="Straight Connector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H="1">
                          <a:off x="0" y="0"/>
                          <a:ext cx="3289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F8BE14" id="Straight Connector 69" o:spid="_x0000_s1026" style="position:absolute;rotation:180;flip:x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7.2pt,748.65pt" to="113.1pt,74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" o:allowincell="f">
                <v:stroke dashstyle="1 1"/>
              </v:line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6848" behindDoc="0" locked="0" layoutInCell="0" allowOverlap="1" wp14:editId="7397EA99">
                <wp:simplePos x="0" y="0"/>
                <wp:positionH relativeFrom="column">
                  <wp:posOffset>5994400</wp:posOffset>
                </wp:positionH>
                <wp:positionV relativeFrom="paragraph">
                  <wp:posOffset>8763000</wp:posOffset>
                </wp:positionV>
                <wp:extent cx="0" cy="845820"/>
                <wp:effectExtent l="0" t="0" r="0" b="0"/>
                <wp:wrapNone/>
                <wp:docPr id="68" name="Straight Connector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84582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 type="arrow" w="sm" len="sm"/>
                          <a:tailEnd type="arrow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2625C5" id="Straight Connector 68" o:spid="_x0000_s1026" style="position:absolute;flip:x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2pt,690pt" to="472pt,75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" o:allowincell="f">
                <v:stroke dashstyle="1 1" startarrow="open" startarrowwidth="narrow" startarrowlength="short" endarrow="open" endarrowwidth="narrow" endarrowlength="short" endcap="round"/>
              </v:line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5824" behindDoc="0" locked="0" layoutInCell="0" allowOverlap="1" wp14:editId="260FF7CE">
                <wp:simplePos x="0" y="0"/>
                <wp:positionH relativeFrom="column">
                  <wp:posOffset>6000115</wp:posOffset>
                </wp:positionH>
                <wp:positionV relativeFrom="paragraph">
                  <wp:posOffset>9257030</wp:posOffset>
                </wp:positionV>
                <wp:extent cx="182880" cy="182880"/>
                <wp:effectExtent l="0" t="0" r="0" b="0"/>
                <wp:wrapNone/>
                <wp:docPr id="67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3661" w:rsidRDefault="007E3661" w:rsidP="007E3661">
                            <w:pPr>
                              <w:jc w:val="center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" o:spid="_x0000_s1033" type="#_x0000_t202" style="position:absolute;margin-left:472.45pt;margin-top:728.9pt;width:14.4pt;height:14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" o:allowincell="f" stroked="f">
                <v:fill opacity="32896f"/>
                <v:textbox inset="0,0,0,0">
                  <w:txbxContent>
                    <w:p w14:paraId="5A3ACDD9" w14:textId="77777777" w:rsidR="007E3661" w:rsidRDefault="007E3661" w:rsidP="007E3661">
                      <w:pPr>
                        <w:jc w:val="center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4800" behindDoc="0" locked="0" layoutInCell="0" allowOverlap="1" wp14:editId="4DA25601">
                <wp:simplePos x="0" y="0"/>
                <wp:positionH relativeFrom="column">
                  <wp:posOffset>5900420</wp:posOffset>
                </wp:positionH>
                <wp:positionV relativeFrom="paragraph">
                  <wp:posOffset>8763000</wp:posOffset>
                </wp:positionV>
                <wp:extent cx="93980" cy="0"/>
                <wp:effectExtent l="0" t="0" r="0" b="0"/>
                <wp:wrapNone/>
                <wp:docPr id="66" name="Straight Connector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398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20DC2F" id="Straight Connector 66" o:spid="_x0000_s1026" style="position:absolute;flip:x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4.6pt,690pt" to="472pt,69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" o:allowincell="f" strokeweight=".5pt"/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3776" behindDoc="0" locked="0" layoutInCell="0" allowOverlap="1" wp14:editId="67CA38BB">
                <wp:simplePos x="0" y="0"/>
                <wp:positionH relativeFrom="column">
                  <wp:posOffset>4913630</wp:posOffset>
                </wp:positionH>
                <wp:positionV relativeFrom="paragraph">
                  <wp:posOffset>9770745</wp:posOffset>
                </wp:positionV>
                <wp:extent cx="0" cy="93980"/>
                <wp:effectExtent l="0" t="0" r="0" b="0"/>
                <wp:wrapNone/>
                <wp:docPr id="65" name="Straight Connector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398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B5322D" id="Straight Connector 65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6.9pt,769.35pt" to="386.9pt,77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" o:allowincell="f" strokeweight=".5pt"/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2752" behindDoc="0" locked="0" layoutInCell="0" allowOverlap="1" wp14:editId="53EF4C01">
                <wp:simplePos x="0" y="0"/>
                <wp:positionH relativeFrom="column">
                  <wp:posOffset>4390390</wp:posOffset>
                </wp:positionH>
                <wp:positionV relativeFrom="paragraph">
                  <wp:posOffset>9572625</wp:posOffset>
                </wp:positionV>
                <wp:extent cx="182880" cy="182880"/>
                <wp:effectExtent l="0" t="0" r="0" b="0"/>
                <wp:wrapNone/>
                <wp:docPr id="64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3661" w:rsidRDefault="007E3661" w:rsidP="007E3661">
                            <w:pPr>
                              <w:jc w:val="center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4" o:spid="_x0000_s1034" type="#_x0000_t202" style="position:absolute;margin-left:345.7pt;margin-top:753.75pt;width:14.4pt;height:14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" o:allowincell="f" stroked="f">
                <v:fill opacity="32896f"/>
                <v:textbox inset="0,0,0,0">
                  <w:txbxContent>
                    <w:p w14:paraId="2ED5C6DD" w14:textId="77777777" w:rsidR="007E3661" w:rsidRDefault="007E3661" w:rsidP="007E3661">
                      <w:pPr>
                        <w:jc w:val="center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1728" behindDoc="0" locked="0" layoutInCell="0" allowOverlap="1" wp14:editId="1E4395B0">
                <wp:simplePos x="0" y="0"/>
                <wp:positionH relativeFrom="column">
                  <wp:posOffset>4161790</wp:posOffset>
                </wp:positionH>
                <wp:positionV relativeFrom="paragraph">
                  <wp:posOffset>9770745</wp:posOffset>
                </wp:positionV>
                <wp:extent cx="0" cy="91440"/>
                <wp:effectExtent l="0" t="0" r="0" b="0"/>
                <wp:wrapNone/>
                <wp:docPr id="63" name="Straight Connector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A4B634" id="Straight Connector 63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7.7pt,769.35pt" to="327.7pt,77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" o:allowincell="f" strokeweight=".5pt"/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0704" behindDoc="0" locked="0" layoutInCell="0" allowOverlap="1" wp14:editId="21D233D1">
                <wp:simplePos x="0" y="0"/>
                <wp:positionH relativeFrom="column">
                  <wp:posOffset>5618480</wp:posOffset>
                </wp:positionH>
                <wp:positionV relativeFrom="paragraph">
                  <wp:posOffset>7877810</wp:posOffset>
                </wp:positionV>
                <wp:extent cx="281940" cy="657860"/>
                <wp:effectExtent l="0" t="0" r="0" b="0"/>
                <wp:wrapNone/>
                <wp:docPr id="62" name="Rectangl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940" cy="657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770A3F" id="Rectangle 62" o:spid="_x0000_s1026" style="position:absolute;margin-left:442.4pt;margin-top:620.3pt;width:22.2pt;height:51.8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" o:allowincell="f"/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9680" behindDoc="0" locked="0" layoutInCell="0" allowOverlap="1" wp14:editId="181A9938">
                <wp:simplePos x="0" y="0"/>
                <wp:positionH relativeFrom="column">
                  <wp:posOffset>4020820</wp:posOffset>
                </wp:positionH>
                <wp:positionV relativeFrom="paragraph">
                  <wp:posOffset>8809990</wp:posOffset>
                </wp:positionV>
                <wp:extent cx="281940" cy="657860"/>
                <wp:effectExtent l="0" t="0" r="0" b="0"/>
                <wp:wrapNone/>
                <wp:docPr id="61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940" cy="657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43F053" id="Rectangle 61" o:spid="_x0000_s1026" style="position:absolute;margin-left:316.6pt;margin-top:693.7pt;width:22.2pt;height:51.8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" o:allowincell="f"/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8656" behindDoc="0" locked="0" layoutInCell="0" allowOverlap="1" wp14:editId="4F74A6F9">
                <wp:simplePos x="0" y="0"/>
                <wp:positionH relativeFrom="column">
                  <wp:posOffset>5618480</wp:posOffset>
                </wp:positionH>
                <wp:positionV relativeFrom="paragraph">
                  <wp:posOffset>9026525</wp:posOffset>
                </wp:positionV>
                <wp:extent cx="281940" cy="657860"/>
                <wp:effectExtent l="0" t="0" r="0" b="0"/>
                <wp:wrapNone/>
                <wp:docPr id="60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940" cy="657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8FED01" id="Rectangle 60" o:spid="_x0000_s1026" style="position:absolute;margin-left:442.4pt;margin-top:710.75pt;width:22.2pt;height:51.8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" o:allowincell="f"/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7632" behindDoc="0" locked="0" layoutInCell="0" allowOverlap="1" wp14:editId="4936900C">
                <wp:simplePos x="0" y="0"/>
                <wp:positionH relativeFrom="column">
                  <wp:posOffset>4772660</wp:posOffset>
                </wp:positionH>
                <wp:positionV relativeFrom="paragraph">
                  <wp:posOffset>8809990</wp:posOffset>
                </wp:positionV>
                <wp:extent cx="281940" cy="657860"/>
                <wp:effectExtent l="0" t="0" r="0" b="0"/>
                <wp:wrapNone/>
                <wp:docPr id="59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940" cy="657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028B16" id="Rectangle 59" o:spid="_x0000_s1026" style="position:absolute;margin-left:375.8pt;margin-top:693.7pt;width:22.2pt;height:51.8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" o:allowincell="f"/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6608" behindDoc="0" locked="0" layoutInCell="0" allowOverlap="1" wp14:editId="4D410449">
                <wp:simplePos x="0" y="0"/>
                <wp:positionH relativeFrom="column">
                  <wp:posOffset>3104515</wp:posOffset>
                </wp:positionH>
                <wp:positionV relativeFrom="paragraph">
                  <wp:posOffset>9021445</wp:posOffset>
                </wp:positionV>
                <wp:extent cx="516890" cy="0"/>
                <wp:effectExtent l="0" t="0" r="0" b="0"/>
                <wp:wrapNone/>
                <wp:docPr id="58" name="Straight Connector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-5400000">
                          <a:off x="0" y="0"/>
                          <a:ext cx="51689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 type="arrow" w="sm" len="sm"/>
                          <a:tailEnd type="arrow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721FDD" id="Straight Connector 58" o:spid="_x0000_s1026" style="position:absolute;rotation:-90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4.45pt,710.35pt" to="285.15pt,7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" o:allowincell="f">
                <v:stroke dashstyle="1 1" startarrow="open" startarrowwidth="narrow" startarrowlength="short" endarrow="open" endarrowwidth="narrow" endarrowlength="short" endcap="round"/>
              </v:line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5584" behindDoc="0" locked="0" layoutInCell="0" allowOverlap="1" wp14:editId="524E3BE3">
                <wp:simplePos x="0" y="0"/>
                <wp:positionH relativeFrom="column">
                  <wp:posOffset>3384550</wp:posOffset>
                </wp:positionH>
                <wp:positionV relativeFrom="paragraph">
                  <wp:posOffset>9036685</wp:posOffset>
                </wp:positionV>
                <wp:extent cx="182880" cy="182880"/>
                <wp:effectExtent l="0" t="0" r="0" b="0"/>
                <wp:wrapNone/>
                <wp:docPr id="57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3661" w:rsidRDefault="007E3661" w:rsidP="007E3661">
                            <w:pPr>
                              <w:jc w:val="center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35" type="#_x0000_t202" style="position:absolute;margin-left:266.5pt;margin-top:711.55pt;width:14.4pt;height:14.4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" o:allowincell="f" stroked="f">
                <v:fill opacity="32896f"/>
                <v:textbox inset="0,0,0,0">
                  <w:txbxContent>
                    <w:p w14:paraId="1FF5AC0A" w14:textId="77777777" w:rsidR="007E3661" w:rsidRDefault="007E3661" w:rsidP="007E3661">
                      <w:pPr>
                        <w:jc w:val="center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4560" behindDoc="0" locked="0" layoutInCell="0" allowOverlap="1" wp14:editId="1E5C455D">
                <wp:simplePos x="0" y="0"/>
                <wp:positionH relativeFrom="column">
                  <wp:posOffset>2561590</wp:posOffset>
                </wp:positionH>
                <wp:positionV relativeFrom="paragraph">
                  <wp:posOffset>8945245</wp:posOffset>
                </wp:positionV>
                <wp:extent cx="401955" cy="230505"/>
                <wp:effectExtent l="0" t="0" r="0" b="0"/>
                <wp:wrapNone/>
                <wp:docPr id="56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955" cy="2305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3661" w:rsidRDefault="007E3661" w:rsidP="007E3661">
                            <w:r>
                              <w:t>120°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36" type="#_x0000_t202" style="position:absolute;margin-left:201.7pt;margin-top:704.35pt;width:31.65pt;height:18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" o:allowincell="f" stroked="f">
                <v:fill opacity="32896f"/>
                <v:textbox inset="0,0,0,0">
                  <w:txbxContent>
                    <w:p w14:paraId="28034187" w14:textId="77777777" w:rsidR="007E3661" w:rsidRDefault="007E3661" w:rsidP="007E3661">
                      <w:r>
                        <w:t>120°</w:t>
                      </w:r>
                    </w:p>
                  </w:txbxContent>
                </v:textbox>
              </v:shape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3536" behindDoc="0" locked="0" layoutInCell="0" allowOverlap="1" wp14:editId="54DDC8B7">
                <wp:simplePos x="0" y="0"/>
                <wp:positionH relativeFrom="column">
                  <wp:posOffset>2564130</wp:posOffset>
                </wp:positionH>
                <wp:positionV relativeFrom="paragraph">
                  <wp:posOffset>9243695</wp:posOffset>
                </wp:positionV>
                <wp:extent cx="244475" cy="183515"/>
                <wp:effectExtent l="0" t="0" r="0" b="0"/>
                <wp:wrapNone/>
                <wp:docPr id="55" name="Freeform: 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4475" cy="183515"/>
                        </a:xfrm>
                        <a:custGeom>
                          <a:avLst/>
                          <a:gdLst>
                            <a:gd name="G0" fmla="+- 11000 0 0"/>
                            <a:gd name="G1" fmla="+- 21600 0 0"/>
                            <a:gd name="G2" fmla="+- 21600 0 0"/>
                            <a:gd name="T0" fmla="*/ 0 w 32600"/>
                            <a:gd name="T1" fmla="*/ 3011 h 21600"/>
                            <a:gd name="T2" fmla="*/ 32600 w 32600"/>
                            <a:gd name="T3" fmla="*/ 21600 h 21600"/>
                            <a:gd name="T4" fmla="*/ 11000 w 32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32600" h="21600" fill="none" extrusionOk="0">
                              <a:moveTo>
                                <a:pt x="-1" y="3010"/>
                              </a:moveTo>
                              <a:cubicBezTo>
                                <a:pt x="3330" y="1039"/>
                                <a:pt x="7129" y="0"/>
                                <a:pt x="11000" y="0"/>
                              </a:cubicBezTo>
                              <a:cubicBezTo>
                                <a:pt x="22929" y="0"/>
                                <a:pt x="32600" y="9670"/>
                                <a:pt x="32600" y="21600"/>
                              </a:cubicBezTo>
                            </a:path>
                            <a:path w="32600" h="21600" stroke="0" extrusionOk="0">
                              <a:moveTo>
                                <a:pt x="-1" y="3010"/>
                              </a:moveTo>
                              <a:cubicBezTo>
                                <a:pt x="3330" y="1039"/>
                                <a:pt x="7129" y="0"/>
                                <a:pt x="11000" y="0"/>
                              </a:cubicBezTo>
                              <a:cubicBezTo>
                                <a:pt x="22929" y="0"/>
                                <a:pt x="32600" y="9670"/>
                                <a:pt x="32600" y="21600"/>
                              </a:cubicBezTo>
                              <a:lnTo>
                                <a:pt x="1100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05F237" id="Freeform: Shape 55" o:spid="_x0000_s1026" style="position:absolute;margin-left:201.9pt;margin-top:727.85pt;width:19.25pt;height:14.4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2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" o:allowincell="f" path="m-1,3010nfc3330,1039,7129,,11000,,22929,,32600,9670,32600,21600em-1,3010nsc3330,1039,7129,,11000,,22929,,32600,9670,32600,21600r-21600,l-1,3010xe" filled="f">
                <v:stroke dashstyle="1 1" endcap="round"/>
                <v:path arrowok="t" o:extrusionok="f" o:connecttype="custom" o:connectlocs="0,25582;244475,183515;82492,183515" o:connectangles="0,0,0"/>
              </v:shape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2512" behindDoc="0" locked="0" layoutInCell="0" allowOverlap="1" wp14:editId="5B69FCB4">
                <wp:simplePos x="0" y="0"/>
                <wp:positionH relativeFrom="column">
                  <wp:posOffset>2149475</wp:posOffset>
                </wp:positionH>
                <wp:positionV relativeFrom="paragraph">
                  <wp:posOffset>9083675</wp:posOffset>
                </wp:positionV>
                <wp:extent cx="548640" cy="635"/>
                <wp:effectExtent l="0" t="0" r="0" b="0"/>
                <wp:wrapNone/>
                <wp:docPr id="54" name="Straight Connector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-7333694">
                          <a:off x="0" y="0"/>
                          <a:ext cx="548640" cy="635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 type="arrow" w="sm" len="sm"/>
                          <a:tailEnd type="arrow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D2EC93" id="Straight Connector 54" o:spid="_x0000_s1026" style="position:absolute;rotation:-8010349fd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9.25pt,715.25pt" to="212.45pt,7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" o:allowincell="f">
                <v:stroke dashstyle="1 1" startarrow="open" startarrowwidth="narrow" startarrowlength="short" endarrow="open" endarrowwidth="narrow" endarrowlength="short" endcap="round"/>
              </v:line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1488" behindDoc="0" locked="0" layoutInCell="0" allowOverlap="1" wp14:editId="0C1078A2">
                <wp:simplePos x="0" y="0"/>
                <wp:positionH relativeFrom="column">
                  <wp:posOffset>2253615</wp:posOffset>
                </wp:positionH>
                <wp:positionV relativeFrom="paragraph">
                  <wp:posOffset>8908415</wp:posOffset>
                </wp:positionV>
                <wp:extent cx="91440" cy="635"/>
                <wp:effectExtent l="0" t="0" r="0" b="0"/>
                <wp:wrapNone/>
                <wp:docPr id="53" name="Straight Connector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9740872" flipH="1">
                          <a:off x="0" y="0"/>
                          <a:ext cx="91440" cy="63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452903" id="Straight Connector 53" o:spid="_x0000_s1026" style="position:absolute;rotation:2030664fd;flip:x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45pt,701.45pt" to="184.65pt,70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" o:allowincell="f" strokeweight=".5pt"/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0464" behindDoc="0" locked="0" layoutInCell="0" allowOverlap="1" wp14:editId="6EF0A043">
                <wp:simplePos x="0" y="0"/>
                <wp:positionH relativeFrom="column">
                  <wp:posOffset>2352040</wp:posOffset>
                </wp:positionH>
                <wp:positionV relativeFrom="paragraph">
                  <wp:posOffset>9189085</wp:posOffset>
                </wp:positionV>
                <wp:extent cx="393065" cy="6985"/>
                <wp:effectExtent l="0" t="0" r="0" b="0"/>
                <wp:wrapNone/>
                <wp:docPr id="52" name="Straight Connector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-7346760">
                          <a:off x="0" y="0"/>
                          <a:ext cx="393065" cy="69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A27886" id="Straight Connector 52" o:spid="_x0000_s1026" style="position:absolute;rotation:-8024621fd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5.2pt,723.55pt" to="216.15pt,7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" o:allowincell="f">
                <v:stroke dashstyle="1 1"/>
              </v:line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9440" behindDoc="0" locked="0" layoutInCell="0" allowOverlap="1" wp14:editId="20411A23">
                <wp:simplePos x="0" y="0"/>
                <wp:positionH relativeFrom="column">
                  <wp:posOffset>2329180</wp:posOffset>
                </wp:positionH>
                <wp:positionV relativeFrom="paragraph">
                  <wp:posOffset>8498840</wp:posOffset>
                </wp:positionV>
                <wp:extent cx="182880" cy="365760"/>
                <wp:effectExtent l="0" t="0" r="0" b="0"/>
                <wp:wrapNone/>
                <wp:docPr id="51" name="Flowchart: Delay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1933109">
                          <a:off x="0" y="0"/>
                          <a:ext cx="182880" cy="365760"/>
                        </a:xfrm>
                        <a:prstGeom prst="flowChartDelay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68F3CF" id="Flowchart: Delay 51" o:spid="_x0000_s1026" type="#_x0000_t135" style="position:absolute;margin-left:183.4pt;margin-top:669.2pt;width:14.4pt;height:28.8pt;rotation:-2111471fd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" o:allowincell="f"/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8416" behindDoc="0" locked="0" layoutInCell="0" allowOverlap="1" wp14:editId="7C94647D">
                <wp:simplePos x="0" y="0"/>
                <wp:positionH relativeFrom="column">
                  <wp:posOffset>2068195</wp:posOffset>
                </wp:positionH>
                <wp:positionV relativeFrom="paragraph">
                  <wp:posOffset>9413875</wp:posOffset>
                </wp:positionV>
                <wp:extent cx="589915" cy="4445"/>
                <wp:effectExtent l="0" t="0" r="0" b="0"/>
                <wp:wrapNone/>
                <wp:docPr id="50" name="Straight Connector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89915" cy="4445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 type="arrow" w="sm" len="sm"/>
                          <a:tailEnd type="arrow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4D69EA" id="Straight Connector 50" o:spid="_x0000_s1026" style="position:absolute;flip:y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.85pt,741.25pt" to="209.3pt,74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" o:allowincell="f">
                <v:stroke dashstyle="1 1" startarrow="open" startarrowwidth="narrow" startarrowlength="short" endarrow="open" endarrowwidth="narrow" endarrowlength="short" endcap="round"/>
              </v:line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7392" behindDoc="0" locked="0" layoutInCell="0" allowOverlap="1" wp14:editId="63DFFCF4">
                <wp:simplePos x="0" y="0"/>
                <wp:positionH relativeFrom="column">
                  <wp:posOffset>2068195</wp:posOffset>
                </wp:positionH>
                <wp:positionV relativeFrom="paragraph">
                  <wp:posOffset>9418320</wp:posOffset>
                </wp:positionV>
                <wp:extent cx="0" cy="91440"/>
                <wp:effectExtent l="0" t="0" r="0" b="0"/>
                <wp:wrapNone/>
                <wp:docPr id="49" name="Straight Connector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9144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0942C" id="Straight Connector 49" o:spid="_x0000_s1026" style="position:absolute;flip: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.85pt,741.6pt" to="162.85pt,7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" o:allowincell="f" strokeweight=".5pt"/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6368" behindDoc="0" locked="0" layoutInCell="0" allowOverlap="1" wp14:editId="22F80C10">
                <wp:simplePos x="0" y="0"/>
                <wp:positionH relativeFrom="column">
                  <wp:posOffset>1997710</wp:posOffset>
                </wp:positionH>
                <wp:positionV relativeFrom="paragraph">
                  <wp:posOffset>9416415</wp:posOffset>
                </wp:positionV>
                <wp:extent cx="182880" cy="365760"/>
                <wp:effectExtent l="0" t="0" r="0" b="0"/>
                <wp:wrapNone/>
                <wp:docPr id="48" name="Flowchart: Delay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82880" cy="365760"/>
                        </a:xfrm>
                        <a:prstGeom prst="flowChartDelay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0B7A06" id="Flowchart: Delay 48" o:spid="_x0000_s1026" type="#_x0000_t135" style="position:absolute;margin-left:157.3pt;margin-top:741.45pt;width:14.4pt;height:28.8pt;rotation:9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" o:allowincell="f"/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5344" behindDoc="0" locked="0" layoutInCell="0" allowOverlap="1" wp14:editId="20F3791D">
                <wp:simplePos x="0" y="0"/>
                <wp:positionH relativeFrom="column">
                  <wp:posOffset>2282190</wp:posOffset>
                </wp:positionH>
                <wp:positionV relativeFrom="paragraph">
                  <wp:posOffset>9507855</wp:posOffset>
                </wp:positionV>
                <wp:extent cx="365760" cy="0"/>
                <wp:effectExtent l="0" t="0" r="0" b="0"/>
                <wp:wrapNone/>
                <wp:docPr id="47" name="Straight Connector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657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013CA3" id="Straight Connector 47" o:spid="_x0000_s1026" style="position:absolute;flip:x y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7pt,748.65pt" to="208.5pt,74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" o:allowincell="f">
                <v:stroke dashstyle="1 1"/>
              </v:line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4320" behindDoc="0" locked="0" layoutInCell="0" allowOverlap="1" wp14:editId="377A02F6">
                <wp:simplePos x="0" y="0"/>
                <wp:positionH relativeFrom="column">
                  <wp:posOffset>1083945</wp:posOffset>
                </wp:positionH>
                <wp:positionV relativeFrom="paragraph">
                  <wp:posOffset>9021445</wp:posOffset>
                </wp:positionV>
                <wp:extent cx="516890" cy="0"/>
                <wp:effectExtent l="0" t="0" r="0" b="0"/>
                <wp:wrapNone/>
                <wp:docPr id="46" name="Straight Connector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-5400000">
                          <a:off x="0" y="0"/>
                          <a:ext cx="51689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 type="arrow" w="sm" len="sm"/>
                          <a:tailEnd type="arrow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A71F2A" id="Straight Connector 46" o:spid="_x0000_s1026" style="position:absolute;rotation:-9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5.35pt,710.35pt" to="126.05pt,7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" o:allowincell="f">
                <v:stroke dashstyle="1 1" startarrow="open" startarrowwidth="narrow" startarrowlength="short" endarrow="open" endarrowwidth="narrow" endarrowlength="short" endcap="round"/>
              </v:line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3296" behindDoc="0" locked="0" layoutInCell="0" allowOverlap="1" wp14:editId="5ED05E66">
                <wp:simplePos x="0" y="0"/>
                <wp:positionH relativeFrom="column">
                  <wp:posOffset>1189990</wp:posOffset>
                </wp:positionH>
                <wp:positionV relativeFrom="paragraph">
                  <wp:posOffset>8945245</wp:posOffset>
                </wp:positionV>
                <wp:extent cx="182880" cy="182880"/>
                <wp:effectExtent l="0" t="0" r="0" b="0"/>
                <wp:wrapNone/>
                <wp:docPr id="45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3661" w:rsidRDefault="007E3661" w:rsidP="007E3661">
                            <w:pPr>
                              <w:jc w:val="center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5" o:spid="_x0000_s1037" type="#_x0000_t202" style="position:absolute;margin-left:93.7pt;margin-top:704.35pt;width:14.4pt;height:14.4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" o:allowincell="f" stroked="f">
                <v:fill opacity="32896f"/>
                <v:textbox inset="0,0,0,0">
                  <w:txbxContent>
                    <w:p w14:paraId="6FEE6771" w14:textId="77777777" w:rsidR="007E3661" w:rsidRDefault="007E3661" w:rsidP="007E3661">
                      <w:pPr>
                        <w:jc w:val="center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2272" behindDoc="0" locked="0" layoutInCell="0" allowOverlap="1" wp14:editId="7AC25062">
                <wp:simplePos x="0" y="0"/>
                <wp:positionH relativeFrom="column">
                  <wp:posOffset>919480</wp:posOffset>
                </wp:positionH>
                <wp:positionV relativeFrom="paragraph">
                  <wp:posOffset>9413875</wp:posOffset>
                </wp:positionV>
                <wp:extent cx="516890" cy="0"/>
                <wp:effectExtent l="0" t="0" r="0" b="0"/>
                <wp:wrapNone/>
                <wp:docPr id="44" name="Straight Connector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689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 type="arrow" w="sm" len="sm"/>
                          <a:tailEnd type="arrow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45A98C" id="Straight Connector 44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.4pt,741.25pt" to="113.1pt,7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" o:allowincell="f">
                <v:stroke dashstyle="1 1" startarrow="open" startarrowwidth="narrow" startarrowlength="short" endarrow="open" endarrowwidth="narrow" endarrowlength="short" endcap="round"/>
              </v:line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1248" behindDoc="0" locked="0" layoutInCell="0" allowOverlap="1" wp14:editId="0B92BDEF">
                <wp:simplePos x="0" y="0"/>
                <wp:positionH relativeFrom="column">
                  <wp:posOffset>1007110</wp:posOffset>
                </wp:positionH>
                <wp:positionV relativeFrom="paragraph">
                  <wp:posOffset>9036685</wp:posOffset>
                </wp:positionV>
                <wp:extent cx="182880" cy="182880"/>
                <wp:effectExtent l="0" t="0" r="0" b="0"/>
                <wp:wrapNone/>
                <wp:docPr id="43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3661" w:rsidRDefault="007E3661" w:rsidP="007E3661">
                            <w:pPr>
                              <w:jc w:val="center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" o:spid="_x0000_s1038" type="#_x0000_t202" style="position:absolute;margin-left:79.3pt;margin-top:711.55pt;width:14.4pt;height:14.4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" o:allowincell="f" stroked="f">
                <v:fill opacity="32896f"/>
                <v:textbox inset="0,0,0,0">
                  <w:txbxContent>
                    <w:p w14:paraId="4E215609" w14:textId="77777777" w:rsidR="007E3661" w:rsidRDefault="007E3661" w:rsidP="007E3661">
                      <w:pPr>
                        <w:jc w:val="center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0224" behindDoc="0" locked="0" layoutInCell="0" allowOverlap="1" wp14:editId="178D36E5">
                <wp:simplePos x="0" y="0"/>
                <wp:positionH relativeFrom="column">
                  <wp:posOffset>1342390</wp:posOffset>
                </wp:positionH>
                <wp:positionV relativeFrom="paragraph">
                  <wp:posOffset>8763000</wp:posOffset>
                </wp:positionV>
                <wp:extent cx="91440" cy="0"/>
                <wp:effectExtent l="0" t="0" r="0" b="0"/>
                <wp:wrapNone/>
                <wp:docPr id="42" name="Straight Connector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144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92C998" id="Straight Connector 42" o:spid="_x0000_s1026" style="position:absolute;flip:x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5.7pt,690pt" to="112.9pt,69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" o:allowincell="f" strokeweight=".5pt"/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9200" behindDoc="0" locked="0" layoutInCell="0" allowOverlap="1" wp14:editId="1F7FA418">
                <wp:simplePos x="0" y="0"/>
                <wp:positionH relativeFrom="column">
                  <wp:posOffset>919480</wp:posOffset>
                </wp:positionH>
                <wp:positionV relativeFrom="paragraph">
                  <wp:posOffset>9413875</wp:posOffset>
                </wp:positionV>
                <wp:extent cx="0" cy="91440"/>
                <wp:effectExtent l="0" t="0" r="0" b="0"/>
                <wp:wrapNone/>
                <wp:docPr id="41" name="Straight Connector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9144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2430EB" id="Straight Connector 41" o:spid="_x0000_s1026" style="position:absolute;flip: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.4pt,741.25pt" to="72.4pt,74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" o:allowincell="f" strokeweight=".5pt"/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 wp14:editId="7EC6E955">
                <wp:simplePos x="0" y="0"/>
                <wp:positionH relativeFrom="column">
                  <wp:posOffset>822960</wp:posOffset>
                </wp:positionH>
                <wp:positionV relativeFrom="paragraph">
                  <wp:posOffset>9416415</wp:posOffset>
                </wp:positionV>
                <wp:extent cx="182880" cy="365760"/>
                <wp:effectExtent l="0" t="0" r="0" b="0"/>
                <wp:wrapNone/>
                <wp:docPr id="40" name="Flowchart: Delay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82880" cy="365760"/>
                        </a:xfrm>
                        <a:prstGeom prst="flowChartDelay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D9714B" id="Flowchart: Delay 40" o:spid="_x0000_s1026" type="#_x0000_t135" style="position:absolute;margin-left:64.8pt;margin-top:741.45pt;width:14.4pt;height:28.8pt;rotation:9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" o:allowincell="f"/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 wp14:editId="2FF2600F">
                <wp:simplePos x="0" y="0"/>
                <wp:positionH relativeFrom="column">
                  <wp:posOffset>1271905</wp:posOffset>
                </wp:positionH>
                <wp:positionV relativeFrom="paragraph">
                  <wp:posOffset>9190990</wp:posOffset>
                </wp:positionV>
                <wp:extent cx="328930" cy="0"/>
                <wp:effectExtent l="0" t="0" r="0" b="0"/>
                <wp:wrapNone/>
                <wp:docPr id="39" name="Straight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 flipH="1">
                          <a:off x="0" y="0"/>
                          <a:ext cx="3289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51BC79" id="Straight Connector 39" o:spid="_x0000_s1026" style="position:absolute;rotation:-90;flip:x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0.15pt,723.7pt" to="126.05pt,7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" o:allowincell="f">
                <v:stroke dashstyle="1 1"/>
              </v:line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6128" behindDoc="0" locked="0" layoutInCell="0" allowOverlap="1" wp14:editId="005BF4CC">
                <wp:simplePos x="0" y="0"/>
                <wp:positionH relativeFrom="column">
                  <wp:posOffset>3266440</wp:posOffset>
                </wp:positionH>
                <wp:positionV relativeFrom="paragraph">
                  <wp:posOffset>8407400</wp:posOffset>
                </wp:positionV>
                <wp:extent cx="182880" cy="365760"/>
                <wp:effectExtent l="0" t="0" r="0" b="0"/>
                <wp:wrapNone/>
                <wp:docPr id="38" name="Flowchart: Delay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5400000">
                          <a:off x="0" y="0"/>
                          <a:ext cx="182880" cy="365760"/>
                        </a:xfrm>
                        <a:prstGeom prst="flowChartDelay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8A1326" id="Flowchart: Delay 38" o:spid="_x0000_s1026" type="#_x0000_t135" style="position:absolute;margin-left:257.2pt;margin-top:662pt;width:14.4pt;height:28.8pt;rotation:-9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" o:allowincell="f"/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5104" behindDoc="0" locked="0" layoutInCell="0" allowOverlap="1" wp14:editId="62CAE550">
                <wp:simplePos x="0" y="0"/>
                <wp:positionH relativeFrom="column">
                  <wp:posOffset>3266440</wp:posOffset>
                </wp:positionH>
                <wp:positionV relativeFrom="paragraph">
                  <wp:posOffset>9416415</wp:posOffset>
                </wp:positionV>
                <wp:extent cx="182880" cy="365760"/>
                <wp:effectExtent l="0" t="0" r="0" b="0"/>
                <wp:wrapNone/>
                <wp:docPr id="37" name="Flowchart: Delay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82880" cy="365760"/>
                        </a:xfrm>
                        <a:prstGeom prst="flowChartDelay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9BDC9C" id="Flowchart: Delay 37" o:spid="_x0000_s1026" type="#_x0000_t135" style="position:absolute;margin-left:257.2pt;margin-top:741.45pt;width:14.4pt;height:28.8pt;rotation:9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" o:allowincell="f"/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0" allowOverlap="1" wp14:editId="1CCC188A">
                <wp:simplePos x="0" y="0"/>
                <wp:positionH relativeFrom="column">
                  <wp:posOffset>1436370</wp:posOffset>
                </wp:positionH>
                <wp:positionV relativeFrom="paragraph">
                  <wp:posOffset>8498840</wp:posOffset>
                </wp:positionV>
                <wp:extent cx="182880" cy="365760"/>
                <wp:effectExtent l="0" t="0" r="0" b="0"/>
                <wp:wrapNone/>
                <wp:docPr id="36" name="Flowchart: Delay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365760"/>
                        </a:xfrm>
                        <a:prstGeom prst="flowChartDelay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B958C2" id="Flowchart: Delay 36" o:spid="_x0000_s1026" type="#_x0000_t135" style="position:absolute;margin-left:113.1pt;margin-top:669.2pt;width:14.4pt;height:28.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" o:allowincell="f"/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3056" behindDoc="0" locked="0" layoutInCell="0" allowOverlap="1" wp14:editId="5CD62C44">
                <wp:simplePos x="0" y="0"/>
                <wp:positionH relativeFrom="column">
                  <wp:posOffset>2104390</wp:posOffset>
                </wp:positionH>
                <wp:positionV relativeFrom="paragraph">
                  <wp:posOffset>9036685</wp:posOffset>
                </wp:positionV>
                <wp:extent cx="182880" cy="140970"/>
                <wp:effectExtent l="0" t="0" r="0" b="0"/>
                <wp:wrapNone/>
                <wp:docPr id="35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" cy="14097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3661" w:rsidRDefault="007E3661" w:rsidP="007E3661">
                            <w:pPr>
                              <w:jc w:val="center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165.7pt;margin-top:711.55pt;width:14.4pt;height:11.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" o:allowincell="f" stroked="f">
                <v:fill opacity="32896f"/>
                <v:textbox inset="0,0,0,0">
                  <w:txbxContent>
                    <w:p w14:paraId="41C7A2A5" w14:textId="77777777" w:rsidR="007E3661" w:rsidRDefault="007E3661" w:rsidP="007E3661">
                      <w:pPr>
                        <w:jc w:val="center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2032" behindDoc="0" locked="0" layoutInCell="0" allowOverlap="1" wp14:editId="1F6D0725">
                <wp:simplePos x="0" y="0"/>
                <wp:positionH relativeFrom="column">
                  <wp:posOffset>1107440</wp:posOffset>
                </wp:positionH>
                <wp:positionV relativeFrom="paragraph">
                  <wp:posOffset>9507855</wp:posOffset>
                </wp:positionV>
                <wp:extent cx="328930" cy="0"/>
                <wp:effectExtent l="0" t="0" r="0" b="0"/>
                <wp:wrapNone/>
                <wp:docPr id="34" name="Straight Connector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H="1">
                          <a:off x="0" y="0"/>
                          <a:ext cx="3289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5ACFDF" id="Straight Connector 34" o:spid="_x0000_s1026" style="position:absolute;rotation:180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7.2pt,748.65pt" to="113.1pt,74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" o:allowincell="f">
                <v:stroke dashstyle="1 1"/>
              </v:line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1008" behindDoc="0" locked="0" layoutInCell="0" allowOverlap="1" wp14:editId="34B7D322">
                <wp:simplePos x="0" y="0"/>
                <wp:positionH relativeFrom="column">
                  <wp:posOffset>5994400</wp:posOffset>
                </wp:positionH>
                <wp:positionV relativeFrom="paragraph">
                  <wp:posOffset>8763000</wp:posOffset>
                </wp:positionV>
                <wp:extent cx="0" cy="845820"/>
                <wp:effectExtent l="0" t="0" r="0" b="0"/>
                <wp:wrapNone/>
                <wp:docPr id="33" name="Straight Connector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84582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 type="arrow" w="sm" len="sm"/>
                          <a:tailEnd type="arrow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5B193F" id="Straight Connector 33" o:spid="_x0000_s1026" style="position:absolute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2pt,690pt" to="472pt,75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" o:allowincell="f">
                <v:stroke dashstyle="1 1" startarrow="open" startarrowwidth="narrow" startarrowlength="short" endarrow="open" endarrowwidth="narrow" endarrowlength="short" endcap="round"/>
              </v:line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9984" behindDoc="0" locked="0" layoutInCell="0" allowOverlap="1" wp14:editId="0B2B9E24">
                <wp:simplePos x="0" y="0"/>
                <wp:positionH relativeFrom="column">
                  <wp:posOffset>6000115</wp:posOffset>
                </wp:positionH>
                <wp:positionV relativeFrom="paragraph">
                  <wp:posOffset>9257030</wp:posOffset>
                </wp:positionV>
                <wp:extent cx="182880" cy="182880"/>
                <wp:effectExtent l="0" t="0" r="0" b="0"/>
                <wp:wrapNone/>
                <wp:docPr id="32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3661" w:rsidRDefault="007E3661" w:rsidP="007E3661">
                            <w:pPr>
                              <w:jc w:val="center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40" type="#_x0000_t202" style="position:absolute;margin-left:472.45pt;margin-top:728.9pt;width:14.4pt;height:14.4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" o:allowincell="f" stroked="f">
                <v:fill opacity="32896f"/>
                <v:textbox inset="0,0,0,0">
                  <w:txbxContent>
                    <w:p w14:paraId="118F4E9D" w14:textId="77777777" w:rsidR="007E3661" w:rsidRDefault="007E3661" w:rsidP="007E3661">
                      <w:pPr>
                        <w:jc w:val="center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8960" behindDoc="0" locked="0" layoutInCell="0" allowOverlap="1" wp14:editId="235E75F0">
                <wp:simplePos x="0" y="0"/>
                <wp:positionH relativeFrom="column">
                  <wp:posOffset>5900420</wp:posOffset>
                </wp:positionH>
                <wp:positionV relativeFrom="paragraph">
                  <wp:posOffset>8763000</wp:posOffset>
                </wp:positionV>
                <wp:extent cx="93980" cy="0"/>
                <wp:effectExtent l="0" t="0" r="0" b="0"/>
                <wp:wrapNone/>
                <wp:docPr id="31" name="Straight Connector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398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3D90DE" id="Straight Connector 31" o:spid="_x0000_s1026" style="position:absolute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4.6pt,690pt" to="472pt,69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" o:allowincell="f" strokeweight=".5pt"/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7936" behindDoc="0" locked="0" layoutInCell="0" allowOverlap="1" wp14:editId="79DF4E21">
                <wp:simplePos x="0" y="0"/>
                <wp:positionH relativeFrom="column">
                  <wp:posOffset>4913630</wp:posOffset>
                </wp:positionH>
                <wp:positionV relativeFrom="paragraph">
                  <wp:posOffset>9770745</wp:posOffset>
                </wp:positionV>
                <wp:extent cx="0" cy="93980"/>
                <wp:effectExtent l="0" t="0" r="0" b="0"/>
                <wp:wrapNone/>
                <wp:docPr id="30" name="Straight Connector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398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0B8FEE" id="Straight Connector 30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6.9pt,769.35pt" to="386.9pt,77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" o:allowincell="f" strokeweight=".5pt"/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6912" behindDoc="0" locked="0" layoutInCell="0" allowOverlap="1" wp14:editId="06C52EF2">
                <wp:simplePos x="0" y="0"/>
                <wp:positionH relativeFrom="column">
                  <wp:posOffset>4390390</wp:posOffset>
                </wp:positionH>
                <wp:positionV relativeFrom="paragraph">
                  <wp:posOffset>9572625</wp:posOffset>
                </wp:positionV>
                <wp:extent cx="182880" cy="182880"/>
                <wp:effectExtent l="0" t="0" r="0" b="0"/>
                <wp:wrapNone/>
                <wp:docPr id="2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3661" w:rsidRDefault="007E3661" w:rsidP="007E3661">
                            <w:pPr>
                              <w:jc w:val="center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41" type="#_x0000_t202" style="position:absolute;margin-left:345.7pt;margin-top:753.75pt;width:14.4pt;height:14.4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" o:allowincell="f" stroked="f">
                <v:fill opacity="32896f"/>
                <v:textbox inset="0,0,0,0">
                  <w:txbxContent>
                    <w:p w14:paraId="404E2933" w14:textId="77777777" w:rsidR="007E3661" w:rsidRDefault="007E3661" w:rsidP="007E3661">
                      <w:pPr>
                        <w:jc w:val="center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0" allowOverlap="1" wp14:editId="55A69D34">
                <wp:simplePos x="0" y="0"/>
                <wp:positionH relativeFrom="column">
                  <wp:posOffset>4161790</wp:posOffset>
                </wp:positionH>
                <wp:positionV relativeFrom="paragraph">
                  <wp:posOffset>9770745</wp:posOffset>
                </wp:positionV>
                <wp:extent cx="0" cy="91440"/>
                <wp:effectExtent l="0" t="0" r="0" b="0"/>
                <wp:wrapNone/>
                <wp:docPr id="28" name="Straight Connector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7FBF65" id="Straight Connector 28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7.7pt,769.35pt" to="327.7pt,77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" o:allowincell="f" strokeweight=".5pt"/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0" allowOverlap="1" wp14:editId="73E9C2EE">
                <wp:simplePos x="0" y="0"/>
                <wp:positionH relativeFrom="column">
                  <wp:posOffset>5618480</wp:posOffset>
                </wp:positionH>
                <wp:positionV relativeFrom="paragraph">
                  <wp:posOffset>7877810</wp:posOffset>
                </wp:positionV>
                <wp:extent cx="281940" cy="657860"/>
                <wp:effectExtent l="0" t="0" r="0" b="0"/>
                <wp:wrapNone/>
                <wp:docPr id="27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940" cy="657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5AED5A" id="Rectangle 27" o:spid="_x0000_s1026" style="position:absolute;margin-left:442.4pt;margin-top:620.3pt;width:22.2pt;height:51.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" o:allowincell="f"/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3840" behindDoc="0" locked="0" layoutInCell="0" allowOverlap="1" wp14:editId="69E82C01">
                <wp:simplePos x="0" y="0"/>
                <wp:positionH relativeFrom="column">
                  <wp:posOffset>4020820</wp:posOffset>
                </wp:positionH>
                <wp:positionV relativeFrom="paragraph">
                  <wp:posOffset>8809990</wp:posOffset>
                </wp:positionV>
                <wp:extent cx="281940" cy="657860"/>
                <wp:effectExtent l="0" t="0" r="0" b="0"/>
                <wp:wrapNone/>
                <wp:docPr id="26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940" cy="657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012646" id="Rectangle 26" o:spid="_x0000_s1026" style="position:absolute;margin-left:316.6pt;margin-top:693.7pt;width:22.2pt;height:51.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" o:allowincell="f"/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0" allowOverlap="1" wp14:editId="0AED12D6">
                <wp:simplePos x="0" y="0"/>
                <wp:positionH relativeFrom="column">
                  <wp:posOffset>5618480</wp:posOffset>
                </wp:positionH>
                <wp:positionV relativeFrom="paragraph">
                  <wp:posOffset>9026525</wp:posOffset>
                </wp:positionV>
                <wp:extent cx="281940" cy="657860"/>
                <wp:effectExtent l="0" t="0" r="0" b="0"/>
                <wp:wrapNone/>
                <wp:docPr id="25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940" cy="657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7EC1D7" id="Rectangle 25" o:spid="_x0000_s1026" style="position:absolute;margin-left:442.4pt;margin-top:710.75pt;width:22.2pt;height:51.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" o:allowincell="f"/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0" allowOverlap="1" wp14:editId="43F84182">
                <wp:simplePos x="0" y="0"/>
                <wp:positionH relativeFrom="column">
                  <wp:posOffset>4772660</wp:posOffset>
                </wp:positionH>
                <wp:positionV relativeFrom="paragraph">
                  <wp:posOffset>8809990</wp:posOffset>
                </wp:positionV>
                <wp:extent cx="281940" cy="657860"/>
                <wp:effectExtent l="0" t="0" r="0" b="0"/>
                <wp:wrapNone/>
                <wp:docPr id="24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940" cy="657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74520D" id="Rectangle 24" o:spid="_x0000_s1026" style="position:absolute;margin-left:375.8pt;margin-top:693.7pt;width:22.2pt;height:51.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" o:allowincell="f"/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0" allowOverlap="1" wp14:editId="25F5E0AF">
                <wp:simplePos x="0" y="0"/>
                <wp:positionH relativeFrom="column">
                  <wp:posOffset>3104515</wp:posOffset>
                </wp:positionH>
                <wp:positionV relativeFrom="paragraph">
                  <wp:posOffset>9021445</wp:posOffset>
                </wp:positionV>
                <wp:extent cx="516890" cy="0"/>
                <wp:effectExtent l="0" t="0" r="0" b="0"/>
                <wp:wrapNone/>
                <wp:docPr id="23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-5400000">
                          <a:off x="0" y="0"/>
                          <a:ext cx="51689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 type="arrow" w="sm" len="sm"/>
                          <a:tailEnd type="arrow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A5FBE1" id="Straight Connector 23" o:spid="_x0000_s1026" style="position:absolute;rotation:-9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4.45pt,710.35pt" to="285.15pt,7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" o:allowincell="f">
                <v:stroke dashstyle="1 1" startarrow="open" startarrowwidth="narrow" startarrowlength="short" endarrow="open" endarrowwidth="narrow" endarrowlength="short" endcap="round"/>
              </v:line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0" allowOverlap="1" wp14:editId="64B965D9">
                <wp:simplePos x="0" y="0"/>
                <wp:positionH relativeFrom="column">
                  <wp:posOffset>3384550</wp:posOffset>
                </wp:positionH>
                <wp:positionV relativeFrom="paragraph">
                  <wp:posOffset>9036685</wp:posOffset>
                </wp:positionV>
                <wp:extent cx="182880" cy="182880"/>
                <wp:effectExtent l="0" t="0" r="0" b="0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3661" w:rsidRDefault="007E3661" w:rsidP="007E3661">
                            <w:pPr>
                              <w:jc w:val="center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266.5pt;margin-top:711.55pt;width:14.4pt;height:14.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" o:allowincell="f" stroked="f">
                <v:fill opacity="32896f"/>
                <v:textbox inset="0,0,0,0">
                  <w:txbxContent>
                    <w:p w14:paraId="09594239" w14:textId="77777777" w:rsidR="007E3661" w:rsidRDefault="007E3661" w:rsidP="007E3661">
                      <w:pPr>
                        <w:jc w:val="center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0" allowOverlap="1" wp14:editId="37853297">
                <wp:simplePos x="0" y="0"/>
                <wp:positionH relativeFrom="column">
                  <wp:posOffset>2561590</wp:posOffset>
                </wp:positionH>
                <wp:positionV relativeFrom="paragraph">
                  <wp:posOffset>8945245</wp:posOffset>
                </wp:positionV>
                <wp:extent cx="401955" cy="230505"/>
                <wp:effectExtent l="0" t="0" r="0" b="0"/>
                <wp:wrapNone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955" cy="2305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3661" w:rsidRDefault="007E3661" w:rsidP="007E3661">
                            <w:r>
                              <w:t>120°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43" type="#_x0000_t202" style="position:absolute;margin-left:201.7pt;margin-top:704.35pt;width:31.65pt;height:18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" o:allowincell="f" stroked="f">
                <v:fill opacity="32896f"/>
                <v:textbox inset="0,0,0,0">
                  <w:txbxContent>
                    <w:p w14:paraId="6F401B03" w14:textId="77777777" w:rsidR="007E3661" w:rsidRDefault="007E3661" w:rsidP="007E3661">
                      <w:r>
                        <w:t>120°</w:t>
                      </w:r>
                    </w:p>
                  </w:txbxContent>
                </v:textbox>
              </v:shape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0" allowOverlap="1" wp14:editId="0BF28EE5">
                <wp:simplePos x="0" y="0"/>
                <wp:positionH relativeFrom="column">
                  <wp:posOffset>2564130</wp:posOffset>
                </wp:positionH>
                <wp:positionV relativeFrom="paragraph">
                  <wp:posOffset>9243695</wp:posOffset>
                </wp:positionV>
                <wp:extent cx="244475" cy="183515"/>
                <wp:effectExtent l="0" t="0" r="0" b="0"/>
                <wp:wrapNone/>
                <wp:docPr id="20" name="Freeform: 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4475" cy="183515"/>
                        </a:xfrm>
                        <a:custGeom>
                          <a:avLst/>
                          <a:gdLst>
                            <a:gd name="G0" fmla="+- 11000 0 0"/>
                            <a:gd name="G1" fmla="+- 21600 0 0"/>
                            <a:gd name="G2" fmla="+- 21600 0 0"/>
                            <a:gd name="T0" fmla="*/ 0 w 32600"/>
                            <a:gd name="T1" fmla="*/ 3011 h 21600"/>
                            <a:gd name="T2" fmla="*/ 32600 w 32600"/>
                            <a:gd name="T3" fmla="*/ 21600 h 21600"/>
                            <a:gd name="T4" fmla="*/ 11000 w 32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32600" h="21600" fill="none" extrusionOk="0">
                              <a:moveTo>
                                <a:pt x="-1" y="3010"/>
                              </a:moveTo>
                              <a:cubicBezTo>
                                <a:pt x="3330" y="1039"/>
                                <a:pt x="7129" y="0"/>
                                <a:pt x="11000" y="0"/>
                              </a:cubicBezTo>
                              <a:cubicBezTo>
                                <a:pt x="22929" y="0"/>
                                <a:pt x="32600" y="9670"/>
                                <a:pt x="32600" y="21600"/>
                              </a:cubicBezTo>
                            </a:path>
                            <a:path w="32600" h="21600" stroke="0" extrusionOk="0">
                              <a:moveTo>
                                <a:pt x="-1" y="3010"/>
                              </a:moveTo>
                              <a:cubicBezTo>
                                <a:pt x="3330" y="1039"/>
                                <a:pt x="7129" y="0"/>
                                <a:pt x="11000" y="0"/>
                              </a:cubicBezTo>
                              <a:cubicBezTo>
                                <a:pt x="22929" y="0"/>
                                <a:pt x="32600" y="9670"/>
                                <a:pt x="32600" y="21600"/>
                              </a:cubicBezTo>
                              <a:lnTo>
                                <a:pt x="1100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6B9813" id="Freeform: Shape 20" o:spid="_x0000_s1026" style="position:absolute;margin-left:201.9pt;margin-top:727.85pt;width:19.25pt;height:14.4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2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" o:allowincell="f" path="m-1,3010nfc3330,1039,7129,,11000,,22929,,32600,9670,32600,21600em-1,3010nsc3330,1039,7129,,11000,,22929,,32600,9670,32600,21600r-21600,l-1,3010xe" filled="f">
                <v:stroke dashstyle="1 1" endcap="round"/>
                <v:path arrowok="t" o:extrusionok="f" o:connecttype="custom" o:connectlocs="0,25582;244475,183515;82492,183515" o:connectangles="0,0,0"/>
              </v:shape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0" allowOverlap="1" wp14:editId="736097F8">
                <wp:simplePos x="0" y="0"/>
                <wp:positionH relativeFrom="column">
                  <wp:posOffset>2149475</wp:posOffset>
                </wp:positionH>
                <wp:positionV relativeFrom="paragraph">
                  <wp:posOffset>9083675</wp:posOffset>
                </wp:positionV>
                <wp:extent cx="548640" cy="635"/>
                <wp:effectExtent l="0" t="0" r="0" b="0"/>
                <wp:wrapNone/>
                <wp:docPr id="19" name="Straight Connector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-7333694">
                          <a:off x="0" y="0"/>
                          <a:ext cx="548640" cy="635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 type="arrow" w="sm" len="sm"/>
                          <a:tailEnd type="arrow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383005" id="Straight Connector 19" o:spid="_x0000_s1026" style="position:absolute;rotation:-8010349fd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9.25pt,715.25pt" to="212.45pt,7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" o:allowincell="f">
                <v:stroke dashstyle="1 1" startarrow="open" startarrowwidth="narrow" startarrowlength="short" endarrow="open" endarrowwidth="narrow" endarrowlength="short" endcap="round"/>
              </v:line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0" allowOverlap="1" wp14:editId="5BB2E873">
                <wp:simplePos x="0" y="0"/>
                <wp:positionH relativeFrom="column">
                  <wp:posOffset>2253615</wp:posOffset>
                </wp:positionH>
                <wp:positionV relativeFrom="paragraph">
                  <wp:posOffset>8908415</wp:posOffset>
                </wp:positionV>
                <wp:extent cx="91440" cy="635"/>
                <wp:effectExtent l="0" t="0" r="0" b="0"/>
                <wp:wrapNone/>
                <wp:docPr id="18" name="Straight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9740872" flipH="1">
                          <a:off x="0" y="0"/>
                          <a:ext cx="91440" cy="63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FF2E5A" id="Straight Connector 18" o:spid="_x0000_s1026" style="position:absolute;rotation:2030664fd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45pt,701.45pt" to="184.65pt,70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" o:allowincell="f" strokeweight=".5pt"/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 wp14:editId="798C5838">
                <wp:simplePos x="0" y="0"/>
                <wp:positionH relativeFrom="column">
                  <wp:posOffset>2352040</wp:posOffset>
                </wp:positionH>
                <wp:positionV relativeFrom="paragraph">
                  <wp:posOffset>9189085</wp:posOffset>
                </wp:positionV>
                <wp:extent cx="393065" cy="6985"/>
                <wp:effectExtent l="0" t="0" r="0" b="0"/>
                <wp:wrapNone/>
                <wp:docPr id="17" name="Straight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-7346760">
                          <a:off x="0" y="0"/>
                          <a:ext cx="393065" cy="69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265528" id="Straight Connector 17" o:spid="_x0000_s1026" style="position:absolute;rotation:-8024621fd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5.2pt,723.55pt" to="216.15pt,7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" o:allowincell="f">
                <v:stroke dashstyle="1 1"/>
              </v:line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 wp14:editId="18215162">
                <wp:simplePos x="0" y="0"/>
                <wp:positionH relativeFrom="column">
                  <wp:posOffset>2329180</wp:posOffset>
                </wp:positionH>
                <wp:positionV relativeFrom="paragraph">
                  <wp:posOffset>8498840</wp:posOffset>
                </wp:positionV>
                <wp:extent cx="182880" cy="365760"/>
                <wp:effectExtent l="0" t="0" r="0" b="0"/>
                <wp:wrapNone/>
                <wp:docPr id="16" name="Flowchart: Delay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1933109">
                          <a:off x="0" y="0"/>
                          <a:ext cx="182880" cy="365760"/>
                        </a:xfrm>
                        <a:prstGeom prst="flowChartDelay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C87E43" id="Flowchart: Delay 16" o:spid="_x0000_s1026" type="#_x0000_t135" style="position:absolute;margin-left:183.4pt;margin-top:669.2pt;width:14.4pt;height:28.8pt;rotation:-2111471fd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" o:allowincell="f"/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 wp14:editId="513BEBF3">
                <wp:simplePos x="0" y="0"/>
                <wp:positionH relativeFrom="column">
                  <wp:posOffset>2068195</wp:posOffset>
                </wp:positionH>
                <wp:positionV relativeFrom="paragraph">
                  <wp:posOffset>9413875</wp:posOffset>
                </wp:positionV>
                <wp:extent cx="589915" cy="4445"/>
                <wp:effectExtent l="0" t="0" r="0" b="0"/>
                <wp:wrapNone/>
                <wp:docPr id="15" name="Straight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89915" cy="4445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 type="arrow" w="sm" len="sm"/>
                          <a:tailEnd type="arrow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F6DFB0" id="Straight Connector 15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.85pt,741.25pt" to="209.3pt,74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" o:allowincell="f">
                <v:stroke dashstyle="1 1" startarrow="open" startarrowwidth="narrow" startarrowlength="short" endarrow="open" endarrowwidth="narrow" endarrowlength="short" endcap="round"/>
              </v:line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 wp14:editId="02D7B0D5">
                <wp:simplePos x="0" y="0"/>
                <wp:positionH relativeFrom="column">
                  <wp:posOffset>2068195</wp:posOffset>
                </wp:positionH>
                <wp:positionV relativeFrom="paragraph">
                  <wp:posOffset>9418320</wp:posOffset>
                </wp:positionV>
                <wp:extent cx="0" cy="91440"/>
                <wp:effectExtent l="0" t="0" r="0" b="0"/>
                <wp:wrapNone/>
                <wp:docPr id="14" name="Straight Connecto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9144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50EBBC" id="Straight Connector 14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.85pt,741.6pt" to="162.85pt,7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" o:allowincell="f" strokeweight=".5pt"/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editId="27A78FE8">
                <wp:simplePos x="0" y="0"/>
                <wp:positionH relativeFrom="column">
                  <wp:posOffset>1997710</wp:posOffset>
                </wp:positionH>
                <wp:positionV relativeFrom="paragraph">
                  <wp:posOffset>9416415</wp:posOffset>
                </wp:positionV>
                <wp:extent cx="182880" cy="365760"/>
                <wp:effectExtent l="0" t="0" r="0" b="0"/>
                <wp:wrapNone/>
                <wp:docPr id="13" name="Flowchart: Delay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82880" cy="365760"/>
                        </a:xfrm>
                        <a:prstGeom prst="flowChartDelay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030DFB" id="Flowchart: Delay 13" o:spid="_x0000_s1026" type="#_x0000_t135" style="position:absolute;margin-left:157.3pt;margin-top:741.45pt;width:14.4pt;height:28.8pt;rotation:9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" o:allowincell="f"/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 wp14:editId="6248776C">
                <wp:simplePos x="0" y="0"/>
                <wp:positionH relativeFrom="column">
                  <wp:posOffset>2282190</wp:posOffset>
                </wp:positionH>
                <wp:positionV relativeFrom="paragraph">
                  <wp:posOffset>9507855</wp:posOffset>
                </wp:positionV>
                <wp:extent cx="365760" cy="0"/>
                <wp:effectExtent l="0" t="0" r="0" b="0"/>
                <wp:wrapNone/>
                <wp:docPr id="12" name="Straight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657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EF6E9A" id="Straight Connector 12" o:spid="_x0000_s1026" style="position:absolute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7pt,748.65pt" to="208.5pt,74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" o:allowincell="f">
                <v:stroke dashstyle="1 1"/>
              </v:line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editId="111A474C">
                <wp:simplePos x="0" y="0"/>
                <wp:positionH relativeFrom="column">
                  <wp:posOffset>1083945</wp:posOffset>
                </wp:positionH>
                <wp:positionV relativeFrom="paragraph">
                  <wp:posOffset>9021445</wp:posOffset>
                </wp:positionV>
                <wp:extent cx="516890" cy="0"/>
                <wp:effectExtent l="0" t="0" r="0" b="0"/>
                <wp:wrapNone/>
                <wp:docPr id="11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-5400000">
                          <a:off x="0" y="0"/>
                          <a:ext cx="51689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 type="arrow" w="sm" len="sm"/>
                          <a:tailEnd type="arrow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9C3C4A" id="Straight Connector 11" o:spid="_x0000_s1026" style="position:absolute;rotation:-9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5.35pt,710.35pt" to="126.05pt,7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" o:allowincell="f">
                <v:stroke dashstyle="1 1" startarrow="open" startarrowwidth="narrow" startarrowlength="short" endarrow="open" endarrowwidth="narrow" endarrowlength="short" endcap="round"/>
              </v:line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editId="382DF904">
                <wp:simplePos x="0" y="0"/>
                <wp:positionH relativeFrom="column">
                  <wp:posOffset>1189990</wp:posOffset>
                </wp:positionH>
                <wp:positionV relativeFrom="paragraph">
                  <wp:posOffset>8945245</wp:posOffset>
                </wp:positionV>
                <wp:extent cx="182880" cy="182880"/>
                <wp:effectExtent l="0" t="0" r="0" b="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3661" w:rsidRDefault="007E3661" w:rsidP="007E3661">
                            <w:pPr>
                              <w:jc w:val="center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44" type="#_x0000_t202" style="position:absolute;margin-left:93.7pt;margin-top:704.35pt;width:14.4pt;height:14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" o:allowincell="f" stroked="f">
                <v:fill opacity="32896f"/>
                <v:textbox inset="0,0,0,0">
                  <w:txbxContent>
                    <w:p w14:paraId="5E43EF4C" w14:textId="77777777" w:rsidR="007E3661" w:rsidRDefault="007E3661" w:rsidP="007E3661">
                      <w:pPr>
                        <w:jc w:val="center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editId="56B6D017">
                <wp:simplePos x="0" y="0"/>
                <wp:positionH relativeFrom="column">
                  <wp:posOffset>919480</wp:posOffset>
                </wp:positionH>
                <wp:positionV relativeFrom="paragraph">
                  <wp:posOffset>9413875</wp:posOffset>
                </wp:positionV>
                <wp:extent cx="516890" cy="0"/>
                <wp:effectExtent l="0" t="0" r="0" b="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689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 type="arrow" w="sm" len="sm"/>
                          <a:tailEnd type="arrow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DEE60B" id="Straight Connector 9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.4pt,741.25pt" to="113.1pt,7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" o:allowincell="f">
                <v:stroke dashstyle="1 1" startarrow="open" startarrowwidth="narrow" startarrowlength="short" endarrow="open" endarrowwidth="narrow" endarrowlength="short" endcap="round"/>
              </v:line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editId="3E59E0B1">
                <wp:simplePos x="0" y="0"/>
                <wp:positionH relativeFrom="column">
                  <wp:posOffset>1007110</wp:posOffset>
                </wp:positionH>
                <wp:positionV relativeFrom="paragraph">
                  <wp:posOffset>9036685</wp:posOffset>
                </wp:positionV>
                <wp:extent cx="182880" cy="182880"/>
                <wp:effectExtent l="0" t="0" r="0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3661" w:rsidRDefault="007E3661" w:rsidP="007E3661">
                            <w:pPr>
                              <w:jc w:val="center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45" type="#_x0000_t202" style="position:absolute;margin-left:79.3pt;margin-top:711.55pt;width:14.4pt;height:14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" o:allowincell="f" stroked="f">
                <v:fill opacity="32896f"/>
                <v:textbox inset="0,0,0,0">
                  <w:txbxContent>
                    <w:p w14:paraId="0307D35B" w14:textId="77777777" w:rsidR="007E3661" w:rsidRDefault="007E3661" w:rsidP="007E3661">
                      <w:pPr>
                        <w:jc w:val="center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editId="190DB414">
                <wp:simplePos x="0" y="0"/>
                <wp:positionH relativeFrom="column">
                  <wp:posOffset>1342390</wp:posOffset>
                </wp:positionH>
                <wp:positionV relativeFrom="paragraph">
                  <wp:posOffset>8763000</wp:posOffset>
                </wp:positionV>
                <wp:extent cx="91440" cy="0"/>
                <wp:effectExtent l="0" t="0" r="0" b="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144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32B624" id="Straight Connector 7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5.7pt,690pt" to="112.9pt,69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" o:allowincell="f" strokeweight=".5pt"/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editId="3DC22B92">
                <wp:simplePos x="0" y="0"/>
                <wp:positionH relativeFrom="column">
                  <wp:posOffset>919480</wp:posOffset>
                </wp:positionH>
                <wp:positionV relativeFrom="paragraph">
                  <wp:posOffset>9413875</wp:posOffset>
                </wp:positionV>
                <wp:extent cx="0" cy="91440"/>
                <wp:effectExtent l="0" t="0" r="0" b="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9144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A24155" id="Straight Connector 6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.4pt,741.25pt" to="72.4pt,74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" o:allowincell="f" strokeweight=".5pt"/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editId="5D0E64BE">
                <wp:simplePos x="0" y="0"/>
                <wp:positionH relativeFrom="column">
                  <wp:posOffset>822960</wp:posOffset>
                </wp:positionH>
                <wp:positionV relativeFrom="paragraph">
                  <wp:posOffset>9416415</wp:posOffset>
                </wp:positionV>
                <wp:extent cx="182880" cy="365760"/>
                <wp:effectExtent l="0" t="0" r="0" b="0"/>
                <wp:wrapNone/>
                <wp:docPr id="5" name="Flowchart: Delay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82880" cy="365760"/>
                        </a:xfrm>
                        <a:prstGeom prst="flowChartDelay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921D78" id="Flowchart: Delay 5" o:spid="_x0000_s1026" type="#_x0000_t135" style="position:absolute;margin-left:64.8pt;margin-top:741.45pt;width:14.4pt;height:28.8pt;rotation: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" o:allowincell="f"/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editId="0C3BABA9">
                <wp:simplePos x="0" y="0"/>
                <wp:positionH relativeFrom="column">
                  <wp:posOffset>1271905</wp:posOffset>
                </wp:positionH>
                <wp:positionV relativeFrom="paragraph">
                  <wp:posOffset>9190990</wp:posOffset>
                </wp:positionV>
                <wp:extent cx="328930" cy="0"/>
                <wp:effectExtent l="0" t="0" r="0" b="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 flipH="1">
                          <a:off x="0" y="0"/>
                          <a:ext cx="3289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6F84B1" id="Straight Connector 4" o:spid="_x0000_s1026" style="position:absolute;rotation:-90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0.15pt,723.7pt" to="126.05pt,7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" o:allowincell="f">
                <v:stroke dashstyle="1 1"/>
              </v:line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editId="683535AE">
                <wp:simplePos x="0" y="0"/>
                <wp:positionH relativeFrom="column">
                  <wp:posOffset>3266440</wp:posOffset>
                </wp:positionH>
                <wp:positionV relativeFrom="paragraph">
                  <wp:posOffset>8407400</wp:posOffset>
                </wp:positionV>
                <wp:extent cx="182880" cy="365760"/>
                <wp:effectExtent l="0" t="0" r="0" b="0"/>
                <wp:wrapNone/>
                <wp:docPr id="3" name="Flowchart: Dela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5400000">
                          <a:off x="0" y="0"/>
                          <a:ext cx="182880" cy="365760"/>
                        </a:xfrm>
                        <a:prstGeom prst="flowChartDelay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8B8618" id="Flowchart: Delay 3" o:spid="_x0000_s1026" type="#_x0000_t135" style="position:absolute;margin-left:257.2pt;margin-top:662pt;width:14.4pt;height:28.8pt;rotation:-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" o:allowincell="f"/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editId="5C593265">
                <wp:simplePos x="0" y="0"/>
                <wp:positionH relativeFrom="column">
                  <wp:posOffset>3266440</wp:posOffset>
                </wp:positionH>
                <wp:positionV relativeFrom="paragraph">
                  <wp:posOffset>9416415</wp:posOffset>
                </wp:positionV>
                <wp:extent cx="182880" cy="365760"/>
                <wp:effectExtent l="0" t="0" r="0" b="0"/>
                <wp:wrapNone/>
                <wp:docPr id="2" name="Flowchart: Delay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82880" cy="365760"/>
                        </a:xfrm>
                        <a:prstGeom prst="flowChartDelay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556D75" id="Flowchart: Delay 2" o:spid="_x0000_s1026" type="#_x0000_t135" style="position:absolute;margin-left:257.2pt;margin-top:741.45pt;width:14.4pt;height:28.8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" o:allowincell="f"/>
            </w:pict>
          </mc:Fallback>
        </mc:AlternateContent>
      </w:r>
      <w:r w:rsidR="007E366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editId="64EF32E4">
                <wp:simplePos x="0" y="0"/>
                <wp:positionH relativeFrom="column">
                  <wp:posOffset>1436370</wp:posOffset>
                </wp:positionH>
                <wp:positionV relativeFrom="paragraph">
                  <wp:posOffset>8498840</wp:posOffset>
                </wp:positionV>
                <wp:extent cx="182880" cy="365760"/>
                <wp:effectExtent l="0" t="0" r="0" b="0"/>
                <wp:wrapNone/>
                <wp:docPr id="1" name="Flowchart: Dela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365760"/>
                        </a:xfrm>
                        <a:prstGeom prst="flowChartDelay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D7B64C" id="Flowchart: Delay 1" o:spid="_x0000_s1026" type="#_x0000_t135" style="position:absolute;margin-left:113.1pt;margin-top:669.2pt;width:14.4pt;height:28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" o:allowincell="f"/>
            </w:pict>
          </mc:Fallback>
        </mc:AlternateContent>
      </w:r>
    </w:p>
    <w:p w:rsidR="007E3661" w:rsidRDefault="007E3661" w:rsidP="0054286D">
      <w:pPr>
        <w:spacing w:after="120"/>
      </w:pPr>
    </w:p>
    <w:p w:rsidR="007E3661" w:rsidRDefault="00861B6F" w:rsidP="0054286D">
      <w:pPr>
        <w:spacing w:after="120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00643D4C" wp14:editId="47804BBD">
                <wp:simplePos x="0" y="0"/>
                <wp:positionH relativeFrom="column">
                  <wp:posOffset>4982845</wp:posOffset>
                </wp:positionH>
                <wp:positionV relativeFrom="paragraph">
                  <wp:posOffset>214630</wp:posOffset>
                </wp:positionV>
                <wp:extent cx="196850" cy="0"/>
                <wp:effectExtent l="0" t="0" r="12700" b="19050"/>
                <wp:wrapNone/>
                <wp:docPr id="100" name="Straight Connector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6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16506C" id="Straight Connector 100" o:spid="_x0000_s1026" style="position:absolute;flip:x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2.35pt,16.9pt" to="407.8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" strokecolor="#5b9bd5 [3204]" strokeweight=".5pt">
                <v:stroke joinstyle="miter"/>
              </v:line>
            </w:pict>
          </mc:Fallback>
        </mc:AlternateContent>
      </w:r>
    </w:p>
    <w:p w:rsidR="007E3661" w:rsidRDefault="00F44B63" w:rsidP="0054286D">
      <w:pPr>
        <w:spacing w:after="120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4496" behindDoc="0" locked="0" layoutInCell="0" allowOverlap="1" wp14:anchorId="1CFA8A0D" wp14:editId="1119EA66">
                <wp:simplePos x="0" y="0"/>
                <wp:positionH relativeFrom="column">
                  <wp:posOffset>5357495</wp:posOffset>
                </wp:positionH>
                <wp:positionV relativeFrom="paragraph">
                  <wp:posOffset>11430</wp:posOffset>
                </wp:positionV>
                <wp:extent cx="0" cy="1104900"/>
                <wp:effectExtent l="76200" t="38100" r="57150" b="57150"/>
                <wp:wrapNone/>
                <wp:docPr id="97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10490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prstDash val="solid"/>
                          <a:round/>
                          <a:headEnd type="arrow" w="sm" len="sm"/>
                          <a:tailEnd type="arrow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CF5636" id="Line 36" o:spid="_x0000_s1026" style="position:absolute;flip:x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1.85pt,.9pt" to="421.85pt,8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" o:allowincell="f" strokecolor="#8eaadb [1944]">
                <v:stroke startarrow="open" startarrowwidth="narrow" startarrowlength="short" endarrow="open" endarrowwidth="narrow" endarrowlength="short" endcap="round"/>
              </v:line>
            </w:pict>
          </mc:Fallback>
        </mc:AlternateContent>
      </w:r>
      <w:r w:rsidR="001315C3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03082EA8" wp14:editId="4C86F313">
                <wp:simplePos x="0" y="0"/>
                <wp:positionH relativeFrom="column">
                  <wp:posOffset>683895</wp:posOffset>
                </wp:positionH>
                <wp:positionV relativeFrom="paragraph">
                  <wp:posOffset>138430</wp:posOffset>
                </wp:positionV>
                <wp:extent cx="6350" cy="819150"/>
                <wp:effectExtent l="76200" t="38100" r="69850" b="57150"/>
                <wp:wrapNone/>
                <wp:docPr id="104" name="Straight Connector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819150"/>
                        </a:xfrm>
                        <a:prstGeom prst="line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7E9043" id="Straight Connector 104" o:spid="_x0000_s1026" style="position:absolute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85pt,10.9pt" to="54.35pt,7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" strokecolor="#5b9bd5 [3204]" strokeweight=".5pt">
                <v:stroke startarrow="block" endarrow="block" joinstyle="miter"/>
              </v:line>
            </w:pict>
          </mc:Fallback>
        </mc:AlternateContent>
      </w:r>
    </w:p>
    <w:p w:rsidR="007E3661" w:rsidRDefault="007E3661" w:rsidP="0054286D">
      <w:pPr>
        <w:spacing w:after="120"/>
      </w:pPr>
    </w:p>
    <w:p w:rsidR="007E3661" w:rsidRDefault="00ED2714" w:rsidP="0054286D">
      <w:pPr>
        <w:spacing w:after="120"/>
      </w:pPr>
      <w:r w:rsidRPr="00B27A0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5040" behindDoc="0" locked="0" layoutInCell="0" allowOverlap="1" wp14:anchorId="1A06B968" wp14:editId="65EBFA36">
                <wp:simplePos x="0" y="0"/>
                <wp:positionH relativeFrom="column">
                  <wp:posOffset>355600</wp:posOffset>
                </wp:positionH>
                <wp:positionV relativeFrom="paragraph">
                  <wp:posOffset>180975</wp:posOffset>
                </wp:positionV>
                <wp:extent cx="182880" cy="182880"/>
                <wp:effectExtent l="0" t="0" r="7620" b="7620"/>
                <wp:wrapNone/>
                <wp:docPr id="77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7A02" w:rsidRDefault="00B27A02" w:rsidP="00B27A02">
                            <w:pPr>
                              <w:jc w:val="center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06B968" id="Text Box 9" o:spid="_x0000_s1046" type="#_x0000_t202" style="position:absolute;margin-left:28pt;margin-top:14.25pt;width:14.4pt;height:14.4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" o:allowincell="f" stroked="f">
                <v:fill opacity="32896f"/>
                <v:textbox inset="0,0,0,0">
                  <w:txbxContent>
                    <w:p w14:paraId="7F9F3719" w14:textId="77777777" w:rsidR="00B27A02" w:rsidRDefault="00B27A02" w:rsidP="00B27A02">
                      <w:pPr>
                        <w:jc w:val="center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</w:p>
    <w:p w:rsidR="007E3661" w:rsidRDefault="00ED2714" w:rsidP="0054286D">
      <w:pPr>
        <w:spacing w:after="120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6EAB6E8A" wp14:editId="51986E54">
                <wp:simplePos x="0" y="0"/>
                <wp:positionH relativeFrom="column">
                  <wp:posOffset>283845</wp:posOffset>
                </wp:positionH>
                <wp:positionV relativeFrom="paragraph">
                  <wp:posOffset>164465</wp:posOffset>
                </wp:positionV>
                <wp:extent cx="488950" cy="6350"/>
                <wp:effectExtent l="38100" t="76200" r="25400" b="88900"/>
                <wp:wrapNone/>
                <wp:docPr id="105" name="Straight Connector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88950" cy="6350"/>
                        </a:xfrm>
                        <a:prstGeom prst="line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A850FD" id="Straight Connector 105" o:spid="_x0000_s1026" style="position:absolute;flip:y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.35pt,12.95pt" to="60.8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" strokecolor="#5b9bd5 [3204]" strokeweight=".5pt">
                <v:stroke startarrow="block" endarrow="block" joinstyle="miter"/>
              </v:line>
            </w:pict>
          </mc:Fallback>
        </mc:AlternateContent>
      </w:r>
    </w:p>
    <w:p w:rsidR="00D80963" w:rsidRDefault="00861B6F" w:rsidP="0054286D">
      <w:pPr>
        <w:spacing w:after="120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13F5F9F7" wp14:editId="0166BE5A">
                <wp:simplePos x="0" y="0"/>
                <wp:positionH relativeFrom="column">
                  <wp:posOffset>3554095</wp:posOffset>
                </wp:positionH>
                <wp:positionV relativeFrom="paragraph">
                  <wp:posOffset>113665</wp:posOffset>
                </wp:positionV>
                <wp:extent cx="736600" cy="0"/>
                <wp:effectExtent l="38100" t="76200" r="25400" b="95250"/>
                <wp:wrapNone/>
                <wp:docPr id="103" name="Straight Connector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6600" cy="0"/>
                        </a:xfrm>
                        <a:prstGeom prst="line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75869B" id="Straight Connector 103" o:spid="_x0000_s1026" style="position:absolute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9.85pt,8.95pt" to="337.8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" strokecolor="#5b9bd5 [3204]" strokeweight=".5pt">
                <v:stroke startarrow="block" endarrow="block" joinstyle="miter"/>
              </v:line>
            </w:pict>
          </mc:Fallback>
        </mc:AlternateContent>
      </w:r>
    </w:p>
    <w:p w:rsidR="00B27A02" w:rsidRDefault="00B27A02" w:rsidP="0054286D">
      <w:pPr>
        <w:spacing w:after="120"/>
      </w:pPr>
    </w:p>
    <w:p w:rsidR="00B27A02" w:rsidRDefault="00EB5B5A" w:rsidP="0054286D">
      <w:pPr>
        <w:spacing w:after="120"/>
      </w:pPr>
      <w:r>
        <w:t xml:space="preserve">      I (</w:t>
      </w:r>
      <w:r w:rsidR="008E66CE">
        <w:t>90º)</w:t>
      </w:r>
      <w:r w:rsidR="008E66CE">
        <w:tab/>
      </w:r>
      <w:r w:rsidR="008E66CE">
        <w:tab/>
      </w:r>
      <w:r w:rsidR="008E66CE">
        <w:tab/>
      </w:r>
      <w:r w:rsidR="008E66CE">
        <w:tab/>
      </w:r>
      <w:r w:rsidR="008E66CE">
        <w:tab/>
        <w:t>II(120º)</w:t>
      </w:r>
      <w:r w:rsidR="008E66CE">
        <w:tab/>
      </w:r>
      <w:r w:rsidR="008E66CE">
        <w:tab/>
      </w:r>
      <w:r w:rsidR="008E66CE">
        <w:tab/>
      </w:r>
      <w:r w:rsidR="008E66CE">
        <w:tab/>
        <w:t>III(180º)</w:t>
      </w:r>
      <w:r w:rsidR="008E66CE">
        <w:tab/>
      </w:r>
      <w:r w:rsidR="008E66CE">
        <w:tab/>
      </w:r>
      <w:r w:rsidR="008E66CE">
        <w:tab/>
      </w:r>
      <w:r w:rsidR="008E66CE">
        <w:tab/>
        <w:t>IV(Horizontal)</w:t>
      </w:r>
      <w:r w:rsidR="008E66CE">
        <w:tab/>
      </w:r>
      <w:r w:rsidR="008E66CE">
        <w:tab/>
      </w:r>
      <w:r w:rsidR="008E66CE">
        <w:tab/>
        <w:t>V(Vertical)</w:t>
      </w:r>
    </w:p>
    <w:p w:rsidR="008E66CE" w:rsidRDefault="00656208" w:rsidP="0054286D">
      <w:pPr>
        <w:spacing w:after="120"/>
      </w:pPr>
      <w:r>
        <w:tab/>
      </w:r>
      <w:r w:rsidR="008E66CE">
        <w:t xml:space="preserve">Figure 1: The different configurations used during the measurements. </w:t>
      </w:r>
      <w:r w:rsidR="008E66CE" w:rsidRPr="008E66CE">
        <w:rPr>
          <w:i/>
        </w:rPr>
        <w:t>d</w:t>
      </w:r>
      <w:r w:rsidR="008E66CE">
        <w:t xml:space="preserve"> </w:t>
      </w:r>
      <w:r w:rsidR="0009249D">
        <w:t>denotes displacement</w:t>
      </w:r>
      <w:r w:rsidR="00473BC2">
        <w:t xml:space="preserve"> (from [2</w:t>
      </w:r>
      <w:r w:rsidR="00776DA8">
        <w:t>])</w:t>
      </w:r>
    </w:p>
    <w:p w:rsidR="00D250CB" w:rsidRDefault="00D250CB" w:rsidP="0054286D">
      <w:pPr>
        <w:spacing w:after="120"/>
      </w:pPr>
    </w:p>
    <w:p w:rsidR="00E023FE" w:rsidRDefault="00252AA7" w:rsidP="0054286D">
      <w:pPr>
        <w:spacing w:after="120"/>
      </w:pPr>
      <w:r>
        <w:t>T</w:t>
      </w:r>
      <w:r w:rsidR="000B76C6">
        <w:t>he open issues</w:t>
      </w:r>
      <w:r>
        <w:t xml:space="preserve"> captured in</w:t>
      </w:r>
      <w:r w:rsidR="000B76C6">
        <w:t xml:space="preserve"> [1]</w:t>
      </w:r>
      <w:r>
        <w:t xml:space="preserve"> </w:t>
      </w:r>
      <w:r w:rsidR="00017EF6">
        <w:t xml:space="preserve">that need to be addressed </w:t>
      </w:r>
      <w:r w:rsidR="008B2EC1">
        <w:t xml:space="preserve">for the proximity-based solution </w:t>
      </w:r>
      <w:r>
        <w:t>are as follows</w:t>
      </w:r>
      <w:r w:rsidR="003E7054">
        <w:t>:</w:t>
      </w:r>
    </w:p>
    <w:p w:rsidR="0038701D" w:rsidRPr="0038701D" w:rsidRDefault="0038701D" w:rsidP="0038701D">
      <w:pPr>
        <w:numPr>
          <w:ilvl w:val="0"/>
          <w:numId w:val="32"/>
        </w:numPr>
        <w:rPr>
          <w:i/>
          <w:lang w:val="en-US" w:eastAsia="zh-CN"/>
        </w:rPr>
      </w:pPr>
      <w:r w:rsidRPr="0038701D">
        <w:rPr>
          <w:i/>
          <w:lang w:val="en-US" w:eastAsia="zh-CN"/>
        </w:rPr>
        <w:t>One antenna is the AAS under test, what is used for the 2</w:t>
      </w:r>
      <w:r w:rsidRPr="0038701D">
        <w:rPr>
          <w:i/>
          <w:vertAlign w:val="superscript"/>
          <w:lang w:val="en-US" w:eastAsia="zh-CN"/>
        </w:rPr>
        <w:t>nd</w:t>
      </w:r>
      <w:r w:rsidRPr="0038701D">
        <w:rPr>
          <w:i/>
          <w:lang w:val="en-US" w:eastAsia="zh-CN"/>
        </w:rPr>
        <w:t xml:space="preserve"> antenna?</w:t>
      </w:r>
    </w:p>
    <w:p w:rsidR="0038701D" w:rsidRPr="0038701D" w:rsidRDefault="0038701D" w:rsidP="0038701D">
      <w:pPr>
        <w:numPr>
          <w:ilvl w:val="1"/>
          <w:numId w:val="32"/>
        </w:numPr>
        <w:rPr>
          <w:i/>
          <w:lang w:val="en-US" w:eastAsia="zh-CN"/>
        </w:rPr>
      </w:pPr>
      <w:r w:rsidRPr="0038701D">
        <w:rPr>
          <w:i/>
          <w:lang w:val="en-US" w:eastAsia="zh-CN"/>
        </w:rPr>
        <w:t>A representative BS antenna</w:t>
      </w:r>
    </w:p>
    <w:p w:rsidR="0038701D" w:rsidRPr="0038701D" w:rsidRDefault="0038701D" w:rsidP="0038701D">
      <w:pPr>
        <w:numPr>
          <w:ilvl w:val="1"/>
          <w:numId w:val="32"/>
        </w:numPr>
        <w:rPr>
          <w:i/>
          <w:lang w:val="en-US" w:eastAsia="zh-CN"/>
        </w:rPr>
      </w:pPr>
      <w:r w:rsidRPr="0038701D">
        <w:rPr>
          <w:i/>
          <w:lang w:val="en-US" w:eastAsia="zh-CN"/>
        </w:rPr>
        <w:t>A calibrated test probe (dipole?)</w:t>
      </w:r>
    </w:p>
    <w:p w:rsidR="0038701D" w:rsidRPr="0038701D" w:rsidRDefault="0038701D" w:rsidP="0038701D">
      <w:pPr>
        <w:numPr>
          <w:ilvl w:val="0"/>
          <w:numId w:val="32"/>
        </w:numPr>
        <w:rPr>
          <w:i/>
          <w:lang w:val="en-US" w:eastAsia="zh-CN"/>
        </w:rPr>
      </w:pPr>
      <w:r w:rsidRPr="0038701D">
        <w:rPr>
          <w:i/>
          <w:lang w:val="en-US" w:eastAsia="zh-CN"/>
        </w:rPr>
        <w:t>If a test probe is used then what is the coupling factor between the test probe and the AAS under test?</w:t>
      </w:r>
    </w:p>
    <w:p w:rsidR="0038701D" w:rsidRPr="0038701D" w:rsidRDefault="0038701D" w:rsidP="0038701D">
      <w:pPr>
        <w:numPr>
          <w:ilvl w:val="0"/>
          <w:numId w:val="32"/>
        </w:numPr>
        <w:rPr>
          <w:i/>
          <w:lang w:val="en-US" w:eastAsia="zh-CN"/>
        </w:rPr>
      </w:pPr>
      <w:r w:rsidRPr="0038701D">
        <w:rPr>
          <w:i/>
          <w:lang w:val="en-US" w:eastAsia="zh-CN"/>
        </w:rPr>
        <w:t>What are the worst cases scenarios (at least IV)?</w:t>
      </w:r>
    </w:p>
    <w:p w:rsidR="00335DA7" w:rsidRPr="0038701D" w:rsidRDefault="0038701D" w:rsidP="0038701D">
      <w:pPr>
        <w:numPr>
          <w:ilvl w:val="0"/>
          <w:numId w:val="32"/>
        </w:numPr>
        <w:rPr>
          <w:lang w:val="en-US" w:eastAsia="zh-CN"/>
        </w:rPr>
      </w:pPr>
      <w:r w:rsidRPr="0038701D">
        <w:rPr>
          <w:i/>
          <w:lang w:val="en-US" w:eastAsia="zh-CN"/>
        </w:rPr>
        <w:t>What is the min separation (d)?</w:t>
      </w:r>
    </w:p>
    <w:p w:rsidR="00F44B63" w:rsidRDefault="00242D25" w:rsidP="00F70133">
      <w:pPr>
        <w:spacing w:after="120"/>
      </w:pPr>
      <w:r>
        <w:t>We address</w:t>
      </w:r>
      <w:r w:rsidR="00D250CB">
        <w:t xml:space="preserve"> each</w:t>
      </w:r>
      <w:r w:rsidR="00F44B63">
        <w:t xml:space="preserve"> the aforementioned open issues </w:t>
      </w:r>
      <w:r>
        <w:t>below (</w:t>
      </w:r>
      <w:r w:rsidR="00C1688E">
        <w:t xml:space="preserve">but </w:t>
      </w:r>
      <w:r>
        <w:t xml:space="preserve">not </w:t>
      </w:r>
      <w:r w:rsidR="00C1688E">
        <w:t>following</w:t>
      </w:r>
      <w:r>
        <w:t xml:space="preserve"> </w:t>
      </w:r>
      <w:r w:rsidR="00F44B63">
        <w:t>the same order</w:t>
      </w:r>
      <w:r>
        <w:t>)</w:t>
      </w:r>
      <w:r w:rsidR="00F44B63">
        <w:t>.</w:t>
      </w:r>
    </w:p>
    <w:p w:rsidR="00F44B63" w:rsidRDefault="00F44B63" w:rsidP="00F70133">
      <w:pPr>
        <w:spacing w:after="120"/>
      </w:pPr>
    </w:p>
    <w:p w:rsidR="002C39D3" w:rsidRDefault="00F54B29" w:rsidP="002C39D3">
      <w:pPr>
        <w:pStyle w:val="Heading2"/>
      </w:pPr>
      <w:r>
        <w:lastRenderedPageBreak/>
        <w:t xml:space="preserve">2.1 </w:t>
      </w:r>
      <w:r w:rsidR="002C39D3">
        <w:t>The worst case scenario</w:t>
      </w:r>
    </w:p>
    <w:p w:rsidR="002C39D3" w:rsidRDefault="009E74AA" w:rsidP="002C39D3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6FA57A5A" wp14:editId="6A1AC562">
                <wp:simplePos x="0" y="0"/>
                <wp:positionH relativeFrom="column">
                  <wp:posOffset>271145</wp:posOffset>
                </wp:positionH>
                <wp:positionV relativeFrom="paragraph">
                  <wp:posOffset>518160</wp:posOffset>
                </wp:positionV>
                <wp:extent cx="1181100" cy="406400"/>
                <wp:effectExtent l="0" t="0" r="0" b="0"/>
                <wp:wrapNone/>
                <wp:docPr id="108" name="Text Box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406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6458B" w:rsidRDefault="00F6458B" w:rsidP="00F6458B">
                            <w:pPr>
                              <w:spacing w:after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Aggressor </w:t>
                            </w:r>
                          </w:p>
                          <w:p w:rsidR="00F6458B" w:rsidRPr="00F6458B" w:rsidRDefault="00F6458B" w:rsidP="00F6458B">
                            <w:pPr>
                              <w:spacing w:after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(AAS under test)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A57A5A" id="_x0000_t202" coordsize="21600,21600" o:spt="202" path="m,l,21600r21600,l21600,xe">
                <v:stroke joinstyle="miter"/>
                <v:path gradientshapeok="t" o:connecttype="rect"/>
              </v:shapetype>
              <v:shape id="Text Box 108" o:spid="_x0000_s1047" type="#_x0000_t202" style="position:absolute;margin-left:21.35pt;margin-top:40.8pt;width:93pt;height:32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" filled="f" stroked="f" strokeweight=".5pt">
                <v:textbox>
                  <w:txbxContent>
                    <w:p w:rsidR="00F6458B" w:rsidRDefault="00F6458B" w:rsidP="00F6458B">
                      <w:pPr>
                        <w:spacing w:after="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Aggressor </w:t>
                      </w:r>
                    </w:p>
                    <w:p w:rsidR="00F6458B" w:rsidRPr="00F6458B" w:rsidRDefault="00F6458B" w:rsidP="00F6458B">
                      <w:pPr>
                        <w:spacing w:after="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(AAS under test)</w:t>
                      </w:r>
                    </w:p>
                  </w:txbxContent>
                </v:textbox>
              </v:shape>
            </w:pict>
          </mc:Fallback>
        </mc:AlternateContent>
      </w:r>
      <w:r w:rsidR="002C39D3">
        <w:t>Among the scenarios</w:t>
      </w:r>
      <w:r w:rsidR="00BA637F">
        <w:t xml:space="preserve"> shown</w:t>
      </w:r>
      <w:r w:rsidR="002C39D3">
        <w:t xml:space="preserve"> in Figure 1, IV i</w:t>
      </w:r>
      <w:r w:rsidR="00922291">
        <w:t>s considered to be</w:t>
      </w:r>
      <w:r w:rsidR="00BA637F">
        <w:t xml:space="preserve"> the closest to practical </w:t>
      </w:r>
      <w:r w:rsidR="00F45C38">
        <w:t>scenario</w:t>
      </w:r>
      <w:r w:rsidR="00684692">
        <w:t>. H</w:t>
      </w:r>
      <w:r w:rsidR="002C39D3">
        <w:t xml:space="preserve">ence, </w:t>
      </w:r>
      <w:r w:rsidR="00BA637F">
        <w:t xml:space="preserve">it </w:t>
      </w:r>
      <w:r w:rsidR="00F45C38">
        <w:t>is selected for</w:t>
      </w:r>
      <w:r w:rsidR="00BA637F">
        <w:t xml:space="preserve"> the proximity-based solution. </w:t>
      </w:r>
      <w:r w:rsidR="00F45C38">
        <w:t xml:space="preserve">On the other hand, V </w:t>
      </w:r>
      <w:r w:rsidR="005C6B89">
        <w:t>give</w:t>
      </w:r>
      <w:r w:rsidR="00F45C38">
        <w:t>s</w:t>
      </w:r>
      <w:r w:rsidR="005C6B89">
        <w:t xml:space="preserve"> the largest isolation </w:t>
      </w:r>
      <w:r w:rsidR="00F45C38">
        <w:t xml:space="preserve">but it is </w:t>
      </w:r>
      <w:r w:rsidR="00922291">
        <w:t xml:space="preserve">a less </w:t>
      </w:r>
      <w:r w:rsidR="00F45C38">
        <w:t>relevant scenario</w:t>
      </w:r>
      <w:r>
        <w:t>.</w:t>
      </w:r>
    </w:p>
    <w:p w:rsidR="00FC2165" w:rsidRDefault="00BA637F" w:rsidP="002C39D3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1DB7A629" wp14:editId="6D650E59">
                <wp:simplePos x="0" y="0"/>
                <wp:positionH relativeFrom="column">
                  <wp:posOffset>2541118</wp:posOffset>
                </wp:positionH>
                <wp:positionV relativeFrom="paragraph">
                  <wp:posOffset>29845</wp:posOffset>
                </wp:positionV>
                <wp:extent cx="857250" cy="400050"/>
                <wp:effectExtent l="0" t="0" r="0" b="0"/>
                <wp:wrapNone/>
                <wp:docPr id="109" name="Text Box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25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6458B" w:rsidRDefault="00F6458B" w:rsidP="00F6458B">
                            <w:pPr>
                              <w:spacing w:after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Victim </w:t>
                            </w:r>
                          </w:p>
                          <w:p w:rsidR="00F6458B" w:rsidRPr="00F6458B" w:rsidRDefault="00F6458B" w:rsidP="00F6458B">
                            <w:pPr>
                              <w:spacing w:after="0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B7A629" id="Text Box 109" o:spid="_x0000_s1048" type="#_x0000_t202" style="position:absolute;margin-left:200.1pt;margin-top:2.35pt;width:67.5pt;height:31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" filled="f" stroked="f" strokeweight=".5pt">
                <v:textbox>
                  <w:txbxContent>
                    <w:p w:rsidR="00F6458B" w:rsidRDefault="00F6458B" w:rsidP="00F6458B">
                      <w:pPr>
                        <w:spacing w:after="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Victim </w:t>
                      </w:r>
                    </w:p>
                    <w:p w:rsidR="00F6458B" w:rsidRPr="00F6458B" w:rsidRDefault="00F6458B" w:rsidP="00F6458B">
                      <w:pPr>
                        <w:spacing w:after="0"/>
                        <w:rPr>
                          <w:lang w:val="en-US"/>
                        </w:rPr>
                      </w:pPr>
                      <w:bookmarkStart w:id="15" w:name="_GoBack"/>
                      <w:bookmarkEnd w:id="15"/>
                    </w:p>
                  </w:txbxContent>
                </v:textbox>
              </v:shape>
            </w:pict>
          </mc:Fallback>
        </mc:AlternateContent>
      </w:r>
    </w:p>
    <w:p w:rsidR="00FC2165" w:rsidRDefault="00F6458B" w:rsidP="002C39D3">
      <w:r w:rsidRPr="00FC2165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1664" behindDoc="0" locked="0" layoutInCell="0" allowOverlap="1" wp14:anchorId="09BCFE6F" wp14:editId="12EDF5E8">
                <wp:simplePos x="0" y="0"/>
                <wp:positionH relativeFrom="column">
                  <wp:posOffset>2713990</wp:posOffset>
                </wp:positionH>
                <wp:positionV relativeFrom="paragraph">
                  <wp:posOffset>113665</wp:posOffset>
                </wp:positionV>
                <wp:extent cx="281940" cy="657860"/>
                <wp:effectExtent l="0" t="0" r="22860" b="27940"/>
                <wp:wrapNone/>
                <wp:docPr id="106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940" cy="657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8ED5EB" id="Rectangle 25" o:spid="_x0000_s1026" style="position:absolute;margin-left:213.7pt;margin-top:8.95pt;width:22.2pt;height:51.8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" o:allowincell="f"/>
            </w:pict>
          </mc:Fallback>
        </mc:AlternateContent>
      </w:r>
      <w:r w:rsidRPr="00FC2165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2688" behindDoc="0" locked="0" layoutInCell="0" allowOverlap="1" wp14:anchorId="7EBC94BE" wp14:editId="47DD294D">
                <wp:simplePos x="0" y="0"/>
                <wp:positionH relativeFrom="column">
                  <wp:posOffset>444500</wp:posOffset>
                </wp:positionH>
                <wp:positionV relativeFrom="paragraph">
                  <wp:posOffset>113665</wp:posOffset>
                </wp:positionV>
                <wp:extent cx="281940" cy="657860"/>
                <wp:effectExtent l="0" t="0" r="22860" b="27940"/>
                <wp:wrapNone/>
                <wp:docPr id="107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940" cy="657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A3C3E0" id="Rectangle 27" o:spid="_x0000_s1026" style="position:absolute;margin-left:35pt;margin-top:8.95pt;width:22.2pt;height:51.8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" o:allowincell="f"/>
            </w:pict>
          </mc:Fallback>
        </mc:AlternateContent>
      </w:r>
    </w:p>
    <w:p w:rsidR="00FC2165" w:rsidRDefault="00AB2B81" w:rsidP="002C39D3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3841A4A5" wp14:editId="5BDD774D">
                <wp:simplePos x="0" y="0"/>
                <wp:positionH relativeFrom="column">
                  <wp:posOffset>1395095</wp:posOffset>
                </wp:positionH>
                <wp:positionV relativeFrom="paragraph">
                  <wp:posOffset>22860</wp:posOffset>
                </wp:positionV>
                <wp:extent cx="654050" cy="266700"/>
                <wp:effectExtent l="0" t="0" r="0" b="0"/>
                <wp:wrapNone/>
                <wp:docPr id="115" name="Text Box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050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AB2B81" w:rsidRPr="00F6458B" w:rsidRDefault="00AB2B81" w:rsidP="00AB2B81">
                            <w:pPr>
                              <w:spacing w:after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Isolation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41A4A5" id="Text Box 115" o:spid="_x0000_s1049" type="#_x0000_t202" style="position:absolute;margin-left:109.85pt;margin-top:1.8pt;width:51.5pt;height:21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" fillcolor="window" stroked="f" strokeweight=".5pt">
                <v:textbox>
                  <w:txbxContent>
                    <w:p w14:paraId="25A1E2E6" w14:textId="455B3A23" w:rsidR="00AB2B81" w:rsidRPr="00F6458B" w:rsidRDefault="00AB2B81" w:rsidP="00AB2B81">
                      <w:pPr>
                        <w:spacing w:after="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Isolation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6FA3D54E" wp14:editId="05D4E1B7">
                <wp:simplePos x="0" y="0"/>
                <wp:positionH relativeFrom="column">
                  <wp:posOffset>715645</wp:posOffset>
                </wp:positionH>
                <wp:positionV relativeFrom="paragraph">
                  <wp:posOffset>156210</wp:posOffset>
                </wp:positionV>
                <wp:extent cx="1993900" cy="0"/>
                <wp:effectExtent l="38100" t="76200" r="25400" b="95250"/>
                <wp:wrapNone/>
                <wp:docPr id="114" name="Straight Connector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939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519EAF" id="Straight Connector 114" o:spid="_x0000_s1026" style="position:absolute;flip:y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.35pt,12.3pt" to="213.3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" strokecolor="#5b9bd5" strokeweight=".5pt">
                <v:stroke startarrow="block" endarrow="block" joinstyle="miter"/>
              </v:line>
            </w:pict>
          </mc:Fallback>
        </mc:AlternateContent>
      </w:r>
    </w:p>
    <w:p w:rsidR="00FC2165" w:rsidRDefault="00F6458B" w:rsidP="002C39D3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4A911C02" wp14:editId="7417E896">
                <wp:simplePos x="0" y="0"/>
                <wp:positionH relativeFrom="column">
                  <wp:posOffset>1560195</wp:posOffset>
                </wp:positionH>
                <wp:positionV relativeFrom="paragraph">
                  <wp:posOffset>219710</wp:posOffset>
                </wp:positionV>
                <wp:extent cx="298450" cy="247650"/>
                <wp:effectExtent l="0" t="0" r="6350" b="0"/>
                <wp:wrapNone/>
                <wp:docPr id="113" name="Text Box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845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6458B" w:rsidRPr="00F6458B" w:rsidRDefault="00F6458B" w:rsidP="00F6458B">
                            <w:pPr>
                              <w:spacing w:after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911C02" id="Text Box 113" o:spid="_x0000_s1050" type="#_x0000_t202" style="position:absolute;margin-left:122.85pt;margin-top:17.3pt;width:23.5pt;height:19.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" fillcolor="window" stroked="f" strokeweight=".5pt">
                <v:textbox>
                  <w:txbxContent>
                    <w:p w14:paraId="69381FA9" w14:textId="63BF67B9" w:rsidR="00F6458B" w:rsidRPr="00F6458B" w:rsidRDefault="00F6458B" w:rsidP="00F6458B">
                      <w:pPr>
                        <w:spacing w:after="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11586CCA" wp14:editId="23DB1878">
                <wp:simplePos x="0" y="0"/>
                <wp:positionH relativeFrom="column">
                  <wp:posOffset>2857500</wp:posOffset>
                </wp:positionH>
                <wp:positionV relativeFrom="paragraph">
                  <wp:posOffset>253365</wp:posOffset>
                </wp:positionV>
                <wp:extent cx="0" cy="171450"/>
                <wp:effectExtent l="0" t="0" r="19050" b="19050"/>
                <wp:wrapNone/>
                <wp:docPr id="112" name="Straight Connector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2EA08F" id="Straight Connector 112" o:spid="_x0000_s1026" style="position:absolute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pt,19.95pt" to="225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" strokecolor="#5b9bd5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1EE58F65" wp14:editId="371A09A5">
                <wp:simplePos x="0" y="0"/>
                <wp:positionH relativeFrom="column">
                  <wp:posOffset>575945</wp:posOffset>
                </wp:positionH>
                <wp:positionV relativeFrom="paragraph">
                  <wp:posOffset>251460</wp:posOffset>
                </wp:positionV>
                <wp:extent cx="0" cy="171450"/>
                <wp:effectExtent l="0" t="0" r="19050" b="19050"/>
                <wp:wrapNone/>
                <wp:docPr id="111" name="Straight Connector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354161" id="Straight Connector 111" o:spid="_x0000_s1026" style="position:absolute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35pt,19.8pt" to="45.35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" strokecolor="#5b9bd5 [3204]" strokeweight=".5pt">
                <v:stroke joinstyle="miter"/>
              </v:line>
            </w:pict>
          </mc:Fallback>
        </mc:AlternateContent>
      </w:r>
    </w:p>
    <w:p w:rsidR="00F6458B" w:rsidRDefault="00F6458B" w:rsidP="002C39D3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37FA6941" wp14:editId="308DC7BA">
                <wp:simplePos x="0" y="0"/>
                <wp:positionH relativeFrom="column">
                  <wp:posOffset>594995</wp:posOffset>
                </wp:positionH>
                <wp:positionV relativeFrom="paragraph">
                  <wp:posOffset>80010</wp:posOffset>
                </wp:positionV>
                <wp:extent cx="2241550" cy="6350"/>
                <wp:effectExtent l="38100" t="76200" r="25400" b="88900"/>
                <wp:wrapNone/>
                <wp:docPr id="110" name="Straight Connector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41550" cy="6350"/>
                        </a:xfrm>
                        <a:prstGeom prst="line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AB0E08" id="Straight Connector 110" o:spid="_x0000_s1026" style="position:absolute;flip:y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.85pt,6.3pt" to="223.35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" strokecolor="#5b9bd5 [3204]" strokeweight=".5pt">
                <v:stroke startarrow="block" endarrow="block" joinstyle="miter"/>
              </v:line>
            </w:pict>
          </mc:Fallback>
        </mc:AlternateContent>
      </w:r>
    </w:p>
    <w:p w:rsidR="002C39D3" w:rsidRDefault="00F6458B" w:rsidP="00F6458B">
      <w:pPr>
        <w:ind w:left="850" w:firstLine="284"/>
      </w:pPr>
      <w:r>
        <w:t xml:space="preserve">Figure 2: Scenario IV </w:t>
      </w:r>
    </w:p>
    <w:p w:rsidR="00F6458B" w:rsidRPr="00D66516" w:rsidRDefault="00016C77" w:rsidP="002C39D3">
      <w:pPr>
        <w:rPr>
          <w:b/>
        </w:rPr>
      </w:pPr>
      <w:r>
        <w:rPr>
          <w:b/>
        </w:rPr>
        <w:t>Observation 1: S</w:t>
      </w:r>
      <w:r w:rsidR="00D66516" w:rsidRPr="00D66516">
        <w:rPr>
          <w:b/>
        </w:rPr>
        <w:t xml:space="preserve">cenario IV is </w:t>
      </w:r>
      <w:r w:rsidR="00AE00D7">
        <w:rPr>
          <w:b/>
        </w:rPr>
        <w:t xml:space="preserve">considered </w:t>
      </w:r>
      <w:r w:rsidR="00D66516" w:rsidRPr="00D66516">
        <w:rPr>
          <w:b/>
        </w:rPr>
        <w:t>the worst case.</w:t>
      </w:r>
      <w:r w:rsidR="00AE00D7">
        <w:rPr>
          <w:b/>
        </w:rPr>
        <w:t xml:space="preserve"> </w:t>
      </w:r>
    </w:p>
    <w:p w:rsidR="008E3DDF" w:rsidRDefault="0029790A" w:rsidP="00B23716">
      <w:pPr>
        <w:pStyle w:val="Heading2"/>
      </w:pPr>
      <w:r>
        <w:t>2.2 Test antennas</w:t>
      </w:r>
    </w:p>
    <w:p w:rsidR="009D31A7" w:rsidRDefault="00F6458B" w:rsidP="00F70133">
      <w:pPr>
        <w:spacing w:after="120"/>
      </w:pPr>
      <w:r>
        <w:t>In the scenario</w:t>
      </w:r>
      <w:r w:rsidR="00B23716">
        <w:t xml:space="preserve"> shown in F</w:t>
      </w:r>
      <w:r>
        <w:t>igure 2</w:t>
      </w:r>
      <w:r w:rsidR="00B23716">
        <w:t xml:space="preserve">, there is an aggressor </w:t>
      </w:r>
      <w:r w:rsidR="00EC2DED">
        <w:t>(</w:t>
      </w:r>
      <w:r w:rsidR="00B23716">
        <w:t>which is the AAS BS under test</w:t>
      </w:r>
      <w:r w:rsidR="00EC2DED">
        <w:t>)</w:t>
      </w:r>
      <w:r w:rsidR="00E52405">
        <w:t xml:space="preserve"> and a victim</w:t>
      </w:r>
      <w:r w:rsidR="00DE18A2">
        <w:t xml:space="preserve">. The </w:t>
      </w:r>
      <w:r w:rsidR="00E52405">
        <w:t>victim antenna</w:t>
      </w:r>
      <w:r w:rsidR="000E5A4A">
        <w:t>s</w:t>
      </w:r>
      <w:r w:rsidR="00E52405">
        <w:t xml:space="preserve"> should</w:t>
      </w:r>
      <w:r w:rsidR="001821CF">
        <w:t xml:space="preserve"> be an equivalent </w:t>
      </w:r>
      <w:r w:rsidR="00DE18A2">
        <w:t xml:space="preserve">non-AAS antenna which has similar element radiation patterns and polarization as the AAS </w:t>
      </w:r>
      <w:r w:rsidR="00D929A6">
        <w:t xml:space="preserve">BS </w:t>
      </w:r>
      <w:r w:rsidR="00DE18A2">
        <w:t xml:space="preserve">antenna </w:t>
      </w:r>
      <w:r w:rsidR="00C571B4">
        <w:t>under test o</w:t>
      </w:r>
      <w:r w:rsidR="00DE18A2">
        <w:t xml:space="preserve">perating </w:t>
      </w:r>
      <w:r w:rsidR="00C571B4">
        <w:t xml:space="preserve">at the same </w:t>
      </w:r>
      <w:r w:rsidR="00DE18A2">
        <w:t>frequency</w:t>
      </w:r>
      <w:r w:rsidR="00C571B4">
        <w:t xml:space="preserve"> bands</w:t>
      </w:r>
      <w:r w:rsidR="00DE18A2">
        <w:t xml:space="preserve">. </w:t>
      </w:r>
      <w:r w:rsidR="00B30FE4">
        <w:t xml:space="preserve"> </w:t>
      </w:r>
    </w:p>
    <w:p w:rsidR="00C92668" w:rsidRPr="00D66516" w:rsidRDefault="00D66516" w:rsidP="00F70133">
      <w:pPr>
        <w:spacing w:after="120"/>
        <w:rPr>
          <w:b/>
        </w:rPr>
      </w:pPr>
      <w:r w:rsidRPr="00D66516">
        <w:rPr>
          <w:b/>
        </w:rPr>
        <w:t xml:space="preserve">Observation 2: </w:t>
      </w:r>
      <w:r w:rsidR="00D929A6">
        <w:rPr>
          <w:b/>
        </w:rPr>
        <w:t xml:space="preserve">the victim antennas should be an equivalent non-AAS antenna which has similar element radiation patterns and polarization as the AAS BS under test operating at the same frequency bands. </w:t>
      </w:r>
    </w:p>
    <w:p w:rsidR="00090017" w:rsidRDefault="00090017" w:rsidP="00023D22">
      <w:pPr>
        <w:pStyle w:val="Heading2"/>
      </w:pPr>
      <w:r>
        <w:t>2.3 The minimum separation (</w:t>
      </w:r>
      <w:r w:rsidRPr="00090017">
        <w:rPr>
          <w:i/>
        </w:rPr>
        <w:t>d</w:t>
      </w:r>
      <w:r>
        <w:t>)</w:t>
      </w:r>
    </w:p>
    <w:p w:rsidR="00023D22" w:rsidRDefault="00FB0C1A" w:rsidP="00023D22">
      <w:r>
        <w:t xml:space="preserve">In Figure 2, the minimum separation </w:t>
      </w:r>
      <w:r w:rsidR="000E5A4A">
        <w:t xml:space="preserve">between the AAS </w:t>
      </w:r>
      <w:r w:rsidR="006F7655">
        <w:t xml:space="preserve">BS </w:t>
      </w:r>
      <w:r w:rsidR="000E5A4A">
        <w:t>under tes</w:t>
      </w:r>
      <w:r w:rsidR="006F7655">
        <w:t>t and the victim base station should be</w:t>
      </w:r>
      <w:r w:rsidR="000E5A4A">
        <w:t xml:space="preserve"> </w:t>
      </w:r>
      <w:r w:rsidR="000E5A4A" w:rsidRPr="00922291">
        <w:t>1 m</w:t>
      </w:r>
      <w:r w:rsidR="000E5A4A">
        <w:t>.</w:t>
      </w:r>
    </w:p>
    <w:p w:rsidR="00D66516" w:rsidRPr="00D66516" w:rsidRDefault="00D66516" w:rsidP="00023D22">
      <w:pPr>
        <w:rPr>
          <w:b/>
        </w:rPr>
      </w:pPr>
      <w:r w:rsidRPr="00D66516">
        <w:rPr>
          <w:b/>
        </w:rPr>
        <w:t xml:space="preserve">Observation 3: </w:t>
      </w:r>
      <w:r w:rsidR="006F7655" w:rsidRPr="006F7655">
        <w:rPr>
          <w:b/>
          <w:i/>
        </w:rPr>
        <w:t>d</w:t>
      </w:r>
      <w:r w:rsidR="006F7655">
        <w:rPr>
          <w:b/>
        </w:rPr>
        <w:t xml:space="preserve"> = 1 m.</w:t>
      </w:r>
    </w:p>
    <w:p w:rsidR="00C92668" w:rsidRPr="00C92668" w:rsidRDefault="00090017" w:rsidP="00090017">
      <w:pPr>
        <w:pStyle w:val="Heading2"/>
      </w:pPr>
      <w:r>
        <w:t xml:space="preserve">2.4 </w:t>
      </w:r>
      <w:r w:rsidR="00C92668">
        <w:t>Coupli</w:t>
      </w:r>
      <w:r w:rsidR="006F7655">
        <w:t xml:space="preserve">ng factor between </w:t>
      </w:r>
      <w:r w:rsidR="00C92668">
        <w:t xml:space="preserve">the AAS </w:t>
      </w:r>
      <w:r w:rsidR="006F7655">
        <w:t xml:space="preserve">BS </w:t>
      </w:r>
      <w:r w:rsidR="00C92668">
        <w:t>under test</w:t>
      </w:r>
      <w:r w:rsidR="006F7655">
        <w:t xml:space="preserve"> and the victim</w:t>
      </w:r>
    </w:p>
    <w:p w:rsidR="00514F61" w:rsidRDefault="00B93887" w:rsidP="00F70133">
      <w:pPr>
        <w:spacing w:after="120"/>
      </w:pPr>
      <w:r>
        <w:t xml:space="preserve">The </w:t>
      </w:r>
      <w:r w:rsidR="006D6B3A">
        <w:t xml:space="preserve">minimum </w:t>
      </w:r>
      <w:r>
        <w:t>coupling f</w:t>
      </w:r>
      <w:r w:rsidR="009F12E7">
        <w:t>actor between</w:t>
      </w:r>
      <w:r>
        <w:t xml:space="preserve"> the AAS BS under test </w:t>
      </w:r>
      <w:r w:rsidR="009F12E7">
        <w:t xml:space="preserve">and the victim base station </w:t>
      </w:r>
      <w:r>
        <w:t>s</w:t>
      </w:r>
      <w:r w:rsidR="00C01910">
        <w:t>hould be greater</w:t>
      </w:r>
      <w:r>
        <w:t xml:space="preserve"> than the Friis</w:t>
      </w:r>
      <w:r w:rsidR="00C01910">
        <w:t xml:space="preserve"> free-space path loss, i.e., </w:t>
      </w:r>
    </w:p>
    <w:p w:rsidR="00C01910" w:rsidRDefault="00C01910" w:rsidP="00AA7093">
      <w:pPr>
        <w:spacing w:after="120"/>
      </w:pPr>
      <m:oMath>
        <m:r>
          <w:rPr>
            <w:rFonts w:ascii="Cambria Math" w:hAnsi="Cambria Math"/>
          </w:rPr>
          <m:t xml:space="preserve">Isolation&gt;20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log</m:t>
            </m:r>
          </m:e>
          <m:sub>
            <m:r>
              <w:rPr>
                <w:rFonts w:ascii="Cambria Math" w:hAnsi="Cambria Math"/>
              </w:rPr>
              <m:t>10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box>
              <m:boxPr>
                <m:ctrlPr>
                  <w:rPr>
                    <w:rFonts w:ascii="Cambria Math" w:hAnsi="Cambria Math"/>
                    <w:i/>
                  </w:rPr>
                </m:ctrlPr>
              </m:boxPr>
              <m:e>
                <m:argPr>
                  <m:argSz m:val="-1"/>
                </m:argP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4πdf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c</m:t>
                    </m:r>
                  </m:den>
                </m:f>
              </m:e>
            </m:box>
          </m:e>
        </m:d>
        <m:r>
          <w:rPr>
            <w:rFonts w:ascii="Cambria Math" w:hAnsi="Cambria Math"/>
          </w:rPr>
          <m:t xml:space="preserve"> </m:t>
        </m:r>
      </m:oMath>
      <w:r w:rsidR="00AA7093">
        <w:tab/>
      </w:r>
      <w:r w:rsidR="00AA7093">
        <w:tab/>
      </w:r>
      <w:r w:rsidR="009F12E7">
        <w:t>[dB]</w:t>
      </w:r>
      <w:r w:rsidR="00AA7093">
        <w:tab/>
      </w:r>
      <w:r w:rsidR="00AA7093">
        <w:tab/>
      </w:r>
      <w:r w:rsidR="00AA7093">
        <w:tab/>
      </w:r>
      <w:r w:rsidR="00AA7093">
        <w:tab/>
      </w:r>
      <w:r w:rsidR="00AA7093">
        <w:tab/>
      </w:r>
      <w:r w:rsidR="00AA7093">
        <w:tab/>
      </w:r>
      <w:r w:rsidR="00AA7093">
        <w:tab/>
      </w:r>
      <w:r w:rsidR="00AA7093">
        <w:tab/>
      </w:r>
      <w:r w:rsidR="00AA7093">
        <w:tab/>
      </w:r>
      <w:r w:rsidR="00AA7093">
        <w:tab/>
      </w:r>
      <w:r w:rsidR="00AA7093">
        <w:tab/>
      </w:r>
      <w:r w:rsidR="00AA7093">
        <w:tab/>
      </w:r>
      <w:r w:rsidR="00AA7093">
        <w:tab/>
      </w:r>
      <w:r w:rsidR="00AA7093">
        <w:tab/>
      </w:r>
      <w:r w:rsidR="00AA7093">
        <w:tab/>
      </w:r>
      <w:r w:rsidR="00AA7093">
        <w:tab/>
      </w:r>
      <w:r w:rsidR="00AA7093">
        <w:tab/>
      </w:r>
      <w:r w:rsidR="00AA7093">
        <w:tab/>
      </w:r>
      <w:r w:rsidR="00AA7093">
        <w:tab/>
        <w:t xml:space="preserve">(1)  </w:t>
      </w:r>
    </w:p>
    <w:p w:rsidR="00AA7093" w:rsidRDefault="00AA7093" w:rsidP="00F70133">
      <w:pPr>
        <w:spacing w:after="120"/>
      </w:pPr>
      <w:r>
        <w:t xml:space="preserve">where </w:t>
      </w:r>
      <w:r>
        <w:tab/>
      </w:r>
      <w:r w:rsidRPr="00AA7093">
        <w:rPr>
          <w:i/>
        </w:rPr>
        <w:t>c</w:t>
      </w:r>
      <w:r>
        <w:t xml:space="preserve"> is the speed of light, </w:t>
      </w:r>
    </w:p>
    <w:p w:rsidR="00AA7093" w:rsidRDefault="00AA7093" w:rsidP="00F70133">
      <w:pPr>
        <w:spacing w:after="120"/>
      </w:pPr>
      <w:r>
        <w:tab/>
        <w:t xml:space="preserve">     </w:t>
      </w:r>
      <w:r>
        <w:tab/>
      </w:r>
      <w:r w:rsidRPr="00AA7093">
        <w:rPr>
          <w:i/>
        </w:rPr>
        <w:t>f</w:t>
      </w:r>
      <w:r>
        <w:t xml:space="preserve"> is the centre of frequency band</w:t>
      </w:r>
      <w:r w:rsidR="009F12E7">
        <w:t>,</w:t>
      </w:r>
    </w:p>
    <w:p w:rsidR="000A24E5" w:rsidRDefault="00AA7093" w:rsidP="00F70133">
      <w:pPr>
        <w:spacing w:after="120"/>
      </w:pPr>
      <w:r>
        <w:tab/>
      </w:r>
      <w:r>
        <w:tab/>
      </w:r>
      <w:r w:rsidRPr="00AA7093">
        <w:rPr>
          <w:i/>
        </w:rPr>
        <w:t>d</w:t>
      </w:r>
      <w:r>
        <w:t xml:space="preserve"> is the minimum separation</w:t>
      </w:r>
    </w:p>
    <w:p w:rsidR="00D66516" w:rsidRPr="00D66516" w:rsidRDefault="006423A9" w:rsidP="00F70133">
      <w:pPr>
        <w:spacing w:after="120"/>
        <w:rPr>
          <w:b/>
        </w:rPr>
      </w:pPr>
      <w:r>
        <w:rPr>
          <w:b/>
        </w:rPr>
        <w:t>Observation 4: the minimum coupling factor between the AAS BS under test and th</w:t>
      </w:r>
      <w:r w:rsidR="00292453">
        <w:rPr>
          <w:b/>
        </w:rPr>
        <w:t>e victim base station should satisfy</w:t>
      </w:r>
      <w:r>
        <w:rPr>
          <w:b/>
        </w:rPr>
        <w:t xml:space="preserve"> equation (1).</w:t>
      </w:r>
    </w:p>
    <w:p w:rsidR="008B7A6D" w:rsidRPr="00BC4D65" w:rsidRDefault="008B7A6D" w:rsidP="00FA5286">
      <w:pPr>
        <w:rPr>
          <w:b/>
          <w:sz w:val="18"/>
          <w:lang w:val="en-US"/>
        </w:rPr>
      </w:pPr>
    </w:p>
    <w:p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:rsidR="000B335E" w:rsidRDefault="00CA496C" w:rsidP="000A24E5">
      <w:pPr>
        <w:spacing w:after="0"/>
      </w:pPr>
      <w:r>
        <w:t>In this document, we ha</w:t>
      </w:r>
      <w:r w:rsidR="000758AE">
        <w:t xml:space="preserve">ve addressed the open issues of </w:t>
      </w:r>
      <w:r w:rsidR="00D66516">
        <w:t xml:space="preserve">the proximity-based solutions and </w:t>
      </w:r>
      <w:r w:rsidR="00536898">
        <w:t>can make the following observations and proposals:</w:t>
      </w:r>
    </w:p>
    <w:p w:rsidR="00536898" w:rsidRDefault="00536898" w:rsidP="000A24E5">
      <w:pPr>
        <w:spacing w:after="0"/>
      </w:pPr>
    </w:p>
    <w:p w:rsidR="00536898" w:rsidRDefault="00536898" w:rsidP="000A24E5">
      <w:pPr>
        <w:spacing w:after="0"/>
        <w:rPr>
          <w:b/>
        </w:rPr>
      </w:pPr>
      <w:r>
        <w:rPr>
          <w:b/>
        </w:rPr>
        <w:t>Observation 1: S</w:t>
      </w:r>
      <w:r w:rsidRPr="00D66516">
        <w:rPr>
          <w:b/>
        </w:rPr>
        <w:t xml:space="preserve">cenario IV is </w:t>
      </w:r>
      <w:r>
        <w:rPr>
          <w:b/>
        </w:rPr>
        <w:t xml:space="preserve">considered </w:t>
      </w:r>
      <w:r w:rsidRPr="00D66516">
        <w:rPr>
          <w:b/>
        </w:rPr>
        <w:t>the worst case.</w:t>
      </w:r>
    </w:p>
    <w:p w:rsidR="00536898" w:rsidRDefault="00536898" w:rsidP="000A24E5">
      <w:pPr>
        <w:spacing w:after="0"/>
        <w:rPr>
          <w:b/>
        </w:rPr>
      </w:pPr>
    </w:p>
    <w:p w:rsidR="00536898" w:rsidRDefault="00536898" w:rsidP="000A24E5">
      <w:pPr>
        <w:spacing w:after="0"/>
        <w:rPr>
          <w:b/>
        </w:rPr>
      </w:pPr>
      <w:r w:rsidRPr="00D66516">
        <w:rPr>
          <w:b/>
        </w:rPr>
        <w:t xml:space="preserve">Observation 2: </w:t>
      </w:r>
      <w:r>
        <w:rPr>
          <w:b/>
        </w:rPr>
        <w:t>the victim antennas should be an equivalent non-AAS antenna which has similar element radiation patterns and polarization as the AAS BS under test operating at the same frequency bands.</w:t>
      </w:r>
    </w:p>
    <w:p w:rsidR="00536898" w:rsidRDefault="00536898" w:rsidP="000A24E5">
      <w:pPr>
        <w:spacing w:after="0"/>
        <w:rPr>
          <w:b/>
        </w:rPr>
      </w:pPr>
    </w:p>
    <w:p w:rsidR="00536898" w:rsidRPr="00D66516" w:rsidRDefault="00536898" w:rsidP="00536898">
      <w:pPr>
        <w:rPr>
          <w:b/>
        </w:rPr>
      </w:pPr>
      <w:r w:rsidRPr="00D66516">
        <w:rPr>
          <w:b/>
        </w:rPr>
        <w:t xml:space="preserve">Observation 3: </w:t>
      </w:r>
      <w:r w:rsidRPr="006F7655">
        <w:rPr>
          <w:b/>
          <w:i/>
        </w:rPr>
        <w:t>d</w:t>
      </w:r>
      <w:r>
        <w:rPr>
          <w:b/>
        </w:rPr>
        <w:t xml:space="preserve"> = 1 m.</w:t>
      </w:r>
    </w:p>
    <w:p w:rsidR="00536898" w:rsidRPr="00D66516" w:rsidRDefault="00536898" w:rsidP="00536898">
      <w:pPr>
        <w:spacing w:after="120"/>
        <w:rPr>
          <w:b/>
        </w:rPr>
      </w:pPr>
      <w:r>
        <w:rPr>
          <w:b/>
        </w:rPr>
        <w:lastRenderedPageBreak/>
        <w:t>Observation 4: the minimum coupling factor between the AAS BS under test and the victim base station should satisfy equation (1).</w:t>
      </w:r>
    </w:p>
    <w:p w:rsidR="002B2CAC" w:rsidRDefault="002B2CAC" w:rsidP="000A24E5">
      <w:pPr>
        <w:spacing w:after="0"/>
        <w:rPr>
          <w:b/>
        </w:rPr>
      </w:pPr>
    </w:p>
    <w:p w:rsidR="00536898" w:rsidRDefault="00536898" w:rsidP="000A24E5">
      <w:pPr>
        <w:spacing w:after="0"/>
        <w:rPr>
          <w:b/>
        </w:rPr>
      </w:pPr>
      <w:r w:rsidRPr="00536898">
        <w:rPr>
          <w:b/>
        </w:rPr>
        <w:t xml:space="preserve">Proposal 1: </w:t>
      </w:r>
      <w:r w:rsidR="009C6FEB">
        <w:rPr>
          <w:b/>
        </w:rPr>
        <w:t>Scenario IV is considered to be the worst case for the proximity-based solution.</w:t>
      </w:r>
    </w:p>
    <w:p w:rsidR="009C6FEB" w:rsidRDefault="009C6FEB" w:rsidP="000A24E5">
      <w:pPr>
        <w:spacing w:after="0"/>
        <w:rPr>
          <w:b/>
        </w:rPr>
      </w:pPr>
    </w:p>
    <w:p w:rsidR="00D16575" w:rsidRPr="009C6FEB" w:rsidRDefault="009C6FEB" w:rsidP="000A24E5">
      <w:pPr>
        <w:spacing w:after="0"/>
        <w:rPr>
          <w:b/>
        </w:rPr>
      </w:pPr>
      <w:r>
        <w:rPr>
          <w:b/>
        </w:rPr>
        <w:t>Proposal 2: the minimum coupling factor should be based on the Friis free-space path loss.</w:t>
      </w:r>
    </w:p>
    <w:p w:rsidR="008536CA" w:rsidRDefault="008536CA" w:rsidP="003169C6">
      <w:pPr>
        <w:spacing w:after="0"/>
        <w:rPr>
          <w:b/>
        </w:rPr>
      </w:pPr>
    </w:p>
    <w:p w:rsidR="00CD4C7B" w:rsidRPr="006E13D1" w:rsidRDefault="00CD4C7B" w:rsidP="00CD4C7B">
      <w:pPr>
        <w:pStyle w:val="Heading1"/>
      </w:pPr>
      <w:r w:rsidRPr="006E13D1">
        <w:t>References</w:t>
      </w:r>
    </w:p>
    <w:p w:rsidR="002274CA" w:rsidRDefault="00625DC8" w:rsidP="003B59B3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</w:t>
      </w:r>
      <w:r w:rsidR="00BA68D2">
        <w:rPr>
          <w:sz w:val="18"/>
          <w:lang w:eastAsia="zh-CN"/>
        </w:rPr>
        <w:t>704323, WF on co-location</w:t>
      </w:r>
      <w:r w:rsidR="006F47F1">
        <w:rPr>
          <w:sz w:val="18"/>
          <w:lang w:eastAsia="zh-CN"/>
        </w:rPr>
        <w:t xml:space="preserve"> requirements</w:t>
      </w:r>
      <w:r>
        <w:rPr>
          <w:sz w:val="18"/>
          <w:lang w:eastAsia="zh-CN"/>
        </w:rPr>
        <w:t xml:space="preserve">, </w:t>
      </w:r>
      <w:r w:rsidR="00BA68D2">
        <w:rPr>
          <w:sz w:val="18"/>
          <w:lang w:eastAsia="zh-CN"/>
        </w:rPr>
        <w:t>Huawei</w:t>
      </w:r>
    </w:p>
    <w:p w:rsidR="00473BC2" w:rsidRPr="003B59B3" w:rsidRDefault="00473BC2" w:rsidP="003B59B3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TSGR4#8(99)631, Antenna-to-antenna isolation measurements, Allgon</w:t>
      </w:r>
    </w:p>
    <w:sectPr w:rsidR="00473BC2" w:rsidRPr="003B59B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6A47" w:rsidRDefault="00556A47">
      <w:r>
        <w:separator/>
      </w:r>
    </w:p>
  </w:endnote>
  <w:endnote w:type="continuationSeparator" w:id="0">
    <w:p w:rsidR="00556A47" w:rsidRDefault="00556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6A47" w:rsidRDefault="00556A47">
      <w:r>
        <w:separator/>
      </w:r>
    </w:p>
  </w:footnote>
  <w:footnote w:type="continuationSeparator" w:id="0">
    <w:p w:rsidR="00556A47" w:rsidRDefault="00556A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 w15:restartNumberingAfterBreak="0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1" w15:restartNumberingAfterBreak="0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EA1CEB"/>
    <w:multiLevelType w:val="hybridMultilevel"/>
    <w:tmpl w:val="64F8E4AA"/>
    <w:lvl w:ilvl="0" w:tplc="886AD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5" w15:restartNumberingAfterBreak="0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3AA5D9E"/>
    <w:multiLevelType w:val="hybridMultilevel"/>
    <w:tmpl w:val="0B2E377C"/>
    <w:lvl w:ilvl="0" w:tplc="208CEDA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C02CC2"/>
    <w:multiLevelType w:val="hybridMultilevel"/>
    <w:tmpl w:val="AB127072"/>
    <w:lvl w:ilvl="0" w:tplc="08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2" w15:restartNumberingAfterBreak="0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592832"/>
    <w:multiLevelType w:val="hybridMultilevel"/>
    <w:tmpl w:val="6F78D1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5" w15:restartNumberingAfterBreak="0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6" w15:restartNumberingAfterBreak="0">
    <w:nsid w:val="64F60F45"/>
    <w:multiLevelType w:val="hybridMultilevel"/>
    <w:tmpl w:val="DFF2F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 w15:restartNumberingAfterBreak="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8"/>
  </w:num>
  <w:num w:numId="7">
    <w:abstractNumId w:val="4"/>
  </w:num>
  <w:num w:numId="8">
    <w:abstractNumId w:val="22"/>
  </w:num>
  <w:num w:numId="9">
    <w:abstractNumId w:val="6"/>
  </w:num>
  <w:num w:numId="10">
    <w:abstractNumId w:val="15"/>
  </w:num>
  <w:num w:numId="11">
    <w:abstractNumId w:val="5"/>
  </w:num>
  <w:num w:numId="12">
    <w:abstractNumId w:val="29"/>
  </w:num>
  <w:num w:numId="13">
    <w:abstractNumId w:val="22"/>
  </w:num>
  <w:num w:numId="14">
    <w:abstractNumId w:val="30"/>
  </w:num>
  <w:num w:numId="15">
    <w:abstractNumId w:val="17"/>
  </w:num>
  <w:num w:numId="16">
    <w:abstractNumId w:val="19"/>
  </w:num>
  <w:num w:numId="17">
    <w:abstractNumId w:val="18"/>
  </w:num>
  <w:num w:numId="18">
    <w:abstractNumId w:val="7"/>
  </w:num>
  <w:num w:numId="19">
    <w:abstractNumId w:val="14"/>
  </w:num>
  <w:num w:numId="20">
    <w:abstractNumId w:val="24"/>
  </w:num>
  <w:num w:numId="21">
    <w:abstractNumId w:val="11"/>
  </w:num>
  <w:num w:numId="22">
    <w:abstractNumId w:val="10"/>
  </w:num>
  <w:num w:numId="23">
    <w:abstractNumId w:val="27"/>
  </w:num>
  <w:num w:numId="24">
    <w:abstractNumId w:val="28"/>
  </w:num>
  <w:num w:numId="25">
    <w:abstractNumId w:val="2"/>
  </w:num>
  <w:num w:numId="26">
    <w:abstractNumId w:val="9"/>
  </w:num>
  <w:num w:numId="27">
    <w:abstractNumId w:val="3"/>
  </w:num>
  <w:num w:numId="28">
    <w:abstractNumId w:val="25"/>
  </w:num>
  <w:num w:numId="29">
    <w:abstractNumId w:val="12"/>
  </w:num>
  <w:num w:numId="30">
    <w:abstractNumId w:val="21"/>
  </w:num>
  <w:num w:numId="31">
    <w:abstractNumId w:val="26"/>
  </w:num>
  <w:num w:numId="32">
    <w:abstractNumId w:val="20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067"/>
    <w:rsid w:val="00003286"/>
    <w:rsid w:val="00003938"/>
    <w:rsid w:val="000101CB"/>
    <w:rsid w:val="0001145D"/>
    <w:rsid w:val="000137F6"/>
    <w:rsid w:val="00016C77"/>
    <w:rsid w:val="00016F09"/>
    <w:rsid w:val="00017313"/>
    <w:rsid w:val="00017EF6"/>
    <w:rsid w:val="00017F96"/>
    <w:rsid w:val="00020C10"/>
    <w:rsid w:val="00022199"/>
    <w:rsid w:val="000223B8"/>
    <w:rsid w:val="0002364E"/>
    <w:rsid w:val="00023D22"/>
    <w:rsid w:val="000300D0"/>
    <w:rsid w:val="000305C8"/>
    <w:rsid w:val="00030689"/>
    <w:rsid w:val="00033397"/>
    <w:rsid w:val="000365B5"/>
    <w:rsid w:val="000375BC"/>
    <w:rsid w:val="00040095"/>
    <w:rsid w:val="00040A6C"/>
    <w:rsid w:val="000430C4"/>
    <w:rsid w:val="00045CA2"/>
    <w:rsid w:val="0004638A"/>
    <w:rsid w:val="000545C7"/>
    <w:rsid w:val="000547AB"/>
    <w:rsid w:val="00054AC3"/>
    <w:rsid w:val="00057F78"/>
    <w:rsid w:val="00060C9E"/>
    <w:rsid w:val="0006320C"/>
    <w:rsid w:val="000667FA"/>
    <w:rsid w:val="000705E6"/>
    <w:rsid w:val="00071FFA"/>
    <w:rsid w:val="000721A4"/>
    <w:rsid w:val="00073190"/>
    <w:rsid w:val="0007527A"/>
    <w:rsid w:val="000758AE"/>
    <w:rsid w:val="00076C54"/>
    <w:rsid w:val="00080512"/>
    <w:rsid w:val="00081167"/>
    <w:rsid w:val="00081B44"/>
    <w:rsid w:val="000830B8"/>
    <w:rsid w:val="00090017"/>
    <w:rsid w:val="00090468"/>
    <w:rsid w:val="00092463"/>
    <w:rsid w:val="0009249D"/>
    <w:rsid w:val="0009290B"/>
    <w:rsid w:val="00097704"/>
    <w:rsid w:val="000A1A7C"/>
    <w:rsid w:val="000A24E5"/>
    <w:rsid w:val="000A4929"/>
    <w:rsid w:val="000B120E"/>
    <w:rsid w:val="000B26A4"/>
    <w:rsid w:val="000B335E"/>
    <w:rsid w:val="000B611A"/>
    <w:rsid w:val="000B6232"/>
    <w:rsid w:val="000B6309"/>
    <w:rsid w:val="000B641A"/>
    <w:rsid w:val="000B64DD"/>
    <w:rsid w:val="000B677B"/>
    <w:rsid w:val="000B76C6"/>
    <w:rsid w:val="000B7BCF"/>
    <w:rsid w:val="000C02E7"/>
    <w:rsid w:val="000C0932"/>
    <w:rsid w:val="000C250C"/>
    <w:rsid w:val="000C3813"/>
    <w:rsid w:val="000C45D3"/>
    <w:rsid w:val="000C522B"/>
    <w:rsid w:val="000C5EEC"/>
    <w:rsid w:val="000C6412"/>
    <w:rsid w:val="000C767F"/>
    <w:rsid w:val="000D0177"/>
    <w:rsid w:val="000D045A"/>
    <w:rsid w:val="000D258A"/>
    <w:rsid w:val="000D4E52"/>
    <w:rsid w:val="000D541C"/>
    <w:rsid w:val="000D58AB"/>
    <w:rsid w:val="000D64D4"/>
    <w:rsid w:val="000D72A7"/>
    <w:rsid w:val="000D771B"/>
    <w:rsid w:val="000D7A16"/>
    <w:rsid w:val="000E1093"/>
    <w:rsid w:val="000E24F6"/>
    <w:rsid w:val="000E5A4A"/>
    <w:rsid w:val="000F583D"/>
    <w:rsid w:val="000F7070"/>
    <w:rsid w:val="00102D48"/>
    <w:rsid w:val="00103E62"/>
    <w:rsid w:val="0010508F"/>
    <w:rsid w:val="00105C1B"/>
    <w:rsid w:val="001063B9"/>
    <w:rsid w:val="001112D2"/>
    <w:rsid w:val="00112D54"/>
    <w:rsid w:val="00114785"/>
    <w:rsid w:val="00116519"/>
    <w:rsid w:val="00116FEE"/>
    <w:rsid w:val="00121AA2"/>
    <w:rsid w:val="001315C3"/>
    <w:rsid w:val="0013236E"/>
    <w:rsid w:val="00135E4A"/>
    <w:rsid w:val="00136A5D"/>
    <w:rsid w:val="001375DD"/>
    <w:rsid w:val="00142FC5"/>
    <w:rsid w:val="00143DD8"/>
    <w:rsid w:val="00145B12"/>
    <w:rsid w:val="00147B64"/>
    <w:rsid w:val="0015012B"/>
    <w:rsid w:val="001509A1"/>
    <w:rsid w:val="00153509"/>
    <w:rsid w:val="00155CB8"/>
    <w:rsid w:val="001568FC"/>
    <w:rsid w:val="00156982"/>
    <w:rsid w:val="001579AA"/>
    <w:rsid w:val="0016115E"/>
    <w:rsid w:val="001654C3"/>
    <w:rsid w:val="00165E3F"/>
    <w:rsid w:val="0016633B"/>
    <w:rsid w:val="001707E4"/>
    <w:rsid w:val="00171463"/>
    <w:rsid w:val="00172D1A"/>
    <w:rsid w:val="00172DFF"/>
    <w:rsid w:val="001741A0"/>
    <w:rsid w:val="00176E94"/>
    <w:rsid w:val="00177DB9"/>
    <w:rsid w:val="0018168F"/>
    <w:rsid w:val="001821CF"/>
    <w:rsid w:val="00183421"/>
    <w:rsid w:val="00183EB0"/>
    <w:rsid w:val="001842C2"/>
    <w:rsid w:val="00184951"/>
    <w:rsid w:val="0018583D"/>
    <w:rsid w:val="001863F5"/>
    <w:rsid w:val="0019456A"/>
    <w:rsid w:val="00194CD0"/>
    <w:rsid w:val="00194E93"/>
    <w:rsid w:val="0019676D"/>
    <w:rsid w:val="00197F78"/>
    <w:rsid w:val="001A1E62"/>
    <w:rsid w:val="001A2A06"/>
    <w:rsid w:val="001A7B79"/>
    <w:rsid w:val="001B223F"/>
    <w:rsid w:val="001B49C9"/>
    <w:rsid w:val="001B58C1"/>
    <w:rsid w:val="001B7DA9"/>
    <w:rsid w:val="001C3A2E"/>
    <w:rsid w:val="001C4920"/>
    <w:rsid w:val="001C5CCF"/>
    <w:rsid w:val="001C7288"/>
    <w:rsid w:val="001D13D2"/>
    <w:rsid w:val="001D2D88"/>
    <w:rsid w:val="001D3BFF"/>
    <w:rsid w:val="001D662B"/>
    <w:rsid w:val="001D68E2"/>
    <w:rsid w:val="001D7A0A"/>
    <w:rsid w:val="001E0B3F"/>
    <w:rsid w:val="001E0EA8"/>
    <w:rsid w:val="001E22D1"/>
    <w:rsid w:val="001E23BF"/>
    <w:rsid w:val="001E3BBF"/>
    <w:rsid w:val="001E5E16"/>
    <w:rsid w:val="001E7664"/>
    <w:rsid w:val="001F168B"/>
    <w:rsid w:val="001F1C14"/>
    <w:rsid w:val="001F249C"/>
    <w:rsid w:val="001F2B53"/>
    <w:rsid w:val="001F36CE"/>
    <w:rsid w:val="001F402C"/>
    <w:rsid w:val="001F5247"/>
    <w:rsid w:val="001F7831"/>
    <w:rsid w:val="00200493"/>
    <w:rsid w:val="00200F65"/>
    <w:rsid w:val="00201C2F"/>
    <w:rsid w:val="00202359"/>
    <w:rsid w:val="00204045"/>
    <w:rsid w:val="00204A2C"/>
    <w:rsid w:val="00207EA9"/>
    <w:rsid w:val="00211D93"/>
    <w:rsid w:val="00214024"/>
    <w:rsid w:val="00217539"/>
    <w:rsid w:val="0022198D"/>
    <w:rsid w:val="002220DD"/>
    <w:rsid w:val="002251A1"/>
    <w:rsid w:val="00225D94"/>
    <w:rsid w:val="0022606D"/>
    <w:rsid w:val="00226ABD"/>
    <w:rsid w:val="002274CA"/>
    <w:rsid w:val="002279C7"/>
    <w:rsid w:val="00227CA2"/>
    <w:rsid w:val="00231A80"/>
    <w:rsid w:val="00234E78"/>
    <w:rsid w:val="00237812"/>
    <w:rsid w:val="00241B8E"/>
    <w:rsid w:val="00242D25"/>
    <w:rsid w:val="00244765"/>
    <w:rsid w:val="002519DA"/>
    <w:rsid w:val="00252AA7"/>
    <w:rsid w:val="00256F2C"/>
    <w:rsid w:val="00262A06"/>
    <w:rsid w:val="002647D9"/>
    <w:rsid w:val="0026634C"/>
    <w:rsid w:val="002710CA"/>
    <w:rsid w:val="0027171E"/>
    <w:rsid w:val="0027345D"/>
    <w:rsid w:val="00273F5D"/>
    <w:rsid w:val="002747EC"/>
    <w:rsid w:val="00277E5B"/>
    <w:rsid w:val="002801D0"/>
    <w:rsid w:val="0028086C"/>
    <w:rsid w:val="00283F97"/>
    <w:rsid w:val="00284494"/>
    <w:rsid w:val="002845F1"/>
    <w:rsid w:val="002855BF"/>
    <w:rsid w:val="0028563D"/>
    <w:rsid w:val="002862B7"/>
    <w:rsid w:val="00290BB8"/>
    <w:rsid w:val="00292453"/>
    <w:rsid w:val="002949B1"/>
    <w:rsid w:val="0029790A"/>
    <w:rsid w:val="002A1633"/>
    <w:rsid w:val="002A19F0"/>
    <w:rsid w:val="002A318A"/>
    <w:rsid w:val="002A5A95"/>
    <w:rsid w:val="002B1472"/>
    <w:rsid w:val="002B2CAC"/>
    <w:rsid w:val="002B5588"/>
    <w:rsid w:val="002C02F5"/>
    <w:rsid w:val="002C03FE"/>
    <w:rsid w:val="002C1DFF"/>
    <w:rsid w:val="002C39D3"/>
    <w:rsid w:val="002C52AF"/>
    <w:rsid w:val="002C5F85"/>
    <w:rsid w:val="002C64DE"/>
    <w:rsid w:val="002C70AC"/>
    <w:rsid w:val="002C7FDB"/>
    <w:rsid w:val="002D0066"/>
    <w:rsid w:val="002D3588"/>
    <w:rsid w:val="002D3E28"/>
    <w:rsid w:val="002F0D22"/>
    <w:rsid w:val="002F2212"/>
    <w:rsid w:val="002F6D54"/>
    <w:rsid w:val="002F7CD5"/>
    <w:rsid w:val="0030003D"/>
    <w:rsid w:val="00300723"/>
    <w:rsid w:val="00300C28"/>
    <w:rsid w:val="00304264"/>
    <w:rsid w:val="00304A8D"/>
    <w:rsid w:val="00305C89"/>
    <w:rsid w:val="0030671D"/>
    <w:rsid w:val="0031272A"/>
    <w:rsid w:val="003148E4"/>
    <w:rsid w:val="00314BBC"/>
    <w:rsid w:val="00316195"/>
    <w:rsid w:val="003161B4"/>
    <w:rsid w:val="003169C6"/>
    <w:rsid w:val="003172DC"/>
    <w:rsid w:val="00317474"/>
    <w:rsid w:val="00322FA8"/>
    <w:rsid w:val="00325B90"/>
    <w:rsid w:val="00326069"/>
    <w:rsid w:val="00326CCB"/>
    <w:rsid w:val="00330940"/>
    <w:rsid w:val="00333470"/>
    <w:rsid w:val="00334CA9"/>
    <w:rsid w:val="00335DA7"/>
    <w:rsid w:val="003371D2"/>
    <w:rsid w:val="003375FE"/>
    <w:rsid w:val="0034350D"/>
    <w:rsid w:val="00345218"/>
    <w:rsid w:val="0035116B"/>
    <w:rsid w:val="00352D97"/>
    <w:rsid w:val="0035462D"/>
    <w:rsid w:val="00354A86"/>
    <w:rsid w:val="00356FF5"/>
    <w:rsid w:val="0035791B"/>
    <w:rsid w:val="00363749"/>
    <w:rsid w:val="0036520D"/>
    <w:rsid w:val="00366652"/>
    <w:rsid w:val="00367759"/>
    <w:rsid w:val="00367CE4"/>
    <w:rsid w:val="00370277"/>
    <w:rsid w:val="00372132"/>
    <w:rsid w:val="003726F0"/>
    <w:rsid w:val="00374848"/>
    <w:rsid w:val="00375351"/>
    <w:rsid w:val="003753DF"/>
    <w:rsid w:val="00384421"/>
    <w:rsid w:val="0038701D"/>
    <w:rsid w:val="003876D8"/>
    <w:rsid w:val="00392347"/>
    <w:rsid w:val="00392600"/>
    <w:rsid w:val="00393441"/>
    <w:rsid w:val="00394576"/>
    <w:rsid w:val="003A04D9"/>
    <w:rsid w:val="003A49EA"/>
    <w:rsid w:val="003A4E98"/>
    <w:rsid w:val="003A5A3E"/>
    <w:rsid w:val="003A601A"/>
    <w:rsid w:val="003B0D89"/>
    <w:rsid w:val="003B2AD4"/>
    <w:rsid w:val="003B59B3"/>
    <w:rsid w:val="003B7BE5"/>
    <w:rsid w:val="003C0494"/>
    <w:rsid w:val="003C0559"/>
    <w:rsid w:val="003C1900"/>
    <w:rsid w:val="003C21BD"/>
    <w:rsid w:val="003C482B"/>
    <w:rsid w:val="003C4E37"/>
    <w:rsid w:val="003C79FD"/>
    <w:rsid w:val="003D1639"/>
    <w:rsid w:val="003D2F36"/>
    <w:rsid w:val="003D6E96"/>
    <w:rsid w:val="003E16BE"/>
    <w:rsid w:val="003E24CA"/>
    <w:rsid w:val="003E3810"/>
    <w:rsid w:val="003E5FB1"/>
    <w:rsid w:val="003E648B"/>
    <w:rsid w:val="003E7054"/>
    <w:rsid w:val="003E70F7"/>
    <w:rsid w:val="003E74EE"/>
    <w:rsid w:val="003F02B3"/>
    <w:rsid w:val="003F28D0"/>
    <w:rsid w:val="003F30E7"/>
    <w:rsid w:val="00401855"/>
    <w:rsid w:val="00401A0C"/>
    <w:rsid w:val="00401B2F"/>
    <w:rsid w:val="00403917"/>
    <w:rsid w:val="0040447E"/>
    <w:rsid w:val="004066C0"/>
    <w:rsid w:val="00407683"/>
    <w:rsid w:val="00414176"/>
    <w:rsid w:val="004148A7"/>
    <w:rsid w:val="00415E93"/>
    <w:rsid w:val="0042236A"/>
    <w:rsid w:val="00427123"/>
    <w:rsid w:val="0043021C"/>
    <w:rsid w:val="00432EA4"/>
    <w:rsid w:val="00432F9B"/>
    <w:rsid w:val="004337BD"/>
    <w:rsid w:val="00441DE8"/>
    <w:rsid w:val="00442797"/>
    <w:rsid w:val="00445AB5"/>
    <w:rsid w:val="004467A5"/>
    <w:rsid w:val="00446984"/>
    <w:rsid w:val="0045347A"/>
    <w:rsid w:val="00454196"/>
    <w:rsid w:val="004551C1"/>
    <w:rsid w:val="00456F62"/>
    <w:rsid w:val="0046341C"/>
    <w:rsid w:val="00465722"/>
    <w:rsid w:val="00466118"/>
    <w:rsid w:val="00471D6D"/>
    <w:rsid w:val="00473BC2"/>
    <w:rsid w:val="00474072"/>
    <w:rsid w:val="00475471"/>
    <w:rsid w:val="00475F28"/>
    <w:rsid w:val="00476542"/>
    <w:rsid w:val="00477455"/>
    <w:rsid w:val="0047770E"/>
    <w:rsid w:val="00481014"/>
    <w:rsid w:val="004813D0"/>
    <w:rsid w:val="004819E2"/>
    <w:rsid w:val="00482066"/>
    <w:rsid w:val="0048229C"/>
    <w:rsid w:val="00482CCE"/>
    <w:rsid w:val="0048658F"/>
    <w:rsid w:val="00486622"/>
    <w:rsid w:val="00487036"/>
    <w:rsid w:val="0049055B"/>
    <w:rsid w:val="00492696"/>
    <w:rsid w:val="00497329"/>
    <w:rsid w:val="004976C6"/>
    <w:rsid w:val="00497EE3"/>
    <w:rsid w:val="004A0324"/>
    <w:rsid w:val="004A20E8"/>
    <w:rsid w:val="004A26DA"/>
    <w:rsid w:val="004A3B8F"/>
    <w:rsid w:val="004A4285"/>
    <w:rsid w:val="004A51E7"/>
    <w:rsid w:val="004A6FB3"/>
    <w:rsid w:val="004B1406"/>
    <w:rsid w:val="004B1A4A"/>
    <w:rsid w:val="004B1FC6"/>
    <w:rsid w:val="004B3ED1"/>
    <w:rsid w:val="004B40EF"/>
    <w:rsid w:val="004B4FB4"/>
    <w:rsid w:val="004B5554"/>
    <w:rsid w:val="004B6AD9"/>
    <w:rsid w:val="004B6F07"/>
    <w:rsid w:val="004B712E"/>
    <w:rsid w:val="004B7703"/>
    <w:rsid w:val="004D2FAA"/>
    <w:rsid w:val="004D3578"/>
    <w:rsid w:val="004D380D"/>
    <w:rsid w:val="004D5157"/>
    <w:rsid w:val="004D517A"/>
    <w:rsid w:val="004D717D"/>
    <w:rsid w:val="004E002D"/>
    <w:rsid w:val="004E213A"/>
    <w:rsid w:val="004E6C01"/>
    <w:rsid w:val="004F0826"/>
    <w:rsid w:val="004F1EAA"/>
    <w:rsid w:val="004F2649"/>
    <w:rsid w:val="004F27DF"/>
    <w:rsid w:val="004F4A45"/>
    <w:rsid w:val="004F5D05"/>
    <w:rsid w:val="004F6634"/>
    <w:rsid w:val="004F7241"/>
    <w:rsid w:val="00500994"/>
    <w:rsid w:val="00503171"/>
    <w:rsid w:val="00506060"/>
    <w:rsid w:val="005069A2"/>
    <w:rsid w:val="00506D97"/>
    <w:rsid w:val="00507AF5"/>
    <w:rsid w:val="005110BC"/>
    <w:rsid w:val="0051369E"/>
    <w:rsid w:val="0051469E"/>
    <w:rsid w:val="00514F61"/>
    <w:rsid w:val="005151D2"/>
    <w:rsid w:val="005209F4"/>
    <w:rsid w:val="005252D5"/>
    <w:rsid w:val="005318F3"/>
    <w:rsid w:val="00534DA0"/>
    <w:rsid w:val="00536898"/>
    <w:rsid w:val="005376E1"/>
    <w:rsid w:val="00540EF4"/>
    <w:rsid w:val="0054183B"/>
    <w:rsid w:val="0054286D"/>
    <w:rsid w:val="0054288B"/>
    <w:rsid w:val="00543E6C"/>
    <w:rsid w:val="00545E22"/>
    <w:rsid w:val="00545EAB"/>
    <w:rsid w:val="00546DC4"/>
    <w:rsid w:val="00546DCA"/>
    <w:rsid w:val="00547A4C"/>
    <w:rsid w:val="005507DB"/>
    <w:rsid w:val="00553E02"/>
    <w:rsid w:val="0055604F"/>
    <w:rsid w:val="00556A47"/>
    <w:rsid w:val="00557858"/>
    <w:rsid w:val="00561D46"/>
    <w:rsid w:val="005649CF"/>
    <w:rsid w:val="00564B4C"/>
    <w:rsid w:val="00565087"/>
    <w:rsid w:val="00565356"/>
    <w:rsid w:val="0056573F"/>
    <w:rsid w:val="00566244"/>
    <w:rsid w:val="00567F07"/>
    <w:rsid w:val="00570014"/>
    <w:rsid w:val="00577DD9"/>
    <w:rsid w:val="00580B11"/>
    <w:rsid w:val="00581AFF"/>
    <w:rsid w:val="0058394D"/>
    <w:rsid w:val="00583F9B"/>
    <w:rsid w:val="00584167"/>
    <w:rsid w:val="00586928"/>
    <w:rsid w:val="0059000D"/>
    <w:rsid w:val="005921CE"/>
    <w:rsid w:val="00592A31"/>
    <w:rsid w:val="00592D3A"/>
    <w:rsid w:val="005935C6"/>
    <w:rsid w:val="00595D15"/>
    <w:rsid w:val="00596599"/>
    <w:rsid w:val="005967C3"/>
    <w:rsid w:val="00597839"/>
    <w:rsid w:val="00597D97"/>
    <w:rsid w:val="005A0408"/>
    <w:rsid w:val="005A16DC"/>
    <w:rsid w:val="005A1848"/>
    <w:rsid w:val="005A403F"/>
    <w:rsid w:val="005A525F"/>
    <w:rsid w:val="005A61C1"/>
    <w:rsid w:val="005B0554"/>
    <w:rsid w:val="005B2EA4"/>
    <w:rsid w:val="005B3245"/>
    <w:rsid w:val="005B5BC9"/>
    <w:rsid w:val="005C0FDB"/>
    <w:rsid w:val="005C106E"/>
    <w:rsid w:val="005C1BF3"/>
    <w:rsid w:val="005C2293"/>
    <w:rsid w:val="005C244C"/>
    <w:rsid w:val="005C29C0"/>
    <w:rsid w:val="005C5AC8"/>
    <w:rsid w:val="005C6B89"/>
    <w:rsid w:val="005D0A67"/>
    <w:rsid w:val="005D343C"/>
    <w:rsid w:val="005D762D"/>
    <w:rsid w:val="005E0C61"/>
    <w:rsid w:val="005E36C3"/>
    <w:rsid w:val="005E5F83"/>
    <w:rsid w:val="005E7433"/>
    <w:rsid w:val="005F2F95"/>
    <w:rsid w:val="005F36D2"/>
    <w:rsid w:val="005F5C79"/>
    <w:rsid w:val="00600984"/>
    <w:rsid w:val="00602447"/>
    <w:rsid w:val="006028B1"/>
    <w:rsid w:val="00603723"/>
    <w:rsid w:val="00605848"/>
    <w:rsid w:val="00605D99"/>
    <w:rsid w:val="00611566"/>
    <w:rsid w:val="006120AA"/>
    <w:rsid w:val="00613736"/>
    <w:rsid w:val="0061462C"/>
    <w:rsid w:val="00615898"/>
    <w:rsid w:val="00616F25"/>
    <w:rsid w:val="0062414C"/>
    <w:rsid w:val="00625433"/>
    <w:rsid w:val="00625DC8"/>
    <w:rsid w:val="00626E03"/>
    <w:rsid w:val="00627AB0"/>
    <w:rsid w:val="00633831"/>
    <w:rsid w:val="00633D79"/>
    <w:rsid w:val="006423A9"/>
    <w:rsid w:val="006428E0"/>
    <w:rsid w:val="00642BD2"/>
    <w:rsid w:val="0064349F"/>
    <w:rsid w:val="00646AE3"/>
    <w:rsid w:val="00646D99"/>
    <w:rsid w:val="0064721B"/>
    <w:rsid w:val="006475B9"/>
    <w:rsid w:val="006516F9"/>
    <w:rsid w:val="006518EC"/>
    <w:rsid w:val="0065488B"/>
    <w:rsid w:val="00654974"/>
    <w:rsid w:val="006550E8"/>
    <w:rsid w:val="00655EB0"/>
    <w:rsid w:val="00656208"/>
    <w:rsid w:val="00656910"/>
    <w:rsid w:val="0066204B"/>
    <w:rsid w:val="0066266E"/>
    <w:rsid w:val="00664B16"/>
    <w:rsid w:val="006653BE"/>
    <w:rsid w:val="006657B9"/>
    <w:rsid w:val="00665F61"/>
    <w:rsid w:val="00666E28"/>
    <w:rsid w:val="00667974"/>
    <w:rsid w:val="00671162"/>
    <w:rsid w:val="006741CC"/>
    <w:rsid w:val="00676537"/>
    <w:rsid w:val="0067681D"/>
    <w:rsid w:val="006774EC"/>
    <w:rsid w:val="006776D1"/>
    <w:rsid w:val="006806B5"/>
    <w:rsid w:val="00680746"/>
    <w:rsid w:val="00680BE7"/>
    <w:rsid w:val="00680F6C"/>
    <w:rsid w:val="0068143A"/>
    <w:rsid w:val="00684692"/>
    <w:rsid w:val="00685F26"/>
    <w:rsid w:val="00691D46"/>
    <w:rsid w:val="00697186"/>
    <w:rsid w:val="006A0B35"/>
    <w:rsid w:val="006A28E7"/>
    <w:rsid w:val="006A5601"/>
    <w:rsid w:val="006B0016"/>
    <w:rsid w:val="006B19D5"/>
    <w:rsid w:val="006B1A23"/>
    <w:rsid w:val="006B51AB"/>
    <w:rsid w:val="006B5CC4"/>
    <w:rsid w:val="006B67E3"/>
    <w:rsid w:val="006B6C1A"/>
    <w:rsid w:val="006C115F"/>
    <w:rsid w:val="006C2749"/>
    <w:rsid w:val="006C2F98"/>
    <w:rsid w:val="006C48CB"/>
    <w:rsid w:val="006C66D8"/>
    <w:rsid w:val="006C7481"/>
    <w:rsid w:val="006C7A3E"/>
    <w:rsid w:val="006D1E24"/>
    <w:rsid w:val="006D4791"/>
    <w:rsid w:val="006D5298"/>
    <w:rsid w:val="006D6055"/>
    <w:rsid w:val="006D66DA"/>
    <w:rsid w:val="006D6AA5"/>
    <w:rsid w:val="006D6B3A"/>
    <w:rsid w:val="006E0DAD"/>
    <w:rsid w:val="006E5E2C"/>
    <w:rsid w:val="006E6FCE"/>
    <w:rsid w:val="006E7A0B"/>
    <w:rsid w:val="006F0DA1"/>
    <w:rsid w:val="006F2E9B"/>
    <w:rsid w:val="006F3924"/>
    <w:rsid w:val="006F47F1"/>
    <w:rsid w:val="006F6A2C"/>
    <w:rsid w:val="006F7655"/>
    <w:rsid w:val="00700604"/>
    <w:rsid w:val="00702306"/>
    <w:rsid w:val="00704243"/>
    <w:rsid w:val="007054E8"/>
    <w:rsid w:val="00707294"/>
    <w:rsid w:val="007110A7"/>
    <w:rsid w:val="00712B49"/>
    <w:rsid w:val="00712B4B"/>
    <w:rsid w:val="00714643"/>
    <w:rsid w:val="00715F84"/>
    <w:rsid w:val="0071698E"/>
    <w:rsid w:val="007176DB"/>
    <w:rsid w:val="007201A8"/>
    <w:rsid w:val="007202FD"/>
    <w:rsid w:val="007233DA"/>
    <w:rsid w:val="00726ECF"/>
    <w:rsid w:val="00731E7A"/>
    <w:rsid w:val="00734A5B"/>
    <w:rsid w:val="0073607E"/>
    <w:rsid w:val="00740732"/>
    <w:rsid w:val="00744E76"/>
    <w:rsid w:val="00745401"/>
    <w:rsid w:val="00745DF4"/>
    <w:rsid w:val="00746065"/>
    <w:rsid w:val="00746B7B"/>
    <w:rsid w:val="00751E84"/>
    <w:rsid w:val="00753B45"/>
    <w:rsid w:val="007546F4"/>
    <w:rsid w:val="00755597"/>
    <w:rsid w:val="00755CCE"/>
    <w:rsid w:val="00755D58"/>
    <w:rsid w:val="00756EB1"/>
    <w:rsid w:val="00757932"/>
    <w:rsid w:val="00757D40"/>
    <w:rsid w:val="00761E70"/>
    <w:rsid w:val="00763A99"/>
    <w:rsid w:val="00765BD6"/>
    <w:rsid w:val="00766007"/>
    <w:rsid w:val="00771220"/>
    <w:rsid w:val="00772D0D"/>
    <w:rsid w:val="00773A5C"/>
    <w:rsid w:val="0077696B"/>
    <w:rsid w:val="00776DA8"/>
    <w:rsid w:val="007779BB"/>
    <w:rsid w:val="00781F0F"/>
    <w:rsid w:val="0078309E"/>
    <w:rsid w:val="00783907"/>
    <w:rsid w:val="00783CF8"/>
    <w:rsid w:val="00783E47"/>
    <w:rsid w:val="0078481F"/>
    <w:rsid w:val="00785A41"/>
    <w:rsid w:val="00785BC3"/>
    <w:rsid w:val="0078727C"/>
    <w:rsid w:val="00794703"/>
    <w:rsid w:val="007A0BE6"/>
    <w:rsid w:val="007A0D95"/>
    <w:rsid w:val="007A2E8D"/>
    <w:rsid w:val="007A6868"/>
    <w:rsid w:val="007A6DD5"/>
    <w:rsid w:val="007A7A31"/>
    <w:rsid w:val="007B0B24"/>
    <w:rsid w:val="007B18D8"/>
    <w:rsid w:val="007B2D89"/>
    <w:rsid w:val="007B3F32"/>
    <w:rsid w:val="007C023C"/>
    <w:rsid w:val="007C08AA"/>
    <w:rsid w:val="007C095F"/>
    <w:rsid w:val="007C20EA"/>
    <w:rsid w:val="007C367C"/>
    <w:rsid w:val="007D3C2A"/>
    <w:rsid w:val="007D4B8E"/>
    <w:rsid w:val="007E0D24"/>
    <w:rsid w:val="007E0E7C"/>
    <w:rsid w:val="007E3661"/>
    <w:rsid w:val="007E3F64"/>
    <w:rsid w:val="007E5ACF"/>
    <w:rsid w:val="007F3BC4"/>
    <w:rsid w:val="007F76AD"/>
    <w:rsid w:val="008028A4"/>
    <w:rsid w:val="008031D2"/>
    <w:rsid w:val="00803572"/>
    <w:rsid w:val="00805D37"/>
    <w:rsid w:val="008068B6"/>
    <w:rsid w:val="0080787A"/>
    <w:rsid w:val="00812A8E"/>
    <w:rsid w:val="00812BCC"/>
    <w:rsid w:val="00814B79"/>
    <w:rsid w:val="00815DB9"/>
    <w:rsid w:val="00815DBE"/>
    <w:rsid w:val="00816D4D"/>
    <w:rsid w:val="00820A93"/>
    <w:rsid w:val="0082399C"/>
    <w:rsid w:val="00823F2B"/>
    <w:rsid w:val="00824E66"/>
    <w:rsid w:val="008268CE"/>
    <w:rsid w:val="008272C7"/>
    <w:rsid w:val="008314F0"/>
    <w:rsid w:val="00831B65"/>
    <w:rsid w:val="00831B9B"/>
    <w:rsid w:val="00832773"/>
    <w:rsid w:val="00834AD1"/>
    <w:rsid w:val="008353F8"/>
    <w:rsid w:val="00835F19"/>
    <w:rsid w:val="00837BD5"/>
    <w:rsid w:val="00843911"/>
    <w:rsid w:val="00843BD9"/>
    <w:rsid w:val="008442AE"/>
    <w:rsid w:val="00844BBD"/>
    <w:rsid w:val="0084742D"/>
    <w:rsid w:val="008525F5"/>
    <w:rsid w:val="00852C45"/>
    <w:rsid w:val="008531D2"/>
    <w:rsid w:val="008536CA"/>
    <w:rsid w:val="008541BD"/>
    <w:rsid w:val="00860963"/>
    <w:rsid w:val="008610FC"/>
    <w:rsid w:val="008612FA"/>
    <w:rsid w:val="00861B6F"/>
    <w:rsid w:val="00864BF3"/>
    <w:rsid w:val="0086539A"/>
    <w:rsid w:val="008654D2"/>
    <w:rsid w:val="00865FF5"/>
    <w:rsid w:val="008663F0"/>
    <w:rsid w:val="00866455"/>
    <w:rsid w:val="00867139"/>
    <w:rsid w:val="0086716D"/>
    <w:rsid w:val="0087443D"/>
    <w:rsid w:val="008768CA"/>
    <w:rsid w:val="00877F26"/>
    <w:rsid w:val="00880559"/>
    <w:rsid w:val="0088160B"/>
    <w:rsid w:val="00881B80"/>
    <w:rsid w:val="00883564"/>
    <w:rsid w:val="008840FF"/>
    <w:rsid w:val="00884944"/>
    <w:rsid w:val="00886976"/>
    <w:rsid w:val="00886E81"/>
    <w:rsid w:val="00886F47"/>
    <w:rsid w:val="008902B9"/>
    <w:rsid w:val="00895C2F"/>
    <w:rsid w:val="00897194"/>
    <w:rsid w:val="0089745C"/>
    <w:rsid w:val="008A1F7A"/>
    <w:rsid w:val="008A264E"/>
    <w:rsid w:val="008A6B5E"/>
    <w:rsid w:val="008A73CC"/>
    <w:rsid w:val="008A7413"/>
    <w:rsid w:val="008B0648"/>
    <w:rsid w:val="008B2259"/>
    <w:rsid w:val="008B2EC1"/>
    <w:rsid w:val="008B31F0"/>
    <w:rsid w:val="008B36A2"/>
    <w:rsid w:val="008B5A23"/>
    <w:rsid w:val="008B7A6D"/>
    <w:rsid w:val="008C1D10"/>
    <w:rsid w:val="008C3221"/>
    <w:rsid w:val="008C74ED"/>
    <w:rsid w:val="008D146B"/>
    <w:rsid w:val="008D4234"/>
    <w:rsid w:val="008D46A3"/>
    <w:rsid w:val="008D7B95"/>
    <w:rsid w:val="008D7E62"/>
    <w:rsid w:val="008E1DEF"/>
    <w:rsid w:val="008E3509"/>
    <w:rsid w:val="008E361B"/>
    <w:rsid w:val="008E3DDF"/>
    <w:rsid w:val="008E4342"/>
    <w:rsid w:val="008E54CA"/>
    <w:rsid w:val="008E66CE"/>
    <w:rsid w:val="008F0251"/>
    <w:rsid w:val="008F19F9"/>
    <w:rsid w:val="008F2330"/>
    <w:rsid w:val="008F32DB"/>
    <w:rsid w:val="008F48CF"/>
    <w:rsid w:val="008F57C0"/>
    <w:rsid w:val="00900F25"/>
    <w:rsid w:val="009026F6"/>
    <w:rsid w:val="0090271F"/>
    <w:rsid w:val="009057EE"/>
    <w:rsid w:val="009158B3"/>
    <w:rsid w:val="009167F5"/>
    <w:rsid w:val="0091687F"/>
    <w:rsid w:val="00916B4F"/>
    <w:rsid w:val="009175D3"/>
    <w:rsid w:val="00922291"/>
    <w:rsid w:val="00922A02"/>
    <w:rsid w:val="009234AF"/>
    <w:rsid w:val="00926A7C"/>
    <w:rsid w:val="00926D86"/>
    <w:rsid w:val="00931061"/>
    <w:rsid w:val="009312D2"/>
    <w:rsid w:val="00933DF8"/>
    <w:rsid w:val="00933E02"/>
    <w:rsid w:val="0093444E"/>
    <w:rsid w:val="009368F7"/>
    <w:rsid w:val="00937E12"/>
    <w:rsid w:val="00941A10"/>
    <w:rsid w:val="00942EC2"/>
    <w:rsid w:val="00944A41"/>
    <w:rsid w:val="00953111"/>
    <w:rsid w:val="00954CCD"/>
    <w:rsid w:val="00961B32"/>
    <w:rsid w:val="0096225D"/>
    <w:rsid w:val="009664FF"/>
    <w:rsid w:val="0097004A"/>
    <w:rsid w:val="00972DE9"/>
    <w:rsid w:val="009733A1"/>
    <w:rsid w:val="00974BB0"/>
    <w:rsid w:val="00974D9E"/>
    <w:rsid w:val="00974F64"/>
    <w:rsid w:val="00977040"/>
    <w:rsid w:val="009802BA"/>
    <w:rsid w:val="00980D60"/>
    <w:rsid w:val="00983994"/>
    <w:rsid w:val="00985A20"/>
    <w:rsid w:val="0099116A"/>
    <w:rsid w:val="009957D3"/>
    <w:rsid w:val="00997F3F"/>
    <w:rsid w:val="009A3B8C"/>
    <w:rsid w:val="009A3DD8"/>
    <w:rsid w:val="009A4250"/>
    <w:rsid w:val="009B04B1"/>
    <w:rsid w:val="009B07CD"/>
    <w:rsid w:val="009B6A03"/>
    <w:rsid w:val="009C0FC4"/>
    <w:rsid w:val="009C229E"/>
    <w:rsid w:val="009C3AFC"/>
    <w:rsid w:val="009C5EE1"/>
    <w:rsid w:val="009C6446"/>
    <w:rsid w:val="009C6B5B"/>
    <w:rsid w:val="009C6FEB"/>
    <w:rsid w:val="009C7434"/>
    <w:rsid w:val="009D00E7"/>
    <w:rsid w:val="009D148B"/>
    <w:rsid w:val="009D2CFC"/>
    <w:rsid w:val="009D31A7"/>
    <w:rsid w:val="009D3482"/>
    <w:rsid w:val="009D3E41"/>
    <w:rsid w:val="009D430B"/>
    <w:rsid w:val="009D547F"/>
    <w:rsid w:val="009E6120"/>
    <w:rsid w:val="009E71C1"/>
    <w:rsid w:val="009E74AA"/>
    <w:rsid w:val="009E7A4D"/>
    <w:rsid w:val="009F0F95"/>
    <w:rsid w:val="009F12E7"/>
    <w:rsid w:val="009F1CA2"/>
    <w:rsid w:val="009F2266"/>
    <w:rsid w:val="009F2DA3"/>
    <w:rsid w:val="009F62EC"/>
    <w:rsid w:val="009F6E12"/>
    <w:rsid w:val="009F7754"/>
    <w:rsid w:val="00A007C2"/>
    <w:rsid w:val="00A00A04"/>
    <w:rsid w:val="00A0254A"/>
    <w:rsid w:val="00A03F3D"/>
    <w:rsid w:val="00A04540"/>
    <w:rsid w:val="00A04827"/>
    <w:rsid w:val="00A06A73"/>
    <w:rsid w:val="00A10F02"/>
    <w:rsid w:val="00A122CF"/>
    <w:rsid w:val="00A134E0"/>
    <w:rsid w:val="00A13F60"/>
    <w:rsid w:val="00A14B2B"/>
    <w:rsid w:val="00A237D5"/>
    <w:rsid w:val="00A258E1"/>
    <w:rsid w:val="00A26442"/>
    <w:rsid w:val="00A325B1"/>
    <w:rsid w:val="00A33956"/>
    <w:rsid w:val="00A34058"/>
    <w:rsid w:val="00A354E8"/>
    <w:rsid w:val="00A3627C"/>
    <w:rsid w:val="00A36BCE"/>
    <w:rsid w:val="00A41AF6"/>
    <w:rsid w:val="00A43498"/>
    <w:rsid w:val="00A43EF3"/>
    <w:rsid w:val="00A45FE2"/>
    <w:rsid w:val="00A45FFC"/>
    <w:rsid w:val="00A46022"/>
    <w:rsid w:val="00A470B4"/>
    <w:rsid w:val="00A47851"/>
    <w:rsid w:val="00A5010F"/>
    <w:rsid w:val="00A51764"/>
    <w:rsid w:val="00A5239F"/>
    <w:rsid w:val="00A52411"/>
    <w:rsid w:val="00A52E76"/>
    <w:rsid w:val="00A53724"/>
    <w:rsid w:val="00A53D4C"/>
    <w:rsid w:val="00A542FE"/>
    <w:rsid w:val="00A558DF"/>
    <w:rsid w:val="00A559EF"/>
    <w:rsid w:val="00A5684F"/>
    <w:rsid w:val="00A575A8"/>
    <w:rsid w:val="00A61056"/>
    <w:rsid w:val="00A6230F"/>
    <w:rsid w:val="00A62753"/>
    <w:rsid w:val="00A63210"/>
    <w:rsid w:val="00A632BB"/>
    <w:rsid w:val="00A647C2"/>
    <w:rsid w:val="00A70614"/>
    <w:rsid w:val="00A70BEF"/>
    <w:rsid w:val="00A7177C"/>
    <w:rsid w:val="00A71E08"/>
    <w:rsid w:val="00A73D42"/>
    <w:rsid w:val="00A7565B"/>
    <w:rsid w:val="00A76B38"/>
    <w:rsid w:val="00A82346"/>
    <w:rsid w:val="00A83D72"/>
    <w:rsid w:val="00A8485E"/>
    <w:rsid w:val="00A87997"/>
    <w:rsid w:val="00A92A9A"/>
    <w:rsid w:val="00A93564"/>
    <w:rsid w:val="00A96290"/>
    <w:rsid w:val="00A9671C"/>
    <w:rsid w:val="00A973D8"/>
    <w:rsid w:val="00AA13E2"/>
    <w:rsid w:val="00AA31D3"/>
    <w:rsid w:val="00AA5E39"/>
    <w:rsid w:val="00AA7093"/>
    <w:rsid w:val="00AB21D9"/>
    <w:rsid w:val="00AB2B81"/>
    <w:rsid w:val="00AB6C35"/>
    <w:rsid w:val="00AC178C"/>
    <w:rsid w:val="00AC1FA8"/>
    <w:rsid w:val="00AC4BFF"/>
    <w:rsid w:val="00AC7061"/>
    <w:rsid w:val="00AC790E"/>
    <w:rsid w:val="00AD0ACD"/>
    <w:rsid w:val="00AD2AB3"/>
    <w:rsid w:val="00AE00D7"/>
    <w:rsid w:val="00AE040B"/>
    <w:rsid w:val="00AE0477"/>
    <w:rsid w:val="00AE1D17"/>
    <w:rsid w:val="00AF3271"/>
    <w:rsid w:val="00AF6366"/>
    <w:rsid w:val="00B00D9F"/>
    <w:rsid w:val="00B00FC1"/>
    <w:rsid w:val="00B04677"/>
    <w:rsid w:val="00B05FE9"/>
    <w:rsid w:val="00B060A7"/>
    <w:rsid w:val="00B0675F"/>
    <w:rsid w:val="00B075FF"/>
    <w:rsid w:val="00B106C3"/>
    <w:rsid w:val="00B114D3"/>
    <w:rsid w:val="00B12712"/>
    <w:rsid w:val="00B12DB9"/>
    <w:rsid w:val="00B14104"/>
    <w:rsid w:val="00B151BE"/>
    <w:rsid w:val="00B15449"/>
    <w:rsid w:val="00B1576F"/>
    <w:rsid w:val="00B16CCF"/>
    <w:rsid w:val="00B175ED"/>
    <w:rsid w:val="00B20769"/>
    <w:rsid w:val="00B208EC"/>
    <w:rsid w:val="00B21FDB"/>
    <w:rsid w:val="00B22A1E"/>
    <w:rsid w:val="00B23716"/>
    <w:rsid w:val="00B24615"/>
    <w:rsid w:val="00B27A02"/>
    <w:rsid w:val="00B30FE4"/>
    <w:rsid w:val="00B31BBA"/>
    <w:rsid w:val="00B31C63"/>
    <w:rsid w:val="00B32B05"/>
    <w:rsid w:val="00B33E84"/>
    <w:rsid w:val="00B35498"/>
    <w:rsid w:val="00B35A7C"/>
    <w:rsid w:val="00B3671D"/>
    <w:rsid w:val="00B36A57"/>
    <w:rsid w:val="00B36E5A"/>
    <w:rsid w:val="00B37D83"/>
    <w:rsid w:val="00B403B3"/>
    <w:rsid w:val="00B4126F"/>
    <w:rsid w:val="00B419A4"/>
    <w:rsid w:val="00B41AA1"/>
    <w:rsid w:val="00B41E66"/>
    <w:rsid w:val="00B421F2"/>
    <w:rsid w:val="00B449FC"/>
    <w:rsid w:val="00B4629E"/>
    <w:rsid w:val="00B47FD1"/>
    <w:rsid w:val="00B52126"/>
    <w:rsid w:val="00B528E2"/>
    <w:rsid w:val="00B52ACC"/>
    <w:rsid w:val="00B55E03"/>
    <w:rsid w:val="00B601DC"/>
    <w:rsid w:val="00B6113E"/>
    <w:rsid w:val="00B62C44"/>
    <w:rsid w:val="00B62D2E"/>
    <w:rsid w:val="00B643EA"/>
    <w:rsid w:val="00B65110"/>
    <w:rsid w:val="00B65A33"/>
    <w:rsid w:val="00B661F7"/>
    <w:rsid w:val="00B729FF"/>
    <w:rsid w:val="00B75553"/>
    <w:rsid w:val="00B7710D"/>
    <w:rsid w:val="00B81B05"/>
    <w:rsid w:val="00B81F83"/>
    <w:rsid w:val="00B82643"/>
    <w:rsid w:val="00B84530"/>
    <w:rsid w:val="00B858DB"/>
    <w:rsid w:val="00B85923"/>
    <w:rsid w:val="00B903C2"/>
    <w:rsid w:val="00B9279F"/>
    <w:rsid w:val="00B92CBD"/>
    <w:rsid w:val="00B93022"/>
    <w:rsid w:val="00B93887"/>
    <w:rsid w:val="00B958F1"/>
    <w:rsid w:val="00B9597D"/>
    <w:rsid w:val="00B96C01"/>
    <w:rsid w:val="00B96C86"/>
    <w:rsid w:val="00B96E86"/>
    <w:rsid w:val="00B97B12"/>
    <w:rsid w:val="00BA0577"/>
    <w:rsid w:val="00BA247D"/>
    <w:rsid w:val="00BA637F"/>
    <w:rsid w:val="00BA66B7"/>
    <w:rsid w:val="00BA68D2"/>
    <w:rsid w:val="00BA6CA4"/>
    <w:rsid w:val="00BB0B93"/>
    <w:rsid w:val="00BB148A"/>
    <w:rsid w:val="00BB17FC"/>
    <w:rsid w:val="00BB2E05"/>
    <w:rsid w:val="00BB3434"/>
    <w:rsid w:val="00BC4AB5"/>
    <w:rsid w:val="00BC4D65"/>
    <w:rsid w:val="00BC7898"/>
    <w:rsid w:val="00BD0A57"/>
    <w:rsid w:val="00BD0D87"/>
    <w:rsid w:val="00BD286F"/>
    <w:rsid w:val="00BD609F"/>
    <w:rsid w:val="00BE0318"/>
    <w:rsid w:val="00BE031A"/>
    <w:rsid w:val="00BE1876"/>
    <w:rsid w:val="00BE4852"/>
    <w:rsid w:val="00BE5542"/>
    <w:rsid w:val="00BE749D"/>
    <w:rsid w:val="00BF021E"/>
    <w:rsid w:val="00BF372D"/>
    <w:rsid w:val="00BF4C95"/>
    <w:rsid w:val="00BF4D83"/>
    <w:rsid w:val="00BF6645"/>
    <w:rsid w:val="00BF7487"/>
    <w:rsid w:val="00C013D6"/>
    <w:rsid w:val="00C01910"/>
    <w:rsid w:val="00C01A70"/>
    <w:rsid w:val="00C02A59"/>
    <w:rsid w:val="00C03555"/>
    <w:rsid w:val="00C10CB9"/>
    <w:rsid w:val="00C10D87"/>
    <w:rsid w:val="00C12786"/>
    <w:rsid w:val="00C12B51"/>
    <w:rsid w:val="00C139A8"/>
    <w:rsid w:val="00C1688E"/>
    <w:rsid w:val="00C16CAB"/>
    <w:rsid w:val="00C17F2A"/>
    <w:rsid w:val="00C20C06"/>
    <w:rsid w:val="00C23181"/>
    <w:rsid w:val="00C2422B"/>
    <w:rsid w:val="00C24281"/>
    <w:rsid w:val="00C2462E"/>
    <w:rsid w:val="00C31AA4"/>
    <w:rsid w:val="00C33045"/>
    <w:rsid w:val="00C33079"/>
    <w:rsid w:val="00C33BE9"/>
    <w:rsid w:val="00C34A3D"/>
    <w:rsid w:val="00C43548"/>
    <w:rsid w:val="00C436A9"/>
    <w:rsid w:val="00C437CD"/>
    <w:rsid w:val="00C46CA0"/>
    <w:rsid w:val="00C47A03"/>
    <w:rsid w:val="00C50588"/>
    <w:rsid w:val="00C505FD"/>
    <w:rsid w:val="00C522DE"/>
    <w:rsid w:val="00C523F4"/>
    <w:rsid w:val="00C571B4"/>
    <w:rsid w:val="00C57DCA"/>
    <w:rsid w:val="00C608C8"/>
    <w:rsid w:val="00C60C7F"/>
    <w:rsid w:val="00C60F8F"/>
    <w:rsid w:val="00C6109A"/>
    <w:rsid w:val="00C61D19"/>
    <w:rsid w:val="00C659DA"/>
    <w:rsid w:val="00C67C94"/>
    <w:rsid w:val="00C70261"/>
    <w:rsid w:val="00C720DE"/>
    <w:rsid w:val="00C737CC"/>
    <w:rsid w:val="00C77A04"/>
    <w:rsid w:val="00C828B8"/>
    <w:rsid w:val="00C83A13"/>
    <w:rsid w:val="00C849E3"/>
    <w:rsid w:val="00C84A44"/>
    <w:rsid w:val="00C85185"/>
    <w:rsid w:val="00C86CEC"/>
    <w:rsid w:val="00C905FB"/>
    <w:rsid w:val="00C91888"/>
    <w:rsid w:val="00C92312"/>
    <w:rsid w:val="00C92668"/>
    <w:rsid w:val="00C9322B"/>
    <w:rsid w:val="00C95956"/>
    <w:rsid w:val="00C960F6"/>
    <w:rsid w:val="00C97E02"/>
    <w:rsid w:val="00CA1D01"/>
    <w:rsid w:val="00CA38D9"/>
    <w:rsid w:val="00CA3D0C"/>
    <w:rsid w:val="00CA496C"/>
    <w:rsid w:val="00CA4D8F"/>
    <w:rsid w:val="00CA7F1B"/>
    <w:rsid w:val="00CB04EA"/>
    <w:rsid w:val="00CB4FB2"/>
    <w:rsid w:val="00CB5563"/>
    <w:rsid w:val="00CB69BA"/>
    <w:rsid w:val="00CB7E17"/>
    <w:rsid w:val="00CC1E29"/>
    <w:rsid w:val="00CC29CE"/>
    <w:rsid w:val="00CC4802"/>
    <w:rsid w:val="00CC559E"/>
    <w:rsid w:val="00CD1947"/>
    <w:rsid w:val="00CD2747"/>
    <w:rsid w:val="00CD3CC5"/>
    <w:rsid w:val="00CD4C7B"/>
    <w:rsid w:val="00CD4D94"/>
    <w:rsid w:val="00CD7510"/>
    <w:rsid w:val="00CE0A31"/>
    <w:rsid w:val="00CE2626"/>
    <w:rsid w:val="00CE44ED"/>
    <w:rsid w:val="00CE4AA6"/>
    <w:rsid w:val="00CE58A8"/>
    <w:rsid w:val="00CE6BBF"/>
    <w:rsid w:val="00CE6C7A"/>
    <w:rsid w:val="00CF14BD"/>
    <w:rsid w:val="00CF18E5"/>
    <w:rsid w:val="00CF4274"/>
    <w:rsid w:val="00CF4483"/>
    <w:rsid w:val="00D0150E"/>
    <w:rsid w:val="00D049AA"/>
    <w:rsid w:val="00D125ED"/>
    <w:rsid w:val="00D13E63"/>
    <w:rsid w:val="00D1473D"/>
    <w:rsid w:val="00D15120"/>
    <w:rsid w:val="00D16575"/>
    <w:rsid w:val="00D16C71"/>
    <w:rsid w:val="00D1717A"/>
    <w:rsid w:val="00D203BA"/>
    <w:rsid w:val="00D20564"/>
    <w:rsid w:val="00D24BEF"/>
    <w:rsid w:val="00D250CB"/>
    <w:rsid w:val="00D26251"/>
    <w:rsid w:val="00D26C7D"/>
    <w:rsid w:val="00D271F9"/>
    <w:rsid w:val="00D30BCB"/>
    <w:rsid w:val="00D30C3E"/>
    <w:rsid w:val="00D338A9"/>
    <w:rsid w:val="00D33C18"/>
    <w:rsid w:val="00D340DA"/>
    <w:rsid w:val="00D37F9D"/>
    <w:rsid w:val="00D41DCB"/>
    <w:rsid w:val="00D4467B"/>
    <w:rsid w:val="00D45204"/>
    <w:rsid w:val="00D45BBC"/>
    <w:rsid w:val="00D47558"/>
    <w:rsid w:val="00D50815"/>
    <w:rsid w:val="00D51CA1"/>
    <w:rsid w:val="00D53407"/>
    <w:rsid w:val="00D545A2"/>
    <w:rsid w:val="00D64C40"/>
    <w:rsid w:val="00D6547E"/>
    <w:rsid w:val="00D66516"/>
    <w:rsid w:val="00D67F22"/>
    <w:rsid w:val="00D70829"/>
    <w:rsid w:val="00D70CC2"/>
    <w:rsid w:val="00D738D6"/>
    <w:rsid w:val="00D7766E"/>
    <w:rsid w:val="00D8059B"/>
    <w:rsid w:val="00D80795"/>
    <w:rsid w:val="00D80963"/>
    <w:rsid w:val="00D83270"/>
    <w:rsid w:val="00D84873"/>
    <w:rsid w:val="00D87E00"/>
    <w:rsid w:val="00D9134D"/>
    <w:rsid w:val="00D919D2"/>
    <w:rsid w:val="00D919E9"/>
    <w:rsid w:val="00D929A6"/>
    <w:rsid w:val="00D93277"/>
    <w:rsid w:val="00D93803"/>
    <w:rsid w:val="00D93A56"/>
    <w:rsid w:val="00D9422A"/>
    <w:rsid w:val="00D94F9F"/>
    <w:rsid w:val="00D95CF9"/>
    <w:rsid w:val="00D96D11"/>
    <w:rsid w:val="00D97702"/>
    <w:rsid w:val="00DA21AE"/>
    <w:rsid w:val="00DA2635"/>
    <w:rsid w:val="00DA2E3B"/>
    <w:rsid w:val="00DA3EDB"/>
    <w:rsid w:val="00DA7A03"/>
    <w:rsid w:val="00DB1147"/>
    <w:rsid w:val="00DB1818"/>
    <w:rsid w:val="00DB1F57"/>
    <w:rsid w:val="00DB5C8B"/>
    <w:rsid w:val="00DB5EAD"/>
    <w:rsid w:val="00DB6CDF"/>
    <w:rsid w:val="00DB7FE1"/>
    <w:rsid w:val="00DC1D94"/>
    <w:rsid w:val="00DC309B"/>
    <w:rsid w:val="00DC373B"/>
    <w:rsid w:val="00DC4DA2"/>
    <w:rsid w:val="00DC58BA"/>
    <w:rsid w:val="00DD22FC"/>
    <w:rsid w:val="00DD3752"/>
    <w:rsid w:val="00DD550D"/>
    <w:rsid w:val="00DD650B"/>
    <w:rsid w:val="00DD6FA8"/>
    <w:rsid w:val="00DE0672"/>
    <w:rsid w:val="00DE18A2"/>
    <w:rsid w:val="00DE7123"/>
    <w:rsid w:val="00DE7607"/>
    <w:rsid w:val="00DF26D0"/>
    <w:rsid w:val="00DF2A8F"/>
    <w:rsid w:val="00DF416E"/>
    <w:rsid w:val="00DF59E1"/>
    <w:rsid w:val="00DF6A0F"/>
    <w:rsid w:val="00DF739E"/>
    <w:rsid w:val="00E001D3"/>
    <w:rsid w:val="00E023FD"/>
    <w:rsid w:val="00E023FE"/>
    <w:rsid w:val="00E03893"/>
    <w:rsid w:val="00E05125"/>
    <w:rsid w:val="00E100A1"/>
    <w:rsid w:val="00E10CBF"/>
    <w:rsid w:val="00E1182C"/>
    <w:rsid w:val="00E13C23"/>
    <w:rsid w:val="00E15543"/>
    <w:rsid w:val="00E1575F"/>
    <w:rsid w:val="00E15AB1"/>
    <w:rsid w:val="00E15EBD"/>
    <w:rsid w:val="00E16739"/>
    <w:rsid w:val="00E168B0"/>
    <w:rsid w:val="00E223B2"/>
    <w:rsid w:val="00E245FD"/>
    <w:rsid w:val="00E24856"/>
    <w:rsid w:val="00E26456"/>
    <w:rsid w:val="00E275A4"/>
    <w:rsid w:val="00E33458"/>
    <w:rsid w:val="00E341EC"/>
    <w:rsid w:val="00E35B01"/>
    <w:rsid w:val="00E4045F"/>
    <w:rsid w:val="00E40AF9"/>
    <w:rsid w:val="00E434A6"/>
    <w:rsid w:val="00E4440B"/>
    <w:rsid w:val="00E44A9A"/>
    <w:rsid w:val="00E453DE"/>
    <w:rsid w:val="00E454C7"/>
    <w:rsid w:val="00E45722"/>
    <w:rsid w:val="00E52405"/>
    <w:rsid w:val="00E53962"/>
    <w:rsid w:val="00E5474E"/>
    <w:rsid w:val="00E60E0E"/>
    <w:rsid w:val="00E6140C"/>
    <w:rsid w:val="00E622D3"/>
    <w:rsid w:val="00E62835"/>
    <w:rsid w:val="00E63184"/>
    <w:rsid w:val="00E638C9"/>
    <w:rsid w:val="00E65F95"/>
    <w:rsid w:val="00E67834"/>
    <w:rsid w:val="00E743E5"/>
    <w:rsid w:val="00E7504C"/>
    <w:rsid w:val="00E77645"/>
    <w:rsid w:val="00E779F0"/>
    <w:rsid w:val="00E77E70"/>
    <w:rsid w:val="00E80B82"/>
    <w:rsid w:val="00E836C0"/>
    <w:rsid w:val="00E85882"/>
    <w:rsid w:val="00E86088"/>
    <w:rsid w:val="00E915F0"/>
    <w:rsid w:val="00E92666"/>
    <w:rsid w:val="00E92AC9"/>
    <w:rsid w:val="00E93DCB"/>
    <w:rsid w:val="00E93FE9"/>
    <w:rsid w:val="00E94250"/>
    <w:rsid w:val="00E9454B"/>
    <w:rsid w:val="00EA05AE"/>
    <w:rsid w:val="00EA07EA"/>
    <w:rsid w:val="00EA2A36"/>
    <w:rsid w:val="00EA399D"/>
    <w:rsid w:val="00EA4600"/>
    <w:rsid w:val="00EA46D9"/>
    <w:rsid w:val="00EA50F9"/>
    <w:rsid w:val="00EA5C21"/>
    <w:rsid w:val="00EB105D"/>
    <w:rsid w:val="00EB2691"/>
    <w:rsid w:val="00EB2948"/>
    <w:rsid w:val="00EB5B5A"/>
    <w:rsid w:val="00EB5DEC"/>
    <w:rsid w:val="00EB70F9"/>
    <w:rsid w:val="00EC2DED"/>
    <w:rsid w:val="00EC4A25"/>
    <w:rsid w:val="00EC52A2"/>
    <w:rsid w:val="00ED204D"/>
    <w:rsid w:val="00ED2714"/>
    <w:rsid w:val="00ED4E8D"/>
    <w:rsid w:val="00EE0F99"/>
    <w:rsid w:val="00EE1156"/>
    <w:rsid w:val="00EE3DDE"/>
    <w:rsid w:val="00EE4C68"/>
    <w:rsid w:val="00EE4D6B"/>
    <w:rsid w:val="00EE4D8F"/>
    <w:rsid w:val="00EE5057"/>
    <w:rsid w:val="00EE5AC1"/>
    <w:rsid w:val="00EE61A4"/>
    <w:rsid w:val="00EE6BC6"/>
    <w:rsid w:val="00EF42B4"/>
    <w:rsid w:val="00EF53BF"/>
    <w:rsid w:val="00EF6B50"/>
    <w:rsid w:val="00EF7393"/>
    <w:rsid w:val="00F025A2"/>
    <w:rsid w:val="00F0533C"/>
    <w:rsid w:val="00F05426"/>
    <w:rsid w:val="00F07388"/>
    <w:rsid w:val="00F078C8"/>
    <w:rsid w:val="00F110DD"/>
    <w:rsid w:val="00F125D7"/>
    <w:rsid w:val="00F12D0C"/>
    <w:rsid w:val="00F139BA"/>
    <w:rsid w:val="00F14740"/>
    <w:rsid w:val="00F168B8"/>
    <w:rsid w:val="00F2026E"/>
    <w:rsid w:val="00F2210A"/>
    <w:rsid w:val="00F32066"/>
    <w:rsid w:val="00F360F1"/>
    <w:rsid w:val="00F37743"/>
    <w:rsid w:val="00F377D8"/>
    <w:rsid w:val="00F419F4"/>
    <w:rsid w:val="00F44B63"/>
    <w:rsid w:val="00F45897"/>
    <w:rsid w:val="00F45C38"/>
    <w:rsid w:val="00F502AA"/>
    <w:rsid w:val="00F53872"/>
    <w:rsid w:val="00F539EF"/>
    <w:rsid w:val="00F54767"/>
    <w:rsid w:val="00F54A3D"/>
    <w:rsid w:val="00F54B29"/>
    <w:rsid w:val="00F56161"/>
    <w:rsid w:val="00F56962"/>
    <w:rsid w:val="00F56B69"/>
    <w:rsid w:val="00F57A8E"/>
    <w:rsid w:val="00F61B3C"/>
    <w:rsid w:val="00F6251B"/>
    <w:rsid w:val="00F6458B"/>
    <w:rsid w:val="00F649C7"/>
    <w:rsid w:val="00F653B8"/>
    <w:rsid w:val="00F6613D"/>
    <w:rsid w:val="00F67EA8"/>
    <w:rsid w:val="00F67EBD"/>
    <w:rsid w:val="00F70133"/>
    <w:rsid w:val="00F704A2"/>
    <w:rsid w:val="00F74314"/>
    <w:rsid w:val="00F743A2"/>
    <w:rsid w:val="00F746ED"/>
    <w:rsid w:val="00F76F8F"/>
    <w:rsid w:val="00F774F3"/>
    <w:rsid w:val="00F80203"/>
    <w:rsid w:val="00F80AC2"/>
    <w:rsid w:val="00F81833"/>
    <w:rsid w:val="00F81EFF"/>
    <w:rsid w:val="00F826F8"/>
    <w:rsid w:val="00F82E70"/>
    <w:rsid w:val="00F83E7E"/>
    <w:rsid w:val="00F86034"/>
    <w:rsid w:val="00F86180"/>
    <w:rsid w:val="00F86A1B"/>
    <w:rsid w:val="00F909AE"/>
    <w:rsid w:val="00F93E68"/>
    <w:rsid w:val="00F940DA"/>
    <w:rsid w:val="00F944F2"/>
    <w:rsid w:val="00F9520C"/>
    <w:rsid w:val="00F9595C"/>
    <w:rsid w:val="00F95998"/>
    <w:rsid w:val="00F96D43"/>
    <w:rsid w:val="00F96FDB"/>
    <w:rsid w:val="00F9789D"/>
    <w:rsid w:val="00FA1266"/>
    <w:rsid w:val="00FA1923"/>
    <w:rsid w:val="00FA270B"/>
    <w:rsid w:val="00FA4C66"/>
    <w:rsid w:val="00FA5190"/>
    <w:rsid w:val="00FA5286"/>
    <w:rsid w:val="00FA7EDB"/>
    <w:rsid w:val="00FB0C1A"/>
    <w:rsid w:val="00FB20BA"/>
    <w:rsid w:val="00FB66B2"/>
    <w:rsid w:val="00FB7208"/>
    <w:rsid w:val="00FC1192"/>
    <w:rsid w:val="00FC2165"/>
    <w:rsid w:val="00FC562B"/>
    <w:rsid w:val="00FC63BB"/>
    <w:rsid w:val="00FC6A2C"/>
    <w:rsid w:val="00FC6C6F"/>
    <w:rsid w:val="00FC7944"/>
    <w:rsid w:val="00FC7BF6"/>
    <w:rsid w:val="00FD00C4"/>
    <w:rsid w:val="00FD03D1"/>
    <w:rsid w:val="00FD08CC"/>
    <w:rsid w:val="00FD1732"/>
    <w:rsid w:val="00FD34A2"/>
    <w:rsid w:val="00FD3A8D"/>
    <w:rsid w:val="00FD4976"/>
    <w:rsid w:val="00FD5DB4"/>
    <w:rsid w:val="00FE3361"/>
    <w:rsid w:val="00FE4131"/>
    <w:rsid w:val="00FE59EF"/>
    <w:rsid w:val="00FF08F3"/>
    <w:rsid w:val="00FF0952"/>
    <w:rsid w:val="00FF5040"/>
    <w:rsid w:val="00FF65A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681E0B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38701D"/>
    <w:pPr>
      <w:ind w:left="568" w:hanging="284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BD8724-C172-455E-A236-7B338D42C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1029</TotalTime>
  <Pages>3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4039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254</cp:revision>
  <dcterms:created xsi:type="dcterms:W3CDTF">2017-03-01T15:56:00Z</dcterms:created>
  <dcterms:modified xsi:type="dcterms:W3CDTF">2017-05-06T18:16:00Z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