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6DA205D4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354A86">
        <w:rPr>
          <w:noProof w:val="0"/>
          <w:sz w:val="24"/>
        </w:rPr>
        <w:t>82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D91B04" w:rsidRPr="00C50A33">
        <w:rPr>
          <w:rFonts w:cs="Arial"/>
          <w:bCs/>
          <w:noProof w:val="0"/>
          <w:sz w:val="24"/>
        </w:rPr>
        <w:t>01833</w:t>
      </w:r>
      <w:bookmarkStart w:id="1" w:name="_GoBack"/>
      <w:bookmarkEnd w:id="1"/>
    </w:p>
    <w:p w14:paraId="7FE3607D" w14:textId="69D65E21" w:rsidR="00A45FE2" w:rsidRPr="00CB69BA" w:rsidRDefault="00354A86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Athens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Greece</w:t>
      </w:r>
      <w:r w:rsidR="004A3B8F">
        <w:rPr>
          <w:noProof w:val="0"/>
          <w:sz w:val="24"/>
        </w:rPr>
        <w:t>, 1</w:t>
      </w:r>
      <w:r>
        <w:rPr>
          <w:noProof w:val="0"/>
          <w:sz w:val="24"/>
        </w:rPr>
        <w:t>3</w:t>
      </w:r>
      <w:r w:rsidR="00564B4C">
        <w:rPr>
          <w:noProof w:val="0"/>
          <w:sz w:val="24"/>
        </w:rPr>
        <w:t>th</w:t>
      </w:r>
      <w:r w:rsidR="004A3B8F">
        <w:rPr>
          <w:noProof w:val="0"/>
          <w:sz w:val="24"/>
        </w:rPr>
        <w:t xml:space="preserve"> – 1</w:t>
      </w:r>
      <w:r>
        <w:rPr>
          <w:noProof w:val="0"/>
          <w:sz w:val="24"/>
        </w:rPr>
        <w:t>7</w:t>
      </w:r>
      <w:r w:rsidR="00564B4C">
        <w:rPr>
          <w:noProof w:val="0"/>
          <w:sz w:val="24"/>
        </w:rPr>
        <w:t>th</w:t>
      </w:r>
      <w:r>
        <w:rPr>
          <w:noProof w:val="0"/>
          <w:sz w:val="24"/>
        </w:rPr>
        <w:t xml:space="preserve"> February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47D9473D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F81833" w:rsidRPr="00B43D89">
        <w:rPr>
          <w:rFonts w:ascii="Arial" w:eastAsiaTheme="minorHAnsi" w:hAnsi="Arial" w:cs="Arial"/>
          <w:b/>
          <w:bCs/>
          <w:sz w:val="24"/>
        </w:rPr>
        <w:t>Alcatel-Lucent Shanghai Bell</w:t>
      </w:r>
    </w:p>
    <w:p w14:paraId="38F0AED7" w14:textId="48DDEB41" w:rsidR="00CD4C7B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E27695">
        <w:rPr>
          <w:rFonts w:ascii="Arial" w:hAnsi="Arial" w:cs="Arial"/>
          <w:b/>
          <w:bCs/>
          <w:sz w:val="24"/>
        </w:rPr>
        <w:t>On a</w:t>
      </w:r>
      <w:r w:rsidR="00C566DB">
        <w:rPr>
          <w:rFonts w:ascii="Arial" w:hAnsi="Arial" w:cs="Arial"/>
          <w:b/>
          <w:bCs/>
          <w:sz w:val="24"/>
        </w:rPr>
        <w:t xml:space="preserve">ccuracy of approximating TRP </w:t>
      </w:r>
    </w:p>
    <w:p w14:paraId="28325425" w14:textId="4252B0D6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F4AA9">
        <w:rPr>
          <w:rFonts w:cs="Arial"/>
          <w:b/>
          <w:bCs/>
          <w:sz w:val="24"/>
        </w:rPr>
        <w:t>7.1</w:t>
      </w:r>
      <w:r>
        <w:rPr>
          <w:rFonts w:cs="Arial"/>
          <w:b/>
          <w:bCs/>
          <w:sz w:val="24"/>
        </w:rPr>
        <w:t>3.</w:t>
      </w:r>
      <w:r w:rsidR="00ED3DDF">
        <w:rPr>
          <w:rFonts w:cs="Arial"/>
          <w:b/>
          <w:bCs/>
          <w:sz w:val="24"/>
        </w:rPr>
        <w:t>2</w:t>
      </w:r>
    </w:p>
    <w:p w14:paraId="62346435" w14:textId="03661130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5B0447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9F82C8C" w14:textId="49B65E35" w:rsidR="00880CD5" w:rsidRDefault="00D30966" w:rsidP="00171463">
      <w:pPr>
        <w:spacing w:after="0"/>
        <w:rPr>
          <w:bCs/>
        </w:rPr>
      </w:pPr>
      <w:r>
        <w:rPr>
          <w:bCs/>
        </w:rPr>
        <w:t>D</w:t>
      </w:r>
      <w:r w:rsidR="002A027F">
        <w:rPr>
          <w:bCs/>
        </w:rPr>
        <w:t>uring</w:t>
      </w:r>
      <w:r w:rsidR="00AD1C92">
        <w:rPr>
          <w:bCs/>
        </w:rPr>
        <w:t xml:space="preserve"> the</w:t>
      </w:r>
      <w:r>
        <w:rPr>
          <w:bCs/>
        </w:rPr>
        <w:t xml:space="preserve"> </w:t>
      </w:r>
      <w:r w:rsidR="000E1AC9">
        <w:rPr>
          <w:bCs/>
        </w:rPr>
        <w:t xml:space="preserve">last meeting </w:t>
      </w:r>
      <w:r>
        <w:rPr>
          <w:bCs/>
        </w:rPr>
        <w:t>R</w:t>
      </w:r>
      <w:r w:rsidR="000E1AC9">
        <w:rPr>
          <w:bCs/>
        </w:rPr>
        <w:t>AN4#81</w:t>
      </w:r>
      <w:r w:rsidR="00F04D86">
        <w:rPr>
          <w:bCs/>
        </w:rPr>
        <w:t xml:space="preserve"> a</w:t>
      </w:r>
      <w:r>
        <w:rPr>
          <w:bCs/>
        </w:rPr>
        <w:t xml:space="preserve"> WF on</w:t>
      </w:r>
      <w:r w:rsidR="00880CD5">
        <w:rPr>
          <w:bCs/>
        </w:rPr>
        <w:t xml:space="preserve"> measurement grid for ACLR</w:t>
      </w:r>
      <w:r w:rsidR="00C16CDA">
        <w:rPr>
          <w:bCs/>
        </w:rPr>
        <w:t xml:space="preserve"> [1] was approved</w:t>
      </w:r>
      <w:r w:rsidR="000A362E">
        <w:rPr>
          <w:bCs/>
        </w:rPr>
        <w:t xml:space="preserve">. </w:t>
      </w:r>
      <w:r w:rsidR="008E1988">
        <w:rPr>
          <w:bCs/>
        </w:rPr>
        <w:t xml:space="preserve">One </w:t>
      </w:r>
      <w:r w:rsidR="000E1AC9">
        <w:rPr>
          <w:bCs/>
        </w:rPr>
        <w:t>of the o</w:t>
      </w:r>
      <w:r w:rsidR="008E1988">
        <w:rPr>
          <w:bCs/>
        </w:rPr>
        <w:t xml:space="preserve">pen issues captured </w:t>
      </w:r>
      <w:r w:rsidR="00FD1C3D">
        <w:rPr>
          <w:bCs/>
        </w:rPr>
        <w:t>[1] is</w:t>
      </w:r>
    </w:p>
    <w:p w14:paraId="4B8B5883" w14:textId="20D3F167" w:rsidR="00FD1C3D" w:rsidRDefault="00F943AC" w:rsidP="00171463">
      <w:pPr>
        <w:spacing w:after="0"/>
        <w:rPr>
          <w:bCs/>
        </w:rPr>
      </w:pPr>
      <w:r>
        <w:rPr>
          <w:bCs/>
        </w:rPr>
        <w:tab/>
      </w:r>
    </w:p>
    <w:p w14:paraId="13999CE0" w14:textId="25CBC2F6" w:rsidR="00F943AC" w:rsidRPr="00F7345F" w:rsidRDefault="00F943AC" w:rsidP="00171463">
      <w:pPr>
        <w:spacing w:after="0"/>
        <w:rPr>
          <w:bCs/>
          <w:i/>
        </w:rPr>
      </w:pPr>
      <w:r>
        <w:rPr>
          <w:bCs/>
        </w:rPr>
        <w:tab/>
      </w:r>
      <w:r>
        <w:rPr>
          <w:bCs/>
        </w:rPr>
        <w:tab/>
      </w:r>
      <w:r w:rsidRPr="00F7345F">
        <w:rPr>
          <w:bCs/>
          <w:i/>
        </w:rPr>
        <w:t>6)  Each technique should describe how it meets an agreed accuracy level in estimating TRP</w:t>
      </w:r>
    </w:p>
    <w:p w14:paraId="15031470" w14:textId="30ADFB2E" w:rsidR="00F943AC" w:rsidRPr="00FD1C3D" w:rsidRDefault="00F943AC" w:rsidP="00171463">
      <w:pPr>
        <w:spacing w:after="0"/>
        <w:rPr>
          <w:bCs/>
        </w:rPr>
      </w:pPr>
      <w:r w:rsidRPr="00F7345F">
        <w:rPr>
          <w:bCs/>
          <w:i/>
        </w:rPr>
        <w:tab/>
      </w:r>
      <w:r w:rsidRPr="00F7345F">
        <w:rPr>
          <w:bCs/>
          <w:i/>
        </w:rPr>
        <w:tab/>
      </w:r>
      <w:r w:rsidRPr="00F7345F">
        <w:rPr>
          <w:bCs/>
          <w:i/>
        </w:rPr>
        <w:tab/>
      </w:r>
      <w:r w:rsidRPr="00F7345F">
        <w:rPr>
          <w:bCs/>
          <w:i/>
        </w:rPr>
        <w:tab/>
        <w:t>a)  Agreed accuracy level in estimating TRP is FFS</w:t>
      </w:r>
    </w:p>
    <w:p w14:paraId="51EEB356" w14:textId="77777777" w:rsidR="00880CD5" w:rsidRDefault="00880CD5" w:rsidP="00171463">
      <w:pPr>
        <w:spacing w:after="0"/>
        <w:rPr>
          <w:bCs/>
        </w:rPr>
      </w:pPr>
    </w:p>
    <w:p w14:paraId="00CA94CB" w14:textId="1293AA78" w:rsidR="00D7766E" w:rsidRPr="003E24CA" w:rsidRDefault="00253404" w:rsidP="00171463">
      <w:pPr>
        <w:spacing w:after="0"/>
        <w:rPr>
          <w:bCs/>
        </w:rPr>
      </w:pPr>
      <w:r>
        <w:rPr>
          <w:bCs/>
        </w:rPr>
        <w:t xml:space="preserve">In this document, we discuss the </w:t>
      </w:r>
      <w:r w:rsidR="006F044C">
        <w:rPr>
          <w:bCs/>
        </w:rPr>
        <w:t xml:space="preserve">accuracy level issue </w:t>
      </w:r>
      <w:r w:rsidR="00020EC8">
        <w:rPr>
          <w:bCs/>
        </w:rPr>
        <w:t xml:space="preserve">in estimating TRP </w:t>
      </w:r>
      <w:r>
        <w:rPr>
          <w:bCs/>
        </w:rPr>
        <w:t>and outline an approach for d</w:t>
      </w:r>
      <w:r w:rsidR="005B0447">
        <w:rPr>
          <w:bCs/>
        </w:rPr>
        <w:t>eriving</w:t>
      </w:r>
      <w:r>
        <w:rPr>
          <w:bCs/>
        </w:rPr>
        <w:t xml:space="preserve"> the </w:t>
      </w:r>
      <w:r w:rsidR="00E36089">
        <w:rPr>
          <w:bCs/>
        </w:rPr>
        <w:t xml:space="preserve">absolute </w:t>
      </w:r>
      <w:r>
        <w:rPr>
          <w:bCs/>
        </w:rPr>
        <w:t>error in TRP</w:t>
      </w:r>
      <w:r w:rsidR="00915001">
        <w:rPr>
          <w:bCs/>
        </w:rPr>
        <w:t xml:space="preserve"> measurement</w:t>
      </w:r>
      <w:r>
        <w:rPr>
          <w:bCs/>
        </w:rPr>
        <w:t xml:space="preserve">. </w:t>
      </w:r>
    </w:p>
    <w:p w14:paraId="16A9DD05" w14:textId="04946D1B" w:rsidR="00831B65" w:rsidRDefault="00C608C8" w:rsidP="00FA5286">
      <w:pPr>
        <w:pStyle w:val="Heading1"/>
      </w:pPr>
      <w:r>
        <w:t>2</w:t>
      </w:r>
      <w:r>
        <w:tab/>
        <w:t>Discussion</w:t>
      </w:r>
    </w:p>
    <w:p w14:paraId="11CC9B7C" w14:textId="2B40B363" w:rsidR="00590CBC" w:rsidRDefault="0074642E" w:rsidP="00D904BD">
      <w:r>
        <w:t>In eAAS, OTA ACLR, OBUE (</w:t>
      </w:r>
      <w:r w:rsidR="00117B36">
        <w:t xml:space="preserve">operating band unwanted emissions) </w:t>
      </w:r>
      <w:r>
        <w:t>and spurious emission</w:t>
      </w:r>
      <w:r w:rsidR="00117B36">
        <w:t>s</w:t>
      </w:r>
      <w:r w:rsidR="00877EFA">
        <w:t xml:space="preserve"> are defined in terms of TRP. </w:t>
      </w:r>
      <w:r w:rsidR="00590CBC">
        <w:t>TRP is in turn can be calculated from EIRP measurement as</w:t>
      </w:r>
      <w:r w:rsidR="00FD1C3D">
        <w:t xml:space="preserve"> </w:t>
      </w:r>
    </w:p>
    <w:p w14:paraId="4D2A6758" w14:textId="424A5E8E" w:rsidR="00581941" w:rsidRDefault="0074642E" w:rsidP="00D904BD"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2π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co-pol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 ϕ</m:t>
                    </m:r>
                  </m:e>
                </m:d>
                <m:r>
                  <w:rPr>
                    <w:rFonts w:ascii="Cambria Math" w:hAnsi="Cambria Math"/>
                  </w:rPr>
                  <m:t xml:space="preserve">+ </m:t>
                </m:r>
              </m:e>
            </m:nary>
          </m:e>
        </m:nary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x-pol</m:t>
            </m:r>
          </m:sub>
        </m:sSub>
        <m:r>
          <w:rPr>
            <w:rFonts w:ascii="Cambria Math" w:hAnsi="Cambria Math"/>
          </w:rPr>
          <m:t>(θ, ϕ))sinθ</m:t>
        </m:r>
        <m:box>
          <m:boxPr>
            <m:diff m:val="1"/>
            <m:ctrlPr>
              <w:rPr>
                <w:rFonts w:ascii="Cambria Math" w:hAnsi="Cambria Math"/>
                <w:i/>
              </w:rPr>
            </m:ctrlPr>
          </m:boxPr>
          <m:e>
            <m:r>
              <w:rPr>
                <w:rFonts w:ascii="Cambria Math" w:hAnsi="Cambria Math"/>
              </w:rPr>
              <m:t>dθ</m:t>
            </m:r>
          </m:e>
        </m:box>
        <m:box>
          <m:boxPr>
            <m:diff m:val="1"/>
            <m:ctrlPr>
              <w:rPr>
                <w:rFonts w:ascii="Cambria Math" w:hAnsi="Cambria Math"/>
                <w:i/>
              </w:rPr>
            </m:ctrlPr>
          </m:boxPr>
          <m:e>
            <m:r>
              <w:rPr>
                <w:rFonts w:ascii="Cambria Math" w:hAnsi="Cambria Math"/>
              </w:rPr>
              <m:t>dϕ</m:t>
            </m:r>
          </m:e>
        </m:box>
      </m:oMath>
      <w:r w:rsidR="00590CBC">
        <w:tab/>
      </w:r>
      <w:r w:rsidR="00590CBC">
        <w:tab/>
      </w:r>
      <w:r w:rsidR="00590CBC">
        <w:tab/>
      </w:r>
      <w:r w:rsidR="00590CBC">
        <w:tab/>
      </w:r>
      <w:r w:rsidR="00590CBC">
        <w:tab/>
      </w:r>
      <w:r w:rsidR="00590CBC">
        <w:tab/>
      </w:r>
      <w:r w:rsidR="00590CBC">
        <w:tab/>
      </w:r>
      <w:r w:rsidR="00590CBC">
        <w:tab/>
      </w:r>
      <w:r w:rsidR="00590CBC">
        <w:tab/>
      </w:r>
      <w:r w:rsidR="00590CBC">
        <w:tab/>
      </w:r>
      <w:r w:rsidR="00590CBC">
        <w:tab/>
      </w:r>
      <w:r w:rsidR="00590CBC">
        <w:tab/>
        <w:t>(1)</w:t>
      </w:r>
    </w:p>
    <w:p w14:paraId="6C0F0E87" w14:textId="353A6FEE" w:rsidR="00590CBC" w:rsidRDefault="00590CBC" w:rsidP="00590CBC">
      <w:pPr>
        <w:spacing w:after="0"/>
      </w:pPr>
      <w:r>
        <w:t xml:space="preserve">Using numerical </w:t>
      </w:r>
      <w:r w:rsidR="00FF70C6">
        <w:t>integration</w:t>
      </w:r>
      <w:r>
        <w:t xml:space="preserve">, equation (1) is approximately equal to   </w:t>
      </w:r>
    </w:p>
    <w:p w14:paraId="18AD4662" w14:textId="77777777" w:rsidR="00590CBC" w:rsidRDefault="00590CBC" w:rsidP="00590CBC">
      <w:pPr>
        <w:spacing w:after="0"/>
      </w:pPr>
    </w:p>
    <w:p w14:paraId="4A71E276" w14:textId="2FC70FBC" w:rsidR="00590CBC" w:rsidRDefault="0067572A" w:rsidP="00590CBC">
      <w:pPr>
        <w:spacing w:after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approx</m:t>
            </m:r>
          </m:sub>
        </m:sSub>
        <m:r>
          <w:rPr>
            <w:rFonts w:ascii="Cambria Math" w:hAnsi="Cambria Math"/>
          </w:rPr>
          <m:t xml:space="preserve"> ≈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2NM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m=0</m:t>
                </m:r>
              </m:sub>
              <m:sup>
                <m:r>
                  <w:rPr>
                    <w:rFonts w:ascii="Cambria Math" w:hAnsi="Cambria Math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co-pol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x-pol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))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e>
            </m:nary>
          </m:e>
        </m:nary>
      </m:oMath>
      <w:r w:rsidR="00590CBC">
        <w:tab/>
      </w:r>
      <w:r w:rsidR="00590CBC">
        <w:tab/>
      </w:r>
      <w:r w:rsidR="00590CBC">
        <w:tab/>
      </w:r>
      <w:r w:rsidR="00590CBC">
        <w:tab/>
      </w:r>
      <w:r w:rsidR="00590CBC">
        <w:tab/>
      </w:r>
      <w:r w:rsidR="00590CBC">
        <w:tab/>
      </w:r>
      <w:r w:rsidR="00590CBC">
        <w:tab/>
      </w:r>
      <w:r w:rsidR="00590CBC">
        <w:tab/>
      </w:r>
      <w:r w:rsidR="00590CBC">
        <w:tab/>
      </w:r>
      <w:r w:rsidR="0055715F">
        <w:tab/>
      </w:r>
      <w:r w:rsidR="00590CBC">
        <w:t>(2)</w:t>
      </w:r>
    </w:p>
    <w:p w14:paraId="430B27D8" w14:textId="77777777" w:rsidR="00590CBC" w:rsidRDefault="00590CBC" w:rsidP="000721C6">
      <w:pPr>
        <w:spacing w:after="0"/>
      </w:pPr>
    </w:p>
    <w:p w14:paraId="49900EFE" w14:textId="08E9F78C" w:rsidR="001C71C3" w:rsidRDefault="001C71C3" w:rsidP="00745D68">
      <w:pPr>
        <w:spacing w:after="0"/>
      </w:pPr>
      <w:r>
        <w:t>where</w:t>
      </w:r>
      <w:r w:rsidR="00891B48">
        <w:t xml:space="preserve"> </w:t>
      </w:r>
      <w:r>
        <w:t xml:space="preserve"> </w:t>
      </w:r>
      <m:oMath>
        <m:r>
          <w:rPr>
            <w:rFonts w:ascii="Cambria Math" w:hAnsi="Cambria Math"/>
          </w:rPr>
          <m:t xml:space="preserve">N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 xml:space="preserve"> M</m:t>
        </m:r>
      </m:oMath>
      <w:r>
        <w:t xml:space="preserve"> = the number of discrete angles in the</w:t>
      </w:r>
      <w:r w:rsidR="00891B48">
        <w:t xml:space="preserve"> </w:t>
      </w:r>
      <m:oMath>
        <m:r>
          <w:rPr>
            <w:rFonts w:ascii="Cambria Math" w:hAnsi="Cambria Math"/>
          </w:rPr>
          <m:t>θ</m:t>
        </m:r>
      </m:oMath>
      <w:r w:rsidR="00891B48">
        <w:t>- and</w:t>
      </w:r>
      <m:oMath>
        <m:r>
          <w:rPr>
            <w:rFonts w:ascii="Cambria Math" w:hAnsi="Cambria Math"/>
          </w:rPr>
          <m:t xml:space="preserve"> ϕ</m:t>
        </m:r>
      </m:oMath>
      <w:r w:rsidR="00891B48">
        <w:t>-direction, respectively.</w:t>
      </w:r>
      <w:r>
        <w:t xml:space="preserve">   </w:t>
      </w:r>
    </w:p>
    <w:p w14:paraId="4274F93E" w14:textId="77777777" w:rsidR="001C71C3" w:rsidRDefault="001C71C3" w:rsidP="00745D68">
      <w:pPr>
        <w:spacing w:after="0"/>
      </w:pPr>
    </w:p>
    <w:p w14:paraId="18228806" w14:textId="6F206A04" w:rsidR="00BE031A" w:rsidRDefault="0067572A" w:rsidP="00745D68">
      <w:pPr>
        <w:spacing w:after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approx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</m:oMath>
      <w:r w:rsidR="000721C6">
        <w:t xml:space="preserve"> as </w:t>
      </w:r>
      <m:oMath>
        <m:r>
          <w:rPr>
            <w:rFonts w:ascii="Cambria Math" w:hAnsi="Cambria Math"/>
          </w:rPr>
          <m:t>n</m:t>
        </m:r>
      </m:oMath>
      <w:r w:rsidR="000721C6">
        <w:t xml:space="preserve"> and </w:t>
      </w:r>
      <m:oMath>
        <m:r>
          <w:rPr>
            <w:rFonts w:ascii="Cambria Math" w:hAnsi="Cambria Math"/>
          </w:rPr>
          <m:t>m</m:t>
        </m:r>
      </m:oMath>
      <w:r w:rsidR="000721C6">
        <w:t xml:space="preserve"> approach </w:t>
      </w:r>
      <m:oMath>
        <m:r>
          <w:rPr>
            <w:rFonts w:ascii="Cambria Math" w:hAnsi="Cambria Math"/>
          </w:rPr>
          <m:t>∞</m:t>
        </m:r>
      </m:oMath>
      <w:r w:rsidR="000721C6">
        <w:t>, i.e.,</w:t>
      </w:r>
    </w:p>
    <w:p w14:paraId="741B8B68" w14:textId="074BCB20" w:rsidR="000721C6" w:rsidRDefault="000721C6" w:rsidP="00745D68">
      <w:pPr>
        <w:spacing w:after="0"/>
      </w:pPr>
    </w:p>
    <w:p w14:paraId="01BC4AB1" w14:textId="7A877AC0" w:rsidR="000721C6" w:rsidRDefault="0067572A" w:rsidP="00745D68">
      <w:pPr>
        <w:spacing w:after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n,m</m:t>
                    </m:r>
                  </m:e>
                </m:d>
                <m:r>
                  <w:rPr>
                    <w:rFonts w:ascii="Cambria Math" w:hAnsi="Cambria Math"/>
                  </w:rPr>
                  <m:t>→(∞,∞)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TRP</m:t>
                </m:r>
              </m:e>
              <m:sub>
                <m:r>
                  <w:rPr>
                    <w:rFonts w:ascii="Cambria Math" w:hAnsi="Cambria Math"/>
                  </w:rPr>
                  <m:t>approx</m:t>
                </m:r>
              </m:sub>
            </m:sSub>
          </m:e>
        </m:func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</m:oMath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</w:r>
      <w:r w:rsidR="000721C6">
        <w:tab/>
        <w:t>(3)</w:t>
      </w:r>
    </w:p>
    <w:p w14:paraId="3A7D0B84" w14:textId="6A2F92DA" w:rsidR="000721C6" w:rsidRDefault="000721C6" w:rsidP="00745D68">
      <w:pPr>
        <w:spacing w:after="0"/>
      </w:pPr>
    </w:p>
    <w:p w14:paraId="65D2E427" w14:textId="4BE5A265" w:rsidR="0081466C" w:rsidRDefault="0081466C" w:rsidP="00745D68">
      <w:pPr>
        <w:spacing w:after="0"/>
      </w:pPr>
      <w:r>
        <w:t xml:space="preserve">For every positive integer number </w:t>
      </w:r>
      <m:oMath>
        <m:r>
          <w:rPr>
            <w:rFonts w:ascii="Cambria Math" w:hAnsi="Cambria Math"/>
          </w:rPr>
          <m:t>N</m:t>
        </m:r>
      </m:oMath>
      <w:r>
        <w:t xml:space="preserve"> and </w:t>
      </w:r>
      <m:oMath>
        <m:r>
          <w:rPr>
            <w:rFonts w:ascii="Cambria Math" w:hAnsi="Cambria Math"/>
          </w:rPr>
          <m:t>M</m:t>
        </m:r>
      </m:oMath>
      <w:r>
        <w:t xml:space="preserve">, </w:t>
      </w:r>
      <w:r w:rsidR="009C7571">
        <w:t xml:space="preserve">the </w:t>
      </w:r>
      <w:r w:rsidR="00EF791A">
        <w:t xml:space="preserve">absolute </w:t>
      </w:r>
      <w:r w:rsidR="009C7571">
        <w:t>error</w:t>
      </w:r>
      <w:r w:rsidR="0057304D">
        <w:t xml:space="preserve"> </w:t>
      </w:r>
      <m:oMath>
        <m:r>
          <w:rPr>
            <w:rFonts w:ascii="Cambria Math" w:hAnsi="Cambria Math"/>
          </w:rPr>
          <m:t>ϵ</m:t>
        </m:r>
      </m:oMath>
      <w:r w:rsidR="009C7571">
        <w:t xml:space="preserve"> in approximating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</m:oMath>
      <w:r w:rsidR="009C7571">
        <w:t xml:space="preserve"> is </w:t>
      </w:r>
      <w:r w:rsidR="002941FD">
        <w:t>defined as</w:t>
      </w:r>
    </w:p>
    <w:p w14:paraId="7881DB55" w14:textId="77777777" w:rsidR="009C7571" w:rsidRPr="002941FD" w:rsidRDefault="009C7571" w:rsidP="00745D68">
      <w:pPr>
        <w:spacing w:after="0"/>
      </w:pPr>
    </w:p>
    <w:p w14:paraId="2DC9A75B" w14:textId="3B1F45EC" w:rsidR="0081466C" w:rsidRDefault="007D1627" w:rsidP="00745D68">
      <w:pPr>
        <w:spacing w:after="0"/>
      </w:pPr>
      <m:oMath>
        <m:r>
          <w:rPr>
            <w:rFonts w:ascii="Cambria Math" w:hAnsi="Cambria Math"/>
          </w:rPr>
          <m:t xml:space="preserve"> 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TRP</m:t>
                </m:r>
              </m:e>
              <m:sub>
                <m:r>
                  <w:rPr>
                    <w:rFonts w:ascii="Cambria Math" w:hAnsi="Cambria Math"/>
                  </w:rPr>
                  <m:t>actual</m:t>
                </m:r>
              </m:sub>
            </m:sSub>
            <m: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TRP</m:t>
                </m:r>
              </m:e>
              <m:sub>
                <m:r>
                  <w:rPr>
                    <w:rFonts w:ascii="Cambria Math" w:hAnsi="Cambria Math"/>
                  </w:rPr>
                  <m:t>approx</m:t>
                </m:r>
              </m:sub>
            </m:sSub>
          </m:e>
        </m:d>
        <m:r>
          <w:rPr>
            <w:rFonts w:ascii="Cambria Math" w:hAnsi="Cambria Math"/>
          </w:rPr>
          <m:t>=  ϵ&gt;0,   ∀ n&lt;N, m&lt;M</m:t>
        </m:r>
      </m:oMath>
      <w:r w:rsidR="004E691F">
        <w:tab/>
      </w:r>
      <w:r w:rsidR="004E691F">
        <w:tab/>
      </w:r>
      <w:r w:rsidR="004E691F">
        <w:tab/>
      </w:r>
      <w:r w:rsidR="004E691F">
        <w:tab/>
      </w:r>
      <w:r w:rsidR="004E691F">
        <w:tab/>
      </w:r>
      <w:r w:rsidR="004E691F">
        <w:tab/>
      </w:r>
      <w:r w:rsidR="004E691F">
        <w:tab/>
      </w:r>
      <w:r w:rsidR="004E691F">
        <w:tab/>
      </w:r>
      <w:r w:rsidR="004E691F">
        <w:tab/>
      </w:r>
      <w:r w:rsidR="004E691F">
        <w:tab/>
      </w:r>
      <w:r w:rsidR="00757117">
        <w:tab/>
      </w:r>
      <w:r w:rsidR="00757117">
        <w:tab/>
      </w:r>
      <w:r w:rsidR="00757117">
        <w:tab/>
      </w:r>
      <w:r w:rsidR="00757117">
        <w:tab/>
      </w:r>
      <w:r w:rsidR="00757117">
        <w:tab/>
      </w:r>
      <w:r w:rsidR="00757117">
        <w:tab/>
      </w:r>
      <w:r w:rsidR="00E46C8F">
        <w:tab/>
      </w:r>
      <w:r w:rsidR="00E46C8F">
        <w:tab/>
      </w:r>
      <w:r>
        <w:t>(4)</w:t>
      </w:r>
    </w:p>
    <w:p w14:paraId="2C654683" w14:textId="0908C4DF" w:rsidR="004E691F" w:rsidRDefault="004E691F" w:rsidP="00745D68">
      <w:pPr>
        <w:spacing w:after="0"/>
      </w:pP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075430E" w14:textId="52384BAE" w:rsidR="00D51E53" w:rsidRPr="00A94C25" w:rsidRDefault="00D51E53" w:rsidP="00745D68">
      <w:pPr>
        <w:spacing w:after="0"/>
        <w:rPr>
          <w:b/>
        </w:rPr>
      </w:pPr>
      <w:r w:rsidRPr="00A94C25">
        <w:rPr>
          <w:b/>
        </w:rPr>
        <w:t xml:space="preserve">Observation 1: the absolute error in approximating actual TRP </w:t>
      </w:r>
      <w:r w:rsidR="00A94C25">
        <w:rPr>
          <w:b/>
        </w:rPr>
        <w:t>can be expressed as</w:t>
      </w:r>
      <w:r w:rsidRPr="00A94C25">
        <w:rPr>
          <w:b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TRP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actual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TRP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approx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=  ϵ&gt;0</m:t>
        </m:r>
      </m:oMath>
    </w:p>
    <w:p w14:paraId="7F3516EE" w14:textId="77777777" w:rsidR="00D51E53" w:rsidRDefault="00D51E53" w:rsidP="00745D68">
      <w:pPr>
        <w:spacing w:after="0"/>
      </w:pPr>
    </w:p>
    <w:p w14:paraId="55AED112" w14:textId="47142F28" w:rsidR="00492DFA" w:rsidRDefault="00A260CB" w:rsidP="00A260CB">
      <w:pPr>
        <w:spacing w:after="0"/>
      </w:pPr>
      <w:r>
        <w:t xml:space="preserve">The </w:t>
      </w:r>
      <w:r w:rsidR="0057304D">
        <w:t xml:space="preserve">absolute </w:t>
      </w:r>
      <w:r w:rsidR="00492DFA">
        <w:t xml:space="preserve">error is </w:t>
      </w:r>
      <w:r w:rsidR="0033606C">
        <w:t>attributed to</w:t>
      </w:r>
      <w:r w:rsidR="004A734A">
        <w:t xml:space="preserve"> </w:t>
      </w:r>
    </w:p>
    <w:p w14:paraId="0409F090" w14:textId="77777777" w:rsidR="00492DFA" w:rsidRDefault="00492DFA" w:rsidP="00A260CB">
      <w:pPr>
        <w:spacing w:after="0"/>
      </w:pPr>
    </w:p>
    <w:p w14:paraId="070879BB" w14:textId="77777777" w:rsidR="00492DFA" w:rsidRDefault="004A734A" w:rsidP="00492DFA">
      <w:pPr>
        <w:pStyle w:val="ListParagraph"/>
        <w:numPr>
          <w:ilvl w:val="0"/>
          <w:numId w:val="33"/>
        </w:numPr>
        <w:rPr>
          <w:sz w:val="20"/>
          <w:szCs w:val="20"/>
          <w:lang w:val="en-GB"/>
        </w:rPr>
      </w:pPr>
      <w:r w:rsidRPr="00492DFA">
        <w:rPr>
          <w:sz w:val="20"/>
          <w:szCs w:val="20"/>
          <w:lang w:val="en-GB"/>
        </w:rPr>
        <w:t xml:space="preserve">the number of discrete angles </w:t>
      </w:r>
      <m:oMath>
        <m:r>
          <w:rPr>
            <w:rFonts w:ascii="Cambria Math" w:hAnsi="Cambria Math"/>
            <w:sz w:val="20"/>
            <w:szCs w:val="20"/>
            <w:lang w:val="en-GB"/>
          </w:rPr>
          <m:t>N</m:t>
        </m:r>
      </m:oMath>
      <w:r w:rsidRPr="00492DFA">
        <w:rPr>
          <w:sz w:val="20"/>
          <w:szCs w:val="20"/>
          <w:lang w:val="en-GB"/>
        </w:rPr>
        <w:t xml:space="preserve"> and </w:t>
      </w:r>
      <m:oMath>
        <m:r>
          <w:rPr>
            <w:rFonts w:ascii="Cambria Math" w:hAnsi="Cambria Math"/>
            <w:sz w:val="20"/>
            <w:szCs w:val="20"/>
            <w:lang w:val="en-GB"/>
          </w:rPr>
          <m:t>M</m:t>
        </m:r>
      </m:oMath>
      <w:r w:rsidRPr="00492DFA">
        <w:rPr>
          <w:sz w:val="20"/>
          <w:szCs w:val="20"/>
          <w:lang w:val="en-GB"/>
        </w:rPr>
        <w:t xml:space="preserve"> in the </w:t>
      </w:r>
      <m:oMath>
        <m:r>
          <w:rPr>
            <w:rFonts w:ascii="Cambria Math" w:hAnsi="Cambria Math"/>
            <w:sz w:val="20"/>
            <w:szCs w:val="20"/>
            <w:lang w:val="en-GB"/>
          </w:rPr>
          <m:t>θ</m:t>
        </m:r>
      </m:oMath>
      <w:r w:rsidRPr="00492DFA">
        <w:rPr>
          <w:sz w:val="20"/>
          <w:szCs w:val="20"/>
          <w:lang w:val="en-GB"/>
        </w:rPr>
        <w:t xml:space="preserve">- and </w:t>
      </w:r>
      <m:oMath>
        <m:r>
          <w:rPr>
            <w:rFonts w:ascii="Cambria Math" w:hAnsi="Cambria Math"/>
            <w:sz w:val="20"/>
            <w:szCs w:val="20"/>
            <w:lang w:val="en-GB"/>
          </w:rPr>
          <m:t>ϕ</m:t>
        </m:r>
      </m:oMath>
      <w:r w:rsidRPr="00492DFA">
        <w:rPr>
          <w:sz w:val="20"/>
          <w:szCs w:val="20"/>
          <w:lang w:val="en-GB"/>
        </w:rPr>
        <w:t>-directions, respectively.</w:t>
      </w:r>
    </w:p>
    <w:p w14:paraId="6C0C090F" w14:textId="77777777" w:rsidR="00492DFA" w:rsidRDefault="00492DFA" w:rsidP="00492DFA">
      <w:pPr>
        <w:spacing w:after="0"/>
      </w:pPr>
    </w:p>
    <w:p w14:paraId="30EBF19B" w14:textId="369F8A15" w:rsidR="004A734A" w:rsidRPr="0057304D" w:rsidRDefault="00492DFA" w:rsidP="003F56CA">
      <w:pPr>
        <w:pStyle w:val="ListParagraph"/>
        <w:numPr>
          <w:ilvl w:val="0"/>
          <w:numId w:val="33"/>
        </w:numPr>
        <w:rPr>
          <w:sz w:val="20"/>
          <w:szCs w:val="20"/>
        </w:rPr>
      </w:pPr>
      <w:r w:rsidRPr="00492DFA">
        <w:rPr>
          <w:sz w:val="20"/>
          <w:szCs w:val="20"/>
          <w:lang w:val="en-GB"/>
        </w:rPr>
        <w:t xml:space="preserve">the amount of reduction in the range of </w:t>
      </w:r>
      <m:oMath>
        <m:r>
          <w:rPr>
            <w:rFonts w:ascii="Cambria Math" w:hAnsi="Cambria Math"/>
            <w:sz w:val="20"/>
            <w:szCs w:val="20"/>
            <w:lang w:val="en-GB"/>
          </w:rPr>
          <m:t>θ</m:t>
        </m:r>
      </m:oMath>
      <w:r w:rsidRPr="00492DFA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and </w:t>
      </w:r>
      <m:oMath>
        <m:r>
          <w:rPr>
            <w:rFonts w:ascii="Cambria Math" w:hAnsi="Cambria Math"/>
            <w:sz w:val="20"/>
            <w:szCs w:val="20"/>
            <w:lang w:val="en-GB"/>
          </w:rPr>
          <m:t>ϕ</m:t>
        </m:r>
      </m:oMath>
      <w:r w:rsidR="001B5AEA">
        <w:rPr>
          <w:sz w:val="20"/>
          <w:szCs w:val="20"/>
          <w:lang w:val="en-GB"/>
        </w:rPr>
        <w:t>, where</w:t>
      </w:r>
      <w:r w:rsidR="000D3082">
        <w:rPr>
          <w:sz w:val="20"/>
          <w:szCs w:val="20"/>
          <w:lang w:val="en-GB"/>
        </w:rPr>
        <w:t xml:space="preserve"> the maximum ranges are</w:t>
      </w:r>
      <w:r w:rsidR="003F56CA">
        <w:rPr>
          <w:sz w:val="20"/>
          <w:szCs w:val="20"/>
          <w:lang w:val="en-GB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val="en-GB"/>
          </w:rPr>
          <m:t>0° ≤ θ ≤180°</m:t>
        </m:r>
      </m:oMath>
      <w:r w:rsidR="003F56CA" w:rsidRPr="0057304D">
        <w:rPr>
          <w:sz w:val="20"/>
          <w:szCs w:val="20"/>
        </w:rPr>
        <w:t xml:space="preserve"> </w:t>
      </w:r>
      <w:r w:rsidR="007148C6" w:rsidRPr="0057304D">
        <w:rPr>
          <w:sz w:val="20"/>
          <w:szCs w:val="20"/>
        </w:rPr>
        <w:t xml:space="preserve">and </w:t>
      </w:r>
      <m:oMath>
        <m:r>
          <w:rPr>
            <w:rFonts w:ascii="Cambria Math" w:hAnsi="Cambria Math"/>
            <w:sz w:val="20"/>
            <w:szCs w:val="20"/>
          </w:rPr>
          <m:t>0° ≤ ϕ&lt;360°</m:t>
        </m:r>
      </m:oMath>
      <w:r w:rsidR="00A45D22">
        <w:rPr>
          <w:sz w:val="20"/>
          <w:szCs w:val="20"/>
        </w:rPr>
        <w:t>.</w:t>
      </w:r>
      <w:r w:rsidR="007148C6" w:rsidRPr="0057304D">
        <w:rPr>
          <w:sz w:val="20"/>
          <w:szCs w:val="20"/>
        </w:rPr>
        <w:t xml:space="preserve">  </w:t>
      </w:r>
    </w:p>
    <w:p w14:paraId="200FB293" w14:textId="09301863" w:rsidR="00E112BA" w:rsidRDefault="00E112BA" w:rsidP="00A260CB">
      <w:pPr>
        <w:spacing w:after="0"/>
      </w:pPr>
    </w:p>
    <w:p w14:paraId="15243D8C" w14:textId="105EDB16" w:rsidR="005B6BE5" w:rsidRDefault="005B6BE5" w:rsidP="00A260CB">
      <w:pPr>
        <w:spacing w:after="0"/>
      </w:pPr>
      <w:r>
        <w:t xml:space="preserve">Compliance to the AAS TRP accuracy </w:t>
      </w:r>
      <w:r w:rsidR="00C27E71">
        <w:t xml:space="preserve">level </w:t>
      </w:r>
      <w:r>
        <w:t xml:space="preserve">requirement can be demonstrated by satisfying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TRP</m:t>
                </m:r>
              </m:e>
              <m:sub>
                <m:r>
                  <w:rPr>
                    <w:rFonts w:ascii="Cambria Math" w:hAnsi="Cambria Math"/>
                  </w:rPr>
                  <m:t>actual</m:t>
                </m:r>
              </m:sub>
            </m:sSub>
            <m: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TRP</m:t>
                </m:r>
              </m:e>
              <m:sub>
                <m:r>
                  <w:rPr>
                    <w:rFonts w:ascii="Cambria Math" w:hAnsi="Cambria Math"/>
                  </w:rPr>
                  <m:t>approx</m:t>
                </m:r>
              </m:sub>
            </m:sSub>
          </m:e>
        </m:d>
        <m:r>
          <w:rPr>
            <w:rFonts w:ascii="Cambria Math" w:hAnsi="Cambria Math"/>
          </w:rPr>
          <m:t xml:space="preserve"> ≤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ϵ</m:t>
            </m:r>
          </m:e>
          <m:sub>
            <m:r>
              <w:rPr>
                <w:rFonts w:ascii="Cambria Math" w:hAnsi="Cambria Math"/>
              </w:rPr>
              <m:t>th</m:t>
            </m:r>
          </m:sub>
        </m:sSub>
      </m:oMath>
      <w:r w:rsidR="0040486D"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ϵ</m:t>
            </m:r>
          </m:e>
          <m:sub>
            <m:r>
              <w:rPr>
                <w:rFonts w:ascii="Cambria Math" w:hAnsi="Cambria Math"/>
              </w:rPr>
              <m:t>th</m:t>
            </m:r>
          </m:sub>
        </m:sSub>
      </m:oMath>
      <w:r w:rsidR="0040486D">
        <w:t xml:space="preserve"> is </w:t>
      </w:r>
      <w:r w:rsidR="001A5C5A">
        <w:t xml:space="preserve">the minimum absolute error requirement and </w:t>
      </w:r>
      <w:r w:rsidR="00DD7305">
        <w:t xml:space="preserve">the value </w:t>
      </w:r>
      <w:r w:rsidR="001A5C5A">
        <w:t xml:space="preserve">is </w:t>
      </w:r>
      <w:r w:rsidR="0040486D">
        <w:t>FFS.</w:t>
      </w:r>
    </w:p>
    <w:p w14:paraId="6838D062" w14:textId="2CC1523C" w:rsidR="005B6BE5" w:rsidRDefault="005B6BE5" w:rsidP="00A260CB">
      <w:pPr>
        <w:spacing w:after="0"/>
      </w:pPr>
    </w:p>
    <w:p w14:paraId="0F7C8D7C" w14:textId="51D3F1F0" w:rsidR="00DD7305" w:rsidRDefault="00DD7305" w:rsidP="00A260CB">
      <w:pPr>
        <w:spacing w:after="0"/>
      </w:pPr>
      <w:r w:rsidRPr="00A94C25">
        <w:rPr>
          <w:b/>
        </w:rPr>
        <w:lastRenderedPageBreak/>
        <w:t xml:space="preserve">Observation 2: compliance to the AAS TRP accuracy </w:t>
      </w:r>
      <w:r w:rsidR="00C27E71">
        <w:rPr>
          <w:b/>
        </w:rPr>
        <w:t xml:space="preserve">level </w:t>
      </w:r>
      <w:r w:rsidRPr="00A94C25">
        <w:rPr>
          <w:b/>
        </w:rPr>
        <w:t xml:space="preserve">requirement is met if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TRP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actual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TRP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approx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 xml:space="preserve"> ≤ 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ϵ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th</m:t>
            </m:r>
          </m:sub>
        </m:sSub>
      </m:oMath>
      <w:r>
        <w:t>.</w:t>
      </w:r>
    </w:p>
    <w:p w14:paraId="64520DB6" w14:textId="77777777" w:rsidR="003D7B27" w:rsidRDefault="003D7B27" w:rsidP="00A260CB">
      <w:pPr>
        <w:spacing w:after="0"/>
      </w:pPr>
    </w:p>
    <w:p w14:paraId="47B7AA90" w14:textId="1C659085" w:rsidR="00DD7305" w:rsidRPr="00A94C25" w:rsidRDefault="00DD7305" w:rsidP="00A260CB">
      <w:pPr>
        <w:spacing w:after="0"/>
        <w:rPr>
          <w:b/>
        </w:rPr>
      </w:pPr>
      <w:r w:rsidRPr="00A94C25">
        <w:rPr>
          <w:b/>
        </w:rPr>
        <w:t xml:space="preserve">Observation 3: The value of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ϵ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th</m:t>
            </m:r>
          </m:sub>
        </m:sSub>
      </m:oMath>
      <w:r w:rsidRPr="00A94C25">
        <w:rPr>
          <w:b/>
        </w:rPr>
        <w:t xml:space="preserve"> is FFS, which is the minimum absolute error requirement.</w:t>
      </w:r>
    </w:p>
    <w:p w14:paraId="427E6374" w14:textId="77777777" w:rsidR="00DD7305" w:rsidRDefault="00DD7305" w:rsidP="00A260CB">
      <w:pPr>
        <w:spacing w:after="0"/>
      </w:pPr>
    </w:p>
    <w:p w14:paraId="69A4CC84" w14:textId="3EB744A1" w:rsidR="0057304D" w:rsidRDefault="00544CBC" w:rsidP="00A260CB">
      <w:pPr>
        <w:spacing w:after="0"/>
      </w:pPr>
      <w:r>
        <w:t xml:space="preserve">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approx</m:t>
            </m:r>
          </m:sub>
        </m:sSub>
      </m:oMath>
      <w:r>
        <w:t xml:space="preserve"> is obtained </w:t>
      </w:r>
      <w:r w:rsidR="003042E2">
        <w:t>through</w:t>
      </w:r>
      <w:r>
        <w:t xml:space="preserve"> EIRP measurement</w:t>
      </w:r>
      <w:r w:rsidR="000D3082">
        <w:t xml:space="preserve">, we </w:t>
      </w:r>
      <w:r w:rsidR="00094A8E">
        <w:t>can</w:t>
      </w:r>
      <w:r w:rsidR="00092288">
        <w:t xml:space="preserve"> express</w:t>
      </w:r>
      <w:r w:rsidR="000D308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</m:oMath>
      <w:r w:rsidR="00092288">
        <w:t xml:space="preserve"> in terms of conducted power and losses (e.g., antenna losses, cable losses) when the conducted power is radiated over the air</w:t>
      </w:r>
      <w:r w:rsidR="00CA1421">
        <w:t xml:space="preserve"> (see Figure 1)</w:t>
      </w:r>
      <w:r w:rsidR="00092288">
        <w:t>.</w:t>
      </w:r>
      <w:r w:rsidR="000D3082">
        <w:t xml:space="preserve"> </w:t>
      </w:r>
      <w:r w:rsidR="00092288">
        <w:t>This is</w:t>
      </w:r>
    </w:p>
    <w:p w14:paraId="2BF1A7BB" w14:textId="70BC73D8" w:rsidR="00092288" w:rsidRDefault="00092288" w:rsidP="00A260CB">
      <w:pPr>
        <w:spacing w:after="0"/>
      </w:pPr>
    </w:p>
    <w:p w14:paraId="08B51E2F" w14:textId="40DCFA12" w:rsidR="00092288" w:rsidRDefault="0067572A" w:rsidP="00A260CB">
      <w:pPr>
        <w:spacing w:after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conducted</m:t>
            </m:r>
          </m:sub>
        </m:sSub>
        <m:r>
          <w:rPr>
            <w:rFonts w:ascii="Cambria Math" w:hAnsi="Cambria Math"/>
          </w:rPr>
          <m:t>-L+G</m:t>
        </m:r>
      </m:oMath>
      <w:r w:rsidR="00AE3E20">
        <w:tab/>
      </w:r>
      <w:r w:rsidR="00CA7611">
        <w:t>[dBm]</w:t>
      </w:r>
      <w:r w:rsidR="00AE3E20">
        <w:tab/>
      </w:r>
      <w:r w:rsidR="00AE3E20">
        <w:tab/>
      </w:r>
      <w:r w:rsidR="00AE3E20">
        <w:tab/>
      </w:r>
      <w:r w:rsidR="00AE3E20">
        <w:tab/>
      </w:r>
      <w:r w:rsidR="00AE3E20">
        <w:tab/>
      </w:r>
      <w:r w:rsidR="00AE3E20">
        <w:tab/>
      </w:r>
      <w:r w:rsidR="00AE3E20">
        <w:tab/>
      </w:r>
      <w:r w:rsidR="00AE3E20">
        <w:tab/>
      </w:r>
      <w:r w:rsidR="00AE3E20">
        <w:tab/>
      </w:r>
      <w:r w:rsidR="00AE3E20">
        <w:tab/>
      </w:r>
      <w:r w:rsidR="00AE3E20">
        <w:tab/>
      </w:r>
      <w:r w:rsidR="00AE3E20">
        <w:tab/>
      </w:r>
      <w:r w:rsidR="00AE3E20">
        <w:tab/>
      </w:r>
      <w:r w:rsidR="00AE3E20">
        <w:tab/>
      </w:r>
      <w:r w:rsidR="00AE3E20">
        <w:tab/>
      </w:r>
      <w:r w:rsidR="00AE3E20">
        <w:tab/>
      </w:r>
      <w:r w:rsidR="00AE3E20">
        <w:tab/>
      </w:r>
      <w:r w:rsidR="00AE3E20">
        <w:tab/>
      </w:r>
      <w:r w:rsidR="00AE3E20">
        <w:tab/>
      </w:r>
      <w:r w:rsidR="00AE3E20">
        <w:tab/>
      </w:r>
      <w:r w:rsidR="00AE3E20">
        <w:tab/>
        <w:t>(5)</w:t>
      </w:r>
    </w:p>
    <w:p w14:paraId="5420DD5E" w14:textId="77777777" w:rsidR="006C59D4" w:rsidRDefault="006C59D4" w:rsidP="00A260CB">
      <w:pPr>
        <w:spacing w:after="0"/>
      </w:pPr>
    </w:p>
    <w:p w14:paraId="58A55246" w14:textId="44217F63" w:rsidR="00AE3E20" w:rsidRDefault="00AE3E20" w:rsidP="00A260CB">
      <w:pPr>
        <w:spacing w:after="0"/>
      </w:pPr>
      <w:r>
        <w:t xml:space="preserve">where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conducted</m:t>
            </m:r>
          </m:sub>
        </m:sSub>
      </m:oMath>
      <w:r>
        <w:t xml:space="preserve"> = the sum of measured output power per TAB</w:t>
      </w:r>
      <w:r w:rsidR="008A02F9">
        <w:t xml:space="preserve"> con</w:t>
      </w:r>
      <w:r w:rsidR="003C5368">
        <w:t>n</w:t>
      </w:r>
      <w:r w:rsidR="008A02F9">
        <w:t>ector</w:t>
      </w:r>
      <w:r w:rsidR="002B0902">
        <w:t xml:space="preserve"> </w:t>
      </w:r>
      <w:r>
        <w:t xml:space="preserve">for all </w:t>
      </w:r>
      <w:r w:rsidR="004810E1">
        <w:t>TAB connectors</w:t>
      </w:r>
    </w:p>
    <w:p w14:paraId="5FFB01BB" w14:textId="77777777" w:rsidR="00BF5C24" w:rsidRDefault="00BF5C24" w:rsidP="00A260CB">
      <w:pPr>
        <w:spacing w:after="0"/>
      </w:pPr>
    </w:p>
    <w:p w14:paraId="3E1AF010" w14:textId="08EEC403" w:rsidR="004810E1" w:rsidRDefault="004810E1" w:rsidP="00A260CB">
      <w:pPr>
        <w:spacing w:after="0"/>
      </w:pPr>
      <w:r>
        <w:tab/>
      </w:r>
      <w:r>
        <w:tab/>
      </w:r>
      <m:oMath>
        <m:r>
          <w:rPr>
            <w:rFonts w:ascii="Cambria Math" w:hAnsi="Cambria Math"/>
          </w:rPr>
          <m:t>L</m:t>
        </m:r>
      </m:oMath>
      <w:r>
        <w:t xml:space="preserve"> = a frequency-dependent loss factor accounting for antenna losses, cable losses, integration losses, etc.</w:t>
      </w:r>
    </w:p>
    <w:p w14:paraId="4AE251CC" w14:textId="6768ED7A" w:rsidR="007157D7" w:rsidRDefault="007157D7" w:rsidP="00A260CB">
      <w:pPr>
        <w:spacing w:after="0"/>
      </w:pPr>
    </w:p>
    <w:p w14:paraId="7A013A07" w14:textId="77777777" w:rsidR="00A96F08" w:rsidRDefault="007157D7" w:rsidP="00A96F08">
      <w:pPr>
        <w:spacing w:after="0"/>
      </w:pPr>
      <w:r>
        <w:tab/>
      </w:r>
      <w:r>
        <w:tab/>
      </w:r>
      <m:oMath>
        <m:r>
          <w:rPr>
            <w:rFonts w:ascii="Cambria Math" w:hAnsi="Cambria Math"/>
          </w:rPr>
          <m:t>G=</m:t>
        </m:r>
      </m:oMath>
      <w:r>
        <w:t xml:space="preserve">  intrinsic antenna array gain</w:t>
      </w:r>
      <w:r w:rsidR="00A55574">
        <w:t xml:space="preserve"> (note: during the last RAN4#81 meeting, it was </w:t>
      </w:r>
      <w:r w:rsidR="00A96F08">
        <w:t xml:space="preserve">discussed that if the radiated </w:t>
      </w:r>
    </w:p>
    <w:p w14:paraId="3F6B5084" w14:textId="75287169" w:rsidR="007157D7" w:rsidRDefault="00A96F08" w:rsidP="00A96F08">
      <w:pPr>
        <w:spacing w:after="0"/>
        <w:ind w:left="568" w:firstLine="284"/>
      </w:pPr>
      <w:r>
        <w:t xml:space="preserve">   power over the air is based on TRP then it is assumed</w:t>
      </w:r>
      <w:r w:rsidR="00A55574">
        <w:t xml:space="preserve"> </w:t>
      </w:r>
      <m:oMath>
        <m:r>
          <w:rPr>
            <w:rFonts w:ascii="Cambria Math" w:hAnsi="Cambria Math"/>
          </w:rPr>
          <m:t>G</m:t>
        </m:r>
      </m:oMath>
      <w:r w:rsidR="00A55574">
        <w:t xml:space="preserve"> = 0</w:t>
      </w:r>
      <w:r w:rsidR="009F19D4">
        <w:t xml:space="preserve"> dB</w:t>
      </w:r>
      <w:r>
        <w:t>)</w:t>
      </w:r>
    </w:p>
    <w:p w14:paraId="662A9FE9" w14:textId="0AD2FC5B" w:rsidR="008A02F9" w:rsidRDefault="008A02F9" w:rsidP="00A260CB">
      <w:pPr>
        <w:spacing w:after="0"/>
      </w:pPr>
    </w:p>
    <w:p w14:paraId="68228FE4" w14:textId="7684EC2E" w:rsidR="008A02F9" w:rsidRDefault="00D6294C" w:rsidP="00A260CB">
      <w:pPr>
        <w:spacing w:after="0"/>
      </w:pPr>
      <w:r>
        <w:t xml:space="preserve">As </w:t>
      </w:r>
      <w:r w:rsidR="00263A92">
        <w:t>for</w:t>
      </w:r>
      <w:r>
        <w:t xml:space="preserve"> the value of  </w:t>
      </w:r>
      <m:oMath>
        <m:r>
          <w:rPr>
            <w:rFonts w:ascii="Cambria Math" w:hAnsi="Cambria Math"/>
          </w:rPr>
          <m:t>L</m:t>
        </m:r>
      </m:oMath>
      <w:r>
        <w:t xml:space="preserve">, it is the same as the figure for OTA OBUE limits and spurious limits, which is still under discussion in RAN4. </w:t>
      </w:r>
    </w:p>
    <w:p w14:paraId="32DC96CF" w14:textId="0D221DC8" w:rsidR="00314579" w:rsidRDefault="00314579" w:rsidP="00A260CB">
      <w:pPr>
        <w:spacing w:after="0"/>
      </w:pPr>
    </w:p>
    <w:p w14:paraId="7A3E4A91" w14:textId="51C0B67C" w:rsidR="00313C34" w:rsidRDefault="002B0902" w:rsidP="00A260C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1CD20C" wp14:editId="640D2A6F">
                <wp:simplePos x="0" y="0"/>
                <wp:positionH relativeFrom="column">
                  <wp:posOffset>-1905</wp:posOffset>
                </wp:positionH>
                <wp:positionV relativeFrom="paragraph">
                  <wp:posOffset>142875</wp:posOffset>
                </wp:positionV>
                <wp:extent cx="4689475" cy="1744980"/>
                <wp:effectExtent l="0" t="0" r="15875" b="26670"/>
                <wp:wrapNone/>
                <wp:docPr id="150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9475" cy="17449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0B29C6" id="Rectangle 43" o:spid="_x0000_s1026" style="position:absolute;margin-left:-.15pt;margin-top:11.25pt;width:369.25pt;height:137.4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" filled="f">
                <v:stroke dashstyle="1 1"/>
              </v:rect>
            </w:pict>
          </mc:Fallback>
        </mc:AlternateContent>
      </w:r>
    </w:p>
    <w:p w14:paraId="4C8D6E80" w14:textId="01496A2E" w:rsidR="00313C34" w:rsidRDefault="002B0902" w:rsidP="00A260C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7B2725" wp14:editId="2E8C2D1F">
                <wp:simplePos x="0" y="0"/>
                <wp:positionH relativeFrom="column">
                  <wp:posOffset>1520190</wp:posOffset>
                </wp:positionH>
                <wp:positionV relativeFrom="paragraph">
                  <wp:posOffset>39370</wp:posOffset>
                </wp:positionV>
                <wp:extent cx="1790700" cy="125095"/>
                <wp:effectExtent l="0" t="0" r="0" b="8255"/>
                <wp:wrapNone/>
                <wp:docPr id="15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125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DCB8C0" w14:textId="77777777" w:rsidR="00C8714F" w:rsidRPr="007E22FB" w:rsidRDefault="00C8714F" w:rsidP="00C8714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AAS Base Station under TX test</w:t>
                            </w:r>
                          </w:p>
                        </w:txbxContent>
                      </wps:txbx>
                      <wps:bodyPr rot="0" vert="horz" wrap="square" lIns="9144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87B2725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margin-left:119.7pt;margin-top:3.1pt;width:141pt;height:9.8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" filled="f" stroked="f">
                <v:textbox inset=",0,0,0">
                  <w:txbxContent>
                    <w:p w14:paraId="45DCB8C0" w14:textId="77777777" w:rsidR="00C8714F" w:rsidRPr="007E22FB" w:rsidRDefault="00C8714F" w:rsidP="00C8714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AAS Base Station under TX test</w:t>
                      </w:r>
                    </w:p>
                  </w:txbxContent>
                </v:textbox>
              </v:shape>
            </w:pict>
          </mc:Fallback>
        </mc:AlternateContent>
      </w:r>
    </w:p>
    <w:p w14:paraId="67C830F7" w14:textId="54AC2FDB" w:rsidR="00C8714F" w:rsidRDefault="00781FA3" w:rsidP="00A260C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2FCF8BD" wp14:editId="2FD7CB4E">
                <wp:simplePos x="0" y="0"/>
                <wp:positionH relativeFrom="column">
                  <wp:posOffset>2068830</wp:posOffset>
                </wp:positionH>
                <wp:positionV relativeFrom="paragraph">
                  <wp:posOffset>114300</wp:posOffset>
                </wp:positionV>
                <wp:extent cx="296545" cy="125095"/>
                <wp:effectExtent l="0" t="0" r="8255" b="8255"/>
                <wp:wrapNone/>
                <wp:docPr id="142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545" cy="125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43ABDC" w14:textId="77777777" w:rsidR="00C8714F" w:rsidRPr="007E22FB" w:rsidRDefault="00C8714F" w:rsidP="00C8714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FCF8BD" id="Text Box 30" o:spid="_x0000_s1027" type="#_x0000_t202" style="position:absolute;margin-left:162.9pt;margin-top:9pt;width:23.35pt;height:9.85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" filled="f" stroked="f">
                <v:textbox inset=",0,0,0">
                  <w:txbxContent>
                    <w:p w14:paraId="3C43ABDC" w14:textId="77777777" w:rsidR="00C8714F" w:rsidRPr="007E22FB" w:rsidRDefault="00C8714F" w:rsidP="00C8714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2B09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5F32157" wp14:editId="4024DE12">
                <wp:simplePos x="0" y="0"/>
                <wp:positionH relativeFrom="column">
                  <wp:posOffset>93345</wp:posOffset>
                </wp:positionH>
                <wp:positionV relativeFrom="paragraph">
                  <wp:posOffset>76200</wp:posOffset>
                </wp:positionV>
                <wp:extent cx="1239520" cy="1407795"/>
                <wp:effectExtent l="0" t="0" r="17780" b="20955"/>
                <wp:wrapNone/>
                <wp:docPr id="135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9520" cy="14077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419E30" id="Rectangle 23" o:spid="_x0000_s1026" style="position:absolute;margin-left:7.35pt;margin-top:6pt;width:97.6pt;height:110.8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" filled="f">
                <v:stroke dashstyle="longDash"/>
              </v:rect>
            </w:pict>
          </mc:Fallback>
        </mc:AlternateContent>
      </w:r>
      <w:r w:rsidR="002B09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B3332AF" wp14:editId="6CB4D4E0">
                <wp:simplePos x="0" y="0"/>
                <wp:positionH relativeFrom="column">
                  <wp:posOffset>2814955</wp:posOffset>
                </wp:positionH>
                <wp:positionV relativeFrom="paragraph">
                  <wp:posOffset>76200</wp:posOffset>
                </wp:positionV>
                <wp:extent cx="1777365" cy="1267460"/>
                <wp:effectExtent l="0" t="0" r="13335" b="27940"/>
                <wp:wrapNone/>
                <wp:docPr id="136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7365" cy="12674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846691" id="Rectangle 24" o:spid="_x0000_s1026" style="position:absolute;margin-left:221.65pt;margin-top:6pt;width:139.95pt;height:99.8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" filled="f">
                <v:stroke dashstyle="longDash"/>
              </v:rect>
            </w:pict>
          </mc:Fallback>
        </mc:AlternateContent>
      </w:r>
    </w:p>
    <w:p w14:paraId="7E96DE93" w14:textId="34A5A554" w:rsidR="00C8714F" w:rsidRDefault="00D32694" w:rsidP="00A260C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C44C4D" wp14:editId="05654F5A">
                <wp:simplePos x="0" y="0"/>
                <wp:positionH relativeFrom="column">
                  <wp:posOffset>2307590</wp:posOffset>
                </wp:positionH>
                <wp:positionV relativeFrom="paragraph">
                  <wp:posOffset>110490</wp:posOffset>
                </wp:positionV>
                <wp:extent cx="7620" cy="1459230"/>
                <wp:effectExtent l="76200" t="0" r="68580" b="6477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45923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1234B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81.7pt;margin-top:8.7pt;width:.6pt;height:114.9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" strokecolor="black [3213]" strokeweight="1pt">
                <v:stroke endarrow="block" joinstyle="miter"/>
              </v:shape>
            </w:pict>
          </mc:Fallback>
        </mc:AlternateContent>
      </w:r>
      <w:r w:rsidR="00781FA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0948C42" wp14:editId="2EAE8C72">
                <wp:simplePos x="0" y="0"/>
                <wp:positionH relativeFrom="column">
                  <wp:posOffset>2278380</wp:posOffset>
                </wp:positionH>
                <wp:positionV relativeFrom="paragraph">
                  <wp:posOffset>76200</wp:posOffset>
                </wp:positionV>
                <wp:extent cx="71120" cy="67310"/>
                <wp:effectExtent l="0" t="0" r="24130" b="27940"/>
                <wp:wrapNone/>
                <wp:docPr id="145" name="Ova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120" cy="67310"/>
                        </a:xfrm>
                        <a:prstGeom prst="ellipse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D3A7DD" id="Oval 33" o:spid="_x0000_s1026" style="position:absolute;margin-left:179.4pt;margin-top:6pt;width:5.6pt;height:5.3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" fillcolor="black"/>
            </w:pict>
          </mc:Fallback>
        </mc:AlternateContent>
      </w:r>
      <w:r w:rsidR="002B09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6D09E01" wp14:editId="590EECA1">
                <wp:simplePos x="0" y="0"/>
                <wp:positionH relativeFrom="column">
                  <wp:posOffset>172085</wp:posOffset>
                </wp:positionH>
                <wp:positionV relativeFrom="paragraph">
                  <wp:posOffset>42545</wp:posOffset>
                </wp:positionV>
                <wp:extent cx="1071245" cy="224790"/>
                <wp:effectExtent l="0" t="0" r="14605" b="22860"/>
                <wp:wrapNone/>
                <wp:docPr id="12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5E4E99" w14:textId="77777777" w:rsidR="00C8714F" w:rsidRPr="00534F5A" w:rsidRDefault="00C8714F" w:rsidP="00C8714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TRXU</w:t>
                            </w:r>
                            <w:r w:rsidRPr="00534F5A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D09E01" id="Text Box 16" o:spid="_x0000_s1028" type="#_x0000_t202" style="position:absolute;margin-left:13.55pt;margin-top:3.35pt;width:84.35pt;height:17.7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">
                <v:textbox>
                  <w:txbxContent>
                    <w:p w14:paraId="285E4E99" w14:textId="77777777" w:rsidR="00C8714F" w:rsidRPr="00534F5A" w:rsidRDefault="00C8714F" w:rsidP="00C8714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TRXU</w:t>
                      </w:r>
                      <w:r w:rsidRPr="00534F5A"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B09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72C96614" wp14:editId="5925750C">
                <wp:simplePos x="0" y="0"/>
                <wp:positionH relativeFrom="column">
                  <wp:posOffset>2887345</wp:posOffset>
                </wp:positionH>
                <wp:positionV relativeFrom="paragraph">
                  <wp:posOffset>42545</wp:posOffset>
                </wp:positionV>
                <wp:extent cx="768350" cy="1055370"/>
                <wp:effectExtent l="0" t="0" r="12700" b="11430"/>
                <wp:wrapNone/>
                <wp:docPr id="13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0" cy="1055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287683" id="Rectangle 20" o:spid="_x0000_s1026" style="position:absolute;margin-left:227.35pt;margin-top:3.35pt;width:60.5pt;height:83.1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"/>
            </w:pict>
          </mc:Fallback>
        </mc:AlternateContent>
      </w:r>
      <w:r w:rsidR="002B09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D04FDD2" wp14:editId="0D0836F0">
                <wp:simplePos x="0" y="0"/>
                <wp:positionH relativeFrom="column">
                  <wp:posOffset>3748405</wp:posOffset>
                </wp:positionH>
                <wp:positionV relativeFrom="paragraph">
                  <wp:posOffset>46355</wp:posOffset>
                </wp:positionV>
                <wp:extent cx="768350" cy="1055370"/>
                <wp:effectExtent l="0" t="0" r="12700" b="11430"/>
                <wp:wrapNone/>
                <wp:docPr id="13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0" cy="1055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44C2DB" id="Rectangle 21" o:spid="_x0000_s1026" style="position:absolute;margin-left:295.15pt;margin-top:3.65pt;width:60.5pt;height:83.1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"/>
            </w:pict>
          </mc:Fallback>
        </mc:AlternateContent>
      </w:r>
      <w:r w:rsidR="002B09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32E5DB3" wp14:editId="3E9DB79F">
                <wp:simplePos x="0" y="0"/>
                <wp:positionH relativeFrom="column">
                  <wp:posOffset>1332865</wp:posOffset>
                </wp:positionH>
                <wp:positionV relativeFrom="paragraph">
                  <wp:posOffset>107950</wp:posOffset>
                </wp:positionV>
                <wp:extent cx="1482090" cy="0"/>
                <wp:effectExtent l="38100" t="76200" r="22860" b="95250"/>
                <wp:wrapNone/>
                <wp:docPr id="13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20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F33D2" id="AutoShape 26" o:spid="_x0000_s1026" type="#_x0000_t32" style="position:absolute;margin-left:104.95pt;margin-top:8.5pt;width:116.7pt;height:0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kkiNwIAAII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">
                <v:stroke startarrow="block" endarrow="block"/>
              </v:shape>
            </w:pict>
          </mc:Fallback>
        </mc:AlternateContent>
      </w:r>
      <w:r w:rsidR="002B09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786E65" wp14:editId="78CE42A2">
                <wp:simplePos x="0" y="0"/>
                <wp:positionH relativeFrom="column">
                  <wp:posOffset>4516755</wp:posOffset>
                </wp:positionH>
                <wp:positionV relativeFrom="paragraph">
                  <wp:posOffset>46355</wp:posOffset>
                </wp:positionV>
                <wp:extent cx="469265" cy="260350"/>
                <wp:effectExtent l="0" t="0" r="83185" b="63500"/>
                <wp:wrapNone/>
                <wp:docPr id="154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265" cy="260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E1FE35" id="AutoShape 50" o:spid="_x0000_s1026" type="#_x0000_t32" style="position:absolute;margin-left:355.65pt;margin-top:3.65pt;width:36.95pt;height:20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">
                <v:stroke endarrow="block"/>
              </v:shape>
            </w:pict>
          </mc:Fallback>
        </mc:AlternateContent>
      </w:r>
    </w:p>
    <w:p w14:paraId="0F5F265F" w14:textId="4D85DD1C" w:rsidR="00C8714F" w:rsidRDefault="002B0902" w:rsidP="00A260C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38047C0" wp14:editId="5597CB0B">
                <wp:simplePos x="0" y="0"/>
                <wp:positionH relativeFrom="column">
                  <wp:posOffset>1881505</wp:posOffset>
                </wp:positionH>
                <wp:positionV relativeFrom="paragraph">
                  <wp:posOffset>48895</wp:posOffset>
                </wp:positionV>
                <wp:extent cx="296545" cy="125095"/>
                <wp:effectExtent l="0" t="0" r="8255" b="8255"/>
                <wp:wrapNone/>
                <wp:docPr id="143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545" cy="125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24FE37" w14:textId="77777777" w:rsidR="00C8714F" w:rsidRPr="007E22FB" w:rsidRDefault="00C8714F" w:rsidP="00C8714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8047C0" id="Text Box 31" o:spid="_x0000_s1029" type="#_x0000_t202" style="position:absolute;margin-left:148.15pt;margin-top:3.85pt;width:23.35pt;height:9.8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" filled="f" stroked="f">
                <v:textbox inset=",0,0,0">
                  <w:txbxContent>
                    <w:p w14:paraId="0B24FE37" w14:textId="77777777" w:rsidR="00C8714F" w:rsidRPr="007E22FB" w:rsidRDefault="00C8714F" w:rsidP="00C8714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14:paraId="1DFEE72C" w14:textId="6BD80D49" w:rsidR="00C8714F" w:rsidRDefault="00781FA3" w:rsidP="00A260C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82A73F" wp14:editId="4CCB5BC9">
                <wp:simplePos x="0" y="0"/>
                <wp:positionH relativeFrom="column">
                  <wp:posOffset>2094230</wp:posOffset>
                </wp:positionH>
                <wp:positionV relativeFrom="paragraph">
                  <wp:posOffset>58420</wp:posOffset>
                </wp:positionV>
                <wp:extent cx="11430" cy="1234440"/>
                <wp:effectExtent l="76200" t="0" r="64770" b="6096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" cy="123444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76175F" id="Straight Arrow Connector 5" o:spid="_x0000_s1026" type="#_x0000_t32" style="position:absolute;margin-left:164.9pt;margin-top:4.6pt;width:.9pt;height:97.2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" strokecolor="black [3213]" strokeweight="1pt">
                <v:stroke endarrow="block" joinstyle="miter"/>
              </v:shape>
            </w:pict>
          </mc:Fallback>
        </mc:AlternateContent>
      </w:r>
      <w:r w:rsidR="002B09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B87530B" wp14:editId="26811A3D">
                <wp:simplePos x="0" y="0"/>
                <wp:positionH relativeFrom="column">
                  <wp:posOffset>172085</wp:posOffset>
                </wp:positionH>
                <wp:positionV relativeFrom="paragraph">
                  <wp:posOffset>57150</wp:posOffset>
                </wp:positionV>
                <wp:extent cx="1071245" cy="224790"/>
                <wp:effectExtent l="0" t="0" r="14605" b="22860"/>
                <wp:wrapNone/>
                <wp:docPr id="12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FA01C6" w14:textId="77777777" w:rsidR="00C8714F" w:rsidRPr="00534F5A" w:rsidRDefault="00C8714F" w:rsidP="00C8714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TRXU</w:t>
                            </w:r>
                            <w:r w:rsidRPr="00534F5A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87530B" id="Text Box 17" o:spid="_x0000_s1030" type="#_x0000_t202" style="position:absolute;margin-left:13.55pt;margin-top:4.5pt;width:84.35pt;height:17.7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">
                <v:textbox>
                  <w:txbxContent>
                    <w:p w14:paraId="44FA01C6" w14:textId="77777777" w:rsidR="00C8714F" w:rsidRPr="00534F5A" w:rsidRDefault="00C8714F" w:rsidP="00C8714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TRXU</w:t>
                      </w:r>
                      <w:r w:rsidRPr="00534F5A"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B09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755830F" wp14:editId="0F30460B">
                <wp:simplePos x="0" y="0"/>
                <wp:positionH relativeFrom="column">
                  <wp:posOffset>2887345</wp:posOffset>
                </wp:positionH>
                <wp:positionV relativeFrom="paragraph">
                  <wp:posOffset>57150</wp:posOffset>
                </wp:positionV>
                <wp:extent cx="768350" cy="419735"/>
                <wp:effectExtent l="0" t="0" r="12700" b="18415"/>
                <wp:wrapNone/>
                <wp:docPr id="13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8350" cy="419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861182" w14:textId="77777777" w:rsidR="00C8714F" w:rsidRPr="007E22FB" w:rsidRDefault="00C8714F" w:rsidP="00C8714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7E22FB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Radio Distribution Network </w:t>
                            </w:r>
                          </w:p>
                        </w:txbxContent>
                      </wps:txbx>
                      <wps:bodyPr rot="0" vert="horz" wrap="square" lIns="9144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55830F" id="Text Box 22" o:spid="_x0000_s1031" type="#_x0000_t202" style="position:absolute;margin-left:227.35pt;margin-top:4.5pt;width:60.5pt;height:33.05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" filled="f" stroked="f">
                <v:textbox inset=",0,0,0">
                  <w:txbxContent>
                    <w:p w14:paraId="76861182" w14:textId="77777777" w:rsidR="00C8714F" w:rsidRPr="007E22FB" w:rsidRDefault="00C8714F" w:rsidP="00C8714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7E22FB">
                        <w:rPr>
                          <w:sz w:val="18"/>
                          <w:szCs w:val="18"/>
                          <w:lang w:val="en-US"/>
                        </w:rPr>
                        <w:t xml:space="preserve">Radio Distribution Network </w:t>
                      </w:r>
                    </w:p>
                  </w:txbxContent>
                </v:textbox>
              </v:shape>
            </w:pict>
          </mc:Fallback>
        </mc:AlternateContent>
      </w:r>
      <w:r w:rsidR="002B09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A061BB9" wp14:editId="43927FD3">
                <wp:simplePos x="0" y="0"/>
                <wp:positionH relativeFrom="column">
                  <wp:posOffset>3856990</wp:posOffset>
                </wp:positionH>
                <wp:positionV relativeFrom="paragraph">
                  <wp:posOffset>49530</wp:posOffset>
                </wp:positionV>
                <wp:extent cx="768350" cy="419735"/>
                <wp:effectExtent l="0" t="0" r="12700" b="18415"/>
                <wp:wrapNone/>
                <wp:docPr id="13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8350" cy="419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5AAECD" w14:textId="77777777" w:rsidR="00C8714F" w:rsidRPr="007E22FB" w:rsidRDefault="00C8714F" w:rsidP="00C8714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Antenna Array</w:t>
                            </w:r>
                          </w:p>
                        </w:txbxContent>
                      </wps:txbx>
                      <wps:bodyPr rot="0" vert="horz" wrap="square" lIns="9144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061BB9" id="Text Box 25" o:spid="_x0000_s1032" type="#_x0000_t202" style="position:absolute;margin-left:303.7pt;margin-top:3.9pt;width:60.5pt;height:33.0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" filled="f" stroked="f">
                <v:textbox inset=",0,0,0">
                  <w:txbxContent>
                    <w:p w14:paraId="105AAECD" w14:textId="77777777" w:rsidR="00C8714F" w:rsidRPr="007E22FB" w:rsidRDefault="00C8714F" w:rsidP="00C8714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Antenna Array</w:t>
                      </w:r>
                    </w:p>
                  </w:txbxContent>
                </v:textbox>
              </v:shape>
            </w:pict>
          </mc:Fallback>
        </mc:AlternateContent>
      </w:r>
      <w:r w:rsidR="002B09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514367" wp14:editId="09FCECAA">
                <wp:simplePos x="0" y="0"/>
                <wp:positionH relativeFrom="column">
                  <wp:posOffset>1330960</wp:posOffset>
                </wp:positionH>
                <wp:positionV relativeFrom="paragraph">
                  <wp:posOffset>48260</wp:posOffset>
                </wp:positionV>
                <wp:extent cx="1482090" cy="0"/>
                <wp:effectExtent l="38100" t="76200" r="22860" b="95250"/>
                <wp:wrapNone/>
                <wp:docPr id="139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20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D38AFF" id="AutoShape 27" o:spid="_x0000_s1026" type="#_x0000_t32" style="position:absolute;margin-left:104.8pt;margin-top:3.8pt;width:116.7pt;height:0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+a9NwIAAII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">
                <v:stroke startarrow="block" endarrow="block"/>
              </v:shape>
            </w:pict>
          </mc:Fallback>
        </mc:AlternateContent>
      </w:r>
      <w:r w:rsidR="002B09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93AD703" wp14:editId="1118F7A5">
                <wp:simplePos x="0" y="0"/>
                <wp:positionH relativeFrom="column">
                  <wp:posOffset>2073275</wp:posOffset>
                </wp:positionH>
                <wp:positionV relativeFrom="paragraph">
                  <wp:posOffset>14605</wp:posOffset>
                </wp:positionV>
                <wp:extent cx="71120" cy="67310"/>
                <wp:effectExtent l="0" t="0" r="24130" b="27940"/>
                <wp:wrapNone/>
                <wp:docPr id="147" name="Oval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120" cy="67310"/>
                        </a:xfrm>
                        <a:prstGeom prst="ellipse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A97804C" id="Oval 35" o:spid="_x0000_s1026" style="position:absolute;margin-left:163.25pt;margin-top:1.15pt;width:5.6pt;height:5.3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" fillcolor="black"/>
            </w:pict>
          </mc:Fallback>
        </mc:AlternateContent>
      </w:r>
      <w:r w:rsidR="002B09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3E8B4F" wp14:editId="22217690">
                <wp:simplePos x="0" y="0"/>
                <wp:positionH relativeFrom="column">
                  <wp:posOffset>4986020</wp:posOffset>
                </wp:positionH>
                <wp:positionV relativeFrom="paragraph">
                  <wp:posOffset>14605</wp:posOffset>
                </wp:positionV>
                <wp:extent cx="946150" cy="636270"/>
                <wp:effectExtent l="0" t="0" r="25400" b="11430"/>
                <wp:wrapNone/>
                <wp:docPr id="153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636270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489D92" w14:textId="77777777" w:rsidR="00D852DB" w:rsidRDefault="00C8714F" w:rsidP="00C8714F">
                            <w:pPr>
                              <w:spacing w:after="0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OTA power</w:t>
                            </w:r>
                            <w:r w:rsidR="00D852DB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in far field</w:t>
                            </w:r>
                          </w:p>
                          <w:p w14:paraId="3DEC62EC" w14:textId="1544EBAC" w:rsidR="00C8714F" w:rsidRPr="00534F5A" w:rsidRDefault="00D852DB" w:rsidP="00C8714F">
                            <w:pPr>
                              <w:spacing w:after="0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US"/>
                                    </w:rPr>
                                    <m:t>TRP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US"/>
                                    </w:rPr>
                                    <m:t>approx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US"/>
                                </w:rPr>
                                <m:t>)</m:t>
                              </m:r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3E8B4F" id="Text Box 49" o:spid="_x0000_s1033" type="#_x0000_t202" style="position:absolute;margin-left:392.6pt;margin-top:1.15pt;width:74.5pt;height:50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" fillcolor="#8faadc">
                <v:textbox>
                  <w:txbxContent>
                    <w:p w14:paraId="45489D92" w14:textId="77777777" w:rsidR="00D852DB" w:rsidRDefault="00C8714F" w:rsidP="00C8714F">
                      <w:pPr>
                        <w:spacing w:after="0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OTA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power</w:t>
                      </w:r>
                      <w:r w:rsidR="00D852DB">
                        <w:rPr>
                          <w:sz w:val="18"/>
                          <w:szCs w:val="18"/>
                          <w:lang w:val="en-US"/>
                        </w:rPr>
                        <w:t xml:space="preserve"> in far field</w:t>
                      </w:r>
                    </w:p>
                    <w:p w14:paraId="3DEC62EC" w14:textId="1544EBAC" w:rsidR="00C8714F" w:rsidRPr="00534F5A" w:rsidRDefault="00D852DB" w:rsidP="00C8714F">
                      <w:pPr>
                        <w:spacing w:after="0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TRP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approx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14:paraId="65BA557C" w14:textId="33B2A043" w:rsidR="00C8714F" w:rsidRDefault="002B0902" w:rsidP="00A260C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A2A830" wp14:editId="3876CE6A">
                <wp:simplePos x="0" y="0"/>
                <wp:positionH relativeFrom="column">
                  <wp:posOffset>1828800</wp:posOffset>
                </wp:positionH>
                <wp:positionV relativeFrom="paragraph">
                  <wp:posOffset>65405</wp:posOffset>
                </wp:positionV>
                <wp:extent cx="224790" cy="306705"/>
                <wp:effectExtent l="0" t="0" r="3810" b="17145"/>
                <wp:wrapNone/>
                <wp:docPr id="14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F0AAA5" w14:textId="77777777" w:rsidR="00C8714F" w:rsidRPr="00FE0582" w:rsidRDefault="00C8714F" w:rsidP="00C8714F">
                            <w:pPr>
                              <w:spacing w:after="0" w:line="120" w:lineRule="exact"/>
                              <w:rPr>
                                <w:sz w:val="48"/>
                                <w:szCs w:val="36"/>
                                <w:lang w:val="en-US"/>
                              </w:rPr>
                            </w:pPr>
                            <w:r w:rsidRPr="00FE0582">
                              <w:rPr>
                                <w:sz w:val="48"/>
                                <w:szCs w:val="36"/>
                                <w:lang w:val="en-US"/>
                              </w:rPr>
                              <w:t>.</w:t>
                            </w:r>
                          </w:p>
                          <w:p w14:paraId="08CF29F3" w14:textId="77777777" w:rsidR="00C8714F" w:rsidRPr="00FE0582" w:rsidRDefault="00C8714F" w:rsidP="00C8714F">
                            <w:pPr>
                              <w:spacing w:after="0" w:line="120" w:lineRule="exact"/>
                              <w:rPr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FE0582">
                              <w:rPr>
                                <w:sz w:val="48"/>
                                <w:szCs w:val="48"/>
                                <w:lang w:val="en-US"/>
                              </w:rPr>
                              <w:t>.</w:t>
                            </w:r>
                          </w:p>
                          <w:p w14:paraId="0E8916FD" w14:textId="77777777" w:rsidR="00C8714F" w:rsidRPr="00FE0582" w:rsidRDefault="00C8714F" w:rsidP="00C8714F">
                            <w:pPr>
                              <w:spacing w:after="0" w:line="120" w:lineRule="exact"/>
                              <w:rPr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FE0582">
                              <w:rPr>
                                <w:sz w:val="48"/>
                                <w:szCs w:val="4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3600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A2A830" id="Text Box 29" o:spid="_x0000_s1034" type="#_x0000_t202" style="position:absolute;margin-left:2in;margin-top:5.15pt;width:17.7pt;height:24.1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" filled="f" stroked="f">
                <v:textbox inset="1mm,0,0,0">
                  <w:txbxContent>
                    <w:p w14:paraId="01F0AAA5" w14:textId="77777777" w:rsidR="00C8714F" w:rsidRPr="00FE0582" w:rsidRDefault="00C8714F" w:rsidP="00C8714F">
                      <w:pPr>
                        <w:spacing w:after="0" w:line="120" w:lineRule="exact"/>
                        <w:rPr>
                          <w:sz w:val="48"/>
                          <w:szCs w:val="36"/>
                          <w:lang w:val="en-US"/>
                        </w:rPr>
                      </w:pPr>
                      <w:r w:rsidRPr="00FE0582">
                        <w:rPr>
                          <w:sz w:val="48"/>
                          <w:szCs w:val="36"/>
                          <w:lang w:val="en-US"/>
                        </w:rPr>
                        <w:t>.</w:t>
                      </w:r>
                    </w:p>
                    <w:p w14:paraId="08CF29F3" w14:textId="77777777" w:rsidR="00C8714F" w:rsidRPr="00FE0582" w:rsidRDefault="00C8714F" w:rsidP="00C8714F">
                      <w:pPr>
                        <w:spacing w:after="0" w:line="120" w:lineRule="exact"/>
                        <w:rPr>
                          <w:sz w:val="48"/>
                          <w:szCs w:val="48"/>
                          <w:lang w:val="en-US"/>
                        </w:rPr>
                      </w:pPr>
                      <w:r w:rsidRPr="00FE0582">
                        <w:rPr>
                          <w:sz w:val="48"/>
                          <w:szCs w:val="48"/>
                          <w:lang w:val="en-US"/>
                        </w:rPr>
                        <w:t>.</w:t>
                      </w:r>
                    </w:p>
                    <w:p w14:paraId="0E8916FD" w14:textId="77777777" w:rsidR="00C8714F" w:rsidRPr="00FE0582" w:rsidRDefault="00C8714F" w:rsidP="00C8714F">
                      <w:pPr>
                        <w:spacing w:after="0" w:line="120" w:lineRule="exact"/>
                        <w:rPr>
                          <w:sz w:val="48"/>
                          <w:szCs w:val="48"/>
                          <w:lang w:val="en-US"/>
                        </w:rPr>
                      </w:pPr>
                      <w:r w:rsidRPr="00FE0582">
                        <w:rPr>
                          <w:sz w:val="48"/>
                          <w:szCs w:val="4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7DAD6A18" w14:textId="2E6B7818" w:rsidR="00C8714F" w:rsidRDefault="002B0902" w:rsidP="00A260C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1E2B8CF6" wp14:editId="6BEAF294">
                <wp:simplePos x="0" y="0"/>
                <wp:positionH relativeFrom="column">
                  <wp:posOffset>627380</wp:posOffset>
                </wp:positionH>
                <wp:positionV relativeFrom="paragraph">
                  <wp:posOffset>1270</wp:posOffset>
                </wp:positionV>
                <wp:extent cx="224790" cy="306705"/>
                <wp:effectExtent l="0" t="0" r="3810" b="17145"/>
                <wp:wrapNone/>
                <wp:docPr id="13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22D9A1" w14:textId="77777777" w:rsidR="00C8714F" w:rsidRPr="00FE0582" w:rsidRDefault="00C8714F" w:rsidP="00C8714F">
                            <w:pPr>
                              <w:spacing w:after="0" w:line="120" w:lineRule="exact"/>
                              <w:rPr>
                                <w:sz w:val="48"/>
                                <w:szCs w:val="36"/>
                                <w:lang w:val="en-US"/>
                              </w:rPr>
                            </w:pPr>
                            <w:r w:rsidRPr="00FE0582">
                              <w:rPr>
                                <w:sz w:val="48"/>
                                <w:szCs w:val="36"/>
                                <w:lang w:val="en-US"/>
                              </w:rPr>
                              <w:t>.</w:t>
                            </w:r>
                          </w:p>
                          <w:p w14:paraId="4203C104" w14:textId="77777777" w:rsidR="00C8714F" w:rsidRPr="00FE0582" w:rsidRDefault="00C8714F" w:rsidP="00C8714F">
                            <w:pPr>
                              <w:spacing w:after="0" w:line="120" w:lineRule="exact"/>
                              <w:rPr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FE0582">
                              <w:rPr>
                                <w:sz w:val="48"/>
                                <w:szCs w:val="48"/>
                                <w:lang w:val="en-US"/>
                              </w:rPr>
                              <w:t>.</w:t>
                            </w:r>
                          </w:p>
                          <w:p w14:paraId="251093E4" w14:textId="77777777" w:rsidR="00C8714F" w:rsidRPr="00FE0582" w:rsidRDefault="00C8714F" w:rsidP="00C8714F">
                            <w:pPr>
                              <w:spacing w:after="0" w:line="120" w:lineRule="exact"/>
                              <w:rPr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FE0582">
                              <w:rPr>
                                <w:sz w:val="48"/>
                                <w:szCs w:val="4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3600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2B8CF6" id="Text Box 18" o:spid="_x0000_s1035" type="#_x0000_t202" style="position:absolute;margin-left:49.4pt;margin-top:.1pt;width:17.7pt;height:24.15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" filled="f" stroked="f">
                <v:textbox inset="1mm,0,0,0">
                  <w:txbxContent>
                    <w:p w14:paraId="4622D9A1" w14:textId="77777777" w:rsidR="00C8714F" w:rsidRPr="00FE0582" w:rsidRDefault="00C8714F" w:rsidP="00C8714F">
                      <w:pPr>
                        <w:spacing w:after="0" w:line="120" w:lineRule="exact"/>
                        <w:rPr>
                          <w:sz w:val="48"/>
                          <w:szCs w:val="36"/>
                          <w:lang w:val="en-US"/>
                        </w:rPr>
                      </w:pPr>
                      <w:r w:rsidRPr="00FE0582">
                        <w:rPr>
                          <w:sz w:val="48"/>
                          <w:szCs w:val="36"/>
                          <w:lang w:val="en-US"/>
                        </w:rPr>
                        <w:t>.</w:t>
                      </w:r>
                    </w:p>
                    <w:p w14:paraId="4203C104" w14:textId="77777777" w:rsidR="00C8714F" w:rsidRPr="00FE0582" w:rsidRDefault="00C8714F" w:rsidP="00C8714F">
                      <w:pPr>
                        <w:spacing w:after="0" w:line="120" w:lineRule="exact"/>
                        <w:rPr>
                          <w:sz w:val="48"/>
                          <w:szCs w:val="48"/>
                          <w:lang w:val="en-US"/>
                        </w:rPr>
                      </w:pPr>
                      <w:r w:rsidRPr="00FE0582">
                        <w:rPr>
                          <w:sz w:val="48"/>
                          <w:szCs w:val="48"/>
                          <w:lang w:val="en-US"/>
                        </w:rPr>
                        <w:t>.</w:t>
                      </w:r>
                    </w:p>
                    <w:p w14:paraId="251093E4" w14:textId="77777777" w:rsidR="00C8714F" w:rsidRPr="00FE0582" w:rsidRDefault="00C8714F" w:rsidP="00C8714F">
                      <w:pPr>
                        <w:spacing w:after="0" w:line="120" w:lineRule="exact"/>
                        <w:rPr>
                          <w:sz w:val="48"/>
                          <w:szCs w:val="48"/>
                          <w:lang w:val="en-US"/>
                        </w:rPr>
                      </w:pPr>
                      <w:r w:rsidRPr="00FE0582">
                        <w:rPr>
                          <w:sz w:val="48"/>
                          <w:szCs w:val="4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326253C6" w14:textId="1B995D6E" w:rsidR="00C8714F" w:rsidRDefault="002B0902" w:rsidP="00A260C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DA276C" wp14:editId="65A1FA3C">
                <wp:simplePos x="0" y="0"/>
                <wp:positionH relativeFrom="column">
                  <wp:posOffset>172085</wp:posOffset>
                </wp:positionH>
                <wp:positionV relativeFrom="paragraph">
                  <wp:posOffset>142875</wp:posOffset>
                </wp:positionV>
                <wp:extent cx="1071245" cy="224790"/>
                <wp:effectExtent l="0" t="0" r="14605" b="22860"/>
                <wp:wrapNone/>
                <wp:docPr id="13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0658B7" w14:textId="77777777" w:rsidR="00C8714F" w:rsidRPr="00534F5A" w:rsidRDefault="00C8714F" w:rsidP="00C8714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TRXU N</w:t>
                            </w:r>
                            <w:r w:rsidRPr="003F6386">
                              <w:rPr>
                                <w:sz w:val="18"/>
                                <w:szCs w:val="18"/>
                                <w:vertAlign w:val="subscript"/>
                                <w:lang w:val="en-US"/>
                              </w:rPr>
                              <w:t>TRXU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DA276C" id="Text Box 19" o:spid="_x0000_s1036" type="#_x0000_t202" style="position:absolute;margin-left:13.55pt;margin-top:11.25pt;width:84.35pt;height:17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">
                <v:textbox>
                  <w:txbxContent>
                    <w:p w14:paraId="080658B7" w14:textId="77777777" w:rsidR="00C8714F" w:rsidRPr="00534F5A" w:rsidRDefault="00C8714F" w:rsidP="00C8714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TRXU N</w:t>
                      </w:r>
                      <w:r w:rsidRPr="003F6386">
                        <w:rPr>
                          <w:sz w:val="18"/>
                          <w:szCs w:val="18"/>
                          <w:vertAlign w:val="subscript"/>
                          <w:lang w:val="en-US"/>
                        </w:rPr>
                        <w:t>TRXU</w:t>
                      </w:r>
                    </w:p>
                  </w:txbxContent>
                </v:textbox>
              </v:shape>
            </w:pict>
          </mc:Fallback>
        </mc:AlternateContent>
      </w:r>
    </w:p>
    <w:p w14:paraId="5B95CD18" w14:textId="3F355B37" w:rsidR="00C8714F" w:rsidRDefault="002B0902" w:rsidP="00A260C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E2EC38" wp14:editId="3DDE6D17">
                <wp:simplePos x="0" y="0"/>
                <wp:positionH relativeFrom="column">
                  <wp:posOffset>1428115</wp:posOffset>
                </wp:positionH>
                <wp:positionV relativeFrom="paragraph">
                  <wp:posOffset>38735</wp:posOffset>
                </wp:positionV>
                <wp:extent cx="620395" cy="125095"/>
                <wp:effectExtent l="0" t="0" r="8255" b="8255"/>
                <wp:wrapNone/>
                <wp:docPr id="144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395" cy="125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393356" w14:textId="77777777" w:rsidR="00C8714F" w:rsidRPr="007E22FB" w:rsidRDefault="00C8714F" w:rsidP="00C8714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N</w:t>
                            </w:r>
                            <w:r w:rsidRPr="003F6386">
                              <w:rPr>
                                <w:sz w:val="18"/>
                                <w:szCs w:val="18"/>
                                <w:vertAlign w:val="subscript"/>
                                <w:lang w:val="en-US"/>
                              </w:rPr>
                              <w:t>TABC</w:t>
                            </w:r>
                          </w:p>
                        </w:txbxContent>
                      </wps:txbx>
                      <wps:bodyPr rot="0" vert="horz" wrap="square" lIns="9144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E2EC38" id="Text Box 32" o:spid="_x0000_s1037" type="#_x0000_t202" style="position:absolute;margin-left:112.45pt;margin-top:3.05pt;width:48.85pt;height:9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" filled="f" stroked="f">
                <v:textbox inset=",0,0,0">
                  <w:txbxContent>
                    <w:p w14:paraId="25393356" w14:textId="77777777" w:rsidR="00C8714F" w:rsidRPr="007E22FB" w:rsidRDefault="00C8714F" w:rsidP="00C8714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N</w:t>
                      </w:r>
                      <w:r w:rsidRPr="003F6386">
                        <w:rPr>
                          <w:sz w:val="18"/>
                          <w:szCs w:val="18"/>
                          <w:vertAlign w:val="subscript"/>
                          <w:lang w:val="en-US"/>
                        </w:rPr>
                        <w:t>TABC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4ADA0F" wp14:editId="7DB89244">
                <wp:simplePos x="0" y="0"/>
                <wp:positionH relativeFrom="column">
                  <wp:posOffset>4516755</wp:posOffset>
                </wp:positionH>
                <wp:positionV relativeFrom="paragraph">
                  <wp:posOffset>53975</wp:posOffset>
                </wp:positionV>
                <wp:extent cx="440690" cy="165735"/>
                <wp:effectExtent l="0" t="38100" r="54610" b="24765"/>
                <wp:wrapNone/>
                <wp:docPr id="155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0690" cy="165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E5C4AD" id="AutoShape 51" o:spid="_x0000_s1026" type="#_x0000_t32" style="position:absolute;margin-left:355.65pt;margin-top:4.25pt;width:34.7pt;height:13.0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">
                <v:stroke endarrow="block"/>
              </v:shape>
            </w:pict>
          </mc:Fallback>
        </mc:AlternateContent>
      </w:r>
    </w:p>
    <w:p w14:paraId="56AF46A8" w14:textId="3BB469FB" w:rsidR="00C8714F" w:rsidRDefault="002B0902" w:rsidP="00A260C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DB2B7E" wp14:editId="62F97986">
                <wp:simplePos x="0" y="0"/>
                <wp:positionH relativeFrom="column">
                  <wp:posOffset>1814830</wp:posOffset>
                </wp:positionH>
                <wp:positionV relativeFrom="paragraph">
                  <wp:posOffset>6350</wp:posOffset>
                </wp:positionV>
                <wp:extent cx="71120" cy="67310"/>
                <wp:effectExtent l="0" t="0" r="24130" b="27940"/>
                <wp:wrapNone/>
                <wp:docPr id="14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120" cy="67310"/>
                        </a:xfrm>
                        <a:prstGeom prst="ellipse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6526632" id="Oval 34" o:spid="_x0000_s1026" style="position:absolute;margin-left:142.9pt;margin-top:.5pt;width:5.6pt;height:5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" fillcolor="black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0CB0B2" wp14:editId="76D212F0">
                <wp:simplePos x="0" y="0"/>
                <wp:positionH relativeFrom="column">
                  <wp:posOffset>1859280</wp:posOffset>
                </wp:positionH>
                <wp:positionV relativeFrom="paragraph">
                  <wp:posOffset>43815</wp:posOffset>
                </wp:positionV>
                <wp:extent cx="0" cy="530860"/>
                <wp:effectExtent l="76200" t="0" r="57150" b="59690"/>
                <wp:wrapNone/>
                <wp:docPr id="14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0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FBA08" id="AutoShape 39" o:spid="_x0000_s1026" type="#_x0000_t32" style="position:absolute;margin-left:146.4pt;margin-top:3.45pt;width:0;height:4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ZgqNQIAAF8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C1704A" wp14:editId="16D28291">
                <wp:simplePos x="0" y="0"/>
                <wp:positionH relativeFrom="column">
                  <wp:posOffset>1325245</wp:posOffset>
                </wp:positionH>
                <wp:positionV relativeFrom="paragraph">
                  <wp:posOffset>43815</wp:posOffset>
                </wp:positionV>
                <wp:extent cx="1482090" cy="0"/>
                <wp:effectExtent l="38100" t="76200" r="22860" b="95250"/>
                <wp:wrapNone/>
                <wp:docPr id="14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20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F09E63" id="AutoShape 28" o:spid="_x0000_s1026" type="#_x0000_t32" style="position:absolute;margin-left:104.35pt;margin-top:3.45pt;width:116.7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">
                <v:stroke startarrow="block" endarrow="block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7CA9E2" wp14:editId="2B95EE80">
                <wp:simplePos x="0" y="0"/>
                <wp:positionH relativeFrom="column">
                  <wp:posOffset>316230</wp:posOffset>
                </wp:positionH>
                <wp:positionV relativeFrom="paragraph">
                  <wp:posOffset>144145</wp:posOffset>
                </wp:positionV>
                <wp:extent cx="808990" cy="125095"/>
                <wp:effectExtent l="0" t="0" r="10160" b="8255"/>
                <wp:wrapNone/>
                <wp:docPr id="149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8990" cy="125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733C4B" w14:textId="77777777" w:rsidR="00C8714F" w:rsidRPr="007E22FB" w:rsidRDefault="00C8714F" w:rsidP="00C8714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TRXU Array </w:t>
                            </w:r>
                          </w:p>
                        </w:txbxContent>
                      </wps:txbx>
                      <wps:bodyPr rot="0" vert="horz" wrap="square" lIns="9144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7CA9E2" id="Text Box 42" o:spid="_x0000_s1038" type="#_x0000_t202" style="position:absolute;margin-left:24.9pt;margin-top:11.35pt;width:63.7pt;height:9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" filled="f" stroked="f">
                <v:textbox inset=",0,0,0">
                  <w:txbxContent>
                    <w:p w14:paraId="1E733C4B" w14:textId="77777777" w:rsidR="00C8714F" w:rsidRPr="007E22FB" w:rsidRDefault="00C8714F" w:rsidP="00C8714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TRXU Array </w:t>
                      </w:r>
                    </w:p>
                  </w:txbxContent>
                </v:textbox>
              </v:shape>
            </w:pict>
          </mc:Fallback>
        </mc:AlternateContent>
      </w:r>
    </w:p>
    <w:p w14:paraId="51393220" w14:textId="04D87238" w:rsidR="00C8714F" w:rsidRDefault="00C8714F" w:rsidP="00A260CB">
      <w:pPr>
        <w:spacing w:after="0"/>
      </w:pPr>
    </w:p>
    <w:p w14:paraId="5EA984F3" w14:textId="2CD875AE" w:rsidR="00C8714F" w:rsidRDefault="00C8714F" w:rsidP="00A260CB">
      <w:pPr>
        <w:spacing w:after="0"/>
      </w:pPr>
    </w:p>
    <w:p w14:paraId="51B6A08F" w14:textId="3B140FF1" w:rsidR="008B7A6D" w:rsidRDefault="002B0902" w:rsidP="002941FD">
      <w:pPr>
        <w:spacing w:after="0"/>
        <w:rPr>
          <w:lang w:val="en-US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B4752F" wp14:editId="1B3F4204">
                <wp:simplePos x="0" y="0"/>
                <wp:positionH relativeFrom="column">
                  <wp:posOffset>1172845</wp:posOffset>
                </wp:positionH>
                <wp:positionV relativeFrom="paragraph">
                  <wp:posOffset>137795</wp:posOffset>
                </wp:positionV>
                <wp:extent cx="2026285" cy="407035"/>
                <wp:effectExtent l="0" t="0" r="12065" b="12065"/>
                <wp:wrapNone/>
                <wp:docPr id="152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285" cy="407035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40000"/>
                            <a:lumOff val="6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EFFF57" w14:textId="77777777" w:rsidR="00287C68" w:rsidRDefault="00C8714F" w:rsidP="00C64C32">
                            <w:pPr>
                              <w:spacing w:after="0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Conducted power</w:t>
                            </w:r>
                            <w:r w:rsidR="00D852DB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14:paraId="3FA87DBC" w14:textId="5AE9BC77" w:rsidR="00C8714F" w:rsidRPr="00534F5A" w:rsidRDefault="00D852DB" w:rsidP="00C8714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US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US"/>
                                    </w:rPr>
                                    <m:t>conducted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US"/>
                                </w:rPr>
                                <m:t xml:space="preserve">=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US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US"/>
                                    </w:rPr>
                                    <m:t>1TABC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US"/>
                                </w:rPr>
                                <m:t xml:space="preserve">+…+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US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US"/>
                                    </w:rPr>
                                    <m:t>NTABC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US"/>
                                </w:rPr>
                                <m:t xml:space="preserve"> )</m:t>
                              </m:r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B4752F" id="_x0000_t202" coordsize="21600,21600" o:spt="202" path="m,l,21600r21600,l21600,xe">
                <v:stroke joinstyle="miter"/>
                <v:path gradientshapeok="t" o:connecttype="rect"/>
              </v:shapetype>
              <v:shape id="Text Box 47" o:spid="_x0000_s1039" type="#_x0000_t202" style="position:absolute;margin-left:92.35pt;margin-top:10.85pt;width:159.55pt;height:32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" fillcolor="#f8cbad">
                <v:textbox>
                  <w:txbxContent>
                    <w:p w14:paraId="53EFFF57" w14:textId="77777777" w:rsidR="00287C68" w:rsidRDefault="00C8714F" w:rsidP="00C64C32">
                      <w:pPr>
                        <w:spacing w:after="0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Conducted power</w:t>
                      </w:r>
                      <w:r w:rsidR="00D852DB"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14:paraId="3FA87DBC" w14:textId="5AE9BC77" w:rsidR="00C8714F" w:rsidRPr="00534F5A" w:rsidRDefault="00D852DB" w:rsidP="00C8714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conducted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 xml:space="preserve">=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1TABC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 xml:space="preserve">+…+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NTABC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14:paraId="2689F2A9" w14:textId="3B804D81" w:rsidR="00C8714F" w:rsidRDefault="00C8714F" w:rsidP="002941FD">
      <w:pPr>
        <w:spacing w:after="0"/>
        <w:rPr>
          <w:lang w:val="en-US"/>
        </w:rPr>
      </w:pPr>
    </w:p>
    <w:p w14:paraId="4625FDD0" w14:textId="39AA53F7" w:rsidR="00C8714F" w:rsidRDefault="00C8714F" w:rsidP="002941FD">
      <w:pPr>
        <w:spacing w:after="0"/>
        <w:rPr>
          <w:lang w:val="en-US"/>
        </w:rPr>
      </w:pPr>
    </w:p>
    <w:p w14:paraId="4F36C5B2" w14:textId="71A96EDA" w:rsidR="00C8714F" w:rsidRDefault="00C8714F" w:rsidP="002941FD">
      <w:pPr>
        <w:spacing w:after="0"/>
        <w:rPr>
          <w:lang w:val="en-US"/>
        </w:rPr>
      </w:pPr>
    </w:p>
    <w:p w14:paraId="0C0EA36D" w14:textId="057F701D" w:rsidR="00C8714F" w:rsidRDefault="00C8714F" w:rsidP="00CA1421">
      <w:pPr>
        <w:spacing w:after="0"/>
        <w:ind w:left="1136" w:firstLine="284"/>
        <w:rPr>
          <w:lang w:val="en-US"/>
        </w:rPr>
      </w:pPr>
      <w:r>
        <w:rPr>
          <w:lang w:val="en-US"/>
        </w:rPr>
        <w:t xml:space="preserve">Figure 1: </w:t>
      </w:r>
      <w:r w:rsidR="00D852DB">
        <w:rPr>
          <w:lang w:val="en-US"/>
        </w:rPr>
        <w:t>Conducted and OTA reference points of AAS BS</w:t>
      </w:r>
    </w:p>
    <w:p w14:paraId="75BD5262" w14:textId="7B0E748E" w:rsidR="00C8714F" w:rsidRDefault="00C8714F" w:rsidP="002941FD">
      <w:pPr>
        <w:spacing w:after="0"/>
        <w:rPr>
          <w:lang w:val="en-US"/>
        </w:rPr>
      </w:pPr>
    </w:p>
    <w:p w14:paraId="749A6EA2" w14:textId="2F8B97AC" w:rsidR="00C8714F" w:rsidRPr="00A94C25" w:rsidRDefault="00DD7305" w:rsidP="002941FD">
      <w:pPr>
        <w:spacing w:after="0"/>
        <w:rPr>
          <w:b/>
          <w:lang w:val="en-US"/>
        </w:rPr>
      </w:pPr>
      <w:r w:rsidRPr="00A94C25">
        <w:rPr>
          <w:b/>
          <w:lang w:val="en-US"/>
        </w:rPr>
        <w:t xml:space="preserve">Observation 4: the expression for the actual TRP is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TRP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actual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conducted</m:t>
            </m:r>
          </m:sub>
        </m:sSub>
        <m:r>
          <m:rPr>
            <m:sty m:val="bi"/>
          </m:rPr>
          <w:rPr>
            <w:rFonts w:ascii="Cambria Math" w:hAnsi="Cambria Math"/>
          </w:rPr>
          <m:t>-L</m:t>
        </m:r>
      </m:oMath>
      <w:r w:rsidR="004C4052">
        <w:rPr>
          <w:b/>
        </w:rPr>
        <w:t xml:space="preserve"> + G  [dBm]</w:t>
      </w:r>
      <w:r>
        <w:rPr>
          <w:b/>
        </w:rPr>
        <w:t>.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57EF1693" w14:textId="0B66DC85" w:rsidR="00A570AB" w:rsidRDefault="001E0B3F" w:rsidP="00EA50F9">
      <w:pPr>
        <w:spacing w:after="0"/>
      </w:pPr>
      <w:r>
        <w:t xml:space="preserve">In this document, </w:t>
      </w:r>
      <w:r w:rsidR="000D39C1">
        <w:t xml:space="preserve">we have </w:t>
      </w:r>
      <w:r w:rsidR="00A94C25">
        <w:t xml:space="preserve">discussed the </w:t>
      </w:r>
      <w:r w:rsidR="003D7B27">
        <w:t>issue of TRP accuracy as a result of an approximation used in measurement. Based on our discussion, we can make the following observations:</w:t>
      </w:r>
    </w:p>
    <w:p w14:paraId="1D1B13D1" w14:textId="77777777" w:rsidR="00A570AB" w:rsidRDefault="00A570AB" w:rsidP="00EA50F9">
      <w:pPr>
        <w:spacing w:after="0"/>
      </w:pPr>
    </w:p>
    <w:p w14:paraId="26F71ECA" w14:textId="77777777" w:rsidR="003D7B27" w:rsidRPr="00A94C25" w:rsidRDefault="003D7B27" w:rsidP="003D7B27">
      <w:pPr>
        <w:spacing w:after="0"/>
        <w:rPr>
          <w:b/>
        </w:rPr>
      </w:pPr>
      <w:r w:rsidRPr="00A94C25">
        <w:rPr>
          <w:b/>
        </w:rPr>
        <w:t xml:space="preserve">Observation 1: the absolute error in approximating actual TRP </w:t>
      </w:r>
      <w:r>
        <w:rPr>
          <w:b/>
        </w:rPr>
        <w:t>can be expressed as</w:t>
      </w:r>
      <w:r w:rsidRPr="00A94C25">
        <w:rPr>
          <w:b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TRP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actual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TRP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approx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=  ϵ&gt;0</m:t>
        </m:r>
      </m:oMath>
    </w:p>
    <w:p w14:paraId="715C97CB" w14:textId="7164ED9E" w:rsidR="00E25F61" w:rsidRDefault="00E25F61" w:rsidP="00E25F61">
      <w:pPr>
        <w:spacing w:after="0"/>
      </w:pPr>
    </w:p>
    <w:p w14:paraId="7D72AE48" w14:textId="62F53431" w:rsidR="003D7B27" w:rsidRDefault="003D7B27" w:rsidP="003D7B27">
      <w:pPr>
        <w:spacing w:after="0"/>
      </w:pPr>
      <w:r w:rsidRPr="00A94C25">
        <w:rPr>
          <w:b/>
        </w:rPr>
        <w:t xml:space="preserve">Observation 2: compliance to the AAS TRP accuracy </w:t>
      </w:r>
      <w:r w:rsidR="00C27E71">
        <w:rPr>
          <w:b/>
        </w:rPr>
        <w:t xml:space="preserve">level </w:t>
      </w:r>
      <w:r w:rsidRPr="00A94C25">
        <w:rPr>
          <w:b/>
        </w:rPr>
        <w:t xml:space="preserve">requirement is met if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TRP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actual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TRP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approx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 xml:space="preserve"> ≤ 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ϵ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th</m:t>
            </m:r>
          </m:sub>
        </m:sSub>
      </m:oMath>
      <w:r>
        <w:t>.</w:t>
      </w:r>
    </w:p>
    <w:p w14:paraId="339502FB" w14:textId="77777777" w:rsidR="003D7B27" w:rsidRDefault="003D7B27" w:rsidP="003D7B27">
      <w:pPr>
        <w:spacing w:after="0"/>
      </w:pPr>
    </w:p>
    <w:p w14:paraId="76A036B7" w14:textId="77777777" w:rsidR="003D7B27" w:rsidRPr="00A94C25" w:rsidRDefault="003D7B27" w:rsidP="003D7B27">
      <w:pPr>
        <w:spacing w:after="0"/>
        <w:rPr>
          <w:b/>
        </w:rPr>
      </w:pPr>
      <w:r w:rsidRPr="00A94C25">
        <w:rPr>
          <w:b/>
        </w:rPr>
        <w:t xml:space="preserve">Observation 3: The value of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ϵ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th</m:t>
            </m:r>
          </m:sub>
        </m:sSub>
      </m:oMath>
      <w:r w:rsidRPr="00A94C25">
        <w:rPr>
          <w:b/>
        </w:rPr>
        <w:t xml:space="preserve"> is FFS, which is the minimum absolute error requirement.</w:t>
      </w:r>
    </w:p>
    <w:p w14:paraId="47FCB61E" w14:textId="77777777" w:rsidR="003D7B27" w:rsidRDefault="003D7B27" w:rsidP="00E25F61">
      <w:pPr>
        <w:spacing w:after="0"/>
      </w:pPr>
    </w:p>
    <w:p w14:paraId="2C2DE86D" w14:textId="5FD6CAB2" w:rsidR="003D7B27" w:rsidRPr="00A94C25" w:rsidRDefault="003D7B27" w:rsidP="003D7B27">
      <w:pPr>
        <w:spacing w:after="0"/>
        <w:rPr>
          <w:b/>
          <w:lang w:val="en-US"/>
        </w:rPr>
      </w:pPr>
      <w:r w:rsidRPr="00A94C25">
        <w:rPr>
          <w:b/>
          <w:lang w:val="en-US"/>
        </w:rPr>
        <w:t xml:space="preserve">Observation 4: the expression for the actual TRP is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TRP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actual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conducted</m:t>
            </m:r>
          </m:sub>
        </m:sSub>
        <m:r>
          <m:rPr>
            <m:sty m:val="bi"/>
          </m:rPr>
          <w:rPr>
            <w:rFonts w:ascii="Cambria Math" w:hAnsi="Cambria Math"/>
          </w:rPr>
          <m:t>-L</m:t>
        </m:r>
      </m:oMath>
      <w:r w:rsidR="004C4052">
        <w:rPr>
          <w:b/>
        </w:rPr>
        <w:t xml:space="preserve">  + G      [dBm]</w:t>
      </w:r>
      <w:r>
        <w:rPr>
          <w:b/>
        </w:rPr>
        <w:t>.</w:t>
      </w:r>
      <w:r w:rsidR="00B54DC7">
        <w:rPr>
          <w:b/>
        </w:rPr>
        <w:t xml:space="preserve"> G = 0 dB </w:t>
      </w:r>
      <w:r w:rsidR="007D07E3">
        <w:rPr>
          <w:b/>
        </w:rPr>
        <w:t xml:space="preserve">is assumed </w:t>
      </w:r>
      <w:r w:rsidR="00B54DC7">
        <w:rPr>
          <w:b/>
        </w:rPr>
        <w:t xml:space="preserve">as the radiated power over the air is based on TRP.  </w:t>
      </w:r>
    </w:p>
    <w:p w14:paraId="0D3595A2" w14:textId="77777777" w:rsidR="00E25F61" w:rsidRDefault="00E25F61" w:rsidP="00A570AB"/>
    <w:p w14:paraId="46582194" w14:textId="32C6802D" w:rsidR="00080512" w:rsidRDefault="00CD4C7B" w:rsidP="00D904BD">
      <w:pPr>
        <w:pStyle w:val="Heading1"/>
        <w:rPr>
          <w:lang w:eastAsia="zh-CN"/>
        </w:rPr>
      </w:pPr>
      <w:r w:rsidRPr="006E13D1">
        <w:lastRenderedPageBreak/>
        <w:t>References</w:t>
      </w:r>
    </w:p>
    <w:p w14:paraId="6150CA5B" w14:textId="4540A669" w:rsidR="005022F1" w:rsidRPr="0005277E" w:rsidRDefault="00565530" w:rsidP="0005277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R4-1610</w:t>
      </w:r>
      <w:r w:rsidR="006B4DD2">
        <w:rPr>
          <w:sz w:val="18"/>
          <w:lang w:eastAsia="zh-CN"/>
        </w:rPr>
        <w:t>989</w:t>
      </w:r>
      <w:r>
        <w:rPr>
          <w:sz w:val="18"/>
          <w:lang w:eastAsia="zh-CN"/>
        </w:rPr>
        <w:t xml:space="preserve">, Way forward on </w:t>
      </w:r>
      <w:r w:rsidR="006B4DD2">
        <w:rPr>
          <w:sz w:val="18"/>
          <w:lang w:eastAsia="zh-CN"/>
        </w:rPr>
        <w:t>the measurement grid for ACLR</w:t>
      </w:r>
      <w:r>
        <w:rPr>
          <w:sz w:val="18"/>
          <w:lang w:eastAsia="zh-CN"/>
        </w:rPr>
        <w:t xml:space="preserve">, </w:t>
      </w:r>
      <w:r w:rsidR="006B4DD2">
        <w:rPr>
          <w:sz w:val="18"/>
          <w:lang w:eastAsia="zh-CN"/>
        </w:rPr>
        <w:t>Ericsson, NTT DOCOMO, Huawei</w:t>
      </w:r>
    </w:p>
    <w:sectPr w:rsidR="005022F1" w:rsidRPr="000527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89606" w14:textId="77777777" w:rsidR="0067572A" w:rsidRDefault="0067572A">
      <w:r>
        <w:separator/>
      </w:r>
    </w:p>
  </w:endnote>
  <w:endnote w:type="continuationSeparator" w:id="0">
    <w:p w14:paraId="0CC86E83" w14:textId="77777777" w:rsidR="0067572A" w:rsidRDefault="00675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85A93" w14:textId="77777777" w:rsidR="0067572A" w:rsidRDefault="0067572A">
      <w:r>
        <w:separator/>
      </w:r>
    </w:p>
  </w:footnote>
  <w:footnote w:type="continuationSeparator" w:id="0">
    <w:p w14:paraId="53B1A556" w14:textId="77777777" w:rsidR="0067572A" w:rsidRDefault="00675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C5E1C6B"/>
    <w:multiLevelType w:val="hybridMultilevel"/>
    <w:tmpl w:val="49883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6D4058"/>
    <w:multiLevelType w:val="hybridMultilevel"/>
    <w:tmpl w:val="83D4E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063B9F"/>
    <w:multiLevelType w:val="hybridMultilevel"/>
    <w:tmpl w:val="1CBCB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 w15:restartNumberingAfterBreak="0">
    <w:nsid w:val="41F059EA"/>
    <w:multiLevelType w:val="hybridMultilevel"/>
    <w:tmpl w:val="40C4F8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5"/>
  </w:num>
  <w:num w:numId="8">
    <w:abstractNumId w:val="24"/>
  </w:num>
  <w:num w:numId="9">
    <w:abstractNumId w:val="7"/>
  </w:num>
  <w:num w:numId="10">
    <w:abstractNumId w:val="19"/>
  </w:num>
  <w:num w:numId="11">
    <w:abstractNumId w:val="6"/>
  </w:num>
  <w:num w:numId="12">
    <w:abstractNumId w:val="29"/>
  </w:num>
  <w:num w:numId="13">
    <w:abstractNumId w:val="24"/>
  </w:num>
  <w:num w:numId="14">
    <w:abstractNumId w:val="30"/>
  </w:num>
  <w:num w:numId="15">
    <w:abstractNumId w:val="21"/>
  </w:num>
  <w:num w:numId="16">
    <w:abstractNumId w:val="23"/>
  </w:num>
  <w:num w:numId="17">
    <w:abstractNumId w:val="22"/>
  </w:num>
  <w:num w:numId="18">
    <w:abstractNumId w:val="8"/>
  </w:num>
  <w:num w:numId="19">
    <w:abstractNumId w:val="17"/>
  </w:num>
  <w:num w:numId="20">
    <w:abstractNumId w:val="25"/>
  </w:num>
  <w:num w:numId="21">
    <w:abstractNumId w:val="14"/>
  </w:num>
  <w:num w:numId="22">
    <w:abstractNumId w:val="13"/>
  </w:num>
  <w:num w:numId="23">
    <w:abstractNumId w:val="27"/>
  </w:num>
  <w:num w:numId="24">
    <w:abstractNumId w:val="28"/>
  </w:num>
  <w:num w:numId="25">
    <w:abstractNumId w:val="2"/>
  </w:num>
  <w:num w:numId="26">
    <w:abstractNumId w:val="10"/>
  </w:num>
  <w:num w:numId="27">
    <w:abstractNumId w:val="3"/>
  </w:num>
  <w:num w:numId="28">
    <w:abstractNumId w:val="26"/>
  </w:num>
  <w:num w:numId="29">
    <w:abstractNumId w:val="15"/>
  </w:num>
  <w:num w:numId="30">
    <w:abstractNumId w:val="18"/>
  </w:num>
  <w:num w:numId="31">
    <w:abstractNumId w:val="11"/>
  </w:num>
  <w:num w:numId="32">
    <w:abstractNumId w:val="12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938"/>
    <w:rsid w:val="000072CB"/>
    <w:rsid w:val="000101CB"/>
    <w:rsid w:val="0001145D"/>
    <w:rsid w:val="000137F6"/>
    <w:rsid w:val="00013BAB"/>
    <w:rsid w:val="00016F09"/>
    <w:rsid w:val="00017313"/>
    <w:rsid w:val="00020C10"/>
    <w:rsid w:val="00020EC8"/>
    <w:rsid w:val="0002364E"/>
    <w:rsid w:val="0002431E"/>
    <w:rsid w:val="000300D0"/>
    <w:rsid w:val="000305C8"/>
    <w:rsid w:val="00030689"/>
    <w:rsid w:val="00033397"/>
    <w:rsid w:val="000348B2"/>
    <w:rsid w:val="000365B5"/>
    <w:rsid w:val="00040095"/>
    <w:rsid w:val="00040A6C"/>
    <w:rsid w:val="000430C4"/>
    <w:rsid w:val="00044D69"/>
    <w:rsid w:val="0004638A"/>
    <w:rsid w:val="00050924"/>
    <w:rsid w:val="00051848"/>
    <w:rsid w:val="0005277E"/>
    <w:rsid w:val="000545C7"/>
    <w:rsid w:val="00054AC3"/>
    <w:rsid w:val="00055D9C"/>
    <w:rsid w:val="00060A8D"/>
    <w:rsid w:val="0006320C"/>
    <w:rsid w:val="000649E7"/>
    <w:rsid w:val="000667FA"/>
    <w:rsid w:val="00071FFA"/>
    <w:rsid w:val="000721A4"/>
    <w:rsid w:val="000721C6"/>
    <w:rsid w:val="00073190"/>
    <w:rsid w:val="0007527A"/>
    <w:rsid w:val="00080512"/>
    <w:rsid w:val="00081167"/>
    <w:rsid w:val="00081B44"/>
    <w:rsid w:val="000830B8"/>
    <w:rsid w:val="00090468"/>
    <w:rsid w:val="00092288"/>
    <w:rsid w:val="00092463"/>
    <w:rsid w:val="0009290B"/>
    <w:rsid w:val="00094A8E"/>
    <w:rsid w:val="00097704"/>
    <w:rsid w:val="000A1A7C"/>
    <w:rsid w:val="000A362E"/>
    <w:rsid w:val="000A4929"/>
    <w:rsid w:val="000A545C"/>
    <w:rsid w:val="000A5CE6"/>
    <w:rsid w:val="000B05AE"/>
    <w:rsid w:val="000B10DB"/>
    <w:rsid w:val="000B120E"/>
    <w:rsid w:val="000B26A4"/>
    <w:rsid w:val="000B6039"/>
    <w:rsid w:val="000B6232"/>
    <w:rsid w:val="000B6309"/>
    <w:rsid w:val="000B677B"/>
    <w:rsid w:val="000B7BCF"/>
    <w:rsid w:val="000C02E7"/>
    <w:rsid w:val="000C0932"/>
    <w:rsid w:val="000C250C"/>
    <w:rsid w:val="000C3813"/>
    <w:rsid w:val="000C522B"/>
    <w:rsid w:val="000C5EEC"/>
    <w:rsid w:val="000C767F"/>
    <w:rsid w:val="000D0177"/>
    <w:rsid w:val="000D045A"/>
    <w:rsid w:val="000D258A"/>
    <w:rsid w:val="000D3082"/>
    <w:rsid w:val="000D39C1"/>
    <w:rsid w:val="000D4E52"/>
    <w:rsid w:val="000D541C"/>
    <w:rsid w:val="000D58AB"/>
    <w:rsid w:val="000D64D4"/>
    <w:rsid w:val="000D72A7"/>
    <w:rsid w:val="000D771B"/>
    <w:rsid w:val="000D7A16"/>
    <w:rsid w:val="000E1093"/>
    <w:rsid w:val="000E1AC9"/>
    <w:rsid w:val="000E23EF"/>
    <w:rsid w:val="000E24F6"/>
    <w:rsid w:val="000F583D"/>
    <w:rsid w:val="000F7070"/>
    <w:rsid w:val="00102D48"/>
    <w:rsid w:val="00103E62"/>
    <w:rsid w:val="0010508F"/>
    <w:rsid w:val="00105C1B"/>
    <w:rsid w:val="001063B9"/>
    <w:rsid w:val="001112D2"/>
    <w:rsid w:val="0011159A"/>
    <w:rsid w:val="00113BAF"/>
    <w:rsid w:val="00117B36"/>
    <w:rsid w:val="00121AA2"/>
    <w:rsid w:val="0012430B"/>
    <w:rsid w:val="001246C2"/>
    <w:rsid w:val="001255B4"/>
    <w:rsid w:val="0013236E"/>
    <w:rsid w:val="00135E4A"/>
    <w:rsid w:val="00136A5D"/>
    <w:rsid w:val="00143DD8"/>
    <w:rsid w:val="00145B12"/>
    <w:rsid w:val="00147B64"/>
    <w:rsid w:val="0015012B"/>
    <w:rsid w:val="001509A1"/>
    <w:rsid w:val="00153509"/>
    <w:rsid w:val="00153BD7"/>
    <w:rsid w:val="0015441A"/>
    <w:rsid w:val="001568FC"/>
    <w:rsid w:val="00156982"/>
    <w:rsid w:val="001579AA"/>
    <w:rsid w:val="0016115E"/>
    <w:rsid w:val="001654C3"/>
    <w:rsid w:val="0016633B"/>
    <w:rsid w:val="001707E4"/>
    <w:rsid w:val="00171463"/>
    <w:rsid w:val="001715FF"/>
    <w:rsid w:val="00172D1A"/>
    <w:rsid w:val="00172DFF"/>
    <w:rsid w:val="001741A0"/>
    <w:rsid w:val="0017569D"/>
    <w:rsid w:val="00176E94"/>
    <w:rsid w:val="00177DB9"/>
    <w:rsid w:val="0018168F"/>
    <w:rsid w:val="00183421"/>
    <w:rsid w:val="001842C2"/>
    <w:rsid w:val="00184951"/>
    <w:rsid w:val="0018583D"/>
    <w:rsid w:val="001863F5"/>
    <w:rsid w:val="00191334"/>
    <w:rsid w:val="00191D5A"/>
    <w:rsid w:val="00194CD0"/>
    <w:rsid w:val="00194E93"/>
    <w:rsid w:val="001A2A06"/>
    <w:rsid w:val="001A450B"/>
    <w:rsid w:val="001A5C5A"/>
    <w:rsid w:val="001B02D3"/>
    <w:rsid w:val="001B1912"/>
    <w:rsid w:val="001B1B2E"/>
    <w:rsid w:val="001B2983"/>
    <w:rsid w:val="001B49C9"/>
    <w:rsid w:val="001B58C1"/>
    <w:rsid w:val="001B5AEA"/>
    <w:rsid w:val="001B7DA9"/>
    <w:rsid w:val="001C3A2E"/>
    <w:rsid w:val="001C4920"/>
    <w:rsid w:val="001C5CCF"/>
    <w:rsid w:val="001C5E32"/>
    <w:rsid w:val="001C71C3"/>
    <w:rsid w:val="001D13D2"/>
    <w:rsid w:val="001D2D88"/>
    <w:rsid w:val="001D3BFF"/>
    <w:rsid w:val="001D662B"/>
    <w:rsid w:val="001D68E2"/>
    <w:rsid w:val="001D79AB"/>
    <w:rsid w:val="001D7A0A"/>
    <w:rsid w:val="001E0B3F"/>
    <w:rsid w:val="001E0EA8"/>
    <w:rsid w:val="001E22D1"/>
    <w:rsid w:val="001E3BBF"/>
    <w:rsid w:val="001E5E16"/>
    <w:rsid w:val="001E7664"/>
    <w:rsid w:val="001F168B"/>
    <w:rsid w:val="001F1C14"/>
    <w:rsid w:val="001F2B53"/>
    <w:rsid w:val="001F36CE"/>
    <w:rsid w:val="001F5247"/>
    <w:rsid w:val="001F7831"/>
    <w:rsid w:val="00201C2F"/>
    <w:rsid w:val="00202359"/>
    <w:rsid w:val="00204045"/>
    <w:rsid w:val="00204A2C"/>
    <w:rsid w:val="00207EA9"/>
    <w:rsid w:val="00211B0C"/>
    <w:rsid w:val="00211D93"/>
    <w:rsid w:val="00214024"/>
    <w:rsid w:val="00217539"/>
    <w:rsid w:val="0022198D"/>
    <w:rsid w:val="002220DD"/>
    <w:rsid w:val="00222C20"/>
    <w:rsid w:val="002251A1"/>
    <w:rsid w:val="00225D94"/>
    <w:rsid w:val="0022606D"/>
    <w:rsid w:val="00226ABD"/>
    <w:rsid w:val="002279C7"/>
    <w:rsid w:val="00227CA2"/>
    <w:rsid w:val="00230797"/>
    <w:rsid w:val="00231A80"/>
    <w:rsid w:val="00234E78"/>
    <w:rsid w:val="00237812"/>
    <w:rsid w:val="00237C1E"/>
    <w:rsid w:val="00241B8E"/>
    <w:rsid w:val="00244765"/>
    <w:rsid w:val="002519DA"/>
    <w:rsid w:val="00253404"/>
    <w:rsid w:val="00256F2C"/>
    <w:rsid w:val="00257E1D"/>
    <w:rsid w:val="00262A06"/>
    <w:rsid w:val="00262BF0"/>
    <w:rsid w:val="00263A92"/>
    <w:rsid w:val="002647D9"/>
    <w:rsid w:val="0026634C"/>
    <w:rsid w:val="00270173"/>
    <w:rsid w:val="00270F88"/>
    <w:rsid w:val="002710CA"/>
    <w:rsid w:val="0027171E"/>
    <w:rsid w:val="0027345D"/>
    <w:rsid w:val="00273F5D"/>
    <w:rsid w:val="002747EC"/>
    <w:rsid w:val="00276CB3"/>
    <w:rsid w:val="00277E5B"/>
    <w:rsid w:val="002801D0"/>
    <w:rsid w:val="00280910"/>
    <w:rsid w:val="00283F97"/>
    <w:rsid w:val="00284494"/>
    <w:rsid w:val="002845F1"/>
    <w:rsid w:val="002855BF"/>
    <w:rsid w:val="0028563D"/>
    <w:rsid w:val="002862B7"/>
    <w:rsid w:val="00287C68"/>
    <w:rsid w:val="00290BB8"/>
    <w:rsid w:val="002941FD"/>
    <w:rsid w:val="002949B1"/>
    <w:rsid w:val="002A027F"/>
    <w:rsid w:val="002A1633"/>
    <w:rsid w:val="002A19F0"/>
    <w:rsid w:val="002A5A95"/>
    <w:rsid w:val="002B0902"/>
    <w:rsid w:val="002B3D42"/>
    <w:rsid w:val="002B5588"/>
    <w:rsid w:val="002C02F5"/>
    <w:rsid w:val="002C52AF"/>
    <w:rsid w:val="002C64DE"/>
    <w:rsid w:val="002C7FDB"/>
    <w:rsid w:val="002D0066"/>
    <w:rsid w:val="002D3103"/>
    <w:rsid w:val="002D3588"/>
    <w:rsid w:val="002D4EF4"/>
    <w:rsid w:val="002F0D22"/>
    <w:rsid w:val="002F2212"/>
    <w:rsid w:val="002F366A"/>
    <w:rsid w:val="002F6D54"/>
    <w:rsid w:val="002F7CD5"/>
    <w:rsid w:val="0030003D"/>
    <w:rsid w:val="00300723"/>
    <w:rsid w:val="00304264"/>
    <w:rsid w:val="003042E2"/>
    <w:rsid w:val="00304A8D"/>
    <w:rsid w:val="0030671D"/>
    <w:rsid w:val="00306E45"/>
    <w:rsid w:val="00313C34"/>
    <w:rsid w:val="00314579"/>
    <w:rsid w:val="00314BBC"/>
    <w:rsid w:val="00316195"/>
    <w:rsid w:val="003161B4"/>
    <w:rsid w:val="003169C6"/>
    <w:rsid w:val="003172DC"/>
    <w:rsid w:val="00317474"/>
    <w:rsid w:val="00322FA8"/>
    <w:rsid w:val="00324FC0"/>
    <w:rsid w:val="00325B90"/>
    <w:rsid w:val="00326069"/>
    <w:rsid w:val="00327442"/>
    <w:rsid w:val="00330940"/>
    <w:rsid w:val="00333470"/>
    <w:rsid w:val="00334CA9"/>
    <w:rsid w:val="0033606C"/>
    <w:rsid w:val="003371D2"/>
    <w:rsid w:val="003375FE"/>
    <w:rsid w:val="0034350D"/>
    <w:rsid w:val="00345218"/>
    <w:rsid w:val="00345B21"/>
    <w:rsid w:val="0035116B"/>
    <w:rsid w:val="0035285D"/>
    <w:rsid w:val="00352D97"/>
    <w:rsid w:val="0035462D"/>
    <w:rsid w:val="00354A86"/>
    <w:rsid w:val="0035791B"/>
    <w:rsid w:val="00357A08"/>
    <w:rsid w:val="00363749"/>
    <w:rsid w:val="00367759"/>
    <w:rsid w:val="00370277"/>
    <w:rsid w:val="003726F0"/>
    <w:rsid w:val="00375351"/>
    <w:rsid w:val="003753DF"/>
    <w:rsid w:val="003810FF"/>
    <w:rsid w:val="003822DE"/>
    <w:rsid w:val="00384421"/>
    <w:rsid w:val="003876D8"/>
    <w:rsid w:val="00392600"/>
    <w:rsid w:val="00394576"/>
    <w:rsid w:val="00394707"/>
    <w:rsid w:val="003A04D9"/>
    <w:rsid w:val="003A2749"/>
    <w:rsid w:val="003A4E98"/>
    <w:rsid w:val="003A5A3E"/>
    <w:rsid w:val="003A601A"/>
    <w:rsid w:val="003B0D89"/>
    <w:rsid w:val="003B2AD4"/>
    <w:rsid w:val="003B5F52"/>
    <w:rsid w:val="003B7BE5"/>
    <w:rsid w:val="003C0494"/>
    <w:rsid w:val="003C0559"/>
    <w:rsid w:val="003C1900"/>
    <w:rsid w:val="003C21BD"/>
    <w:rsid w:val="003C2450"/>
    <w:rsid w:val="003C482B"/>
    <w:rsid w:val="003C4E37"/>
    <w:rsid w:val="003C5368"/>
    <w:rsid w:val="003C79FD"/>
    <w:rsid w:val="003D2F36"/>
    <w:rsid w:val="003D6E96"/>
    <w:rsid w:val="003D7B27"/>
    <w:rsid w:val="003E1112"/>
    <w:rsid w:val="003E16BE"/>
    <w:rsid w:val="003E24CA"/>
    <w:rsid w:val="003E648B"/>
    <w:rsid w:val="003E70F7"/>
    <w:rsid w:val="003F02B3"/>
    <w:rsid w:val="003F28D0"/>
    <w:rsid w:val="003F30E7"/>
    <w:rsid w:val="003F56CA"/>
    <w:rsid w:val="00401855"/>
    <w:rsid w:val="00403917"/>
    <w:rsid w:val="0040447E"/>
    <w:rsid w:val="0040486D"/>
    <w:rsid w:val="004066C0"/>
    <w:rsid w:val="00414176"/>
    <w:rsid w:val="004148A7"/>
    <w:rsid w:val="00415E93"/>
    <w:rsid w:val="0042236A"/>
    <w:rsid w:val="0043021C"/>
    <w:rsid w:val="00432BC2"/>
    <w:rsid w:val="00432EA4"/>
    <w:rsid w:val="00432F9B"/>
    <w:rsid w:val="004337BD"/>
    <w:rsid w:val="00434DB7"/>
    <w:rsid w:val="004354E3"/>
    <w:rsid w:val="00441DE8"/>
    <w:rsid w:val="00442797"/>
    <w:rsid w:val="00444753"/>
    <w:rsid w:val="00445AB5"/>
    <w:rsid w:val="00446984"/>
    <w:rsid w:val="004530F2"/>
    <w:rsid w:val="0045347A"/>
    <w:rsid w:val="00454196"/>
    <w:rsid w:val="004551C1"/>
    <w:rsid w:val="00456F62"/>
    <w:rsid w:val="0046341C"/>
    <w:rsid w:val="00465722"/>
    <w:rsid w:val="00466118"/>
    <w:rsid w:val="00471D6D"/>
    <w:rsid w:val="0047238A"/>
    <w:rsid w:val="00475471"/>
    <w:rsid w:val="00475F28"/>
    <w:rsid w:val="00476542"/>
    <w:rsid w:val="00477455"/>
    <w:rsid w:val="0047770E"/>
    <w:rsid w:val="0047795A"/>
    <w:rsid w:val="00480EE1"/>
    <w:rsid w:val="00481014"/>
    <w:rsid w:val="004810E1"/>
    <w:rsid w:val="004813D0"/>
    <w:rsid w:val="004819E2"/>
    <w:rsid w:val="00482066"/>
    <w:rsid w:val="0048229C"/>
    <w:rsid w:val="00483142"/>
    <w:rsid w:val="0048658F"/>
    <w:rsid w:val="00487036"/>
    <w:rsid w:val="0049043C"/>
    <w:rsid w:val="0049055B"/>
    <w:rsid w:val="00492DFA"/>
    <w:rsid w:val="00497329"/>
    <w:rsid w:val="00497EE3"/>
    <w:rsid w:val="004A0324"/>
    <w:rsid w:val="004A20E8"/>
    <w:rsid w:val="004A26DA"/>
    <w:rsid w:val="004A3B8F"/>
    <w:rsid w:val="004A4285"/>
    <w:rsid w:val="004A51E7"/>
    <w:rsid w:val="004A6FB3"/>
    <w:rsid w:val="004A734A"/>
    <w:rsid w:val="004B1406"/>
    <w:rsid w:val="004B1A4A"/>
    <w:rsid w:val="004B1FC6"/>
    <w:rsid w:val="004B40EF"/>
    <w:rsid w:val="004B4FB4"/>
    <w:rsid w:val="004B5554"/>
    <w:rsid w:val="004B6AD9"/>
    <w:rsid w:val="004B6F07"/>
    <w:rsid w:val="004B712E"/>
    <w:rsid w:val="004B7703"/>
    <w:rsid w:val="004C4052"/>
    <w:rsid w:val="004D0D73"/>
    <w:rsid w:val="004D2FAA"/>
    <w:rsid w:val="004D3578"/>
    <w:rsid w:val="004D380D"/>
    <w:rsid w:val="004D5157"/>
    <w:rsid w:val="004D517A"/>
    <w:rsid w:val="004D717D"/>
    <w:rsid w:val="004E002D"/>
    <w:rsid w:val="004E213A"/>
    <w:rsid w:val="004E691F"/>
    <w:rsid w:val="004E6B84"/>
    <w:rsid w:val="004E6C01"/>
    <w:rsid w:val="004F0826"/>
    <w:rsid w:val="004F1EAA"/>
    <w:rsid w:val="004F2649"/>
    <w:rsid w:val="004F27DF"/>
    <w:rsid w:val="004F4A45"/>
    <w:rsid w:val="004F5943"/>
    <w:rsid w:val="004F594B"/>
    <w:rsid w:val="004F5D05"/>
    <w:rsid w:val="004F6634"/>
    <w:rsid w:val="004F7241"/>
    <w:rsid w:val="00500994"/>
    <w:rsid w:val="005022F1"/>
    <w:rsid w:val="00503171"/>
    <w:rsid w:val="00506060"/>
    <w:rsid w:val="00506D97"/>
    <w:rsid w:val="00507AF5"/>
    <w:rsid w:val="005110BC"/>
    <w:rsid w:val="0051369E"/>
    <w:rsid w:val="0051469E"/>
    <w:rsid w:val="005151D2"/>
    <w:rsid w:val="005209F4"/>
    <w:rsid w:val="005252D5"/>
    <w:rsid w:val="00534DA0"/>
    <w:rsid w:val="005376E1"/>
    <w:rsid w:val="00540EF4"/>
    <w:rsid w:val="0054183B"/>
    <w:rsid w:val="00543E6C"/>
    <w:rsid w:val="00544CBC"/>
    <w:rsid w:val="00545E22"/>
    <w:rsid w:val="00545EAB"/>
    <w:rsid w:val="00546DC4"/>
    <w:rsid w:val="00546DCA"/>
    <w:rsid w:val="00547A4C"/>
    <w:rsid w:val="005546B2"/>
    <w:rsid w:val="005569F0"/>
    <w:rsid w:val="0055715F"/>
    <w:rsid w:val="00557858"/>
    <w:rsid w:val="00557AE5"/>
    <w:rsid w:val="00561D46"/>
    <w:rsid w:val="005649CF"/>
    <w:rsid w:val="00564B4C"/>
    <w:rsid w:val="00565087"/>
    <w:rsid w:val="00565530"/>
    <w:rsid w:val="0056573F"/>
    <w:rsid w:val="00566244"/>
    <w:rsid w:val="0057304D"/>
    <w:rsid w:val="0057654B"/>
    <w:rsid w:val="00580B11"/>
    <w:rsid w:val="00581941"/>
    <w:rsid w:val="00581AFF"/>
    <w:rsid w:val="00581FC5"/>
    <w:rsid w:val="00582C72"/>
    <w:rsid w:val="0058394D"/>
    <w:rsid w:val="00583F9B"/>
    <w:rsid w:val="00584167"/>
    <w:rsid w:val="00586928"/>
    <w:rsid w:val="0058787F"/>
    <w:rsid w:val="0059000D"/>
    <w:rsid w:val="00590CBC"/>
    <w:rsid w:val="005921CE"/>
    <w:rsid w:val="00592A31"/>
    <w:rsid w:val="00592EE9"/>
    <w:rsid w:val="005935C6"/>
    <w:rsid w:val="00595D15"/>
    <w:rsid w:val="00596599"/>
    <w:rsid w:val="005967C3"/>
    <w:rsid w:val="00597839"/>
    <w:rsid w:val="005A16DC"/>
    <w:rsid w:val="005A1848"/>
    <w:rsid w:val="005A403F"/>
    <w:rsid w:val="005A525F"/>
    <w:rsid w:val="005B0447"/>
    <w:rsid w:val="005B0554"/>
    <w:rsid w:val="005B1F0F"/>
    <w:rsid w:val="005B2EA4"/>
    <w:rsid w:val="005B3245"/>
    <w:rsid w:val="005B6BE5"/>
    <w:rsid w:val="005C0FDB"/>
    <w:rsid w:val="005C106E"/>
    <w:rsid w:val="005C1BF3"/>
    <w:rsid w:val="005C2293"/>
    <w:rsid w:val="005C29C0"/>
    <w:rsid w:val="005C5AC8"/>
    <w:rsid w:val="005D0A67"/>
    <w:rsid w:val="005D1255"/>
    <w:rsid w:val="005D343C"/>
    <w:rsid w:val="005D5CCA"/>
    <w:rsid w:val="005D762D"/>
    <w:rsid w:val="005E36C3"/>
    <w:rsid w:val="005E5F83"/>
    <w:rsid w:val="005F2F95"/>
    <w:rsid w:val="005F4674"/>
    <w:rsid w:val="005F4AA9"/>
    <w:rsid w:val="005F5C79"/>
    <w:rsid w:val="00600984"/>
    <w:rsid w:val="006028B1"/>
    <w:rsid w:val="00603723"/>
    <w:rsid w:val="00605848"/>
    <w:rsid w:val="00605D99"/>
    <w:rsid w:val="00611566"/>
    <w:rsid w:val="006120AA"/>
    <w:rsid w:val="00613736"/>
    <w:rsid w:val="0061462C"/>
    <w:rsid w:val="00615898"/>
    <w:rsid w:val="00616F25"/>
    <w:rsid w:val="00625433"/>
    <w:rsid w:val="00625DC8"/>
    <w:rsid w:val="00626E03"/>
    <w:rsid w:val="00627AB0"/>
    <w:rsid w:val="00633831"/>
    <w:rsid w:val="00633917"/>
    <w:rsid w:val="00633D79"/>
    <w:rsid w:val="006428E0"/>
    <w:rsid w:val="00642BD2"/>
    <w:rsid w:val="0064349F"/>
    <w:rsid w:val="00646D99"/>
    <w:rsid w:val="0064721B"/>
    <w:rsid w:val="006475B9"/>
    <w:rsid w:val="006516F9"/>
    <w:rsid w:val="00653361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3172"/>
    <w:rsid w:val="006741CC"/>
    <w:rsid w:val="0067572A"/>
    <w:rsid w:val="006776D1"/>
    <w:rsid w:val="006806B5"/>
    <w:rsid w:val="00680746"/>
    <w:rsid w:val="00680BE7"/>
    <w:rsid w:val="00680F6C"/>
    <w:rsid w:val="0068143A"/>
    <w:rsid w:val="00685587"/>
    <w:rsid w:val="00685F26"/>
    <w:rsid w:val="00697186"/>
    <w:rsid w:val="006A0B35"/>
    <w:rsid w:val="006A28E7"/>
    <w:rsid w:val="006B19D5"/>
    <w:rsid w:val="006B1A23"/>
    <w:rsid w:val="006B1C18"/>
    <w:rsid w:val="006B4DD2"/>
    <w:rsid w:val="006B51AB"/>
    <w:rsid w:val="006B5CC4"/>
    <w:rsid w:val="006B6C1A"/>
    <w:rsid w:val="006C115F"/>
    <w:rsid w:val="006C24EA"/>
    <w:rsid w:val="006C2F98"/>
    <w:rsid w:val="006C48CB"/>
    <w:rsid w:val="006C59D4"/>
    <w:rsid w:val="006C66D8"/>
    <w:rsid w:val="006C7481"/>
    <w:rsid w:val="006D1E24"/>
    <w:rsid w:val="006D4791"/>
    <w:rsid w:val="006D5298"/>
    <w:rsid w:val="006D6055"/>
    <w:rsid w:val="006D6AA5"/>
    <w:rsid w:val="006D7E04"/>
    <w:rsid w:val="006E0DAD"/>
    <w:rsid w:val="006E404C"/>
    <w:rsid w:val="006E6FCE"/>
    <w:rsid w:val="006F044C"/>
    <w:rsid w:val="006F0DA1"/>
    <w:rsid w:val="006F24A0"/>
    <w:rsid w:val="006F2761"/>
    <w:rsid w:val="006F3924"/>
    <w:rsid w:val="006F6A2C"/>
    <w:rsid w:val="00700604"/>
    <w:rsid w:val="00702306"/>
    <w:rsid w:val="007050B6"/>
    <w:rsid w:val="007054E8"/>
    <w:rsid w:val="007110A7"/>
    <w:rsid w:val="00712B4B"/>
    <w:rsid w:val="00714643"/>
    <w:rsid w:val="007148C6"/>
    <w:rsid w:val="007157D7"/>
    <w:rsid w:val="00715F84"/>
    <w:rsid w:val="007176DB"/>
    <w:rsid w:val="007201A8"/>
    <w:rsid w:val="007202FD"/>
    <w:rsid w:val="00721486"/>
    <w:rsid w:val="007233DA"/>
    <w:rsid w:val="00726ECF"/>
    <w:rsid w:val="00730C14"/>
    <w:rsid w:val="00731E7A"/>
    <w:rsid w:val="00734A5B"/>
    <w:rsid w:val="00740410"/>
    <w:rsid w:val="00740732"/>
    <w:rsid w:val="007442BE"/>
    <w:rsid w:val="00744E76"/>
    <w:rsid w:val="00745401"/>
    <w:rsid w:val="00745449"/>
    <w:rsid w:val="00745D68"/>
    <w:rsid w:val="00745DF4"/>
    <w:rsid w:val="0074642E"/>
    <w:rsid w:val="00746B7B"/>
    <w:rsid w:val="00751CA3"/>
    <w:rsid w:val="00751E84"/>
    <w:rsid w:val="007546F4"/>
    <w:rsid w:val="00755597"/>
    <w:rsid w:val="00755CCE"/>
    <w:rsid w:val="00755D58"/>
    <w:rsid w:val="00757117"/>
    <w:rsid w:val="00757D40"/>
    <w:rsid w:val="00761E70"/>
    <w:rsid w:val="00763A99"/>
    <w:rsid w:val="00765BD6"/>
    <w:rsid w:val="00766007"/>
    <w:rsid w:val="00771220"/>
    <w:rsid w:val="00772D0D"/>
    <w:rsid w:val="00773A5C"/>
    <w:rsid w:val="00780E8B"/>
    <w:rsid w:val="00781F0F"/>
    <w:rsid w:val="00781FA3"/>
    <w:rsid w:val="00783CF8"/>
    <w:rsid w:val="00783E47"/>
    <w:rsid w:val="00785A41"/>
    <w:rsid w:val="00785BC3"/>
    <w:rsid w:val="0078727C"/>
    <w:rsid w:val="00794703"/>
    <w:rsid w:val="007A0BE6"/>
    <w:rsid w:val="007A0D95"/>
    <w:rsid w:val="007A2E8D"/>
    <w:rsid w:val="007A6868"/>
    <w:rsid w:val="007A6DD5"/>
    <w:rsid w:val="007A7A31"/>
    <w:rsid w:val="007B18D8"/>
    <w:rsid w:val="007B3F32"/>
    <w:rsid w:val="007C023C"/>
    <w:rsid w:val="007C08AA"/>
    <w:rsid w:val="007C095F"/>
    <w:rsid w:val="007C2068"/>
    <w:rsid w:val="007C20EA"/>
    <w:rsid w:val="007C2E16"/>
    <w:rsid w:val="007C367C"/>
    <w:rsid w:val="007D07E3"/>
    <w:rsid w:val="007D1627"/>
    <w:rsid w:val="007D4B8E"/>
    <w:rsid w:val="007D6C48"/>
    <w:rsid w:val="007E0D24"/>
    <w:rsid w:val="007E0E7C"/>
    <w:rsid w:val="007E3F64"/>
    <w:rsid w:val="007E5ACF"/>
    <w:rsid w:val="007E5F39"/>
    <w:rsid w:val="007F3BC4"/>
    <w:rsid w:val="007F5A11"/>
    <w:rsid w:val="008028A4"/>
    <w:rsid w:val="008031D2"/>
    <w:rsid w:val="00803572"/>
    <w:rsid w:val="00805D37"/>
    <w:rsid w:val="008068B6"/>
    <w:rsid w:val="0080787A"/>
    <w:rsid w:val="00811608"/>
    <w:rsid w:val="00812A8E"/>
    <w:rsid w:val="00812BCC"/>
    <w:rsid w:val="0081466C"/>
    <w:rsid w:val="00814B79"/>
    <w:rsid w:val="00815324"/>
    <w:rsid w:val="00815DB9"/>
    <w:rsid w:val="00815DBE"/>
    <w:rsid w:val="00816D4D"/>
    <w:rsid w:val="00820A93"/>
    <w:rsid w:val="00822ADD"/>
    <w:rsid w:val="0082399C"/>
    <w:rsid w:val="00823F2B"/>
    <w:rsid w:val="008268CE"/>
    <w:rsid w:val="008272C7"/>
    <w:rsid w:val="008314F0"/>
    <w:rsid w:val="00831B65"/>
    <w:rsid w:val="00832257"/>
    <w:rsid w:val="00833148"/>
    <w:rsid w:val="00834AD1"/>
    <w:rsid w:val="008353F8"/>
    <w:rsid w:val="00837BD5"/>
    <w:rsid w:val="00843911"/>
    <w:rsid w:val="00843BD9"/>
    <w:rsid w:val="008442AE"/>
    <w:rsid w:val="00844BBD"/>
    <w:rsid w:val="008525F5"/>
    <w:rsid w:val="00852C45"/>
    <w:rsid w:val="008531D2"/>
    <w:rsid w:val="008536CA"/>
    <w:rsid w:val="008610FC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EFA"/>
    <w:rsid w:val="00877F26"/>
    <w:rsid w:val="00880559"/>
    <w:rsid w:val="00880CD5"/>
    <w:rsid w:val="00881B80"/>
    <w:rsid w:val="00883564"/>
    <w:rsid w:val="008840FF"/>
    <w:rsid w:val="00884944"/>
    <w:rsid w:val="00886976"/>
    <w:rsid w:val="00886E81"/>
    <w:rsid w:val="00886F47"/>
    <w:rsid w:val="00887DD4"/>
    <w:rsid w:val="008910A2"/>
    <w:rsid w:val="00891B48"/>
    <w:rsid w:val="00895370"/>
    <w:rsid w:val="00895C2F"/>
    <w:rsid w:val="008A02F9"/>
    <w:rsid w:val="008A1F7A"/>
    <w:rsid w:val="008A264E"/>
    <w:rsid w:val="008A38CB"/>
    <w:rsid w:val="008A73CC"/>
    <w:rsid w:val="008A7413"/>
    <w:rsid w:val="008B0648"/>
    <w:rsid w:val="008B2259"/>
    <w:rsid w:val="008B31F0"/>
    <w:rsid w:val="008B36A2"/>
    <w:rsid w:val="008B5A23"/>
    <w:rsid w:val="008B7A6D"/>
    <w:rsid w:val="008C1D10"/>
    <w:rsid w:val="008C3221"/>
    <w:rsid w:val="008D0535"/>
    <w:rsid w:val="008D146B"/>
    <w:rsid w:val="008D4234"/>
    <w:rsid w:val="008D46A3"/>
    <w:rsid w:val="008D6DA9"/>
    <w:rsid w:val="008D7B95"/>
    <w:rsid w:val="008D7E62"/>
    <w:rsid w:val="008E1988"/>
    <w:rsid w:val="008E1DEF"/>
    <w:rsid w:val="008E3509"/>
    <w:rsid w:val="008E361B"/>
    <w:rsid w:val="008E4342"/>
    <w:rsid w:val="008E54CA"/>
    <w:rsid w:val="008E7EF2"/>
    <w:rsid w:val="008F0251"/>
    <w:rsid w:val="008F19F9"/>
    <w:rsid w:val="008F32DB"/>
    <w:rsid w:val="008F48CF"/>
    <w:rsid w:val="008F7F02"/>
    <w:rsid w:val="00900F25"/>
    <w:rsid w:val="009026F6"/>
    <w:rsid w:val="0090271F"/>
    <w:rsid w:val="009057EE"/>
    <w:rsid w:val="00915001"/>
    <w:rsid w:val="00915526"/>
    <w:rsid w:val="009167F5"/>
    <w:rsid w:val="0091687F"/>
    <w:rsid w:val="00916B4F"/>
    <w:rsid w:val="009175D3"/>
    <w:rsid w:val="00921168"/>
    <w:rsid w:val="00922A02"/>
    <w:rsid w:val="009234AF"/>
    <w:rsid w:val="009243C7"/>
    <w:rsid w:val="009244B2"/>
    <w:rsid w:val="009245B7"/>
    <w:rsid w:val="00926A7C"/>
    <w:rsid w:val="00926D86"/>
    <w:rsid w:val="009277C5"/>
    <w:rsid w:val="00930C0A"/>
    <w:rsid w:val="00931061"/>
    <w:rsid w:val="009312D2"/>
    <w:rsid w:val="00933DF8"/>
    <w:rsid w:val="00933E02"/>
    <w:rsid w:val="0093444E"/>
    <w:rsid w:val="009368F7"/>
    <w:rsid w:val="00937E12"/>
    <w:rsid w:val="00942EC2"/>
    <w:rsid w:val="00944A41"/>
    <w:rsid w:val="00954CCD"/>
    <w:rsid w:val="00961B32"/>
    <w:rsid w:val="0096225D"/>
    <w:rsid w:val="00963705"/>
    <w:rsid w:val="009664FF"/>
    <w:rsid w:val="0097004A"/>
    <w:rsid w:val="009700FD"/>
    <w:rsid w:val="00972DE9"/>
    <w:rsid w:val="00974BB0"/>
    <w:rsid w:val="00974D9E"/>
    <w:rsid w:val="00974F64"/>
    <w:rsid w:val="00977040"/>
    <w:rsid w:val="009802BA"/>
    <w:rsid w:val="00980D60"/>
    <w:rsid w:val="00983486"/>
    <w:rsid w:val="00983994"/>
    <w:rsid w:val="00984818"/>
    <w:rsid w:val="0099116A"/>
    <w:rsid w:val="009957D3"/>
    <w:rsid w:val="00997F3F"/>
    <w:rsid w:val="009A2AEF"/>
    <w:rsid w:val="009A3DD8"/>
    <w:rsid w:val="009A4250"/>
    <w:rsid w:val="009B04B1"/>
    <w:rsid w:val="009B07CD"/>
    <w:rsid w:val="009B6A03"/>
    <w:rsid w:val="009C0FC4"/>
    <w:rsid w:val="009C229E"/>
    <w:rsid w:val="009C3AFC"/>
    <w:rsid w:val="009C6446"/>
    <w:rsid w:val="009C6B5B"/>
    <w:rsid w:val="009C7434"/>
    <w:rsid w:val="009C7571"/>
    <w:rsid w:val="009D120F"/>
    <w:rsid w:val="009D148B"/>
    <w:rsid w:val="009D2CFC"/>
    <w:rsid w:val="009D3482"/>
    <w:rsid w:val="009D3E41"/>
    <w:rsid w:val="009D547F"/>
    <w:rsid w:val="009E0839"/>
    <w:rsid w:val="009E444F"/>
    <w:rsid w:val="009E6120"/>
    <w:rsid w:val="009E71C1"/>
    <w:rsid w:val="009E7A4D"/>
    <w:rsid w:val="009F0F95"/>
    <w:rsid w:val="009F19D4"/>
    <w:rsid w:val="009F1CA2"/>
    <w:rsid w:val="009F2A03"/>
    <w:rsid w:val="009F2DA3"/>
    <w:rsid w:val="009F62EC"/>
    <w:rsid w:val="009F6E12"/>
    <w:rsid w:val="00A00A04"/>
    <w:rsid w:val="00A0254A"/>
    <w:rsid w:val="00A03F3D"/>
    <w:rsid w:val="00A04540"/>
    <w:rsid w:val="00A04827"/>
    <w:rsid w:val="00A06A73"/>
    <w:rsid w:val="00A1022E"/>
    <w:rsid w:val="00A10F02"/>
    <w:rsid w:val="00A113FE"/>
    <w:rsid w:val="00A122CF"/>
    <w:rsid w:val="00A13F60"/>
    <w:rsid w:val="00A14B2B"/>
    <w:rsid w:val="00A260CB"/>
    <w:rsid w:val="00A325B1"/>
    <w:rsid w:val="00A34058"/>
    <w:rsid w:val="00A354E8"/>
    <w:rsid w:val="00A3627C"/>
    <w:rsid w:val="00A36BCE"/>
    <w:rsid w:val="00A41AF6"/>
    <w:rsid w:val="00A43498"/>
    <w:rsid w:val="00A43EF3"/>
    <w:rsid w:val="00A45D22"/>
    <w:rsid w:val="00A45FE2"/>
    <w:rsid w:val="00A46022"/>
    <w:rsid w:val="00A47851"/>
    <w:rsid w:val="00A5010F"/>
    <w:rsid w:val="00A51764"/>
    <w:rsid w:val="00A5239F"/>
    <w:rsid w:val="00A52411"/>
    <w:rsid w:val="00A53724"/>
    <w:rsid w:val="00A53D4C"/>
    <w:rsid w:val="00A55574"/>
    <w:rsid w:val="00A558DF"/>
    <w:rsid w:val="00A559EF"/>
    <w:rsid w:val="00A5684F"/>
    <w:rsid w:val="00A570AB"/>
    <w:rsid w:val="00A575A8"/>
    <w:rsid w:val="00A61056"/>
    <w:rsid w:val="00A632BB"/>
    <w:rsid w:val="00A64C40"/>
    <w:rsid w:val="00A66028"/>
    <w:rsid w:val="00A70614"/>
    <w:rsid w:val="00A70BEF"/>
    <w:rsid w:val="00A7177C"/>
    <w:rsid w:val="00A73D42"/>
    <w:rsid w:val="00A74817"/>
    <w:rsid w:val="00A7565B"/>
    <w:rsid w:val="00A82346"/>
    <w:rsid w:val="00A82CA1"/>
    <w:rsid w:val="00A83D72"/>
    <w:rsid w:val="00A8485E"/>
    <w:rsid w:val="00A92A9A"/>
    <w:rsid w:val="00A93BA9"/>
    <w:rsid w:val="00A94C25"/>
    <w:rsid w:val="00A96290"/>
    <w:rsid w:val="00A9671C"/>
    <w:rsid w:val="00A96F08"/>
    <w:rsid w:val="00A973D8"/>
    <w:rsid w:val="00AA13E2"/>
    <w:rsid w:val="00AA18F6"/>
    <w:rsid w:val="00AA31D3"/>
    <w:rsid w:val="00AA3483"/>
    <w:rsid w:val="00AA5E39"/>
    <w:rsid w:val="00AA636B"/>
    <w:rsid w:val="00AB21D9"/>
    <w:rsid w:val="00AB31B6"/>
    <w:rsid w:val="00AB4970"/>
    <w:rsid w:val="00AB6C35"/>
    <w:rsid w:val="00AC040A"/>
    <w:rsid w:val="00AC178C"/>
    <w:rsid w:val="00AC1FA8"/>
    <w:rsid w:val="00AC4BFF"/>
    <w:rsid w:val="00AC7061"/>
    <w:rsid w:val="00AC790E"/>
    <w:rsid w:val="00AD0ACD"/>
    <w:rsid w:val="00AD0C4D"/>
    <w:rsid w:val="00AD1C92"/>
    <w:rsid w:val="00AE040B"/>
    <w:rsid w:val="00AE0477"/>
    <w:rsid w:val="00AE06B0"/>
    <w:rsid w:val="00AE1969"/>
    <w:rsid w:val="00AE1D17"/>
    <w:rsid w:val="00AE3E20"/>
    <w:rsid w:val="00AF3271"/>
    <w:rsid w:val="00AF3C64"/>
    <w:rsid w:val="00AF6366"/>
    <w:rsid w:val="00B001EE"/>
    <w:rsid w:val="00B00D9F"/>
    <w:rsid w:val="00B00FC1"/>
    <w:rsid w:val="00B023C5"/>
    <w:rsid w:val="00B03101"/>
    <w:rsid w:val="00B04677"/>
    <w:rsid w:val="00B05FE9"/>
    <w:rsid w:val="00B060A7"/>
    <w:rsid w:val="00B075FF"/>
    <w:rsid w:val="00B106C3"/>
    <w:rsid w:val="00B114D3"/>
    <w:rsid w:val="00B11E2F"/>
    <w:rsid w:val="00B12712"/>
    <w:rsid w:val="00B151BE"/>
    <w:rsid w:val="00B15449"/>
    <w:rsid w:val="00B1576F"/>
    <w:rsid w:val="00B16CCF"/>
    <w:rsid w:val="00B175ED"/>
    <w:rsid w:val="00B20769"/>
    <w:rsid w:val="00B21FDB"/>
    <w:rsid w:val="00B22A1E"/>
    <w:rsid w:val="00B31BBA"/>
    <w:rsid w:val="00B31C63"/>
    <w:rsid w:val="00B32B05"/>
    <w:rsid w:val="00B33815"/>
    <w:rsid w:val="00B33E84"/>
    <w:rsid w:val="00B35A7C"/>
    <w:rsid w:val="00B3671D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55BE"/>
    <w:rsid w:val="00B4629E"/>
    <w:rsid w:val="00B47FD1"/>
    <w:rsid w:val="00B52126"/>
    <w:rsid w:val="00B528E2"/>
    <w:rsid w:val="00B54DC7"/>
    <w:rsid w:val="00B55E03"/>
    <w:rsid w:val="00B600F8"/>
    <w:rsid w:val="00B6113E"/>
    <w:rsid w:val="00B62C44"/>
    <w:rsid w:val="00B62D2E"/>
    <w:rsid w:val="00B643EA"/>
    <w:rsid w:val="00B65110"/>
    <w:rsid w:val="00B65A33"/>
    <w:rsid w:val="00B71473"/>
    <w:rsid w:val="00B729FF"/>
    <w:rsid w:val="00B75553"/>
    <w:rsid w:val="00B7686C"/>
    <w:rsid w:val="00B7710D"/>
    <w:rsid w:val="00B81F83"/>
    <w:rsid w:val="00B82AF1"/>
    <w:rsid w:val="00B84530"/>
    <w:rsid w:val="00B858DB"/>
    <w:rsid w:val="00B85923"/>
    <w:rsid w:val="00B903C2"/>
    <w:rsid w:val="00B93022"/>
    <w:rsid w:val="00B958F1"/>
    <w:rsid w:val="00B9597D"/>
    <w:rsid w:val="00B967EB"/>
    <w:rsid w:val="00B96C01"/>
    <w:rsid w:val="00B96C86"/>
    <w:rsid w:val="00B97B12"/>
    <w:rsid w:val="00BA0577"/>
    <w:rsid w:val="00BA247D"/>
    <w:rsid w:val="00BA66B7"/>
    <w:rsid w:val="00BA6CA4"/>
    <w:rsid w:val="00BB0FC7"/>
    <w:rsid w:val="00BB148A"/>
    <w:rsid w:val="00BB17FC"/>
    <w:rsid w:val="00BB2E05"/>
    <w:rsid w:val="00BB3434"/>
    <w:rsid w:val="00BC4AB5"/>
    <w:rsid w:val="00BC4D65"/>
    <w:rsid w:val="00BC5510"/>
    <w:rsid w:val="00BC7898"/>
    <w:rsid w:val="00BD0A57"/>
    <w:rsid w:val="00BD0D87"/>
    <w:rsid w:val="00BD286F"/>
    <w:rsid w:val="00BD609F"/>
    <w:rsid w:val="00BE0318"/>
    <w:rsid w:val="00BE031A"/>
    <w:rsid w:val="00BE4852"/>
    <w:rsid w:val="00BE5542"/>
    <w:rsid w:val="00BE749D"/>
    <w:rsid w:val="00BF021E"/>
    <w:rsid w:val="00BF372D"/>
    <w:rsid w:val="00BF4D83"/>
    <w:rsid w:val="00BF5C24"/>
    <w:rsid w:val="00BF6645"/>
    <w:rsid w:val="00BF7487"/>
    <w:rsid w:val="00C013D6"/>
    <w:rsid w:val="00C02A59"/>
    <w:rsid w:val="00C10CB9"/>
    <w:rsid w:val="00C10D87"/>
    <w:rsid w:val="00C12B51"/>
    <w:rsid w:val="00C139A8"/>
    <w:rsid w:val="00C16CAB"/>
    <w:rsid w:val="00C16CDA"/>
    <w:rsid w:val="00C17F2A"/>
    <w:rsid w:val="00C23181"/>
    <w:rsid w:val="00C2422B"/>
    <w:rsid w:val="00C24281"/>
    <w:rsid w:val="00C2462E"/>
    <w:rsid w:val="00C27E71"/>
    <w:rsid w:val="00C31AA4"/>
    <w:rsid w:val="00C3216F"/>
    <w:rsid w:val="00C33045"/>
    <w:rsid w:val="00C33079"/>
    <w:rsid w:val="00C33BE9"/>
    <w:rsid w:val="00C34A3D"/>
    <w:rsid w:val="00C359C9"/>
    <w:rsid w:val="00C422BA"/>
    <w:rsid w:val="00C43548"/>
    <w:rsid w:val="00C437CD"/>
    <w:rsid w:val="00C45900"/>
    <w:rsid w:val="00C47421"/>
    <w:rsid w:val="00C50588"/>
    <w:rsid w:val="00C505FD"/>
    <w:rsid w:val="00C50A33"/>
    <w:rsid w:val="00C522DE"/>
    <w:rsid w:val="00C523F4"/>
    <w:rsid w:val="00C566DB"/>
    <w:rsid w:val="00C57DCA"/>
    <w:rsid w:val="00C608C8"/>
    <w:rsid w:val="00C60C7F"/>
    <w:rsid w:val="00C60F8F"/>
    <w:rsid w:val="00C64C32"/>
    <w:rsid w:val="00C659DA"/>
    <w:rsid w:val="00C67C94"/>
    <w:rsid w:val="00C70261"/>
    <w:rsid w:val="00C720DE"/>
    <w:rsid w:val="00C737CC"/>
    <w:rsid w:val="00C73B15"/>
    <w:rsid w:val="00C828B8"/>
    <w:rsid w:val="00C83A13"/>
    <w:rsid w:val="00C84418"/>
    <w:rsid w:val="00C849E3"/>
    <w:rsid w:val="00C85185"/>
    <w:rsid w:val="00C8570A"/>
    <w:rsid w:val="00C8714F"/>
    <w:rsid w:val="00C905FB"/>
    <w:rsid w:val="00C91043"/>
    <w:rsid w:val="00C91888"/>
    <w:rsid w:val="00C92312"/>
    <w:rsid w:val="00C9322B"/>
    <w:rsid w:val="00C95D09"/>
    <w:rsid w:val="00C960F6"/>
    <w:rsid w:val="00C97E02"/>
    <w:rsid w:val="00CA1421"/>
    <w:rsid w:val="00CA1D01"/>
    <w:rsid w:val="00CA38D9"/>
    <w:rsid w:val="00CA3D0C"/>
    <w:rsid w:val="00CA5C0D"/>
    <w:rsid w:val="00CA7611"/>
    <w:rsid w:val="00CA77C7"/>
    <w:rsid w:val="00CA7F1B"/>
    <w:rsid w:val="00CB2593"/>
    <w:rsid w:val="00CB4FB2"/>
    <w:rsid w:val="00CB5563"/>
    <w:rsid w:val="00CB69BA"/>
    <w:rsid w:val="00CB7E17"/>
    <w:rsid w:val="00CC1E29"/>
    <w:rsid w:val="00CC29CE"/>
    <w:rsid w:val="00CC40FA"/>
    <w:rsid w:val="00CC559E"/>
    <w:rsid w:val="00CC6EBA"/>
    <w:rsid w:val="00CD237E"/>
    <w:rsid w:val="00CD2747"/>
    <w:rsid w:val="00CD3CC5"/>
    <w:rsid w:val="00CD4C7B"/>
    <w:rsid w:val="00CD4D94"/>
    <w:rsid w:val="00CD7510"/>
    <w:rsid w:val="00CE0A31"/>
    <w:rsid w:val="00CE1A97"/>
    <w:rsid w:val="00CE2626"/>
    <w:rsid w:val="00CE4AA6"/>
    <w:rsid w:val="00CE58A8"/>
    <w:rsid w:val="00CE6BBF"/>
    <w:rsid w:val="00CE6C7A"/>
    <w:rsid w:val="00CF14BD"/>
    <w:rsid w:val="00CF18E5"/>
    <w:rsid w:val="00CF4274"/>
    <w:rsid w:val="00D0150E"/>
    <w:rsid w:val="00D049AA"/>
    <w:rsid w:val="00D072A3"/>
    <w:rsid w:val="00D13E63"/>
    <w:rsid w:val="00D1473D"/>
    <w:rsid w:val="00D15120"/>
    <w:rsid w:val="00D203BA"/>
    <w:rsid w:val="00D20564"/>
    <w:rsid w:val="00D22509"/>
    <w:rsid w:val="00D24BEF"/>
    <w:rsid w:val="00D24D09"/>
    <w:rsid w:val="00D26251"/>
    <w:rsid w:val="00D26C14"/>
    <w:rsid w:val="00D26C7D"/>
    <w:rsid w:val="00D271F9"/>
    <w:rsid w:val="00D30966"/>
    <w:rsid w:val="00D30BCB"/>
    <w:rsid w:val="00D30C3E"/>
    <w:rsid w:val="00D32694"/>
    <w:rsid w:val="00D338A9"/>
    <w:rsid w:val="00D37F9D"/>
    <w:rsid w:val="00D41DCB"/>
    <w:rsid w:val="00D4467B"/>
    <w:rsid w:val="00D45204"/>
    <w:rsid w:val="00D47558"/>
    <w:rsid w:val="00D50815"/>
    <w:rsid w:val="00D51CA1"/>
    <w:rsid w:val="00D51E53"/>
    <w:rsid w:val="00D56101"/>
    <w:rsid w:val="00D56297"/>
    <w:rsid w:val="00D61763"/>
    <w:rsid w:val="00D6294C"/>
    <w:rsid w:val="00D70829"/>
    <w:rsid w:val="00D70CC2"/>
    <w:rsid w:val="00D738D6"/>
    <w:rsid w:val="00D7766E"/>
    <w:rsid w:val="00D8059B"/>
    <w:rsid w:val="00D80795"/>
    <w:rsid w:val="00D83270"/>
    <w:rsid w:val="00D84873"/>
    <w:rsid w:val="00D852DB"/>
    <w:rsid w:val="00D87E00"/>
    <w:rsid w:val="00D904BD"/>
    <w:rsid w:val="00D9134D"/>
    <w:rsid w:val="00D919E9"/>
    <w:rsid w:val="00D91B04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1147"/>
    <w:rsid w:val="00DB1818"/>
    <w:rsid w:val="00DB5C8B"/>
    <w:rsid w:val="00DB5EAD"/>
    <w:rsid w:val="00DB6CDF"/>
    <w:rsid w:val="00DB7FE1"/>
    <w:rsid w:val="00DC1D94"/>
    <w:rsid w:val="00DC309B"/>
    <w:rsid w:val="00DC373B"/>
    <w:rsid w:val="00DC4DA2"/>
    <w:rsid w:val="00DC51DC"/>
    <w:rsid w:val="00DC58BA"/>
    <w:rsid w:val="00DD22FC"/>
    <w:rsid w:val="00DD550D"/>
    <w:rsid w:val="00DD650B"/>
    <w:rsid w:val="00DD6FA8"/>
    <w:rsid w:val="00DD7305"/>
    <w:rsid w:val="00DE0672"/>
    <w:rsid w:val="00DE7607"/>
    <w:rsid w:val="00DF0F5B"/>
    <w:rsid w:val="00DF2A8F"/>
    <w:rsid w:val="00DF3953"/>
    <w:rsid w:val="00DF416E"/>
    <w:rsid w:val="00DF59E1"/>
    <w:rsid w:val="00DF6A0F"/>
    <w:rsid w:val="00DF739E"/>
    <w:rsid w:val="00DF7931"/>
    <w:rsid w:val="00E001D3"/>
    <w:rsid w:val="00E023FD"/>
    <w:rsid w:val="00E03893"/>
    <w:rsid w:val="00E07450"/>
    <w:rsid w:val="00E100A1"/>
    <w:rsid w:val="00E10CBF"/>
    <w:rsid w:val="00E112BA"/>
    <w:rsid w:val="00E1182C"/>
    <w:rsid w:val="00E13C23"/>
    <w:rsid w:val="00E1575F"/>
    <w:rsid w:val="00E15AB1"/>
    <w:rsid w:val="00E15EBD"/>
    <w:rsid w:val="00E16739"/>
    <w:rsid w:val="00E223B2"/>
    <w:rsid w:val="00E245FD"/>
    <w:rsid w:val="00E24856"/>
    <w:rsid w:val="00E25F61"/>
    <w:rsid w:val="00E26D86"/>
    <w:rsid w:val="00E275A4"/>
    <w:rsid w:val="00E27695"/>
    <w:rsid w:val="00E33458"/>
    <w:rsid w:val="00E341EC"/>
    <w:rsid w:val="00E36089"/>
    <w:rsid w:val="00E4045F"/>
    <w:rsid w:val="00E453DE"/>
    <w:rsid w:val="00E454C7"/>
    <w:rsid w:val="00E45722"/>
    <w:rsid w:val="00E45832"/>
    <w:rsid w:val="00E46C8F"/>
    <w:rsid w:val="00E47242"/>
    <w:rsid w:val="00E53962"/>
    <w:rsid w:val="00E5474E"/>
    <w:rsid w:val="00E553FE"/>
    <w:rsid w:val="00E6140C"/>
    <w:rsid w:val="00E6140E"/>
    <w:rsid w:val="00E622D3"/>
    <w:rsid w:val="00E62835"/>
    <w:rsid w:val="00E63184"/>
    <w:rsid w:val="00E638C9"/>
    <w:rsid w:val="00E67834"/>
    <w:rsid w:val="00E67F5F"/>
    <w:rsid w:val="00E7104D"/>
    <w:rsid w:val="00E743E5"/>
    <w:rsid w:val="00E7504C"/>
    <w:rsid w:val="00E77645"/>
    <w:rsid w:val="00E779F0"/>
    <w:rsid w:val="00E77E70"/>
    <w:rsid w:val="00E80B82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94E9C"/>
    <w:rsid w:val="00EA05AE"/>
    <w:rsid w:val="00EA07EA"/>
    <w:rsid w:val="00EA399D"/>
    <w:rsid w:val="00EA4600"/>
    <w:rsid w:val="00EA46D9"/>
    <w:rsid w:val="00EA50F9"/>
    <w:rsid w:val="00EB2691"/>
    <w:rsid w:val="00EB2948"/>
    <w:rsid w:val="00EB70F9"/>
    <w:rsid w:val="00EC4A25"/>
    <w:rsid w:val="00ED3A6A"/>
    <w:rsid w:val="00ED3DDF"/>
    <w:rsid w:val="00ED4E8D"/>
    <w:rsid w:val="00EE0F99"/>
    <w:rsid w:val="00EE1156"/>
    <w:rsid w:val="00EE2C95"/>
    <w:rsid w:val="00EE31A3"/>
    <w:rsid w:val="00EE3DDE"/>
    <w:rsid w:val="00EE4C68"/>
    <w:rsid w:val="00EE4D6B"/>
    <w:rsid w:val="00EE4D8F"/>
    <w:rsid w:val="00EE61A4"/>
    <w:rsid w:val="00EF0BEB"/>
    <w:rsid w:val="00EF1848"/>
    <w:rsid w:val="00EF2D5F"/>
    <w:rsid w:val="00EF42B4"/>
    <w:rsid w:val="00EF53BF"/>
    <w:rsid w:val="00EF6B50"/>
    <w:rsid w:val="00EF7393"/>
    <w:rsid w:val="00EF791A"/>
    <w:rsid w:val="00F025A2"/>
    <w:rsid w:val="00F04D86"/>
    <w:rsid w:val="00F05426"/>
    <w:rsid w:val="00F07388"/>
    <w:rsid w:val="00F078C8"/>
    <w:rsid w:val="00F110DD"/>
    <w:rsid w:val="00F125D7"/>
    <w:rsid w:val="00F139BA"/>
    <w:rsid w:val="00F13C1D"/>
    <w:rsid w:val="00F14740"/>
    <w:rsid w:val="00F168B8"/>
    <w:rsid w:val="00F2026E"/>
    <w:rsid w:val="00F2210A"/>
    <w:rsid w:val="00F32066"/>
    <w:rsid w:val="00F360F1"/>
    <w:rsid w:val="00F37743"/>
    <w:rsid w:val="00F419F4"/>
    <w:rsid w:val="00F45897"/>
    <w:rsid w:val="00F470E1"/>
    <w:rsid w:val="00F53872"/>
    <w:rsid w:val="00F539EF"/>
    <w:rsid w:val="00F54767"/>
    <w:rsid w:val="00F54A3D"/>
    <w:rsid w:val="00F56161"/>
    <w:rsid w:val="00F56962"/>
    <w:rsid w:val="00F56B69"/>
    <w:rsid w:val="00F57A8E"/>
    <w:rsid w:val="00F61B3C"/>
    <w:rsid w:val="00F6251B"/>
    <w:rsid w:val="00F649C7"/>
    <w:rsid w:val="00F653B8"/>
    <w:rsid w:val="00F6613D"/>
    <w:rsid w:val="00F67EA8"/>
    <w:rsid w:val="00F704A2"/>
    <w:rsid w:val="00F7345F"/>
    <w:rsid w:val="00F74314"/>
    <w:rsid w:val="00F743A2"/>
    <w:rsid w:val="00F746ED"/>
    <w:rsid w:val="00F75ECE"/>
    <w:rsid w:val="00F76F8F"/>
    <w:rsid w:val="00F774F3"/>
    <w:rsid w:val="00F80AC2"/>
    <w:rsid w:val="00F81833"/>
    <w:rsid w:val="00F81EFF"/>
    <w:rsid w:val="00F826F8"/>
    <w:rsid w:val="00F82E70"/>
    <w:rsid w:val="00F83E7E"/>
    <w:rsid w:val="00F86034"/>
    <w:rsid w:val="00F86180"/>
    <w:rsid w:val="00F909AE"/>
    <w:rsid w:val="00F93E68"/>
    <w:rsid w:val="00F943AC"/>
    <w:rsid w:val="00F944F2"/>
    <w:rsid w:val="00F94B2E"/>
    <w:rsid w:val="00F9595C"/>
    <w:rsid w:val="00F95998"/>
    <w:rsid w:val="00F96D43"/>
    <w:rsid w:val="00F96FDB"/>
    <w:rsid w:val="00F9789D"/>
    <w:rsid w:val="00FA1266"/>
    <w:rsid w:val="00FA156F"/>
    <w:rsid w:val="00FA1923"/>
    <w:rsid w:val="00FA270B"/>
    <w:rsid w:val="00FA5190"/>
    <w:rsid w:val="00FA5286"/>
    <w:rsid w:val="00FA7EDB"/>
    <w:rsid w:val="00FB20BA"/>
    <w:rsid w:val="00FB66B2"/>
    <w:rsid w:val="00FB7208"/>
    <w:rsid w:val="00FC1192"/>
    <w:rsid w:val="00FC548B"/>
    <w:rsid w:val="00FC562B"/>
    <w:rsid w:val="00FC63BB"/>
    <w:rsid w:val="00FC6C6F"/>
    <w:rsid w:val="00FC7BF6"/>
    <w:rsid w:val="00FD00C4"/>
    <w:rsid w:val="00FD03D1"/>
    <w:rsid w:val="00FD08CC"/>
    <w:rsid w:val="00FD1732"/>
    <w:rsid w:val="00FD1C3D"/>
    <w:rsid w:val="00FD3A8D"/>
    <w:rsid w:val="00FD4976"/>
    <w:rsid w:val="00FD4D3B"/>
    <w:rsid w:val="00FD59F2"/>
    <w:rsid w:val="00FD5DB4"/>
    <w:rsid w:val="00FE3361"/>
    <w:rsid w:val="00FE4131"/>
    <w:rsid w:val="00FE59EF"/>
    <w:rsid w:val="00FF08F3"/>
    <w:rsid w:val="00FF0952"/>
    <w:rsid w:val="00FF0957"/>
    <w:rsid w:val="00FF1B57"/>
    <w:rsid w:val="00FF5040"/>
    <w:rsid w:val="00FF65A3"/>
    <w:rsid w:val="00FF70C6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63AA7-E007-43E5-82B5-AD3B3A331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2398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4484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LO, Anthony (Nokia - GB)</cp:lastModifiedBy>
  <cp:revision>459</cp:revision>
  <dcterms:created xsi:type="dcterms:W3CDTF">2016-12-14T10:39:00Z</dcterms:created>
  <dcterms:modified xsi:type="dcterms:W3CDTF">2017-02-03T18:57:00Z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