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62A" w:rsidRPr="00C22C44" w:rsidRDefault="00E2462A" w:rsidP="00E2462A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0A10E6">
        <w:rPr>
          <w:rFonts w:eastAsia="Malgun Gothic" w:hint="eastAsia"/>
          <w:b/>
          <w:noProof/>
          <w:sz w:val="24"/>
          <w:lang w:eastAsia="ko-KR"/>
        </w:rPr>
        <w:t>80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745950">
        <w:rPr>
          <w:b/>
          <w:noProof/>
          <w:sz w:val="24"/>
          <w:szCs w:val="24"/>
          <w:lang w:eastAsia="ko-KR"/>
        </w:rPr>
        <w:t>166509</w:t>
      </w:r>
    </w:p>
    <w:p w:rsidR="00E2462A" w:rsidRDefault="000A10E6" w:rsidP="00E2462A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Gothenburg</w:t>
      </w:r>
      <w:r w:rsidR="00E2462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Sweden</w:t>
      </w:r>
      <w:r w:rsidR="00E2462A">
        <w:rPr>
          <w:rFonts w:ascii="Arial" w:hAnsi="Arial"/>
          <w:b/>
          <w:noProof/>
          <w:sz w:val="24"/>
        </w:rPr>
        <w:t>, 2</w:t>
      </w:r>
      <w:r>
        <w:rPr>
          <w:rFonts w:ascii="Arial" w:hAnsi="Arial"/>
          <w:b/>
          <w:noProof/>
          <w:sz w:val="24"/>
        </w:rPr>
        <w:t>2</w:t>
      </w:r>
      <w:r w:rsidRPr="000A10E6">
        <w:rPr>
          <w:rFonts w:ascii="Arial" w:hAnsi="Arial"/>
          <w:b/>
          <w:noProof/>
          <w:sz w:val="24"/>
          <w:vertAlign w:val="superscript"/>
        </w:rPr>
        <w:t>nd</w:t>
      </w:r>
      <w:r>
        <w:rPr>
          <w:rFonts w:ascii="Arial" w:hAnsi="Arial"/>
          <w:b/>
          <w:noProof/>
          <w:sz w:val="24"/>
        </w:rPr>
        <w:t xml:space="preserve"> – 26</w:t>
      </w:r>
      <w:r w:rsidR="00E2462A" w:rsidRPr="006F0C6D">
        <w:rPr>
          <w:rFonts w:ascii="Arial" w:hAnsi="Arial"/>
          <w:b/>
          <w:noProof/>
          <w:sz w:val="24"/>
          <w:vertAlign w:val="superscript"/>
        </w:rPr>
        <w:t>th</w:t>
      </w:r>
      <w:r w:rsidR="00E2462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August</w:t>
      </w:r>
      <w:r w:rsidR="00E2462A">
        <w:rPr>
          <w:rFonts w:ascii="Arial" w:hAnsi="Arial"/>
          <w:b/>
          <w:noProof/>
          <w:sz w:val="24"/>
        </w:rPr>
        <w:t xml:space="preserve"> 2016</w:t>
      </w:r>
    </w:p>
    <w:p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745950">
        <w:rPr>
          <w:rFonts w:ascii="Arial" w:hAnsi="Arial" w:cs="Arial"/>
          <w:sz w:val="24"/>
          <w:szCs w:val="24"/>
        </w:rPr>
        <w:t>6.7.3.9</w:t>
      </w: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  <w:bookmarkStart w:id="0" w:name="_GoBack"/>
      <w:bookmarkEnd w:id="0"/>
    </w:p>
    <w:p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E61205">
        <w:rPr>
          <w:rFonts w:ascii="Arial" w:hAnsi="Arial" w:cs="Arial"/>
          <w:sz w:val="24"/>
          <w:szCs w:val="24"/>
        </w:rPr>
        <w:t>Cell Identification</w:t>
      </w:r>
      <w:r w:rsidR="00DD5533">
        <w:rPr>
          <w:rFonts w:ascii="Arial" w:hAnsi="Arial" w:cs="Arial"/>
          <w:sz w:val="24"/>
          <w:szCs w:val="24"/>
        </w:rPr>
        <w:t xml:space="preserve"> </w:t>
      </w:r>
      <w:r w:rsidR="00CF070D">
        <w:rPr>
          <w:rFonts w:ascii="Arial" w:hAnsi="Arial" w:cs="Arial"/>
          <w:sz w:val="24"/>
          <w:szCs w:val="24"/>
        </w:rPr>
        <w:t>Simulation Results</w:t>
      </w:r>
    </w:p>
    <w:p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 w:rsidR="00595746">
        <w:rPr>
          <w:rFonts w:ascii="Arial" w:hAnsi="Arial" w:cs="Arial"/>
          <w:sz w:val="24"/>
          <w:szCs w:val="24"/>
          <w:lang w:eastAsia="ko-KR"/>
        </w:rPr>
        <w:t>Discussion</w:t>
      </w:r>
    </w:p>
    <w:p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:rsidR="00CB4DC0" w:rsidRDefault="005E2B16" w:rsidP="00444316">
      <w:pPr>
        <w:tabs>
          <w:tab w:val="num" w:pos="720"/>
        </w:tabs>
        <w:rPr>
          <w:rFonts w:cs="v4.2.0"/>
          <w:lang w:val="fi-FI"/>
        </w:rPr>
      </w:pPr>
      <w:r w:rsidRPr="00444316">
        <w:rPr>
          <w:rFonts w:cs="v4.2.0"/>
          <w:lang w:val="en-US"/>
        </w:rPr>
        <w:t>RAN4 have discussed cell identification for NB-</w:t>
      </w:r>
      <w:proofErr w:type="spellStart"/>
      <w:r w:rsidRPr="00444316">
        <w:rPr>
          <w:rFonts w:cs="v4.2.0"/>
          <w:lang w:val="en-US"/>
        </w:rPr>
        <w:t>IoT</w:t>
      </w:r>
      <w:proofErr w:type="spellEnd"/>
      <w:r w:rsidRPr="00444316">
        <w:rPr>
          <w:rFonts w:cs="v4.2.0"/>
          <w:lang w:val="en-US"/>
        </w:rPr>
        <w:t xml:space="preserve"> </w:t>
      </w:r>
      <w:r w:rsidR="00444316">
        <w:rPr>
          <w:rFonts w:cs="v4.2.0"/>
          <w:lang w:val="en-US"/>
        </w:rPr>
        <w:t xml:space="preserve">during the previous meetings and </w:t>
      </w:r>
      <w:r w:rsidRPr="00444316">
        <w:rPr>
          <w:rFonts w:cs="v4.2.0"/>
          <w:lang w:val="en-US"/>
        </w:rPr>
        <w:t xml:space="preserve">have decided to introduce cell </w:t>
      </w:r>
      <w:r w:rsidR="00444316">
        <w:rPr>
          <w:rFonts w:cs="v4.2.0"/>
          <w:lang w:val="en-US"/>
        </w:rPr>
        <w:t>identification requirements for n</w:t>
      </w:r>
      <w:r w:rsidRPr="00444316">
        <w:rPr>
          <w:rFonts w:cs="v4.2.0"/>
          <w:lang w:val="fi-FI"/>
        </w:rPr>
        <w:t>ormal coverage (SNR &gt;= -6dB)</w:t>
      </w:r>
      <w:r w:rsidR="00444316">
        <w:rPr>
          <w:rFonts w:cs="v4.2.0"/>
          <w:lang w:val="fi-FI"/>
        </w:rPr>
        <w:t xml:space="preserve"> and e</w:t>
      </w:r>
      <w:r w:rsidRPr="00444316">
        <w:rPr>
          <w:rFonts w:cs="v4.2.0"/>
          <w:lang w:val="fi-FI"/>
        </w:rPr>
        <w:t>nhanced coverage (-15dB &lt;= SNR &lt; -6dB)</w:t>
      </w:r>
      <w:r w:rsidR="00444316">
        <w:rPr>
          <w:rFonts w:cs="v4.2.0"/>
          <w:lang w:val="fi-FI"/>
        </w:rPr>
        <w:t xml:space="preserve"> and put them in square brackets based on results from some companies. </w:t>
      </w:r>
      <w:r w:rsidRPr="00444316">
        <w:rPr>
          <w:rFonts w:cs="v4.2.0"/>
          <w:lang w:val="fi-FI"/>
        </w:rPr>
        <w:t>RAN4 need to define final cell identification time for the defined coverage levels.</w:t>
      </w:r>
      <w:r w:rsidR="00C52F62">
        <w:rPr>
          <w:rFonts w:cs="v4.2.0"/>
          <w:lang w:val="fi-FI"/>
        </w:rPr>
        <w:t xml:space="preserve"> [1] is a WF with approach taken so far in setting requirements and simulation assumptions used.</w:t>
      </w:r>
      <w:r w:rsidR="00616E41">
        <w:rPr>
          <w:rFonts w:cs="v4.2.0"/>
          <w:lang w:val="fi-FI"/>
        </w:rPr>
        <w:t xml:space="preserve"> [2] provided a summary results presented by companies.</w:t>
      </w:r>
    </w:p>
    <w:p w:rsidR="00616E41" w:rsidRDefault="00616E41" w:rsidP="00616E41">
      <w:pPr>
        <w:jc w:val="center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eastAsia="SimSun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eastAsia="SimSun" w:hAnsi="Arial" w:cs="Arial"/>
          <w:b/>
          <w:lang w:eastAsia="zh-CN"/>
        </w:rPr>
        <w:t>cell</w:t>
      </w:r>
      <w:r>
        <w:rPr>
          <w:rFonts w:ascii="Arial" w:hAnsi="Arial" w:cs="Arial"/>
          <w:b/>
        </w:rPr>
        <w:t xml:space="preserve"> detection </w:t>
      </w:r>
      <w:r>
        <w:rPr>
          <w:rFonts w:ascii="Arial" w:eastAsia="SimSun" w:hAnsi="Arial" w:cs="Arial"/>
          <w:b/>
          <w:lang w:eastAsia="zh-CN"/>
        </w:rPr>
        <w:t>time in DRX (number of instances)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1816"/>
        <w:gridCol w:w="1843"/>
        <w:gridCol w:w="1762"/>
      </w:tblGrid>
      <w:tr w:rsidR="00616E41" w:rsidTr="00616E41">
        <w:trPr>
          <w:jc w:val="center"/>
        </w:trPr>
        <w:tc>
          <w:tcPr>
            <w:tcW w:w="6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Enhanced coverage (-15dB ≤ SINR &lt; -6dB)</w:t>
            </w:r>
          </w:p>
        </w:tc>
      </w:tr>
      <w:tr w:rsidR="00616E41" w:rsidTr="00616E41">
        <w:trPr>
          <w:jc w:val="center"/>
        </w:trPr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bookmarkStart w:id="2" w:name="OLE_LINK117"/>
            <w:bookmarkStart w:id="3" w:name="OLE_LINK118"/>
            <w:r>
              <w:rPr>
                <w:rFonts w:eastAsia="SimSun"/>
                <w:lang w:eastAsia="zh-CN"/>
              </w:rPr>
              <w:t xml:space="preserve">DRX </w:t>
            </w:r>
            <w:bookmarkStart w:id="4" w:name="OLE_LINK223"/>
            <w:bookmarkStart w:id="5" w:name="OLE_LINK224"/>
            <w:r>
              <w:rPr>
                <w:rFonts w:eastAsia="SimSun"/>
                <w:lang w:eastAsia="zh-CN"/>
              </w:rPr>
              <w:t xml:space="preserve">cycle </w:t>
            </w:r>
            <w:bookmarkEnd w:id="4"/>
            <w:bookmarkEnd w:id="5"/>
            <w:r>
              <w:rPr>
                <w:rFonts w:eastAsia="SimSun"/>
                <w:lang w:eastAsia="zh-CN"/>
              </w:rPr>
              <w:t>length (s)</w:t>
            </w:r>
            <w:bookmarkEnd w:id="2"/>
            <w:bookmarkEnd w:id="3"/>
          </w:p>
        </w:tc>
        <w:tc>
          <w:tcPr>
            <w:tcW w:w="5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E41" w:rsidRDefault="00616E41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  <w:vertAlign w:val="subscript"/>
                <w:lang w:eastAsia="zh-CN"/>
              </w:rPr>
              <w:t>detect</w:t>
            </w:r>
            <w:proofErr w:type="spellEnd"/>
            <w:r>
              <w:rPr>
                <w:rFonts w:eastAsia="SimSun"/>
                <w:lang w:eastAsia="zh-CN"/>
              </w:rPr>
              <w:t>[s] (Number of DRX cycles)</w:t>
            </w:r>
          </w:p>
        </w:tc>
      </w:tr>
      <w:tr w:rsidR="00616E41" w:rsidTr="00616E4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pacing w:after="0"/>
              <w:rPr>
                <w:rFonts w:eastAsia="SimSun"/>
                <w:lang w:eastAsia="zh-CN"/>
              </w:rPr>
            </w:pPr>
            <w:bookmarkStart w:id="6" w:name="_Hlk453770499" w:colFirst="1" w:colLast="3"/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Company 1</w:t>
            </w:r>
          </w:p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bookmarkStart w:id="7" w:name="OLE_LINK22"/>
            <w:bookmarkStart w:id="8" w:name="OLE_LINK23"/>
            <w:r>
              <w:rPr>
                <w:rFonts w:eastAsia="SimSun"/>
                <w:lang w:eastAsia="zh-CN"/>
              </w:rPr>
              <w:t>R4-</w:t>
            </w:r>
            <w:r>
              <w:rPr>
                <w:rFonts w:eastAsia="SimSun"/>
                <w:lang w:val="en-US" w:eastAsia="zh-CN"/>
              </w:rPr>
              <w:t>164550</w:t>
            </w:r>
            <w:bookmarkEnd w:id="7"/>
            <w:bookmarkEnd w:id="8"/>
            <w:r>
              <w:rPr>
                <w:rFonts w:eastAsia="SimSun"/>
                <w:lang w:eastAsia="zh-CN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Company 2</w:t>
            </w:r>
          </w:p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[R4-164150]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Company 3</w:t>
            </w:r>
          </w:p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t>[R4-79AH-0115]</w:t>
            </w:r>
          </w:p>
        </w:tc>
      </w:tr>
      <w:tr w:rsidR="00616E41" w:rsidTr="00616E41">
        <w:trPr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pacing w:before="60" w:after="60"/>
              <w:jc w:val="center"/>
              <w:rPr>
                <w:rFonts w:eastAsia="SimSun"/>
                <w:lang w:eastAsia="zh-CN"/>
              </w:rPr>
            </w:pPr>
            <w:bookmarkStart w:id="9" w:name="_Hlk453770308"/>
            <w:bookmarkEnd w:id="6"/>
            <w:r>
              <w:rPr>
                <w:rFonts w:eastAsia="SimSun"/>
                <w:lang w:eastAsia="zh-CN"/>
              </w:rPr>
              <w:t>1.28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bookmarkStart w:id="10" w:name="OLE_LINK121"/>
            <w:bookmarkStart w:id="11" w:name="OLE_LINK122"/>
            <w:bookmarkStart w:id="12" w:name="OLE_LINK128"/>
            <w:r>
              <w:rPr>
                <w:rFonts w:eastAsia="SimSun"/>
                <w:lang w:eastAsia="zh-CN"/>
              </w:rPr>
              <w:t>[532](415)</w:t>
            </w:r>
            <w:bookmarkEnd w:id="10"/>
            <w:bookmarkEnd w:id="11"/>
            <w:bookmarkEnd w:id="12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bookmarkStart w:id="13" w:name="OLE_LINK129"/>
            <w:bookmarkStart w:id="14" w:name="OLE_LINK130"/>
            <w:bookmarkStart w:id="15" w:name="OLE_LINK131"/>
            <w:r>
              <w:rPr>
                <w:rFonts w:eastAsia="SimSun"/>
                <w:lang w:eastAsia="zh-CN"/>
              </w:rPr>
              <w:t>[</w:t>
            </w:r>
            <w:bookmarkStart w:id="16" w:name="OLE_LINK193"/>
            <w:bookmarkStart w:id="17" w:name="OLE_LINK194"/>
            <w:bookmarkStart w:id="18" w:name="OLE_LINK197"/>
            <w:bookmarkStart w:id="19" w:name="OLE_LINK198"/>
            <w:bookmarkStart w:id="20" w:name="OLE_LINK199"/>
            <w:r>
              <w:rPr>
                <w:rFonts w:eastAsia="SimSun"/>
                <w:lang w:eastAsia="zh-CN"/>
              </w:rPr>
              <w:t>58.88</w:t>
            </w:r>
            <w:bookmarkEnd w:id="16"/>
            <w:bookmarkEnd w:id="17"/>
            <w:bookmarkEnd w:id="18"/>
            <w:bookmarkEnd w:id="19"/>
            <w:bookmarkEnd w:id="20"/>
            <w:r>
              <w:rPr>
                <w:rFonts w:eastAsia="SimSun"/>
                <w:lang w:eastAsia="zh-CN"/>
              </w:rPr>
              <w:t>](46)</w:t>
            </w:r>
            <w:bookmarkEnd w:id="13"/>
            <w:bookmarkEnd w:id="14"/>
            <w:bookmarkEnd w:id="15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bookmarkStart w:id="21" w:name="OLE_LINK200"/>
            <w:bookmarkStart w:id="22" w:name="OLE_LINK201"/>
            <w:bookmarkStart w:id="23" w:name="OLE_LINK202"/>
            <w:r>
              <w:rPr>
                <w:rFonts w:eastAsia="SimSun"/>
                <w:lang w:eastAsia="zh-CN"/>
              </w:rPr>
              <w:t>[537.6</w:t>
            </w:r>
            <w:bookmarkEnd w:id="21"/>
            <w:bookmarkEnd w:id="22"/>
            <w:bookmarkEnd w:id="23"/>
            <w:r>
              <w:rPr>
                <w:rFonts w:eastAsia="SimSun"/>
                <w:lang w:eastAsia="zh-CN"/>
              </w:rPr>
              <w:t>](420)</w:t>
            </w:r>
          </w:p>
        </w:tc>
      </w:tr>
      <w:tr w:rsidR="00616E41" w:rsidTr="00616E41">
        <w:trPr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pacing w:before="60" w:after="6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2.56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[532.48](208)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[58.88](23)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[537.6](</w:t>
            </w:r>
            <w:bookmarkStart w:id="24" w:name="OLE_LINK191"/>
            <w:bookmarkStart w:id="25" w:name="OLE_LINK192"/>
            <w:r>
              <w:rPr>
                <w:rFonts w:eastAsia="SimSun"/>
                <w:lang w:eastAsia="zh-CN"/>
              </w:rPr>
              <w:t>210</w:t>
            </w:r>
            <w:bookmarkEnd w:id="24"/>
            <w:bookmarkEnd w:id="25"/>
            <w:r>
              <w:rPr>
                <w:rFonts w:eastAsia="SimSun"/>
                <w:lang w:eastAsia="zh-CN"/>
              </w:rPr>
              <w:t>)</w:t>
            </w:r>
          </w:p>
        </w:tc>
      </w:tr>
      <w:tr w:rsidR="00616E41" w:rsidTr="00616E41">
        <w:trPr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pacing w:before="60" w:after="6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5.12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bookmarkStart w:id="26" w:name="OLE_LINK123"/>
            <w:bookmarkStart w:id="27" w:name="OLE_LINK124"/>
            <w:r>
              <w:rPr>
                <w:rFonts w:eastAsia="SimSun"/>
                <w:lang w:eastAsia="zh-CN"/>
              </w:rPr>
              <w:t>[1064.96</w:t>
            </w:r>
            <w:bookmarkEnd w:id="26"/>
            <w:bookmarkEnd w:id="27"/>
            <w:r>
              <w:rPr>
                <w:rFonts w:eastAsia="SimSun"/>
                <w:lang w:eastAsia="zh-CN"/>
              </w:rPr>
              <w:t>](208)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[117.76](23)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bookmarkStart w:id="28" w:name="OLE_LINK203"/>
            <w:bookmarkStart w:id="29" w:name="OLE_LINK204"/>
            <w:bookmarkStart w:id="30" w:name="OLE_LINK205"/>
            <w:r>
              <w:rPr>
                <w:rFonts w:eastAsia="SimSun"/>
                <w:lang w:eastAsia="zh-CN"/>
              </w:rPr>
              <w:t>[1075.2</w:t>
            </w:r>
            <w:bookmarkEnd w:id="28"/>
            <w:bookmarkEnd w:id="29"/>
            <w:bookmarkEnd w:id="30"/>
            <w:r>
              <w:rPr>
                <w:rFonts w:eastAsia="SimSun"/>
                <w:lang w:eastAsia="zh-CN"/>
              </w:rPr>
              <w:t>]( 210)</w:t>
            </w:r>
          </w:p>
        </w:tc>
      </w:tr>
      <w:tr w:rsidR="00616E41" w:rsidTr="00616E41">
        <w:trPr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pacing w:before="60" w:after="6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10.24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[1064.96](104)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[122.88](12)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[1075.2](105)</w:t>
            </w:r>
          </w:p>
        </w:tc>
        <w:bookmarkEnd w:id="9"/>
      </w:tr>
      <w:tr w:rsidR="00616E41" w:rsidTr="00616E41">
        <w:trPr>
          <w:jc w:val="center"/>
        </w:trPr>
        <w:tc>
          <w:tcPr>
            <w:tcW w:w="6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Normal coverage (SINR ≥ -6dB)</w:t>
            </w:r>
          </w:p>
        </w:tc>
      </w:tr>
      <w:tr w:rsidR="00616E41" w:rsidTr="00616E41">
        <w:trPr>
          <w:jc w:val="center"/>
        </w:trPr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DRX cycle length (s)</w:t>
            </w:r>
          </w:p>
        </w:tc>
        <w:tc>
          <w:tcPr>
            <w:tcW w:w="5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E41" w:rsidRDefault="00616E41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  <w:vertAlign w:val="subscript"/>
                <w:lang w:eastAsia="zh-CN"/>
              </w:rPr>
              <w:t>detect</w:t>
            </w:r>
            <w:proofErr w:type="spellEnd"/>
            <w:r>
              <w:rPr>
                <w:rFonts w:eastAsia="SimSun"/>
                <w:lang w:eastAsia="zh-CN"/>
              </w:rPr>
              <w:t>[s] (Number of DRX cycles)</w:t>
            </w:r>
          </w:p>
        </w:tc>
      </w:tr>
      <w:tr w:rsidR="00616E41" w:rsidTr="00616E4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Company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Company 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Company 3</w:t>
            </w:r>
          </w:p>
        </w:tc>
      </w:tr>
      <w:tr w:rsidR="00616E41" w:rsidTr="00616E41">
        <w:trPr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pacing w:before="60" w:after="60"/>
              <w:jc w:val="center"/>
              <w:rPr>
                <w:rFonts w:eastAsia="SimSun"/>
                <w:lang w:eastAsia="zh-CN"/>
              </w:rPr>
            </w:pPr>
            <w:bookmarkStart w:id="31" w:name="_Hlk454180276"/>
            <w:r>
              <w:rPr>
                <w:rFonts w:eastAsia="SimSun"/>
                <w:lang w:eastAsia="zh-CN"/>
              </w:rPr>
              <w:t>1.28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[51.2](40)]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bookmarkStart w:id="32" w:name="OLE_LINK206"/>
            <w:bookmarkStart w:id="33" w:name="OLE_LINK207"/>
            <w:bookmarkStart w:id="34" w:name="OLE_LINK208"/>
            <w:bookmarkStart w:id="35" w:name="OLE_LINK209"/>
            <w:r>
              <w:rPr>
                <w:rFonts w:eastAsia="SimSun"/>
                <w:lang w:eastAsia="zh-CN"/>
              </w:rPr>
              <w:t>10.24</w:t>
            </w:r>
            <w:bookmarkEnd w:id="32"/>
            <w:bookmarkEnd w:id="33"/>
            <w:bookmarkEnd w:id="34"/>
            <w:bookmarkEnd w:id="35"/>
            <w:r>
              <w:rPr>
                <w:rFonts w:eastAsia="SimSun"/>
                <w:lang w:eastAsia="zh-CN"/>
              </w:rPr>
              <w:t>](8)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[20.48](16)</w:t>
            </w:r>
          </w:p>
        </w:tc>
      </w:tr>
      <w:tr w:rsidR="00616E41" w:rsidTr="00616E41">
        <w:trPr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pacing w:before="60" w:after="6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2.56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[51.2](20)]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[10.24](4)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[20.48](8)</w:t>
            </w:r>
          </w:p>
        </w:tc>
      </w:tr>
      <w:tr w:rsidR="00616E41" w:rsidTr="00616E41">
        <w:trPr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pacing w:before="60" w:after="6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5.12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[102.4](20)]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bookmarkStart w:id="36" w:name="OLE_LINK210"/>
            <w:bookmarkStart w:id="37" w:name="OLE_LINK211"/>
            <w:bookmarkStart w:id="38" w:name="OLE_LINK212"/>
            <w:r>
              <w:rPr>
                <w:rFonts w:eastAsia="SimSun"/>
                <w:lang w:eastAsia="zh-CN"/>
              </w:rPr>
              <w:t>20.48</w:t>
            </w:r>
            <w:bookmarkEnd w:id="36"/>
            <w:bookmarkEnd w:id="37"/>
            <w:bookmarkEnd w:id="38"/>
            <w:r>
              <w:rPr>
                <w:rFonts w:eastAsia="SimSun"/>
                <w:lang w:eastAsia="zh-CN"/>
              </w:rPr>
              <w:t>](4)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bookmarkStart w:id="39" w:name="OLE_LINK213"/>
            <w:bookmarkStart w:id="40" w:name="OLE_LINK214"/>
            <w:r>
              <w:rPr>
                <w:rFonts w:eastAsia="SimSun"/>
                <w:lang w:eastAsia="zh-CN"/>
              </w:rPr>
              <w:t>[40.96</w:t>
            </w:r>
            <w:bookmarkEnd w:id="39"/>
            <w:bookmarkEnd w:id="40"/>
            <w:r>
              <w:rPr>
                <w:rFonts w:eastAsia="SimSun"/>
                <w:lang w:eastAsia="zh-CN"/>
              </w:rPr>
              <w:t>](8)</w:t>
            </w:r>
          </w:p>
        </w:tc>
      </w:tr>
      <w:tr w:rsidR="00616E41" w:rsidTr="00616E41">
        <w:trPr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pacing w:before="60" w:after="6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10.24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bookmarkStart w:id="41" w:name="OLE_LINK125"/>
            <w:bookmarkStart w:id="42" w:name="OLE_LINK126"/>
            <w:bookmarkStart w:id="43" w:name="OLE_LINK127"/>
            <w:r>
              <w:rPr>
                <w:rFonts w:eastAsia="SimSun"/>
                <w:lang w:eastAsia="zh-CN"/>
              </w:rPr>
              <w:t>102.4</w:t>
            </w:r>
            <w:bookmarkEnd w:id="41"/>
            <w:bookmarkEnd w:id="42"/>
            <w:bookmarkEnd w:id="43"/>
            <w:r>
              <w:rPr>
                <w:rFonts w:eastAsia="SimSun"/>
                <w:lang w:eastAsia="zh-CN"/>
              </w:rPr>
              <w:t>](10)]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[20.48](2)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1" w:rsidRDefault="00616E41">
            <w:pPr>
              <w:snapToGrid w:val="0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[40.96](4)</w:t>
            </w:r>
          </w:p>
        </w:tc>
        <w:bookmarkEnd w:id="31"/>
      </w:tr>
    </w:tbl>
    <w:p w:rsidR="00616E41" w:rsidRDefault="00616E41" w:rsidP="00444316">
      <w:pPr>
        <w:tabs>
          <w:tab w:val="num" w:pos="720"/>
        </w:tabs>
        <w:rPr>
          <w:rFonts w:cs="v4.2.0"/>
          <w:lang w:val="fi-FI"/>
        </w:rPr>
      </w:pPr>
    </w:p>
    <w:p w:rsidR="00130484" w:rsidRPr="00444316" w:rsidRDefault="00130484" w:rsidP="00444316">
      <w:pPr>
        <w:tabs>
          <w:tab w:val="num" w:pos="720"/>
        </w:tabs>
        <w:rPr>
          <w:rFonts w:cs="v4.2.0"/>
          <w:lang w:val="en-US"/>
        </w:rPr>
      </w:pPr>
      <w:r>
        <w:rPr>
          <w:rFonts w:cs="v4.2.0"/>
          <w:lang w:val="fi-FI"/>
        </w:rPr>
        <w:t xml:space="preserve">The intent of this paper is to </w:t>
      </w:r>
      <w:r w:rsidR="004D345B">
        <w:rPr>
          <w:rFonts w:cs="v4.2.0"/>
          <w:lang w:val="fi-FI"/>
        </w:rPr>
        <w:t xml:space="preserve">present a proposal to set the requirements </w:t>
      </w:r>
      <w:r w:rsidR="00620924">
        <w:rPr>
          <w:rFonts w:cs="v4.2.0"/>
          <w:lang w:val="fi-FI"/>
        </w:rPr>
        <w:t>to help</w:t>
      </w:r>
      <w:r>
        <w:rPr>
          <w:rFonts w:cs="v4.2.0"/>
          <w:lang w:val="fi-FI"/>
        </w:rPr>
        <w:t xml:space="preserve"> </w:t>
      </w:r>
      <w:r w:rsidR="00380F4E">
        <w:rPr>
          <w:rFonts w:cs="v4.2.0"/>
          <w:lang w:val="fi-FI"/>
        </w:rPr>
        <w:t xml:space="preserve">with </w:t>
      </w:r>
      <w:r>
        <w:rPr>
          <w:rFonts w:cs="v4.2.0"/>
          <w:lang w:val="fi-FI"/>
        </w:rPr>
        <w:t>finalizing the requirements</w:t>
      </w:r>
      <w:r w:rsidR="006319B9">
        <w:rPr>
          <w:rFonts w:cs="v4.2.0"/>
          <w:lang w:val="fi-FI"/>
        </w:rPr>
        <w:t>.</w:t>
      </w:r>
    </w:p>
    <w:p w:rsidR="00127BEA" w:rsidRDefault="007179AF" w:rsidP="007179AF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ab/>
      </w:r>
      <w:r w:rsidR="00DD5533">
        <w:rPr>
          <w:lang w:val="en-US" w:eastAsia="ko-KR"/>
        </w:rPr>
        <w:t>NB-</w:t>
      </w:r>
      <w:proofErr w:type="spellStart"/>
      <w:r w:rsidR="00DD5533">
        <w:rPr>
          <w:lang w:val="en-US" w:eastAsia="ko-KR"/>
        </w:rPr>
        <w:t>IoT</w:t>
      </w:r>
      <w:proofErr w:type="spellEnd"/>
      <w:r w:rsidR="00DD5533">
        <w:rPr>
          <w:lang w:val="en-US" w:eastAsia="ko-KR"/>
        </w:rPr>
        <w:t xml:space="preserve"> Cell Identification</w:t>
      </w:r>
      <w:r w:rsidR="00CB4DC0">
        <w:rPr>
          <w:lang w:val="en-US" w:eastAsia="ko-KR"/>
        </w:rPr>
        <w:t xml:space="preserve"> Simulation Results</w:t>
      </w:r>
    </w:p>
    <w:p w:rsidR="00791477" w:rsidRPr="00791477" w:rsidRDefault="00616E41" w:rsidP="00791477">
      <w:pPr>
        <w:rPr>
          <w:lang w:val="en-US" w:eastAsia="ko-KR"/>
        </w:rPr>
      </w:pPr>
      <w:r>
        <w:rPr>
          <w:lang w:val="en-US" w:eastAsia="ko-KR"/>
        </w:rPr>
        <w:t xml:space="preserve">Cell identification </w:t>
      </w:r>
      <w:r w:rsidR="00791477">
        <w:rPr>
          <w:lang w:val="en-US" w:eastAsia="ko-KR"/>
        </w:rPr>
        <w:t xml:space="preserve">simulation results </w:t>
      </w:r>
      <w:r w:rsidR="00A16DC3">
        <w:rPr>
          <w:lang w:val="en-US" w:eastAsia="ko-KR"/>
        </w:rPr>
        <w:t>took into account the number of NPSS instances</w:t>
      </w:r>
      <w:r w:rsidR="004E53AA">
        <w:rPr>
          <w:lang w:val="en-US" w:eastAsia="ko-KR"/>
        </w:rPr>
        <w:t xml:space="preserve"> (10ms periodicity)</w:t>
      </w:r>
      <w:r w:rsidR="00A16DC3">
        <w:rPr>
          <w:lang w:val="en-US" w:eastAsia="ko-KR"/>
        </w:rPr>
        <w:t xml:space="preserve"> and NSSS instances</w:t>
      </w:r>
      <w:r w:rsidR="004E53AA">
        <w:rPr>
          <w:lang w:val="en-US" w:eastAsia="ko-KR"/>
        </w:rPr>
        <w:t>(20ms periodicity)</w:t>
      </w:r>
      <w:r w:rsidR="00A16DC3">
        <w:rPr>
          <w:lang w:val="en-US" w:eastAsia="ko-KR"/>
        </w:rPr>
        <w:t xml:space="preserve"> that can be accumulated coherently per DRX cycle and across DRX cycles when time drift is </w:t>
      </w:r>
      <w:r w:rsidR="004E53AA">
        <w:rPr>
          <w:lang w:val="en-US" w:eastAsia="ko-KR"/>
        </w:rPr>
        <w:t>small</w:t>
      </w:r>
      <w:r w:rsidR="00A16DC3">
        <w:rPr>
          <w:lang w:val="en-US" w:eastAsia="ko-KR"/>
        </w:rPr>
        <w:t xml:space="preserve">, certain timing drift based on the frequency offset and sampling frequency assumptions, </w:t>
      </w:r>
      <w:r w:rsidR="00E678F5">
        <w:rPr>
          <w:lang w:val="en-US" w:eastAsia="ko-KR"/>
        </w:rPr>
        <w:t xml:space="preserve">and </w:t>
      </w:r>
      <w:r w:rsidR="00584CFF">
        <w:rPr>
          <w:lang w:val="en-US" w:eastAsia="ko-KR"/>
        </w:rPr>
        <w:t>power saving</w:t>
      </w:r>
      <w:r w:rsidR="00791477">
        <w:rPr>
          <w:lang w:val="en-US" w:eastAsia="ko-KR"/>
        </w:rPr>
        <w:t xml:space="preserve"> considerations</w:t>
      </w:r>
      <w:r w:rsidR="00A16DC3">
        <w:rPr>
          <w:lang w:val="en-US" w:eastAsia="ko-KR"/>
        </w:rPr>
        <w:t xml:space="preserve"> like using ‘k’ out of every ‘n’ DRX cycles for cell detection to ensure battery life requirement is met</w:t>
      </w:r>
      <w:r w:rsidR="004D345B">
        <w:rPr>
          <w:lang w:val="en-US" w:eastAsia="ko-KR"/>
        </w:rPr>
        <w:t xml:space="preserve">, we propose the following as requirements for </w:t>
      </w:r>
      <w:proofErr w:type="spellStart"/>
      <w:r w:rsidR="004D345B" w:rsidRPr="004D345B">
        <w:rPr>
          <w:lang w:eastAsia="ko-KR"/>
        </w:rPr>
        <w:t>T</w:t>
      </w:r>
      <w:r w:rsidR="004D345B" w:rsidRPr="004D345B">
        <w:rPr>
          <w:vertAlign w:val="subscript"/>
          <w:lang w:eastAsia="ko-KR"/>
        </w:rPr>
        <w:t>detect</w:t>
      </w:r>
      <w:proofErr w:type="spellEnd"/>
      <w:r w:rsidR="004D345B" w:rsidRPr="004D345B">
        <w:rPr>
          <w:lang w:val="en-US" w:eastAsia="ko-KR"/>
        </w:rPr>
        <w:t xml:space="preserve"> </w:t>
      </w:r>
      <w:r w:rsidR="004D345B">
        <w:rPr>
          <w:lang w:val="en-US" w:eastAsia="ko-KR"/>
        </w:rPr>
        <w:t>cell detection time.</w:t>
      </w:r>
    </w:p>
    <w:tbl>
      <w:tblPr>
        <w:tblW w:w="58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3690"/>
      </w:tblGrid>
      <w:tr w:rsidR="000A10E6" w:rsidRPr="000A10E6" w:rsidTr="000A10E6">
        <w:trPr>
          <w:trHeight w:val="189"/>
          <w:jc w:val="center"/>
        </w:trPr>
        <w:tc>
          <w:tcPr>
            <w:tcW w:w="5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:rsidR="000A10E6" w:rsidRPr="000A10E6" w:rsidRDefault="000A10E6" w:rsidP="000A10E6">
            <w:pPr>
              <w:jc w:val="center"/>
              <w:rPr>
                <w:b/>
                <w:lang w:val="en-US" w:eastAsia="ko-KR"/>
              </w:rPr>
            </w:pPr>
            <w:r w:rsidRPr="000A10E6">
              <w:rPr>
                <w:b/>
                <w:lang w:eastAsia="ko-KR"/>
              </w:rPr>
              <w:t>Enhanced coverage (-15dB ≤ SINR &lt; -6dB)</w:t>
            </w:r>
          </w:p>
        </w:tc>
      </w:tr>
      <w:tr w:rsidR="000A10E6" w:rsidRPr="000A10E6" w:rsidTr="000A10E6">
        <w:trPr>
          <w:trHeight w:val="4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:rsidR="000A10E6" w:rsidRPr="000A10E6" w:rsidRDefault="000A10E6" w:rsidP="000A10E6">
            <w:pPr>
              <w:jc w:val="center"/>
              <w:rPr>
                <w:b/>
                <w:lang w:val="en-US" w:eastAsia="ko-KR"/>
              </w:rPr>
            </w:pPr>
            <w:r w:rsidRPr="000A10E6">
              <w:rPr>
                <w:b/>
                <w:lang w:eastAsia="ko-KR"/>
              </w:rPr>
              <w:t>DRX cycle length (s)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:rsidR="000A10E6" w:rsidRPr="000A10E6" w:rsidRDefault="000A10E6" w:rsidP="000A10E6">
            <w:pPr>
              <w:jc w:val="center"/>
              <w:rPr>
                <w:b/>
                <w:lang w:val="en-US" w:eastAsia="ko-KR"/>
              </w:rPr>
            </w:pPr>
            <w:proofErr w:type="spellStart"/>
            <w:r w:rsidRPr="000A10E6">
              <w:rPr>
                <w:b/>
                <w:lang w:eastAsia="ko-KR"/>
              </w:rPr>
              <w:t>T</w:t>
            </w:r>
            <w:r w:rsidRPr="000A10E6">
              <w:rPr>
                <w:b/>
                <w:vertAlign w:val="subscript"/>
                <w:lang w:eastAsia="ko-KR"/>
              </w:rPr>
              <w:t>detect</w:t>
            </w:r>
            <w:proofErr w:type="spellEnd"/>
            <w:r w:rsidRPr="000A10E6">
              <w:rPr>
                <w:b/>
                <w:lang w:eastAsia="ko-KR"/>
              </w:rPr>
              <w:t>[s] (Number of DRX cycles)</w:t>
            </w:r>
          </w:p>
        </w:tc>
      </w:tr>
      <w:tr w:rsidR="00791477" w:rsidRPr="000A10E6" w:rsidTr="000A10E6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791477" w:rsidRPr="000A10E6" w:rsidRDefault="00791477" w:rsidP="00791477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1.28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791477" w:rsidRPr="00791477" w:rsidRDefault="005571CA" w:rsidP="0079147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[</w:t>
            </w:r>
            <w:r w:rsidR="00791477" w:rsidRPr="00791477">
              <w:rPr>
                <w:lang w:eastAsia="ko-KR"/>
              </w:rPr>
              <w:t>537.6](420)</w:t>
            </w:r>
          </w:p>
        </w:tc>
      </w:tr>
      <w:tr w:rsidR="00791477" w:rsidRPr="000A10E6" w:rsidTr="000A10E6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791477" w:rsidRPr="000A10E6" w:rsidRDefault="00791477" w:rsidP="00791477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lastRenderedPageBreak/>
              <w:t>2.56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791477" w:rsidRPr="00791477" w:rsidRDefault="00791477" w:rsidP="00791477">
            <w:pPr>
              <w:jc w:val="center"/>
              <w:rPr>
                <w:lang w:eastAsia="ko-KR"/>
              </w:rPr>
            </w:pPr>
            <w:r w:rsidRPr="00791477">
              <w:rPr>
                <w:lang w:eastAsia="ko-KR"/>
              </w:rPr>
              <w:t>[537.6](210)</w:t>
            </w:r>
          </w:p>
        </w:tc>
      </w:tr>
      <w:tr w:rsidR="00791477" w:rsidRPr="000A10E6" w:rsidTr="000A10E6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791477" w:rsidRPr="000A10E6" w:rsidRDefault="00791477" w:rsidP="00791477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5.12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791477" w:rsidRPr="00791477" w:rsidRDefault="00791477" w:rsidP="00791477">
            <w:pPr>
              <w:jc w:val="center"/>
              <w:rPr>
                <w:lang w:eastAsia="ko-KR"/>
              </w:rPr>
            </w:pPr>
            <w:r w:rsidRPr="00791477">
              <w:rPr>
                <w:lang w:eastAsia="ko-KR"/>
              </w:rPr>
              <w:t>[1075.2]( 210)</w:t>
            </w:r>
          </w:p>
        </w:tc>
      </w:tr>
      <w:tr w:rsidR="00791477" w:rsidRPr="000A10E6" w:rsidTr="000A10E6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791477" w:rsidRPr="000A10E6" w:rsidRDefault="00791477" w:rsidP="00791477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10.24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791477" w:rsidRPr="00791477" w:rsidRDefault="00791477" w:rsidP="00D61037">
            <w:pPr>
              <w:jc w:val="center"/>
              <w:rPr>
                <w:lang w:eastAsia="ko-KR"/>
              </w:rPr>
            </w:pPr>
            <w:r w:rsidRPr="00791477">
              <w:rPr>
                <w:lang w:eastAsia="ko-KR"/>
              </w:rPr>
              <w:t>[</w:t>
            </w:r>
            <w:r w:rsidR="00D61037">
              <w:rPr>
                <w:lang w:eastAsia="ko-KR"/>
              </w:rPr>
              <w:t>2150.4</w:t>
            </w:r>
            <w:r w:rsidRPr="00791477">
              <w:rPr>
                <w:lang w:eastAsia="ko-KR"/>
              </w:rPr>
              <w:t>](</w:t>
            </w:r>
            <w:r w:rsidR="00D61037">
              <w:rPr>
                <w:lang w:eastAsia="ko-KR"/>
              </w:rPr>
              <w:t>210</w:t>
            </w:r>
            <w:r w:rsidRPr="00791477">
              <w:rPr>
                <w:lang w:eastAsia="ko-KR"/>
              </w:rPr>
              <w:t>)</w:t>
            </w:r>
          </w:p>
        </w:tc>
      </w:tr>
      <w:tr w:rsidR="000A10E6" w:rsidRPr="000A10E6" w:rsidTr="000A10E6">
        <w:trPr>
          <w:trHeight w:val="189"/>
          <w:jc w:val="center"/>
        </w:trPr>
        <w:tc>
          <w:tcPr>
            <w:tcW w:w="5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:rsidR="000A10E6" w:rsidRPr="000A10E6" w:rsidRDefault="000A10E6" w:rsidP="000A10E6">
            <w:pPr>
              <w:jc w:val="center"/>
              <w:rPr>
                <w:b/>
                <w:lang w:val="en-US" w:eastAsia="ko-KR"/>
              </w:rPr>
            </w:pPr>
            <w:r w:rsidRPr="000A10E6">
              <w:rPr>
                <w:b/>
                <w:lang w:eastAsia="ko-KR"/>
              </w:rPr>
              <w:t>Normal coverage (SINR ≥ -6dB)</w:t>
            </w:r>
          </w:p>
        </w:tc>
      </w:tr>
      <w:tr w:rsidR="000A10E6" w:rsidRPr="000A10E6" w:rsidTr="000A10E6">
        <w:trPr>
          <w:trHeight w:val="444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:rsidR="000A10E6" w:rsidRPr="000A10E6" w:rsidRDefault="000A10E6" w:rsidP="000A10E6">
            <w:pPr>
              <w:jc w:val="center"/>
              <w:rPr>
                <w:b/>
                <w:lang w:val="en-US" w:eastAsia="ko-KR"/>
              </w:rPr>
            </w:pPr>
            <w:r w:rsidRPr="000A10E6">
              <w:rPr>
                <w:b/>
                <w:lang w:eastAsia="ko-KR"/>
              </w:rPr>
              <w:t>DRX cycle length (s)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:rsidR="000A10E6" w:rsidRPr="000A10E6" w:rsidRDefault="000A10E6" w:rsidP="000A10E6">
            <w:pPr>
              <w:jc w:val="center"/>
              <w:rPr>
                <w:b/>
                <w:lang w:val="en-US" w:eastAsia="ko-KR"/>
              </w:rPr>
            </w:pPr>
            <w:proofErr w:type="spellStart"/>
            <w:r w:rsidRPr="000A10E6">
              <w:rPr>
                <w:b/>
                <w:lang w:eastAsia="ko-KR"/>
              </w:rPr>
              <w:t>T</w:t>
            </w:r>
            <w:r w:rsidRPr="000A10E6">
              <w:rPr>
                <w:b/>
                <w:vertAlign w:val="subscript"/>
                <w:lang w:eastAsia="ko-KR"/>
              </w:rPr>
              <w:t>detect</w:t>
            </w:r>
            <w:proofErr w:type="spellEnd"/>
            <w:r w:rsidRPr="000A10E6">
              <w:rPr>
                <w:b/>
                <w:lang w:eastAsia="ko-KR"/>
              </w:rPr>
              <w:t>[s] (Number of DRX cycles)</w:t>
            </w:r>
          </w:p>
        </w:tc>
      </w:tr>
      <w:tr w:rsidR="00791477" w:rsidRPr="000A10E6" w:rsidTr="000A10E6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791477" w:rsidRPr="000A10E6" w:rsidRDefault="00791477" w:rsidP="00791477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1.28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791477" w:rsidRPr="00791477" w:rsidRDefault="00791477" w:rsidP="00791477">
            <w:pPr>
              <w:jc w:val="center"/>
              <w:rPr>
                <w:lang w:eastAsia="ko-KR"/>
              </w:rPr>
            </w:pPr>
            <w:r w:rsidRPr="00791477">
              <w:rPr>
                <w:lang w:eastAsia="ko-KR"/>
              </w:rPr>
              <w:t>[20.48](16)</w:t>
            </w:r>
          </w:p>
        </w:tc>
      </w:tr>
      <w:tr w:rsidR="00791477" w:rsidRPr="000A10E6" w:rsidTr="000A10E6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791477" w:rsidRPr="000A10E6" w:rsidRDefault="00791477" w:rsidP="00791477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2.56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791477" w:rsidRPr="00791477" w:rsidRDefault="00791477" w:rsidP="00791477">
            <w:pPr>
              <w:jc w:val="center"/>
              <w:rPr>
                <w:lang w:eastAsia="ko-KR"/>
              </w:rPr>
            </w:pPr>
            <w:r w:rsidRPr="00791477">
              <w:rPr>
                <w:lang w:eastAsia="ko-KR"/>
              </w:rPr>
              <w:t>[20.48](8)</w:t>
            </w:r>
          </w:p>
        </w:tc>
      </w:tr>
      <w:tr w:rsidR="00791477" w:rsidRPr="000A10E6" w:rsidTr="000A10E6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791477" w:rsidRPr="000A10E6" w:rsidRDefault="00791477" w:rsidP="00791477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5.12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791477" w:rsidRPr="00791477" w:rsidRDefault="00791477" w:rsidP="00791477">
            <w:pPr>
              <w:jc w:val="center"/>
              <w:rPr>
                <w:lang w:eastAsia="ko-KR"/>
              </w:rPr>
            </w:pPr>
            <w:r w:rsidRPr="00791477">
              <w:rPr>
                <w:lang w:eastAsia="ko-KR"/>
              </w:rPr>
              <w:t>[40.96](8)</w:t>
            </w:r>
          </w:p>
        </w:tc>
      </w:tr>
      <w:tr w:rsidR="00791477" w:rsidRPr="000A10E6" w:rsidTr="000A10E6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791477" w:rsidRPr="000A10E6" w:rsidRDefault="00791477" w:rsidP="00791477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10.24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791477" w:rsidRPr="00791477" w:rsidRDefault="00D61037" w:rsidP="0079147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[81.92](8</w:t>
            </w:r>
            <w:r w:rsidR="00791477" w:rsidRPr="00791477">
              <w:rPr>
                <w:lang w:eastAsia="ko-KR"/>
              </w:rPr>
              <w:t>)</w:t>
            </w:r>
          </w:p>
        </w:tc>
      </w:tr>
    </w:tbl>
    <w:p w:rsidR="0010161B" w:rsidRDefault="0010161B" w:rsidP="00573A19">
      <w:pPr>
        <w:rPr>
          <w:lang w:val="en-US" w:eastAsia="ko-KR"/>
        </w:rPr>
      </w:pPr>
    </w:p>
    <w:p w:rsidR="0010161B" w:rsidRDefault="0010161B" w:rsidP="00573A19">
      <w:pPr>
        <w:rPr>
          <w:lang w:val="en-US" w:eastAsia="ko-KR"/>
        </w:rPr>
      </w:pPr>
    </w:p>
    <w:p w:rsidR="0008021B" w:rsidRPr="00FA0E26" w:rsidRDefault="00382FCA" w:rsidP="0008021B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08021B">
        <w:rPr>
          <w:lang w:val="en-US" w:eastAsia="ko-KR"/>
        </w:rPr>
        <w:tab/>
        <w:t>Conclusion</w:t>
      </w:r>
    </w:p>
    <w:p w:rsidR="00FA0E26" w:rsidRDefault="004A7DF8" w:rsidP="00913C1D">
      <w:pPr>
        <w:rPr>
          <w:lang w:val="en-US" w:eastAsia="ko-KR"/>
        </w:rPr>
      </w:pPr>
      <w:r>
        <w:rPr>
          <w:lang w:val="en-US" w:eastAsia="ko-KR"/>
        </w:rPr>
        <w:t xml:space="preserve">This paper has </w:t>
      </w:r>
      <w:r w:rsidR="008F75CA">
        <w:rPr>
          <w:lang w:val="en-US" w:eastAsia="ko-KR"/>
        </w:rPr>
        <w:t>presented</w:t>
      </w:r>
      <w:r w:rsidR="005B0153">
        <w:rPr>
          <w:lang w:val="en-US" w:eastAsia="ko-KR"/>
        </w:rPr>
        <w:t xml:space="preserve"> </w:t>
      </w:r>
      <w:r w:rsidR="008B4C8A">
        <w:rPr>
          <w:lang w:val="en-US" w:eastAsia="ko-KR"/>
        </w:rPr>
        <w:t xml:space="preserve">the following </w:t>
      </w:r>
      <w:r w:rsidR="00380F4E">
        <w:rPr>
          <w:lang w:val="en-US" w:eastAsia="ko-KR"/>
        </w:rPr>
        <w:t>proposal</w:t>
      </w:r>
      <w:r w:rsidR="008F75CA">
        <w:rPr>
          <w:lang w:val="en-US" w:eastAsia="ko-KR"/>
        </w:rPr>
        <w:t xml:space="preserve"> for </w:t>
      </w:r>
      <w:r w:rsidR="008B5DD3">
        <w:rPr>
          <w:lang w:val="en-US" w:eastAsia="ko-KR"/>
        </w:rPr>
        <w:t>c</w:t>
      </w:r>
      <w:r w:rsidR="003365AC">
        <w:rPr>
          <w:lang w:val="en-US" w:eastAsia="ko-KR"/>
        </w:rPr>
        <w:t xml:space="preserve">ell identification </w:t>
      </w:r>
      <w:r w:rsidR="004D345B">
        <w:rPr>
          <w:lang w:val="en-US" w:eastAsia="ko-KR"/>
        </w:rPr>
        <w:t>requirements</w:t>
      </w:r>
      <w:r w:rsidR="00B72CBD">
        <w:rPr>
          <w:lang w:val="en-US" w:eastAsia="ko-KR"/>
        </w:rPr>
        <w:t xml:space="preserve"> in normal coverage mode and extended coverage mode</w:t>
      </w:r>
      <w:r w:rsidR="008F75CA">
        <w:rPr>
          <w:lang w:val="en-US" w:eastAsia="ko-KR"/>
        </w:rPr>
        <w:t>.</w:t>
      </w:r>
    </w:p>
    <w:tbl>
      <w:tblPr>
        <w:tblW w:w="58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3690"/>
      </w:tblGrid>
      <w:tr w:rsidR="008B4C8A" w:rsidRPr="000A10E6" w:rsidTr="007264ED">
        <w:trPr>
          <w:trHeight w:val="189"/>
          <w:jc w:val="center"/>
        </w:trPr>
        <w:tc>
          <w:tcPr>
            <w:tcW w:w="5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:rsidR="008B4C8A" w:rsidRPr="000A10E6" w:rsidRDefault="008B4C8A" w:rsidP="007264ED">
            <w:pPr>
              <w:jc w:val="center"/>
              <w:rPr>
                <w:b/>
                <w:lang w:val="en-US" w:eastAsia="ko-KR"/>
              </w:rPr>
            </w:pPr>
            <w:r w:rsidRPr="000A10E6">
              <w:rPr>
                <w:b/>
                <w:lang w:eastAsia="ko-KR"/>
              </w:rPr>
              <w:t>Enhanced coverage (-15dB ≤ SINR &lt; -6dB)</w:t>
            </w:r>
          </w:p>
        </w:tc>
      </w:tr>
      <w:tr w:rsidR="008B4C8A" w:rsidRPr="000A10E6" w:rsidTr="007264ED">
        <w:trPr>
          <w:trHeight w:val="4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:rsidR="008B4C8A" w:rsidRPr="000A10E6" w:rsidRDefault="008B4C8A" w:rsidP="007264ED">
            <w:pPr>
              <w:jc w:val="center"/>
              <w:rPr>
                <w:b/>
                <w:lang w:val="en-US" w:eastAsia="ko-KR"/>
              </w:rPr>
            </w:pPr>
            <w:r w:rsidRPr="000A10E6">
              <w:rPr>
                <w:b/>
                <w:lang w:eastAsia="ko-KR"/>
              </w:rPr>
              <w:t>DRX cycle length (s)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:rsidR="008B4C8A" w:rsidRPr="000A10E6" w:rsidRDefault="008B4C8A" w:rsidP="007264ED">
            <w:pPr>
              <w:jc w:val="center"/>
              <w:rPr>
                <w:b/>
                <w:lang w:val="en-US" w:eastAsia="ko-KR"/>
              </w:rPr>
            </w:pPr>
            <w:proofErr w:type="spellStart"/>
            <w:r w:rsidRPr="000A10E6">
              <w:rPr>
                <w:b/>
                <w:lang w:eastAsia="ko-KR"/>
              </w:rPr>
              <w:t>T</w:t>
            </w:r>
            <w:r w:rsidRPr="000A10E6">
              <w:rPr>
                <w:b/>
                <w:vertAlign w:val="subscript"/>
                <w:lang w:eastAsia="ko-KR"/>
              </w:rPr>
              <w:t>detect</w:t>
            </w:r>
            <w:proofErr w:type="spellEnd"/>
            <w:r w:rsidRPr="000A10E6">
              <w:rPr>
                <w:b/>
                <w:lang w:eastAsia="ko-KR"/>
              </w:rPr>
              <w:t>[s] (Number of DRX cycles)</w:t>
            </w:r>
          </w:p>
        </w:tc>
      </w:tr>
      <w:tr w:rsidR="008B4C8A" w:rsidRPr="000A10E6" w:rsidTr="007264ED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8B4C8A" w:rsidRPr="000A10E6" w:rsidRDefault="008B4C8A" w:rsidP="007264ED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1.28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8B4C8A" w:rsidRPr="00791477" w:rsidRDefault="008B4C8A" w:rsidP="007264E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[</w:t>
            </w:r>
            <w:r w:rsidRPr="00791477">
              <w:rPr>
                <w:lang w:eastAsia="ko-KR"/>
              </w:rPr>
              <w:t>537.6](420)</w:t>
            </w:r>
          </w:p>
        </w:tc>
      </w:tr>
      <w:tr w:rsidR="008B4C8A" w:rsidRPr="000A10E6" w:rsidTr="007264ED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8B4C8A" w:rsidRPr="000A10E6" w:rsidRDefault="008B4C8A" w:rsidP="007264ED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2.56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8B4C8A" w:rsidRPr="00791477" w:rsidRDefault="008B4C8A" w:rsidP="007264ED">
            <w:pPr>
              <w:jc w:val="center"/>
              <w:rPr>
                <w:lang w:eastAsia="ko-KR"/>
              </w:rPr>
            </w:pPr>
            <w:r w:rsidRPr="00791477">
              <w:rPr>
                <w:lang w:eastAsia="ko-KR"/>
              </w:rPr>
              <w:t>[537.6](210)</w:t>
            </w:r>
          </w:p>
        </w:tc>
      </w:tr>
      <w:tr w:rsidR="008B4C8A" w:rsidRPr="000A10E6" w:rsidTr="007264ED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8B4C8A" w:rsidRPr="000A10E6" w:rsidRDefault="008B4C8A" w:rsidP="007264ED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5.12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8B4C8A" w:rsidRPr="00791477" w:rsidRDefault="008B4C8A" w:rsidP="007264ED">
            <w:pPr>
              <w:jc w:val="center"/>
              <w:rPr>
                <w:lang w:eastAsia="ko-KR"/>
              </w:rPr>
            </w:pPr>
            <w:r w:rsidRPr="00791477">
              <w:rPr>
                <w:lang w:eastAsia="ko-KR"/>
              </w:rPr>
              <w:t>[1075.2]( 210)</w:t>
            </w:r>
          </w:p>
        </w:tc>
      </w:tr>
      <w:tr w:rsidR="008B4C8A" w:rsidRPr="000A10E6" w:rsidTr="007264ED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8B4C8A" w:rsidRPr="000A10E6" w:rsidRDefault="008B4C8A" w:rsidP="007264ED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10.24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8B4C8A" w:rsidRPr="00791477" w:rsidRDefault="008B4C8A" w:rsidP="007264ED">
            <w:pPr>
              <w:jc w:val="center"/>
              <w:rPr>
                <w:lang w:eastAsia="ko-KR"/>
              </w:rPr>
            </w:pPr>
            <w:r w:rsidRPr="00791477">
              <w:rPr>
                <w:lang w:eastAsia="ko-KR"/>
              </w:rPr>
              <w:t>[</w:t>
            </w:r>
            <w:r>
              <w:rPr>
                <w:lang w:eastAsia="ko-KR"/>
              </w:rPr>
              <w:t>2150.4</w:t>
            </w:r>
            <w:r w:rsidRPr="00791477">
              <w:rPr>
                <w:lang w:eastAsia="ko-KR"/>
              </w:rPr>
              <w:t>](</w:t>
            </w:r>
            <w:r>
              <w:rPr>
                <w:lang w:eastAsia="ko-KR"/>
              </w:rPr>
              <w:t>210</w:t>
            </w:r>
            <w:r w:rsidRPr="00791477">
              <w:rPr>
                <w:lang w:eastAsia="ko-KR"/>
              </w:rPr>
              <w:t>)</w:t>
            </w:r>
          </w:p>
        </w:tc>
      </w:tr>
      <w:tr w:rsidR="008B4C8A" w:rsidRPr="000A10E6" w:rsidTr="007264ED">
        <w:trPr>
          <w:trHeight w:val="189"/>
          <w:jc w:val="center"/>
        </w:trPr>
        <w:tc>
          <w:tcPr>
            <w:tcW w:w="5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:rsidR="008B4C8A" w:rsidRPr="000A10E6" w:rsidRDefault="008B4C8A" w:rsidP="007264ED">
            <w:pPr>
              <w:jc w:val="center"/>
              <w:rPr>
                <w:b/>
                <w:lang w:val="en-US" w:eastAsia="ko-KR"/>
              </w:rPr>
            </w:pPr>
            <w:r w:rsidRPr="000A10E6">
              <w:rPr>
                <w:b/>
                <w:lang w:eastAsia="ko-KR"/>
              </w:rPr>
              <w:t>Normal coverage (SINR ≥ -6dB)</w:t>
            </w:r>
          </w:p>
        </w:tc>
      </w:tr>
      <w:tr w:rsidR="008B4C8A" w:rsidRPr="000A10E6" w:rsidTr="007264ED">
        <w:trPr>
          <w:trHeight w:val="444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:rsidR="008B4C8A" w:rsidRPr="000A10E6" w:rsidRDefault="008B4C8A" w:rsidP="007264ED">
            <w:pPr>
              <w:jc w:val="center"/>
              <w:rPr>
                <w:b/>
                <w:lang w:val="en-US" w:eastAsia="ko-KR"/>
              </w:rPr>
            </w:pPr>
            <w:r w:rsidRPr="000A10E6">
              <w:rPr>
                <w:b/>
                <w:lang w:eastAsia="ko-KR"/>
              </w:rPr>
              <w:t>DRX cycle length (s)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:rsidR="008B4C8A" w:rsidRPr="000A10E6" w:rsidRDefault="008B4C8A" w:rsidP="007264ED">
            <w:pPr>
              <w:jc w:val="center"/>
              <w:rPr>
                <w:b/>
                <w:lang w:val="en-US" w:eastAsia="ko-KR"/>
              </w:rPr>
            </w:pPr>
            <w:proofErr w:type="spellStart"/>
            <w:r w:rsidRPr="000A10E6">
              <w:rPr>
                <w:b/>
                <w:lang w:eastAsia="ko-KR"/>
              </w:rPr>
              <w:t>T</w:t>
            </w:r>
            <w:r w:rsidRPr="000A10E6">
              <w:rPr>
                <w:b/>
                <w:vertAlign w:val="subscript"/>
                <w:lang w:eastAsia="ko-KR"/>
              </w:rPr>
              <w:t>detect</w:t>
            </w:r>
            <w:proofErr w:type="spellEnd"/>
            <w:r w:rsidRPr="000A10E6">
              <w:rPr>
                <w:b/>
                <w:lang w:eastAsia="ko-KR"/>
              </w:rPr>
              <w:t>[s] (Number of DRX cycles)</w:t>
            </w:r>
          </w:p>
        </w:tc>
      </w:tr>
      <w:tr w:rsidR="008B4C8A" w:rsidRPr="000A10E6" w:rsidTr="007264ED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8B4C8A" w:rsidRPr="000A10E6" w:rsidRDefault="008B4C8A" w:rsidP="007264ED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1.28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8B4C8A" w:rsidRPr="00791477" w:rsidRDefault="008B4C8A" w:rsidP="007264ED">
            <w:pPr>
              <w:jc w:val="center"/>
              <w:rPr>
                <w:lang w:eastAsia="ko-KR"/>
              </w:rPr>
            </w:pPr>
            <w:r w:rsidRPr="00791477">
              <w:rPr>
                <w:lang w:eastAsia="ko-KR"/>
              </w:rPr>
              <w:t>[20.48](16)</w:t>
            </w:r>
          </w:p>
        </w:tc>
      </w:tr>
      <w:tr w:rsidR="008B4C8A" w:rsidRPr="000A10E6" w:rsidTr="007264ED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8B4C8A" w:rsidRPr="000A10E6" w:rsidRDefault="008B4C8A" w:rsidP="007264ED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2.56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8B4C8A" w:rsidRPr="00791477" w:rsidRDefault="008B4C8A" w:rsidP="007264ED">
            <w:pPr>
              <w:jc w:val="center"/>
              <w:rPr>
                <w:lang w:eastAsia="ko-KR"/>
              </w:rPr>
            </w:pPr>
            <w:r w:rsidRPr="00791477">
              <w:rPr>
                <w:lang w:eastAsia="ko-KR"/>
              </w:rPr>
              <w:t>[20.48](8)</w:t>
            </w:r>
          </w:p>
        </w:tc>
      </w:tr>
      <w:tr w:rsidR="008B4C8A" w:rsidRPr="000A10E6" w:rsidTr="007264ED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8B4C8A" w:rsidRPr="000A10E6" w:rsidRDefault="008B4C8A" w:rsidP="007264ED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5.12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8B4C8A" w:rsidRPr="00791477" w:rsidRDefault="008B4C8A" w:rsidP="007264ED">
            <w:pPr>
              <w:jc w:val="center"/>
              <w:rPr>
                <w:lang w:eastAsia="ko-KR"/>
              </w:rPr>
            </w:pPr>
            <w:r w:rsidRPr="00791477">
              <w:rPr>
                <w:lang w:eastAsia="ko-KR"/>
              </w:rPr>
              <w:t>[40.96](8)</w:t>
            </w:r>
          </w:p>
        </w:tc>
      </w:tr>
      <w:tr w:rsidR="008B4C8A" w:rsidRPr="000A10E6" w:rsidTr="007264ED">
        <w:trPr>
          <w:trHeight w:val="189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8B4C8A" w:rsidRPr="000A10E6" w:rsidRDefault="008B4C8A" w:rsidP="007264ED">
            <w:pPr>
              <w:jc w:val="center"/>
              <w:rPr>
                <w:lang w:val="en-US" w:eastAsia="ko-KR"/>
              </w:rPr>
            </w:pPr>
            <w:r w:rsidRPr="000A10E6">
              <w:rPr>
                <w:lang w:eastAsia="ko-KR"/>
              </w:rPr>
              <w:t>10.24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8B4C8A" w:rsidRPr="00791477" w:rsidRDefault="008B4C8A" w:rsidP="007264E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[81.92](8</w:t>
            </w:r>
            <w:r w:rsidRPr="00791477">
              <w:rPr>
                <w:lang w:eastAsia="ko-KR"/>
              </w:rPr>
              <w:t>)</w:t>
            </w:r>
          </w:p>
        </w:tc>
      </w:tr>
    </w:tbl>
    <w:p w:rsidR="008B4C8A" w:rsidRDefault="008B4C8A" w:rsidP="00913C1D">
      <w:pPr>
        <w:rPr>
          <w:lang w:val="en-US" w:eastAsia="ko-KR"/>
        </w:rPr>
      </w:pPr>
    </w:p>
    <w:p w:rsidR="003E5671" w:rsidRPr="003E5671" w:rsidRDefault="00382FCA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:rsidR="00616E41" w:rsidRDefault="00A67259" w:rsidP="00616E41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44" w:name="_Ref393898989"/>
      <w:bookmarkStart w:id="45" w:name="_Ref382568932"/>
      <w:bookmarkStart w:id="46" w:name="_Ref382497349"/>
      <w:r w:rsidRPr="00A67259">
        <w:t>R4-164550</w:t>
      </w:r>
      <w:r w:rsidR="00BC1584">
        <w:t>, “</w:t>
      </w:r>
      <w:r w:rsidRPr="00A67259">
        <w:t>WF on NB-</w:t>
      </w:r>
      <w:proofErr w:type="spellStart"/>
      <w:r w:rsidRPr="00A67259">
        <w:t>IoT</w:t>
      </w:r>
      <w:proofErr w:type="spellEnd"/>
      <w:r w:rsidRPr="00A67259">
        <w:t xml:space="preserve"> cell identification</w:t>
      </w:r>
      <w:r w:rsidR="00BC1584">
        <w:t xml:space="preserve">” </w:t>
      </w:r>
    </w:p>
    <w:p w:rsidR="00616E41" w:rsidRDefault="00616E41" w:rsidP="00616E41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r>
        <w:t>R4-79AH-0115, “</w:t>
      </w:r>
      <w:r w:rsidRPr="00616E41">
        <w:t>Discussion on NB-</w:t>
      </w:r>
      <w:proofErr w:type="spellStart"/>
      <w:r w:rsidRPr="00616E41">
        <w:t>IoT</w:t>
      </w:r>
      <w:proofErr w:type="spellEnd"/>
      <w:r w:rsidRPr="00616E41">
        <w:t xml:space="preserve"> cell sear</w:t>
      </w:r>
      <w:r>
        <w:t>c</w:t>
      </w:r>
      <w:r w:rsidRPr="00616E41">
        <w:t>h</w:t>
      </w:r>
      <w:r>
        <w:t>”</w:t>
      </w:r>
    </w:p>
    <w:bookmarkEnd w:id="44"/>
    <w:bookmarkEnd w:id="45"/>
    <w:bookmarkEnd w:id="46"/>
    <w:p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5E4" w:rsidRDefault="00E165E4">
      <w:r>
        <w:separator/>
      </w:r>
    </w:p>
    <w:p w:rsidR="00E165E4" w:rsidRDefault="00E165E4"/>
  </w:endnote>
  <w:endnote w:type="continuationSeparator" w:id="0">
    <w:p w:rsidR="00E165E4" w:rsidRDefault="00E165E4">
      <w:r>
        <w:continuationSeparator/>
      </w:r>
    </w:p>
    <w:p w:rsidR="00E165E4" w:rsidRDefault="00E165E4"/>
  </w:endnote>
  <w:endnote w:type="continuationNotice" w:id="1">
    <w:p w:rsidR="00E165E4" w:rsidRDefault="00E165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5950">
      <w:rPr>
        <w:rStyle w:val="PageNumber"/>
      </w:rPr>
      <w:t>2</w: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5E4" w:rsidRDefault="00E165E4">
      <w:r>
        <w:separator/>
      </w:r>
    </w:p>
    <w:p w:rsidR="00E165E4" w:rsidRDefault="00E165E4"/>
  </w:footnote>
  <w:footnote w:type="continuationSeparator" w:id="0">
    <w:p w:rsidR="00E165E4" w:rsidRDefault="00E165E4">
      <w:r>
        <w:continuationSeparator/>
      </w:r>
    </w:p>
    <w:p w:rsidR="00E165E4" w:rsidRDefault="00E165E4"/>
  </w:footnote>
  <w:footnote w:type="continuationNotice" w:id="1">
    <w:p w:rsidR="00E165E4" w:rsidRDefault="00E165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725F"/>
    <w:multiLevelType w:val="hybridMultilevel"/>
    <w:tmpl w:val="86F62EFE"/>
    <w:lvl w:ilvl="0" w:tplc="A502D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A5D7E">
      <w:start w:val="5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4C09A">
      <w:start w:val="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240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C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21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2F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23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6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80327"/>
    <w:multiLevelType w:val="hybridMultilevel"/>
    <w:tmpl w:val="4EAEFFF6"/>
    <w:lvl w:ilvl="0" w:tplc="049C3D2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3EAE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AE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2CC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425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D885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3682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04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C10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F68B9"/>
    <w:multiLevelType w:val="hybridMultilevel"/>
    <w:tmpl w:val="AF48CCA4"/>
    <w:lvl w:ilvl="0" w:tplc="E686284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109CA"/>
    <w:multiLevelType w:val="hybridMultilevel"/>
    <w:tmpl w:val="6A1638F8"/>
    <w:lvl w:ilvl="0" w:tplc="DC54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A8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81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A03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03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ED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6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8CD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369B5"/>
    <w:multiLevelType w:val="hybridMultilevel"/>
    <w:tmpl w:val="205E0CFE"/>
    <w:lvl w:ilvl="0" w:tplc="F2DCA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0AA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D4A2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23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2E42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908B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90B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1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585F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60763B"/>
    <w:multiLevelType w:val="hybridMultilevel"/>
    <w:tmpl w:val="20D2774C"/>
    <w:lvl w:ilvl="0" w:tplc="36DE6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120A72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A27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3A9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6E0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5C8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DE3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0E2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D2C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AE011F"/>
    <w:multiLevelType w:val="hybridMultilevel"/>
    <w:tmpl w:val="68F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A1980"/>
    <w:multiLevelType w:val="hybridMultilevel"/>
    <w:tmpl w:val="02C221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6B0AA7"/>
    <w:multiLevelType w:val="hybridMultilevel"/>
    <w:tmpl w:val="C43A9F26"/>
    <w:lvl w:ilvl="0" w:tplc="182EE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4BD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2E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68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ED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04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4D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A0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FF242F4"/>
    <w:multiLevelType w:val="hybridMultilevel"/>
    <w:tmpl w:val="2E689848"/>
    <w:lvl w:ilvl="0" w:tplc="D5083CF6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8"/>
  </w:num>
  <w:num w:numId="3">
    <w:abstractNumId w:val="27"/>
  </w:num>
  <w:num w:numId="4">
    <w:abstractNumId w:val="23"/>
  </w:num>
  <w:num w:numId="5">
    <w:abstractNumId w:val="32"/>
  </w:num>
  <w:num w:numId="6">
    <w:abstractNumId w:val="30"/>
  </w:num>
  <w:num w:numId="7">
    <w:abstractNumId w:val="2"/>
  </w:num>
  <w:num w:numId="8">
    <w:abstractNumId w:val="6"/>
  </w:num>
  <w:num w:numId="9">
    <w:abstractNumId w:val="29"/>
  </w:num>
  <w:num w:numId="10">
    <w:abstractNumId w:val="3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5"/>
  </w:num>
  <w:num w:numId="15">
    <w:abstractNumId w:val="21"/>
  </w:num>
  <w:num w:numId="16">
    <w:abstractNumId w:val="19"/>
  </w:num>
  <w:num w:numId="17">
    <w:abstractNumId w:val="1"/>
  </w:num>
  <w:num w:numId="18">
    <w:abstractNumId w:val="17"/>
  </w:num>
  <w:num w:numId="19">
    <w:abstractNumId w:val="9"/>
  </w:num>
  <w:num w:numId="20">
    <w:abstractNumId w:val="20"/>
  </w:num>
  <w:num w:numId="21">
    <w:abstractNumId w:val="33"/>
  </w:num>
  <w:num w:numId="22">
    <w:abstractNumId w:val="10"/>
  </w:num>
  <w:num w:numId="23">
    <w:abstractNumId w:val="31"/>
  </w:num>
  <w:num w:numId="24">
    <w:abstractNumId w:val="0"/>
  </w:num>
  <w:num w:numId="25">
    <w:abstractNumId w:val="25"/>
  </w:num>
  <w:num w:numId="26">
    <w:abstractNumId w:val="18"/>
  </w:num>
  <w:num w:numId="27">
    <w:abstractNumId w:val="4"/>
  </w:num>
  <w:num w:numId="28">
    <w:abstractNumId w:val="26"/>
  </w:num>
  <w:num w:numId="29">
    <w:abstractNumId w:val="28"/>
  </w:num>
  <w:num w:numId="30">
    <w:abstractNumId w:val="39"/>
  </w:num>
  <w:num w:numId="31">
    <w:abstractNumId w:val="16"/>
  </w:num>
  <w:num w:numId="32">
    <w:abstractNumId w:val="37"/>
  </w:num>
  <w:num w:numId="33">
    <w:abstractNumId w:val="35"/>
  </w:num>
  <w:num w:numId="34">
    <w:abstractNumId w:val="14"/>
  </w:num>
  <w:num w:numId="35">
    <w:abstractNumId w:val="7"/>
  </w:num>
  <w:num w:numId="36">
    <w:abstractNumId w:val="24"/>
  </w:num>
  <w:num w:numId="37">
    <w:abstractNumId w:val="13"/>
  </w:num>
  <w:num w:numId="38">
    <w:abstractNumId w:val="3"/>
  </w:num>
  <w:num w:numId="39">
    <w:abstractNumId w:val="22"/>
  </w:num>
  <w:num w:numId="40">
    <w:abstractNumId w:val="12"/>
  </w:num>
  <w:num w:numId="41">
    <w:abstractNumId w:val="15"/>
  </w:num>
  <w:num w:numId="42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117D"/>
    <w:rsid w:val="000022C1"/>
    <w:rsid w:val="000023DC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4D3F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2FCC"/>
    <w:rsid w:val="00023AB1"/>
    <w:rsid w:val="000241AC"/>
    <w:rsid w:val="00024438"/>
    <w:rsid w:val="00024CDB"/>
    <w:rsid w:val="00025044"/>
    <w:rsid w:val="00025325"/>
    <w:rsid w:val="00025A31"/>
    <w:rsid w:val="00026A61"/>
    <w:rsid w:val="00026AFC"/>
    <w:rsid w:val="00026C28"/>
    <w:rsid w:val="00026C54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38C8"/>
    <w:rsid w:val="000540F7"/>
    <w:rsid w:val="00054ACB"/>
    <w:rsid w:val="0005523F"/>
    <w:rsid w:val="000552C9"/>
    <w:rsid w:val="0005530C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F98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0D63"/>
    <w:rsid w:val="0007147F"/>
    <w:rsid w:val="00072594"/>
    <w:rsid w:val="00073331"/>
    <w:rsid w:val="00073569"/>
    <w:rsid w:val="00073E53"/>
    <w:rsid w:val="000741C4"/>
    <w:rsid w:val="000746AF"/>
    <w:rsid w:val="00074B84"/>
    <w:rsid w:val="00074C38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1B"/>
    <w:rsid w:val="000802C3"/>
    <w:rsid w:val="00080394"/>
    <w:rsid w:val="00080854"/>
    <w:rsid w:val="00080911"/>
    <w:rsid w:val="00081233"/>
    <w:rsid w:val="000815CA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1D8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0E6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5EA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4D6A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0F6A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3E57"/>
    <w:rsid w:val="000D4154"/>
    <w:rsid w:val="000D54C0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E7D8D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3EDE"/>
    <w:rsid w:val="000F400C"/>
    <w:rsid w:val="000F4124"/>
    <w:rsid w:val="000F47B0"/>
    <w:rsid w:val="000F4804"/>
    <w:rsid w:val="000F482A"/>
    <w:rsid w:val="000F4B98"/>
    <w:rsid w:val="000F5E99"/>
    <w:rsid w:val="000F6030"/>
    <w:rsid w:val="000F62A3"/>
    <w:rsid w:val="000F643C"/>
    <w:rsid w:val="000F66B8"/>
    <w:rsid w:val="000F782D"/>
    <w:rsid w:val="000F7A33"/>
    <w:rsid w:val="001002D0"/>
    <w:rsid w:val="0010040D"/>
    <w:rsid w:val="00100CED"/>
    <w:rsid w:val="0010161B"/>
    <w:rsid w:val="00101696"/>
    <w:rsid w:val="001018AD"/>
    <w:rsid w:val="00101BF9"/>
    <w:rsid w:val="00102984"/>
    <w:rsid w:val="00102EB8"/>
    <w:rsid w:val="001034C8"/>
    <w:rsid w:val="00103664"/>
    <w:rsid w:val="00103946"/>
    <w:rsid w:val="00103A43"/>
    <w:rsid w:val="00103C23"/>
    <w:rsid w:val="00103EB4"/>
    <w:rsid w:val="00104300"/>
    <w:rsid w:val="001048A5"/>
    <w:rsid w:val="00104954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6A91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6DB"/>
    <w:rsid w:val="00127729"/>
    <w:rsid w:val="00127BEA"/>
    <w:rsid w:val="00127F6E"/>
    <w:rsid w:val="0013025E"/>
    <w:rsid w:val="00130484"/>
    <w:rsid w:val="00131255"/>
    <w:rsid w:val="0013194C"/>
    <w:rsid w:val="0013285C"/>
    <w:rsid w:val="00132B85"/>
    <w:rsid w:val="001335CB"/>
    <w:rsid w:val="001337A7"/>
    <w:rsid w:val="00133C3F"/>
    <w:rsid w:val="00133CB7"/>
    <w:rsid w:val="001343AD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0E71"/>
    <w:rsid w:val="00141605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69D"/>
    <w:rsid w:val="00151BA3"/>
    <w:rsid w:val="00151E6D"/>
    <w:rsid w:val="00152D65"/>
    <w:rsid w:val="00153D3A"/>
    <w:rsid w:val="0015472A"/>
    <w:rsid w:val="001553A6"/>
    <w:rsid w:val="001555D8"/>
    <w:rsid w:val="001557F3"/>
    <w:rsid w:val="00155E14"/>
    <w:rsid w:val="00156137"/>
    <w:rsid w:val="00156370"/>
    <w:rsid w:val="00156865"/>
    <w:rsid w:val="00156EF2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6785E"/>
    <w:rsid w:val="00167DC3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392"/>
    <w:rsid w:val="0017656A"/>
    <w:rsid w:val="001767E4"/>
    <w:rsid w:val="001769EA"/>
    <w:rsid w:val="00176CD0"/>
    <w:rsid w:val="00176FAC"/>
    <w:rsid w:val="00180AC4"/>
    <w:rsid w:val="00180B36"/>
    <w:rsid w:val="00180DAB"/>
    <w:rsid w:val="0018100A"/>
    <w:rsid w:val="00181209"/>
    <w:rsid w:val="001812C9"/>
    <w:rsid w:val="0018133B"/>
    <w:rsid w:val="001816EF"/>
    <w:rsid w:val="00181E7C"/>
    <w:rsid w:val="001822BB"/>
    <w:rsid w:val="001825CA"/>
    <w:rsid w:val="001826EE"/>
    <w:rsid w:val="00182712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294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2BB"/>
    <w:rsid w:val="001B056D"/>
    <w:rsid w:val="001B0971"/>
    <w:rsid w:val="001B0B83"/>
    <w:rsid w:val="001B0F0C"/>
    <w:rsid w:val="001B1573"/>
    <w:rsid w:val="001B1CA6"/>
    <w:rsid w:val="001B205F"/>
    <w:rsid w:val="001B234D"/>
    <w:rsid w:val="001B24F6"/>
    <w:rsid w:val="001B2D6C"/>
    <w:rsid w:val="001B38F9"/>
    <w:rsid w:val="001B3BF4"/>
    <w:rsid w:val="001B4491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03B"/>
    <w:rsid w:val="001D6770"/>
    <w:rsid w:val="001D68F8"/>
    <w:rsid w:val="001D6951"/>
    <w:rsid w:val="001D6C64"/>
    <w:rsid w:val="001D77E1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2C3C"/>
    <w:rsid w:val="001F3B6A"/>
    <w:rsid w:val="001F3F06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3B1"/>
    <w:rsid w:val="00201987"/>
    <w:rsid w:val="00201D89"/>
    <w:rsid w:val="002020A8"/>
    <w:rsid w:val="002020E7"/>
    <w:rsid w:val="00202924"/>
    <w:rsid w:val="0020335D"/>
    <w:rsid w:val="00203C7E"/>
    <w:rsid w:val="00204976"/>
    <w:rsid w:val="00204B58"/>
    <w:rsid w:val="00204D4F"/>
    <w:rsid w:val="00205007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007"/>
    <w:rsid w:val="0021162A"/>
    <w:rsid w:val="00211E39"/>
    <w:rsid w:val="00212AD2"/>
    <w:rsid w:val="00212D84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327"/>
    <w:rsid w:val="00226E4F"/>
    <w:rsid w:val="00227888"/>
    <w:rsid w:val="0023089A"/>
    <w:rsid w:val="00230DFE"/>
    <w:rsid w:val="00230F16"/>
    <w:rsid w:val="002314E7"/>
    <w:rsid w:val="00231DC7"/>
    <w:rsid w:val="002320B5"/>
    <w:rsid w:val="0023252C"/>
    <w:rsid w:val="002328BA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8B7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4D60"/>
    <w:rsid w:val="00255459"/>
    <w:rsid w:val="0025568A"/>
    <w:rsid w:val="00255F85"/>
    <w:rsid w:val="00257058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C1A"/>
    <w:rsid w:val="00280E8E"/>
    <w:rsid w:val="00281208"/>
    <w:rsid w:val="00281DDC"/>
    <w:rsid w:val="002820D3"/>
    <w:rsid w:val="002820FD"/>
    <w:rsid w:val="00282427"/>
    <w:rsid w:val="00282429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0E7"/>
    <w:rsid w:val="002856E0"/>
    <w:rsid w:val="00285ABB"/>
    <w:rsid w:val="002867BD"/>
    <w:rsid w:val="00286A23"/>
    <w:rsid w:val="0028741C"/>
    <w:rsid w:val="00287588"/>
    <w:rsid w:val="00287939"/>
    <w:rsid w:val="00287DED"/>
    <w:rsid w:val="00287F89"/>
    <w:rsid w:val="00290716"/>
    <w:rsid w:val="002910ED"/>
    <w:rsid w:val="002917D1"/>
    <w:rsid w:val="00291876"/>
    <w:rsid w:val="00291CA6"/>
    <w:rsid w:val="00291EE9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8C0"/>
    <w:rsid w:val="00295BC2"/>
    <w:rsid w:val="00295D8E"/>
    <w:rsid w:val="00295DA9"/>
    <w:rsid w:val="00295DCD"/>
    <w:rsid w:val="0029603C"/>
    <w:rsid w:val="002963E0"/>
    <w:rsid w:val="0029668D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11"/>
    <w:rsid w:val="002B6C22"/>
    <w:rsid w:val="002B6E45"/>
    <w:rsid w:val="002B731F"/>
    <w:rsid w:val="002B7406"/>
    <w:rsid w:val="002B780C"/>
    <w:rsid w:val="002B796A"/>
    <w:rsid w:val="002B79CD"/>
    <w:rsid w:val="002B7B42"/>
    <w:rsid w:val="002C08B6"/>
    <w:rsid w:val="002C095E"/>
    <w:rsid w:val="002C0C94"/>
    <w:rsid w:val="002C0D11"/>
    <w:rsid w:val="002C0E3C"/>
    <w:rsid w:val="002C233B"/>
    <w:rsid w:val="002C247B"/>
    <w:rsid w:val="002C279E"/>
    <w:rsid w:val="002C2A08"/>
    <w:rsid w:val="002C2C58"/>
    <w:rsid w:val="002C2D11"/>
    <w:rsid w:val="002C34B9"/>
    <w:rsid w:val="002C3D71"/>
    <w:rsid w:val="002C3DA3"/>
    <w:rsid w:val="002C404C"/>
    <w:rsid w:val="002C467D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6FD"/>
    <w:rsid w:val="002C772C"/>
    <w:rsid w:val="002C7F58"/>
    <w:rsid w:val="002D0518"/>
    <w:rsid w:val="002D05AD"/>
    <w:rsid w:val="002D07F4"/>
    <w:rsid w:val="002D0822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05B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103"/>
    <w:rsid w:val="002E220B"/>
    <w:rsid w:val="002E2727"/>
    <w:rsid w:val="002E2866"/>
    <w:rsid w:val="002E3038"/>
    <w:rsid w:val="002E34C8"/>
    <w:rsid w:val="002E39F0"/>
    <w:rsid w:val="002E3B5B"/>
    <w:rsid w:val="002E3D7C"/>
    <w:rsid w:val="002E4090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3ECF"/>
    <w:rsid w:val="00304360"/>
    <w:rsid w:val="003048D8"/>
    <w:rsid w:val="00304C19"/>
    <w:rsid w:val="00304DD8"/>
    <w:rsid w:val="00306209"/>
    <w:rsid w:val="00306453"/>
    <w:rsid w:val="0030683B"/>
    <w:rsid w:val="003072F0"/>
    <w:rsid w:val="00307A93"/>
    <w:rsid w:val="0031080F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1D4D"/>
    <w:rsid w:val="00322325"/>
    <w:rsid w:val="00322869"/>
    <w:rsid w:val="00322C5C"/>
    <w:rsid w:val="00322F69"/>
    <w:rsid w:val="003237D7"/>
    <w:rsid w:val="00323A76"/>
    <w:rsid w:val="00323B35"/>
    <w:rsid w:val="00323ECF"/>
    <w:rsid w:val="0032464A"/>
    <w:rsid w:val="00324672"/>
    <w:rsid w:val="00324A86"/>
    <w:rsid w:val="00324B03"/>
    <w:rsid w:val="00324B3D"/>
    <w:rsid w:val="00324C9C"/>
    <w:rsid w:val="00324FCD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619"/>
    <w:rsid w:val="00332A72"/>
    <w:rsid w:val="00332C0F"/>
    <w:rsid w:val="00332DE0"/>
    <w:rsid w:val="0033331D"/>
    <w:rsid w:val="00333E2C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5AC"/>
    <w:rsid w:val="00336B46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0B7"/>
    <w:rsid w:val="00343234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86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560"/>
    <w:rsid w:val="0036178B"/>
    <w:rsid w:val="00361868"/>
    <w:rsid w:val="00361C9A"/>
    <w:rsid w:val="00361DB0"/>
    <w:rsid w:val="00361DC6"/>
    <w:rsid w:val="00361FBA"/>
    <w:rsid w:val="003622D6"/>
    <w:rsid w:val="003622FB"/>
    <w:rsid w:val="0036234C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291"/>
    <w:rsid w:val="003654B8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307"/>
    <w:rsid w:val="00377539"/>
    <w:rsid w:val="00377A5A"/>
    <w:rsid w:val="00377C5D"/>
    <w:rsid w:val="00377DE6"/>
    <w:rsid w:val="00377FBE"/>
    <w:rsid w:val="0038074D"/>
    <w:rsid w:val="00380863"/>
    <w:rsid w:val="00380E19"/>
    <w:rsid w:val="00380F4E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2FCA"/>
    <w:rsid w:val="003834DF"/>
    <w:rsid w:val="00383A48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38F"/>
    <w:rsid w:val="00392BDB"/>
    <w:rsid w:val="00392CED"/>
    <w:rsid w:val="00393218"/>
    <w:rsid w:val="0039351F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5DA"/>
    <w:rsid w:val="003A664E"/>
    <w:rsid w:val="003A698A"/>
    <w:rsid w:val="003A7171"/>
    <w:rsid w:val="003A7C79"/>
    <w:rsid w:val="003B01C6"/>
    <w:rsid w:val="003B027A"/>
    <w:rsid w:val="003B056E"/>
    <w:rsid w:val="003B0C26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159"/>
    <w:rsid w:val="003B778F"/>
    <w:rsid w:val="003B7D6B"/>
    <w:rsid w:val="003B7F81"/>
    <w:rsid w:val="003C0118"/>
    <w:rsid w:val="003C0906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6B0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5B6"/>
    <w:rsid w:val="003E1659"/>
    <w:rsid w:val="003E1CF8"/>
    <w:rsid w:val="003E22D7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24E8"/>
    <w:rsid w:val="003F3889"/>
    <w:rsid w:val="003F3D41"/>
    <w:rsid w:val="003F4019"/>
    <w:rsid w:val="003F40B7"/>
    <w:rsid w:val="003F4BAD"/>
    <w:rsid w:val="003F4C96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455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215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3ED5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2B0"/>
    <w:rsid w:val="004373EF"/>
    <w:rsid w:val="00437CA0"/>
    <w:rsid w:val="004403EC"/>
    <w:rsid w:val="00440420"/>
    <w:rsid w:val="00440C43"/>
    <w:rsid w:val="00441430"/>
    <w:rsid w:val="004420DA"/>
    <w:rsid w:val="004421A1"/>
    <w:rsid w:val="0044228F"/>
    <w:rsid w:val="00442654"/>
    <w:rsid w:val="00442D12"/>
    <w:rsid w:val="004432C1"/>
    <w:rsid w:val="0044375E"/>
    <w:rsid w:val="00443A9A"/>
    <w:rsid w:val="00444316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0DE"/>
    <w:rsid w:val="00451A5F"/>
    <w:rsid w:val="00451D71"/>
    <w:rsid w:val="00451F18"/>
    <w:rsid w:val="00451F61"/>
    <w:rsid w:val="00451FE4"/>
    <w:rsid w:val="00452215"/>
    <w:rsid w:val="00452247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1F19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4ED7"/>
    <w:rsid w:val="004750D1"/>
    <w:rsid w:val="004752CE"/>
    <w:rsid w:val="00475EA4"/>
    <w:rsid w:val="004761E3"/>
    <w:rsid w:val="00476773"/>
    <w:rsid w:val="00476F55"/>
    <w:rsid w:val="004772E6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B83"/>
    <w:rsid w:val="00485D08"/>
    <w:rsid w:val="00485EC6"/>
    <w:rsid w:val="00485F33"/>
    <w:rsid w:val="00486485"/>
    <w:rsid w:val="00486B74"/>
    <w:rsid w:val="00486C82"/>
    <w:rsid w:val="00487513"/>
    <w:rsid w:val="004877C9"/>
    <w:rsid w:val="00487F22"/>
    <w:rsid w:val="00490183"/>
    <w:rsid w:val="004904E1"/>
    <w:rsid w:val="0049062C"/>
    <w:rsid w:val="00490AFE"/>
    <w:rsid w:val="00490F00"/>
    <w:rsid w:val="00491200"/>
    <w:rsid w:val="004922B7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211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DF8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45B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3AA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829"/>
    <w:rsid w:val="004F2252"/>
    <w:rsid w:val="004F2A0E"/>
    <w:rsid w:val="004F2C14"/>
    <w:rsid w:val="004F3BC3"/>
    <w:rsid w:val="004F3F1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210"/>
    <w:rsid w:val="005038DE"/>
    <w:rsid w:val="0050395E"/>
    <w:rsid w:val="00503CEB"/>
    <w:rsid w:val="00504636"/>
    <w:rsid w:val="00504DA2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138"/>
    <w:rsid w:val="0051549C"/>
    <w:rsid w:val="005157B1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1FE0"/>
    <w:rsid w:val="0052318D"/>
    <w:rsid w:val="00523278"/>
    <w:rsid w:val="00523FDB"/>
    <w:rsid w:val="00524548"/>
    <w:rsid w:val="0052462C"/>
    <w:rsid w:val="00525D8E"/>
    <w:rsid w:val="00526A40"/>
    <w:rsid w:val="00526FA2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9C7"/>
    <w:rsid w:val="00535BC1"/>
    <w:rsid w:val="00535F5E"/>
    <w:rsid w:val="005369B9"/>
    <w:rsid w:val="00536A99"/>
    <w:rsid w:val="00536DEB"/>
    <w:rsid w:val="005372A2"/>
    <w:rsid w:val="00537364"/>
    <w:rsid w:val="00537801"/>
    <w:rsid w:val="005401DB"/>
    <w:rsid w:val="00540995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1F5"/>
    <w:rsid w:val="00556220"/>
    <w:rsid w:val="0055647E"/>
    <w:rsid w:val="00556549"/>
    <w:rsid w:val="00557006"/>
    <w:rsid w:val="005571CA"/>
    <w:rsid w:val="005575E2"/>
    <w:rsid w:val="00557961"/>
    <w:rsid w:val="00557B02"/>
    <w:rsid w:val="00557B5F"/>
    <w:rsid w:val="005602D2"/>
    <w:rsid w:val="005604B7"/>
    <w:rsid w:val="005607A4"/>
    <w:rsid w:val="00560B9B"/>
    <w:rsid w:val="00560E87"/>
    <w:rsid w:val="005610D3"/>
    <w:rsid w:val="00561829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A19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439"/>
    <w:rsid w:val="00583A40"/>
    <w:rsid w:val="005841E6"/>
    <w:rsid w:val="005841ED"/>
    <w:rsid w:val="00584262"/>
    <w:rsid w:val="0058459E"/>
    <w:rsid w:val="00584CD2"/>
    <w:rsid w:val="00584CFF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877F8"/>
    <w:rsid w:val="00590DB5"/>
    <w:rsid w:val="00591041"/>
    <w:rsid w:val="00591230"/>
    <w:rsid w:val="0059168F"/>
    <w:rsid w:val="0059187C"/>
    <w:rsid w:val="00591B1D"/>
    <w:rsid w:val="00591D00"/>
    <w:rsid w:val="005929AA"/>
    <w:rsid w:val="0059312D"/>
    <w:rsid w:val="0059466B"/>
    <w:rsid w:val="00595746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153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B1F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1D67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2DA"/>
    <w:rsid w:val="005D43C0"/>
    <w:rsid w:val="005D49F5"/>
    <w:rsid w:val="005D4B23"/>
    <w:rsid w:val="005D4B8F"/>
    <w:rsid w:val="005D550F"/>
    <w:rsid w:val="005D5932"/>
    <w:rsid w:val="005D5FC6"/>
    <w:rsid w:val="005D69FA"/>
    <w:rsid w:val="005D6ECB"/>
    <w:rsid w:val="005D7478"/>
    <w:rsid w:val="005D74A3"/>
    <w:rsid w:val="005D777D"/>
    <w:rsid w:val="005D7F08"/>
    <w:rsid w:val="005E0216"/>
    <w:rsid w:val="005E05F5"/>
    <w:rsid w:val="005E0724"/>
    <w:rsid w:val="005E0799"/>
    <w:rsid w:val="005E0908"/>
    <w:rsid w:val="005E16D6"/>
    <w:rsid w:val="005E1B9F"/>
    <w:rsid w:val="005E1C6A"/>
    <w:rsid w:val="005E1E0B"/>
    <w:rsid w:val="005E2B16"/>
    <w:rsid w:val="005E2F15"/>
    <w:rsid w:val="005E3215"/>
    <w:rsid w:val="005E34E8"/>
    <w:rsid w:val="005E34F6"/>
    <w:rsid w:val="005E38FF"/>
    <w:rsid w:val="005E3A06"/>
    <w:rsid w:val="005E4162"/>
    <w:rsid w:val="005E47CA"/>
    <w:rsid w:val="005E4959"/>
    <w:rsid w:val="005E49A5"/>
    <w:rsid w:val="005E537C"/>
    <w:rsid w:val="005E5D15"/>
    <w:rsid w:val="005E71C1"/>
    <w:rsid w:val="005E7444"/>
    <w:rsid w:val="005E76C8"/>
    <w:rsid w:val="005E77E5"/>
    <w:rsid w:val="005F002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01"/>
    <w:rsid w:val="0060329F"/>
    <w:rsid w:val="006033C1"/>
    <w:rsid w:val="0060363B"/>
    <w:rsid w:val="00603CD2"/>
    <w:rsid w:val="006048F4"/>
    <w:rsid w:val="00604A52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14C3"/>
    <w:rsid w:val="00611E2D"/>
    <w:rsid w:val="0061222B"/>
    <w:rsid w:val="00612638"/>
    <w:rsid w:val="00612A36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6E41"/>
    <w:rsid w:val="006170C4"/>
    <w:rsid w:val="006171F0"/>
    <w:rsid w:val="00617B87"/>
    <w:rsid w:val="00620164"/>
    <w:rsid w:val="0062092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3A17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060A"/>
    <w:rsid w:val="00631082"/>
    <w:rsid w:val="0063141B"/>
    <w:rsid w:val="006314C6"/>
    <w:rsid w:val="0063151E"/>
    <w:rsid w:val="006315D6"/>
    <w:rsid w:val="00631663"/>
    <w:rsid w:val="006319B9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3C02"/>
    <w:rsid w:val="0064449E"/>
    <w:rsid w:val="00645080"/>
    <w:rsid w:val="00645F83"/>
    <w:rsid w:val="006465CA"/>
    <w:rsid w:val="00646D21"/>
    <w:rsid w:val="00647F17"/>
    <w:rsid w:val="00650948"/>
    <w:rsid w:val="0065096D"/>
    <w:rsid w:val="00651C2E"/>
    <w:rsid w:val="00651D5B"/>
    <w:rsid w:val="00651DB5"/>
    <w:rsid w:val="00651DDF"/>
    <w:rsid w:val="00652167"/>
    <w:rsid w:val="00652BE7"/>
    <w:rsid w:val="006530F7"/>
    <w:rsid w:val="006531C0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174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4D4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991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27E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236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5F6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17B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286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32D"/>
    <w:rsid w:val="006C1442"/>
    <w:rsid w:val="006C1443"/>
    <w:rsid w:val="006C24B2"/>
    <w:rsid w:val="006C25C4"/>
    <w:rsid w:val="006C2C46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DCF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2FD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2F70"/>
    <w:rsid w:val="007031D0"/>
    <w:rsid w:val="00703D2F"/>
    <w:rsid w:val="0070442A"/>
    <w:rsid w:val="00704920"/>
    <w:rsid w:val="00704D3D"/>
    <w:rsid w:val="00704FF1"/>
    <w:rsid w:val="007054AE"/>
    <w:rsid w:val="007054E8"/>
    <w:rsid w:val="007056FB"/>
    <w:rsid w:val="00705923"/>
    <w:rsid w:val="007060E5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0C03"/>
    <w:rsid w:val="0073188F"/>
    <w:rsid w:val="00731E09"/>
    <w:rsid w:val="00731E3F"/>
    <w:rsid w:val="0073288D"/>
    <w:rsid w:val="00732954"/>
    <w:rsid w:val="00732F4D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26B"/>
    <w:rsid w:val="00744474"/>
    <w:rsid w:val="007449A0"/>
    <w:rsid w:val="0074595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37"/>
    <w:rsid w:val="0076116B"/>
    <w:rsid w:val="00761A33"/>
    <w:rsid w:val="00761BFA"/>
    <w:rsid w:val="0076222F"/>
    <w:rsid w:val="00762445"/>
    <w:rsid w:val="00762570"/>
    <w:rsid w:val="007627CD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67F68"/>
    <w:rsid w:val="0077028A"/>
    <w:rsid w:val="00770C4D"/>
    <w:rsid w:val="007719E6"/>
    <w:rsid w:val="00771BA3"/>
    <w:rsid w:val="00771F3D"/>
    <w:rsid w:val="007730C5"/>
    <w:rsid w:val="00773177"/>
    <w:rsid w:val="00773642"/>
    <w:rsid w:val="007737B7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0B32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D5D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4B3"/>
    <w:rsid w:val="0078663D"/>
    <w:rsid w:val="00787C63"/>
    <w:rsid w:val="00790133"/>
    <w:rsid w:val="0079018A"/>
    <w:rsid w:val="00790382"/>
    <w:rsid w:val="00791477"/>
    <w:rsid w:val="0079185F"/>
    <w:rsid w:val="00791D84"/>
    <w:rsid w:val="00791F78"/>
    <w:rsid w:val="0079219C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433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644"/>
    <w:rsid w:val="007A5C58"/>
    <w:rsid w:val="007A63EF"/>
    <w:rsid w:val="007A69AA"/>
    <w:rsid w:val="007A6F4F"/>
    <w:rsid w:val="007A757F"/>
    <w:rsid w:val="007A75E3"/>
    <w:rsid w:val="007A7D84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BAA"/>
    <w:rsid w:val="007C4CDE"/>
    <w:rsid w:val="007C55B9"/>
    <w:rsid w:val="007C5807"/>
    <w:rsid w:val="007C5993"/>
    <w:rsid w:val="007C5C55"/>
    <w:rsid w:val="007C6217"/>
    <w:rsid w:val="007C6857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772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7A7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153"/>
    <w:rsid w:val="007F35E1"/>
    <w:rsid w:val="007F3784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05F"/>
    <w:rsid w:val="008002E8"/>
    <w:rsid w:val="00800607"/>
    <w:rsid w:val="00800E81"/>
    <w:rsid w:val="008018EB"/>
    <w:rsid w:val="00801A17"/>
    <w:rsid w:val="00801C20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0D27"/>
    <w:rsid w:val="00831732"/>
    <w:rsid w:val="00831998"/>
    <w:rsid w:val="008324C4"/>
    <w:rsid w:val="008329EE"/>
    <w:rsid w:val="00832AB5"/>
    <w:rsid w:val="00832E35"/>
    <w:rsid w:val="008337AF"/>
    <w:rsid w:val="008337BE"/>
    <w:rsid w:val="00833B7E"/>
    <w:rsid w:val="008340CD"/>
    <w:rsid w:val="00834191"/>
    <w:rsid w:val="00834271"/>
    <w:rsid w:val="008342A7"/>
    <w:rsid w:val="00834ABB"/>
    <w:rsid w:val="00834AD5"/>
    <w:rsid w:val="00834C85"/>
    <w:rsid w:val="008350BC"/>
    <w:rsid w:val="008350D1"/>
    <w:rsid w:val="008350DA"/>
    <w:rsid w:val="008350FE"/>
    <w:rsid w:val="008355BC"/>
    <w:rsid w:val="008359CE"/>
    <w:rsid w:val="00835D21"/>
    <w:rsid w:val="008361F6"/>
    <w:rsid w:val="008366AB"/>
    <w:rsid w:val="00836781"/>
    <w:rsid w:val="00836853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CAA"/>
    <w:rsid w:val="00852F97"/>
    <w:rsid w:val="00853348"/>
    <w:rsid w:val="00853704"/>
    <w:rsid w:val="00854B26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79A"/>
    <w:rsid w:val="00861FD3"/>
    <w:rsid w:val="00862874"/>
    <w:rsid w:val="00862F82"/>
    <w:rsid w:val="0086305C"/>
    <w:rsid w:val="00863B72"/>
    <w:rsid w:val="00863D9F"/>
    <w:rsid w:val="00864B09"/>
    <w:rsid w:val="00864DDE"/>
    <w:rsid w:val="00865403"/>
    <w:rsid w:val="008655E6"/>
    <w:rsid w:val="00865654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67ED5"/>
    <w:rsid w:val="008703F3"/>
    <w:rsid w:val="00870851"/>
    <w:rsid w:val="008715EB"/>
    <w:rsid w:val="00871779"/>
    <w:rsid w:val="008719D7"/>
    <w:rsid w:val="008724B4"/>
    <w:rsid w:val="008724B7"/>
    <w:rsid w:val="00872506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77D14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166"/>
    <w:rsid w:val="008904A1"/>
    <w:rsid w:val="00890577"/>
    <w:rsid w:val="008905FD"/>
    <w:rsid w:val="008909C5"/>
    <w:rsid w:val="0089100E"/>
    <w:rsid w:val="008910EE"/>
    <w:rsid w:val="00891520"/>
    <w:rsid w:val="00891E08"/>
    <w:rsid w:val="008922EC"/>
    <w:rsid w:val="0089243D"/>
    <w:rsid w:val="008926A7"/>
    <w:rsid w:val="00893AB0"/>
    <w:rsid w:val="00893CBB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B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A79B9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4CF"/>
    <w:rsid w:val="008B47E2"/>
    <w:rsid w:val="008B489C"/>
    <w:rsid w:val="008B4AEE"/>
    <w:rsid w:val="008B4C8A"/>
    <w:rsid w:val="008B4D20"/>
    <w:rsid w:val="008B4D50"/>
    <w:rsid w:val="008B504B"/>
    <w:rsid w:val="008B5DCF"/>
    <w:rsid w:val="008B5DD3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1ED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6BEB"/>
    <w:rsid w:val="008D7180"/>
    <w:rsid w:val="008D7298"/>
    <w:rsid w:val="008D776F"/>
    <w:rsid w:val="008D78E4"/>
    <w:rsid w:val="008D7B78"/>
    <w:rsid w:val="008E0139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41E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CF2"/>
    <w:rsid w:val="008F0E37"/>
    <w:rsid w:val="008F14EF"/>
    <w:rsid w:val="008F1574"/>
    <w:rsid w:val="008F1B73"/>
    <w:rsid w:val="008F20C0"/>
    <w:rsid w:val="008F2216"/>
    <w:rsid w:val="008F2669"/>
    <w:rsid w:val="008F2ED7"/>
    <w:rsid w:val="008F30C8"/>
    <w:rsid w:val="008F3248"/>
    <w:rsid w:val="008F393F"/>
    <w:rsid w:val="008F3DF3"/>
    <w:rsid w:val="008F42DA"/>
    <w:rsid w:val="008F46F4"/>
    <w:rsid w:val="008F4A0B"/>
    <w:rsid w:val="008F5683"/>
    <w:rsid w:val="008F56D3"/>
    <w:rsid w:val="008F5AE8"/>
    <w:rsid w:val="008F5C6C"/>
    <w:rsid w:val="008F5D31"/>
    <w:rsid w:val="008F5EC9"/>
    <w:rsid w:val="008F663A"/>
    <w:rsid w:val="008F6AEE"/>
    <w:rsid w:val="008F75CA"/>
    <w:rsid w:val="008F7CB3"/>
    <w:rsid w:val="008F7CD0"/>
    <w:rsid w:val="008F7E7D"/>
    <w:rsid w:val="008F7FE6"/>
    <w:rsid w:val="0090005D"/>
    <w:rsid w:val="009001F0"/>
    <w:rsid w:val="00900D61"/>
    <w:rsid w:val="0090172F"/>
    <w:rsid w:val="00901EE8"/>
    <w:rsid w:val="00902081"/>
    <w:rsid w:val="009026FC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3C1D"/>
    <w:rsid w:val="00915124"/>
    <w:rsid w:val="0091538B"/>
    <w:rsid w:val="009153F9"/>
    <w:rsid w:val="00915556"/>
    <w:rsid w:val="00915F8E"/>
    <w:rsid w:val="009162E3"/>
    <w:rsid w:val="00916A12"/>
    <w:rsid w:val="00917986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45F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08F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098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9D2"/>
    <w:rsid w:val="00952A4A"/>
    <w:rsid w:val="00952DC7"/>
    <w:rsid w:val="0095313C"/>
    <w:rsid w:val="009536E7"/>
    <w:rsid w:val="0095454D"/>
    <w:rsid w:val="00954DE0"/>
    <w:rsid w:val="00954F1D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2B4E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8EE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81F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27B2"/>
    <w:rsid w:val="009934C5"/>
    <w:rsid w:val="00993658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0E2F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D33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4DF9"/>
    <w:rsid w:val="009B50F3"/>
    <w:rsid w:val="009B5713"/>
    <w:rsid w:val="009B5938"/>
    <w:rsid w:val="009B5C9B"/>
    <w:rsid w:val="009B63CC"/>
    <w:rsid w:val="009B6491"/>
    <w:rsid w:val="009B6738"/>
    <w:rsid w:val="009B6BDF"/>
    <w:rsid w:val="009B7705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DF9"/>
    <w:rsid w:val="009C7F51"/>
    <w:rsid w:val="009D0161"/>
    <w:rsid w:val="009D0545"/>
    <w:rsid w:val="009D086D"/>
    <w:rsid w:val="009D0A04"/>
    <w:rsid w:val="009D132F"/>
    <w:rsid w:val="009D1331"/>
    <w:rsid w:val="009D1B04"/>
    <w:rsid w:val="009D2187"/>
    <w:rsid w:val="009D2384"/>
    <w:rsid w:val="009D23BF"/>
    <w:rsid w:val="009D25E2"/>
    <w:rsid w:val="009D26FF"/>
    <w:rsid w:val="009D3132"/>
    <w:rsid w:val="009D33F1"/>
    <w:rsid w:val="009D36FB"/>
    <w:rsid w:val="009D3871"/>
    <w:rsid w:val="009D3CA8"/>
    <w:rsid w:val="009D3FC3"/>
    <w:rsid w:val="009D4081"/>
    <w:rsid w:val="009D45B4"/>
    <w:rsid w:val="009D47C4"/>
    <w:rsid w:val="009D5187"/>
    <w:rsid w:val="009D5629"/>
    <w:rsid w:val="009D5C63"/>
    <w:rsid w:val="009D5D25"/>
    <w:rsid w:val="009D61DB"/>
    <w:rsid w:val="009D6F6B"/>
    <w:rsid w:val="009D700C"/>
    <w:rsid w:val="009D7744"/>
    <w:rsid w:val="009D788A"/>
    <w:rsid w:val="009D7E65"/>
    <w:rsid w:val="009D7FBA"/>
    <w:rsid w:val="009E0110"/>
    <w:rsid w:val="009E04DF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61F"/>
    <w:rsid w:val="00A04FC0"/>
    <w:rsid w:val="00A0583A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99B"/>
    <w:rsid w:val="00A16D75"/>
    <w:rsid w:val="00A16D9A"/>
    <w:rsid w:val="00A16DC3"/>
    <w:rsid w:val="00A16E27"/>
    <w:rsid w:val="00A1740D"/>
    <w:rsid w:val="00A174A3"/>
    <w:rsid w:val="00A2002B"/>
    <w:rsid w:val="00A2015E"/>
    <w:rsid w:val="00A20167"/>
    <w:rsid w:val="00A20272"/>
    <w:rsid w:val="00A20B01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3F41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6FA5"/>
    <w:rsid w:val="00A3786F"/>
    <w:rsid w:val="00A37998"/>
    <w:rsid w:val="00A40224"/>
    <w:rsid w:val="00A403FD"/>
    <w:rsid w:val="00A40BB7"/>
    <w:rsid w:val="00A40BE0"/>
    <w:rsid w:val="00A40CAF"/>
    <w:rsid w:val="00A41648"/>
    <w:rsid w:val="00A41CE7"/>
    <w:rsid w:val="00A421E4"/>
    <w:rsid w:val="00A427ED"/>
    <w:rsid w:val="00A42A01"/>
    <w:rsid w:val="00A43513"/>
    <w:rsid w:val="00A435F3"/>
    <w:rsid w:val="00A43955"/>
    <w:rsid w:val="00A43D4B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6BC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3FD"/>
    <w:rsid w:val="00A57718"/>
    <w:rsid w:val="00A57B90"/>
    <w:rsid w:val="00A60037"/>
    <w:rsid w:val="00A606BA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25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1E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1E4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A3B"/>
    <w:rsid w:val="00A91E76"/>
    <w:rsid w:val="00A91F5C"/>
    <w:rsid w:val="00A92117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648A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B44"/>
    <w:rsid w:val="00AA2D84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617"/>
    <w:rsid w:val="00AA6F2F"/>
    <w:rsid w:val="00AA7597"/>
    <w:rsid w:val="00AA7B5E"/>
    <w:rsid w:val="00AB03E5"/>
    <w:rsid w:val="00AB05EF"/>
    <w:rsid w:val="00AB0B12"/>
    <w:rsid w:val="00AB1195"/>
    <w:rsid w:val="00AB1AA6"/>
    <w:rsid w:val="00AB1E9C"/>
    <w:rsid w:val="00AB20F8"/>
    <w:rsid w:val="00AB21AD"/>
    <w:rsid w:val="00AB2402"/>
    <w:rsid w:val="00AB2683"/>
    <w:rsid w:val="00AB2A96"/>
    <w:rsid w:val="00AB2AD7"/>
    <w:rsid w:val="00AB2ED6"/>
    <w:rsid w:val="00AB2F1D"/>
    <w:rsid w:val="00AB3F6B"/>
    <w:rsid w:val="00AB4AF7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0C36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66B5"/>
    <w:rsid w:val="00AC7183"/>
    <w:rsid w:val="00AC759A"/>
    <w:rsid w:val="00AC7941"/>
    <w:rsid w:val="00AC7A79"/>
    <w:rsid w:val="00AD0B06"/>
    <w:rsid w:val="00AD10DC"/>
    <w:rsid w:val="00AD1526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2E96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953"/>
    <w:rsid w:val="00B00D33"/>
    <w:rsid w:val="00B00FF2"/>
    <w:rsid w:val="00B0235B"/>
    <w:rsid w:val="00B026DB"/>
    <w:rsid w:val="00B02832"/>
    <w:rsid w:val="00B02913"/>
    <w:rsid w:val="00B02925"/>
    <w:rsid w:val="00B02A17"/>
    <w:rsid w:val="00B035EC"/>
    <w:rsid w:val="00B03B7C"/>
    <w:rsid w:val="00B04168"/>
    <w:rsid w:val="00B050C1"/>
    <w:rsid w:val="00B05113"/>
    <w:rsid w:val="00B057AD"/>
    <w:rsid w:val="00B05A1E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986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0A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6C8"/>
    <w:rsid w:val="00B1686B"/>
    <w:rsid w:val="00B16982"/>
    <w:rsid w:val="00B16BCA"/>
    <w:rsid w:val="00B16CAB"/>
    <w:rsid w:val="00B16ECF"/>
    <w:rsid w:val="00B16FC3"/>
    <w:rsid w:val="00B17441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58"/>
    <w:rsid w:val="00B319D2"/>
    <w:rsid w:val="00B32309"/>
    <w:rsid w:val="00B32604"/>
    <w:rsid w:val="00B338A6"/>
    <w:rsid w:val="00B33DD5"/>
    <w:rsid w:val="00B33FDF"/>
    <w:rsid w:val="00B3478F"/>
    <w:rsid w:val="00B34954"/>
    <w:rsid w:val="00B352FC"/>
    <w:rsid w:val="00B35A35"/>
    <w:rsid w:val="00B35FBE"/>
    <w:rsid w:val="00B36250"/>
    <w:rsid w:val="00B36896"/>
    <w:rsid w:val="00B372CA"/>
    <w:rsid w:val="00B3730A"/>
    <w:rsid w:val="00B3769E"/>
    <w:rsid w:val="00B377EC"/>
    <w:rsid w:val="00B37D3D"/>
    <w:rsid w:val="00B40356"/>
    <w:rsid w:val="00B406EF"/>
    <w:rsid w:val="00B40B40"/>
    <w:rsid w:val="00B4107A"/>
    <w:rsid w:val="00B417B6"/>
    <w:rsid w:val="00B41DCC"/>
    <w:rsid w:val="00B4292E"/>
    <w:rsid w:val="00B42F09"/>
    <w:rsid w:val="00B43C8A"/>
    <w:rsid w:val="00B45419"/>
    <w:rsid w:val="00B460D2"/>
    <w:rsid w:val="00B46430"/>
    <w:rsid w:val="00B46920"/>
    <w:rsid w:val="00B46D14"/>
    <w:rsid w:val="00B46EB0"/>
    <w:rsid w:val="00B47930"/>
    <w:rsid w:val="00B47DC0"/>
    <w:rsid w:val="00B50972"/>
    <w:rsid w:val="00B50C81"/>
    <w:rsid w:val="00B51141"/>
    <w:rsid w:val="00B51150"/>
    <w:rsid w:val="00B51536"/>
    <w:rsid w:val="00B51632"/>
    <w:rsid w:val="00B51D03"/>
    <w:rsid w:val="00B51DA8"/>
    <w:rsid w:val="00B521D0"/>
    <w:rsid w:val="00B523FE"/>
    <w:rsid w:val="00B5246A"/>
    <w:rsid w:val="00B530D2"/>
    <w:rsid w:val="00B543C8"/>
    <w:rsid w:val="00B54CBD"/>
    <w:rsid w:val="00B5505C"/>
    <w:rsid w:val="00B560F0"/>
    <w:rsid w:val="00B562D8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41A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9EC"/>
    <w:rsid w:val="00B71E56"/>
    <w:rsid w:val="00B720F4"/>
    <w:rsid w:val="00B72CBD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1F"/>
    <w:rsid w:val="00B74A50"/>
    <w:rsid w:val="00B74F58"/>
    <w:rsid w:val="00B750F7"/>
    <w:rsid w:val="00B75506"/>
    <w:rsid w:val="00B7591F"/>
    <w:rsid w:val="00B75D06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8031A"/>
    <w:rsid w:val="00B80320"/>
    <w:rsid w:val="00B80398"/>
    <w:rsid w:val="00B816D4"/>
    <w:rsid w:val="00B8211F"/>
    <w:rsid w:val="00B823A9"/>
    <w:rsid w:val="00B82AF8"/>
    <w:rsid w:val="00B8339F"/>
    <w:rsid w:val="00B83A57"/>
    <w:rsid w:val="00B83A5E"/>
    <w:rsid w:val="00B83A7F"/>
    <w:rsid w:val="00B83E18"/>
    <w:rsid w:val="00B8415F"/>
    <w:rsid w:val="00B841D4"/>
    <w:rsid w:val="00B845F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2EB3"/>
    <w:rsid w:val="00BA3531"/>
    <w:rsid w:val="00BA3AB2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1C11"/>
    <w:rsid w:val="00BB2B47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862"/>
    <w:rsid w:val="00BB6B7B"/>
    <w:rsid w:val="00BB6E6B"/>
    <w:rsid w:val="00BB726D"/>
    <w:rsid w:val="00BB7776"/>
    <w:rsid w:val="00BC054E"/>
    <w:rsid w:val="00BC0755"/>
    <w:rsid w:val="00BC0ED2"/>
    <w:rsid w:val="00BC1584"/>
    <w:rsid w:val="00BC1A40"/>
    <w:rsid w:val="00BC1E27"/>
    <w:rsid w:val="00BC1EF4"/>
    <w:rsid w:val="00BC2D19"/>
    <w:rsid w:val="00BC3461"/>
    <w:rsid w:val="00BC3905"/>
    <w:rsid w:val="00BC4268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204"/>
    <w:rsid w:val="00BD5575"/>
    <w:rsid w:val="00BD5C8C"/>
    <w:rsid w:val="00BD5DF2"/>
    <w:rsid w:val="00BD5F99"/>
    <w:rsid w:val="00BD62EC"/>
    <w:rsid w:val="00BD686A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3F76"/>
    <w:rsid w:val="00BE4013"/>
    <w:rsid w:val="00BE48EA"/>
    <w:rsid w:val="00BE4915"/>
    <w:rsid w:val="00BE49D5"/>
    <w:rsid w:val="00BE4B2E"/>
    <w:rsid w:val="00BE4C06"/>
    <w:rsid w:val="00BE4DC4"/>
    <w:rsid w:val="00BE53AA"/>
    <w:rsid w:val="00BE6475"/>
    <w:rsid w:val="00BE6626"/>
    <w:rsid w:val="00BE6811"/>
    <w:rsid w:val="00BE6940"/>
    <w:rsid w:val="00BE722A"/>
    <w:rsid w:val="00BE72F2"/>
    <w:rsid w:val="00BE7551"/>
    <w:rsid w:val="00BE7923"/>
    <w:rsid w:val="00BE7A79"/>
    <w:rsid w:val="00BF0110"/>
    <w:rsid w:val="00BF0856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81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3E8"/>
    <w:rsid w:val="00C04453"/>
    <w:rsid w:val="00C046D8"/>
    <w:rsid w:val="00C05084"/>
    <w:rsid w:val="00C0537C"/>
    <w:rsid w:val="00C05891"/>
    <w:rsid w:val="00C0598A"/>
    <w:rsid w:val="00C05D13"/>
    <w:rsid w:val="00C0635C"/>
    <w:rsid w:val="00C066CC"/>
    <w:rsid w:val="00C0671B"/>
    <w:rsid w:val="00C06E9F"/>
    <w:rsid w:val="00C072A8"/>
    <w:rsid w:val="00C10034"/>
    <w:rsid w:val="00C11188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5A3"/>
    <w:rsid w:val="00C169CC"/>
    <w:rsid w:val="00C169E2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2F6"/>
    <w:rsid w:val="00C30CD0"/>
    <w:rsid w:val="00C3142E"/>
    <w:rsid w:val="00C32662"/>
    <w:rsid w:val="00C3281F"/>
    <w:rsid w:val="00C32D2F"/>
    <w:rsid w:val="00C331C5"/>
    <w:rsid w:val="00C3338F"/>
    <w:rsid w:val="00C33974"/>
    <w:rsid w:val="00C33C8A"/>
    <w:rsid w:val="00C33E82"/>
    <w:rsid w:val="00C33F13"/>
    <w:rsid w:val="00C34137"/>
    <w:rsid w:val="00C344F6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2409"/>
    <w:rsid w:val="00C424ED"/>
    <w:rsid w:val="00C43BB7"/>
    <w:rsid w:val="00C43CBD"/>
    <w:rsid w:val="00C43F27"/>
    <w:rsid w:val="00C44022"/>
    <w:rsid w:val="00C44212"/>
    <w:rsid w:val="00C4450A"/>
    <w:rsid w:val="00C44CDD"/>
    <w:rsid w:val="00C453AD"/>
    <w:rsid w:val="00C45561"/>
    <w:rsid w:val="00C45BB8"/>
    <w:rsid w:val="00C462D7"/>
    <w:rsid w:val="00C4666B"/>
    <w:rsid w:val="00C46D81"/>
    <w:rsid w:val="00C47086"/>
    <w:rsid w:val="00C47103"/>
    <w:rsid w:val="00C4712E"/>
    <w:rsid w:val="00C4757E"/>
    <w:rsid w:val="00C47FFB"/>
    <w:rsid w:val="00C501D7"/>
    <w:rsid w:val="00C5038D"/>
    <w:rsid w:val="00C50472"/>
    <w:rsid w:val="00C50515"/>
    <w:rsid w:val="00C505FA"/>
    <w:rsid w:val="00C5061B"/>
    <w:rsid w:val="00C507A2"/>
    <w:rsid w:val="00C50884"/>
    <w:rsid w:val="00C50CEF"/>
    <w:rsid w:val="00C50E23"/>
    <w:rsid w:val="00C512BB"/>
    <w:rsid w:val="00C51920"/>
    <w:rsid w:val="00C51B94"/>
    <w:rsid w:val="00C51C49"/>
    <w:rsid w:val="00C51DD0"/>
    <w:rsid w:val="00C52609"/>
    <w:rsid w:val="00C528DB"/>
    <w:rsid w:val="00C52924"/>
    <w:rsid w:val="00C52A93"/>
    <w:rsid w:val="00C52B72"/>
    <w:rsid w:val="00C52D90"/>
    <w:rsid w:val="00C52F62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6E5"/>
    <w:rsid w:val="00C6282A"/>
    <w:rsid w:val="00C628CD"/>
    <w:rsid w:val="00C62BC6"/>
    <w:rsid w:val="00C6311A"/>
    <w:rsid w:val="00C6383B"/>
    <w:rsid w:val="00C63AE5"/>
    <w:rsid w:val="00C6421D"/>
    <w:rsid w:val="00C6424E"/>
    <w:rsid w:val="00C6440F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0849"/>
    <w:rsid w:val="00C7143F"/>
    <w:rsid w:val="00C71CA4"/>
    <w:rsid w:val="00C71ED1"/>
    <w:rsid w:val="00C72232"/>
    <w:rsid w:val="00C7264D"/>
    <w:rsid w:val="00C72AFC"/>
    <w:rsid w:val="00C72BF2"/>
    <w:rsid w:val="00C73726"/>
    <w:rsid w:val="00C73804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77D42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CD"/>
    <w:rsid w:val="00C907ED"/>
    <w:rsid w:val="00C908CA"/>
    <w:rsid w:val="00C912F0"/>
    <w:rsid w:val="00C91450"/>
    <w:rsid w:val="00C91758"/>
    <w:rsid w:val="00C91A24"/>
    <w:rsid w:val="00C91B96"/>
    <w:rsid w:val="00C91DB1"/>
    <w:rsid w:val="00C92430"/>
    <w:rsid w:val="00C92761"/>
    <w:rsid w:val="00C92938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2FD"/>
    <w:rsid w:val="00CA3712"/>
    <w:rsid w:val="00CA37E0"/>
    <w:rsid w:val="00CA42A7"/>
    <w:rsid w:val="00CA4A73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40D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4DC0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093B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6AB4"/>
    <w:rsid w:val="00CE7912"/>
    <w:rsid w:val="00CE79F9"/>
    <w:rsid w:val="00CE7BB5"/>
    <w:rsid w:val="00CF01B4"/>
    <w:rsid w:val="00CF051C"/>
    <w:rsid w:val="00CF070D"/>
    <w:rsid w:val="00CF0979"/>
    <w:rsid w:val="00CF0C84"/>
    <w:rsid w:val="00CF12AD"/>
    <w:rsid w:val="00CF1591"/>
    <w:rsid w:val="00CF15C4"/>
    <w:rsid w:val="00CF200C"/>
    <w:rsid w:val="00CF22F0"/>
    <w:rsid w:val="00CF24F0"/>
    <w:rsid w:val="00CF287F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415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5EBD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4E01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C64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1E4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1037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C21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0E2"/>
    <w:rsid w:val="00D733AC"/>
    <w:rsid w:val="00D7344D"/>
    <w:rsid w:val="00D73892"/>
    <w:rsid w:val="00D74256"/>
    <w:rsid w:val="00D74D4F"/>
    <w:rsid w:val="00D74EB9"/>
    <w:rsid w:val="00D75E7B"/>
    <w:rsid w:val="00D76079"/>
    <w:rsid w:val="00D764DA"/>
    <w:rsid w:val="00D765D0"/>
    <w:rsid w:val="00D768F1"/>
    <w:rsid w:val="00D770E9"/>
    <w:rsid w:val="00D77BF3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6C7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13A"/>
    <w:rsid w:val="00DA56A3"/>
    <w:rsid w:val="00DA70E4"/>
    <w:rsid w:val="00DA717D"/>
    <w:rsid w:val="00DA74C6"/>
    <w:rsid w:val="00DA7A38"/>
    <w:rsid w:val="00DA7B4E"/>
    <w:rsid w:val="00DA7D1D"/>
    <w:rsid w:val="00DA7DA4"/>
    <w:rsid w:val="00DB0B4E"/>
    <w:rsid w:val="00DB0FD2"/>
    <w:rsid w:val="00DB114D"/>
    <w:rsid w:val="00DB1339"/>
    <w:rsid w:val="00DB1883"/>
    <w:rsid w:val="00DB1989"/>
    <w:rsid w:val="00DB1B71"/>
    <w:rsid w:val="00DB1F38"/>
    <w:rsid w:val="00DB236A"/>
    <w:rsid w:val="00DB2529"/>
    <w:rsid w:val="00DB256E"/>
    <w:rsid w:val="00DB29EB"/>
    <w:rsid w:val="00DB2E87"/>
    <w:rsid w:val="00DB3704"/>
    <w:rsid w:val="00DB39FA"/>
    <w:rsid w:val="00DB3B3D"/>
    <w:rsid w:val="00DB3C91"/>
    <w:rsid w:val="00DB3E1D"/>
    <w:rsid w:val="00DB42CE"/>
    <w:rsid w:val="00DB445F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A80"/>
    <w:rsid w:val="00DB7D81"/>
    <w:rsid w:val="00DC0953"/>
    <w:rsid w:val="00DC0B14"/>
    <w:rsid w:val="00DC164B"/>
    <w:rsid w:val="00DC17BE"/>
    <w:rsid w:val="00DC18BA"/>
    <w:rsid w:val="00DC1A61"/>
    <w:rsid w:val="00DC2882"/>
    <w:rsid w:val="00DC2B56"/>
    <w:rsid w:val="00DC2D8D"/>
    <w:rsid w:val="00DC2DB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273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533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31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858"/>
    <w:rsid w:val="00DF09B0"/>
    <w:rsid w:val="00DF10CF"/>
    <w:rsid w:val="00DF1476"/>
    <w:rsid w:val="00DF1998"/>
    <w:rsid w:val="00DF213C"/>
    <w:rsid w:val="00DF2464"/>
    <w:rsid w:val="00DF323F"/>
    <w:rsid w:val="00DF34D8"/>
    <w:rsid w:val="00DF36F4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574"/>
    <w:rsid w:val="00DF7B00"/>
    <w:rsid w:val="00E00371"/>
    <w:rsid w:val="00E00378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488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59C"/>
    <w:rsid w:val="00E149E7"/>
    <w:rsid w:val="00E14BB3"/>
    <w:rsid w:val="00E14E76"/>
    <w:rsid w:val="00E157D6"/>
    <w:rsid w:val="00E15B2C"/>
    <w:rsid w:val="00E15D20"/>
    <w:rsid w:val="00E16275"/>
    <w:rsid w:val="00E165E4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462A"/>
    <w:rsid w:val="00E25294"/>
    <w:rsid w:val="00E255B1"/>
    <w:rsid w:val="00E25873"/>
    <w:rsid w:val="00E25CDF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385"/>
    <w:rsid w:val="00E365DF"/>
    <w:rsid w:val="00E36D8D"/>
    <w:rsid w:val="00E36EA5"/>
    <w:rsid w:val="00E378AF"/>
    <w:rsid w:val="00E40294"/>
    <w:rsid w:val="00E40FA5"/>
    <w:rsid w:val="00E41605"/>
    <w:rsid w:val="00E416A6"/>
    <w:rsid w:val="00E419C0"/>
    <w:rsid w:val="00E42D1D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47D41"/>
    <w:rsid w:val="00E50444"/>
    <w:rsid w:val="00E50449"/>
    <w:rsid w:val="00E50A9F"/>
    <w:rsid w:val="00E51547"/>
    <w:rsid w:val="00E51637"/>
    <w:rsid w:val="00E5166C"/>
    <w:rsid w:val="00E517F1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4C2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05"/>
    <w:rsid w:val="00E61218"/>
    <w:rsid w:val="00E61414"/>
    <w:rsid w:val="00E61784"/>
    <w:rsid w:val="00E61883"/>
    <w:rsid w:val="00E61DBF"/>
    <w:rsid w:val="00E62BA0"/>
    <w:rsid w:val="00E62DDA"/>
    <w:rsid w:val="00E631C2"/>
    <w:rsid w:val="00E6371A"/>
    <w:rsid w:val="00E638EF"/>
    <w:rsid w:val="00E6401E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3B1"/>
    <w:rsid w:val="00E676EE"/>
    <w:rsid w:val="00E678F5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361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1D"/>
    <w:rsid w:val="00EA277B"/>
    <w:rsid w:val="00EA2A29"/>
    <w:rsid w:val="00EA2EBD"/>
    <w:rsid w:val="00EA31EE"/>
    <w:rsid w:val="00EA333A"/>
    <w:rsid w:val="00EA3C80"/>
    <w:rsid w:val="00EA43C7"/>
    <w:rsid w:val="00EA43D3"/>
    <w:rsid w:val="00EA4973"/>
    <w:rsid w:val="00EA4DC3"/>
    <w:rsid w:val="00EA4E16"/>
    <w:rsid w:val="00EA4FF2"/>
    <w:rsid w:val="00EA5142"/>
    <w:rsid w:val="00EA5B43"/>
    <w:rsid w:val="00EA5C88"/>
    <w:rsid w:val="00EA683F"/>
    <w:rsid w:val="00EA6A08"/>
    <w:rsid w:val="00EA6A32"/>
    <w:rsid w:val="00EA6D9D"/>
    <w:rsid w:val="00EA6E13"/>
    <w:rsid w:val="00EA6FD1"/>
    <w:rsid w:val="00EA776B"/>
    <w:rsid w:val="00EA785B"/>
    <w:rsid w:val="00EB03FD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4E7"/>
    <w:rsid w:val="00EB57C5"/>
    <w:rsid w:val="00EB5B17"/>
    <w:rsid w:val="00EB63A5"/>
    <w:rsid w:val="00EB63BE"/>
    <w:rsid w:val="00EB6722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B71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DEF"/>
    <w:rsid w:val="00EC4E95"/>
    <w:rsid w:val="00EC54DF"/>
    <w:rsid w:val="00EC5716"/>
    <w:rsid w:val="00EC58EF"/>
    <w:rsid w:val="00EC6788"/>
    <w:rsid w:val="00EC6B84"/>
    <w:rsid w:val="00EC6E99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4F47"/>
    <w:rsid w:val="00EF57AE"/>
    <w:rsid w:val="00EF5BAD"/>
    <w:rsid w:val="00EF5D9B"/>
    <w:rsid w:val="00EF5E1C"/>
    <w:rsid w:val="00EF5FD2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1E80"/>
    <w:rsid w:val="00F021EC"/>
    <w:rsid w:val="00F0264C"/>
    <w:rsid w:val="00F026BA"/>
    <w:rsid w:val="00F027E0"/>
    <w:rsid w:val="00F02931"/>
    <w:rsid w:val="00F029C4"/>
    <w:rsid w:val="00F02A44"/>
    <w:rsid w:val="00F02A85"/>
    <w:rsid w:val="00F0327F"/>
    <w:rsid w:val="00F034F0"/>
    <w:rsid w:val="00F03BD1"/>
    <w:rsid w:val="00F03D1D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1AB2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17DED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4BC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0FE5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69A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1F22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47A7B"/>
    <w:rsid w:val="00F50305"/>
    <w:rsid w:val="00F5039F"/>
    <w:rsid w:val="00F5077F"/>
    <w:rsid w:val="00F50895"/>
    <w:rsid w:val="00F50919"/>
    <w:rsid w:val="00F5119E"/>
    <w:rsid w:val="00F517FF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33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5A3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390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0E0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0BF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E26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4DE2"/>
    <w:rsid w:val="00FA63D7"/>
    <w:rsid w:val="00FA7A64"/>
    <w:rsid w:val="00FB0911"/>
    <w:rsid w:val="00FB10EA"/>
    <w:rsid w:val="00FB1FF1"/>
    <w:rsid w:val="00FB2324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E7E68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paragraph" w:customStyle="1" w:styleId="LGTdoc">
    <w:name w:val="LGTdoc_본문"/>
    <w:basedOn w:val="Normal"/>
    <w:rsid w:val="0008021B"/>
    <w:pPr>
      <w:overflowPunct/>
      <w:adjustRightInd/>
      <w:snapToGrid w:val="0"/>
      <w:spacing w:after="0" w:line="264" w:lineRule="auto"/>
      <w:jc w:val="both"/>
      <w:textAlignment w:val="auto"/>
    </w:pPr>
    <w:rPr>
      <w:rFonts w:eastAsiaTheme="minorHAnsi"/>
      <w:sz w:val="22"/>
      <w:szCs w:val="22"/>
      <w:lang w:val="en-US" w:eastAsia="ko-KR"/>
    </w:rPr>
  </w:style>
  <w:style w:type="character" w:customStyle="1" w:styleId="a">
    <w:name w:val="首标题"/>
    <w:rsid w:val="00BC4268"/>
    <w:rPr>
      <w:rFonts w:ascii="Arial" w:eastAsia="SimSun" w:hAnsi="Arial" w:cs="Arial" w:hint="default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4141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1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20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83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4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4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1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79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9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1320F3-967F-49D7-9217-705646EA3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35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16</cp:revision>
  <dcterms:created xsi:type="dcterms:W3CDTF">2016-08-12T05:25:00Z</dcterms:created>
  <dcterms:modified xsi:type="dcterms:W3CDTF">2016-08-12T18:57:00Z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