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7C480E36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04131D">
        <w:rPr>
          <w:b/>
          <w:noProof/>
          <w:sz w:val="24"/>
          <w:lang w:eastAsia="ko-KR"/>
        </w:rPr>
        <w:t>80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4D3C24">
        <w:rPr>
          <w:b/>
          <w:noProof/>
          <w:sz w:val="24"/>
          <w:szCs w:val="24"/>
          <w:lang w:eastAsia="ko-KR"/>
        </w:rPr>
        <w:t>166488</w:t>
      </w:r>
    </w:p>
    <w:p w14:paraId="053232EE" w14:textId="056AFEF3" w:rsidR="00DF7315" w:rsidRDefault="0004131D" w:rsidP="006C6A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Gothenburg, Sweden,</w:t>
      </w:r>
      <w:r>
        <w:rPr>
          <w:b/>
          <w:noProof/>
          <w:sz w:val="24"/>
        </w:rPr>
        <w:t xml:space="preserve"> 22</w:t>
      </w:r>
      <w:r w:rsidRPr="0004131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6C6A7C">
        <w:rPr>
          <w:b/>
          <w:noProof/>
          <w:sz w:val="24"/>
          <w:lang w:eastAsia="ko-KR"/>
        </w:rPr>
        <w:t>–</w:t>
      </w:r>
      <w:r w:rsidR="006C6A7C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26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August</w:t>
      </w:r>
      <w:r w:rsidR="006C6A7C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FC0320">
        <w:rPr>
          <w:b/>
          <w:noProof/>
          <w:sz w:val="24"/>
          <w:lang w:eastAsia="ko-KR"/>
        </w:rPr>
        <w:t>6</w:t>
      </w:r>
    </w:p>
    <w:p w14:paraId="2AF2D08C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71D878B9" w14:textId="4DB83122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4D3C24">
        <w:rPr>
          <w:rFonts w:ascii="Arial" w:hAnsi="Arial" w:cs="Arial"/>
          <w:sz w:val="24"/>
          <w:szCs w:val="24"/>
        </w:rPr>
        <w:t>6.7.4.1.3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2F9AFDB0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F309F9">
        <w:rPr>
          <w:rFonts w:ascii="Arial" w:hAnsi="Arial" w:cs="Arial"/>
          <w:sz w:val="24"/>
          <w:szCs w:val="24"/>
        </w:rPr>
        <w:t>NPDS</w:t>
      </w:r>
      <w:r w:rsidR="00D8260A">
        <w:rPr>
          <w:rFonts w:ascii="Arial" w:hAnsi="Arial" w:cs="Arial"/>
          <w:sz w:val="24"/>
          <w:szCs w:val="24"/>
        </w:rPr>
        <w:t xml:space="preserve">CH </w:t>
      </w:r>
      <w:r w:rsidR="00ED713C">
        <w:rPr>
          <w:rFonts w:ascii="Arial" w:hAnsi="Arial" w:cs="Arial"/>
          <w:sz w:val="24"/>
          <w:szCs w:val="24"/>
        </w:rPr>
        <w:t xml:space="preserve">Demodulation </w:t>
      </w:r>
      <w:r w:rsidR="00D8260A">
        <w:rPr>
          <w:rFonts w:ascii="Arial" w:hAnsi="Arial" w:cs="Arial"/>
          <w:sz w:val="24"/>
          <w:szCs w:val="24"/>
        </w:rPr>
        <w:t>Simulation Results</w:t>
      </w:r>
    </w:p>
    <w:p w14:paraId="66EAA9FF" w14:textId="3F8051BA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954804">
        <w:rPr>
          <w:rFonts w:ascii="Arial" w:hAnsi="Arial" w:cs="Arial"/>
          <w:sz w:val="24"/>
          <w:szCs w:val="24"/>
          <w:lang w:eastAsia="ko-KR"/>
        </w:rPr>
        <w:t>Discussion</w:t>
      </w:r>
    </w:p>
    <w:p w14:paraId="35C5498F" w14:textId="20CEA0D5" w:rsidR="009A0633" w:rsidRDefault="009D2332" w:rsidP="009D2332">
      <w:pPr>
        <w:pStyle w:val="Heading1"/>
        <w:rPr>
          <w:lang w:val="en-US" w:eastAsia="ko-KR"/>
        </w:rPr>
      </w:pPr>
      <w:r>
        <w:rPr>
          <w:lang w:val="en-US" w:eastAsia="ko-KR"/>
        </w:rPr>
        <w:t>1</w:t>
      </w:r>
      <w:r>
        <w:rPr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31026D22" w14:textId="101D4DF3" w:rsidR="00F309F9" w:rsidRDefault="00F309F9" w:rsidP="00F309F9">
      <w:pPr>
        <w:rPr>
          <w:lang w:val="en-US" w:eastAsia="zh-CN"/>
        </w:rPr>
      </w:pPr>
      <w:r>
        <w:rPr>
          <w:lang w:val="en-US" w:eastAsia="zh-CN"/>
        </w:rPr>
        <w:t>For NPDSCH, RAN4 agreed to define the following test cases, and related main configurations are listed as in Table 1 below. Table 2 is the TBS table for NPDSCH.</w:t>
      </w:r>
    </w:p>
    <w:p w14:paraId="314A9AF8" w14:textId="5F842AF4" w:rsidR="00F309F9" w:rsidRPr="00307DEE" w:rsidRDefault="00F309F9" w:rsidP="00F309F9">
      <w:pPr>
        <w:rPr>
          <w:lang w:val="en-US" w:eastAsia="zh-CN"/>
        </w:rPr>
      </w:pPr>
      <w:r>
        <w:rPr>
          <w:lang w:val="en-US" w:eastAsia="zh-CN"/>
        </w:rPr>
        <w:t xml:space="preserve">This paper provides the simulation results and proposes the number of repetitions to satisfy </w:t>
      </w:r>
      <w:r w:rsidRPr="009C621A">
        <w:rPr>
          <w:lang w:val="en-US" w:eastAsia="zh-CN"/>
        </w:rPr>
        <w:t>70% of maximum NPDSCH throughput around the target SNR.</w:t>
      </w:r>
    </w:p>
    <w:p w14:paraId="1627DCFC" w14:textId="77777777" w:rsidR="00F309F9" w:rsidRPr="00F309F9" w:rsidRDefault="00F309F9" w:rsidP="00F309F9">
      <w:pPr>
        <w:pStyle w:val="TH"/>
        <w:outlineLvl w:val="0"/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</w:pPr>
      <w:r w:rsidRPr="00F309F9">
        <w:rPr>
          <w:rFonts w:ascii="Times New Roman" w:eastAsia="Malgun Gothic" w:hAnsi="Times New Roman" w:cs="Times New Roman"/>
          <w:color w:val="auto"/>
          <w:kern w:val="0"/>
          <w:sz w:val="20"/>
          <w:lang w:val="en-US"/>
        </w:rPr>
        <w:t>Table 5 Minimum performance NPDSCH</w:t>
      </w:r>
    </w:p>
    <w:tbl>
      <w:tblPr>
        <w:tblW w:w="8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4"/>
        <w:gridCol w:w="1080"/>
        <w:gridCol w:w="1172"/>
        <w:gridCol w:w="1069"/>
        <w:gridCol w:w="785"/>
        <w:gridCol w:w="937"/>
        <w:gridCol w:w="901"/>
        <w:gridCol w:w="1338"/>
      </w:tblGrid>
      <w:tr w:rsidR="00F309F9" w:rsidRPr="00F309F9" w14:paraId="3DAAFFF9" w14:textId="77777777" w:rsidTr="00001A20">
        <w:trPr>
          <w:trHeight w:val="207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E91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AEF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Band-width 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and MCS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DC0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1A05" w14:textId="19A45841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TBS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, 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SF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)</w:t>
            </w:r>
          </w:p>
          <w:p w14:paraId="6365FF4A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(Table 6)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B30A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level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BD3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046C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9AF9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(dB)</w:t>
            </w:r>
          </w:p>
        </w:tc>
      </w:tr>
      <w:tr w:rsidR="00F309F9" w:rsidRPr="00F309F9" w14:paraId="403A3C68" w14:textId="77777777" w:rsidTr="00001A20">
        <w:trPr>
          <w:trHeight w:val="207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D22A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85E0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180KHz</w:t>
            </w:r>
          </w:p>
          <w:p w14:paraId="3C95BC70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[1/3]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FB43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CBB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([4], [0])</w:t>
            </w:r>
          </w:p>
          <w:p w14:paraId="3F5ED148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(TBS=56bits)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9EB5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60A5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[EPA5]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5A14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9DB0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TBD</w:t>
            </w:r>
          </w:p>
        </w:tc>
      </w:tr>
      <w:tr w:rsidR="00F309F9" w:rsidRPr="00F309F9" w14:paraId="36086314" w14:textId="77777777" w:rsidTr="00001A20">
        <w:trPr>
          <w:trHeight w:val="105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C48F6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BD69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180KHz</w:t>
            </w:r>
          </w:p>
          <w:p w14:paraId="612A6040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[1/3]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61CD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B42F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([4], [0])</w:t>
            </w:r>
          </w:p>
          <w:p w14:paraId="2F44708D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(TBS=56bits)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A644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5EC3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[EPA5]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3395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C5AD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F309F9" w:rsidRPr="00F309F9" w14:paraId="3C049DAF" w14:textId="77777777" w:rsidTr="00001A20">
        <w:trPr>
          <w:trHeight w:val="105"/>
          <w:jc w:val="center"/>
        </w:trPr>
        <w:tc>
          <w:tcPr>
            <w:tcW w:w="8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B8F3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3571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180KHz</w:t>
            </w:r>
          </w:p>
          <w:p w14:paraId="643810EE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[1/3]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7558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869D" w14:textId="77777777" w:rsidR="00F309F9" w:rsidRPr="00F309F9" w:rsidRDefault="00F309F9" w:rsidP="00001A20">
            <w:pPr>
              <w:spacing w:after="0"/>
              <w:jc w:val="center"/>
              <w:rPr>
                <w:lang w:val="en-US" w:eastAsia="zh-CN"/>
              </w:rPr>
            </w:pPr>
            <w:r w:rsidRPr="00F309F9">
              <w:rPr>
                <w:lang w:val="en-US" w:eastAsia="zh-CN"/>
              </w:rPr>
              <w:t>([4], [0])</w:t>
            </w:r>
          </w:p>
          <w:p w14:paraId="1FF1001E" w14:textId="77777777" w:rsidR="00F309F9" w:rsidRPr="00F309F9" w:rsidRDefault="00F309F9" w:rsidP="00001A20">
            <w:pPr>
              <w:spacing w:after="0"/>
              <w:jc w:val="center"/>
              <w:rPr>
                <w:lang w:val="en-US" w:eastAsia="zh-CN"/>
              </w:rPr>
            </w:pPr>
            <w:r w:rsidRPr="00F309F9">
              <w:rPr>
                <w:lang w:val="en-US" w:eastAsia="zh-CN"/>
              </w:rPr>
              <w:t>(TBS=56bits)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285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1E49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[ETU1]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CE09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D7F4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[-12]</w:t>
            </w:r>
          </w:p>
        </w:tc>
      </w:tr>
      <w:tr w:rsidR="00F309F9" w:rsidRPr="00F309F9" w14:paraId="40284C43" w14:textId="77777777" w:rsidTr="00001A20">
        <w:trPr>
          <w:trHeight w:val="105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21E97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3C6D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180KHz</w:t>
            </w:r>
          </w:p>
          <w:p w14:paraId="3AA71CEE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[1/2]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AFB4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Standalone/Guard-band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4CAF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([9], [3])</w:t>
            </w:r>
          </w:p>
          <w:p w14:paraId="0BFC8336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(TBS=616bits)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537B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18898BFD" w14:textId="77777777" w:rsidR="00F309F9" w:rsidRPr="00F309F9" w:rsidRDefault="00F309F9" w:rsidP="00001A20">
            <w:pPr>
              <w:spacing w:after="0"/>
              <w:jc w:val="center"/>
              <w:rPr>
                <w:lang w:val="en-US" w:eastAsia="zh-CN"/>
              </w:rPr>
            </w:pPr>
            <w:r w:rsidRPr="00F309F9">
              <w:rPr>
                <w:lang w:val="en-US" w:eastAsia="zh-CN"/>
              </w:rPr>
              <w:t>Note 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2C45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[EPA5]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3839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9E93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F309F9" w:rsidRPr="00F309F9" w14:paraId="493BE192" w14:textId="77777777" w:rsidTr="00001A20">
        <w:trPr>
          <w:trHeight w:val="105"/>
          <w:jc w:val="center"/>
        </w:trPr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27E87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F93B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180KHz</w:t>
            </w:r>
          </w:p>
          <w:p w14:paraId="0BB20D66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[1/3]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C80A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Standalone/Guard-band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F422" w14:textId="77777777" w:rsidR="00F309F9" w:rsidRPr="00F309F9" w:rsidRDefault="00F309F9" w:rsidP="00001A20">
            <w:pPr>
              <w:spacing w:after="0"/>
              <w:jc w:val="center"/>
              <w:rPr>
                <w:lang w:val="en-US" w:eastAsia="zh-CN"/>
              </w:rPr>
            </w:pPr>
            <w:r w:rsidRPr="00F309F9">
              <w:rPr>
                <w:lang w:val="en-US" w:eastAsia="zh-CN"/>
              </w:rPr>
              <w:t>([6], [3])</w:t>
            </w:r>
          </w:p>
          <w:p w14:paraId="4B48A7A6" w14:textId="77777777" w:rsidR="00F309F9" w:rsidRPr="00F309F9" w:rsidRDefault="00F309F9" w:rsidP="00001A20">
            <w:pPr>
              <w:spacing w:after="0"/>
              <w:jc w:val="center"/>
              <w:rPr>
                <w:lang w:val="en-US" w:eastAsia="zh-CN"/>
              </w:rPr>
            </w:pPr>
            <w:r w:rsidRPr="00F309F9">
              <w:rPr>
                <w:lang w:val="en-US" w:eastAsia="zh-CN"/>
              </w:rPr>
              <w:t>(TBS=392 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6957" w14:textId="61521670" w:rsidR="00F309F9" w:rsidRPr="00F309F9" w:rsidRDefault="001F4C67" w:rsidP="001F4C67">
            <w:pPr>
              <w:pStyle w:val="Heading6"/>
              <w:jc w:val="center"/>
              <w:rPr>
                <w:rFonts w:ascii="Times New Roman" w:hAnsi="Times New Roman"/>
                <w:b w:val="0"/>
                <w:lang w:val="en-US" w:eastAsia="zh-CN"/>
              </w:rPr>
            </w:pPr>
            <w:r>
              <w:rPr>
                <w:rFonts w:ascii="Times New Roman" w:hAnsi="Times New Roman"/>
                <w:b w:val="0"/>
                <w:lang w:val="en-US" w:eastAsia="zh-CN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06DE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[ETU1]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71CE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A8AD" w14:textId="77777777" w:rsidR="00F309F9" w:rsidRPr="00F309F9" w:rsidRDefault="00F309F9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[-12]</w:t>
            </w:r>
          </w:p>
        </w:tc>
      </w:tr>
      <w:tr w:rsidR="00F309F9" w:rsidRPr="00F309F9" w14:paraId="2EA4DD60" w14:textId="77777777" w:rsidTr="00001A20">
        <w:trPr>
          <w:trHeight w:val="105"/>
          <w:jc w:val="center"/>
        </w:trPr>
        <w:tc>
          <w:tcPr>
            <w:tcW w:w="5000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96706" w14:textId="77777777" w:rsidR="00F309F9" w:rsidRPr="00F309F9" w:rsidRDefault="00F309F9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1: Choose one repetition level from {1,2,4,8,16,32,64,128,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192,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256,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384,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512,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768,</w:t>
            </w:r>
            <w:r w:rsidRPr="00F309F9" w:rsidDel="004E157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} to satisfy 70% of the maximum NPDSCH throughput.</w:t>
            </w:r>
          </w:p>
          <w:p w14:paraId="30020182" w14:textId="77777777" w:rsidR="00F309F9" w:rsidRPr="00F309F9" w:rsidRDefault="00F309F9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14:paraId="5800B822" w14:textId="77777777" w:rsidR="00F309F9" w:rsidRPr="00F309F9" w:rsidRDefault="00F309F9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3: Maximum HARQ retransmission is 4. </w:t>
            </w:r>
          </w:p>
        </w:tc>
      </w:tr>
    </w:tbl>
    <w:p w14:paraId="05CD6A5E" w14:textId="77777777" w:rsidR="00F309F9" w:rsidRPr="00F309F9" w:rsidRDefault="00F309F9" w:rsidP="00F309F9">
      <w:pPr>
        <w:pStyle w:val="Caption"/>
        <w:rPr>
          <w:b w:val="0"/>
          <w:bCs w:val="0"/>
          <w:lang w:val="en-US" w:eastAsia="zh-CN"/>
        </w:rPr>
      </w:pPr>
      <w:bookmarkStart w:id="1" w:name="_Ref450839756"/>
    </w:p>
    <w:p w14:paraId="34765E5B" w14:textId="77777777" w:rsidR="00F309F9" w:rsidRPr="00F309F9" w:rsidRDefault="00F309F9" w:rsidP="00F309F9">
      <w:pPr>
        <w:pStyle w:val="Caption"/>
        <w:jc w:val="center"/>
        <w:rPr>
          <w:bCs w:val="0"/>
          <w:lang w:val="en-US" w:eastAsia="zh-CN"/>
        </w:rPr>
      </w:pPr>
      <w:r w:rsidRPr="00F309F9">
        <w:rPr>
          <w:bCs w:val="0"/>
          <w:lang w:val="en-US" w:eastAsia="zh-CN"/>
        </w:rPr>
        <w:t xml:space="preserve">Table </w:t>
      </w:r>
      <w:bookmarkEnd w:id="1"/>
      <w:r w:rsidRPr="00F309F9">
        <w:rPr>
          <w:bCs w:val="0"/>
          <w:lang w:val="en-US" w:eastAsia="zh-CN"/>
        </w:rPr>
        <w:t>6</w:t>
      </w:r>
      <w:r w:rsidRPr="00F309F9">
        <w:rPr>
          <w:bCs w:val="0"/>
          <w:lang w:val="en-US" w:eastAsia="zh-CN"/>
        </w:rPr>
        <w:tab/>
        <w:t>TBS table for NPDSCH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F309F9" w:rsidRPr="00F309F9" w14:paraId="54F8086A" w14:textId="77777777" w:rsidTr="00001A20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3C0EAA77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object w:dxaOrig="400" w:dyaOrig="340" w14:anchorId="1CCA78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16.5pt" o:ole="">
                  <v:imagedata r:id="rId11" o:title=""/>
                </v:shape>
                <o:OLEObject Type="Embed" ProgID="Equation.3" ShapeID="_x0000_i1025" DrawAspect="Content" ObjectID="_1532506199" r:id="rId12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19AE762B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object w:dxaOrig="340" w:dyaOrig="380" w14:anchorId="1E86B60A">
                <v:shape id="_x0000_i1026" type="#_x0000_t75" style="width:16.5pt;height:18.75pt" o:ole="">
                  <v:imagedata r:id="rId13" o:title=""/>
                </v:shape>
                <o:OLEObject Type="Embed" ProgID="Equation.3" ShapeID="_x0000_i1026" DrawAspect="Content" ObjectID="_1532506200" r:id="rId14"/>
              </w:object>
            </w:r>
          </w:p>
        </w:tc>
      </w:tr>
      <w:tr w:rsidR="00F309F9" w:rsidRPr="00F309F9" w14:paraId="3662FA9A" w14:textId="77777777" w:rsidTr="00001A20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A67BE92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0906CEBE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536117C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649A04E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197BD82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54DF0A8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A161AFF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D168ACA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4D765A3" w14:textId="77777777" w:rsidR="00F309F9" w:rsidRPr="00F309F9" w:rsidRDefault="00F309F9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7</w:t>
            </w:r>
          </w:p>
        </w:tc>
      </w:tr>
      <w:tr w:rsidR="00F309F9" w:rsidRPr="00F309F9" w14:paraId="1BD224CA" w14:textId="77777777" w:rsidTr="00001A20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34BE5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877B627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393AAC5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30B0EA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A3EC4C9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51026D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7AFCFF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EC91A5B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404EBAE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256</w:t>
            </w:r>
          </w:p>
        </w:tc>
      </w:tr>
      <w:tr w:rsidR="00F309F9" w:rsidRPr="00F309F9" w14:paraId="19B583D3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DA2429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6AA1D6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24</w:t>
            </w:r>
          </w:p>
        </w:tc>
        <w:tc>
          <w:tcPr>
            <w:tcW w:w="0" w:type="auto"/>
            <w:vAlign w:val="center"/>
          </w:tcPr>
          <w:p w14:paraId="3735B59B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56</w:t>
            </w:r>
          </w:p>
        </w:tc>
        <w:tc>
          <w:tcPr>
            <w:tcW w:w="0" w:type="auto"/>
            <w:vAlign w:val="center"/>
          </w:tcPr>
          <w:p w14:paraId="2284CAF6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88</w:t>
            </w:r>
          </w:p>
        </w:tc>
        <w:tc>
          <w:tcPr>
            <w:tcW w:w="0" w:type="auto"/>
            <w:vAlign w:val="center"/>
          </w:tcPr>
          <w:p w14:paraId="5B6AF61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144</w:t>
            </w:r>
          </w:p>
        </w:tc>
        <w:tc>
          <w:tcPr>
            <w:tcW w:w="0" w:type="auto"/>
            <w:vAlign w:val="center"/>
          </w:tcPr>
          <w:p w14:paraId="316EB495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176</w:t>
            </w:r>
          </w:p>
        </w:tc>
        <w:tc>
          <w:tcPr>
            <w:tcW w:w="0" w:type="auto"/>
            <w:vAlign w:val="center"/>
          </w:tcPr>
          <w:p w14:paraId="7F1279C3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208</w:t>
            </w:r>
          </w:p>
        </w:tc>
        <w:tc>
          <w:tcPr>
            <w:tcW w:w="0" w:type="auto"/>
            <w:vAlign w:val="center"/>
          </w:tcPr>
          <w:p w14:paraId="02D6328B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256</w:t>
            </w:r>
          </w:p>
        </w:tc>
        <w:tc>
          <w:tcPr>
            <w:tcW w:w="0" w:type="auto"/>
            <w:vAlign w:val="center"/>
          </w:tcPr>
          <w:p w14:paraId="6E5DA5FB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344</w:t>
            </w:r>
          </w:p>
        </w:tc>
      </w:tr>
      <w:tr w:rsidR="00F309F9" w:rsidRPr="00F309F9" w14:paraId="46472D42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38F06F3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10A753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32</w:t>
            </w:r>
          </w:p>
        </w:tc>
        <w:tc>
          <w:tcPr>
            <w:tcW w:w="0" w:type="auto"/>
            <w:vAlign w:val="center"/>
          </w:tcPr>
          <w:p w14:paraId="093E9546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72</w:t>
            </w:r>
          </w:p>
        </w:tc>
        <w:tc>
          <w:tcPr>
            <w:tcW w:w="0" w:type="auto"/>
            <w:vAlign w:val="center"/>
          </w:tcPr>
          <w:p w14:paraId="40F141F2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144</w:t>
            </w:r>
          </w:p>
        </w:tc>
        <w:tc>
          <w:tcPr>
            <w:tcW w:w="0" w:type="auto"/>
            <w:vAlign w:val="center"/>
          </w:tcPr>
          <w:p w14:paraId="027BCA0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176</w:t>
            </w:r>
          </w:p>
        </w:tc>
        <w:tc>
          <w:tcPr>
            <w:tcW w:w="0" w:type="auto"/>
            <w:vAlign w:val="center"/>
          </w:tcPr>
          <w:p w14:paraId="6201458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208</w:t>
            </w:r>
          </w:p>
        </w:tc>
        <w:tc>
          <w:tcPr>
            <w:tcW w:w="0" w:type="auto"/>
            <w:vAlign w:val="center"/>
          </w:tcPr>
          <w:p w14:paraId="65D44818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256</w:t>
            </w:r>
          </w:p>
        </w:tc>
        <w:tc>
          <w:tcPr>
            <w:tcW w:w="0" w:type="auto"/>
            <w:vAlign w:val="center"/>
          </w:tcPr>
          <w:p w14:paraId="1BDEB695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328</w:t>
            </w:r>
          </w:p>
        </w:tc>
        <w:tc>
          <w:tcPr>
            <w:tcW w:w="0" w:type="auto"/>
            <w:vAlign w:val="center"/>
          </w:tcPr>
          <w:p w14:paraId="4A0F414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424</w:t>
            </w:r>
          </w:p>
        </w:tc>
      </w:tr>
      <w:tr w:rsidR="00F309F9" w:rsidRPr="00F309F9" w14:paraId="244089D4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A0243B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19AAA73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4589CE66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104</w:t>
            </w:r>
          </w:p>
        </w:tc>
        <w:tc>
          <w:tcPr>
            <w:tcW w:w="0" w:type="auto"/>
            <w:vAlign w:val="center"/>
          </w:tcPr>
          <w:p w14:paraId="52C009FA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176</w:t>
            </w:r>
          </w:p>
        </w:tc>
        <w:tc>
          <w:tcPr>
            <w:tcW w:w="0" w:type="auto"/>
            <w:vAlign w:val="center"/>
          </w:tcPr>
          <w:p w14:paraId="2C4B9D6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208</w:t>
            </w:r>
          </w:p>
        </w:tc>
        <w:tc>
          <w:tcPr>
            <w:tcW w:w="0" w:type="auto"/>
            <w:vAlign w:val="center"/>
          </w:tcPr>
          <w:p w14:paraId="6BE158BE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256</w:t>
            </w:r>
          </w:p>
        </w:tc>
        <w:tc>
          <w:tcPr>
            <w:tcW w:w="0" w:type="auto"/>
            <w:vAlign w:val="center"/>
          </w:tcPr>
          <w:p w14:paraId="3F166E4E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328</w:t>
            </w:r>
          </w:p>
        </w:tc>
        <w:tc>
          <w:tcPr>
            <w:tcW w:w="0" w:type="auto"/>
            <w:vAlign w:val="center"/>
          </w:tcPr>
          <w:p w14:paraId="5A9274C9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440</w:t>
            </w:r>
          </w:p>
        </w:tc>
        <w:tc>
          <w:tcPr>
            <w:tcW w:w="0" w:type="auto"/>
            <w:vAlign w:val="center"/>
          </w:tcPr>
          <w:p w14:paraId="3F9723A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568</w:t>
            </w:r>
          </w:p>
        </w:tc>
      </w:tr>
      <w:tr w:rsidR="00F309F9" w:rsidRPr="00F309F9" w14:paraId="31633B05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AF445A8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8212E59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56</w:t>
            </w:r>
          </w:p>
        </w:tc>
        <w:tc>
          <w:tcPr>
            <w:tcW w:w="0" w:type="auto"/>
            <w:vAlign w:val="center"/>
          </w:tcPr>
          <w:p w14:paraId="5BFBF0E2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6B550529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208</w:t>
            </w:r>
          </w:p>
        </w:tc>
        <w:tc>
          <w:tcPr>
            <w:tcW w:w="0" w:type="auto"/>
            <w:vAlign w:val="center"/>
          </w:tcPr>
          <w:p w14:paraId="37B3E7C9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256</w:t>
            </w:r>
          </w:p>
        </w:tc>
        <w:tc>
          <w:tcPr>
            <w:tcW w:w="0" w:type="auto"/>
            <w:vAlign w:val="center"/>
          </w:tcPr>
          <w:p w14:paraId="0BCFE775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328</w:t>
            </w:r>
          </w:p>
        </w:tc>
        <w:tc>
          <w:tcPr>
            <w:tcW w:w="0" w:type="auto"/>
            <w:vAlign w:val="center"/>
          </w:tcPr>
          <w:p w14:paraId="41EF3A63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408</w:t>
            </w:r>
          </w:p>
        </w:tc>
        <w:tc>
          <w:tcPr>
            <w:tcW w:w="0" w:type="auto"/>
            <w:vAlign w:val="center"/>
          </w:tcPr>
          <w:p w14:paraId="119FBB5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552</w:t>
            </w:r>
          </w:p>
        </w:tc>
        <w:tc>
          <w:tcPr>
            <w:tcW w:w="0" w:type="auto"/>
            <w:vAlign w:val="center"/>
          </w:tcPr>
          <w:p w14:paraId="37E398A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680</w:t>
            </w:r>
          </w:p>
        </w:tc>
      </w:tr>
      <w:tr w:rsidR="00F309F9" w:rsidRPr="00F309F9" w14:paraId="2BA16694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DC033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1731026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72</w:t>
            </w:r>
          </w:p>
        </w:tc>
        <w:tc>
          <w:tcPr>
            <w:tcW w:w="0" w:type="auto"/>
            <w:vAlign w:val="center"/>
          </w:tcPr>
          <w:p w14:paraId="363F2EC3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144</w:t>
            </w:r>
          </w:p>
        </w:tc>
        <w:tc>
          <w:tcPr>
            <w:tcW w:w="0" w:type="auto"/>
            <w:vAlign w:val="center"/>
          </w:tcPr>
          <w:p w14:paraId="30F1C815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224</w:t>
            </w:r>
          </w:p>
        </w:tc>
        <w:tc>
          <w:tcPr>
            <w:tcW w:w="0" w:type="auto"/>
            <w:vAlign w:val="center"/>
          </w:tcPr>
          <w:p w14:paraId="46959962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328</w:t>
            </w:r>
          </w:p>
        </w:tc>
        <w:tc>
          <w:tcPr>
            <w:tcW w:w="0" w:type="auto"/>
            <w:vAlign w:val="center"/>
          </w:tcPr>
          <w:p w14:paraId="742A1093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424</w:t>
            </w:r>
          </w:p>
        </w:tc>
        <w:tc>
          <w:tcPr>
            <w:tcW w:w="0" w:type="auto"/>
            <w:vAlign w:val="center"/>
          </w:tcPr>
          <w:p w14:paraId="0CCADEA7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504</w:t>
            </w:r>
          </w:p>
        </w:tc>
        <w:tc>
          <w:tcPr>
            <w:tcW w:w="0" w:type="auto"/>
            <w:vAlign w:val="center"/>
          </w:tcPr>
          <w:p w14:paraId="5DCC5AE6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680</w:t>
            </w:r>
          </w:p>
        </w:tc>
        <w:tc>
          <w:tcPr>
            <w:tcW w:w="0" w:type="auto"/>
            <w:vAlign w:val="center"/>
          </w:tcPr>
          <w:p w14:paraId="03C8062C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</w:tr>
      <w:tr w:rsidR="00F309F9" w:rsidRPr="00F309F9" w14:paraId="69AD8F12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E9162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E02CC14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88</w:t>
            </w:r>
          </w:p>
        </w:tc>
        <w:tc>
          <w:tcPr>
            <w:tcW w:w="0" w:type="auto"/>
            <w:vAlign w:val="center"/>
          </w:tcPr>
          <w:p w14:paraId="3C5BD7CF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176</w:t>
            </w:r>
          </w:p>
        </w:tc>
        <w:tc>
          <w:tcPr>
            <w:tcW w:w="0" w:type="auto"/>
            <w:vAlign w:val="center"/>
          </w:tcPr>
          <w:p w14:paraId="2A72F10C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256</w:t>
            </w:r>
          </w:p>
        </w:tc>
        <w:tc>
          <w:tcPr>
            <w:tcW w:w="0" w:type="auto"/>
            <w:vAlign w:val="center"/>
          </w:tcPr>
          <w:p w14:paraId="169632D4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392</w:t>
            </w:r>
          </w:p>
        </w:tc>
        <w:tc>
          <w:tcPr>
            <w:tcW w:w="0" w:type="auto"/>
            <w:vAlign w:val="center"/>
          </w:tcPr>
          <w:p w14:paraId="1B289DD9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504</w:t>
            </w:r>
          </w:p>
        </w:tc>
        <w:tc>
          <w:tcPr>
            <w:tcW w:w="0" w:type="auto"/>
            <w:vAlign w:val="center"/>
          </w:tcPr>
          <w:p w14:paraId="003C5578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600</w:t>
            </w:r>
          </w:p>
        </w:tc>
        <w:tc>
          <w:tcPr>
            <w:tcW w:w="0" w:type="auto"/>
            <w:vAlign w:val="center"/>
          </w:tcPr>
          <w:p w14:paraId="25A78296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6496B7E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</w:tr>
      <w:tr w:rsidR="00F309F9" w:rsidRPr="00F309F9" w14:paraId="4E7C0537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2569EA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lastRenderedPageBreak/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01027FC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104</w:t>
            </w:r>
          </w:p>
        </w:tc>
        <w:tc>
          <w:tcPr>
            <w:tcW w:w="0" w:type="auto"/>
            <w:vAlign w:val="center"/>
          </w:tcPr>
          <w:p w14:paraId="56DAA97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224</w:t>
            </w:r>
          </w:p>
        </w:tc>
        <w:tc>
          <w:tcPr>
            <w:tcW w:w="0" w:type="auto"/>
            <w:vAlign w:val="center"/>
          </w:tcPr>
          <w:p w14:paraId="1DA3250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328</w:t>
            </w:r>
          </w:p>
        </w:tc>
        <w:tc>
          <w:tcPr>
            <w:tcW w:w="0" w:type="auto"/>
            <w:vAlign w:val="center"/>
          </w:tcPr>
          <w:p w14:paraId="16D124C3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472</w:t>
            </w:r>
          </w:p>
        </w:tc>
        <w:tc>
          <w:tcPr>
            <w:tcW w:w="0" w:type="auto"/>
            <w:vAlign w:val="center"/>
          </w:tcPr>
          <w:p w14:paraId="707C19CA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584</w:t>
            </w:r>
          </w:p>
        </w:tc>
        <w:tc>
          <w:tcPr>
            <w:tcW w:w="0" w:type="auto"/>
            <w:vAlign w:val="center"/>
          </w:tcPr>
          <w:p w14:paraId="63F6492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680</w:t>
            </w:r>
          </w:p>
        </w:tc>
        <w:tc>
          <w:tcPr>
            <w:tcW w:w="0" w:type="auto"/>
            <w:vAlign w:val="center"/>
          </w:tcPr>
          <w:p w14:paraId="7A603C72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8FBC9D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</w:tr>
      <w:tr w:rsidR="00F309F9" w:rsidRPr="00F309F9" w14:paraId="76DF81EB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E0F855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FA3973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14:paraId="41EC032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256</w:t>
            </w:r>
          </w:p>
        </w:tc>
        <w:tc>
          <w:tcPr>
            <w:tcW w:w="0" w:type="auto"/>
            <w:vAlign w:val="center"/>
          </w:tcPr>
          <w:p w14:paraId="1640B1A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392</w:t>
            </w:r>
          </w:p>
        </w:tc>
        <w:tc>
          <w:tcPr>
            <w:tcW w:w="0" w:type="auto"/>
            <w:vAlign w:val="center"/>
          </w:tcPr>
          <w:p w14:paraId="4AED0586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536</w:t>
            </w:r>
          </w:p>
        </w:tc>
        <w:tc>
          <w:tcPr>
            <w:tcW w:w="0" w:type="auto"/>
            <w:vAlign w:val="center"/>
          </w:tcPr>
          <w:p w14:paraId="01F9D10E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680</w:t>
            </w:r>
          </w:p>
        </w:tc>
        <w:tc>
          <w:tcPr>
            <w:tcW w:w="0" w:type="auto"/>
            <w:vAlign w:val="center"/>
          </w:tcPr>
          <w:p w14:paraId="67D5C4B9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EE8E7B8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80E47A7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</w:tr>
      <w:tr w:rsidR="00F309F9" w:rsidRPr="00F309F9" w14:paraId="1877A579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8813AC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A679EB4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136</w:t>
            </w:r>
          </w:p>
        </w:tc>
        <w:tc>
          <w:tcPr>
            <w:tcW w:w="0" w:type="auto"/>
            <w:vAlign w:val="center"/>
          </w:tcPr>
          <w:p w14:paraId="3440248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296</w:t>
            </w:r>
          </w:p>
        </w:tc>
        <w:tc>
          <w:tcPr>
            <w:tcW w:w="0" w:type="auto"/>
            <w:vAlign w:val="center"/>
          </w:tcPr>
          <w:p w14:paraId="1BC701C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456</w:t>
            </w:r>
          </w:p>
        </w:tc>
        <w:tc>
          <w:tcPr>
            <w:tcW w:w="0" w:type="auto"/>
            <w:vAlign w:val="center"/>
          </w:tcPr>
          <w:p w14:paraId="3C9CE16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616</w:t>
            </w:r>
          </w:p>
        </w:tc>
        <w:tc>
          <w:tcPr>
            <w:tcW w:w="0" w:type="auto"/>
            <w:vAlign w:val="center"/>
          </w:tcPr>
          <w:p w14:paraId="697EF9C9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7419306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9B22273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1E06462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</w:tr>
      <w:tr w:rsidR="00F309F9" w:rsidRPr="00F309F9" w14:paraId="46F68DBC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113CA55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F45F247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144</w:t>
            </w:r>
          </w:p>
        </w:tc>
        <w:tc>
          <w:tcPr>
            <w:tcW w:w="0" w:type="auto"/>
            <w:vAlign w:val="center"/>
          </w:tcPr>
          <w:p w14:paraId="296C47A4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328</w:t>
            </w:r>
          </w:p>
        </w:tc>
        <w:tc>
          <w:tcPr>
            <w:tcW w:w="0" w:type="auto"/>
            <w:vAlign w:val="center"/>
          </w:tcPr>
          <w:p w14:paraId="3A051ABF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504</w:t>
            </w:r>
          </w:p>
        </w:tc>
        <w:tc>
          <w:tcPr>
            <w:tcW w:w="0" w:type="auto"/>
            <w:vAlign w:val="center"/>
          </w:tcPr>
          <w:p w14:paraId="70DFE5C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680</w:t>
            </w:r>
          </w:p>
        </w:tc>
        <w:tc>
          <w:tcPr>
            <w:tcW w:w="0" w:type="auto"/>
            <w:vAlign w:val="center"/>
          </w:tcPr>
          <w:p w14:paraId="587E0B2F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67FDD77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26024CE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D70AF0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</w:tr>
      <w:tr w:rsidR="00F309F9" w:rsidRPr="00F309F9" w14:paraId="65D065DE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A82D0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DD352AE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176</w:t>
            </w:r>
          </w:p>
        </w:tc>
        <w:tc>
          <w:tcPr>
            <w:tcW w:w="0" w:type="auto"/>
            <w:vAlign w:val="center"/>
          </w:tcPr>
          <w:p w14:paraId="2F17DCD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376</w:t>
            </w:r>
          </w:p>
        </w:tc>
        <w:tc>
          <w:tcPr>
            <w:tcW w:w="0" w:type="auto"/>
            <w:vAlign w:val="center"/>
          </w:tcPr>
          <w:p w14:paraId="417EFE4A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584</w:t>
            </w:r>
          </w:p>
        </w:tc>
        <w:tc>
          <w:tcPr>
            <w:tcW w:w="0" w:type="auto"/>
            <w:vAlign w:val="center"/>
          </w:tcPr>
          <w:p w14:paraId="3FEE37D9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0E146F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D6B4D7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8888842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8E00945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</w:tr>
      <w:tr w:rsidR="00F309F9" w:rsidRPr="00F309F9" w14:paraId="52723AE5" w14:textId="77777777" w:rsidTr="00001A20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E0F2A2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EC8E36D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208</w:t>
            </w:r>
          </w:p>
        </w:tc>
        <w:tc>
          <w:tcPr>
            <w:tcW w:w="0" w:type="auto"/>
            <w:vAlign w:val="center"/>
          </w:tcPr>
          <w:p w14:paraId="7BC9BDBC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440</w:t>
            </w:r>
          </w:p>
        </w:tc>
        <w:tc>
          <w:tcPr>
            <w:tcW w:w="0" w:type="auto"/>
            <w:vAlign w:val="center"/>
          </w:tcPr>
          <w:p w14:paraId="0580E04B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  <w:r w:rsidRPr="00F309F9">
              <w:rPr>
                <w:rFonts w:eastAsia="Malgun Gothic" w:cs="Times New Roman"/>
                <w:color w:val="auto"/>
                <w:kern w:val="0"/>
                <w:lang w:val="en-US" w:eastAsia="zh-CN"/>
              </w:rPr>
              <w:t>680</w:t>
            </w:r>
          </w:p>
        </w:tc>
        <w:tc>
          <w:tcPr>
            <w:tcW w:w="0" w:type="auto"/>
            <w:vAlign w:val="center"/>
          </w:tcPr>
          <w:p w14:paraId="3C294EA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7BA1E81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A30EE30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22E918A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F921666" w14:textId="77777777" w:rsidR="00F309F9" w:rsidRPr="00F309F9" w:rsidRDefault="00F309F9" w:rsidP="00001A20">
            <w:pPr>
              <w:pStyle w:val="BodyText"/>
              <w:spacing w:after="0"/>
              <w:jc w:val="center"/>
              <w:rPr>
                <w:rFonts w:eastAsia="Malgun Gothic" w:cs="Times New Roman"/>
                <w:color w:val="auto"/>
                <w:kern w:val="0"/>
                <w:lang w:val="en-US" w:eastAsia="zh-CN"/>
              </w:rPr>
            </w:pPr>
          </w:p>
        </w:tc>
      </w:tr>
    </w:tbl>
    <w:p w14:paraId="1A70EDEB" w14:textId="77777777" w:rsidR="00F309F9" w:rsidRDefault="00F309F9" w:rsidP="00D8260A">
      <w:pPr>
        <w:rPr>
          <w:rFonts w:cs="v4.2.0"/>
        </w:rPr>
      </w:pPr>
    </w:p>
    <w:p w14:paraId="5B82C532" w14:textId="51A37B42" w:rsidR="00D8260A" w:rsidRDefault="001D66AD" w:rsidP="00D8260A">
      <w:pPr>
        <w:rPr>
          <w:rFonts w:cs="v4.2.0"/>
        </w:rPr>
      </w:pPr>
      <w:r>
        <w:rPr>
          <w:rFonts w:cs="v4.2.0"/>
        </w:rPr>
        <w:t>The simulation assumes that NRS is available in every subframe in the frame except subframe 5 which contains NPSS and subframe 9 in every other frame which contains NSSS. This enables channel estimation to be performe</w:t>
      </w:r>
      <w:r w:rsidR="00B70D1A">
        <w:rPr>
          <w:rFonts w:cs="v4.2.0"/>
        </w:rPr>
        <w:t>d using time domain filtering over</w:t>
      </w:r>
      <w:r w:rsidR="00C033FD">
        <w:rPr>
          <w:rFonts w:cs="v4.2.0"/>
        </w:rPr>
        <w:t xml:space="preserve"> destaggered NRS tones. </w:t>
      </w:r>
      <w:r w:rsidR="00B70D1A">
        <w:rPr>
          <w:rFonts w:cs="v4.2.0"/>
        </w:rPr>
        <w:t>A low</w:t>
      </w:r>
      <w:r w:rsidR="00C033FD">
        <w:rPr>
          <w:rFonts w:cs="v4.2.0"/>
        </w:rPr>
        <w:t xml:space="preserve"> filter coefficient </w:t>
      </w:r>
      <w:r w:rsidR="00B70D1A">
        <w:rPr>
          <w:rFonts w:cs="v4.2.0"/>
        </w:rPr>
        <w:t xml:space="preserve">value </w:t>
      </w:r>
      <w:r w:rsidR="00C033FD">
        <w:rPr>
          <w:rFonts w:cs="v4.2.0"/>
        </w:rPr>
        <w:t xml:space="preserve">is chosen </w:t>
      </w:r>
      <w:r w:rsidR="00B70D1A">
        <w:rPr>
          <w:rFonts w:cs="v4.2.0"/>
        </w:rPr>
        <w:t xml:space="preserve">since the channel model considered </w:t>
      </w:r>
      <w:r w:rsidR="00296795">
        <w:rPr>
          <w:rFonts w:cs="v4.2.0"/>
        </w:rPr>
        <w:t>is</w:t>
      </w:r>
      <w:r w:rsidR="00B70D1A">
        <w:rPr>
          <w:rFonts w:cs="v4.2.0"/>
        </w:rPr>
        <w:t xml:space="preserve"> </w:t>
      </w:r>
      <w:r w:rsidR="00296795">
        <w:rPr>
          <w:rFonts w:cs="v4.2.0"/>
        </w:rPr>
        <w:t>a</w:t>
      </w:r>
      <w:r w:rsidR="00B70D1A">
        <w:rPr>
          <w:rFonts w:cs="v4.2.0"/>
        </w:rPr>
        <w:t xml:space="preserve"> slow fading</w:t>
      </w:r>
      <w:r w:rsidR="00296795">
        <w:rPr>
          <w:rFonts w:cs="v4.2.0"/>
        </w:rPr>
        <w:t xml:space="preserve"> channel</w:t>
      </w:r>
      <w:r w:rsidR="00B70D1A">
        <w:rPr>
          <w:rFonts w:cs="v4.2.0"/>
        </w:rPr>
        <w:t xml:space="preserve"> with 1Hz</w:t>
      </w:r>
      <w:r w:rsidR="008053DD">
        <w:rPr>
          <w:rFonts w:cs="v4.2.0"/>
        </w:rPr>
        <w:t>/5Hz</w:t>
      </w:r>
      <w:r w:rsidR="00B70D1A">
        <w:rPr>
          <w:rFonts w:cs="v4.2.0"/>
        </w:rPr>
        <w:t xml:space="preserve"> doppler. </w:t>
      </w:r>
      <w:r w:rsidR="001736C5">
        <w:rPr>
          <w:rFonts w:cs="v4.2.0"/>
        </w:rPr>
        <w:t xml:space="preserve">The results </w:t>
      </w:r>
      <w:r w:rsidR="00D82CD9">
        <w:rPr>
          <w:rFonts w:cs="v4.2.0"/>
        </w:rPr>
        <w:t>shown below include</w:t>
      </w:r>
      <w:r w:rsidR="001736C5">
        <w:rPr>
          <w:rFonts w:cs="v4.2.0"/>
        </w:rPr>
        <w:t xml:space="preserve"> RF margin.</w:t>
      </w:r>
    </w:p>
    <w:p w14:paraId="6C5A7102" w14:textId="0CB22D51" w:rsidR="00DF6AFD" w:rsidRPr="00DF6AFD" w:rsidRDefault="009D2332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6AFD">
        <w:rPr>
          <w:lang w:val="en-US" w:eastAsia="ko-KR"/>
        </w:rPr>
        <w:tab/>
      </w:r>
      <w:r w:rsidR="00BD0EC5">
        <w:rPr>
          <w:lang w:val="en-US" w:eastAsia="ko-KR"/>
        </w:rPr>
        <w:t>Simulation Results</w:t>
      </w:r>
    </w:p>
    <w:p w14:paraId="293897E3" w14:textId="6A16D334" w:rsidR="00B77EB0" w:rsidRDefault="00FD3CE9" w:rsidP="00EB0B58">
      <w:pPr>
        <w:rPr>
          <w:color w:val="000000"/>
          <w:lang w:val="en-US"/>
        </w:rPr>
      </w:pPr>
      <w:r>
        <w:rPr>
          <w:color w:val="000000"/>
          <w:lang w:val="en-US"/>
        </w:rPr>
        <w:t>T</w:t>
      </w:r>
      <w:r w:rsidR="00F309F9">
        <w:rPr>
          <w:color w:val="000000"/>
          <w:lang w:val="en-US"/>
        </w:rPr>
        <w:t>he following plot shows the NPDS</w:t>
      </w:r>
      <w:r w:rsidR="00EB0B58">
        <w:rPr>
          <w:color w:val="000000"/>
          <w:lang w:val="en-US"/>
        </w:rPr>
        <w:t xml:space="preserve">CH </w:t>
      </w:r>
      <w:r w:rsidR="001F4C67">
        <w:rPr>
          <w:color w:val="000000"/>
          <w:lang w:val="en-US"/>
        </w:rPr>
        <w:t>throughput</w:t>
      </w:r>
      <w:r w:rsidR="00EB0B58">
        <w:rPr>
          <w:color w:val="000000"/>
          <w:lang w:val="en-US"/>
        </w:rPr>
        <w:t xml:space="preserve"> performance with respect to SNR(dB)</w:t>
      </w:r>
      <w:r w:rsidR="00037BAC">
        <w:rPr>
          <w:color w:val="000000"/>
          <w:lang w:val="en-US"/>
        </w:rPr>
        <w:t xml:space="preserve"> for simulation number 1 in Table 1</w:t>
      </w:r>
      <w:r w:rsidR="00EB0B58">
        <w:rPr>
          <w:color w:val="000000"/>
          <w:lang w:val="en-US"/>
        </w:rPr>
        <w:t xml:space="preserve">. </w:t>
      </w:r>
    </w:p>
    <w:tbl>
      <w:tblPr>
        <w:tblW w:w="8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2"/>
        <w:gridCol w:w="1080"/>
        <w:gridCol w:w="1172"/>
        <w:gridCol w:w="1069"/>
        <w:gridCol w:w="785"/>
        <w:gridCol w:w="937"/>
        <w:gridCol w:w="1050"/>
        <w:gridCol w:w="1191"/>
      </w:tblGrid>
      <w:tr w:rsidR="001F4C67" w:rsidRPr="00F309F9" w14:paraId="50B2D5D2" w14:textId="77777777" w:rsidTr="001F4C67">
        <w:trPr>
          <w:trHeight w:val="207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67EC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8FB2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Band-width 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and MCS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53AA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7CD8" w14:textId="03FAD3D6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TBS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, 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SF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)</w:t>
            </w:r>
          </w:p>
          <w:p w14:paraId="24BE4D60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(Table 6)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2CB9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level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8EAC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1AE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A7D7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(dB)</w:t>
            </w:r>
          </w:p>
        </w:tc>
      </w:tr>
      <w:tr w:rsidR="001F4C67" w:rsidRPr="00F309F9" w14:paraId="15805376" w14:textId="77777777" w:rsidTr="001F4C67">
        <w:trPr>
          <w:trHeight w:val="207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B6A6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E495" w14:textId="77777777" w:rsidR="001F4C67" w:rsidRPr="00F309F9" w:rsidRDefault="001F4C67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180KHz</w:t>
            </w:r>
          </w:p>
          <w:p w14:paraId="67B5FFB8" w14:textId="77777777" w:rsidR="001F4C67" w:rsidRPr="00F309F9" w:rsidRDefault="001F4C67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[1/3]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CA5" w14:textId="77777777" w:rsidR="001F4C67" w:rsidRPr="00F309F9" w:rsidRDefault="001F4C67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E0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([4], [0])</w:t>
            </w:r>
          </w:p>
          <w:p w14:paraId="6ABB9F5C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(TBS=56bits)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7519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1067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[EPA5]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34D4" w14:textId="77777777" w:rsidR="001F4C67" w:rsidRPr="00F309F9" w:rsidRDefault="001F4C67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9B0E" w14:textId="658C6F2E" w:rsidR="001F4C67" w:rsidRPr="00F309F9" w:rsidRDefault="00FF5FE7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</w:pPr>
            <w:r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val="en-US"/>
              </w:rPr>
              <w:t>4</w:t>
            </w:r>
          </w:p>
        </w:tc>
      </w:tr>
    </w:tbl>
    <w:p w14:paraId="2309E3D0" w14:textId="4A4E7168" w:rsidR="00CA68E0" w:rsidRDefault="00CA68E0" w:rsidP="00EB0B58">
      <w:pPr>
        <w:rPr>
          <w:color w:val="000000"/>
          <w:lang w:val="en-US"/>
        </w:rPr>
      </w:pPr>
    </w:p>
    <w:p w14:paraId="6E0FAAE7" w14:textId="1A239840" w:rsidR="000C6EF5" w:rsidRDefault="00FF5FE7" w:rsidP="00EB0B58">
      <w:pPr>
        <w:rPr>
          <w:color w:val="000000"/>
          <w:lang w:val="en-US"/>
        </w:rPr>
      </w:pPr>
      <w:r>
        <w:rPr>
          <w:noProof/>
          <w:lang w:val="en-US"/>
        </w:rPr>
        <w:drawing>
          <wp:inline distT="0" distB="0" distL="0" distR="0" wp14:anchorId="629492FC" wp14:editId="00811DAF">
            <wp:extent cx="5942330" cy="3466465"/>
            <wp:effectExtent l="0" t="0" r="1270" b="63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76574E68" w14:textId="45AE6360" w:rsidR="0080705F" w:rsidRDefault="00B77EB0" w:rsidP="00622BC0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1: F</w:t>
      </w:r>
      <w:r w:rsidR="00DF1F40">
        <w:rPr>
          <w:b/>
          <w:color w:val="000000"/>
          <w:lang w:val="en-US"/>
        </w:rPr>
        <w:t>or s</w:t>
      </w:r>
      <w:r w:rsidR="00FD3CE9">
        <w:rPr>
          <w:b/>
          <w:color w:val="000000"/>
          <w:lang w:val="en-US"/>
        </w:rPr>
        <w:t>imulation numbe</w:t>
      </w:r>
      <w:r w:rsidR="00EB2690">
        <w:rPr>
          <w:b/>
          <w:color w:val="000000"/>
          <w:lang w:val="en-US"/>
        </w:rPr>
        <w:t xml:space="preserve">r 1, </w:t>
      </w:r>
      <w:r w:rsidR="00FD3CE9">
        <w:rPr>
          <w:b/>
          <w:color w:val="000000"/>
          <w:lang w:val="en-US"/>
        </w:rPr>
        <w:t>target</w:t>
      </w:r>
      <w:r w:rsidR="00EB0B58" w:rsidRPr="00B77EB0">
        <w:rPr>
          <w:b/>
          <w:color w:val="000000"/>
          <w:lang w:val="en-US"/>
        </w:rPr>
        <w:t xml:space="preserve"> SNR</w:t>
      </w:r>
      <w:r w:rsidR="00FD3CE9">
        <w:rPr>
          <w:b/>
          <w:color w:val="000000"/>
          <w:lang w:val="en-US"/>
        </w:rPr>
        <w:t xml:space="preserve"> </w:t>
      </w:r>
      <w:r w:rsidR="001F4C67">
        <w:rPr>
          <w:b/>
          <w:color w:val="000000"/>
          <w:lang w:val="en-US"/>
        </w:rPr>
        <w:t>to ac</w:t>
      </w:r>
      <w:r w:rsidR="00FF5FE7">
        <w:rPr>
          <w:b/>
          <w:color w:val="000000"/>
          <w:lang w:val="en-US"/>
        </w:rPr>
        <w:t>hieve 70% of max throughput is 4dB</w:t>
      </w:r>
      <w:r w:rsidR="00EB0B58" w:rsidRPr="00B77EB0">
        <w:rPr>
          <w:b/>
          <w:color w:val="000000"/>
          <w:lang w:val="en-US"/>
        </w:rPr>
        <w:t>.</w:t>
      </w:r>
    </w:p>
    <w:p w14:paraId="5B7FD50E" w14:textId="77777777" w:rsidR="001F4C67" w:rsidRDefault="001F4C67" w:rsidP="00622BC0">
      <w:pPr>
        <w:rPr>
          <w:b/>
          <w:color w:val="000000"/>
          <w:lang w:val="en-US"/>
        </w:rPr>
      </w:pPr>
    </w:p>
    <w:p w14:paraId="57278A67" w14:textId="76E401B9" w:rsidR="0080705F" w:rsidRDefault="0080705F" w:rsidP="00622BC0">
      <w:pPr>
        <w:rPr>
          <w:color w:val="000000"/>
          <w:lang w:val="en-US"/>
        </w:rPr>
      </w:pPr>
      <w:r>
        <w:rPr>
          <w:color w:val="000000"/>
          <w:lang w:val="en-US"/>
        </w:rPr>
        <w:t>T</w:t>
      </w:r>
      <w:r w:rsidR="008902C2">
        <w:rPr>
          <w:color w:val="000000"/>
          <w:lang w:val="en-US"/>
        </w:rPr>
        <w:t>he following plot shows the NPDS</w:t>
      </w:r>
      <w:r>
        <w:rPr>
          <w:color w:val="000000"/>
          <w:lang w:val="en-US"/>
        </w:rPr>
        <w:t xml:space="preserve">CH </w:t>
      </w:r>
      <w:r w:rsidR="008902C2">
        <w:rPr>
          <w:color w:val="000000"/>
          <w:lang w:val="en-US"/>
        </w:rPr>
        <w:t>throughput</w:t>
      </w:r>
      <w:r>
        <w:rPr>
          <w:color w:val="000000"/>
          <w:lang w:val="en-US"/>
        </w:rPr>
        <w:t xml:space="preserve"> performance with respect to SNR(dB) for simulation number 2 in Table 1. </w:t>
      </w:r>
    </w:p>
    <w:tbl>
      <w:tblPr>
        <w:tblW w:w="8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1080"/>
        <w:gridCol w:w="1172"/>
        <w:gridCol w:w="1069"/>
        <w:gridCol w:w="785"/>
        <w:gridCol w:w="937"/>
        <w:gridCol w:w="901"/>
        <w:gridCol w:w="1341"/>
      </w:tblGrid>
      <w:tr w:rsidR="00646D11" w:rsidRPr="00F309F9" w14:paraId="0DE36BFE" w14:textId="77777777" w:rsidTr="00646D11">
        <w:trPr>
          <w:trHeight w:val="207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0AE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lastRenderedPageBreak/>
              <w:t>Simulation number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5F8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Band-width 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and MCS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FE01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4E12" w14:textId="5B08499C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TBS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, 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SF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)</w:t>
            </w:r>
          </w:p>
          <w:p w14:paraId="511DDCFC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(Table 6)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7E3A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level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1FE8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E0E5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AB54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(dB)</w:t>
            </w:r>
          </w:p>
        </w:tc>
      </w:tr>
      <w:tr w:rsidR="00646D11" w:rsidRPr="00F309F9" w14:paraId="19B3786F" w14:textId="77777777" w:rsidTr="00646D11">
        <w:trPr>
          <w:trHeight w:val="105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DCF5F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15CD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180KHz</w:t>
            </w:r>
          </w:p>
          <w:p w14:paraId="1D262C59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[1/3]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01C3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6EDB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([4], [0])</w:t>
            </w:r>
          </w:p>
          <w:p w14:paraId="1839994F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(TBS=56bits)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25B1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E7C5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[EPA5]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3CC5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20FE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646D11" w:rsidRPr="00F309F9" w14:paraId="43B7457C" w14:textId="77777777" w:rsidTr="00001A20">
        <w:trPr>
          <w:trHeight w:val="105"/>
          <w:jc w:val="center"/>
        </w:trPr>
        <w:tc>
          <w:tcPr>
            <w:tcW w:w="5000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2DA43" w14:textId="77777777" w:rsidR="00646D11" w:rsidRPr="00F309F9" w:rsidRDefault="00646D11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1: Choose one repetition level from {1,2,4,8,16,32,64,128,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192,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256,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384,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512,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768,</w:t>
            </w:r>
            <w:r w:rsidRPr="00F309F9" w:rsidDel="004E157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} to satisfy 70% of the maximum NPDSCH throughput.</w:t>
            </w:r>
          </w:p>
          <w:p w14:paraId="50DC0565" w14:textId="77777777" w:rsidR="00646D11" w:rsidRPr="00F309F9" w:rsidRDefault="00646D11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14:paraId="23C7D15B" w14:textId="77777777" w:rsidR="00646D11" w:rsidRPr="00F309F9" w:rsidRDefault="00646D11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3: Maximum HARQ retransmission is 4. </w:t>
            </w:r>
          </w:p>
        </w:tc>
      </w:tr>
    </w:tbl>
    <w:p w14:paraId="219F8C8F" w14:textId="77777777" w:rsidR="00646D11" w:rsidRDefault="00646D11" w:rsidP="00622BC0">
      <w:pPr>
        <w:rPr>
          <w:color w:val="000000"/>
          <w:lang w:val="en-US"/>
        </w:rPr>
      </w:pPr>
    </w:p>
    <w:p w14:paraId="14EE6FC8" w14:textId="1EE92727" w:rsidR="00DE1494" w:rsidRDefault="00307223" w:rsidP="00EB0B58">
      <w:pPr>
        <w:rPr>
          <w:b/>
          <w:color w:val="000000"/>
          <w:lang w:val="en-US"/>
        </w:rPr>
      </w:pPr>
      <w:r>
        <w:rPr>
          <w:noProof/>
          <w:lang w:val="en-US"/>
        </w:rPr>
        <w:drawing>
          <wp:inline distT="0" distB="0" distL="0" distR="0" wp14:anchorId="718FC1CE" wp14:editId="3A41AB25">
            <wp:extent cx="5942330" cy="3477895"/>
            <wp:effectExtent l="0" t="0" r="1270" b="8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7890C83" w14:textId="233D5C9F" w:rsidR="009E3BC0" w:rsidRDefault="009E3BC0" w:rsidP="009E3BC0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Observation 2: </w:t>
      </w:r>
      <w:r w:rsidRPr="00B77EB0">
        <w:rPr>
          <w:b/>
          <w:color w:val="000000"/>
          <w:lang w:val="en-US"/>
        </w:rPr>
        <w:t>F</w:t>
      </w:r>
      <w:r>
        <w:rPr>
          <w:b/>
          <w:color w:val="000000"/>
          <w:lang w:val="en-US"/>
        </w:rPr>
        <w:t xml:space="preserve">or simulation number 2, </w:t>
      </w:r>
      <w:r w:rsidR="00AF48B8">
        <w:rPr>
          <w:b/>
          <w:color w:val="000000"/>
          <w:lang w:val="en-US"/>
        </w:rPr>
        <w:t>16</w:t>
      </w:r>
      <w:r>
        <w:rPr>
          <w:b/>
          <w:color w:val="000000"/>
          <w:lang w:val="en-US"/>
        </w:rPr>
        <w:t xml:space="preserve"> repetitions are required to achieve 70% of max throughput at</w:t>
      </w:r>
      <w:r w:rsidR="00AF48B8">
        <w:rPr>
          <w:b/>
          <w:color w:val="000000"/>
          <w:lang w:val="en-US"/>
        </w:rPr>
        <w:t xml:space="preserve"> -7.5</w:t>
      </w:r>
      <w:r>
        <w:rPr>
          <w:b/>
          <w:color w:val="000000"/>
          <w:lang w:val="en-US"/>
        </w:rPr>
        <w:t xml:space="preserve"> 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>.</w:t>
      </w:r>
    </w:p>
    <w:p w14:paraId="3EDA2161" w14:textId="77777777" w:rsidR="00646D11" w:rsidRDefault="00646D11" w:rsidP="002369D9">
      <w:pPr>
        <w:rPr>
          <w:b/>
          <w:color w:val="000000"/>
          <w:lang w:val="en-US"/>
        </w:rPr>
      </w:pPr>
    </w:p>
    <w:p w14:paraId="68F16D14" w14:textId="0A5DE1CB" w:rsidR="00646D11" w:rsidRPr="00646D11" w:rsidRDefault="00646D11" w:rsidP="002369D9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plot shows the NPDSCH throughput performance with respect to SNR(dB) for simulation number 3 in Table 1. </w:t>
      </w:r>
    </w:p>
    <w:tbl>
      <w:tblPr>
        <w:tblW w:w="8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1080"/>
        <w:gridCol w:w="1172"/>
        <w:gridCol w:w="1069"/>
        <w:gridCol w:w="785"/>
        <w:gridCol w:w="937"/>
        <w:gridCol w:w="901"/>
        <w:gridCol w:w="1341"/>
      </w:tblGrid>
      <w:tr w:rsidR="00646D11" w:rsidRPr="00F309F9" w14:paraId="5CBC2C43" w14:textId="77777777" w:rsidTr="00646D11">
        <w:trPr>
          <w:trHeight w:val="207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BA8C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7023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Band-width 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and MCS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E268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74A3" w14:textId="665475DF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TBS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, 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SF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)</w:t>
            </w:r>
          </w:p>
          <w:p w14:paraId="4AE78EA5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(Table 6)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2C7B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level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2AAC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6F7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93CE" w14:textId="77777777" w:rsidR="00646D11" w:rsidRPr="00F309F9" w:rsidRDefault="00646D11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(dB)</w:t>
            </w:r>
          </w:p>
        </w:tc>
      </w:tr>
      <w:tr w:rsidR="00646D11" w:rsidRPr="00F309F9" w14:paraId="6D727AE8" w14:textId="77777777" w:rsidTr="00646D11">
        <w:trPr>
          <w:trHeight w:val="105"/>
          <w:jc w:val="center"/>
        </w:trPr>
        <w:tc>
          <w:tcPr>
            <w:tcW w:w="8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0C39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BD19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180KHz</w:t>
            </w:r>
          </w:p>
          <w:p w14:paraId="4B7B527B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[1/3]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0FD3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In-band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F503" w14:textId="77777777" w:rsidR="00646D11" w:rsidRPr="00F309F9" w:rsidRDefault="00646D11" w:rsidP="00001A20">
            <w:pPr>
              <w:spacing w:after="0"/>
              <w:jc w:val="center"/>
              <w:rPr>
                <w:lang w:val="en-US" w:eastAsia="zh-CN"/>
              </w:rPr>
            </w:pPr>
            <w:r w:rsidRPr="00F309F9">
              <w:rPr>
                <w:lang w:val="en-US" w:eastAsia="zh-CN"/>
              </w:rPr>
              <w:t>([4], [0])</w:t>
            </w:r>
          </w:p>
          <w:p w14:paraId="597B2205" w14:textId="77777777" w:rsidR="00646D11" w:rsidRPr="00F309F9" w:rsidRDefault="00646D11" w:rsidP="00001A20">
            <w:pPr>
              <w:spacing w:after="0"/>
              <w:jc w:val="center"/>
              <w:rPr>
                <w:lang w:val="en-US" w:eastAsia="zh-CN"/>
              </w:rPr>
            </w:pPr>
            <w:r w:rsidRPr="00F309F9">
              <w:rPr>
                <w:lang w:val="en-US" w:eastAsia="zh-CN"/>
              </w:rPr>
              <w:t>(TBS=56bits)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00EA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0ECF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[ETU1]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1A6E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B1EC" w14:textId="77777777" w:rsidR="00646D11" w:rsidRPr="00F309F9" w:rsidRDefault="00646D11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[-12]</w:t>
            </w:r>
          </w:p>
        </w:tc>
      </w:tr>
      <w:tr w:rsidR="00646D11" w:rsidRPr="00F309F9" w14:paraId="29E6918F" w14:textId="77777777" w:rsidTr="00001A20">
        <w:trPr>
          <w:trHeight w:val="105"/>
          <w:jc w:val="center"/>
        </w:trPr>
        <w:tc>
          <w:tcPr>
            <w:tcW w:w="5000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66A22" w14:textId="77777777" w:rsidR="00646D11" w:rsidRPr="00F309F9" w:rsidRDefault="00646D11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1: Choose one repetition level from {1,2,4,8,16,32,64,128,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192,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256,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384,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512,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768,</w:t>
            </w:r>
            <w:r w:rsidRPr="00F309F9" w:rsidDel="004E157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} to satisfy 70% of the maximum NPDSCH throughput.</w:t>
            </w:r>
          </w:p>
          <w:p w14:paraId="7F726713" w14:textId="77777777" w:rsidR="00646D11" w:rsidRPr="00F309F9" w:rsidRDefault="00646D11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14:paraId="62E9441A" w14:textId="77777777" w:rsidR="00646D11" w:rsidRPr="00F309F9" w:rsidRDefault="00646D11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3: Maximum HARQ retransmission is 4. </w:t>
            </w:r>
          </w:p>
        </w:tc>
      </w:tr>
    </w:tbl>
    <w:p w14:paraId="10F2799A" w14:textId="77777777" w:rsidR="00646D11" w:rsidRDefault="00646D11" w:rsidP="002369D9">
      <w:pPr>
        <w:rPr>
          <w:b/>
          <w:color w:val="000000"/>
          <w:lang w:val="en-US"/>
        </w:rPr>
      </w:pPr>
    </w:p>
    <w:p w14:paraId="513F54FD" w14:textId="03791F87" w:rsidR="00646D11" w:rsidRDefault="005D70E0" w:rsidP="002369D9">
      <w:pPr>
        <w:rPr>
          <w:b/>
          <w:color w:val="000000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8BB1D23" wp14:editId="4A8DF00E">
            <wp:extent cx="5942330" cy="3409950"/>
            <wp:effectExtent l="0" t="0" r="127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EABD8C6" w14:textId="10BEC42C" w:rsidR="00646D11" w:rsidRDefault="00C65CD0" w:rsidP="002369D9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Observation 3: </w:t>
      </w:r>
      <w:r w:rsidRPr="00B77EB0">
        <w:rPr>
          <w:b/>
          <w:color w:val="000000"/>
          <w:lang w:val="en-US"/>
        </w:rPr>
        <w:t>F</w:t>
      </w:r>
      <w:r>
        <w:rPr>
          <w:b/>
          <w:color w:val="000000"/>
          <w:lang w:val="en-US"/>
        </w:rPr>
        <w:t>or simulation numbe</w:t>
      </w:r>
      <w:r w:rsidR="00B8280F">
        <w:rPr>
          <w:b/>
          <w:color w:val="000000"/>
          <w:lang w:val="en-US"/>
        </w:rPr>
        <w:t>r 3</w:t>
      </w:r>
      <w:r>
        <w:rPr>
          <w:b/>
          <w:color w:val="000000"/>
          <w:lang w:val="en-US"/>
        </w:rPr>
        <w:t>, 64 repetitions are required to achieve 70% of max throughput at -12</w:t>
      </w:r>
      <w:r w:rsidR="009E3BC0"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>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>.</w:t>
      </w:r>
    </w:p>
    <w:p w14:paraId="04F067B5" w14:textId="77777777" w:rsidR="0017418D" w:rsidRDefault="0017418D" w:rsidP="002369D9">
      <w:pPr>
        <w:rPr>
          <w:color w:val="000000"/>
          <w:lang w:val="en-US"/>
        </w:rPr>
      </w:pPr>
    </w:p>
    <w:p w14:paraId="4CB40049" w14:textId="2546FF8E" w:rsidR="00721F82" w:rsidRPr="00646D11" w:rsidRDefault="00721F82" w:rsidP="00721F8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plot shows the NPDSCH throughput performance with respect to SNR(dB) for simulation number 4 in Table 1. </w:t>
      </w:r>
    </w:p>
    <w:tbl>
      <w:tblPr>
        <w:tblW w:w="8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1080"/>
        <w:gridCol w:w="1172"/>
        <w:gridCol w:w="1069"/>
        <w:gridCol w:w="785"/>
        <w:gridCol w:w="937"/>
        <w:gridCol w:w="901"/>
        <w:gridCol w:w="1341"/>
      </w:tblGrid>
      <w:tr w:rsidR="00721F82" w:rsidRPr="00F309F9" w14:paraId="6C75152D" w14:textId="77777777" w:rsidTr="00721F82">
        <w:trPr>
          <w:trHeight w:val="207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0B7" w14:textId="77777777" w:rsidR="00721F82" w:rsidRPr="00F309F9" w:rsidRDefault="00721F8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9726" w14:textId="77777777" w:rsidR="00721F82" w:rsidRPr="00F309F9" w:rsidRDefault="00721F8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Band-width 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and MCS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809" w14:textId="77777777" w:rsidR="00721F82" w:rsidRPr="00F309F9" w:rsidRDefault="00721F8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AA0E" w14:textId="5A9941C4" w:rsidR="00721F82" w:rsidRPr="00F309F9" w:rsidRDefault="00721F8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TBS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, 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SF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)</w:t>
            </w:r>
          </w:p>
          <w:p w14:paraId="7453AD6E" w14:textId="77777777" w:rsidR="00721F82" w:rsidRPr="00F309F9" w:rsidRDefault="00721F8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(Table 6)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6B4" w14:textId="77777777" w:rsidR="00721F82" w:rsidRPr="00F309F9" w:rsidRDefault="00721F8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level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370B" w14:textId="77777777" w:rsidR="00721F82" w:rsidRPr="00F309F9" w:rsidRDefault="00721F8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57B1" w14:textId="77777777" w:rsidR="00721F82" w:rsidRPr="00F309F9" w:rsidRDefault="00721F8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1212" w14:textId="77777777" w:rsidR="00721F82" w:rsidRPr="00F309F9" w:rsidRDefault="00721F8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(dB)</w:t>
            </w:r>
          </w:p>
        </w:tc>
      </w:tr>
      <w:tr w:rsidR="00721F82" w:rsidRPr="00F309F9" w14:paraId="5FACA4A0" w14:textId="77777777" w:rsidTr="00721F82">
        <w:trPr>
          <w:trHeight w:val="105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7B8E5" w14:textId="77777777" w:rsidR="00721F82" w:rsidRPr="00F309F9" w:rsidRDefault="00721F8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F0D3" w14:textId="77777777" w:rsidR="00721F82" w:rsidRPr="00F309F9" w:rsidRDefault="00721F8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180KHz</w:t>
            </w:r>
          </w:p>
          <w:p w14:paraId="1C8F9B02" w14:textId="77777777" w:rsidR="00721F82" w:rsidRPr="00F309F9" w:rsidRDefault="00721F8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[1/2]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52B9" w14:textId="77777777" w:rsidR="00721F82" w:rsidRPr="00F309F9" w:rsidRDefault="00721F8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Standalone/Guard-band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697B" w14:textId="77777777" w:rsidR="00721F82" w:rsidRPr="00F309F9" w:rsidRDefault="00721F8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([9], [3])</w:t>
            </w:r>
          </w:p>
          <w:p w14:paraId="16CF9191" w14:textId="77777777" w:rsidR="00721F82" w:rsidRPr="00F309F9" w:rsidRDefault="00721F8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(TBS=616bits)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2126" w14:textId="77777777" w:rsidR="00721F82" w:rsidRPr="00F309F9" w:rsidRDefault="00721F8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</w:p>
          <w:p w14:paraId="69D46E7E" w14:textId="77777777" w:rsidR="00721F82" w:rsidRPr="00F309F9" w:rsidRDefault="00721F82" w:rsidP="00001A20">
            <w:pPr>
              <w:spacing w:after="0"/>
              <w:jc w:val="center"/>
              <w:rPr>
                <w:lang w:val="en-US" w:eastAsia="zh-CN"/>
              </w:rPr>
            </w:pPr>
            <w:r w:rsidRPr="00F309F9">
              <w:rPr>
                <w:lang w:val="en-US" w:eastAsia="zh-CN"/>
              </w:rPr>
              <w:t>Note 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C0C0" w14:textId="77777777" w:rsidR="00721F82" w:rsidRPr="00F309F9" w:rsidRDefault="00721F8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[EPA5]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4B96" w14:textId="77777777" w:rsidR="00721F82" w:rsidRPr="00F309F9" w:rsidRDefault="00721F8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780F" w14:textId="77777777" w:rsidR="00721F82" w:rsidRPr="00F309F9" w:rsidRDefault="00721F8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[-6]</w:t>
            </w:r>
          </w:p>
        </w:tc>
      </w:tr>
      <w:tr w:rsidR="00721F82" w:rsidRPr="00F309F9" w14:paraId="26994C5F" w14:textId="77777777" w:rsidTr="00001A20">
        <w:trPr>
          <w:trHeight w:val="105"/>
          <w:jc w:val="center"/>
        </w:trPr>
        <w:tc>
          <w:tcPr>
            <w:tcW w:w="5000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C7C0D" w14:textId="77777777" w:rsidR="00721F82" w:rsidRPr="00F309F9" w:rsidRDefault="00721F82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1: Choose one repetition level from {1,2,4,8,16,32,64,128,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192,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256,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384,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512,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768,</w:t>
            </w:r>
            <w:r w:rsidRPr="00F309F9" w:rsidDel="004E157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} to satisfy 70% of the maximum NPDSCH throughput.</w:t>
            </w:r>
          </w:p>
          <w:p w14:paraId="1FDFCEAC" w14:textId="77777777" w:rsidR="00721F82" w:rsidRPr="00F309F9" w:rsidRDefault="00721F82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14:paraId="68086F0E" w14:textId="77777777" w:rsidR="00721F82" w:rsidRPr="00F309F9" w:rsidRDefault="00721F82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3: Maximum HARQ retransmission is 4. </w:t>
            </w:r>
          </w:p>
        </w:tc>
      </w:tr>
    </w:tbl>
    <w:p w14:paraId="77F87B16" w14:textId="77777777" w:rsidR="00721F82" w:rsidRDefault="00721F82" w:rsidP="002369D9">
      <w:pPr>
        <w:rPr>
          <w:color w:val="000000"/>
          <w:lang w:val="en-US"/>
        </w:rPr>
      </w:pPr>
    </w:p>
    <w:p w14:paraId="1297034A" w14:textId="5A2DB0B7" w:rsidR="00721F82" w:rsidRDefault="00721F82" w:rsidP="002369D9">
      <w:pPr>
        <w:rPr>
          <w:color w:val="000000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5E13CD7" wp14:editId="0B522E2B">
            <wp:extent cx="5942330" cy="3477895"/>
            <wp:effectExtent l="0" t="0" r="1270" b="825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909E917" w14:textId="65ED0D6F" w:rsidR="00721F82" w:rsidRDefault="00721F82" w:rsidP="00721F82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Observation 4: </w:t>
      </w:r>
      <w:r w:rsidRPr="00B77EB0">
        <w:rPr>
          <w:b/>
          <w:color w:val="000000"/>
          <w:lang w:val="en-US"/>
        </w:rPr>
        <w:t>F</w:t>
      </w:r>
      <w:r>
        <w:rPr>
          <w:b/>
          <w:color w:val="000000"/>
          <w:lang w:val="en-US"/>
        </w:rPr>
        <w:t>or simulation number 4, 16 repetitions are required to achieve 70% of max throughput at -4.5 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>.</w:t>
      </w:r>
    </w:p>
    <w:p w14:paraId="2CACF449" w14:textId="77777777" w:rsidR="00D35E32" w:rsidRDefault="00D35E32" w:rsidP="00721F82">
      <w:pPr>
        <w:rPr>
          <w:b/>
          <w:color w:val="000000"/>
          <w:lang w:val="en-US"/>
        </w:rPr>
      </w:pPr>
    </w:p>
    <w:p w14:paraId="2D68E885" w14:textId="4629E4F4" w:rsidR="00D35E32" w:rsidRPr="00646D11" w:rsidRDefault="00D35E32" w:rsidP="00D35E3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plot shows the NPDSCH throughput performance with respect to SNR(dB) for simulation number 5 in Table 1. </w:t>
      </w:r>
    </w:p>
    <w:tbl>
      <w:tblPr>
        <w:tblW w:w="8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2"/>
        <w:gridCol w:w="1080"/>
        <w:gridCol w:w="1172"/>
        <w:gridCol w:w="1069"/>
        <w:gridCol w:w="785"/>
        <w:gridCol w:w="937"/>
        <w:gridCol w:w="901"/>
        <w:gridCol w:w="1340"/>
      </w:tblGrid>
      <w:tr w:rsidR="00D35E32" w:rsidRPr="00F309F9" w14:paraId="123C0875" w14:textId="77777777" w:rsidTr="00D35E32">
        <w:trPr>
          <w:trHeight w:val="20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98A3" w14:textId="77777777" w:rsidR="00D35E32" w:rsidRPr="00F309F9" w:rsidRDefault="00D35E3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Simulation number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7E61" w14:textId="77777777" w:rsidR="00D35E32" w:rsidRPr="00F309F9" w:rsidRDefault="00D35E3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Band-width 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and MCS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EEC" w14:textId="77777777" w:rsidR="00D35E32" w:rsidRPr="00F309F9" w:rsidRDefault="00D35E3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Deployment Mode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EBDA" w14:textId="063A3E01" w:rsidR="00D35E32" w:rsidRPr="00F309F9" w:rsidRDefault="00D35E3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TBS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, I</w:t>
            </w:r>
            <w:r w:rsidR="000B531D" w:rsidRPr="000B531D">
              <w:rPr>
                <w:rFonts w:ascii="Times New Roman" w:eastAsia="Malgun Gothic" w:hAnsi="Times New Roman" w:cs="Times New Roman"/>
                <w:color w:val="auto"/>
                <w:kern w:val="0"/>
                <w:sz w:val="12"/>
                <w:lang w:val="en-US"/>
              </w:rPr>
              <w:t>SF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)</w:t>
            </w:r>
          </w:p>
          <w:p w14:paraId="7554D50C" w14:textId="77777777" w:rsidR="00D35E32" w:rsidRPr="00F309F9" w:rsidRDefault="00D35E3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(Table 6)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18CE" w14:textId="77777777" w:rsidR="00D35E32" w:rsidRPr="00F309F9" w:rsidRDefault="00D35E3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Repetition level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2F5" w14:textId="77777777" w:rsidR="00D35E32" w:rsidRPr="00F309F9" w:rsidRDefault="00D35E3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Propagation Condition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CEF7" w14:textId="77777777" w:rsidR="00D35E32" w:rsidRPr="00F309F9" w:rsidRDefault="00D35E3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Number of NRS ports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AB08" w14:textId="77777777" w:rsidR="00D35E32" w:rsidRPr="00F309F9" w:rsidRDefault="00D35E32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Target SNR (dB)</w:t>
            </w:r>
          </w:p>
        </w:tc>
      </w:tr>
      <w:tr w:rsidR="00D35E32" w:rsidRPr="00F309F9" w14:paraId="66EBADCA" w14:textId="77777777" w:rsidTr="00D35E32">
        <w:trPr>
          <w:trHeight w:val="105"/>
          <w:jc w:val="center"/>
        </w:trPr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6103F" w14:textId="77777777" w:rsidR="00D35E32" w:rsidRPr="00F309F9" w:rsidRDefault="00D35E3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22F7" w14:textId="77777777" w:rsidR="00D35E32" w:rsidRPr="00F309F9" w:rsidRDefault="00D35E3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180KHz</w:t>
            </w:r>
          </w:p>
          <w:p w14:paraId="05FC5505" w14:textId="77777777" w:rsidR="00D35E32" w:rsidRPr="00F309F9" w:rsidRDefault="00D35E3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QPSK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[1/3]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5AE3" w14:textId="77777777" w:rsidR="00D35E32" w:rsidRPr="00F309F9" w:rsidRDefault="00D35E3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Standalone/Guard-band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8789" w14:textId="77777777" w:rsidR="00D35E32" w:rsidRPr="00F309F9" w:rsidRDefault="00D35E32" w:rsidP="00001A20">
            <w:pPr>
              <w:spacing w:after="0"/>
              <w:jc w:val="center"/>
              <w:rPr>
                <w:lang w:val="en-US" w:eastAsia="zh-CN"/>
              </w:rPr>
            </w:pPr>
            <w:r w:rsidRPr="00F309F9">
              <w:rPr>
                <w:lang w:val="en-US" w:eastAsia="zh-CN"/>
              </w:rPr>
              <w:t>([6], [3])</w:t>
            </w:r>
          </w:p>
          <w:p w14:paraId="35018124" w14:textId="77777777" w:rsidR="00D35E32" w:rsidRPr="00F309F9" w:rsidRDefault="00D35E32" w:rsidP="00001A20">
            <w:pPr>
              <w:spacing w:after="0"/>
              <w:jc w:val="center"/>
              <w:rPr>
                <w:lang w:val="en-US" w:eastAsia="zh-CN"/>
              </w:rPr>
            </w:pPr>
            <w:r w:rsidRPr="00F309F9">
              <w:rPr>
                <w:lang w:val="en-US" w:eastAsia="zh-CN"/>
              </w:rPr>
              <w:t>(TBS=392 bits)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0AE9" w14:textId="77777777" w:rsidR="00D35E32" w:rsidRPr="00F309F9" w:rsidRDefault="00D35E32" w:rsidP="00001A20">
            <w:pPr>
              <w:pStyle w:val="Heading6"/>
              <w:jc w:val="center"/>
              <w:rPr>
                <w:rFonts w:ascii="Times New Roman" w:hAnsi="Times New Roman"/>
                <w:b w:val="0"/>
                <w:lang w:val="en-US" w:eastAsia="zh-CN"/>
              </w:rPr>
            </w:pPr>
            <w:r>
              <w:rPr>
                <w:rFonts w:ascii="Times New Roman" w:hAnsi="Times New Roman"/>
                <w:b w:val="0"/>
                <w:lang w:val="en-US" w:eastAsia="zh-CN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5567" w14:textId="77777777" w:rsidR="00D35E32" w:rsidRPr="00F309F9" w:rsidRDefault="00D35E3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[ETU1]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1234" w14:textId="77777777" w:rsidR="00D35E32" w:rsidRPr="00F309F9" w:rsidRDefault="00D35E3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412A" w14:textId="77777777" w:rsidR="00D35E32" w:rsidRPr="00F309F9" w:rsidRDefault="00D35E32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[-12]</w:t>
            </w:r>
          </w:p>
        </w:tc>
      </w:tr>
      <w:tr w:rsidR="00D35E32" w:rsidRPr="00F309F9" w14:paraId="254796DA" w14:textId="77777777" w:rsidTr="00001A20">
        <w:trPr>
          <w:trHeight w:val="105"/>
          <w:jc w:val="center"/>
        </w:trPr>
        <w:tc>
          <w:tcPr>
            <w:tcW w:w="5000" w:type="pct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70DCC" w14:textId="77777777" w:rsidR="00D35E32" w:rsidRPr="00F309F9" w:rsidRDefault="00D35E32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1: Choose one repetition level from {1,2,4,8,16,32,64,128,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192,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256,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384,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512,</w:t>
            </w:r>
            <w:r w:rsidRPr="00F309F9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val="en-US"/>
              </w:rPr>
              <w:t>768,</w:t>
            </w:r>
            <w:r w:rsidRPr="00F309F9" w:rsidDel="004E157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 </w:t>
            </w: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} to satisfy 70% of the maximum NPDSCH throughput.</w:t>
            </w:r>
          </w:p>
          <w:p w14:paraId="44594F22" w14:textId="77777777" w:rsidR="00D35E32" w:rsidRPr="00F309F9" w:rsidRDefault="00D35E32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>Note 2: Assumption of In-band configuration: CFI=3 and the number of LTE CRS ports is 4. Demodulation is assumed to be based only NRS.</w:t>
            </w:r>
          </w:p>
          <w:p w14:paraId="313DA74A" w14:textId="77777777" w:rsidR="00D35E32" w:rsidRPr="00F309F9" w:rsidRDefault="00D35E32" w:rsidP="00001A20">
            <w:pPr>
              <w:pStyle w:val="TAC"/>
              <w:jc w:val="left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</w:pPr>
            <w:r w:rsidRPr="00F309F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val="en-US"/>
              </w:rPr>
              <w:t xml:space="preserve">Note 3: Maximum HARQ retransmission is 4. </w:t>
            </w:r>
          </w:p>
        </w:tc>
      </w:tr>
    </w:tbl>
    <w:p w14:paraId="2FC6B2AB" w14:textId="77777777" w:rsidR="00721F82" w:rsidRDefault="00721F82" w:rsidP="002369D9">
      <w:pPr>
        <w:rPr>
          <w:color w:val="000000"/>
          <w:lang w:val="en-US"/>
        </w:rPr>
      </w:pPr>
    </w:p>
    <w:p w14:paraId="46730249" w14:textId="2A1D078F" w:rsidR="00D35E32" w:rsidRDefault="00D35E32" w:rsidP="002369D9">
      <w:pPr>
        <w:rPr>
          <w:color w:val="000000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6B7CA06" wp14:editId="40DFA5E7">
            <wp:extent cx="5942330" cy="3466465"/>
            <wp:effectExtent l="0" t="0" r="1270" b="635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576A3F6" w14:textId="7ABCD1BA" w:rsidR="00D35E32" w:rsidRDefault="00D35E32" w:rsidP="00D35E32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</w:t>
      </w:r>
      <w:r w:rsidR="0022312D">
        <w:rPr>
          <w:b/>
          <w:color w:val="000000"/>
          <w:lang w:val="en-US"/>
        </w:rPr>
        <w:t>ation 5</w:t>
      </w:r>
      <w:r>
        <w:rPr>
          <w:b/>
          <w:color w:val="000000"/>
          <w:lang w:val="en-US"/>
        </w:rPr>
        <w:t xml:space="preserve">: </w:t>
      </w:r>
      <w:r w:rsidRPr="00B77EB0">
        <w:rPr>
          <w:b/>
          <w:color w:val="000000"/>
          <w:lang w:val="en-US"/>
        </w:rPr>
        <w:t>F</w:t>
      </w:r>
      <w:r>
        <w:rPr>
          <w:b/>
          <w:color w:val="000000"/>
          <w:lang w:val="en-US"/>
        </w:rPr>
        <w:t>or simulation numbe</w:t>
      </w:r>
      <w:r w:rsidR="0022312D">
        <w:rPr>
          <w:b/>
          <w:color w:val="000000"/>
          <w:lang w:val="en-US"/>
        </w:rPr>
        <w:t>r 5</w:t>
      </w:r>
      <w:r>
        <w:rPr>
          <w:b/>
          <w:color w:val="000000"/>
          <w:lang w:val="en-US"/>
        </w:rPr>
        <w:t xml:space="preserve">, </w:t>
      </w:r>
      <w:r w:rsidR="00B5628B">
        <w:rPr>
          <w:b/>
          <w:color w:val="000000"/>
          <w:lang w:val="en-US"/>
        </w:rPr>
        <w:t>64</w:t>
      </w:r>
      <w:r>
        <w:rPr>
          <w:b/>
          <w:color w:val="000000"/>
          <w:lang w:val="en-US"/>
        </w:rPr>
        <w:t xml:space="preserve"> repetitions are required to achieve 70% of max throughput at -1</w:t>
      </w:r>
      <w:r w:rsidR="00B5628B">
        <w:rPr>
          <w:b/>
          <w:color w:val="000000"/>
          <w:lang w:val="en-US"/>
        </w:rPr>
        <w:t>0.5</w:t>
      </w:r>
      <w:r>
        <w:rPr>
          <w:b/>
          <w:color w:val="000000"/>
          <w:lang w:val="en-US"/>
        </w:rPr>
        <w:t xml:space="preserve"> 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>.</w:t>
      </w:r>
    </w:p>
    <w:p w14:paraId="6E96E6F6" w14:textId="77777777" w:rsidR="00D35E32" w:rsidRPr="0017418D" w:rsidRDefault="00D35E32" w:rsidP="002369D9">
      <w:pPr>
        <w:rPr>
          <w:color w:val="000000"/>
          <w:lang w:val="en-US"/>
        </w:rPr>
      </w:pPr>
    </w:p>
    <w:p w14:paraId="1EF972BB" w14:textId="315FE080" w:rsidR="007C70E2" w:rsidRDefault="00993ADC" w:rsidP="00993ADC">
      <w:pPr>
        <w:pStyle w:val="Heading1"/>
        <w:rPr>
          <w:lang w:val="en-US" w:eastAsia="ko-KR"/>
        </w:rPr>
      </w:pPr>
      <w:r w:rsidRPr="00993ADC">
        <w:rPr>
          <w:lang w:val="en-US" w:eastAsia="ko-KR"/>
        </w:rPr>
        <w:t>3</w:t>
      </w:r>
      <w:r w:rsidRPr="00993ADC">
        <w:rPr>
          <w:lang w:val="en-US" w:eastAsia="ko-KR"/>
        </w:rPr>
        <w:tab/>
        <w:t xml:space="preserve">Conclusions </w:t>
      </w:r>
    </w:p>
    <w:p w14:paraId="66F60A37" w14:textId="27AE2D59" w:rsidR="00C11A40" w:rsidRDefault="00C11A40" w:rsidP="00BD0EC5">
      <w:pPr>
        <w:rPr>
          <w:lang w:val="en-US" w:eastAsia="ko-KR"/>
        </w:rPr>
      </w:pPr>
      <w:r>
        <w:rPr>
          <w:lang w:val="en-US" w:eastAsia="ko-KR"/>
        </w:rPr>
        <w:t xml:space="preserve">This paper </w:t>
      </w:r>
      <w:r w:rsidR="002E3DC0">
        <w:rPr>
          <w:lang w:val="en-US" w:eastAsia="ko-KR"/>
        </w:rPr>
        <w:t>contains NPDS</w:t>
      </w:r>
      <w:r w:rsidR="00BD0EC5">
        <w:rPr>
          <w:lang w:val="en-US" w:eastAsia="ko-KR"/>
        </w:rPr>
        <w:t>CH simulation results for alignment</w:t>
      </w:r>
      <w:r w:rsidR="001B14E9">
        <w:rPr>
          <w:lang w:val="en-US" w:eastAsia="ko-KR"/>
        </w:rPr>
        <w:t xml:space="preserve"> and made the following observations:</w:t>
      </w:r>
    </w:p>
    <w:p w14:paraId="3D62BCFC" w14:textId="1EB29E69" w:rsidR="0022312D" w:rsidRDefault="0022312D" w:rsidP="0022312D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1: F</w:t>
      </w:r>
      <w:r>
        <w:rPr>
          <w:b/>
          <w:color w:val="000000"/>
          <w:lang w:val="en-US"/>
        </w:rPr>
        <w:t>or simulation number 1,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 xml:space="preserve"> to ac</w:t>
      </w:r>
      <w:r w:rsidR="009914D6">
        <w:rPr>
          <w:b/>
          <w:color w:val="000000"/>
          <w:lang w:val="en-US"/>
        </w:rPr>
        <w:t xml:space="preserve">hieve 70% of max throughput is </w:t>
      </w:r>
      <w:bookmarkStart w:id="2" w:name="_GoBack"/>
      <w:bookmarkEnd w:id="2"/>
      <w:r w:rsidR="009914D6">
        <w:rPr>
          <w:b/>
          <w:color w:val="000000"/>
          <w:lang w:val="en-US"/>
        </w:rPr>
        <w:t>4</w:t>
      </w:r>
      <w:r w:rsidRPr="00B77EB0">
        <w:rPr>
          <w:b/>
          <w:color w:val="000000"/>
          <w:lang w:val="en-US"/>
        </w:rPr>
        <w:t>.</w:t>
      </w:r>
    </w:p>
    <w:p w14:paraId="5B54EA2E" w14:textId="77777777" w:rsidR="0022312D" w:rsidRDefault="0022312D" w:rsidP="0022312D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Observation 2: </w:t>
      </w:r>
      <w:r w:rsidRPr="00B77EB0">
        <w:rPr>
          <w:b/>
          <w:color w:val="000000"/>
          <w:lang w:val="en-US"/>
        </w:rPr>
        <w:t>F</w:t>
      </w:r>
      <w:r>
        <w:rPr>
          <w:b/>
          <w:color w:val="000000"/>
          <w:lang w:val="en-US"/>
        </w:rPr>
        <w:t>or simulation number 2, 16 repetitions are required to achieve 70% of max throughput at -7.5 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>.</w:t>
      </w:r>
    </w:p>
    <w:p w14:paraId="5BA21663" w14:textId="77777777" w:rsidR="0022312D" w:rsidRDefault="0022312D" w:rsidP="0022312D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Observation 3: </w:t>
      </w:r>
      <w:r w:rsidRPr="00B77EB0">
        <w:rPr>
          <w:b/>
          <w:color w:val="000000"/>
          <w:lang w:val="en-US"/>
        </w:rPr>
        <w:t>F</w:t>
      </w:r>
      <w:r>
        <w:rPr>
          <w:b/>
          <w:color w:val="000000"/>
          <w:lang w:val="en-US"/>
        </w:rPr>
        <w:t>or simulation number 3, 64 repetitions are required to achieve 70% of max throughput at -12 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>.</w:t>
      </w:r>
    </w:p>
    <w:p w14:paraId="1611B0E2" w14:textId="77777777" w:rsidR="0022312D" w:rsidRDefault="0022312D" w:rsidP="0022312D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Observation 4: </w:t>
      </w:r>
      <w:r w:rsidRPr="00B77EB0">
        <w:rPr>
          <w:b/>
          <w:color w:val="000000"/>
          <w:lang w:val="en-US"/>
        </w:rPr>
        <w:t>F</w:t>
      </w:r>
      <w:r>
        <w:rPr>
          <w:b/>
          <w:color w:val="000000"/>
          <w:lang w:val="en-US"/>
        </w:rPr>
        <w:t>or simulation number 4, 16 repetitions are required to achieve 70% of max throughput at -4.5 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>.</w:t>
      </w:r>
    </w:p>
    <w:p w14:paraId="15C993CB" w14:textId="5C178BBC" w:rsidR="008902C2" w:rsidRPr="0022312D" w:rsidRDefault="0022312D" w:rsidP="00BD0EC5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Observation 5: </w:t>
      </w:r>
      <w:r w:rsidRPr="00B77EB0">
        <w:rPr>
          <w:b/>
          <w:color w:val="000000"/>
          <w:lang w:val="en-US"/>
        </w:rPr>
        <w:t>F</w:t>
      </w:r>
      <w:r>
        <w:rPr>
          <w:b/>
          <w:color w:val="000000"/>
          <w:lang w:val="en-US"/>
        </w:rPr>
        <w:t>or simulation number 5, 64 repetitions are required to achieve 70% of max throughput at -10.5 dB target</w:t>
      </w:r>
      <w:r w:rsidRPr="00B77EB0">
        <w:rPr>
          <w:b/>
          <w:color w:val="000000"/>
          <w:lang w:val="en-US"/>
        </w:rPr>
        <w:t xml:space="preserve"> SNR</w:t>
      </w:r>
      <w:r>
        <w:rPr>
          <w:b/>
          <w:color w:val="000000"/>
          <w:lang w:val="en-US"/>
        </w:rPr>
        <w:t>.</w:t>
      </w:r>
    </w:p>
    <w:p w14:paraId="5CD40D43" w14:textId="123F29B9" w:rsidR="003E5671" w:rsidRPr="003E5671" w:rsidRDefault="00993ADC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57126064" w14:textId="77777777" w:rsidR="008A6029" w:rsidRPr="008A6029" w:rsidRDefault="008A6029" w:rsidP="008A602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3" w:name="_Ref393898989"/>
      <w:bookmarkStart w:id="4" w:name="_Ref382568932"/>
      <w:bookmarkStart w:id="5" w:name="_Ref382497349"/>
      <w:r w:rsidRPr="008A6029">
        <w:t>R4-</w:t>
      </w:r>
      <w:r w:rsidRPr="008A6029">
        <w:rPr>
          <w:rFonts w:hint="eastAsia"/>
        </w:rPr>
        <w:t>79AH-0161</w:t>
      </w:r>
      <w:r w:rsidR="00E16C01">
        <w:t>, “</w:t>
      </w:r>
      <w:r w:rsidRPr="008A6029">
        <w:rPr>
          <w:rFonts w:hint="eastAsia"/>
        </w:rPr>
        <w:t>Updated s</w:t>
      </w:r>
      <w:r w:rsidRPr="008A6029">
        <w:t>imulation assumptions for NB-IoT UE demodulation</w:t>
      </w:r>
      <w:r w:rsidR="009B6738">
        <w:t>”</w:t>
      </w:r>
      <w:r>
        <w:t xml:space="preserve">, </w:t>
      </w:r>
      <w:r w:rsidRPr="008A6029">
        <w:rPr>
          <w:rFonts w:hint="eastAsia"/>
        </w:rPr>
        <w:t>Huawei, HiSilicon</w:t>
      </w:r>
      <w:r w:rsidRPr="008A6029">
        <w:t>, Ericsson, Qualcomm, Samsung, ZTE</w:t>
      </w:r>
    </w:p>
    <w:bookmarkEnd w:id="3"/>
    <w:bookmarkEnd w:id="4"/>
    <w:bookmarkEnd w:id="5"/>
    <w:p w14:paraId="38483809" w14:textId="77777777"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20"/>
      <w:footerReference w:type="default" r:id="rId21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02D2C" w14:textId="77777777" w:rsidR="003310F6" w:rsidRDefault="003310F6">
      <w:r>
        <w:separator/>
      </w:r>
    </w:p>
    <w:p w14:paraId="06C1D41E" w14:textId="77777777" w:rsidR="003310F6" w:rsidRDefault="003310F6"/>
  </w:endnote>
  <w:endnote w:type="continuationSeparator" w:id="0">
    <w:p w14:paraId="1342DDFD" w14:textId="77777777" w:rsidR="003310F6" w:rsidRDefault="003310F6">
      <w:r>
        <w:continuationSeparator/>
      </w:r>
    </w:p>
    <w:p w14:paraId="074AE2DE" w14:textId="77777777" w:rsidR="003310F6" w:rsidRDefault="003310F6"/>
  </w:endnote>
  <w:endnote w:type="continuationNotice" w:id="1">
    <w:p w14:paraId="6FAA16BE" w14:textId="77777777" w:rsidR="003310F6" w:rsidRDefault="003310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F24960" w:rsidRDefault="00F2496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F24960" w:rsidRDefault="00F24960">
    <w:pPr>
      <w:pStyle w:val="Footer"/>
    </w:pPr>
  </w:p>
  <w:p w14:paraId="5A698E88" w14:textId="77777777" w:rsidR="00F24960" w:rsidRDefault="00F2496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F24960" w:rsidRDefault="00F2496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14D6">
      <w:rPr>
        <w:rStyle w:val="PageNumber"/>
      </w:rPr>
      <w:t>6</w:t>
    </w:r>
    <w:r>
      <w:rPr>
        <w:rStyle w:val="PageNumber"/>
      </w:rPr>
      <w:fldChar w:fldCharType="end"/>
    </w:r>
  </w:p>
  <w:p w14:paraId="6CDB79AD" w14:textId="77777777" w:rsidR="00F24960" w:rsidRDefault="00F24960">
    <w:pPr>
      <w:pStyle w:val="Footer"/>
    </w:pPr>
  </w:p>
  <w:p w14:paraId="3AD7DA1C" w14:textId="77777777" w:rsidR="00F24960" w:rsidRDefault="00F249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CA252" w14:textId="77777777" w:rsidR="003310F6" w:rsidRDefault="003310F6">
      <w:r>
        <w:separator/>
      </w:r>
    </w:p>
    <w:p w14:paraId="415C0618" w14:textId="77777777" w:rsidR="003310F6" w:rsidRDefault="003310F6"/>
  </w:footnote>
  <w:footnote w:type="continuationSeparator" w:id="0">
    <w:p w14:paraId="1E824AEE" w14:textId="77777777" w:rsidR="003310F6" w:rsidRDefault="003310F6">
      <w:r>
        <w:continuationSeparator/>
      </w:r>
    </w:p>
    <w:p w14:paraId="07815EAA" w14:textId="77777777" w:rsidR="003310F6" w:rsidRDefault="003310F6"/>
  </w:footnote>
  <w:footnote w:type="continuationNotice" w:id="1">
    <w:p w14:paraId="2ACBFFC8" w14:textId="77777777" w:rsidR="003310F6" w:rsidRDefault="003310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60A4"/>
    <w:multiLevelType w:val="hybridMultilevel"/>
    <w:tmpl w:val="07D86418"/>
    <w:lvl w:ilvl="0" w:tplc="E8B2ADD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17169"/>
    <w:multiLevelType w:val="hybridMultilevel"/>
    <w:tmpl w:val="546AF7D6"/>
    <w:lvl w:ilvl="0" w:tplc="53287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01D7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EF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C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E7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0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E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AE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32"/>
  </w:num>
  <w:num w:numId="3">
    <w:abstractNumId w:val="22"/>
  </w:num>
  <w:num w:numId="4">
    <w:abstractNumId w:val="19"/>
  </w:num>
  <w:num w:numId="5">
    <w:abstractNumId w:val="27"/>
  </w:num>
  <w:num w:numId="6">
    <w:abstractNumId w:val="25"/>
  </w:num>
  <w:num w:numId="7">
    <w:abstractNumId w:val="2"/>
  </w:num>
  <w:num w:numId="8">
    <w:abstractNumId w:val="5"/>
  </w:num>
  <w:num w:numId="9">
    <w:abstractNumId w:val="24"/>
  </w:num>
  <w:num w:numId="10">
    <w:abstractNumId w:val="2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4"/>
  </w:num>
  <w:num w:numId="15">
    <w:abstractNumId w:val="18"/>
  </w:num>
  <w:num w:numId="16">
    <w:abstractNumId w:val="15"/>
  </w:num>
  <w:num w:numId="17">
    <w:abstractNumId w:val="1"/>
  </w:num>
  <w:num w:numId="18">
    <w:abstractNumId w:val="13"/>
  </w:num>
  <w:num w:numId="19">
    <w:abstractNumId w:val="7"/>
  </w:num>
  <w:num w:numId="20">
    <w:abstractNumId w:val="16"/>
  </w:num>
  <w:num w:numId="21">
    <w:abstractNumId w:val="28"/>
  </w:num>
  <w:num w:numId="22">
    <w:abstractNumId w:val="8"/>
  </w:num>
  <w:num w:numId="23">
    <w:abstractNumId w:val="26"/>
  </w:num>
  <w:num w:numId="24">
    <w:abstractNumId w:val="0"/>
  </w:num>
  <w:num w:numId="25">
    <w:abstractNumId w:val="20"/>
  </w:num>
  <w:num w:numId="26">
    <w:abstractNumId w:val="14"/>
  </w:num>
  <w:num w:numId="27">
    <w:abstractNumId w:val="3"/>
  </w:num>
  <w:num w:numId="28">
    <w:abstractNumId w:val="21"/>
  </w:num>
  <w:num w:numId="29">
    <w:abstractNumId w:val="23"/>
  </w:num>
  <w:num w:numId="30">
    <w:abstractNumId w:val="33"/>
  </w:num>
  <w:num w:numId="31">
    <w:abstractNumId w:val="12"/>
  </w:num>
  <w:num w:numId="32">
    <w:abstractNumId w:val="31"/>
  </w:num>
  <w:num w:numId="33">
    <w:abstractNumId w:val="9"/>
  </w:num>
  <w:num w:numId="34">
    <w:abstractNumId w:val="11"/>
  </w:num>
  <w:num w:numId="3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930"/>
    <w:rsid w:val="00000C80"/>
    <w:rsid w:val="0000117D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BAC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31D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6AF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5CA"/>
    <w:rsid w:val="00081672"/>
    <w:rsid w:val="00082149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37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531D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6EF5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400C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2984"/>
    <w:rsid w:val="00102EB8"/>
    <w:rsid w:val="001034C8"/>
    <w:rsid w:val="00103664"/>
    <w:rsid w:val="00103946"/>
    <w:rsid w:val="00103A43"/>
    <w:rsid w:val="00103EB4"/>
    <w:rsid w:val="001048A5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36CD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1811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6EC"/>
    <w:rsid w:val="0012573A"/>
    <w:rsid w:val="00125B8E"/>
    <w:rsid w:val="00125C50"/>
    <w:rsid w:val="00125CEB"/>
    <w:rsid w:val="0012602C"/>
    <w:rsid w:val="00126059"/>
    <w:rsid w:val="00126EBE"/>
    <w:rsid w:val="00127028"/>
    <w:rsid w:val="001272CB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1FA9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BA3"/>
    <w:rsid w:val="00151E6D"/>
    <w:rsid w:val="00152D65"/>
    <w:rsid w:val="00153D3A"/>
    <w:rsid w:val="00154386"/>
    <w:rsid w:val="0015472A"/>
    <w:rsid w:val="001553A6"/>
    <w:rsid w:val="001555D8"/>
    <w:rsid w:val="001557F3"/>
    <w:rsid w:val="00155E14"/>
    <w:rsid w:val="00156370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6C5"/>
    <w:rsid w:val="00173FFB"/>
    <w:rsid w:val="0017418D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5C1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56D"/>
    <w:rsid w:val="001B0971"/>
    <w:rsid w:val="001B0F0C"/>
    <w:rsid w:val="001B14E9"/>
    <w:rsid w:val="001B1573"/>
    <w:rsid w:val="001B1CA6"/>
    <w:rsid w:val="001B205F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6AD"/>
    <w:rsid w:val="001D6770"/>
    <w:rsid w:val="001D6951"/>
    <w:rsid w:val="001D6C64"/>
    <w:rsid w:val="001D770C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9F8"/>
    <w:rsid w:val="001E7A98"/>
    <w:rsid w:val="001E7C44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4C67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62A"/>
    <w:rsid w:val="00211E39"/>
    <w:rsid w:val="00212AD2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12D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14E7"/>
    <w:rsid w:val="002320B5"/>
    <w:rsid w:val="002328BA"/>
    <w:rsid w:val="00232AE1"/>
    <w:rsid w:val="00232E77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69D9"/>
    <w:rsid w:val="00237310"/>
    <w:rsid w:val="00237601"/>
    <w:rsid w:val="00237642"/>
    <w:rsid w:val="00237D0B"/>
    <w:rsid w:val="00240397"/>
    <w:rsid w:val="0024075A"/>
    <w:rsid w:val="00240883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3D6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1CE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E8E"/>
    <w:rsid w:val="00281208"/>
    <w:rsid w:val="00281DDC"/>
    <w:rsid w:val="002820D3"/>
    <w:rsid w:val="002820FD"/>
    <w:rsid w:val="00282427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6795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22"/>
    <w:rsid w:val="002B6E45"/>
    <w:rsid w:val="002B731F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20B"/>
    <w:rsid w:val="002E2727"/>
    <w:rsid w:val="002E2866"/>
    <w:rsid w:val="002E3038"/>
    <w:rsid w:val="002E34C8"/>
    <w:rsid w:val="002E39F0"/>
    <w:rsid w:val="002E3B5B"/>
    <w:rsid w:val="002E3D7C"/>
    <w:rsid w:val="002E3DC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48D8"/>
    <w:rsid w:val="00304C19"/>
    <w:rsid w:val="00304DD8"/>
    <w:rsid w:val="00306209"/>
    <w:rsid w:val="00306453"/>
    <w:rsid w:val="0030683B"/>
    <w:rsid w:val="00307223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0F6"/>
    <w:rsid w:val="003313C4"/>
    <w:rsid w:val="00331801"/>
    <w:rsid w:val="00331EA8"/>
    <w:rsid w:val="003324D0"/>
    <w:rsid w:val="00332A72"/>
    <w:rsid w:val="00332C0F"/>
    <w:rsid w:val="00332DE0"/>
    <w:rsid w:val="0033331D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EE9"/>
    <w:rsid w:val="00336EFF"/>
    <w:rsid w:val="00336F47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4CAF"/>
    <w:rsid w:val="0037506E"/>
    <w:rsid w:val="003750D8"/>
    <w:rsid w:val="0037543E"/>
    <w:rsid w:val="003761FA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3E9B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19DC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0C43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389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215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62C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C24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446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BC1"/>
    <w:rsid w:val="00535F5E"/>
    <w:rsid w:val="005369B9"/>
    <w:rsid w:val="00536A99"/>
    <w:rsid w:val="00536DEB"/>
    <w:rsid w:val="00537364"/>
    <w:rsid w:val="00537801"/>
    <w:rsid w:val="005401DB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27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220"/>
    <w:rsid w:val="0055647E"/>
    <w:rsid w:val="00556549"/>
    <w:rsid w:val="00557006"/>
    <w:rsid w:val="00557B5F"/>
    <w:rsid w:val="005604B7"/>
    <w:rsid w:val="005607A4"/>
    <w:rsid w:val="00560B9B"/>
    <w:rsid w:val="00560E87"/>
    <w:rsid w:val="005610D3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A9B"/>
    <w:rsid w:val="00582CAE"/>
    <w:rsid w:val="00582FEA"/>
    <w:rsid w:val="005832FF"/>
    <w:rsid w:val="00583439"/>
    <w:rsid w:val="00583A40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139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9F5"/>
    <w:rsid w:val="005D4B23"/>
    <w:rsid w:val="005D4B8F"/>
    <w:rsid w:val="005D550F"/>
    <w:rsid w:val="005D5932"/>
    <w:rsid w:val="005D5FC6"/>
    <w:rsid w:val="005D69FA"/>
    <w:rsid w:val="005D70E0"/>
    <w:rsid w:val="005D7478"/>
    <w:rsid w:val="005D74A3"/>
    <w:rsid w:val="005D777D"/>
    <w:rsid w:val="005D7F08"/>
    <w:rsid w:val="005E0216"/>
    <w:rsid w:val="005E05F5"/>
    <w:rsid w:val="005E0724"/>
    <w:rsid w:val="005E0908"/>
    <w:rsid w:val="005E16D6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9F"/>
    <w:rsid w:val="006033C1"/>
    <w:rsid w:val="0060363B"/>
    <w:rsid w:val="00603CD2"/>
    <w:rsid w:val="006048F4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0EA5"/>
    <w:rsid w:val="006114C3"/>
    <w:rsid w:val="00611E2D"/>
    <w:rsid w:val="0061222B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0FE9"/>
    <w:rsid w:val="00621101"/>
    <w:rsid w:val="0062140C"/>
    <w:rsid w:val="0062164C"/>
    <w:rsid w:val="00621DBB"/>
    <w:rsid w:val="00622863"/>
    <w:rsid w:val="00622915"/>
    <w:rsid w:val="00622BC0"/>
    <w:rsid w:val="00622C1A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14E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449E"/>
    <w:rsid w:val="00645080"/>
    <w:rsid w:val="00645F83"/>
    <w:rsid w:val="00646D11"/>
    <w:rsid w:val="00646D21"/>
    <w:rsid w:val="00647086"/>
    <w:rsid w:val="00647D26"/>
    <w:rsid w:val="00647F17"/>
    <w:rsid w:val="0065096D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E4F"/>
    <w:rsid w:val="00692F75"/>
    <w:rsid w:val="006931DD"/>
    <w:rsid w:val="0069322B"/>
    <w:rsid w:val="006933B8"/>
    <w:rsid w:val="006942AE"/>
    <w:rsid w:val="0069440E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4FA9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2F3"/>
    <w:rsid w:val="006B18B8"/>
    <w:rsid w:val="006B1BF7"/>
    <w:rsid w:val="006B1FFE"/>
    <w:rsid w:val="006B212F"/>
    <w:rsid w:val="006B24A0"/>
    <w:rsid w:val="006B24D8"/>
    <w:rsid w:val="006B274E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AAB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BB8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3B3F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154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1F82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6B"/>
    <w:rsid w:val="00761A33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0382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6F4F"/>
    <w:rsid w:val="007A757F"/>
    <w:rsid w:val="007A75E3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CDE"/>
    <w:rsid w:val="007C55B9"/>
    <w:rsid w:val="007C5807"/>
    <w:rsid w:val="007C5993"/>
    <w:rsid w:val="007C5C55"/>
    <w:rsid w:val="007C6217"/>
    <w:rsid w:val="007C6857"/>
    <w:rsid w:val="007C70E2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5E1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D6D"/>
    <w:rsid w:val="00800E81"/>
    <w:rsid w:val="008018EB"/>
    <w:rsid w:val="00801A17"/>
    <w:rsid w:val="00802263"/>
    <w:rsid w:val="00803077"/>
    <w:rsid w:val="00803AAF"/>
    <w:rsid w:val="008051C8"/>
    <w:rsid w:val="008053DD"/>
    <w:rsid w:val="00805656"/>
    <w:rsid w:val="00805DCF"/>
    <w:rsid w:val="0080705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170E"/>
    <w:rsid w:val="00831732"/>
    <w:rsid w:val="00831958"/>
    <w:rsid w:val="00831998"/>
    <w:rsid w:val="008324C4"/>
    <w:rsid w:val="008329EE"/>
    <w:rsid w:val="00832AB5"/>
    <w:rsid w:val="00832E35"/>
    <w:rsid w:val="008337BE"/>
    <w:rsid w:val="00833B7E"/>
    <w:rsid w:val="008340CD"/>
    <w:rsid w:val="00834191"/>
    <w:rsid w:val="008342A7"/>
    <w:rsid w:val="0083482B"/>
    <w:rsid w:val="00834ABB"/>
    <w:rsid w:val="00834AD5"/>
    <w:rsid w:val="00834C85"/>
    <w:rsid w:val="008350BC"/>
    <w:rsid w:val="008350D1"/>
    <w:rsid w:val="008350FE"/>
    <w:rsid w:val="008355BC"/>
    <w:rsid w:val="008359CE"/>
    <w:rsid w:val="00835A3E"/>
    <w:rsid w:val="00835D21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735"/>
    <w:rsid w:val="00863B72"/>
    <w:rsid w:val="00863D9F"/>
    <w:rsid w:val="00864B09"/>
    <w:rsid w:val="00864DDE"/>
    <w:rsid w:val="00865403"/>
    <w:rsid w:val="008655E6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703F3"/>
    <w:rsid w:val="00870703"/>
    <w:rsid w:val="008715EB"/>
    <w:rsid w:val="00871779"/>
    <w:rsid w:val="008719D7"/>
    <w:rsid w:val="008724B7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E84"/>
    <w:rsid w:val="00887F14"/>
    <w:rsid w:val="008902C2"/>
    <w:rsid w:val="008904A1"/>
    <w:rsid w:val="00890577"/>
    <w:rsid w:val="008905FD"/>
    <w:rsid w:val="0089100E"/>
    <w:rsid w:val="008910E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029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42A"/>
    <w:rsid w:val="008D6ACC"/>
    <w:rsid w:val="008D6BEB"/>
    <w:rsid w:val="008D7180"/>
    <w:rsid w:val="008D7298"/>
    <w:rsid w:val="008D776F"/>
    <w:rsid w:val="008D78E4"/>
    <w:rsid w:val="008D7B78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37D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E37"/>
    <w:rsid w:val="008F14EF"/>
    <w:rsid w:val="008F1574"/>
    <w:rsid w:val="008F1B73"/>
    <w:rsid w:val="008F2216"/>
    <w:rsid w:val="008F2669"/>
    <w:rsid w:val="008F30C8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026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5124"/>
    <w:rsid w:val="0091538B"/>
    <w:rsid w:val="009153F9"/>
    <w:rsid w:val="00915556"/>
    <w:rsid w:val="00915F8E"/>
    <w:rsid w:val="009162E3"/>
    <w:rsid w:val="00916A12"/>
    <w:rsid w:val="0091789F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552E"/>
    <w:rsid w:val="00926245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804"/>
    <w:rsid w:val="00954DE0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1871"/>
    <w:rsid w:val="009622E6"/>
    <w:rsid w:val="00962A41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4D6"/>
    <w:rsid w:val="009919E2"/>
    <w:rsid w:val="00991D0E"/>
    <w:rsid w:val="00991DCF"/>
    <w:rsid w:val="009920DB"/>
    <w:rsid w:val="0099213C"/>
    <w:rsid w:val="0099266E"/>
    <w:rsid w:val="009934C5"/>
    <w:rsid w:val="00993658"/>
    <w:rsid w:val="00993ADC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50F3"/>
    <w:rsid w:val="009B5713"/>
    <w:rsid w:val="009B5938"/>
    <w:rsid w:val="009B5C9B"/>
    <w:rsid w:val="009B63CC"/>
    <w:rsid w:val="009B6491"/>
    <w:rsid w:val="009B6738"/>
    <w:rsid w:val="009B6BDF"/>
    <w:rsid w:val="009B713E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49C9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32"/>
    <w:rsid w:val="009D2384"/>
    <w:rsid w:val="009D23BF"/>
    <w:rsid w:val="009D25E2"/>
    <w:rsid w:val="009D26FF"/>
    <w:rsid w:val="009D33F1"/>
    <w:rsid w:val="009D36FB"/>
    <w:rsid w:val="009D3871"/>
    <w:rsid w:val="009D3CA8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BC0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D75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2DC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6C1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2F1D"/>
    <w:rsid w:val="00AB3F6B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B14"/>
    <w:rsid w:val="00AE0E18"/>
    <w:rsid w:val="00AE127A"/>
    <w:rsid w:val="00AE1571"/>
    <w:rsid w:val="00AE1B04"/>
    <w:rsid w:val="00AE207E"/>
    <w:rsid w:val="00AE26D3"/>
    <w:rsid w:val="00AE27AD"/>
    <w:rsid w:val="00AE2BA1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8B8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372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8A6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38A6"/>
    <w:rsid w:val="00B33DD5"/>
    <w:rsid w:val="00B33FDF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606"/>
    <w:rsid w:val="00B41DCC"/>
    <w:rsid w:val="00B4292E"/>
    <w:rsid w:val="00B42F09"/>
    <w:rsid w:val="00B43C8A"/>
    <w:rsid w:val="00B45419"/>
    <w:rsid w:val="00B460D2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9D8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8B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2B3"/>
    <w:rsid w:val="00B70355"/>
    <w:rsid w:val="00B70591"/>
    <w:rsid w:val="00B70D1A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4F58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77EB0"/>
    <w:rsid w:val="00B8031A"/>
    <w:rsid w:val="00B80320"/>
    <w:rsid w:val="00B816D4"/>
    <w:rsid w:val="00B823A9"/>
    <w:rsid w:val="00B8280F"/>
    <w:rsid w:val="00B82AF8"/>
    <w:rsid w:val="00B8339F"/>
    <w:rsid w:val="00B83A57"/>
    <w:rsid w:val="00B83A7F"/>
    <w:rsid w:val="00B83E18"/>
    <w:rsid w:val="00B8415F"/>
    <w:rsid w:val="00B841D4"/>
    <w:rsid w:val="00B8447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3531"/>
    <w:rsid w:val="00BA3AB2"/>
    <w:rsid w:val="00BA3B2B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1B1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B7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EC5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575"/>
    <w:rsid w:val="00BD5C8C"/>
    <w:rsid w:val="00BD5DF2"/>
    <w:rsid w:val="00BD5F99"/>
    <w:rsid w:val="00BD62EC"/>
    <w:rsid w:val="00BD686A"/>
    <w:rsid w:val="00BD6CCD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0AC"/>
    <w:rsid w:val="00BE3318"/>
    <w:rsid w:val="00BE345D"/>
    <w:rsid w:val="00BE3928"/>
    <w:rsid w:val="00BE3CD8"/>
    <w:rsid w:val="00BE3F76"/>
    <w:rsid w:val="00BE4013"/>
    <w:rsid w:val="00BE4915"/>
    <w:rsid w:val="00BE49D5"/>
    <w:rsid w:val="00BE4B2E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E7A79"/>
    <w:rsid w:val="00BF0110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3FD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35C"/>
    <w:rsid w:val="00C066CC"/>
    <w:rsid w:val="00C0671B"/>
    <w:rsid w:val="00C06E9F"/>
    <w:rsid w:val="00C072A8"/>
    <w:rsid w:val="00C10034"/>
    <w:rsid w:val="00C11188"/>
    <w:rsid w:val="00C11A40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8D2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81F"/>
    <w:rsid w:val="00C32D2F"/>
    <w:rsid w:val="00C331C5"/>
    <w:rsid w:val="00C3338F"/>
    <w:rsid w:val="00C33C8A"/>
    <w:rsid w:val="00C33E82"/>
    <w:rsid w:val="00C33F13"/>
    <w:rsid w:val="00C34137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022"/>
    <w:rsid w:val="00C4450A"/>
    <w:rsid w:val="00C44CDD"/>
    <w:rsid w:val="00C453AD"/>
    <w:rsid w:val="00C45561"/>
    <w:rsid w:val="00C45BB8"/>
    <w:rsid w:val="00C462D7"/>
    <w:rsid w:val="00C46D81"/>
    <w:rsid w:val="00C47086"/>
    <w:rsid w:val="00C47103"/>
    <w:rsid w:val="00C4712E"/>
    <w:rsid w:val="00C47FFB"/>
    <w:rsid w:val="00C501D7"/>
    <w:rsid w:val="00C5038D"/>
    <w:rsid w:val="00C505FA"/>
    <w:rsid w:val="00C5061B"/>
    <w:rsid w:val="00C507A2"/>
    <w:rsid w:val="00C50884"/>
    <w:rsid w:val="00C50CEF"/>
    <w:rsid w:val="00C50E23"/>
    <w:rsid w:val="00C512BB"/>
    <w:rsid w:val="00C51920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946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24E"/>
    <w:rsid w:val="00C649D7"/>
    <w:rsid w:val="00C64EA6"/>
    <w:rsid w:val="00C650B8"/>
    <w:rsid w:val="00C6537A"/>
    <w:rsid w:val="00C657FD"/>
    <w:rsid w:val="00C65AC9"/>
    <w:rsid w:val="00C65CD0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4F8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3C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50CC"/>
    <w:rsid w:val="00CA510B"/>
    <w:rsid w:val="00CA5244"/>
    <w:rsid w:val="00CA59BB"/>
    <w:rsid w:val="00CA5C87"/>
    <w:rsid w:val="00CA5F5C"/>
    <w:rsid w:val="00CA6119"/>
    <w:rsid w:val="00CA651D"/>
    <w:rsid w:val="00CA68E0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1D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C09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32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0F6"/>
    <w:rsid w:val="00D435FF"/>
    <w:rsid w:val="00D44401"/>
    <w:rsid w:val="00D44AC7"/>
    <w:rsid w:val="00D44C6A"/>
    <w:rsid w:val="00D44D06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2B2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44D"/>
    <w:rsid w:val="00D73892"/>
    <w:rsid w:val="00D74256"/>
    <w:rsid w:val="00D74EB9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60A"/>
    <w:rsid w:val="00D828F8"/>
    <w:rsid w:val="00D82B88"/>
    <w:rsid w:val="00D82CD9"/>
    <w:rsid w:val="00D8364F"/>
    <w:rsid w:val="00D83F63"/>
    <w:rsid w:val="00D84271"/>
    <w:rsid w:val="00D84767"/>
    <w:rsid w:val="00D84977"/>
    <w:rsid w:val="00D84BCF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6A3"/>
    <w:rsid w:val="00DA70E4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2CE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164B"/>
    <w:rsid w:val="00DC17BE"/>
    <w:rsid w:val="00DC18BA"/>
    <w:rsid w:val="00DC1A61"/>
    <w:rsid w:val="00DC2882"/>
    <w:rsid w:val="00DC2B56"/>
    <w:rsid w:val="00DC2D8D"/>
    <w:rsid w:val="00DC2E6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494"/>
    <w:rsid w:val="00DE16FB"/>
    <w:rsid w:val="00DE1807"/>
    <w:rsid w:val="00DE188A"/>
    <w:rsid w:val="00DE1956"/>
    <w:rsid w:val="00DE196B"/>
    <w:rsid w:val="00DE1D92"/>
    <w:rsid w:val="00DE22DD"/>
    <w:rsid w:val="00DE3003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1F40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27EED"/>
    <w:rsid w:val="00E27FB9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310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99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142"/>
    <w:rsid w:val="00EA5B43"/>
    <w:rsid w:val="00EA5C88"/>
    <w:rsid w:val="00EA683F"/>
    <w:rsid w:val="00EA6A32"/>
    <w:rsid w:val="00EA6D9D"/>
    <w:rsid w:val="00EA6E13"/>
    <w:rsid w:val="00EA6FD1"/>
    <w:rsid w:val="00EA776B"/>
    <w:rsid w:val="00EB03FD"/>
    <w:rsid w:val="00EB0B58"/>
    <w:rsid w:val="00EB1013"/>
    <w:rsid w:val="00EB13CA"/>
    <w:rsid w:val="00EB1D1D"/>
    <w:rsid w:val="00EB1E3F"/>
    <w:rsid w:val="00EB2690"/>
    <w:rsid w:val="00EB2A41"/>
    <w:rsid w:val="00EB33C3"/>
    <w:rsid w:val="00EB3B30"/>
    <w:rsid w:val="00EB404A"/>
    <w:rsid w:val="00EB44A4"/>
    <w:rsid w:val="00EB4A8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E95"/>
    <w:rsid w:val="00EC54DF"/>
    <w:rsid w:val="00EC5716"/>
    <w:rsid w:val="00EC58EF"/>
    <w:rsid w:val="00EC6788"/>
    <w:rsid w:val="00EC6B84"/>
    <w:rsid w:val="00EC6E99"/>
    <w:rsid w:val="00ED0318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3C"/>
    <w:rsid w:val="00ED7186"/>
    <w:rsid w:val="00ED72D4"/>
    <w:rsid w:val="00ED7353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399"/>
    <w:rsid w:val="00F0264C"/>
    <w:rsid w:val="00F026BA"/>
    <w:rsid w:val="00F027E0"/>
    <w:rsid w:val="00F02931"/>
    <w:rsid w:val="00F02A44"/>
    <w:rsid w:val="00F02A85"/>
    <w:rsid w:val="00F0327F"/>
    <w:rsid w:val="00F034F0"/>
    <w:rsid w:val="00F03BD1"/>
    <w:rsid w:val="00F03ECD"/>
    <w:rsid w:val="00F0453D"/>
    <w:rsid w:val="00F05055"/>
    <w:rsid w:val="00F0508C"/>
    <w:rsid w:val="00F05247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9A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960"/>
    <w:rsid w:val="00F24C54"/>
    <w:rsid w:val="00F24F90"/>
    <w:rsid w:val="00F251F5"/>
    <w:rsid w:val="00F25226"/>
    <w:rsid w:val="00F258FA"/>
    <w:rsid w:val="00F2655F"/>
    <w:rsid w:val="00F268A6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9F9"/>
    <w:rsid w:val="00F30F02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6A11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7A64"/>
    <w:rsid w:val="00FB10EA"/>
    <w:rsid w:val="00FB1FF1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3CE9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5FE7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character" w:customStyle="1" w:styleId="a">
    <w:name w:val="首标题"/>
    <w:rsid w:val="008A602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845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25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95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903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72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20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7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6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941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3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110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hart" Target="charts/chart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Qualcomm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Qualcomm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Qualcomm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Qualcomm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Qualcomm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771707191324507"/>
          <c:y val="3.4042553191489362E-2"/>
          <c:w val="0.82238622356913016"/>
          <c:h val="0.84893617021276557"/>
        </c:manualLayout>
      </c:layout>
      <c:scatterChart>
        <c:scatterStyle val="lineMarker"/>
        <c:varyColors val="0"/>
        <c:ser>
          <c:idx val="4"/>
          <c:order val="3"/>
          <c:tx>
            <c:strRef>
              <c:f>'NPDSCH Case 1 repetition 1'!$F$35</c:f>
              <c:strCache>
                <c:ptCount val="1"/>
                <c:pt idx="0">
                  <c:v>Qualcomm</c:v>
                </c:pt>
              </c:strCache>
            </c:strRef>
          </c:tx>
          <c:xVal>
            <c:numRef>
              <c:f>'NPDSCH Case 1 repetition 1'!$A$36:$A$68</c:f>
              <c:numCache>
                <c:formatCode>General</c:formatCode>
                <c:ptCount val="33"/>
                <c:pt idx="0">
                  <c:v>-12</c:v>
                </c:pt>
                <c:pt idx="1">
                  <c:v>-11</c:v>
                </c:pt>
                <c:pt idx="2">
                  <c:v>-10</c:v>
                </c:pt>
                <c:pt idx="3">
                  <c:v>-9</c:v>
                </c:pt>
                <c:pt idx="4">
                  <c:v>-8</c:v>
                </c:pt>
                <c:pt idx="5">
                  <c:v>-7</c:v>
                </c:pt>
                <c:pt idx="6">
                  <c:v>-6</c:v>
                </c:pt>
                <c:pt idx="7">
                  <c:v>-5</c:v>
                </c:pt>
                <c:pt idx="8">
                  <c:v>-4</c:v>
                </c:pt>
                <c:pt idx="9">
                  <c:v>-3</c:v>
                </c:pt>
                <c:pt idx="10">
                  <c:v>-2</c:v>
                </c:pt>
                <c:pt idx="11">
                  <c:v>-1</c:v>
                </c:pt>
                <c:pt idx="12">
                  <c:v>0</c:v>
                </c:pt>
                <c:pt idx="13">
                  <c:v>1</c:v>
                </c:pt>
                <c:pt idx="14">
                  <c:v>2</c:v>
                </c:pt>
                <c:pt idx="15">
                  <c:v>3</c:v>
                </c:pt>
                <c:pt idx="16">
                  <c:v>4</c:v>
                </c:pt>
                <c:pt idx="17">
                  <c:v>5</c:v>
                </c:pt>
                <c:pt idx="18">
                  <c:v>6</c:v>
                </c:pt>
                <c:pt idx="19">
                  <c:v>7</c:v>
                </c:pt>
                <c:pt idx="20">
                  <c:v>8</c:v>
                </c:pt>
                <c:pt idx="21">
                  <c:v>9</c:v>
                </c:pt>
                <c:pt idx="22">
                  <c:v>10</c:v>
                </c:pt>
                <c:pt idx="23">
                  <c:v>11</c:v>
                </c:pt>
                <c:pt idx="24">
                  <c:v>12</c:v>
                </c:pt>
                <c:pt idx="25">
                  <c:v>13</c:v>
                </c:pt>
                <c:pt idx="26">
                  <c:v>14</c:v>
                </c:pt>
                <c:pt idx="27">
                  <c:v>15</c:v>
                </c:pt>
                <c:pt idx="28">
                  <c:v>16</c:v>
                </c:pt>
                <c:pt idx="29">
                  <c:v>17</c:v>
                </c:pt>
                <c:pt idx="30">
                  <c:v>18</c:v>
                </c:pt>
                <c:pt idx="31">
                  <c:v>19</c:v>
                </c:pt>
                <c:pt idx="32">
                  <c:v>20</c:v>
                </c:pt>
              </c:numCache>
            </c:numRef>
          </c:xVal>
          <c:yVal>
            <c:numRef>
              <c:f>'NPDSCH Case 1 repetition 1'!$AH$36:$AH$70</c:f>
              <c:numCache>
                <c:formatCode>General</c:formatCode>
                <c:ptCount val="35"/>
                <c:pt idx="0">
                  <c:v>3.3235841531475963E-5</c:v>
                </c:pt>
                <c:pt idx="1">
                  <c:v>2.9912257378361673E-4</c:v>
                </c:pt>
                <c:pt idx="2">
                  <c:v>1.5620845519808135E-3</c:v>
                </c:pt>
                <c:pt idx="3">
                  <c:v>3.8719755384206689E-3</c:v>
                </c:pt>
                <c:pt idx="4">
                  <c:v>1.0618851369316618E-2</c:v>
                </c:pt>
                <c:pt idx="5">
                  <c:v>2.5824248869981359E-2</c:v>
                </c:pt>
                <c:pt idx="6">
                  <c:v>4.9321988832757291E-2</c:v>
                </c:pt>
                <c:pt idx="7">
                  <c:v>8.2840335017282607E-2</c:v>
                </c:pt>
                <c:pt idx="8">
                  <c:v>0.12840667375697956</c:v>
                </c:pt>
                <c:pt idx="9">
                  <c:v>0.18249800584950815</c:v>
                </c:pt>
                <c:pt idx="10">
                  <c:v>0.23700478596118058</c:v>
                </c:pt>
                <c:pt idx="11">
                  <c:v>0.31165248604094653</c:v>
                </c:pt>
                <c:pt idx="12">
                  <c:v>0.35525791013028452</c:v>
                </c:pt>
                <c:pt idx="13">
                  <c:v>0.43060356288221213</c:v>
                </c:pt>
                <c:pt idx="14">
                  <c:v>0.5270207391651156</c:v>
                </c:pt>
                <c:pt idx="15">
                  <c:v>0.60804972081893116</c:v>
                </c:pt>
                <c:pt idx="16">
                  <c:v>0.69934857750598245</c:v>
                </c:pt>
                <c:pt idx="17">
                  <c:v>0.76090135602233455</c:v>
                </c:pt>
                <c:pt idx="18">
                  <c:v>0.82554506780111669</c:v>
                </c:pt>
                <c:pt idx="19">
                  <c:v>0.87509970752459454</c:v>
                </c:pt>
                <c:pt idx="20">
                  <c:v>0.91345386865195421</c:v>
                </c:pt>
                <c:pt idx="21">
                  <c:v>0.93236506248338213</c:v>
                </c:pt>
                <c:pt idx="22">
                  <c:v>0.95616192501994146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0252384"/>
        <c:axId val="46440608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0"/>
                <c:tx>
                  <c:strRef>
                    <c:extLst>
                      <c:ext uri="{02D57815-91ED-43cb-92C2-25804820EDAC}">
                        <c15:formulaRef>
                          <c15:sqref>'NPDSCH Case 1 repetition 1'!$C$35</c15:sqref>
                        </c15:formulaRef>
                      </c:ext>
                    </c:extLst>
                    <c:strCache>
                      <c:ptCount val="1"/>
                      <c:pt idx="0">
                        <c:v>Ericsson</c:v>
                      </c:pt>
                    </c:strCache>
                  </c:strRef>
                </c:tx>
                <c:xVal>
                  <c:numRef>
                    <c:extLst>
                      <c:ext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'NPDSCH Case 1 repetition 1'!$C$36:$C$68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2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1'!$D$35</c15:sqref>
                        </c15:formulaRef>
                      </c:ext>
                    </c:extLst>
                    <c:strCache>
                      <c:ptCount val="1"/>
                      <c:pt idx="0">
                        <c:v>ZTE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1'!$D$36:$D$68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3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1'!$E$35</c15:sqref>
                        </c15:formulaRef>
                      </c:ext>
                    </c:extLst>
                    <c:strCache>
                      <c:ptCount val="1"/>
                      <c:pt idx="0">
                        <c:v>ZTE?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1'!$E$36:$E$68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5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1'!$G$35</c15:sqref>
                        </c15:formulaRef>
                      </c:ext>
                    </c:extLst>
                    <c:strCache>
                      <c:ptCount val="1"/>
                      <c:pt idx="0">
                        <c:v>Company5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1'!$G$36:$G$68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6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1'!$H$35</c15:sqref>
                        </c15:formulaRef>
                      </c:ext>
                    </c:extLst>
                    <c:strCache>
                      <c:ptCount val="1"/>
                      <c:pt idx="0">
                        <c:v>Company6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1'!$H$36:$H$68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7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1'!$I$35</c15:sqref>
                        </c15:formulaRef>
                      </c:ext>
                    </c:extLst>
                    <c:strCache>
                      <c:ptCount val="1"/>
                      <c:pt idx="0">
                        <c:v>Company7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1'!$I$36:$I$68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1'!$J$35</c15:sqref>
                        </c15:formulaRef>
                      </c:ext>
                    </c:extLst>
                    <c:strCache>
                      <c:ptCount val="1"/>
                      <c:pt idx="0">
                        <c:v>Company8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1'!$J$36:$J$68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1'!$K$35</c15:sqref>
                        </c15:formulaRef>
                      </c:ext>
                    </c:extLst>
                    <c:strCache>
                      <c:ptCount val="1"/>
                      <c:pt idx="0">
                        <c:v>Company9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1'!$K$36:$K$68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1'!$L$35</c15:sqref>
                        </c15:formulaRef>
                      </c:ext>
                    </c:extLst>
                    <c:strCache>
                      <c:ptCount val="1"/>
                      <c:pt idx="0">
                        <c:v>Company10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1'!$L$36:$L$68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1'!$M$35</c15:sqref>
                        </c15:formulaRef>
                      </c:ext>
                    </c:extLst>
                    <c:strCache>
                      <c:ptCount val="1"/>
                      <c:pt idx="0">
                        <c:v>Company11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1'!$M$36:$M$68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1'!$N$35</c15:sqref>
                        </c15:formulaRef>
                      </c:ext>
                    </c:extLst>
                    <c:strCache>
                      <c:ptCount val="1"/>
                      <c:pt idx="0">
                        <c:v>Company12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1'!$N$36:$N$68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1'!$O$35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1'!$O$36:$O$68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1'!$P$35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-12</c:v>
                      </c:pt>
                      <c:pt idx="1">
                        <c:v>-11</c:v>
                      </c:pt>
                      <c:pt idx="2">
                        <c:v>-10</c:v>
                      </c:pt>
                      <c:pt idx="3">
                        <c:v>-9</c:v>
                      </c:pt>
                      <c:pt idx="4">
                        <c:v>-8</c:v>
                      </c:pt>
                      <c:pt idx="5">
                        <c:v>-7</c:v>
                      </c:pt>
                      <c:pt idx="6">
                        <c:v>-6</c:v>
                      </c:pt>
                      <c:pt idx="7">
                        <c:v>-5</c:v>
                      </c:pt>
                      <c:pt idx="8">
                        <c:v>-4</c:v>
                      </c:pt>
                      <c:pt idx="9">
                        <c:v>-3</c:v>
                      </c:pt>
                      <c:pt idx="10">
                        <c:v>-2</c:v>
                      </c:pt>
                      <c:pt idx="11">
                        <c:v>-1</c:v>
                      </c:pt>
                      <c:pt idx="12">
                        <c:v>0</c:v>
                      </c:pt>
                      <c:pt idx="13">
                        <c:v>1</c:v>
                      </c:pt>
                      <c:pt idx="14">
                        <c:v>2</c:v>
                      </c:pt>
                      <c:pt idx="15">
                        <c:v>3</c:v>
                      </c:pt>
                      <c:pt idx="16">
                        <c:v>4</c:v>
                      </c:pt>
                      <c:pt idx="17">
                        <c:v>5</c:v>
                      </c:pt>
                      <c:pt idx="18">
                        <c:v>6</c:v>
                      </c:pt>
                      <c:pt idx="19">
                        <c:v>7</c:v>
                      </c:pt>
                      <c:pt idx="20">
                        <c:v>8</c:v>
                      </c:pt>
                      <c:pt idx="21">
                        <c:v>9</c:v>
                      </c:pt>
                      <c:pt idx="22">
                        <c:v>10</c:v>
                      </c:pt>
                      <c:pt idx="23">
                        <c:v>11</c:v>
                      </c:pt>
                      <c:pt idx="24">
                        <c:v>12</c:v>
                      </c:pt>
                      <c:pt idx="25">
                        <c:v>13</c:v>
                      </c:pt>
                      <c:pt idx="26">
                        <c:v>14</c:v>
                      </c:pt>
                      <c:pt idx="27">
                        <c:v>15</c:v>
                      </c:pt>
                      <c:pt idx="28">
                        <c:v>16</c:v>
                      </c:pt>
                      <c:pt idx="29">
                        <c:v>17</c:v>
                      </c:pt>
                      <c:pt idx="30">
                        <c:v>18</c:v>
                      </c:pt>
                      <c:pt idx="31">
                        <c:v>19</c:v>
                      </c:pt>
                      <c:pt idx="32">
                        <c:v>20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1 repetition 1'!$P$36:$P$68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170252384"/>
        <c:scaling>
          <c:orientation val="minMax"/>
          <c:max val="10"/>
          <c:min val="-12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969696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4233080853002765"/>
              <c:y val="0.9446808510638308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46440608"/>
        <c:crossesAt val="0"/>
        <c:crossBetween val="midCat"/>
      </c:valAx>
      <c:valAx>
        <c:axId val="46440608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% of Max Throughput</a:t>
                </a:r>
                <a:r>
                  <a:rPr lang="en-US" altLang="en-US" baseline="0"/>
                  <a:t> (bps)</a:t>
                </a:r>
              </a:p>
            </c:rich>
          </c:tx>
          <c:layout>
            <c:manualLayout>
              <c:xMode val="edge"/>
              <c:yMode val="edge"/>
              <c:x val="1.902497027348397E-2"/>
              <c:y val="0.34042553191489439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70252384"/>
        <c:crossesAt val="-12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771707191324512"/>
          <c:y val="3.4042553191489362E-2"/>
          <c:w val="0.71343679947421157"/>
          <c:h val="0.84893617021276557"/>
        </c:manualLayout>
      </c:layout>
      <c:scatterChart>
        <c:scatterStyle val="lineMarker"/>
        <c:varyColors val="0"/>
        <c:ser>
          <c:idx val="4"/>
          <c:order val="4"/>
          <c:tx>
            <c:strRef>
              <c:f>'NPDSCH Case 2 ALL REPS'!$F$35</c:f>
              <c:strCache>
                <c:ptCount val="1"/>
                <c:pt idx="0">
                  <c:v>Rep16</c:v>
                </c:pt>
              </c:strCache>
            </c:strRef>
          </c:tx>
          <c:xVal>
            <c:numRef>
              <c:f>'NPDSCH Case 2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2 ALL REPS'!$F$36:$F$68</c:f>
              <c:numCache>
                <c:formatCode>General</c:formatCode>
                <c:ptCount val="33"/>
                <c:pt idx="7" formatCode="0.00_ ">
                  <c:v>0.231738</c:v>
                </c:pt>
                <c:pt idx="8" formatCode="0.00_ ">
                  <c:v>0.32416</c:v>
                </c:pt>
                <c:pt idx="9" formatCode="0.00_ ">
                  <c:v>0.42561700000000002</c:v>
                </c:pt>
                <c:pt idx="10" formatCode="0.00_ ">
                  <c:v>0.51958400000000005</c:v>
                </c:pt>
                <c:pt idx="11" formatCode="0.00_ ">
                  <c:v>0.60249599999999992</c:v>
                </c:pt>
                <c:pt idx="12" formatCode="0.00_ ">
                  <c:v>0.68017799999999995</c:v>
                </c:pt>
                <c:pt idx="13" formatCode="0.00_ ">
                  <c:v>0.75280800000000003</c:v>
                </c:pt>
                <c:pt idx="14" formatCode="0.00_ ">
                  <c:v>0.81259999999999999</c:v>
                </c:pt>
                <c:pt idx="15" formatCode="0.00_ ">
                  <c:v>0.85973299999999997</c:v>
                </c:pt>
                <c:pt idx="16" formatCode="0.00_ ">
                  <c:v>0.89170899999999997</c:v>
                </c:pt>
                <c:pt idx="17" formatCode="0.00_ ">
                  <c:v>0.91946510000000004</c:v>
                </c:pt>
                <c:pt idx="18" formatCode="0.00_ ">
                  <c:v>0.94579489999999999</c:v>
                </c:pt>
                <c:pt idx="19" formatCode="0.00_ ">
                  <c:v>0.95774150000000002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'NPDSCH Case 2 ALL REPS'!$G$35</c:f>
              <c:strCache>
                <c:ptCount val="1"/>
                <c:pt idx="0">
                  <c:v>Rep32</c:v>
                </c:pt>
              </c:strCache>
            </c:strRef>
          </c:tx>
          <c:xVal>
            <c:numRef>
              <c:f>'NPDSCH Case 2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2 ALL REPS'!$G$36:$G$68</c:f>
              <c:numCache>
                <c:formatCode>General</c:formatCode>
                <c:ptCount val="33"/>
                <c:pt idx="7" formatCode="0.00_ ">
                  <c:v>0.44301199999999996</c:v>
                </c:pt>
                <c:pt idx="8" formatCode="0.00_ ">
                  <c:v>0.54104200000000002</c:v>
                </c:pt>
                <c:pt idx="9" formatCode="0.00_ ">
                  <c:v>0.63108799999999998</c:v>
                </c:pt>
                <c:pt idx="10" formatCode="0.00_ ">
                  <c:v>0.71496999999999999</c:v>
                </c:pt>
                <c:pt idx="11" formatCode="0.00_ ">
                  <c:v>0.79147800000000001</c:v>
                </c:pt>
                <c:pt idx="12" formatCode="0.00_ ">
                  <c:v>0.85177800000000004</c:v>
                </c:pt>
                <c:pt idx="13" formatCode="0.00_ ">
                  <c:v>0.89586999999999994</c:v>
                </c:pt>
                <c:pt idx="14" formatCode="0.00_ ">
                  <c:v>0.92950509999999997</c:v>
                </c:pt>
                <c:pt idx="15" formatCode="0.00_ ">
                  <c:v>0.95224819999999999</c:v>
                </c:pt>
                <c:pt idx="16" formatCode="0.00_ ">
                  <c:v>0.97124429999999995</c:v>
                </c:pt>
                <c:pt idx="17" formatCode="0.00_ ">
                  <c:v>0.98030669999999998</c:v>
                </c:pt>
                <c:pt idx="18" formatCode="0.00_ ">
                  <c:v>0.98719069999999998</c:v>
                </c:pt>
                <c:pt idx="19" formatCode="0.00_ ">
                  <c:v>0.99329034999999999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'NPDSCH Case 2 ALL REPS'!$H$35</c:f>
              <c:strCache>
                <c:ptCount val="1"/>
                <c:pt idx="0">
                  <c:v>Rep64</c:v>
                </c:pt>
              </c:strCache>
            </c:strRef>
          </c:tx>
          <c:xVal>
            <c:numRef>
              <c:f>'NPDSCH Case 2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2 ALL REPS'!$H$36:$H$68</c:f>
              <c:numCache>
                <c:formatCode>General</c:formatCode>
                <c:ptCount val="33"/>
                <c:pt idx="7" formatCode="0.00_ ">
                  <c:v>0.67461100000000007</c:v>
                </c:pt>
                <c:pt idx="8" formatCode="0.00_ ">
                  <c:v>0.78635699999999997</c:v>
                </c:pt>
                <c:pt idx="9" formatCode="0.00_ ">
                  <c:v>0.85771399999999998</c:v>
                </c:pt>
                <c:pt idx="10" formatCode="0.00_ ">
                  <c:v>0.91165980000000002</c:v>
                </c:pt>
                <c:pt idx="11" formatCode="0.00_ ">
                  <c:v>0.94919370000000003</c:v>
                </c:pt>
                <c:pt idx="12" formatCode="0.00_ ">
                  <c:v>0.97688030000000003</c:v>
                </c:pt>
                <c:pt idx="13" formatCode="0.00_ ">
                  <c:v>0.98672760000000004</c:v>
                </c:pt>
                <c:pt idx="14" formatCode="0.00_ ">
                  <c:v>0.99157985000000004</c:v>
                </c:pt>
                <c:pt idx="15" formatCode="0.00_ ">
                  <c:v>0.99457684999999996</c:v>
                </c:pt>
                <c:pt idx="16" formatCode="0.00_ ">
                  <c:v>0.99828742999999998</c:v>
                </c:pt>
                <c:pt idx="17" formatCode="0.00_ ">
                  <c:v>0.99900099899999995</c:v>
                </c:pt>
                <c:pt idx="18" formatCode="0.00_ ">
                  <c:v>0.99971457100000005</c:v>
                </c:pt>
                <c:pt idx="19" formatCode="0.00_ ">
                  <c:v>0.99985728600000001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'NPDSCH Case 2 ALL REPS'!$I$35</c:f>
              <c:strCache>
                <c:ptCount val="1"/>
                <c:pt idx="0">
                  <c:v>Rep128</c:v>
                </c:pt>
              </c:strCache>
            </c:strRef>
          </c:tx>
          <c:xVal>
            <c:numRef>
              <c:f>'NPDSCH Case 2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2 ALL REPS'!$I$36:$I$68</c:f>
              <c:numCache>
                <c:formatCode>General</c:formatCode>
                <c:ptCount val="33"/>
                <c:pt idx="7" formatCode="0.00_ ">
                  <c:v>0.92325290000000004</c:v>
                </c:pt>
                <c:pt idx="8" formatCode="0.00_ ">
                  <c:v>0.95044470000000003</c:v>
                </c:pt>
                <c:pt idx="9" formatCode="0.00_ ">
                  <c:v>0.9822109</c:v>
                </c:pt>
                <c:pt idx="10" formatCode="0.00_ ">
                  <c:v>0.99008894999999997</c:v>
                </c:pt>
                <c:pt idx="11" formatCode="0.00_ ">
                  <c:v>0.99771282999999999</c:v>
                </c:pt>
                <c:pt idx="12" formatCode="0.00_ ">
                  <c:v>0.99923761099999997</c:v>
                </c:pt>
                <c:pt idx="13" formatCode="0.00_ ">
                  <c:v>0.99949174100000004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8"/>
          <c:order val="8"/>
          <c:tx>
            <c:strRef>
              <c:f>'NPDSCH Case 2 ALL REPS'!$J$35</c:f>
              <c:strCache>
                <c:ptCount val="1"/>
                <c:pt idx="0">
                  <c:v>Rep256</c:v>
                </c:pt>
              </c:strCache>
            </c:strRef>
          </c:tx>
          <c:xVal>
            <c:numRef>
              <c:f>'NPDSCH Case 2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2 ALL REPS'!$J$36:$J$68</c:f>
              <c:numCache>
                <c:formatCode>General</c:formatCode>
                <c:ptCount val="33"/>
                <c:pt idx="7" formatCode="0.00_ ">
                  <c:v>0.99618320999999999</c:v>
                </c:pt>
                <c:pt idx="8" formatCode="0.00_ ">
                  <c:v>0.99761449999999996</c:v>
                </c:pt>
                <c:pt idx="9" formatCode="0.00_ ">
                  <c:v>0.99904580200000004</c:v>
                </c:pt>
                <c:pt idx="10" formatCode="0.00_ ">
                  <c:v>1</c:v>
                </c:pt>
                <c:pt idx="11" formatCode="0.00_ ">
                  <c:v>1</c:v>
                </c:pt>
                <c:pt idx="12" formatCode="0.00_ ">
                  <c:v>1</c:v>
                </c:pt>
                <c:pt idx="13" formatCode="0.00_ ">
                  <c:v>1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9"/>
          <c:order val="9"/>
          <c:tx>
            <c:strRef>
              <c:f>'NPDSCH Case 2 ALL REPS'!$K$35</c:f>
              <c:strCache>
                <c:ptCount val="1"/>
                <c:pt idx="0">
                  <c:v>Rep384</c:v>
                </c:pt>
              </c:strCache>
            </c:strRef>
          </c:tx>
          <c:xVal>
            <c:numRef>
              <c:f>'NPDSCH Case 2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2 ALL REPS'!$K$36:$K$68</c:f>
              <c:numCache>
                <c:formatCode>General</c:formatCode>
                <c:ptCount val="33"/>
                <c:pt idx="7" formatCode="0.00_ ">
                  <c:v>0.99930118800000001</c:v>
                </c:pt>
                <c:pt idx="8" formatCode="0.00_ ">
                  <c:v>1</c:v>
                </c:pt>
                <c:pt idx="9" formatCode="0.00_ ">
                  <c:v>1</c:v>
                </c:pt>
                <c:pt idx="10" formatCode="0.00_ ">
                  <c:v>1</c:v>
                </c:pt>
                <c:pt idx="11" formatCode="0.00_ ">
                  <c:v>1</c:v>
                </c:pt>
                <c:pt idx="12" formatCode="0.00_ ">
                  <c:v>1</c:v>
                </c:pt>
                <c:pt idx="13" formatCode="0.00_ ">
                  <c:v>1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10"/>
          <c:order val="10"/>
          <c:tx>
            <c:strRef>
              <c:f>'NPDSCH Case 2 ALL REPS'!$L$35</c:f>
              <c:strCache>
                <c:ptCount val="1"/>
                <c:pt idx="0">
                  <c:v>Rep512</c:v>
                </c:pt>
              </c:strCache>
            </c:strRef>
          </c:tx>
          <c:xVal>
            <c:numRef>
              <c:f>'NPDSCH Case 2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2 ALL REPS'!$L$36:$L$68</c:f>
              <c:numCache>
                <c:formatCode>General</c:formatCode>
                <c:ptCount val="33"/>
                <c:pt idx="7" formatCode="0.00_ ">
                  <c:v>1</c:v>
                </c:pt>
                <c:pt idx="8" formatCode="0.00_ ">
                  <c:v>1</c:v>
                </c:pt>
                <c:pt idx="9" formatCode="0.00_ ">
                  <c:v>1</c:v>
                </c:pt>
                <c:pt idx="10" formatCode="0.00_ ">
                  <c:v>1</c:v>
                </c:pt>
                <c:pt idx="11" formatCode="0.00_ ">
                  <c:v>1</c:v>
                </c:pt>
                <c:pt idx="12" formatCode="0.00_ ">
                  <c:v>1</c:v>
                </c:pt>
                <c:pt idx="13" formatCode="0.00_ ">
                  <c:v>1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11"/>
          <c:order val="11"/>
          <c:tx>
            <c:strRef>
              <c:f>'NPDSCH Case 2 ALL REPS'!$M$35</c:f>
              <c:strCache>
                <c:ptCount val="1"/>
                <c:pt idx="0">
                  <c:v>Rep768</c:v>
                </c:pt>
              </c:strCache>
            </c:strRef>
          </c:tx>
          <c:xVal>
            <c:numRef>
              <c:f>'NPDSCH Case 2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2 ALL REPS'!$M$36:$M$68</c:f>
              <c:numCache>
                <c:formatCode>General</c:formatCode>
                <c:ptCount val="33"/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8542152"/>
        <c:axId val="174616688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'NPDSCH Case 2 ALL REPS'!$B$35</c15:sqref>
                        </c15:formulaRef>
                      </c:ext>
                    </c:extLst>
                    <c:strCache>
                      <c:ptCount val="1"/>
                      <c:pt idx="0">
                        <c:v>Huawei</c:v>
                      </c:pt>
                    </c:strCache>
                  </c:strRef>
                </c:tx>
                <c:xVal>
                  <c:numRef>
                    <c:extLst>
                      <c:ext uri="{02D57815-91ED-43cb-92C2-25804820EDAC}">
                        <c15:formulaRef>
                          <c15:sqref>'NPDSCH Case 2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'NPDSCH Case 2 ALL REPS'!$B$36:$B$68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REPS'!$C$35</c15:sqref>
                        </c15:formulaRef>
                      </c:ext>
                    </c:extLst>
                    <c:strCache>
                      <c:ptCount val="1"/>
                      <c:pt idx="0">
                        <c:v>Ericsson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REPS'!$C$36:$C$68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REPS'!$D$35</c15:sqref>
                        </c15:formulaRef>
                      </c:ext>
                    </c:extLst>
                    <c:strCache>
                      <c:ptCount val="1"/>
                      <c:pt idx="0">
                        <c:v>ZTE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REPS'!$D$36:$D$68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REPS'!$E$35</c15:sqref>
                        </c15:formulaRef>
                      </c:ext>
                    </c:extLst>
                    <c:strCache>
                      <c:ptCount val="1"/>
                      <c:pt idx="0">
                        <c:v>ZTE?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REPS'!$E$36:$E$68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2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REPS'!$N$35</c15:sqref>
                        </c15:formulaRef>
                      </c:ext>
                    </c:extLst>
                    <c:strCache>
                      <c:ptCount val="1"/>
                      <c:pt idx="0">
                        <c:v>Company12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REPS'!$N$36:$N$68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REPS'!$O$35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REPS'!$O$36:$O$68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REPS'!$P$35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2 ALL REPS'!$P$36:$P$68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208542152"/>
        <c:scaling>
          <c:orientation val="minMax"/>
          <c:max val="0"/>
          <c:min val="-15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969696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4233080853002765"/>
              <c:y val="0.94468085106383171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74616688"/>
        <c:crossesAt val="0"/>
        <c:crossBetween val="midCat"/>
      </c:valAx>
      <c:valAx>
        <c:axId val="174616688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% of Max Throughput</a:t>
                </a:r>
                <a:r>
                  <a:rPr lang="en-US" altLang="en-US" baseline="0"/>
                  <a:t> (bps)</a:t>
                </a:r>
              </a:p>
            </c:rich>
          </c:tx>
          <c:layout>
            <c:manualLayout>
              <c:xMode val="edge"/>
              <c:yMode val="edge"/>
              <c:x val="1.9024970273483991E-2"/>
              <c:y val="0.3404255319148950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08542152"/>
        <c:crossesAt val="-15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5493510100773651"/>
          <c:y val="4.8936170212765959E-2"/>
          <c:w val="0.12022705650270013"/>
          <c:h val="0.5302674714298846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9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771707191324512"/>
          <c:y val="3.4042553191489362E-2"/>
          <c:w val="0.71343679947421157"/>
          <c:h val="0.84893617021276557"/>
        </c:manualLayout>
      </c:layout>
      <c:scatterChart>
        <c:scatterStyle val="lineMarker"/>
        <c:varyColors val="0"/>
        <c:ser>
          <c:idx val="4"/>
          <c:order val="4"/>
          <c:tx>
            <c:strRef>
              <c:f>'NPDSCH Case 3 ALL REPS'!$F$35</c:f>
              <c:strCache>
                <c:ptCount val="1"/>
                <c:pt idx="0">
                  <c:v>Rep16</c:v>
                </c:pt>
              </c:strCache>
            </c:strRef>
          </c:tx>
          <c:xVal>
            <c:numRef>
              <c:f>'NPDSCH Case 3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3 ALL REPS'!$AD$36:$AD$68</c:f>
              <c:numCache>
                <c:formatCode>General</c:formatCode>
                <c:ptCount val="33"/>
                <c:pt idx="7">
                  <c:v>0.20903400000000005</c:v>
                </c:pt>
                <c:pt idx="8">
                  <c:v>0.30680499999999999</c:v>
                </c:pt>
                <c:pt idx="9">
                  <c:v>0.38139699999999999</c:v>
                </c:pt>
                <c:pt idx="10">
                  <c:v>0.48867799999999995</c:v>
                </c:pt>
                <c:pt idx="11">
                  <c:v>0.59684999999999999</c:v>
                </c:pt>
                <c:pt idx="12">
                  <c:v>0.67245200000000005</c:v>
                </c:pt>
                <c:pt idx="13">
                  <c:v>0.76184200000000002</c:v>
                </c:pt>
                <c:pt idx="14">
                  <c:v>0.81206500000000004</c:v>
                </c:pt>
                <c:pt idx="15">
                  <c:v>0.86002999999999996</c:v>
                </c:pt>
                <c:pt idx="16">
                  <c:v>0.89366999999999996</c:v>
                </c:pt>
                <c:pt idx="17">
                  <c:v>0.93271919999999997</c:v>
                </c:pt>
                <c:pt idx="18">
                  <c:v>0.94769689999999995</c:v>
                </c:pt>
                <c:pt idx="19">
                  <c:v>0.96891530000000003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'NPDSCH Case 3 ALL REPS'!$G$35</c:f>
              <c:strCache>
                <c:ptCount val="1"/>
                <c:pt idx="0">
                  <c:v>Rep32</c:v>
                </c:pt>
              </c:strCache>
            </c:strRef>
          </c:tx>
          <c:xVal>
            <c:numRef>
              <c:f>'NPDSCH Case 3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3 ALL REPS'!$AE$36:$AE$68</c:f>
              <c:numCache>
                <c:formatCode>General</c:formatCode>
                <c:ptCount val="33"/>
                <c:pt idx="7">
                  <c:v>0.42567100000000002</c:v>
                </c:pt>
                <c:pt idx="8">
                  <c:v>0.53825400000000001</c:v>
                </c:pt>
                <c:pt idx="9">
                  <c:v>0.60988100000000001</c:v>
                </c:pt>
                <c:pt idx="10">
                  <c:v>0.71331499999999992</c:v>
                </c:pt>
                <c:pt idx="11">
                  <c:v>0.780586</c:v>
                </c:pt>
                <c:pt idx="12">
                  <c:v>0.85335899999999998</c:v>
                </c:pt>
                <c:pt idx="13">
                  <c:v>0.88803699999999997</c:v>
                </c:pt>
                <c:pt idx="14">
                  <c:v>0.9223597</c:v>
                </c:pt>
                <c:pt idx="15">
                  <c:v>0.93760889999999997</c:v>
                </c:pt>
                <c:pt idx="16">
                  <c:v>0.9535593</c:v>
                </c:pt>
                <c:pt idx="17">
                  <c:v>0.97655979999999998</c:v>
                </c:pt>
                <c:pt idx="18">
                  <c:v>0.98021959999999997</c:v>
                </c:pt>
                <c:pt idx="19">
                  <c:v>0.98414080000000004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'NPDSCH Case 3 ALL REPS'!$H$35</c:f>
              <c:strCache>
                <c:ptCount val="1"/>
                <c:pt idx="0">
                  <c:v>Rep64</c:v>
                </c:pt>
              </c:strCache>
            </c:strRef>
          </c:tx>
          <c:xVal>
            <c:numRef>
              <c:f>'NPDSCH Case 3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3 ALL REPS'!$AF$36:$AF$68</c:f>
              <c:numCache>
                <c:formatCode>General</c:formatCode>
                <c:ptCount val="33"/>
                <c:pt idx="7">
                  <c:v>0.61195899999999992</c:v>
                </c:pt>
                <c:pt idx="8">
                  <c:v>0.709005</c:v>
                </c:pt>
                <c:pt idx="9">
                  <c:v>0.79920100000000005</c:v>
                </c:pt>
                <c:pt idx="10">
                  <c:v>0.85070000000000001</c:v>
                </c:pt>
                <c:pt idx="11">
                  <c:v>0.88725600000000004</c:v>
                </c:pt>
                <c:pt idx="12">
                  <c:v>0.93149709999999997</c:v>
                </c:pt>
                <c:pt idx="13">
                  <c:v>0.94362780000000002</c:v>
                </c:pt>
                <c:pt idx="14">
                  <c:v>0.96175250000000001</c:v>
                </c:pt>
                <c:pt idx="15">
                  <c:v>0.97830740000000005</c:v>
                </c:pt>
                <c:pt idx="16">
                  <c:v>0.98387329999999995</c:v>
                </c:pt>
                <c:pt idx="17">
                  <c:v>0.98929639999999996</c:v>
                </c:pt>
                <c:pt idx="18">
                  <c:v>0.99400599000000001</c:v>
                </c:pt>
                <c:pt idx="19">
                  <c:v>0.99429142000000004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'NPDSCH Case 3 ALL REPS'!$I$35</c:f>
              <c:strCache>
                <c:ptCount val="1"/>
                <c:pt idx="0">
                  <c:v>Rep128</c:v>
                </c:pt>
              </c:strCache>
            </c:strRef>
          </c:tx>
          <c:xVal>
            <c:numRef>
              <c:f>'NPDSCH Case 3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3 ALL REPS'!$AG$36:$AG$68</c:f>
              <c:numCache>
                <c:formatCode>General</c:formatCode>
                <c:ptCount val="33"/>
                <c:pt idx="7">
                  <c:v>0.77585799999999994</c:v>
                </c:pt>
                <c:pt idx="8">
                  <c:v>0.83684899999999995</c:v>
                </c:pt>
                <c:pt idx="9">
                  <c:v>0.89733200000000002</c:v>
                </c:pt>
                <c:pt idx="10">
                  <c:v>0.93519700000000006</c:v>
                </c:pt>
                <c:pt idx="11">
                  <c:v>0.9557814</c:v>
                </c:pt>
                <c:pt idx="12">
                  <c:v>0.97407880000000002</c:v>
                </c:pt>
                <c:pt idx="13">
                  <c:v>0.98475219999999997</c:v>
                </c:pt>
                <c:pt idx="14">
                  <c:v>0.99008894999999997</c:v>
                </c:pt>
                <c:pt idx="15">
                  <c:v>0.99466328000000004</c:v>
                </c:pt>
                <c:pt idx="16">
                  <c:v>0.99695043999999999</c:v>
                </c:pt>
                <c:pt idx="17">
                  <c:v>0.99745870000000003</c:v>
                </c:pt>
                <c:pt idx="18">
                  <c:v>0.99898348000000003</c:v>
                </c:pt>
                <c:pt idx="19">
                  <c:v>0.99949174100000004</c:v>
                </c:pt>
              </c:numCache>
            </c:numRef>
          </c:yVal>
          <c:smooth val="0"/>
        </c:ser>
        <c:ser>
          <c:idx val="8"/>
          <c:order val="8"/>
          <c:tx>
            <c:strRef>
              <c:f>'NPDSCH Case 3 ALL REPS'!$J$35</c:f>
              <c:strCache>
                <c:ptCount val="1"/>
                <c:pt idx="0">
                  <c:v>Rep256</c:v>
                </c:pt>
              </c:strCache>
            </c:strRef>
          </c:tx>
          <c:xVal>
            <c:numRef>
              <c:f>'NPDSCH Case 3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3 ALL REPS'!$AH$36:$AH$68</c:f>
              <c:numCache>
                <c:formatCode>General</c:formatCode>
                <c:ptCount val="33"/>
                <c:pt idx="7">
                  <c:v>0.91650759999999998</c:v>
                </c:pt>
                <c:pt idx="8">
                  <c:v>0.94992849999999995</c:v>
                </c:pt>
                <c:pt idx="9">
                  <c:v>0.97138769999999997</c:v>
                </c:pt>
                <c:pt idx="10">
                  <c:v>0.98616409999999999</c:v>
                </c:pt>
                <c:pt idx="11">
                  <c:v>0.99284691999999997</c:v>
                </c:pt>
                <c:pt idx="12">
                  <c:v>0.99666189999999999</c:v>
                </c:pt>
                <c:pt idx="13">
                  <c:v>0.99809250999999999</c:v>
                </c:pt>
                <c:pt idx="14">
                  <c:v>0.99856869999999998</c:v>
                </c:pt>
                <c:pt idx="15">
                  <c:v>0.99952290099999996</c:v>
                </c:pt>
                <c:pt idx="16">
                  <c:v>0.99952290099999996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</c:numCache>
            </c:numRef>
          </c:yVal>
          <c:smooth val="0"/>
        </c:ser>
        <c:ser>
          <c:idx val="9"/>
          <c:order val="9"/>
          <c:tx>
            <c:strRef>
              <c:f>'NPDSCH Case 3 ALL REPS'!$K$35</c:f>
              <c:strCache>
                <c:ptCount val="1"/>
                <c:pt idx="0">
                  <c:v>Rep384</c:v>
                </c:pt>
              </c:strCache>
            </c:strRef>
          </c:tx>
          <c:xVal>
            <c:numRef>
              <c:f>'NPDSCH Case 3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3 ALL REPS'!$AI$36:$AI$68</c:f>
              <c:numCache>
                <c:formatCode>General</c:formatCode>
                <c:ptCount val="33"/>
                <c:pt idx="7">
                  <c:v>0.97833680000000001</c:v>
                </c:pt>
                <c:pt idx="8">
                  <c:v>0.98603350000000001</c:v>
                </c:pt>
                <c:pt idx="9">
                  <c:v>0.99161425999999997</c:v>
                </c:pt>
                <c:pt idx="10">
                  <c:v>0.99720474999999997</c:v>
                </c:pt>
                <c:pt idx="11">
                  <c:v>0.99930118800000001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</c:numCache>
            </c:numRef>
          </c:yVal>
          <c:smooth val="0"/>
        </c:ser>
        <c:ser>
          <c:idx val="10"/>
          <c:order val="10"/>
          <c:tx>
            <c:strRef>
              <c:f>'NPDSCH Case 3 ALL REPS'!$L$35</c:f>
              <c:strCache>
                <c:ptCount val="1"/>
                <c:pt idx="0">
                  <c:v>Rep512</c:v>
                </c:pt>
              </c:strCache>
            </c:strRef>
          </c:tx>
          <c:xVal>
            <c:numRef>
              <c:f>'NPDSCH Case 3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3 ALL REPS'!$AJ$36:$AJ$68</c:f>
              <c:numCache>
                <c:formatCode>General</c:formatCode>
                <c:ptCount val="33"/>
                <c:pt idx="7">
                  <c:v>0.98892990000000003</c:v>
                </c:pt>
                <c:pt idx="8">
                  <c:v>0.98984300000000003</c:v>
                </c:pt>
                <c:pt idx="9">
                  <c:v>0.99907663899999999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</c:numCache>
            </c:numRef>
          </c:yVal>
          <c:smooth val="0"/>
        </c:ser>
        <c:ser>
          <c:idx val="11"/>
          <c:order val="11"/>
          <c:tx>
            <c:strRef>
              <c:f>'NPDSCH Case 3 ALL REPS'!$M$35</c:f>
              <c:strCache>
                <c:ptCount val="1"/>
                <c:pt idx="0">
                  <c:v>Rep768</c:v>
                </c:pt>
              </c:strCache>
            </c:strRef>
          </c:tx>
          <c:xVal>
            <c:numRef>
              <c:f>'NPDSCH Case 3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3 ALL REPS'!$AK$36:$AK$68</c:f>
              <c:numCache>
                <c:formatCode>General</c:formatCode>
                <c:ptCount val="33"/>
                <c:pt idx="7">
                  <c:v>0.99454297000000003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4617472"/>
        <c:axId val="17461786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'NPDSCH Case 3 ALL REPS'!$B$35</c15:sqref>
                        </c15:formulaRef>
                      </c:ext>
                    </c:extLst>
                    <c:strCache>
                      <c:ptCount val="1"/>
                      <c:pt idx="0">
                        <c:v>Huawei</c:v>
                      </c:pt>
                    </c:strCache>
                  </c:strRef>
                </c:tx>
                <c:xVal>
                  <c:numRef>
                    <c:extLst>
                      <c:ext uri="{02D57815-91ED-43cb-92C2-25804820EDAC}">
                        <c15:formulaRef>
                          <c15:sqref>'NPDSCH Case 3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'NPDSCH Case 3 ALL REPS'!$B$36:$B$68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REPS'!$C$35</c15:sqref>
                        </c15:formulaRef>
                      </c:ext>
                    </c:extLst>
                    <c:strCache>
                      <c:ptCount val="1"/>
                      <c:pt idx="0">
                        <c:v>Ericsson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REPS'!$C$36:$C$68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REPS'!$D$35</c15:sqref>
                        </c15:formulaRef>
                      </c:ext>
                    </c:extLst>
                    <c:strCache>
                      <c:ptCount val="1"/>
                      <c:pt idx="0">
                        <c:v>ZTE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REPS'!$D$36:$D$68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REPS'!$E$35</c15:sqref>
                        </c15:formulaRef>
                      </c:ext>
                    </c:extLst>
                    <c:strCache>
                      <c:ptCount val="1"/>
                      <c:pt idx="0">
                        <c:v>ZTE?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REPS'!$E$36:$E$68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2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REPS'!$N$35</c15:sqref>
                        </c15:formulaRef>
                      </c:ext>
                    </c:extLst>
                    <c:strCache>
                      <c:ptCount val="1"/>
                      <c:pt idx="0">
                        <c:v>Company12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REPS'!$N$36:$N$68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REPS'!$O$35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REPS'!$O$36:$O$68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REPS'!$P$35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3 ALL REPS'!$P$36:$P$68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174617472"/>
        <c:scaling>
          <c:orientation val="minMax"/>
          <c:max val="0"/>
          <c:min val="-15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969696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4233080853002765"/>
              <c:y val="0.94468085106383171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74617864"/>
        <c:crossesAt val="0"/>
        <c:crossBetween val="midCat"/>
      </c:valAx>
      <c:valAx>
        <c:axId val="174617864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% of Max Throughput</a:t>
                </a:r>
                <a:r>
                  <a:rPr lang="en-US" altLang="en-US" baseline="0"/>
                  <a:t> (bps)</a:t>
                </a:r>
              </a:p>
            </c:rich>
          </c:tx>
          <c:layout>
            <c:manualLayout>
              <c:xMode val="edge"/>
              <c:yMode val="edge"/>
              <c:x val="1.9024970273483991E-2"/>
              <c:y val="0.3404255319148950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74617472"/>
        <c:crossesAt val="-15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5493510100773651"/>
          <c:y val="4.8936170212765959E-2"/>
          <c:w val="0.12338190575077453"/>
          <c:h val="0.5302674714298846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9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771707191324512"/>
          <c:y val="3.4042553191489362E-2"/>
          <c:w val="0.71343679947421157"/>
          <c:h val="0.84893617021276557"/>
        </c:manualLayout>
      </c:layout>
      <c:scatterChart>
        <c:scatterStyle val="lineMarker"/>
        <c:varyColors val="0"/>
        <c:ser>
          <c:idx val="4"/>
          <c:order val="4"/>
          <c:tx>
            <c:strRef>
              <c:f>'NPDSCH Case 4 ALL REPS'!$F$35</c:f>
              <c:strCache>
                <c:ptCount val="1"/>
                <c:pt idx="0">
                  <c:v>Rep16</c:v>
                </c:pt>
              </c:strCache>
            </c:strRef>
          </c:tx>
          <c:xVal>
            <c:numRef>
              <c:f>'NPDSCH Case 4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4 ALL REPS'!$F$36:$F$68</c:f>
              <c:numCache>
                <c:formatCode>General</c:formatCode>
                <c:ptCount val="33"/>
                <c:pt idx="7" formatCode="0.00_ ">
                  <c:v>8.0776366490652229E-2</c:v>
                </c:pt>
                <c:pt idx="8" formatCode="0.00_ ">
                  <c:v>0.12512613521695259</c:v>
                </c:pt>
                <c:pt idx="9" formatCode="0.00_ ">
                  <c:v>0.19894391322962757</c:v>
                </c:pt>
                <c:pt idx="10" formatCode="0.00_ ">
                  <c:v>0.27447023208879917</c:v>
                </c:pt>
                <c:pt idx="11" formatCode="0.00_ ">
                  <c:v>0.35849864421292987</c:v>
                </c:pt>
                <c:pt idx="12" formatCode="0.00_ ">
                  <c:v>0.44055944055944052</c:v>
                </c:pt>
                <c:pt idx="13" formatCode="0.00_ ">
                  <c:v>0.5180533751962324</c:v>
                </c:pt>
                <c:pt idx="14" formatCode="0.00_ ">
                  <c:v>0.59654631083202514</c:v>
                </c:pt>
                <c:pt idx="15" formatCode="0.00_ ">
                  <c:v>0.66319394890823458</c:v>
                </c:pt>
                <c:pt idx="16" formatCode="0.00_ ">
                  <c:v>0.72798629941487092</c:v>
                </c:pt>
                <c:pt idx="17" formatCode="0.00_ ">
                  <c:v>0.76737548166119596</c:v>
                </c:pt>
                <c:pt idx="18" formatCode="0.00_ ">
                  <c:v>0.81532752961324384</c:v>
                </c:pt>
                <c:pt idx="19" formatCode="0.00_ ">
                  <c:v>0.85857000142714424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'NPDSCH Case 4 ALL REPS'!$G$35</c:f>
              <c:strCache>
                <c:ptCount val="1"/>
                <c:pt idx="0">
                  <c:v>Rep32</c:v>
                </c:pt>
              </c:strCache>
            </c:strRef>
          </c:tx>
          <c:xVal>
            <c:numRef>
              <c:f>'NPDSCH Case 4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4 ALL REPS'!$G$36:$G$68</c:f>
              <c:numCache>
                <c:formatCode>General</c:formatCode>
                <c:ptCount val="33"/>
                <c:pt idx="7" formatCode="0.00_ ">
                  <c:v>0.23434291581108835</c:v>
                </c:pt>
                <c:pt idx="8" formatCode="0.00_ ">
                  <c:v>0.34342915811088293</c:v>
                </c:pt>
                <c:pt idx="9" formatCode="0.00_ ">
                  <c:v>0.40686149936467597</c:v>
                </c:pt>
                <c:pt idx="10" formatCode="0.00_ ">
                  <c:v>0.51410419313850064</c:v>
                </c:pt>
                <c:pt idx="11" formatCode="0.00_ ">
                  <c:v>0.60838627700127068</c:v>
                </c:pt>
                <c:pt idx="12" formatCode="0.00_ ">
                  <c:v>0.70648030495552727</c:v>
                </c:pt>
                <c:pt idx="13" formatCode="0.00_ ">
                  <c:v>0.76772554002541293</c:v>
                </c:pt>
                <c:pt idx="14" formatCode="0.00_ ">
                  <c:v>0.8426937738246506</c:v>
                </c:pt>
                <c:pt idx="15" formatCode="0.00_ ">
                  <c:v>0.88081321473951713</c:v>
                </c:pt>
                <c:pt idx="16" formatCode="0.00_ ">
                  <c:v>0.9240152477763659</c:v>
                </c:pt>
                <c:pt idx="17" formatCode="0.00_ ">
                  <c:v>0.94536213468869124</c:v>
                </c:pt>
                <c:pt idx="18" formatCode="0.00_ ">
                  <c:v>0.95349428208386278</c:v>
                </c:pt>
                <c:pt idx="19" formatCode="0.00_ ">
                  <c:v>0.97229987293519693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'NPDSCH Case 4 ALL REPS'!$H$35</c:f>
              <c:strCache>
                <c:ptCount val="1"/>
                <c:pt idx="0">
                  <c:v>Rep64</c:v>
                </c:pt>
              </c:strCache>
            </c:strRef>
          </c:tx>
          <c:xVal>
            <c:numRef>
              <c:f>'NPDSCH Case 4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4 ALL REPS'!$H$36:$H$68</c:f>
              <c:numCache>
                <c:formatCode>General</c:formatCode>
                <c:ptCount val="33"/>
                <c:pt idx="7" formatCode="0.00_ ">
                  <c:v>0.46987951807228912</c:v>
                </c:pt>
                <c:pt idx="8" formatCode="0.00_ ">
                  <c:v>0.58635496183206115</c:v>
                </c:pt>
                <c:pt idx="9" formatCode="0.00_ ">
                  <c:v>0.69417938931297707</c:v>
                </c:pt>
                <c:pt idx="10" formatCode="0.00_ ">
                  <c:v>0.77638554216867472</c:v>
                </c:pt>
                <c:pt idx="11" formatCode="0.00_ ">
                  <c:v>0.85257633587786263</c:v>
                </c:pt>
                <c:pt idx="12" formatCode="0.00_ ">
                  <c:v>0.9122556032427277</c:v>
                </c:pt>
                <c:pt idx="13" formatCode="0.00_ ">
                  <c:v>0.95422031473533619</c:v>
                </c:pt>
                <c:pt idx="14" formatCode="0.00_ ">
                  <c:v>0.97377205531711974</c:v>
                </c:pt>
                <c:pt idx="15" formatCode="0.00_ ">
                  <c:v>0.98712446351931327</c:v>
                </c:pt>
                <c:pt idx="16" formatCode="0.00_ ">
                  <c:v>0.99332379589890318</c:v>
                </c:pt>
                <c:pt idx="17" formatCode="0.00_ ">
                  <c:v>0.99475441106342399</c:v>
                </c:pt>
                <c:pt idx="18" formatCode="0.00_ ">
                  <c:v>0.9990462565569862</c:v>
                </c:pt>
                <c:pt idx="19" formatCode="0.00_ ">
                  <c:v>0.9995231282784931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'NPDSCH Case 4 ALL REPS'!$I$35</c:f>
              <c:strCache>
                <c:ptCount val="1"/>
                <c:pt idx="0">
                  <c:v>Rep128</c:v>
                </c:pt>
              </c:strCache>
            </c:strRef>
          </c:tx>
          <c:xVal>
            <c:numRef>
              <c:f>'NPDSCH Case 4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4 ALL REPS'!$I$36:$I$68</c:f>
              <c:numCache>
                <c:formatCode>General</c:formatCode>
                <c:ptCount val="33"/>
                <c:pt idx="7" formatCode="0.00_ ">
                  <c:v>0.7082179132040628</c:v>
                </c:pt>
                <c:pt idx="8" formatCode="0.00_ ">
                  <c:v>0.83302583025830257</c:v>
                </c:pt>
                <c:pt idx="9" formatCode="0.00_ ">
                  <c:v>0.92171481826654245</c:v>
                </c:pt>
                <c:pt idx="10" formatCode="0.00_ ">
                  <c:v>0.96361940298507465</c:v>
                </c:pt>
                <c:pt idx="11" formatCode="0.00_ ">
                  <c:v>0.98523985239852396</c:v>
                </c:pt>
                <c:pt idx="12" formatCode="0.00_ ">
                  <c:v>0.99354243542435428</c:v>
                </c:pt>
                <c:pt idx="13" formatCode="0.00_ ">
                  <c:v>0.99815498154981552</c:v>
                </c:pt>
                <c:pt idx="14" formatCode="0.00_ ">
                  <c:v>0.99907749077490771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8"/>
          <c:order val="8"/>
          <c:tx>
            <c:strRef>
              <c:f>'NPDSCH Case 4 ALL REPS'!$J$35</c:f>
              <c:strCache>
                <c:ptCount val="1"/>
                <c:pt idx="0">
                  <c:v>Rep256</c:v>
                </c:pt>
              </c:strCache>
            </c:strRef>
          </c:tx>
          <c:xVal>
            <c:numRef>
              <c:f>'NPDSCH Case 4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4 ALL REPS'!$J$36:$J$68</c:f>
              <c:numCache>
                <c:formatCode>General</c:formatCode>
                <c:ptCount val="33"/>
                <c:pt idx="7" formatCode="0.00_ ">
                  <c:v>0.97257769652650827</c:v>
                </c:pt>
                <c:pt idx="8" formatCode="0.00_ ">
                  <c:v>0.99456521739130432</c:v>
                </c:pt>
                <c:pt idx="9" formatCode="0.00_ ">
                  <c:v>1</c:v>
                </c:pt>
                <c:pt idx="10" formatCode="0.00_ ">
                  <c:v>1</c:v>
                </c:pt>
                <c:pt idx="11" formatCode="0.00_ ">
                  <c:v>1</c:v>
                </c:pt>
                <c:pt idx="12" formatCode="0.00_ ">
                  <c:v>1</c:v>
                </c:pt>
                <c:pt idx="13" formatCode="0.00_ ">
                  <c:v>1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9"/>
          <c:order val="9"/>
          <c:tx>
            <c:strRef>
              <c:f>'NPDSCH Case 4 ALL REPS'!$K$35</c:f>
              <c:strCache>
                <c:ptCount val="1"/>
                <c:pt idx="0">
                  <c:v>Rep384</c:v>
                </c:pt>
              </c:strCache>
            </c:strRef>
          </c:tx>
          <c:xVal>
            <c:numRef>
              <c:f>'NPDSCH Case 4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4 ALL REPS'!$K$36:$K$68</c:f>
              <c:numCache>
                <c:formatCode>General</c:formatCode>
                <c:ptCount val="33"/>
                <c:pt idx="7" formatCode="0.00_ ">
                  <c:v>0.99180327868852458</c:v>
                </c:pt>
                <c:pt idx="8" formatCode="0.00_ ">
                  <c:v>1</c:v>
                </c:pt>
                <c:pt idx="9" formatCode="0.00_ ">
                  <c:v>1</c:v>
                </c:pt>
                <c:pt idx="10" formatCode="0.00_ ">
                  <c:v>1</c:v>
                </c:pt>
                <c:pt idx="11" formatCode="0.00_ ">
                  <c:v>1</c:v>
                </c:pt>
                <c:pt idx="12" formatCode="0.00_ ">
                  <c:v>1</c:v>
                </c:pt>
                <c:pt idx="13" formatCode="0.00_ ">
                  <c:v>1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10"/>
          <c:order val="10"/>
          <c:tx>
            <c:strRef>
              <c:f>'NPDSCH Case 4 ALL REPS'!$L$35</c:f>
              <c:strCache>
                <c:ptCount val="1"/>
                <c:pt idx="0">
                  <c:v>Rep512</c:v>
                </c:pt>
              </c:strCache>
            </c:strRef>
          </c:tx>
          <c:xVal>
            <c:numRef>
              <c:f>'NPDSCH Case 4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4 ALL REPS'!$L$36:$L$68</c:f>
              <c:numCache>
                <c:formatCode>General</c:formatCode>
                <c:ptCount val="33"/>
                <c:pt idx="7" formatCode="0.00_ ">
                  <c:v>1</c:v>
                </c:pt>
                <c:pt idx="8" formatCode="0.00_ ">
                  <c:v>0.99641577060931896</c:v>
                </c:pt>
                <c:pt idx="9" formatCode="0.00_ ">
                  <c:v>1</c:v>
                </c:pt>
                <c:pt idx="10" formatCode="0.00_ ">
                  <c:v>1</c:v>
                </c:pt>
                <c:pt idx="11" formatCode="0.00_ ">
                  <c:v>1</c:v>
                </c:pt>
                <c:pt idx="12" formatCode="0.00_ ">
                  <c:v>1</c:v>
                </c:pt>
                <c:pt idx="13" formatCode="0.00_ ">
                  <c:v>1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11"/>
          <c:order val="11"/>
          <c:tx>
            <c:strRef>
              <c:f>'NPDSCH Case 4 ALL REPS'!$M$35</c:f>
              <c:strCache>
                <c:ptCount val="1"/>
                <c:pt idx="0">
                  <c:v>Rep768</c:v>
                </c:pt>
              </c:strCache>
            </c:strRef>
          </c:tx>
          <c:xVal>
            <c:numRef>
              <c:f>'NPDSCH Case 4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4 ALL REPS'!$M$36:$M$68</c:f>
              <c:numCache>
                <c:formatCode>General</c:formatCode>
                <c:ptCount val="33"/>
                <c:pt idx="7" formatCode="0.00_ ">
                  <c:v>1</c:v>
                </c:pt>
                <c:pt idx="8" formatCode="0.00_ ">
                  <c:v>1</c:v>
                </c:pt>
                <c:pt idx="9" formatCode="0.00_ ">
                  <c:v>1</c:v>
                </c:pt>
                <c:pt idx="10" formatCode="0.00_ ">
                  <c:v>1</c:v>
                </c:pt>
                <c:pt idx="11" formatCode="0.00_ ">
                  <c:v>1</c:v>
                </c:pt>
                <c:pt idx="12" formatCode="0.00_ ">
                  <c:v>1</c:v>
                </c:pt>
                <c:pt idx="13" formatCode="0.00_ ">
                  <c:v>1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4618648"/>
        <c:axId val="174619040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'NPDSCH Case 4 ALL REPS'!$B$35</c15:sqref>
                        </c15:formulaRef>
                      </c:ext>
                    </c:extLst>
                    <c:strCache>
                      <c:ptCount val="1"/>
                      <c:pt idx="0">
                        <c:v>Huawei</c:v>
                      </c:pt>
                    </c:strCache>
                  </c:strRef>
                </c:tx>
                <c:xVal>
                  <c:numRef>
                    <c:extLst>
                      <c:ext uri="{02D57815-91ED-43cb-92C2-25804820EDAC}">
                        <c15:formulaRef>
                          <c15:sqref>'NPDSCH Case 4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'NPDSCH Case 4 ALL REPS'!$B$36:$B$68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REPS'!$C$35</c15:sqref>
                        </c15:formulaRef>
                      </c:ext>
                    </c:extLst>
                    <c:strCache>
                      <c:ptCount val="1"/>
                      <c:pt idx="0">
                        <c:v>Ericsson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REPS'!$C$36:$C$68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REPS'!$D$35</c15:sqref>
                        </c15:formulaRef>
                      </c:ext>
                    </c:extLst>
                    <c:strCache>
                      <c:ptCount val="1"/>
                      <c:pt idx="0">
                        <c:v>ZTE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REPS'!$D$36:$D$68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REPS'!$E$35</c15:sqref>
                        </c15:formulaRef>
                      </c:ext>
                    </c:extLst>
                    <c:strCache>
                      <c:ptCount val="1"/>
                      <c:pt idx="0">
                        <c:v>ZTE?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REPS'!$E$36:$E$68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2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REPS'!$N$35</c15:sqref>
                        </c15:formulaRef>
                      </c:ext>
                    </c:extLst>
                    <c:strCache>
                      <c:ptCount val="1"/>
                      <c:pt idx="0">
                        <c:v>Company12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REPS'!$N$36:$N$68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REPS'!$O$35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REPS'!$O$36:$O$68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REPS'!$P$35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4 ALL REPS'!$P$36:$P$68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174618648"/>
        <c:scaling>
          <c:orientation val="minMax"/>
          <c:max val="0"/>
          <c:min val="-15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969696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4233080853002765"/>
              <c:y val="0.9446808510638319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74619040"/>
        <c:crossesAt val="0"/>
        <c:crossBetween val="midCat"/>
      </c:valAx>
      <c:valAx>
        <c:axId val="174619040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% of Max Throughput</a:t>
                </a:r>
                <a:r>
                  <a:rPr lang="en-US" altLang="en-US" baseline="0"/>
                  <a:t> (bps)</a:t>
                </a:r>
              </a:p>
            </c:rich>
          </c:tx>
          <c:layout>
            <c:manualLayout>
              <c:xMode val="edge"/>
              <c:yMode val="edge"/>
              <c:x val="1.9024970273483998E-2"/>
              <c:y val="0.34042553191489527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74618648"/>
        <c:crossesAt val="-15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5493510100773651"/>
          <c:y val="4.8936170212765959E-2"/>
          <c:w val="0.12551911455607481"/>
          <c:h val="0.5302674714298846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9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771707191324512"/>
          <c:y val="3.4042553191489362E-2"/>
          <c:w val="0.71343679947421157"/>
          <c:h val="0.84893617021276557"/>
        </c:manualLayout>
      </c:layout>
      <c:scatterChart>
        <c:scatterStyle val="lineMarker"/>
        <c:varyColors val="0"/>
        <c:ser>
          <c:idx val="4"/>
          <c:order val="4"/>
          <c:tx>
            <c:strRef>
              <c:f>'NPDSCH Case 5 ALL REPS'!$F$35</c:f>
              <c:strCache>
                <c:ptCount val="1"/>
                <c:pt idx="0">
                  <c:v>Rep16</c:v>
                </c:pt>
              </c:strCache>
            </c:strRef>
          </c:tx>
          <c:xVal>
            <c:numRef>
              <c:f>'NPDSCH Case 5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5 ALL REPS'!$F$36:$F$68</c:f>
              <c:numCache>
                <c:formatCode>General</c:formatCode>
                <c:ptCount val="33"/>
                <c:pt idx="7" formatCode="0.00_ ">
                  <c:v>0.17967746539175111</c:v>
                </c:pt>
                <c:pt idx="8" formatCode="0.00_ ">
                  <c:v>0.23519337805052087</c:v>
                </c:pt>
                <c:pt idx="9" formatCode="0.00_ ">
                  <c:v>0.32253460824889402</c:v>
                </c:pt>
                <c:pt idx="10" formatCode="0.00_ ">
                  <c:v>0.39803054088768375</c:v>
                </c:pt>
                <c:pt idx="11" formatCode="0.00_ ">
                  <c:v>0.48522905665762806</c:v>
                </c:pt>
                <c:pt idx="12" formatCode="0.00_ ">
                  <c:v>0.55316112458969602</c:v>
                </c:pt>
                <c:pt idx="13" formatCode="0.00_ ">
                  <c:v>0.62694448408734127</c:v>
                </c:pt>
                <c:pt idx="14" formatCode="0.00_ ">
                  <c:v>0.68445839874411307</c:v>
                </c:pt>
                <c:pt idx="15" formatCode="0.00_ ">
                  <c:v>0.7296988725560154</c:v>
                </c:pt>
                <c:pt idx="16" formatCode="0.00_ ">
                  <c:v>0.78193235336092481</c:v>
                </c:pt>
                <c:pt idx="17" formatCode="0.00_ ">
                  <c:v>0.80876266590552304</c:v>
                </c:pt>
                <c:pt idx="18" formatCode="0.00_ ">
                  <c:v>0.84372770087055804</c:v>
                </c:pt>
                <c:pt idx="19" formatCode="0.00_ ">
                  <c:v>0.87355501641215927</c:v>
                </c:pt>
              </c:numCache>
            </c:numRef>
          </c:yVal>
          <c:smooth val="0"/>
        </c:ser>
        <c:ser>
          <c:idx val="5"/>
          <c:order val="5"/>
          <c:tx>
            <c:strRef>
              <c:f>'NPDSCH Case 5 ALL REPS'!$G$35</c:f>
              <c:strCache>
                <c:ptCount val="1"/>
                <c:pt idx="0">
                  <c:v>Rep32</c:v>
                </c:pt>
              </c:strCache>
            </c:strRef>
          </c:tx>
          <c:xVal>
            <c:numRef>
              <c:f>'NPDSCH Case 5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5 ALL REPS'!$G$36:$G$68</c:f>
              <c:numCache>
                <c:formatCode>General</c:formatCode>
                <c:ptCount val="33"/>
                <c:pt idx="7" formatCode="0.00_ ">
                  <c:v>0.36340533672172803</c:v>
                </c:pt>
                <c:pt idx="8" formatCode="0.00_ ">
                  <c:v>0.37382465057179159</c:v>
                </c:pt>
                <c:pt idx="9" formatCode="0.00_ ">
                  <c:v>0.48382956878850103</c:v>
                </c:pt>
                <c:pt idx="10" formatCode="0.00_ ">
                  <c:v>0.52528589580686158</c:v>
                </c:pt>
                <c:pt idx="11" formatCode="0.00_ ">
                  <c:v>0.63526694045174537</c:v>
                </c:pt>
                <c:pt idx="12" formatCode="0.00_ ">
                  <c:v>0.70876747141041929</c:v>
                </c:pt>
                <c:pt idx="13" formatCode="0.00_ ">
                  <c:v>0.73138500635324011</c:v>
                </c:pt>
                <c:pt idx="14" formatCode="0.00_ ">
                  <c:v>0.77865311308767471</c:v>
                </c:pt>
                <c:pt idx="15" formatCode="0.00_ ">
                  <c:v>0.83888182973316394</c:v>
                </c:pt>
                <c:pt idx="16" formatCode="0.00_ ">
                  <c:v>0.87750952986022868</c:v>
                </c:pt>
                <c:pt idx="17" formatCode="0.00_ ">
                  <c:v>0.89809402795425664</c:v>
                </c:pt>
                <c:pt idx="18" formatCode="0.00_ ">
                  <c:v>0.92757306226175351</c:v>
                </c:pt>
                <c:pt idx="19" formatCode="0.00_ ">
                  <c:v>0.9509529860228717</c:v>
                </c:pt>
              </c:numCache>
            </c:numRef>
          </c:yVal>
          <c:smooth val="0"/>
        </c:ser>
        <c:ser>
          <c:idx val="6"/>
          <c:order val="6"/>
          <c:tx>
            <c:strRef>
              <c:f>'NPDSCH Case 5 ALL REPS'!$H$35</c:f>
              <c:strCache>
                <c:ptCount val="1"/>
                <c:pt idx="0">
                  <c:v>Rep64</c:v>
                </c:pt>
              </c:strCache>
            </c:strRef>
          </c:tx>
          <c:xVal>
            <c:numRef>
              <c:f>'NPDSCH Case 5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5 ALL REPS'!$H$36:$H$68</c:f>
              <c:numCache>
                <c:formatCode>General</c:formatCode>
                <c:ptCount val="33"/>
                <c:pt idx="7" formatCode="0.00_ ">
                  <c:v>0.49618320610687028</c:v>
                </c:pt>
                <c:pt idx="8" formatCode="0.00_ ">
                  <c:v>0.6057831325301205</c:v>
                </c:pt>
                <c:pt idx="9" formatCode="0.00_ ">
                  <c:v>0.65887404580152675</c:v>
                </c:pt>
                <c:pt idx="10" formatCode="0.00_ ">
                  <c:v>0.72928709055876684</c:v>
                </c:pt>
                <c:pt idx="11" formatCode="0.00_ ">
                  <c:v>0.82120481927710842</c:v>
                </c:pt>
                <c:pt idx="12" formatCode="0.00_ ">
                  <c:v>0.87505960896518831</c:v>
                </c:pt>
                <c:pt idx="13" formatCode="0.00_ ">
                  <c:v>0.90176442536957557</c:v>
                </c:pt>
                <c:pt idx="14" formatCode="0.00_ ">
                  <c:v>0.91940867906533141</c:v>
                </c:pt>
                <c:pt idx="15" formatCode="0.00_ ">
                  <c:v>0.9537434430138293</c:v>
                </c:pt>
                <c:pt idx="16" formatCode="0.00_ ">
                  <c:v>0.95994277539341921</c:v>
                </c:pt>
                <c:pt idx="17" formatCode="0.00_ ">
                  <c:v>0.97472579876013354</c:v>
                </c:pt>
                <c:pt idx="18" formatCode="0.00_ ">
                  <c:v>0.98617072007629947</c:v>
                </c:pt>
                <c:pt idx="19" formatCode="0.00_ ">
                  <c:v>0.99237005245588938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'NPDSCH Case 5 ALL REPS'!$I$35</c:f>
              <c:strCache>
                <c:ptCount val="1"/>
                <c:pt idx="0">
                  <c:v>Rep128</c:v>
                </c:pt>
              </c:strCache>
            </c:strRef>
          </c:tx>
          <c:xVal>
            <c:numRef>
              <c:f>'NPDSCH Case 5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5 ALL REPS'!$I$36:$I$68</c:f>
              <c:numCache>
                <c:formatCode>General</c:formatCode>
                <c:ptCount val="33"/>
                <c:pt idx="7" formatCode="0.00_ ">
                  <c:v>0.73868882733148666</c:v>
                </c:pt>
                <c:pt idx="8" formatCode="0.00_ ">
                  <c:v>0.84794776119402981</c:v>
                </c:pt>
                <c:pt idx="9" formatCode="0.00_ ">
                  <c:v>0.87730627306273057</c:v>
                </c:pt>
                <c:pt idx="10" formatCode="0.00_ ">
                  <c:v>0.91512915129151295</c:v>
                </c:pt>
                <c:pt idx="11" formatCode="0.00_ ">
                  <c:v>0.94557195571955721</c:v>
                </c:pt>
                <c:pt idx="12" formatCode="0.00_ ">
                  <c:v>0.98247232472324719</c:v>
                </c:pt>
                <c:pt idx="13" formatCode="0.00_ ">
                  <c:v>0.98431734317343178</c:v>
                </c:pt>
                <c:pt idx="14" formatCode="0.00_ ">
                  <c:v>0.98892988929889303</c:v>
                </c:pt>
                <c:pt idx="15" formatCode="0.00_ ">
                  <c:v>0.99446494464944646</c:v>
                </c:pt>
                <c:pt idx="16" formatCode="0.00_ ">
                  <c:v>0.99722991689750695</c:v>
                </c:pt>
                <c:pt idx="17" formatCode="0.00_ ">
                  <c:v>0.9981532779316713</c:v>
                </c:pt>
                <c:pt idx="18" formatCode="0.00_ ">
                  <c:v>0.99907663896583565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8"/>
          <c:order val="8"/>
          <c:tx>
            <c:strRef>
              <c:f>'NPDSCH Case 5 ALL REPS'!$J$35</c:f>
              <c:strCache>
                <c:ptCount val="1"/>
                <c:pt idx="0">
                  <c:v>Rep256</c:v>
                </c:pt>
              </c:strCache>
            </c:strRef>
          </c:tx>
          <c:xVal>
            <c:numRef>
              <c:f>'NPDSCH Case 5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5 ALL REPS'!$J$36:$J$68</c:f>
              <c:numCache>
                <c:formatCode>General</c:formatCode>
                <c:ptCount val="33"/>
                <c:pt idx="7" formatCode="0.00_ ">
                  <c:v>0.89396709323583179</c:v>
                </c:pt>
                <c:pt idx="8" formatCode="0.00_ ">
                  <c:v>0.95660036166365281</c:v>
                </c:pt>
                <c:pt idx="9" formatCode="0.00_ ">
                  <c:v>0.98372513562386976</c:v>
                </c:pt>
                <c:pt idx="10" formatCode="0.00_ ">
                  <c:v>0.99095840867992768</c:v>
                </c:pt>
                <c:pt idx="11" formatCode="0.00_ ">
                  <c:v>0.99456521739130432</c:v>
                </c:pt>
                <c:pt idx="12" formatCode="0.00_ ">
                  <c:v>0.99818840579710144</c:v>
                </c:pt>
                <c:pt idx="13" formatCode="0.00_ ">
                  <c:v>0.99818840579710144</c:v>
                </c:pt>
                <c:pt idx="14" formatCode="0.00_ ">
                  <c:v>0.99818840579710144</c:v>
                </c:pt>
                <c:pt idx="15" formatCode="0.00_ ">
                  <c:v>0.99818840579710144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9"/>
          <c:order val="9"/>
          <c:tx>
            <c:strRef>
              <c:f>'NPDSCH Case 5 ALL REPS'!$K$35</c:f>
              <c:strCache>
                <c:ptCount val="1"/>
                <c:pt idx="0">
                  <c:v>Rep384</c:v>
                </c:pt>
              </c:strCache>
            </c:strRef>
          </c:tx>
          <c:xVal>
            <c:numRef>
              <c:f>'NPDSCH Case 5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5 ALL REPS'!$K$36:$K$68</c:f>
              <c:numCache>
                <c:formatCode>General</c:formatCode>
                <c:ptCount val="33"/>
                <c:pt idx="7" formatCode="0.00_ ">
                  <c:v>0.98113207547169812</c:v>
                </c:pt>
                <c:pt idx="8" formatCode="0.00_ ">
                  <c:v>0.98652291105121293</c:v>
                </c:pt>
                <c:pt idx="9" formatCode="0.00_ ">
                  <c:v>0.99460916442048519</c:v>
                </c:pt>
                <c:pt idx="10" formatCode="0.00_ ">
                  <c:v>0.99727520435967298</c:v>
                </c:pt>
                <c:pt idx="11" formatCode="0.00_ ">
                  <c:v>1</c:v>
                </c:pt>
                <c:pt idx="12" formatCode="0.00_ ">
                  <c:v>1</c:v>
                </c:pt>
                <c:pt idx="13" formatCode="0.00_ ">
                  <c:v>1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10"/>
          <c:order val="10"/>
          <c:tx>
            <c:strRef>
              <c:f>'NPDSCH Case 5 ALL REPS'!$L$35</c:f>
              <c:strCache>
                <c:ptCount val="1"/>
                <c:pt idx="0">
                  <c:v>Rep512</c:v>
                </c:pt>
              </c:strCache>
            </c:strRef>
          </c:tx>
          <c:xVal>
            <c:numRef>
              <c:f>'NPDSCH Case 5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5 ALL REPS'!$L$36:$L$68</c:f>
              <c:numCache>
                <c:formatCode>General</c:formatCode>
                <c:ptCount val="33"/>
                <c:pt idx="7" formatCode="0.00_ ">
                  <c:v>0.98913043478260865</c:v>
                </c:pt>
                <c:pt idx="8" formatCode="0.00_ ">
                  <c:v>1</c:v>
                </c:pt>
                <c:pt idx="9" formatCode="0.00_ ">
                  <c:v>1</c:v>
                </c:pt>
                <c:pt idx="10" formatCode="0.00_ ">
                  <c:v>1</c:v>
                </c:pt>
                <c:pt idx="11" formatCode="0.00_ ">
                  <c:v>1</c:v>
                </c:pt>
                <c:pt idx="12" formatCode="0.00_ ">
                  <c:v>1</c:v>
                </c:pt>
                <c:pt idx="13" formatCode="0.00_ ">
                  <c:v>1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ser>
          <c:idx val="11"/>
          <c:order val="11"/>
          <c:tx>
            <c:strRef>
              <c:f>'NPDSCH Case 5 ALL REPS'!$M$35</c:f>
              <c:strCache>
                <c:ptCount val="1"/>
                <c:pt idx="0">
                  <c:v>Rep768</c:v>
                </c:pt>
              </c:strCache>
            </c:strRef>
          </c:tx>
          <c:xVal>
            <c:numRef>
              <c:f>'NPDSCH Case 5 ALL REPS'!$A$36:$A$68</c:f>
              <c:numCache>
                <c:formatCode>General</c:formatCode>
                <c:ptCount val="33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  <c:pt idx="26">
                  <c:v>6</c:v>
                </c:pt>
                <c:pt idx="27">
                  <c:v>7</c:v>
                </c:pt>
                <c:pt idx="28">
                  <c:v>8</c:v>
                </c:pt>
                <c:pt idx="29">
                  <c:v>9</c:v>
                </c:pt>
                <c:pt idx="30">
                  <c:v>10</c:v>
                </c:pt>
                <c:pt idx="31">
                  <c:v>11</c:v>
                </c:pt>
                <c:pt idx="32">
                  <c:v>12</c:v>
                </c:pt>
              </c:numCache>
            </c:numRef>
          </c:xVal>
          <c:yVal>
            <c:numRef>
              <c:f>'NPDSCH Case 5 ALL REPS'!$M$36:$M$68</c:f>
              <c:numCache>
                <c:formatCode>General</c:formatCode>
                <c:ptCount val="33"/>
                <c:pt idx="7" formatCode="0.00_ ">
                  <c:v>1</c:v>
                </c:pt>
                <c:pt idx="8" formatCode="0.00_ ">
                  <c:v>1</c:v>
                </c:pt>
                <c:pt idx="9" formatCode="0.00_ ">
                  <c:v>1</c:v>
                </c:pt>
                <c:pt idx="10" formatCode="0.00_ ">
                  <c:v>1</c:v>
                </c:pt>
                <c:pt idx="11" formatCode="0.00_ ">
                  <c:v>1</c:v>
                </c:pt>
                <c:pt idx="12" formatCode="0.00_ ">
                  <c:v>1</c:v>
                </c:pt>
                <c:pt idx="13" formatCode="0.00_ ">
                  <c:v>1</c:v>
                </c:pt>
                <c:pt idx="14" formatCode="0.00_ ">
                  <c:v>1</c:v>
                </c:pt>
                <c:pt idx="15" formatCode="0.00_ ">
                  <c:v>1</c:v>
                </c:pt>
                <c:pt idx="16" formatCode="0.00_ ">
                  <c:v>1</c:v>
                </c:pt>
                <c:pt idx="17" formatCode="0.00_ ">
                  <c:v>1</c:v>
                </c:pt>
                <c:pt idx="18" formatCode="0.00_ ">
                  <c:v>1</c:v>
                </c:pt>
                <c:pt idx="19" formatCode="0.00_ 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4619824"/>
        <c:axId val="174620216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'NPDSCH Case 5 ALL REPS'!$B$35</c15:sqref>
                        </c15:formulaRef>
                      </c:ext>
                    </c:extLst>
                    <c:strCache>
                      <c:ptCount val="1"/>
                      <c:pt idx="0">
                        <c:v>Huawei</c:v>
                      </c:pt>
                    </c:strCache>
                  </c:strRef>
                </c:tx>
                <c:xVal>
                  <c:numRef>
                    <c:extLst>
                      <c:ext uri="{02D57815-91ED-43cb-92C2-25804820EDAC}">
                        <c15:formulaRef>
                          <c15:sqref>'NPDSCH Case 5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'NPDSCH Case 5 ALL REPS'!$B$36:$B$68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REPS'!$C$35</c15:sqref>
                        </c15:formulaRef>
                      </c:ext>
                    </c:extLst>
                    <c:strCache>
                      <c:ptCount val="1"/>
                      <c:pt idx="0">
                        <c:v>Ericsson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REPS'!$C$36:$C$68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REPS'!$D$35</c15:sqref>
                        </c15:formulaRef>
                      </c:ext>
                    </c:extLst>
                    <c:strCache>
                      <c:ptCount val="1"/>
                      <c:pt idx="0">
                        <c:v>ZTE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REPS'!$D$36:$D$68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REPS'!$E$35</c15:sqref>
                        </c15:formulaRef>
                      </c:ext>
                    </c:extLst>
                    <c:strCache>
                      <c:ptCount val="1"/>
                      <c:pt idx="0">
                        <c:v>ZTE?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REPS'!$E$36:$E$68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2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REPS'!$N$35</c15:sqref>
                        </c15:formulaRef>
                      </c:ext>
                    </c:extLst>
                    <c:strCache>
                      <c:ptCount val="1"/>
                      <c:pt idx="0">
                        <c:v>Company12</c:v>
                      </c:pt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REPS'!$N$36:$N$68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REPS'!$O$35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REPS'!$O$36:$O$68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REPS'!$P$35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REPS'!$A$36:$A$68</c15:sqref>
                        </c15:formulaRef>
                      </c:ext>
                    </c:extLst>
                    <c:numCache>
                      <c:formatCode>General</c:formatCode>
                      <c:ptCount val="33"/>
                      <c:pt idx="0">
                        <c:v>-20</c:v>
                      </c:pt>
                      <c:pt idx="1">
                        <c:v>-19</c:v>
                      </c:pt>
                      <c:pt idx="2">
                        <c:v>-18</c:v>
                      </c:pt>
                      <c:pt idx="3">
                        <c:v>-17</c:v>
                      </c:pt>
                      <c:pt idx="4">
                        <c:v>-16</c:v>
                      </c:pt>
                      <c:pt idx="5">
                        <c:v>-15</c:v>
                      </c:pt>
                      <c:pt idx="6">
                        <c:v>-14</c:v>
                      </c:pt>
                      <c:pt idx="7">
                        <c:v>-13</c:v>
                      </c:pt>
                      <c:pt idx="8">
                        <c:v>-12</c:v>
                      </c:pt>
                      <c:pt idx="9">
                        <c:v>-11</c:v>
                      </c:pt>
                      <c:pt idx="10">
                        <c:v>-10</c:v>
                      </c:pt>
                      <c:pt idx="11">
                        <c:v>-9</c:v>
                      </c:pt>
                      <c:pt idx="12">
                        <c:v>-8</c:v>
                      </c:pt>
                      <c:pt idx="13">
                        <c:v>-7</c:v>
                      </c:pt>
                      <c:pt idx="14">
                        <c:v>-6</c:v>
                      </c:pt>
                      <c:pt idx="15">
                        <c:v>-5</c:v>
                      </c:pt>
                      <c:pt idx="16">
                        <c:v>-4</c:v>
                      </c:pt>
                      <c:pt idx="17">
                        <c:v>-3</c:v>
                      </c:pt>
                      <c:pt idx="18">
                        <c:v>-2</c:v>
                      </c:pt>
                      <c:pt idx="19">
                        <c:v>-1</c:v>
                      </c:pt>
                      <c:pt idx="20">
                        <c:v>0</c:v>
                      </c:pt>
                      <c:pt idx="21">
                        <c:v>1</c:v>
                      </c:pt>
                      <c:pt idx="22">
                        <c:v>2</c:v>
                      </c:pt>
                      <c:pt idx="23">
                        <c:v>3</c:v>
                      </c:pt>
                      <c:pt idx="24">
                        <c:v>4</c:v>
                      </c:pt>
                      <c:pt idx="25">
                        <c:v>5</c:v>
                      </c:pt>
                      <c:pt idx="26">
                        <c:v>6</c:v>
                      </c:pt>
                      <c:pt idx="27">
                        <c:v>7</c:v>
                      </c:pt>
                      <c:pt idx="28">
                        <c:v>8</c:v>
                      </c:pt>
                      <c:pt idx="29">
                        <c:v>9</c:v>
                      </c:pt>
                      <c:pt idx="30">
                        <c:v>10</c:v>
                      </c:pt>
                      <c:pt idx="31">
                        <c:v>11</c:v>
                      </c:pt>
                      <c:pt idx="32">
                        <c:v>12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'NPDSCH Case 5 ALL REPS'!$P$36:$P$68</c15:sqref>
                        </c15:formulaRef>
                      </c:ext>
                    </c:extLst>
                    <c:numCache>
                      <c:formatCode>General</c:formatCode>
                      <c:ptCount val="33"/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174619824"/>
        <c:scaling>
          <c:orientation val="minMax"/>
          <c:max val="0"/>
          <c:min val="-15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969696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4233080853002765"/>
              <c:y val="0.94468085106383248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74620216"/>
        <c:crossesAt val="0"/>
        <c:crossBetween val="midCat"/>
      </c:valAx>
      <c:valAx>
        <c:axId val="17462021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% of Max Throughput</a:t>
                </a:r>
                <a:r>
                  <a:rPr lang="en-US" altLang="en-US" baseline="0"/>
                  <a:t> (bps)</a:t>
                </a:r>
              </a:p>
            </c:rich>
          </c:tx>
          <c:layout>
            <c:manualLayout>
              <c:xMode val="edge"/>
              <c:yMode val="edge"/>
              <c:x val="1.9024970273484001E-2"/>
              <c:y val="0.3404255319148957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74619824"/>
        <c:crossesAt val="-15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5493510100773651"/>
          <c:y val="4.8936170212765959E-2"/>
          <c:w val="0.12338190575077453"/>
          <c:h val="0.5302674714298846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9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ADBAD6-051B-45ED-B1AC-1B6D0459E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135</TotalTime>
  <Pages>6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38</cp:revision>
  <dcterms:created xsi:type="dcterms:W3CDTF">2016-08-08T21:55:00Z</dcterms:created>
  <dcterms:modified xsi:type="dcterms:W3CDTF">2016-08-12T18:24:00Z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