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BE0F57" w14:textId="7D5679D4" w:rsidR="00DF7315" w:rsidRPr="00F37FA0" w:rsidRDefault="00DF7315" w:rsidP="00DF7315">
      <w:pPr>
        <w:pStyle w:val="CRCoverPage"/>
        <w:tabs>
          <w:tab w:val="right" w:pos="9360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A40BE0">
        <w:rPr>
          <w:b/>
          <w:noProof/>
          <w:sz w:val="24"/>
          <w:lang w:eastAsia="ko-KR"/>
        </w:rPr>
        <w:t>7</w:t>
      </w:r>
      <w:r w:rsidR="00B00FF2">
        <w:rPr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A75E60">
        <w:rPr>
          <w:rFonts w:cs="Arial"/>
          <w:b/>
          <w:sz w:val="22"/>
          <w:lang w:val="en-US"/>
        </w:rPr>
        <w:t>145139</w:t>
      </w:r>
    </w:p>
    <w:p w14:paraId="26BE0F58" w14:textId="77777777" w:rsidR="00DF7315" w:rsidRPr="0011455D" w:rsidRDefault="00B00FF2" w:rsidP="00DF7315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Batang"/>
          <w:b/>
          <w:noProof/>
          <w:sz w:val="24"/>
          <w:lang w:eastAsia="ko-KR"/>
        </w:rPr>
        <w:t>Dresden</w:t>
      </w:r>
      <w:r w:rsidR="00DF7315">
        <w:rPr>
          <w:rFonts w:eastAsia="Batang" w:hint="eastAsia"/>
          <w:b/>
          <w:noProof/>
          <w:sz w:val="24"/>
          <w:lang w:eastAsia="ko-KR"/>
        </w:rPr>
        <w:t xml:space="preserve">, </w:t>
      </w:r>
      <w:r>
        <w:rPr>
          <w:rFonts w:eastAsia="SimSun"/>
          <w:b/>
          <w:sz w:val="24"/>
          <w:szCs w:val="24"/>
          <w:lang w:val="pt-BR" w:eastAsia="zh-CN"/>
        </w:rPr>
        <w:t>Germany</w:t>
      </w:r>
      <w:r w:rsidR="00DF7315">
        <w:rPr>
          <w:rFonts w:hint="eastAsia"/>
          <w:b/>
          <w:noProof/>
          <w:sz w:val="24"/>
          <w:lang w:eastAsia="ko-KR"/>
        </w:rPr>
        <w:t>,</w:t>
      </w:r>
      <w:r w:rsidR="00DF7315">
        <w:rPr>
          <w:b/>
          <w:noProof/>
          <w:sz w:val="24"/>
        </w:rPr>
        <w:t xml:space="preserve"> </w:t>
      </w:r>
      <w:r w:rsidR="00D770E9">
        <w:rPr>
          <w:b/>
          <w:noProof/>
          <w:sz w:val="24"/>
          <w:lang w:eastAsia="ko-KR"/>
        </w:rPr>
        <w:t>1</w:t>
      </w:r>
      <w:r>
        <w:rPr>
          <w:b/>
          <w:noProof/>
          <w:sz w:val="24"/>
          <w:lang w:eastAsia="ko-KR"/>
        </w:rPr>
        <w:t>8</w:t>
      </w:r>
      <w:r w:rsidR="00C14A19" w:rsidRPr="00C14A19">
        <w:rPr>
          <w:b/>
          <w:noProof/>
          <w:sz w:val="24"/>
          <w:vertAlign w:val="superscript"/>
          <w:lang w:eastAsia="ko-KR"/>
        </w:rPr>
        <w:t>th</w:t>
      </w:r>
      <w:r w:rsidR="00DF7315" w:rsidRPr="000802C3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August</w:t>
      </w:r>
      <w:r w:rsidR="002F354E">
        <w:rPr>
          <w:rFonts w:eastAsiaTheme="minorEastAsia" w:hint="eastAsia"/>
          <w:b/>
          <w:noProof/>
          <w:sz w:val="24"/>
          <w:lang w:eastAsia="ko-KR"/>
        </w:rPr>
        <w:t xml:space="preserve"> </w:t>
      </w:r>
      <w:r w:rsidR="00A43513">
        <w:rPr>
          <w:b/>
          <w:noProof/>
          <w:sz w:val="24"/>
          <w:lang w:eastAsia="ko-KR"/>
        </w:rPr>
        <w:t>–</w:t>
      </w:r>
      <w:r w:rsidR="00DF7315" w:rsidRPr="000802C3">
        <w:rPr>
          <w:rFonts w:hint="eastAsia"/>
          <w:b/>
          <w:noProof/>
          <w:sz w:val="24"/>
          <w:lang w:eastAsia="ko-KR"/>
        </w:rPr>
        <w:t xml:space="preserve"> </w:t>
      </w:r>
      <w:r w:rsidR="00D770E9">
        <w:rPr>
          <w:b/>
          <w:noProof/>
          <w:sz w:val="24"/>
          <w:lang w:eastAsia="ko-KR"/>
        </w:rPr>
        <w:t>2</w:t>
      </w:r>
      <w:r>
        <w:rPr>
          <w:b/>
          <w:noProof/>
          <w:sz w:val="24"/>
          <w:lang w:eastAsia="ko-KR"/>
        </w:rPr>
        <w:t>2</w:t>
      </w:r>
      <w:r w:rsidR="00F86230">
        <w:rPr>
          <w:b/>
          <w:noProof/>
          <w:sz w:val="24"/>
          <w:vertAlign w:val="superscript"/>
          <w:lang w:eastAsia="ko-KR"/>
        </w:rPr>
        <w:t>n</w:t>
      </w:r>
      <w:r w:rsidR="00C14A19" w:rsidRPr="00C14A19">
        <w:rPr>
          <w:b/>
          <w:noProof/>
          <w:sz w:val="24"/>
          <w:vertAlign w:val="superscript"/>
          <w:lang w:eastAsia="ko-KR"/>
        </w:rPr>
        <w:t>d</w:t>
      </w:r>
      <w:r w:rsidR="00DF7315"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August</w:t>
      </w:r>
      <w:r w:rsidR="002F354E" w:rsidRPr="0011455D">
        <w:rPr>
          <w:rFonts w:hint="eastAsia"/>
          <w:b/>
          <w:noProof/>
          <w:sz w:val="24"/>
          <w:lang w:eastAsia="ko-KR"/>
        </w:rPr>
        <w:t xml:space="preserve"> </w:t>
      </w:r>
      <w:r w:rsidR="00DF7315" w:rsidRPr="0011455D">
        <w:rPr>
          <w:rFonts w:hint="eastAsia"/>
          <w:b/>
          <w:noProof/>
          <w:sz w:val="24"/>
          <w:lang w:eastAsia="ko-KR"/>
        </w:rPr>
        <w:t>201</w:t>
      </w:r>
      <w:r w:rsidR="007A4FB7">
        <w:rPr>
          <w:b/>
          <w:noProof/>
          <w:sz w:val="24"/>
          <w:lang w:eastAsia="ko-KR"/>
        </w:rPr>
        <w:t>4</w:t>
      </w:r>
    </w:p>
    <w:p w14:paraId="26BE0F59" w14:textId="77777777" w:rsidR="00DF7315" w:rsidRPr="00A10868" w:rsidRDefault="00DF7315" w:rsidP="00DF7315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26BE0F5A" w14:textId="2F16C253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537A52">
        <w:rPr>
          <w:rFonts w:ascii="Arial" w:hAnsi="Arial" w:cs="Arial"/>
          <w:sz w:val="24"/>
          <w:szCs w:val="24"/>
        </w:rPr>
        <w:t>7.16.1</w:t>
      </w:r>
    </w:p>
    <w:p w14:paraId="26BE0F5B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26BE0F5C" w14:textId="315F1464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A75E60" w:rsidRPr="00A75E60">
        <w:rPr>
          <w:rFonts w:ascii="Arial" w:hAnsi="Arial" w:cs="Arial"/>
          <w:sz w:val="24"/>
          <w:szCs w:val="24"/>
          <w:lang w:eastAsia="ko-KR"/>
        </w:rPr>
        <w:t>Proposed work plan for DCH Enhancements</w:t>
      </w:r>
    </w:p>
    <w:p w14:paraId="26BE0F5D" w14:textId="77777777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>
        <w:rPr>
          <w:rFonts w:ascii="Arial" w:hAnsi="Arial" w:cs="Arial" w:hint="eastAsia"/>
          <w:sz w:val="24"/>
          <w:szCs w:val="24"/>
          <w:lang w:eastAsia="ko-KR"/>
        </w:rPr>
        <w:t>Discussion</w:t>
      </w:r>
    </w:p>
    <w:p w14:paraId="26BE0F5E" w14:textId="77777777" w:rsidR="00C02432" w:rsidRDefault="00C02432" w:rsidP="00C02432">
      <w:pPr>
        <w:pStyle w:val="Heading1"/>
        <w:rPr>
          <w:lang w:val="en-US" w:eastAsia="ko-KR"/>
        </w:rPr>
      </w:pPr>
      <w:r>
        <w:rPr>
          <w:lang w:val="en-US" w:eastAsia="ko-KR"/>
        </w:rPr>
        <w:t>1</w:t>
      </w:r>
      <w:r>
        <w:rPr>
          <w:lang w:val="en-US" w:eastAsia="ko-KR"/>
        </w:rPr>
        <w:tab/>
        <w:t>Introduction</w:t>
      </w:r>
    </w:p>
    <w:p w14:paraId="26BE0F5F" w14:textId="77777777" w:rsidR="00C02432" w:rsidRDefault="00C02432" w:rsidP="006F7BD9">
      <w:pPr>
        <w:spacing w:line="360" w:lineRule="auto"/>
        <w:jc w:val="both"/>
      </w:pPr>
      <w:r>
        <w:t xml:space="preserve">At </w:t>
      </w:r>
      <w:r w:rsidR="00AA0EC8">
        <w:t>last RAN plenary meeting</w:t>
      </w:r>
      <w:r w:rsidR="00F35B71">
        <w:t xml:space="preserve"> (RAN#64</w:t>
      </w:r>
      <w:r>
        <w:t xml:space="preserve">) the status of completion level for </w:t>
      </w:r>
      <w:r w:rsidR="00AA0EC8">
        <w:t xml:space="preserve">DCH Enhancements </w:t>
      </w:r>
      <w:r>
        <w:t xml:space="preserve">WI was approved </w:t>
      </w:r>
      <w:r w:rsidR="00AA0EC8">
        <w:t xml:space="preserve">as </w:t>
      </w:r>
      <w:r w:rsidR="00981C43">
        <w:t>30</w:t>
      </w:r>
      <w:r>
        <w:t>%</w:t>
      </w:r>
      <w:r w:rsidR="00AF5DAF">
        <w:t>[1]</w:t>
      </w:r>
      <w:r>
        <w:t xml:space="preserve">. </w:t>
      </w:r>
      <w:r w:rsidR="00B84D65">
        <w:t>T</w:t>
      </w:r>
      <w:r>
        <w:t>his contribution presents the workplan, taking into account the current pro</w:t>
      </w:r>
      <w:bookmarkStart w:id="1" w:name="_GoBack"/>
      <w:bookmarkEnd w:id="1"/>
      <w:r>
        <w:t xml:space="preserve">gress </w:t>
      </w:r>
      <w:r w:rsidR="00B84D65">
        <w:t>in RAN4 and propose</w:t>
      </w:r>
      <w:r w:rsidR="00524A23">
        <w:t>s</w:t>
      </w:r>
      <w:r w:rsidR="00B84D65">
        <w:t xml:space="preserve"> a roadmap for on-time completetion of RAN4 related aspects of this WI.</w:t>
      </w:r>
    </w:p>
    <w:p w14:paraId="26BE0F60" w14:textId="77777777" w:rsidR="00C02432" w:rsidRPr="00C02432" w:rsidRDefault="00C02432" w:rsidP="00C02432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>
        <w:rPr>
          <w:lang w:val="en-US" w:eastAsia="ko-KR"/>
        </w:rPr>
        <w:tab/>
      </w:r>
      <w:r w:rsidRPr="00C02432">
        <w:rPr>
          <w:lang w:val="en-US" w:eastAsia="ko-KR"/>
        </w:rPr>
        <w:t>Discussion</w:t>
      </w:r>
    </w:p>
    <w:p w14:paraId="26BE0F61" w14:textId="77777777" w:rsidR="00C02432" w:rsidRDefault="00072594" w:rsidP="004278B4">
      <w:pPr>
        <w:spacing w:before="120" w:line="360" w:lineRule="auto"/>
        <w:jc w:val="both"/>
      </w:pPr>
      <w:r>
        <w:t>Some potential performance requirements and new</w:t>
      </w:r>
      <w:r w:rsidRPr="00FE4147">
        <w:t xml:space="preserve"> </w:t>
      </w:r>
      <w:r>
        <w:t>reference measurement channels</w:t>
      </w:r>
      <w:r w:rsidRPr="00FE4147">
        <w:t xml:space="preserve"> due to introduction of DCH enhancements</w:t>
      </w:r>
      <w:r>
        <w:t xml:space="preserve"> were presented in the last meeting</w:t>
      </w:r>
      <w:r w:rsidR="00EA2722">
        <w:t xml:space="preserve"> </w:t>
      </w:r>
      <w:r w:rsidR="00E07DD8">
        <w:t>[2], [3]</w:t>
      </w:r>
      <w:r>
        <w:t>.</w:t>
      </w:r>
      <w:r w:rsidRPr="00BF4D68">
        <w:rPr>
          <w:rFonts w:cs="Times"/>
          <w:lang w:val="en-US"/>
        </w:rPr>
        <w:t xml:space="preserve">  </w:t>
      </w:r>
      <w:r>
        <w:rPr>
          <w:lang w:val="en-US"/>
        </w:rPr>
        <w:t xml:space="preserve">No formal agreements have been made on the proposals presented in these </w:t>
      </w:r>
      <w:r w:rsidRPr="00641630">
        <w:t>documents</w:t>
      </w:r>
      <w:r>
        <w:t xml:space="preserve"> especially given that RAN1 discussions were still ongoing.</w:t>
      </w:r>
      <w:r w:rsidR="004278B4">
        <w:t xml:space="preserve"> </w:t>
      </w:r>
      <w:r w:rsidR="008A161F">
        <w:t xml:space="preserve">The currently planned closing date for the </w:t>
      </w:r>
      <w:r w:rsidR="005C2492">
        <w:t xml:space="preserve">core part of </w:t>
      </w:r>
      <w:r w:rsidR="008A161F">
        <w:t>DCH Enhancements WI is September 2014</w:t>
      </w:r>
      <w:r w:rsidR="00072838">
        <w:t xml:space="preserve"> and performance part is December 2014</w:t>
      </w:r>
      <w:r w:rsidR="008A161F">
        <w:t xml:space="preserve">. </w:t>
      </w:r>
      <w:r w:rsidR="00D51103">
        <w:t>Based on</w:t>
      </w:r>
      <w:r w:rsidR="00C02432">
        <w:t xml:space="preserve"> the current progress and remaining work</w:t>
      </w:r>
      <w:r w:rsidR="00565F61">
        <w:t xml:space="preserve"> on RAN4 performance part</w:t>
      </w:r>
      <w:r w:rsidR="00C02432">
        <w:t>, the following workplan is proposed:</w:t>
      </w:r>
    </w:p>
    <w:p w14:paraId="26BE0F62" w14:textId="77777777" w:rsidR="00C02432" w:rsidRPr="00B0570A" w:rsidRDefault="00B35150" w:rsidP="00C02432">
      <w:pPr>
        <w:spacing w:before="120" w:after="200" w:line="276" w:lineRule="auto"/>
        <w:rPr>
          <w:u w:val="single"/>
        </w:rPr>
      </w:pPr>
      <w:r>
        <w:rPr>
          <w:u w:val="single"/>
        </w:rPr>
        <w:t>Until RAN#65</w:t>
      </w:r>
    </w:p>
    <w:p w14:paraId="26BE0F63" w14:textId="77777777" w:rsidR="00C02432" w:rsidRPr="00796BBC" w:rsidRDefault="00C02432" w:rsidP="00C02432">
      <w:pPr>
        <w:numPr>
          <w:ilvl w:val="0"/>
          <w:numId w:val="12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At RAN4#</w:t>
      </w:r>
      <w:r w:rsidR="00745D8C">
        <w:t>72</w:t>
      </w:r>
    </w:p>
    <w:p w14:paraId="26BE0F64" w14:textId="77777777" w:rsidR="00C02432" w:rsidRPr="00F64777" w:rsidRDefault="00C02432" w:rsidP="00C02432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before="120" w:after="200" w:line="276" w:lineRule="auto"/>
        <w:textAlignment w:val="auto"/>
      </w:pPr>
      <w:r>
        <w:rPr>
          <w:rFonts w:hint="eastAsia"/>
          <w:lang w:eastAsia="ko-KR"/>
        </w:rPr>
        <w:t>Agree</w:t>
      </w:r>
      <w:r>
        <w:rPr>
          <w:rFonts w:eastAsia="SimSun" w:hint="eastAsia"/>
          <w:lang w:eastAsia="zh-CN"/>
        </w:rPr>
        <w:t xml:space="preserve"> on workplan</w:t>
      </w:r>
    </w:p>
    <w:p w14:paraId="26BE0F65" w14:textId="77777777" w:rsidR="00FE4147" w:rsidRDefault="0066613E" w:rsidP="00C02432">
      <w:pPr>
        <w:numPr>
          <w:ilvl w:val="1"/>
          <w:numId w:val="12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200" w:line="276" w:lineRule="auto"/>
        <w:textAlignment w:val="auto"/>
      </w:pPr>
      <w:r>
        <w:rPr>
          <w:lang w:eastAsia="ko-KR"/>
        </w:rPr>
        <w:t>A</w:t>
      </w:r>
      <w:r w:rsidR="00FE4147">
        <w:rPr>
          <w:lang w:eastAsia="ko-KR"/>
        </w:rPr>
        <w:t xml:space="preserve">gree on </w:t>
      </w:r>
      <w:r w:rsidR="00FE4147" w:rsidRPr="00FE4147">
        <w:t>a list of potential RAN4 requirements due to introduction of DCH enhancements</w:t>
      </w:r>
    </w:p>
    <w:p w14:paraId="26BE0F66" w14:textId="77777777" w:rsidR="00E5560E" w:rsidRDefault="007E3A61" w:rsidP="00E5560E">
      <w:pPr>
        <w:numPr>
          <w:ilvl w:val="1"/>
          <w:numId w:val="12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200" w:line="276" w:lineRule="auto"/>
        <w:textAlignment w:val="auto"/>
      </w:pPr>
      <w:r>
        <w:rPr>
          <w:lang w:eastAsia="ko-KR"/>
        </w:rPr>
        <w:t>A</w:t>
      </w:r>
      <w:r w:rsidR="00E5560E">
        <w:rPr>
          <w:lang w:eastAsia="ko-KR"/>
        </w:rPr>
        <w:t xml:space="preserve">gree on </w:t>
      </w:r>
      <w:r w:rsidR="00E5560E" w:rsidRPr="00FE4147">
        <w:t xml:space="preserve">a list of </w:t>
      </w:r>
      <w:r w:rsidR="00E5560E">
        <w:t>new</w:t>
      </w:r>
      <w:r w:rsidR="00E5560E" w:rsidRPr="00FE4147">
        <w:t xml:space="preserve"> </w:t>
      </w:r>
      <w:r w:rsidR="00E5560E">
        <w:t>reference measurement channels</w:t>
      </w:r>
      <w:r w:rsidR="00E5560E" w:rsidRPr="00FE4147">
        <w:t xml:space="preserve"> due to introduction of DCH enhancements</w:t>
      </w:r>
    </w:p>
    <w:p w14:paraId="26BE0F67" w14:textId="77777777" w:rsidR="00C02432" w:rsidRDefault="007E1C7A" w:rsidP="00C02432">
      <w:pPr>
        <w:numPr>
          <w:ilvl w:val="1"/>
          <w:numId w:val="12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200" w:line="276" w:lineRule="auto"/>
        <w:textAlignment w:val="auto"/>
      </w:pPr>
      <w:r>
        <w:rPr>
          <w:lang w:eastAsia="ko-KR"/>
        </w:rPr>
        <w:t>A</w:t>
      </w:r>
      <w:r w:rsidR="00FE4147">
        <w:rPr>
          <w:lang w:eastAsia="ko-KR"/>
        </w:rPr>
        <w:t xml:space="preserve">gree on </w:t>
      </w:r>
      <w:r w:rsidR="005F45E8">
        <w:rPr>
          <w:lang w:eastAsia="ko-KR"/>
        </w:rPr>
        <w:t>scenarios</w:t>
      </w:r>
      <w:r w:rsidR="00C02432">
        <w:t xml:space="preserve"> which need simulations</w:t>
      </w:r>
      <w:r w:rsidR="006B079B">
        <w:t xml:space="preserve"> and a</w:t>
      </w:r>
      <w:r w:rsidR="00180F1C">
        <w:t>gree on simulation assumptions</w:t>
      </w:r>
    </w:p>
    <w:p w14:paraId="26BE0F68" w14:textId="77777777" w:rsidR="00C02432" w:rsidRDefault="00745D8C" w:rsidP="00C02432">
      <w:pPr>
        <w:numPr>
          <w:ilvl w:val="0"/>
          <w:numId w:val="12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At RAN4#72-bis</w:t>
      </w:r>
    </w:p>
    <w:p w14:paraId="26BE0F6A" w14:textId="77777777" w:rsidR="005872F7" w:rsidRDefault="005872F7" w:rsidP="005872F7">
      <w:pPr>
        <w:numPr>
          <w:ilvl w:val="1"/>
          <w:numId w:val="12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rPr>
          <w:lang w:eastAsia="ko-KR"/>
        </w:rPr>
        <w:t>Present p</w:t>
      </w:r>
      <w:r>
        <w:rPr>
          <w:rFonts w:hint="eastAsia"/>
          <w:lang w:eastAsia="ko-KR"/>
        </w:rPr>
        <w:t>ractical simulation results for UE demodulation performance requirements</w:t>
      </w:r>
    </w:p>
    <w:p w14:paraId="26BE0F6B" w14:textId="77777777" w:rsidR="00C02432" w:rsidRPr="00B0570A" w:rsidRDefault="00A277CB" w:rsidP="00C02432">
      <w:pPr>
        <w:spacing w:before="120" w:after="200" w:line="276" w:lineRule="auto"/>
        <w:rPr>
          <w:u w:val="single"/>
        </w:rPr>
      </w:pPr>
      <w:r>
        <w:rPr>
          <w:u w:val="single"/>
        </w:rPr>
        <w:t>Until RAN#66</w:t>
      </w:r>
    </w:p>
    <w:p w14:paraId="26BE0F6C" w14:textId="77777777" w:rsidR="00C02432" w:rsidRDefault="006928EC" w:rsidP="00C02432">
      <w:pPr>
        <w:numPr>
          <w:ilvl w:val="0"/>
          <w:numId w:val="12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At RAN4#73</w:t>
      </w:r>
    </w:p>
    <w:p w14:paraId="26BE0F6D" w14:textId="77777777" w:rsidR="005872F7" w:rsidRDefault="005872F7" w:rsidP="005872F7">
      <w:pPr>
        <w:numPr>
          <w:ilvl w:val="1"/>
          <w:numId w:val="12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 xml:space="preserve">Agree on all CRs on </w:t>
      </w:r>
      <w:r>
        <w:rPr>
          <w:lang w:eastAsia="ko-KR"/>
        </w:rPr>
        <w:t>DCH Enhancements</w:t>
      </w:r>
    </w:p>
    <w:p w14:paraId="26BE0F6E" w14:textId="77777777" w:rsidR="00C02432" w:rsidRPr="00F46486" w:rsidRDefault="004D2C40" w:rsidP="004D2C40">
      <w:pPr>
        <w:pStyle w:val="Heading1"/>
        <w:keepLines w:val="0"/>
        <w:pBdr>
          <w:top w:val="none" w:sz="0" w:space="0" w:color="auto"/>
        </w:pBdr>
        <w:tabs>
          <w:tab w:val="num" w:pos="432"/>
        </w:tabs>
        <w:suppressAutoHyphens/>
        <w:overflowPunct/>
        <w:autoSpaceDE/>
        <w:autoSpaceDN/>
        <w:adjustRightInd/>
        <w:spacing w:before="120" w:line="360" w:lineRule="auto"/>
        <w:ind w:left="0" w:firstLine="0"/>
        <w:textAlignment w:val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This implies that RAN4 work would end in December 2014</w:t>
      </w:r>
      <w:r w:rsidR="000607E1">
        <w:rPr>
          <w:rFonts w:ascii="Times New Roman" w:hAnsi="Times New Roman"/>
          <w:sz w:val="20"/>
        </w:rPr>
        <w:t>(RAN#66)</w:t>
      </w:r>
      <w:r>
        <w:rPr>
          <w:rFonts w:ascii="Times New Roman" w:hAnsi="Times New Roman"/>
          <w:sz w:val="20"/>
        </w:rPr>
        <w:t>. Moreover, t</w:t>
      </w:r>
      <w:r w:rsidR="00C02432" w:rsidRPr="00F46486">
        <w:rPr>
          <w:rFonts w:ascii="Times New Roman" w:hAnsi="Times New Roman"/>
          <w:sz w:val="20"/>
        </w:rPr>
        <w:t xml:space="preserve">he proposed workplan may need reconsideration if all </w:t>
      </w:r>
      <w:r>
        <w:rPr>
          <w:rFonts w:ascii="Times New Roman" w:hAnsi="Times New Roman"/>
          <w:sz w:val="20"/>
        </w:rPr>
        <w:t>the above items</w:t>
      </w:r>
      <w:r w:rsidR="00C02432" w:rsidRPr="00F46486">
        <w:rPr>
          <w:rFonts w:ascii="Times New Roman" w:hAnsi="Times New Roman"/>
          <w:sz w:val="20"/>
        </w:rPr>
        <w:t xml:space="preserve"> will not be completed on time.</w:t>
      </w:r>
    </w:p>
    <w:p w14:paraId="26BE0F6F" w14:textId="77777777" w:rsidR="00C02432" w:rsidRPr="00C02432" w:rsidRDefault="00C02432" w:rsidP="00C02432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>
        <w:rPr>
          <w:lang w:val="en-US" w:eastAsia="ko-KR"/>
        </w:rPr>
        <w:tab/>
      </w:r>
      <w:r w:rsidRPr="00C02432">
        <w:rPr>
          <w:lang w:val="en-US" w:eastAsia="ko-KR"/>
        </w:rPr>
        <w:t xml:space="preserve">Conclusion </w:t>
      </w:r>
    </w:p>
    <w:p w14:paraId="26BE0F70" w14:textId="77777777" w:rsidR="00C02432" w:rsidRPr="004E7779" w:rsidRDefault="00C02432" w:rsidP="000F3AFA">
      <w:pPr>
        <w:spacing w:line="360" w:lineRule="auto"/>
        <w:jc w:val="both"/>
        <w:rPr>
          <w:i/>
          <w:lang w:val="en-US"/>
        </w:rPr>
      </w:pPr>
      <w:r>
        <w:t xml:space="preserve">This document presents RAN4 workplan for </w:t>
      </w:r>
      <w:r w:rsidR="00A74BF5">
        <w:t>DC</w:t>
      </w:r>
      <w:r w:rsidR="007C7BD0">
        <w:t>H</w:t>
      </w:r>
      <w:r w:rsidR="005C7FB6">
        <w:t xml:space="preserve"> Enhancements</w:t>
      </w:r>
      <w:r w:rsidR="000607E1">
        <w:t xml:space="preserve"> WI performance part. C</w:t>
      </w:r>
      <w:r w:rsidR="00BB638D">
        <w:t xml:space="preserve">urrently </w:t>
      </w:r>
      <w:r w:rsidR="001E3C43">
        <w:t>the c</w:t>
      </w:r>
      <w:r w:rsidR="000607E1">
        <w:t xml:space="preserve">ore part of WI is </w:t>
      </w:r>
      <w:r>
        <w:t xml:space="preserve">planned to be closed in </w:t>
      </w:r>
      <w:r w:rsidR="00BB638D">
        <w:t>September 2014 (RAN#65</w:t>
      </w:r>
      <w:r w:rsidR="00A35370">
        <w:t xml:space="preserve">) and the closing date of the </w:t>
      </w:r>
      <w:r w:rsidR="000607E1">
        <w:t xml:space="preserve">performance part of </w:t>
      </w:r>
      <w:r w:rsidR="00A35370">
        <w:t xml:space="preserve">WI </w:t>
      </w:r>
      <w:r w:rsidR="003D1756">
        <w:t>is</w:t>
      </w:r>
      <w:r w:rsidR="00A35370">
        <w:t xml:space="preserve"> December 2014 (RAN#66).</w:t>
      </w:r>
    </w:p>
    <w:p w14:paraId="26BE0F71" w14:textId="77777777" w:rsidR="00C02432" w:rsidRPr="00B12FD6" w:rsidRDefault="00B12FD6" w:rsidP="00B12FD6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>
        <w:rPr>
          <w:lang w:val="en-US" w:eastAsia="ko-KR"/>
        </w:rPr>
        <w:tab/>
      </w:r>
      <w:r w:rsidR="00C02432" w:rsidRPr="00B12FD6">
        <w:rPr>
          <w:lang w:val="en-US" w:eastAsia="ko-KR"/>
        </w:rPr>
        <w:t>Reference</w:t>
      </w:r>
    </w:p>
    <w:p w14:paraId="26BE0F72" w14:textId="77777777" w:rsidR="00591E85" w:rsidRPr="00591E85" w:rsidRDefault="00C02432" w:rsidP="00591E85">
      <w:pPr>
        <w:numPr>
          <w:ilvl w:val="0"/>
          <w:numId w:val="11"/>
        </w:numPr>
        <w:suppressAutoHyphens/>
        <w:autoSpaceDN/>
        <w:adjustRightInd/>
        <w:spacing w:after="0" w:line="360" w:lineRule="auto"/>
      </w:pPr>
      <w:r>
        <w:t>RP-</w:t>
      </w:r>
      <w:r w:rsidR="00CB2E9B">
        <w:t>xxxxxx</w:t>
      </w:r>
      <w:r>
        <w:t>, “</w:t>
      </w:r>
      <w:r w:rsidR="00591E85" w:rsidRPr="00591E85">
        <w:t>Status Report to TSG</w:t>
      </w:r>
      <w:r w:rsidR="002E4299">
        <w:t xml:space="preserve"> on</w:t>
      </w:r>
      <w:r w:rsidR="003E63F0">
        <w:t xml:space="preserve"> </w:t>
      </w:r>
      <w:r w:rsidR="003E63F0" w:rsidRPr="003E63F0">
        <w:t>DCH Enhancements for UMTS</w:t>
      </w:r>
      <w:r w:rsidR="00591E85">
        <w:t>”</w:t>
      </w:r>
    </w:p>
    <w:p w14:paraId="26BE0F73" w14:textId="77777777" w:rsidR="00C02432" w:rsidRDefault="00C02432" w:rsidP="007C169F">
      <w:pPr>
        <w:numPr>
          <w:ilvl w:val="0"/>
          <w:numId w:val="11"/>
        </w:numPr>
        <w:suppressAutoHyphens/>
        <w:autoSpaceDN/>
        <w:adjustRightInd/>
        <w:spacing w:after="0" w:line="360" w:lineRule="auto"/>
      </w:pPr>
      <w:r w:rsidRPr="00B0570A">
        <w:t>R4-</w:t>
      </w:r>
      <w:r w:rsidR="007C169F" w:rsidRPr="007C169F">
        <w:t>143683</w:t>
      </w:r>
      <w:r>
        <w:t>, “</w:t>
      </w:r>
      <w:r w:rsidR="00AE6584" w:rsidRPr="00AE6584">
        <w:t>Further discussion on RAN4 requirements due to introduction of DCH enhancements</w:t>
      </w:r>
      <w:r>
        <w:t>”,</w:t>
      </w:r>
      <w:r w:rsidR="00913320">
        <w:t xml:space="preserve"> </w:t>
      </w:r>
      <w:r w:rsidR="00913320" w:rsidRPr="00B0570A">
        <w:t>Q</w:t>
      </w:r>
      <w:r w:rsidR="00913320" w:rsidRPr="00B0570A">
        <w:rPr>
          <w:rFonts w:hint="eastAsia"/>
        </w:rPr>
        <w:t>ualcomm Incorporated</w:t>
      </w:r>
    </w:p>
    <w:p w14:paraId="26BE0F74" w14:textId="77777777" w:rsidR="00C02432" w:rsidRPr="00B0570A" w:rsidRDefault="00C02432" w:rsidP="00955AC4">
      <w:pPr>
        <w:numPr>
          <w:ilvl w:val="0"/>
          <w:numId w:val="11"/>
        </w:numPr>
        <w:suppressAutoHyphens/>
        <w:autoSpaceDN/>
        <w:adjustRightInd/>
        <w:spacing w:after="0" w:line="360" w:lineRule="auto"/>
      </w:pPr>
      <w:r w:rsidRPr="00B0570A">
        <w:rPr>
          <w:rFonts w:hint="eastAsia"/>
        </w:rPr>
        <w:t>R4-</w:t>
      </w:r>
      <w:r w:rsidR="00955AC4" w:rsidRPr="00955AC4">
        <w:t>143680</w:t>
      </w:r>
      <w:r w:rsidRPr="001E1972">
        <w:t>, “</w:t>
      </w:r>
      <w:r w:rsidR="00CC34CC" w:rsidRPr="00CC34CC">
        <w:t>New DL reference measurement channels for DCH enhancements</w:t>
      </w:r>
      <w:r w:rsidRPr="001E1972">
        <w:t xml:space="preserve">”, </w:t>
      </w:r>
      <w:r w:rsidRPr="00B0570A">
        <w:t>Q</w:t>
      </w:r>
      <w:r w:rsidRPr="00B0570A">
        <w:rPr>
          <w:rFonts w:hint="eastAsia"/>
        </w:rPr>
        <w:t>ualcomm Incorporated</w:t>
      </w:r>
    </w:p>
    <w:p w14:paraId="26BE0F75" w14:textId="77777777" w:rsidR="008959F1" w:rsidRPr="00C02B97" w:rsidRDefault="00C02B97" w:rsidP="00C02B97">
      <w:pPr>
        <w:tabs>
          <w:tab w:val="left" w:pos="3231"/>
        </w:tabs>
        <w:rPr>
          <w:lang w:val="en-US" w:eastAsia="ko-KR"/>
        </w:rPr>
      </w:pPr>
      <w:r>
        <w:rPr>
          <w:lang w:val="en-US" w:eastAsia="ko-KR"/>
        </w:rPr>
        <w:tab/>
      </w:r>
    </w:p>
    <w:sectPr w:rsidR="008959F1" w:rsidRPr="00C02B97" w:rsidSect="002020E7"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BE0F7A" w14:textId="77777777" w:rsidR="00071637" w:rsidRDefault="00071637">
      <w:r>
        <w:separator/>
      </w:r>
    </w:p>
    <w:p w14:paraId="26BE0F7B" w14:textId="77777777" w:rsidR="00071637" w:rsidRDefault="00071637"/>
  </w:endnote>
  <w:endnote w:type="continuationSeparator" w:id="0">
    <w:p w14:paraId="26BE0F7C" w14:textId="77777777" w:rsidR="00071637" w:rsidRDefault="00071637">
      <w:r>
        <w:continuationSeparator/>
      </w:r>
    </w:p>
    <w:p w14:paraId="26BE0F7D" w14:textId="77777777" w:rsidR="00071637" w:rsidRDefault="000716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BE0F7E" w14:textId="77777777" w:rsidR="00A755D1" w:rsidRDefault="00A755D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BE0F7F" w14:textId="77777777" w:rsidR="00A755D1" w:rsidRDefault="00A755D1">
    <w:pPr>
      <w:pStyle w:val="Footer"/>
    </w:pPr>
  </w:p>
  <w:p w14:paraId="26BE0F80" w14:textId="77777777" w:rsidR="00A755D1" w:rsidRDefault="00A755D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BE0F81" w14:textId="77777777" w:rsidR="00A755D1" w:rsidRDefault="00A755D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441D9">
      <w:rPr>
        <w:rStyle w:val="PageNumber"/>
      </w:rPr>
      <w:t>1</w:t>
    </w:r>
    <w:r>
      <w:rPr>
        <w:rStyle w:val="PageNumber"/>
      </w:rPr>
      <w:fldChar w:fldCharType="end"/>
    </w:r>
  </w:p>
  <w:p w14:paraId="26BE0F82" w14:textId="77777777" w:rsidR="00A755D1" w:rsidRDefault="00A755D1">
    <w:pPr>
      <w:pStyle w:val="Footer"/>
    </w:pPr>
  </w:p>
  <w:p w14:paraId="26BE0F83" w14:textId="77777777" w:rsidR="00A755D1" w:rsidRDefault="00A755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E0F76" w14:textId="77777777" w:rsidR="00071637" w:rsidRDefault="00071637">
      <w:r>
        <w:separator/>
      </w:r>
    </w:p>
    <w:p w14:paraId="26BE0F77" w14:textId="77777777" w:rsidR="00071637" w:rsidRDefault="00071637"/>
  </w:footnote>
  <w:footnote w:type="continuationSeparator" w:id="0">
    <w:p w14:paraId="26BE0F78" w14:textId="77777777" w:rsidR="00071637" w:rsidRDefault="00071637">
      <w:r>
        <w:continuationSeparator/>
      </w:r>
    </w:p>
    <w:p w14:paraId="26BE0F79" w14:textId="77777777" w:rsidR="00071637" w:rsidRDefault="0007163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57412"/>
    <w:multiLevelType w:val="hybridMultilevel"/>
    <w:tmpl w:val="5C32795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976728"/>
    <w:multiLevelType w:val="hybridMultilevel"/>
    <w:tmpl w:val="C840B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12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1"/>
  </w:num>
  <w:num w:numId="8">
    <w:abstractNumId w:val="2"/>
  </w:num>
  <w:num w:numId="9">
    <w:abstractNumId w:val="7"/>
  </w:num>
  <w:num w:numId="10">
    <w:abstractNumId w:val="10"/>
  </w:num>
  <w:num w:numId="11">
    <w:abstractNumId w:val="0"/>
  </w:num>
  <w:num w:numId="12">
    <w:abstractNumId w:val="5"/>
  </w:num>
  <w:num w:numId="1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B8"/>
    <w:rsid w:val="0000016C"/>
    <w:rsid w:val="000008E0"/>
    <w:rsid w:val="00000C80"/>
    <w:rsid w:val="000013DB"/>
    <w:rsid w:val="000022A3"/>
    <w:rsid w:val="000022C1"/>
    <w:rsid w:val="0000277C"/>
    <w:rsid w:val="000028B8"/>
    <w:rsid w:val="00002A05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FE7"/>
    <w:rsid w:val="0002230C"/>
    <w:rsid w:val="00022DA3"/>
    <w:rsid w:val="00022DCA"/>
    <w:rsid w:val="00022E4A"/>
    <w:rsid w:val="00022F66"/>
    <w:rsid w:val="00023AB1"/>
    <w:rsid w:val="00024438"/>
    <w:rsid w:val="00024CDB"/>
    <w:rsid w:val="00025044"/>
    <w:rsid w:val="00025325"/>
    <w:rsid w:val="00026A61"/>
    <w:rsid w:val="00026AFC"/>
    <w:rsid w:val="00026C28"/>
    <w:rsid w:val="00026C54"/>
    <w:rsid w:val="00027B0E"/>
    <w:rsid w:val="000307E4"/>
    <w:rsid w:val="000308A7"/>
    <w:rsid w:val="00030A4E"/>
    <w:rsid w:val="00030EEF"/>
    <w:rsid w:val="00031434"/>
    <w:rsid w:val="00031E2D"/>
    <w:rsid w:val="000321FC"/>
    <w:rsid w:val="00032776"/>
    <w:rsid w:val="00032C81"/>
    <w:rsid w:val="00033566"/>
    <w:rsid w:val="0003357C"/>
    <w:rsid w:val="00035668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C2"/>
    <w:rsid w:val="0004026E"/>
    <w:rsid w:val="00040389"/>
    <w:rsid w:val="000404E5"/>
    <w:rsid w:val="00040A35"/>
    <w:rsid w:val="00040CFB"/>
    <w:rsid w:val="00040D63"/>
    <w:rsid w:val="000411DF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68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8C"/>
    <w:rsid w:val="000477EF"/>
    <w:rsid w:val="0004797F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523F"/>
    <w:rsid w:val="0005545F"/>
    <w:rsid w:val="00055AF8"/>
    <w:rsid w:val="000560C9"/>
    <w:rsid w:val="000563B3"/>
    <w:rsid w:val="00056633"/>
    <w:rsid w:val="000573A7"/>
    <w:rsid w:val="00057697"/>
    <w:rsid w:val="00057771"/>
    <w:rsid w:val="00057F01"/>
    <w:rsid w:val="00060038"/>
    <w:rsid w:val="00060107"/>
    <w:rsid w:val="000607E1"/>
    <w:rsid w:val="00060BB1"/>
    <w:rsid w:val="00060C5C"/>
    <w:rsid w:val="00060F09"/>
    <w:rsid w:val="00061149"/>
    <w:rsid w:val="00061E17"/>
    <w:rsid w:val="000623D0"/>
    <w:rsid w:val="00063497"/>
    <w:rsid w:val="000641C8"/>
    <w:rsid w:val="0006490E"/>
    <w:rsid w:val="00064D34"/>
    <w:rsid w:val="000653DB"/>
    <w:rsid w:val="000656AB"/>
    <w:rsid w:val="000657AA"/>
    <w:rsid w:val="00065C21"/>
    <w:rsid w:val="00065F4B"/>
    <w:rsid w:val="0006606B"/>
    <w:rsid w:val="00066DD6"/>
    <w:rsid w:val="00067B4C"/>
    <w:rsid w:val="00070A8A"/>
    <w:rsid w:val="00071637"/>
    <w:rsid w:val="00072594"/>
    <w:rsid w:val="00072838"/>
    <w:rsid w:val="00073331"/>
    <w:rsid w:val="00073569"/>
    <w:rsid w:val="000737AB"/>
    <w:rsid w:val="000741C4"/>
    <w:rsid w:val="00074B84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C3"/>
    <w:rsid w:val="00080394"/>
    <w:rsid w:val="00080854"/>
    <w:rsid w:val="00080911"/>
    <w:rsid w:val="00081233"/>
    <w:rsid w:val="00081672"/>
    <w:rsid w:val="000824E3"/>
    <w:rsid w:val="00082D70"/>
    <w:rsid w:val="00083126"/>
    <w:rsid w:val="000832FC"/>
    <w:rsid w:val="00083A9A"/>
    <w:rsid w:val="00083AED"/>
    <w:rsid w:val="00083B0B"/>
    <w:rsid w:val="00083C1E"/>
    <w:rsid w:val="00083E89"/>
    <w:rsid w:val="000843F4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040D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620A"/>
    <w:rsid w:val="000A62BD"/>
    <w:rsid w:val="000A6F52"/>
    <w:rsid w:val="000A7478"/>
    <w:rsid w:val="000A7495"/>
    <w:rsid w:val="000B044B"/>
    <w:rsid w:val="000B0AB7"/>
    <w:rsid w:val="000B115A"/>
    <w:rsid w:val="000B1195"/>
    <w:rsid w:val="000B128B"/>
    <w:rsid w:val="000B16E4"/>
    <w:rsid w:val="000B3DDE"/>
    <w:rsid w:val="000B3E7C"/>
    <w:rsid w:val="000B438C"/>
    <w:rsid w:val="000B45B6"/>
    <w:rsid w:val="000B4B68"/>
    <w:rsid w:val="000B5426"/>
    <w:rsid w:val="000B5438"/>
    <w:rsid w:val="000B5B70"/>
    <w:rsid w:val="000B5BFE"/>
    <w:rsid w:val="000B6F39"/>
    <w:rsid w:val="000B78CF"/>
    <w:rsid w:val="000B7B67"/>
    <w:rsid w:val="000B7C2C"/>
    <w:rsid w:val="000C0C5F"/>
    <w:rsid w:val="000C1001"/>
    <w:rsid w:val="000C1578"/>
    <w:rsid w:val="000C1BD6"/>
    <w:rsid w:val="000C280E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B31"/>
    <w:rsid w:val="000D16C0"/>
    <w:rsid w:val="000D1D42"/>
    <w:rsid w:val="000D2CDB"/>
    <w:rsid w:val="000D3A93"/>
    <w:rsid w:val="000D3ABB"/>
    <w:rsid w:val="000D3AF7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72F3"/>
    <w:rsid w:val="000E7397"/>
    <w:rsid w:val="000E7476"/>
    <w:rsid w:val="000E7B26"/>
    <w:rsid w:val="000F0288"/>
    <w:rsid w:val="000F0497"/>
    <w:rsid w:val="000F0890"/>
    <w:rsid w:val="000F20E6"/>
    <w:rsid w:val="000F247A"/>
    <w:rsid w:val="000F2A60"/>
    <w:rsid w:val="000F366E"/>
    <w:rsid w:val="000F38EA"/>
    <w:rsid w:val="000F399E"/>
    <w:rsid w:val="000F3AFA"/>
    <w:rsid w:val="000F4124"/>
    <w:rsid w:val="000F47B0"/>
    <w:rsid w:val="000F482A"/>
    <w:rsid w:val="000F4B98"/>
    <w:rsid w:val="000F5E99"/>
    <w:rsid w:val="000F6030"/>
    <w:rsid w:val="000F66B8"/>
    <w:rsid w:val="000F7A33"/>
    <w:rsid w:val="001002D0"/>
    <w:rsid w:val="0010040D"/>
    <w:rsid w:val="00100CED"/>
    <w:rsid w:val="001018AD"/>
    <w:rsid w:val="00101BF9"/>
    <w:rsid w:val="001034C8"/>
    <w:rsid w:val="00103664"/>
    <w:rsid w:val="00103946"/>
    <w:rsid w:val="00103A43"/>
    <w:rsid w:val="00103EB4"/>
    <w:rsid w:val="001048A5"/>
    <w:rsid w:val="00104C4E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6AD"/>
    <w:rsid w:val="001108B2"/>
    <w:rsid w:val="001109E3"/>
    <w:rsid w:val="001109EE"/>
    <w:rsid w:val="0011140F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372"/>
    <w:rsid w:val="001148DF"/>
    <w:rsid w:val="001156A3"/>
    <w:rsid w:val="0011709C"/>
    <w:rsid w:val="001171F2"/>
    <w:rsid w:val="00117C2C"/>
    <w:rsid w:val="001200B0"/>
    <w:rsid w:val="001200B8"/>
    <w:rsid w:val="0012106F"/>
    <w:rsid w:val="00122536"/>
    <w:rsid w:val="001225A3"/>
    <w:rsid w:val="001225AA"/>
    <w:rsid w:val="001228AE"/>
    <w:rsid w:val="00122B42"/>
    <w:rsid w:val="001233A4"/>
    <w:rsid w:val="001236C7"/>
    <w:rsid w:val="0012382F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2CB"/>
    <w:rsid w:val="00127729"/>
    <w:rsid w:val="00127F6E"/>
    <w:rsid w:val="00131255"/>
    <w:rsid w:val="0013194C"/>
    <w:rsid w:val="0013285C"/>
    <w:rsid w:val="00132B85"/>
    <w:rsid w:val="001337A7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1031"/>
    <w:rsid w:val="0014223C"/>
    <w:rsid w:val="00142444"/>
    <w:rsid w:val="00142B66"/>
    <w:rsid w:val="00142BC3"/>
    <w:rsid w:val="001430A5"/>
    <w:rsid w:val="00143D52"/>
    <w:rsid w:val="00144287"/>
    <w:rsid w:val="00144617"/>
    <w:rsid w:val="00145C19"/>
    <w:rsid w:val="00146C27"/>
    <w:rsid w:val="00146D41"/>
    <w:rsid w:val="00147AEA"/>
    <w:rsid w:val="001508A9"/>
    <w:rsid w:val="00151BA3"/>
    <w:rsid w:val="00151E6D"/>
    <w:rsid w:val="00152D65"/>
    <w:rsid w:val="00153D3A"/>
    <w:rsid w:val="0015472A"/>
    <w:rsid w:val="001553A6"/>
    <w:rsid w:val="00155E14"/>
    <w:rsid w:val="00157458"/>
    <w:rsid w:val="00157BBB"/>
    <w:rsid w:val="001604E0"/>
    <w:rsid w:val="00160A3F"/>
    <w:rsid w:val="00160EA6"/>
    <w:rsid w:val="00161AB3"/>
    <w:rsid w:val="00161CF0"/>
    <w:rsid w:val="00162593"/>
    <w:rsid w:val="001627CE"/>
    <w:rsid w:val="00163401"/>
    <w:rsid w:val="00163BDC"/>
    <w:rsid w:val="0016400C"/>
    <w:rsid w:val="0016456B"/>
    <w:rsid w:val="0016478D"/>
    <w:rsid w:val="00164B89"/>
    <w:rsid w:val="00164C83"/>
    <w:rsid w:val="00164EBB"/>
    <w:rsid w:val="00165302"/>
    <w:rsid w:val="00165580"/>
    <w:rsid w:val="00165830"/>
    <w:rsid w:val="00165CEF"/>
    <w:rsid w:val="0016644B"/>
    <w:rsid w:val="001666D2"/>
    <w:rsid w:val="001670D3"/>
    <w:rsid w:val="001675F6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56A"/>
    <w:rsid w:val="001767E4"/>
    <w:rsid w:val="001769EA"/>
    <w:rsid w:val="00176CD0"/>
    <w:rsid w:val="00180AC4"/>
    <w:rsid w:val="00180F1C"/>
    <w:rsid w:val="00181209"/>
    <w:rsid w:val="001812C9"/>
    <w:rsid w:val="0018133B"/>
    <w:rsid w:val="001816EF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41F0"/>
    <w:rsid w:val="00194328"/>
    <w:rsid w:val="0019483E"/>
    <w:rsid w:val="001957AB"/>
    <w:rsid w:val="00195A69"/>
    <w:rsid w:val="001960BD"/>
    <w:rsid w:val="001961B6"/>
    <w:rsid w:val="0019622B"/>
    <w:rsid w:val="00196821"/>
    <w:rsid w:val="0019766A"/>
    <w:rsid w:val="001977ED"/>
    <w:rsid w:val="00197B70"/>
    <w:rsid w:val="00197F0C"/>
    <w:rsid w:val="001A0486"/>
    <w:rsid w:val="001A058D"/>
    <w:rsid w:val="001A05C2"/>
    <w:rsid w:val="001A0B0E"/>
    <w:rsid w:val="001A15A0"/>
    <w:rsid w:val="001A1869"/>
    <w:rsid w:val="001A199B"/>
    <w:rsid w:val="001A1A10"/>
    <w:rsid w:val="001A1AA4"/>
    <w:rsid w:val="001A1ACF"/>
    <w:rsid w:val="001A223E"/>
    <w:rsid w:val="001A2D70"/>
    <w:rsid w:val="001A2FC8"/>
    <w:rsid w:val="001A349B"/>
    <w:rsid w:val="001A3558"/>
    <w:rsid w:val="001A3B42"/>
    <w:rsid w:val="001A4288"/>
    <w:rsid w:val="001A45B6"/>
    <w:rsid w:val="001A4ACB"/>
    <w:rsid w:val="001A4B58"/>
    <w:rsid w:val="001A54D5"/>
    <w:rsid w:val="001A55F0"/>
    <w:rsid w:val="001A69A5"/>
    <w:rsid w:val="001A6B4C"/>
    <w:rsid w:val="001A7612"/>
    <w:rsid w:val="001A7A97"/>
    <w:rsid w:val="001B056D"/>
    <w:rsid w:val="001B0971"/>
    <w:rsid w:val="001B1573"/>
    <w:rsid w:val="001B1CA6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C8F"/>
    <w:rsid w:val="001B5F91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1FFD"/>
    <w:rsid w:val="001C22B3"/>
    <w:rsid w:val="001C2B6B"/>
    <w:rsid w:val="001C3B02"/>
    <w:rsid w:val="001C43D9"/>
    <w:rsid w:val="001C4672"/>
    <w:rsid w:val="001C4A47"/>
    <w:rsid w:val="001C627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D24"/>
    <w:rsid w:val="001D3D9B"/>
    <w:rsid w:val="001D3FDC"/>
    <w:rsid w:val="001D43E5"/>
    <w:rsid w:val="001D5652"/>
    <w:rsid w:val="001D57A0"/>
    <w:rsid w:val="001D6770"/>
    <w:rsid w:val="001D6951"/>
    <w:rsid w:val="001D6C64"/>
    <w:rsid w:val="001D7828"/>
    <w:rsid w:val="001D7A74"/>
    <w:rsid w:val="001E07B2"/>
    <w:rsid w:val="001E0E27"/>
    <w:rsid w:val="001E0FD3"/>
    <w:rsid w:val="001E1619"/>
    <w:rsid w:val="001E1C23"/>
    <w:rsid w:val="001E1F83"/>
    <w:rsid w:val="001E2226"/>
    <w:rsid w:val="001E339B"/>
    <w:rsid w:val="001E36A7"/>
    <w:rsid w:val="001E3B2A"/>
    <w:rsid w:val="001E3C43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DF8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139"/>
    <w:rsid w:val="001F626D"/>
    <w:rsid w:val="001F7153"/>
    <w:rsid w:val="002000CE"/>
    <w:rsid w:val="0020023A"/>
    <w:rsid w:val="002004EC"/>
    <w:rsid w:val="002006EA"/>
    <w:rsid w:val="0020093D"/>
    <w:rsid w:val="00200D4B"/>
    <w:rsid w:val="00200D8F"/>
    <w:rsid w:val="0020108E"/>
    <w:rsid w:val="00201093"/>
    <w:rsid w:val="0020125F"/>
    <w:rsid w:val="002012FC"/>
    <w:rsid w:val="0020139F"/>
    <w:rsid w:val="00201987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64D3"/>
    <w:rsid w:val="00206793"/>
    <w:rsid w:val="00206BC5"/>
    <w:rsid w:val="00206D82"/>
    <w:rsid w:val="00207480"/>
    <w:rsid w:val="002076E0"/>
    <w:rsid w:val="002078EF"/>
    <w:rsid w:val="00207CB6"/>
    <w:rsid w:val="00210D2D"/>
    <w:rsid w:val="00210D4F"/>
    <w:rsid w:val="00210DC3"/>
    <w:rsid w:val="0021162A"/>
    <w:rsid w:val="00211E39"/>
    <w:rsid w:val="00212909"/>
    <w:rsid w:val="00212E28"/>
    <w:rsid w:val="002133D9"/>
    <w:rsid w:val="00213777"/>
    <w:rsid w:val="0021398F"/>
    <w:rsid w:val="00214E16"/>
    <w:rsid w:val="00215165"/>
    <w:rsid w:val="002151EA"/>
    <w:rsid w:val="002155F2"/>
    <w:rsid w:val="00215665"/>
    <w:rsid w:val="00215D39"/>
    <w:rsid w:val="00216535"/>
    <w:rsid w:val="00216542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3F81"/>
    <w:rsid w:val="002241D8"/>
    <w:rsid w:val="0022450A"/>
    <w:rsid w:val="0022480F"/>
    <w:rsid w:val="002248D1"/>
    <w:rsid w:val="00225363"/>
    <w:rsid w:val="00225FAA"/>
    <w:rsid w:val="002260CC"/>
    <w:rsid w:val="002261E5"/>
    <w:rsid w:val="00226E4F"/>
    <w:rsid w:val="00227888"/>
    <w:rsid w:val="0023089A"/>
    <w:rsid w:val="00230DFE"/>
    <w:rsid w:val="00230F16"/>
    <w:rsid w:val="002320B5"/>
    <w:rsid w:val="00232AE1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601"/>
    <w:rsid w:val="00237642"/>
    <w:rsid w:val="00240397"/>
    <w:rsid w:val="0024075A"/>
    <w:rsid w:val="00240883"/>
    <w:rsid w:val="00240917"/>
    <w:rsid w:val="00241764"/>
    <w:rsid w:val="00242C50"/>
    <w:rsid w:val="00243CF5"/>
    <w:rsid w:val="00243E04"/>
    <w:rsid w:val="002441F8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098"/>
    <w:rsid w:val="00250111"/>
    <w:rsid w:val="002507C6"/>
    <w:rsid w:val="00250A79"/>
    <w:rsid w:val="00251999"/>
    <w:rsid w:val="00251C96"/>
    <w:rsid w:val="00251F17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568A"/>
    <w:rsid w:val="00255F85"/>
    <w:rsid w:val="00257830"/>
    <w:rsid w:val="002578C3"/>
    <w:rsid w:val="002578EB"/>
    <w:rsid w:val="00257C1F"/>
    <w:rsid w:val="00257D8F"/>
    <w:rsid w:val="00257DF9"/>
    <w:rsid w:val="002604EB"/>
    <w:rsid w:val="00260750"/>
    <w:rsid w:val="0026178E"/>
    <w:rsid w:val="0026220F"/>
    <w:rsid w:val="00262D94"/>
    <w:rsid w:val="00262FA7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379"/>
    <w:rsid w:val="00280589"/>
    <w:rsid w:val="00280E8E"/>
    <w:rsid w:val="00281DDC"/>
    <w:rsid w:val="002820D3"/>
    <w:rsid w:val="00282427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A23"/>
    <w:rsid w:val="0028741C"/>
    <w:rsid w:val="00287588"/>
    <w:rsid w:val="00287939"/>
    <w:rsid w:val="00287F89"/>
    <w:rsid w:val="00290716"/>
    <w:rsid w:val="002910ED"/>
    <w:rsid w:val="002917D1"/>
    <w:rsid w:val="00291876"/>
    <w:rsid w:val="002923DD"/>
    <w:rsid w:val="00293500"/>
    <w:rsid w:val="00293686"/>
    <w:rsid w:val="00293804"/>
    <w:rsid w:val="00293A52"/>
    <w:rsid w:val="00293B69"/>
    <w:rsid w:val="00293E33"/>
    <w:rsid w:val="0029527E"/>
    <w:rsid w:val="00295343"/>
    <w:rsid w:val="00295BC2"/>
    <w:rsid w:val="00295DCD"/>
    <w:rsid w:val="0029603C"/>
    <w:rsid w:val="002963E0"/>
    <w:rsid w:val="0029668D"/>
    <w:rsid w:val="002974C0"/>
    <w:rsid w:val="0029767F"/>
    <w:rsid w:val="002A07BD"/>
    <w:rsid w:val="002A1122"/>
    <w:rsid w:val="002A1A69"/>
    <w:rsid w:val="002A1C3C"/>
    <w:rsid w:val="002A1E3D"/>
    <w:rsid w:val="002A2175"/>
    <w:rsid w:val="002A2691"/>
    <w:rsid w:val="002A280E"/>
    <w:rsid w:val="002A293A"/>
    <w:rsid w:val="002A2AD0"/>
    <w:rsid w:val="002A3177"/>
    <w:rsid w:val="002A3521"/>
    <w:rsid w:val="002A3D25"/>
    <w:rsid w:val="002A4307"/>
    <w:rsid w:val="002A489F"/>
    <w:rsid w:val="002A48EC"/>
    <w:rsid w:val="002A4C47"/>
    <w:rsid w:val="002A568E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A3D"/>
    <w:rsid w:val="002B4AB1"/>
    <w:rsid w:val="002B5024"/>
    <w:rsid w:val="002B572C"/>
    <w:rsid w:val="002B65CC"/>
    <w:rsid w:val="002B6E45"/>
    <w:rsid w:val="002B731F"/>
    <w:rsid w:val="002B780C"/>
    <w:rsid w:val="002B796A"/>
    <w:rsid w:val="002B79CD"/>
    <w:rsid w:val="002C095E"/>
    <w:rsid w:val="002C0C94"/>
    <w:rsid w:val="002C0E3C"/>
    <w:rsid w:val="002C247B"/>
    <w:rsid w:val="002C279E"/>
    <w:rsid w:val="002C2A08"/>
    <w:rsid w:val="002C2C58"/>
    <w:rsid w:val="002C2D11"/>
    <w:rsid w:val="002C34B9"/>
    <w:rsid w:val="002C3DA3"/>
    <w:rsid w:val="002C404C"/>
    <w:rsid w:val="002C4FDD"/>
    <w:rsid w:val="002C51CF"/>
    <w:rsid w:val="002C589F"/>
    <w:rsid w:val="002C5BA4"/>
    <w:rsid w:val="002C5C43"/>
    <w:rsid w:val="002C5F9C"/>
    <w:rsid w:val="002C6811"/>
    <w:rsid w:val="002C6861"/>
    <w:rsid w:val="002C6B9E"/>
    <w:rsid w:val="002C6BE8"/>
    <w:rsid w:val="002C706A"/>
    <w:rsid w:val="002C772C"/>
    <w:rsid w:val="002C7F58"/>
    <w:rsid w:val="002D0518"/>
    <w:rsid w:val="002D05AD"/>
    <w:rsid w:val="002D07F4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548"/>
    <w:rsid w:val="002D5690"/>
    <w:rsid w:val="002D581A"/>
    <w:rsid w:val="002D5E69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20B"/>
    <w:rsid w:val="002E2727"/>
    <w:rsid w:val="002E2866"/>
    <w:rsid w:val="002E3038"/>
    <w:rsid w:val="002E39F0"/>
    <w:rsid w:val="002E3B5B"/>
    <w:rsid w:val="002E3D7C"/>
    <w:rsid w:val="002E411F"/>
    <w:rsid w:val="002E4299"/>
    <w:rsid w:val="002E448C"/>
    <w:rsid w:val="002E51A8"/>
    <w:rsid w:val="002E5247"/>
    <w:rsid w:val="002E6251"/>
    <w:rsid w:val="002E6482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4395"/>
    <w:rsid w:val="002F496C"/>
    <w:rsid w:val="002F4A5A"/>
    <w:rsid w:val="002F4F60"/>
    <w:rsid w:val="002F4FDB"/>
    <w:rsid w:val="002F5279"/>
    <w:rsid w:val="002F5502"/>
    <w:rsid w:val="002F658E"/>
    <w:rsid w:val="002F6AD0"/>
    <w:rsid w:val="002F6B9E"/>
    <w:rsid w:val="002F6E6F"/>
    <w:rsid w:val="002F7730"/>
    <w:rsid w:val="002F7A56"/>
    <w:rsid w:val="0030083F"/>
    <w:rsid w:val="00300976"/>
    <w:rsid w:val="00302CEF"/>
    <w:rsid w:val="00302E65"/>
    <w:rsid w:val="003048D8"/>
    <w:rsid w:val="00304C19"/>
    <w:rsid w:val="00304DD8"/>
    <w:rsid w:val="00306453"/>
    <w:rsid w:val="0030683B"/>
    <w:rsid w:val="003072F0"/>
    <w:rsid w:val="00307A93"/>
    <w:rsid w:val="00310820"/>
    <w:rsid w:val="00310C0C"/>
    <w:rsid w:val="00310E87"/>
    <w:rsid w:val="003110B3"/>
    <w:rsid w:val="003115A1"/>
    <w:rsid w:val="003117CA"/>
    <w:rsid w:val="00311CBE"/>
    <w:rsid w:val="00311E08"/>
    <w:rsid w:val="00312793"/>
    <w:rsid w:val="00313226"/>
    <w:rsid w:val="00313539"/>
    <w:rsid w:val="00313F10"/>
    <w:rsid w:val="00314501"/>
    <w:rsid w:val="00315C14"/>
    <w:rsid w:val="00315D18"/>
    <w:rsid w:val="00315D45"/>
    <w:rsid w:val="003169CD"/>
    <w:rsid w:val="00321C73"/>
    <w:rsid w:val="00322869"/>
    <w:rsid w:val="00322F69"/>
    <w:rsid w:val="003237D7"/>
    <w:rsid w:val="00323A76"/>
    <w:rsid w:val="00323B35"/>
    <w:rsid w:val="00323ECF"/>
    <w:rsid w:val="00324672"/>
    <w:rsid w:val="00324A86"/>
    <w:rsid w:val="00324B03"/>
    <w:rsid w:val="00324B3D"/>
    <w:rsid w:val="00325158"/>
    <w:rsid w:val="00325573"/>
    <w:rsid w:val="00325A7B"/>
    <w:rsid w:val="00326268"/>
    <w:rsid w:val="00326311"/>
    <w:rsid w:val="0032711C"/>
    <w:rsid w:val="0032799F"/>
    <w:rsid w:val="00327B29"/>
    <w:rsid w:val="00327B8F"/>
    <w:rsid w:val="003302B7"/>
    <w:rsid w:val="003313C4"/>
    <w:rsid w:val="00331801"/>
    <w:rsid w:val="00331EA8"/>
    <w:rsid w:val="00331ECD"/>
    <w:rsid w:val="003324D0"/>
    <w:rsid w:val="00332A72"/>
    <w:rsid w:val="00332DE0"/>
    <w:rsid w:val="0033331D"/>
    <w:rsid w:val="00333F5B"/>
    <w:rsid w:val="0033401F"/>
    <w:rsid w:val="0033522F"/>
    <w:rsid w:val="00335304"/>
    <w:rsid w:val="0033567D"/>
    <w:rsid w:val="00335AEF"/>
    <w:rsid w:val="00336088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CA"/>
    <w:rsid w:val="00341AD2"/>
    <w:rsid w:val="00341BC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3291"/>
    <w:rsid w:val="003534EA"/>
    <w:rsid w:val="00353A0F"/>
    <w:rsid w:val="00354CD7"/>
    <w:rsid w:val="003550FA"/>
    <w:rsid w:val="00355ACF"/>
    <w:rsid w:val="00355F4D"/>
    <w:rsid w:val="0035683A"/>
    <w:rsid w:val="003568EB"/>
    <w:rsid w:val="00357BED"/>
    <w:rsid w:val="00357F36"/>
    <w:rsid w:val="00357F50"/>
    <w:rsid w:val="003605DE"/>
    <w:rsid w:val="0036089A"/>
    <w:rsid w:val="00360A21"/>
    <w:rsid w:val="0036178B"/>
    <w:rsid w:val="00361868"/>
    <w:rsid w:val="00361DB0"/>
    <w:rsid w:val="00361DC6"/>
    <w:rsid w:val="003622D6"/>
    <w:rsid w:val="003622FB"/>
    <w:rsid w:val="003630F4"/>
    <w:rsid w:val="00363861"/>
    <w:rsid w:val="00363EAF"/>
    <w:rsid w:val="00363F8D"/>
    <w:rsid w:val="003641F9"/>
    <w:rsid w:val="0036436D"/>
    <w:rsid w:val="00364820"/>
    <w:rsid w:val="003649CD"/>
    <w:rsid w:val="0036500B"/>
    <w:rsid w:val="00365237"/>
    <w:rsid w:val="00365FA5"/>
    <w:rsid w:val="0036632B"/>
    <w:rsid w:val="0036654E"/>
    <w:rsid w:val="003670B1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F98"/>
    <w:rsid w:val="00381101"/>
    <w:rsid w:val="0038123F"/>
    <w:rsid w:val="00381909"/>
    <w:rsid w:val="00381BDC"/>
    <w:rsid w:val="00381C4E"/>
    <w:rsid w:val="00381F29"/>
    <w:rsid w:val="003828E9"/>
    <w:rsid w:val="00382A2B"/>
    <w:rsid w:val="00382BF2"/>
    <w:rsid w:val="00382F6F"/>
    <w:rsid w:val="003834DF"/>
    <w:rsid w:val="00383F73"/>
    <w:rsid w:val="0038404B"/>
    <w:rsid w:val="0038437A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BDB"/>
    <w:rsid w:val="00392CED"/>
    <w:rsid w:val="00393218"/>
    <w:rsid w:val="00393589"/>
    <w:rsid w:val="0039382F"/>
    <w:rsid w:val="00393928"/>
    <w:rsid w:val="003950AD"/>
    <w:rsid w:val="0039552D"/>
    <w:rsid w:val="003966CD"/>
    <w:rsid w:val="003967B3"/>
    <w:rsid w:val="00396C1F"/>
    <w:rsid w:val="003971B1"/>
    <w:rsid w:val="00397922"/>
    <w:rsid w:val="00397AF8"/>
    <w:rsid w:val="003A0E09"/>
    <w:rsid w:val="003A0FBC"/>
    <w:rsid w:val="003A1A36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665"/>
    <w:rsid w:val="003A5765"/>
    <w:rsid w:val="003A5CCA"/>
    <w:rsid w:val="003A5E0A"/>
    <w:rsid w:val="003A60A6"/>
    <w:rsid w:val="003A664E"/>
    <w:rsid w:val="003A698A"/>
    <w:rsid w:val="003A7171"/>
    <w:rsid w:val="003A7C79"/>
    <w:rsid w:val="003B01C6"/>
    <w:rsid w:val="003B027A"/>
    <w:rsid w:val="003B056E"/>
    <w:rsid w:val="003B10CB"/>
    <w:rsid w:val="003B1A74"/>
    <w:rsid w:val="003B1BC4"/>
    <w:rsid w:val="003B1C1E"/>
    <w:rsid w:val="003B2396"/>
    <w:rsid w:val="003B2572"/>
    <w:rsid w:val="003B2E1C"/>
    <w:rsid w:val="003B46DE"/>
    <w:rsid w:val="003B4B12"/>
    <w:rsid w:val="003B548D"/>
    <w:rsid w:val="003B5625"/>
    <w:rsid w:val="003B597B"/>
    <w:rsid w:val="003B64D4"/>
    <w:rsid w:val="003B778F"/>
    <w:rsid w:val="003B7D6B"/>
    <w:rsid w:val="003B7F81"/>
    <w:rsid w:val="003C0D13"/>
    <w:rsid w:val="003C1460"/>
    <w:rsid w:val="003C1EA5"/>
    <w:rsid w:val="003C220C"/>
    <w:rsid w:val="003C40CE"/>
    <w:rsid w:val="003C45F7"/>
    <w:rsid w:val="003C48CE"/>
    <w:rsid w:val="003C4C51"/>
    <w:rsid w:val="003C543A"/>
    <w:rsid w:val="003C57C1"/>
    <w:rsid w:val="003C59D3"/>
    <w:rsid w:val="003C5B81"/>
    <w:rsid w:val="003C5DBF"/>
    <w:rsid w:val="003C64C1"/>
    <w:rsid w:val="003C715B"/>
    <w:rsid w:val="003C7DBE"/>
    <w:rsid w:val="003D00A2"/>
    <w:rsid w:val="003D00AF"/>
    <w:rsid w:val="003D0F2E"/>
    <w:rsid w:val="003D10B5"/>
    <w:rsid w:val="003D1619"/>
    <w:rsid w:val="003D1756"/>
    <w:rsid w:val="003D184E"/>
    <w:rsid w:val="003D1B0D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571"/>
    <w:rsid w:val="003D64E9"/>
    <w:rsid w:val="003D6866"/>
    <w:rsid w:val="003D7133"/>
    <w:rsid w:val="003D7E6F"/>
    <w:rsid w:val="003D7EE3"/>
    <w:rsid w:val="003E00F9"/>
    <w:rsid w:val="003E07BC"/>
    <w:rsid w:val="003E0A6F"/>
    <w:rsid w:val="003E0C41"/>
    <w:rsid w:val="003E1144"/>
    <w:rsid w:val="003E1659"/>
    <w:rsid w:val="003E253B"/>
    <w:rsid w:val="003E2666"/>
    <w:rsid w:val="003E3D71"/>
    <w:rsid w:val="003E44AD"/>
    <w:rsid w:val="003E529F"/>
    <w:rsid w:val="003E550F"/>
    <w:rsid w:val="003E5789"/>
    <w:rsid w:val="003E5D95"/>
    <w:rsid w:val="003E63F0"/>
    <w:rsid w:val="003E6C2F"/>
    <w:rsid w:val="003E718D"/>
    <w:rsid w:val="003E746F"/>
    <w:rsid w:val="003E7E43"/>
    <w:rsid w:val="003E7FC6"/>
    <w:rsid w:val="003F0A53"/>
    <w:rsid w:val="003F0EA4"/>
    <w:rsid w:val="003F1319"/>
    <w:rsid w:val="003F182C"/>
    <w:rsid w:val="003F1BE6"/>
    <w:rsid w:val="003F200B"/>
    <w:rsid w:val="003F20BB"/>
    <w:rsid w:val="003F3889"/>
    <w:rsid w:val="003F3D41"/>
    <w:rsid w:val="003F4019"/>
    <w:rsid w:val="003F40B7"/>
    <w:rsid w:val="003F4BAD"/>
    <w:rsid w:val="003F4CEF"/>
    <w:rsid w:val="003F4DA3"/>
    <w:rsid w:val="003F5259"/>
    <w:rsid w:val="003F54A4"/>
    <w:rsid w:val="003F5B2C"/>
    <w:rsid w:val="003F66B2"/>
    <w:rsid w:val="003F6C7B"/>
    <w:rsid w:val="003F6D6B"/>
    <w:rsid w:val="003F6DE6"/>
    <w:rsid w:val="003F70DE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56C"/>
    <w:rsid w:val="00411451"/>
    <w:rsid w:val="00412265"/>
    <w:rsid w:val="00412EAB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7FC3"/>
    <w:rsid w:val="0042047E"/>
    <w:rsid w:val="00420866"/>
    <w:rsid w:val="004208BD"/>
    <w:rsid w:val="00421104"/>
    <w:rsid w:val="0042124A"/>
    <w:rsid w:val="00422AC5"/>
    <w:rsid w:val="00422AE7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8B4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989"/>
    <w:rsid w:val="00433C1F"/>
    <w:rsid w:val="0043423F"/>
    <w:rsid w:val="00434730"/>
    <w:rsid w:val="00435617"/>
    <w:rsid w:val="00435648"/>
    <w:rsid w:val="00435B88"/>
    <w:rsid w:val="0043605E"/>
    <w:rsid w:val="0043633B"/>
    <w:rsid w:val="00437017"/>
    <w:rsid w:val="004373EF"/>
    <w:rsid w:val="00437CA0"/>
    <w:rsid w:val="004403EC"/>
    <w:rsid w:val="00440420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A5F"/>
    <w:rsid w:val="00451D71"/>
    <w:rsid w:val="00451F18"/>
    <w:rsid w:val="00451F61"/>
    <w:rsid w:val="00451FE4"/>
    <w:rsid w:val="00452D1B"/>
    <w:rsid w:val="00452E82"/>
    <w:rsid w:val="00453868"/>
    <w:rsid w:val="0045480E"/>
    <w:rsid w:val="0045497A"/>
    <w:rsid w:val="00454EDC"/>
    <w:rsid w:val="004555E4"/>
    <w:rsid w:val="004556F8"/>
    <w:rsid w:val="00455957"/>
    <w:rsid w:val="0045785B"/>
    <w:rsid w:val="00457A64"/>
    <w:rsid w:val="00460F09"/>
    <w:rsid w:val="00460F61"/>
    <w:rsid w:val="004618C7"/>
    <w:rsid w:val="00461996"/>
    <w:rsid w:val="00462B10"/>
    <w:rsid w:val="00463872"/>
    <w:rsid w:val="00463EDE"/>
    <w:rsid w:val="00464710"/>
    <w:rsid w:val="00464C71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21C7"/>
    <w:rsid w:val="00472AE3"/>
    <w:rsid w:val="00472CE6"/>
    <w:rsid w:val="00473034"/>
    <w:rsid w:val="0047336D"/>
    <w:rsid w:val="0047338A"/>
    <w:rsid w:val="0047383D"/>
    <w:rsid w:val="00473F4B"/>
    <w:rsid w:val="00474141"/>
    <w:rsid w:val="00474465"/>
    <w:rsid w:val="004750D1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1E0D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AFE"/>
    <w:rsid w:val="00490F00"/>
    <w:rsid w:val="00490F84"/>
    <w:rsid w:val="00491200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57CB"/>
    <w:rsid w:val="004967A5"/>
    <w:rsid w:val="00496A32"/>
    <w:rsid w:val="00497385"/>
    <w:rsid w:val="004A0551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F8E"/>
    <w:rsid w:val="004A47F9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BDF"/>
    <w:rsid w:val="004B13C0"/>
    <w:rsid w:val="004B1AC7"/>
    <w:rsid w:val="004B1F91"/>
    <w:rsid w:val="004B2973"/>
    <w:rsid w:val="004B2FC2"/>
    <w:rsid w:val="004B30EE"/>
    <w:rsid w:val="004B3548"/>
    <w:rsid w:val="004B3743"/>
    <w:rsid w:val="004B3DAC"/>
    <w:rsid w:val="004B3F10"/>
    <w:rsid w:val="004B4471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52B"/>
    <w:rsid w:val="004C4812"/>
    <w:rsid w:val="004C5281"/>
    <w:rsid w:val="004C6091"/>
    <w:rsid w:val="004C70C9"/>
    <w:rsid w:val="004C728A"/>
    <w:rsid w:val="004C793F"/>
    <w:rsid w:val="004D0169"/>
    <w:rsid w:val="004D0448"/>
    <w:rsid w:val="004D049B"/>
    <w:rsid w:val="004D0DA2"/>
    <w:rsid w:val="004D15E0"/>
    <w:rsid w:val="004D1D31"/>
    <w:rsid w:val="004D2879"/>
    <w:rsid w:val="004D2C40"/>
    <w:rsid w:val="004D2E15"/>
    <w:rsid w:val="004D33BE"/>
    <w:rsid w:val="004D36BE"/>
    <w:rsid w:val="004D3D38"/>
    <w:rsid w:val="004D4020"/>
    <w:rsid w:val="004D48DA"/>
    <w:rsid w:val="004D4E79"/>
    <w:rsid w:val="004D6DD0"/>
    <w:rsid w:val="004D6E25"/>
    <w:rsid w:val="004D7639"/>
    <w:rsid w:val="004D76A9"/>
    <w:rsid w:val="004D7754"/>
    <w:rsid w:val="004D7AF6"/>
    <w:rsid w:val="004D7FC8"/>
    <w:rsid w:val="004E0654"/>
    <w:rsid w:val="004E0A33"/>
    <w:rsid w:val="004E0B85"/>
    <w:rsid w:val="004E0C21"/>
    <w:rsid w:val="004E22B6"/>
    <w:rsid w:val="004E2C6B"/>
    <w:rsid w:val="004E397E"/>
    <w:rsid w:val="004E3EA6"/>
    <w:rsid w:val="004E3F0A"/>
    <w:rsid w:val="004E44A9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74F0"/>
    <w:rsid w:val="004E756A"/>
    <w:rsid w:val="004E7B19"/>
    <w:rsid w:val="004E7B2A"/>
    <w:rsid w:val="004E7C8B"/>
    <w:rsid w:val="004E7F4F"/>
    <w:rsid w:val="004F01F5"/>
    <w:rsid w:val="004F0513"/>
    <w:rsid w:val="004F0772"/>
    <w:rsid w:val="004F0782"/>
    <w:rsid w:val="004F088B"/>
    <w:rsid w:val="004F11DA"/>
    <w:rsid w:val="004F1826"/>
    <w:rsid w:val="004F2252"/>
    <w:rsid w:val="004F2A0E"/>
    <w:rsid w:val="004F3BC3"/>
    <w:rsid w:val="004F3F1A"/>
    <w:rsid w:val="004F49ED"/>
    <w:rsid w:val="004F4B19"/>
    <w:rsid w:val="004F5127"/>
    <w:rsid w:val="004F5EB5"/>
    <w:rsid w:val="004F6C8A"/>
    <w:rsid w:val="004F7692"/>
    <w:rsid w:val="004F7A10"/>
    <w:rsid w:val="004F7B41"/>
    <w:rsid w:val="00500831"/>
    <w:rsid w:val="00500B91"/>
    <w:rsid w:val="00500C28"/>
    <w:rsid w:val="00501ADE"/>
    <w:rsid w:val="0050251D"/>
    <w:rsid w:val="00502F45"/>
    <w:rsid w:val="0050314D"/>
    <w:rsid w:val="005038DE"/>
    <w:rsid w:val="0050395E"/>
    <w:rsid w:val="00503CEB"/>
    <w:rsid w:val="00504636"/>
    <w:rsid w:val="00504EE8"/>
    <w:rsid w:val="00505FEE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86A"/>
    <w:rsid w:val="0051305B"/>
    <w:rsid w:val="00513333"/>
    <w:rsid w:val="005133F8"/>
    <w:rsid w:val="00513E5A"/>
    <w:rsid w:val="00513FCA"/>
    <w:rsid w:val="00514E73"/>
    <w:rsid w:val="0051549C"/>
    <w:rsid w:val="005166F6"/>
    <w:rsid w:val="00516748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3FDB"/>
    <w:rsid w:val="00524548"/>
    <w:rsid w:val="0052462C"/>
    <w:rsid w:val="00524A23"/>
    <w:rsid w:val="00525D8E"/>
    <w:rsid w:val="00526A40"/>
    <w:rsid w:val="005272C5"/>
    <w:rsid w:val="0052799D"/>
    <w:rsid w:val="005303EF"/>
    <w:rsid w:val="00530B64"/>
    <w:rsid w:val="00530E2F"/>
    <w:rsid w:val="00530E38"/>
    <w:rsid w:val="00530EBE"/>
    <w:rsid w:val="00531305"/>
    <w:rsid w:val="005323B3"/>
    <w:rsid w:val="00532460"/>
    <w:rsid w:val="00532AE0"/>
    <w:rsid w:val="00533855"/>
    <w:rsid w:val="00533869"/>
    <w:rsid w:val="00534450"/>
    <w:rsid w:val="00534A5C"/>
    <w:rsid w:val="00534CFA"/>
    <w:rsid w:val="00534F96"/>
    <w:rsid w:val="00535BC1"/>
    <w:rsid w:val="00535F5E"/>
    <w:rsid w:val="00536A99"/>
    <w:rsid w:val="00536DEB"/>
    <w:rsid w:val="00537364"/>
    <w:rsid w:val="00537801"/>
    <w:rsid w:val="00537A52"/>
    <w:rsid w:val="005401DB"/>
    <w:rsid w:val="00540AAE"/>
    <w:rsid w:val="00540D0F"/>
    <w:rsid w:val="00541290"/>
    <w:rsid w:val="00541C88"/>
    <w:rsid w:val="0054227B"/>
    <w:rsid w:val="00542904"/>
    <w:rsid w:val="005435EA"/>
    <w:rsid w:val="00543731"/>
    <w:rsid w:val="00544394"/>
    <w:rsid w:val="00544FA5"/>
    <w:rsid w:val="00545D88"/>
    <w:rsid w:val="00546392"/>
    <w:rsid w:val="00546A26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3142"/>
    <w:rsid w:val="00553620"/>
    <w:rsid w:val="00553C04"/>
    <w:rsid w:val="00554E7F"/>
    <w:rsid w:val="0055509F"/>
    <w:rsid w:val="00555317"/>
    <w:rsid w:val="005554F3"/>
    <w:rsid w:val="00555602"/>
    <w:rsid w:val="0055608C"/>
    <w:rsid w:val="0055647E"/>
    <w:rsid w:val="00556549"/>
    <w:rsid w:val="00557006"/>
    <w:rsid w:val="00557B5F"/>
    <w:rsid w:val="005604B7"/>
    <w:rsid w:val="00560B9B"/>
    <w:rsid w:val="00560E87"/>
    <w:rsid w:val="005610D3"/>
    <w:rsid w:val="0056288A"/>
    <w:rsid w:val="00562CFB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926"/>
    <w:rsid w:val="00565024"/>
    <w:rsid w:val="00565DEE"/>
    <w:rsid w:val="00565F61"/>
    <w:rsid w:val="00565FEF"/>
    <w:rsid w:val="00566204"/>
    <w:rsid w:val="0056642B"/>
    <w:rsid w:val="00566780"/>
    <w:rsid w:val="00566BC6"/>
    <w:rsid w:val="00566FB3"/>
    <w:rsid w:val="005672AF"/>
    <w:rsid w:val="005708C3"/>
    <w:rsid w:val="00570F94"/>
    <w:rsid w:val="00571145"/>
    <w:rsid w:val="00571427"/>
    <w:rsid w:val="00571640"/>
    <w:rsid w:val="00571BFD"/>
    <w:rsid w:val="00571F5C"/>
    <w:rsid w:val="005720F1"/>
    <w:rsid w:val="00573772"/>
    <w:rsid w:val="00573A00"/>
    <w:rsid w:val="00573F07"/>
    <w:rsid w:val="00574166"/>
    <w:rsid w:val="005742A5"/>
    <w:rsid w:val="00574F00"/>
    <w:rsid w:val="00574FCD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CAE"/>
    <w:rsid w:val="00582FEA"/>
    <w:rsid w:val="005832FF"/>
    <w:rsid w:val="00583A40"/>
    <w:rsid w:val="005841ED"/>
    <w:rsid w:val="00584262"/>
    <w:rsid w:val="0058459E"/>
    <w:rsid w:val="00584CD2"/>
    <w:rsid w:val="00585316"/>
    <w:rsid w:val="005856BD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2F7"/>
    <w:rsid w:val="005873E7"/>
    <w:rsid w:val="00587416"/>
    <w:rsid w:val="005874E6"/>
    <w:rsid w:val="00590DB5"/>
    <w:rsid w:val="00591041"/>
    <w:rsid w:val="0059187C"/>
    <w:rsid w:val="00591B1D"/>
    <w:rsid w:val="00591D00"/>
    <w:rsid w:val="00591E85"/>
    <w:rsid w:val="005929AA"/>
    <w:rsid w:val="0059312D"/>
    <w:rsid w:val="0059466B"/>
    <w:rsid w:val="00595CA8"/>
    <w:rsid w:val="00595FA6"/>
    <w:rsid w:val="00596D0F"/>
    <w:rsid w:val="00597055"/>
    <w:rsid w:val="005A127C"/>
    <w:rsid w:val="005A1745"/>
    <w:rsid w:val="005A2205"/>
    <w:rsid w:val="005A2936"/>
    <w:rsid w:val="005A3447"/>
    <w:rsid w:val="005A408A"/>
    <w:rsid w:val="005A4875"/>
    <w:rsid w:val="005A4879"/>
    <w:rsid w:val="005A5D24"/>
    <w:rsid w:val="005A6953"/>
    <w:rsid w:val="005A77F1"/>
    <w:rsid w:val="005B09D2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64F2"/>
    <w:rsid w:val="005B6C11"/>
    <w:rsid w:val="005B6C19"/>
    <w:rsid w:val="005B6CBB"/>
    <w:rsid w:val="005B6D8A"/>
    <w:rsid w:val="005B7269"/>
    <w:rsid w:val="005B7A11"/>
    <w:rsid w:val="005B7A39"/>
    <w:rsid w:val="005C03E7"/>
    <w:rsid w:val="005C0865"/>
    <w:rsid w:val="005C0D99"/>
    <w:rsid w:val="005C13A0"/>
    <w:rsid w:val="005C1562"/>
    <w:rsid w:val="005C1773"/>
    <w:rsid w:val="005C1932"/>
    <w:rsid w:val="005C1C6E"/>
    <w:rsid w:val="005C2492"/>
    <w:rsid w:val="005C2E3E"/>
    <w:rsid w:val="005C31CA"/>
    <w:rsid w:val="005C4AF1"/>
    <w:rsid w:val="005C4B66"/>
    <w:rsid w:val="005C4FAE"/>
    <w:rsid w:val="005C5EA9"/>
    <w:rsid w:val="005C5F94"/>
    <w:rsid w:val="005C6405"/>
    <w:rsid w:val="005C7323"/>
    <w:rsid w:val="005C76A9"/>
    <w:rsid w:val="005C7FB6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B8F"/>
    <w:rsid w:val="005D3BF4"/>
    <w:rsid w:val="005D3EA1"/>
    <w:rsid w:val="005D42CE"/>
    <w:rsid w:val="005D43C0"/>
    <w:rsid w:val="005D49F5"/>
    <w:rsid w:val="005D550F"/>
    <w:rsid w:val="005D5FC6"/>
    <w:rsid w:val="005D69FA"/>
    <w:rsid w:val="005D74A3"/>
    <w:rsid w:val="005D777D"/>
    <w:rsid w:val="005D7F08"/>
    <w:rsid w:val="005E0216"/>
    <w:rsid w:val="005E05F5"/>
    <w:rsid w:val="005E0724"/>
    <w:rsid w:val="005E0908"/>
    <w:rsid w:val="005E1751"/>
    <w:rsid w:val="005E1B9F"/>
    <w:rsid w:val="005E1C6A"/>
    <w:rsid w:val="005E1E0B"/>
    <w:rsid w:val="005E2F15"/>
    <w:rsid w:val="005E3215"/>
    <w:rsid w:val="005E38FF"/>
    <w:rsid w:val="005E3A06"/>
    <w:rsid w:val="005E4162"/>
    <w:rsid w:val="005E4959"/>
    <w:rsid w:val="005E537C"/>
    <w:rsid w:val="005E5D15"/>
    <w:rsid w:val="005E71C1"/>
    <w:rsid w:val="005E7444"/>
    <w:rsid w:val="005E76C8"/>
    <w:rsid w:val="005E77E5"/>
    <w:rsid w:val="005F0721"/>
    <w:rsid w:val="005F07BA"/>
    <w:rsid w:val="005F1202"/>
    <w:rsid w:val="005F1778"/>
    <w:rsid w:val="005F1B4B"/>
    <w:rsid w:val="005F329C"/>
    <w:rsid w:val="005F3541"/>
    <w:rsid w:val="005F35F3"/>
    <w:rsid w:val="005F374B"/>
    <w:rsid w:val="005F3A27"/>
    <w:rsid w:val="005F3D72"/>
    <w:rsid w:val="005F4137"/>
    <w:rsid w:val="005F45E8"/>
    <w:rsid w:val="005F5293"/>
    <w:rsid w:val="005F5666"/>
    <w:rsid w:val="005F5B45"/>
    <w:rsid w:val="005F67BE"/>
    <w:rsid w:val="005F6951"/>
    <w:rsid w:val="005F6F36"/>
    <w:rsid w:val="005F6FA0"/>
    <w:rsid w:val="00600891"/>
    <w:rsid w:val="0060105B"/>
    <w:rsid w:val="00601591"/>
    <w:rsid w:val="00601B93"/>
    <w:rsid w:val="00602342"/>
    <w:rsid w:val="0060254D"/>
    <w:rsid w:val="00602617"/>
    <w:rsid w:val="00602E52"/>
    <w:rsid w:val="0060329F"/>
    <w:rsid w:val="0060363B"/>
    <w:rsid w:val="00603CD2"/>
    <w:rsid w:val="00604C53"/>
    <w:rsid w:val="00604E28"/>
    <w:rsid w:val="006058DA"/>
    <w:rsid w:val="00605958"/>
    <w:rsid w:val="00605A15"/>
    <w:rsid w:val="00605F1A"/>
    <w:rsid w:val="006061F3"/>
    <w:rsid w:val="006067A3"/>
    <w:rsid w:val="006067BD"/>
    <w:rsid w:val="006074CE"/>
    <w:rsid w:val="00607D22"/>
    <w:rsid w:val="006106C6"/>
    <w:rsid w:val="006111D3"/>
    <w:rsid w:val="006114C3"/>
    <w:rsid w:val="00611E2D"/>
    <w:rsid w:val="00612638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20164"/>
    <w:rsid w:val="00621101"/>
    <w:rsid w:val="0062140C"/>
    <w:rsid w:val="0062164C"/>
    <w:rsid w:val="00621DBB"/>
    <w:rsid w:val="00621F5A"/>
    <w:rsid w:val="00622863"/>
    <w:rsid w:val="00622915"/>
    <w:rsid w:val="006232D8"/>
    <w:rsid w:val="0062377C"/>
    <w:rsid w:val="006240CF"/>
    <w:rsid w:val="006245A3"/>
    <w:rsid w:val="006248C8"/>
    <w:rsid w:val="00624AC4"/>
    <w:rsid w:val="00624E61"/>
    <w:rsid w:val="00624F2C"/>
    <w:rsid w:val="00625C33"/>
    <w:rsid w:val="006260FE"/>
    <w:rsid w:val="00626402"/>
    <w:rsid w:val="00627042"/>
    <w:rsid w:val="006270DE"/>
    <w:rsid w:val="00631082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630"/>
    <w:rsid w:val="006416C6"/>
    <w:rsid w:val="00641D66"/>
    <w:rsid w:val="006428BC"/>
    <w:rsid w:val="0064449E"/>
    <w:rsid w:val="00645080"/>
    <w:rsid w:val="00645F83"/>
    <w:rsid w:val="00647F17"/>
    <w:rsid w:val="00651C2E"/>
    <w:rsid w:val="00651D5B"/>
    <w:rsid w:val="00651DDF"/>
    <w:rsid w:val="00652167"/>
    <w:rsid w:val="00652BE7"/>
    <w:rsid w:val="006530F7"/>
    <w:rsid w:val="00653852"/>
    <w:rsid w:val="00653AEA"/>
    <w:rsid w:val="00653BB2"/>
    <w:rsid w:val="00653F44"/>
    <w:rsid w:val="00654B3C"/>
    <w:rsid w:val="00654C22"/>
    <w:rsid w:val="00654E5A"/>
    <w:rsid w:val="00654F6A"/>
    <w:rsid w:val="006559F0"/>
    <w:rsid w:val="00655FF9"/>
    <w:rsid w:val="00656ECD"/>
    <w:rsid w:val="0065765A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6049"/>
    <w:rsid w:val="0066613E"/>
    <w:rsid w:val="00666271"/>
    <w:rsid w:val="006670CB"/>
    <w:rsid w:val="00670301"/>
    <w:rsid w:val="00670D87"/>
    <w:rsid w:val="00670F55"/>
    <w:rsid w:val="00671172"/>
    <w:rsid w:val="006715BB"/>
    <w:rsid w:val="00671EC2"/>
    <w:rsid w:val="00671FD3"/>
    <w:rsid w:val="006729F0"/>
    <w:rsid w:val="00672DE1"/>
    <w:rsid w:val="00674017"/>
    <w:rsid w:val="00674456"/>
    <w:rsid w:val="00674984"/>
    <w:rsid w:val="00674B6D"/>
    <w:rsid w:val="00674F59"/>
    <w:rsid w:val="00675D47"/>
    <w:rsid w:val="00675E07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4C5"/>
    <w:rsid w:val="00682578"/>
    <w:rsid w:val="0068257B"/>
    <w:rsid w:val="006826AA"/>
    <w:rsid w:val="00683177"/>
    <w:rsid w:val="0068353A"/>
    <w:rsid w:val="006836BE"/>
    <w:rsid w:val="00683F42"/>
    <w:rsid w:val="0068442E"/>
    <w:rsid w:val="0068490D"/>
    <w:rsid w:val="00685711"/>
    <w:rsid w:val="0068657A"/>
    <w:rsid w:val="0068691B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89A"/>
    <w:rsid w:val="006928EC"/>
    <w:rsid w:val="00692F75"/>
    <w:rsid w:val="006931DD"/>
    <w:rsid w:val="0069322B"/>
    <w:rsid w:val="006933B8"/>
    <w:rsid w:val="006942AE"/>
    <w:rsid w:val="0069440E"/>
    <w:rsid w:val="00694963"/>
    <w:rsid w:val="00695032"/>
    <w:rsid w:val="0069544C"/>
    <w:rsid w:val="00695824"/>
    <w:rsid w:val="00695C2B"/>
    <w:rsid w:val="00695E69"/>
    <w:rsid w:val="006960D9"/>
    <w:rsid w:val="00696E48"/>
    <w:rsid w:val="006973E2"/>
    <w:rsid w:val="00697D1A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3B14"/>
    <w:rsid w:val="006A4155"/>
    <w:rsid w:val="006A5A87"/>
    <w:rsid w:val="006A5AB9"/>
    <w:rsid w:val="006A6887"/>
    <w:rsid w:val="006A6EFA"/>
    <w:rsid w:val="006A7907"/>
    <w:rsid w:val="006A7A1B"/>
    <w:rsid w:val="006A7BDD"/>
    <w:rsid w:val="006B0228"/>
    <w:rsid w:val="006B033D"/>
    <w:rsid w:val="006B05D6"/>
    <w:rsid w:val="006B079B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62D"/>
    <w:rsid w:val="006B415D"/>
    <w:rsid w:val="006B436A"/>
    <w:rsid w:val="006B4C6D"/>
    <w:rsid w:val="006B4CFA"/>
    <w:rsid w:val="006B4DFB"/>
    <w:rsid w:val="006B5A49"/>
    <w:rsid w:val="006B5FFF"/>
    <w:rsid w:val="006B6072"/>
    <w:rsid w:val="006B7108"/>
    <w:rsid w:val="006B74C5"/>
    <w:rsid w:val="006B7A60"/>
    <w:rsid w:val="006B7ACA"/>
    <w:rsid w:val="006C1205"/>
    <w:rsid w:val="006C1442"/>
    <w:rsid w:val="006C1443"/>
    <w:rsid w:val="006C24B2"/>
    <w:rsid w:val="006C25C4"/>
    <w:rsid w:val="006C31A6"/>
    <w:rsid w:val="006C3485"/>
    <w:rsid w:val="006C34A9"/>
    <w:rsid w:val="006C3A58"/>
    <w:rsid w:val="006C4424"/>
    <w:rsid w:val="006C45DA"/>
    <w:rsid w:val="006C47DC"/>
    <w:rsid w:val="006C4AA8"/>
    <w:rsid w:val="006C572F"/>
    <w:rsid w:val="006C5773"/>
    <w:rsid w:val="006C5952"/>
    <w:rsid w:val="006C60F0"/>
    <w:rsid w:val="006C6C5B"/>
    <w:rsid w:val="006C6ED6"/>
    <w:rsid w:val="006C6F8F"/>
    <w:rsid w:val="006C713B"/>
    <w:rsid w:val="006C7175"/>
    <w:rsid w:val="006C7484"/>
    <w:rsid w:val="006D09B7"/>
    <w:rsid w:val="006D0CDF"/>
    <w:rsid w:val="006D0FE4"/>
    <w:rsid w:val="006D1046"/>
    <w:rsid w:val="006D1501"/>
    <w:rsid w:val="006D1E8E"/>
    <w:rsid w:val="006D1FF7"/>
    <w:rsid w:val="006D21BA"/>
    <w:rsid w:val="006D2CC6"/>
    <w:rsid w:val="006D2D9D"/>
    <w:rsid w:val="006D2EBC"/>
    <w:rsid w:val="006D2FCD"/>
    <w:rsid w:val="006D3589"/>
    <w:rsid w:val="006D389E"/>
    <w:rsid w:val="006D3A28"/>
    <w:rsid w:val="006D3DC2"/>
    <w:rsid w:val="006D3F2E"/>
    <w:rsid w:val="006D3FEC"/>
    <w:rsid w:val="006D4624"/>
    <w:rsid w:val="006D50C2"/>
    <w:rsid w:val="006D5179"/>
    <w:rsid w:val="006D524C"/>
    <w:rsid w:val="006D5347"/>
    <w:rsid w:val="006D5DE0"/>
    <w:rsid w:val="006D6D6C"/>
    <w:rsid w:val="006D703C"/>
    <w:rsid w:val="006D78FA"/>
    <w:rsid w:val="006D7DFB"/>
    <w:rsid w:val="006E024E"/>
    <w:rsid w:val="006E0E3A"/>
    <w:rsid w:val="006E1BA6"/>
    <w:rsid w:val="006E25E2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4F6"/>
    <w:rsid w:val="006E577D"/>
    <w:rsid w:val="006E6265"/>
    <w:rsid w:val="006F00EF"/>
    <w:rsid w:val="006F0284"/>
    <w:rsid w:val="006F0525"/>
    <w:rsid w:val="006F142F"/>
    <w:rsid w:val="006F146E"/>
    <w:rsid w:val="006F257D"/>
    <w:rsid w:val="006F3768"/>
    <w:rsid w:val="006F3E96"/>
    <w:rsid w:val="006F4781"/>
    <w:rsid w:val="006F4ABB"/>
    <w:rsid w:val="006F4FF5"/>
    <w:rsid w:val="006F5229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BD9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31D0"/>
    <w:rsid w:val="00703D2F"/>
    <w:rsid w:val="0070442A"/>
    <w:rsid w:val="00704920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298A"/>
    <w:rsid w:val="007134A8"/>
    <w:rsid w:val="00713BC4"/>
    <w:rsid w:val="00713C0A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EA"/>
    <w:rsid w:val="00725EDF"/>
    <w:rsid w:val="00726C0D"/>
    <w:rsid w:val="00726D9C"/>
    <w:rsid w:val="00726F3D"/>
    <w:rsid w:val="00730745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480"/>
    <w:rsid w:val="0073666A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D8C"/>
    <w:rsid w:val="00745E0A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C2F"/>
    <w:rsid w:val="007532F6"/>
    <w:rsid w:val="00753662"/>
    <w:rsid w:val="00753D72"/>
    <w:rsid w:val="007541FE"/>
    <w:rsid w:val="00754798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6B"/>
    <w:rsid w:val="00761BFA"/>
    <w:rsid w:val="0076222F"/>
    <w:rsid w:val="00762445"/>
    <w:rsid w:val="00762570"/>
    <w:rsid w:val="00762A01"/>
    <w:rsid w:val="00762F4B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30C5"/>
    <w:rsid w:val="00773177"/>
    <w:rsid w:val="007733D7"/>
    <w:rsid w:val="00773642"/>
    <w:rsid w:val="00773D69"/>
    <w:rsid w:val="00774482"/>
    <w:rsid w:val="007745DE"/>
    <w:rsid w:val="00774F4C"/>
    <w:rsid w:val="0077557A"/>
    <w:rsid w:val="007760FC"/>
    <w:rsid w:val="00776411"/>
    <w:rsid w:val="0077699E"/>
    <w:rsid w:val="00776C04"/>
    <w:rsid w:val="00776C3F"/>
    <w:rsid w:val="00777113"/>
    <w:rsid w:val="007775B6"/>
    <w:rsid w:val="0078029B"/>
    <w:rsid w:val="007804B4"/>
    <w:rsid w:val="00781D7C"/>
    <w:rsid w:val="00781F6C"/>
    <w:rsid w:val="007820FD"/>
    <w:rsid w:val="0078230C"/>
    <w:rsid w:val="00782682"/>
    <w:rsid w:val="0078276E"/>
    <w:rsid w:val="00782994"/>
    <w:rsid w:val="007829D8"/>
    <w:rsid w:val="00783208"/>
    <w:rsid w:val="00783520"/>
    <w:rsid w:val="00783F9B"/>
    <w:rsid w:val="007844C0"/>
    <w:rsid w:val="007848E8"/>
    <w:rsid w:val="00784A69"/>
    <w:rsid w:val="00785B56"/>
    <w:rsid w:val="00785FA3"/>
    <w:rsid w:val="0078619C"/>
    <w:rsid w:val="00786419"/>
    <w:rsid w:val="0078647F"/>
    <w:rsid w:val="0078663D"/>
    <w:rsid w:val="00787C63"/>
    <w:rsid w:val="00790133"/>
    <w:rsid w:val="0079018A"/>
    <w:rsid w:val="00791D84"/>
    <w:rsid w:val="007924A3"/>
    <w:rsid w:val="0079268F"/>
    <w:rsid w:val="007929E5"/>
    <w:rsid w:val="007933EE"/>
    <w:rsid w:val="0079392E"/>
    <w:rsid w:val="00793D9D"/>
    <w:rsid w:val="00795C40"/>
    <w:rsid w:val="00795D62"/>
    <w:rsid w:val="0079651B"/>
    <w:rsid w:val="00796AAC"/>
    <w:rsid w:val="00796D5C"/>
    <w:rsid w:val="007970D2"/>
    <w:rsid w:val="0079798E"/>
    <w:rsid w:val="00797F56"/>
    <w:rsid w:val="007A121F"/>
    <w:rsid w:val="007A148C"/>
    <w:rsid w:val="007A1524"/>
    <w:rsid w:val="007A20AA"/>
    <w:rsid w:val="007A211B"/>
    <w:rsid w:val="007A22A2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C58"/>
    <w:rsid w:val="007A63EF"/>
    <w:rsid w:val="007A69AA"/>
    <w:rsid w:val="007A75E3"/>
    <w:rsid w:val="007B040E"/>
    <w:rsid w:val="007B0540"/>
    <w:rsid w:val="007B0F81"/>
    <w:rsid w:val="007B1D1E"/>
    <w:rsid w:val="007B260D"/>
    <w:rsid w:val="007B2A1C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54B"/>
    <w:rsid w:val="007B7A22"/>
    <w:rsid w:val="007B7A79"/>
    <w:rsid w:val="007C0419"/>
    <w:rsid w:val="007C0484"/>
    <w:rsid w:val="007C0F74"/>
    <w:rsid w:val="007C1541"/>
    <w:rsid w:val="007C169F"/>
    <w:rsid w:val="007C1E83"/>
    <w:rsid w:val="007C1FA2"/>
    <w:rsid w:val="007C2864"/>
    <w:rsid w:val="007C2FDA"/>
    <w:rsid w:val="007C3114"/>
    <w:rsid w:val="007C31E0"/>
    <w:rsid w:val="007C55B9"/>
    <w:rsid w:val="007C5807"/>
    <w:rsid w:val="007C5993"/>
    <w:rsid w:val="007C6217"/>
    <w:rsid w:val="007C6857"/>
    <w:rsid w:val="007C7687"/>
    <w:rsid w:val="007C7760"/>
    <w:rsid w:val="007C79FD"/>
    <w:rsid w:val="007C7B3F"/>
    <w:rsid w:val="007C7BD0"/>
    <w:rsid w:val="007C7D05"/>
    <w:rsid w:val="007D0490"/>
    <w:rsid w:val="007D0874"/>
    <w:rsid w:val="007D0A0F"/>
    <w:rsid w:val="007D0A58"/>
    <w:rsid w:val="007D15F9"/>
    <w:rsid w:val="007D1A08"/>
    <w:rsid w:val="007D1BF3"/>
    <w:rsid w:val="007D2D07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D9B"/>
    <w:rsid w:val="007D6A34"/>
    <w:rsid w:val="007D6B45"/>
    <w:rsid w:val="007D6D9C"/>
    <w:rsid w:val="007D6DB6"/>
    <w:rsid w:val="007D76F2"/>
    <w:rsid w:val="007D7E4B"/>
    <w:rsid w:val="007E00CE"/>
    <w:rsid w:val="007E0D92"/>
    <w:rsid w:val="007E12B3"/>
    <w:rsid w:val="007E1621"/>
    <w:rsid w:val="007E1C7A"/>
    <w:rsid w:val="007E1D49"/>
    <w:rsid w:val="007E2042"/>
    <w:rsid w:val="007E3486"/>
    <w:rsid w:val="007E3974"/>
    <w:rsid w:val="007E3A61"/>
    <w:rsid w:val="007E3B72"/>
    <w:rsid w:val="007E4158"/>
    <w:rsid w:val="007E4233"/>
    <w:rsid w:val="007E4D99"/>
    <w:rsid w:val="007E5380"/>
    <w:rsid w:val="007E5D92"/>
    <w:rsid w:val="007E64F0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35E1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E81"/>
    <w:rsid w:val="008018EB"/>
    <w:rsid w:val="00801A17"/>
    <w:rsid w:val="00802263"/>
    <w:rsid w:val="00803077"/>
    <w:rsid w:val="00803AAF"/>
    <w:rsid w:val="008043E7"/>
    <w:rsid w:val="008051C8"/>
    <w:rsid w:val="00805656"/>
    <w:rsid w:val="00805DCF"/>
    <w:rsid w:val="008070AB"/>
    <w:rsid w:val="008070CF"/>
    <w:rsid w:val="0080754E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412D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213"/>
    <w:rsid w:val="0082047B"/>
    <w:rsid w:val="008207F3"/>
    <w:rsid w:val="00820B0B"/>
    <w:rsid w:val="00820E79"/>
    <w:rsid w:val="00821249"/>
    <w:rsid w:val="00821699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30057"/>
    <w:rsid w:val="008302EB"/>
    <w:rsid w:val="00830429"/>
    <w:rsid w:val="00830961"/>
    <w:rsid w:val="00831732"/>
    <w:rsid w:val="00831998"/>
    <w:rsid w:val="008324C4"/>
    <w:rsid w:val="00832AB5"/>
    <w:rsid w:val="00832E35"/>
    <w:rsid w:val="008337BE"/>
    <w:rsid w:val="00833B7E"/>
    <w:rsid w:val="008340CD"/>
    <w:rsid w:val="00834191"/>
    <w:rsid w:val="008342A7"/>
    <w:rsid w:val="00834ABB"/>
    <w:rsid w:val="00834AD5"/>
    <w:rsid w:val="008350BC"/>
    <w:rsid w:val="008350D1"/>
    <w:rsid w:val="008350FE"/>
    <w:rsid w:val="008355BC"/>
    <w:rsid w:val="00835FF6"/>
    <w:rsid w:val="008361F6"/>
    <w:rsid w:val="008366AB"/>
    <w:rsid w:val="00836781"/>
    <w:rsid w:val="00836C1D"/>
    <w:rsid w:val="00836E57"/>
    <w:rsid w:val="00837577"/>
    <w:rsid w:val="00837905"/>
    <w:rsid w:val="008400F7"/>
    <w:rsid w:val="008402AB"/>
    <w:rsid w:val="00840F36"/>
    <w:rsid w:val="008417FC"/>
    <w:rsid w:val="00841E9C"/>
    <w:rsid w:val="00842A4B"/>
    <w:rsid w:val="00843382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E0F"/>
    <w:rsid w:val="00850E44"/>
    <w:rsid w:val="008510A0"/>
    <w:rsid w:val="00851542"/>
    <w:rsid w:val="008515C0"/>
    <w:rsid w:val="00851A9E"/>
    <w:rsid w:val="008525BB"/>
    <w:rsid w:val="008527D4"/>
    <w:rsid w:val="00852864"/>
    <w:rsid w:val="00852A27"/>
    <w:rsid w:val="00852F97"/>
    <w:rsid w:val="00853348"/>
    <w:rsid w:val="00853704"/>
    <w:rsid w:val="00855103"/>
    <w:rsid w:val="0085575B"/>
    <w:rsid w:val="008557FD"/>
    <w:rsid w:val="00855F1B"/>
    <w:rsid w:val="0085665B"/>
    <w:rsid w:val="00857528"/>
    <w:rsid w:val="00857D2C"/>
    <w:rsid w:val="00860A1F"/>
    <w:rsid w:val="00860BCC"/>
    <w:rsid w:val="00860C29"/>
    <w:rsid w:val="008612E3"/>
    <w:rsid w:val="00861FD3"/>
    <w:rsid w:val="00862874"/>
    <w:rsid w:val="00862F82"/>
    <w:rsid w:val="00863B72"/>
    <w:rsid w:val="00863D9F"/>
    <w:rsid w:val="00864B09"/>
    <w:rsid w:val="00864DDE"/>
    <w:rsid w:val="00865403"/>
    <w:rsid w:val="008655E6"/>
    <w:rsid w:val="00865B36"/>
    <w:rsid w:val="0086609A"/>
    <w:rsid w:val="008665D8"/>
    <w:rsid w:val="00866E80"/>
    <w:rsid w:val="008670C1"/>
    <w:rsid w:val="0086711B"/>
    <w:rsid w:val="00867E0F"/>
    <w:rsid w:val="008703F3"/>
    <w:rsid w:val="008724B7"/>
    <w:rsid w:val="00872A7A"/>
    <w:rsid w:val="00872CD4"/>
    <w:rsid w:val="00873646"/>
    <w:rsid w:val="00873DA9"/>
    <w:rsid w:val="00874C6F"/>
    <w:rsid w:val="00874DBF"/>
    <w:rsid w:val="00874EB0"/>
    <w:rsid w:val="008750F7"/>
    <w:rsid w:val="00875305"/>
    <w:rsid w:val="008761B1"/>
    <w:rsid w:val="00880110"/>
    <w:rsid w:val="00880535"/>
    <w:rsid w:val="008810FB"/>
    <w:rsid w:val="00881BA4"/>
    <w:rsid w:val="00881C19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F14"/>
    <w:rsid w:val="008904A1"/>
    <w:rsid w:val="00890577"/>
    <w:rsid w:val="008905FD"/>
    <w:rsid w:val="0089100E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70B0"/>
    <w:rsid w:val="0089733C"/>
    <w:rsid w:val="00897A30"/>
    <w:rsid w:val="00897B06"/>
    <w:rsid w:val="00897FE2"/>
    <w:rsid w:val="008A0E11"/>
    <w:rsid w:val="008A12EC"/>
    <w:rsid w:val="008A154B"/>
    <w:rsid w:val="008A161F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65E"/>
    <w:rsid w:val="008A7789"/>
    <w:rsid w:val="008A7825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7E2"/>
    <w:rsid w:val="008B4AEE"/>
    <w:rsid w:val="008B4D50"/>
    <w:rsid w:val="008B504B"/>
    <w:rsid w:val="008B5DCF"/>
    <w:rsid w:val="008B5E50"/>
    <w:rsid w:val="008B6E29"/>
    <w:rsid w:val="008B7093"/>
    <w:rsid w:val="008C097F"/>
    <w:rsid w:val="008C0D0C"/>
    <w:rsid w:val="008C10ED"/>
    <w:rsid w:val="008C14FD"/>
    <w:rsid w:val="008C163A"/>
    <w:rsid w:val="008C1CAD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D47"/>
    <w:rsid w:val="008C50F0"/>
    <w:rsid w:val="008C520C"/>
    <w:rsid w:val="008C592E"/>
    <w:rsid w:val="008C5EEA"/>
    <w:rsid w:val="008C6826"/>
    <w:rsid w:val="008C7086"/>
    <w:rsid w:val="008C79B3"/>
    <w:rsid w:val="008D072E"/>
    <w:rsid w:val="008D08B9"/>
    <w:rsid w:val="008D0BC2"/>
    <w:rsid w:val="008D14A2"/>
    <w:rsid w:val="008D1C54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ACC"/>
    <w:rsid w:val="008D7180"/>
    <w:rsid w:val="008D7298"/>
    <w:rsid w:val="008D776F"/>
    <w:rsid w:val="008D78E4"/>
    <w:rsid w:val="008D7B78"/>
    <w:rsid w:val="008E09CB"/>
    <w:rsid w:val="008E0A48"/>
    <w:rsid w:val="008E0EE3"/>
    <w:rsid w:val="008E29B8"/>
    <w:rsid w:val="008E3541"/>
    <w:rsid w:val="008E365C"/>
    <w:rsid w:val="008E3AB4"/>
    <w:rsid w:val="008E4275"/>
    <w:rsid w:val="008E4654"/>
    <w:rsid w:val="008E4C1F"/>
    <w:rsid w:val="008E5B80"/>
    <w:rsid w:val="008E5D71"/>
    <w:rsid w:val="008E5F1E"/>
    <w:rsid w:val="008E72A6"/>
    <w:rsid w:val="008E7579"/>
    <w:rsid w:val="008E765B"/>
    <w:rsid w:val="008E7E58"/>
    <w:rsid w:val="008F05B1"/>
    <w:rsid w:val="008F061D"/>
    <w:rsid w:val="008F06BD"/>
    <w:rsid w:val="008F0937"/>
    <w:rsid w:val="008F14EF"/>
    <w:rsid w:val="008F1B73"/>
    <w:rsid w:val="008F2216"/>
    <w:rsid w:val="008F2669"/>
    <w:rsid w:val="008F3248"/>
    <w:rsid w:val="008F393F"/>
    <w:rsid w:val="008F3DF3"/>
    <w:rsid w:val="008F42DA"/>
    <w:rsid w:val="008F46F4"/>
    <w:rsid w:val="008F5AE8"/>
    <w:rsid w:val="008F5C6C"/>
    <w:rsid w:val="008F5D31"/>
    <w:rsid w:val="008F5EC9"/>
    <w:rsid w:val="008F663A"/>
    <w:rsid w:val="008F6AEE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9F8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F1"/>
    <w:rsid w:val="00910198"/>
    <w:rsid w:val="00911626"/>
    <w:rsid w:val="009122F4"/>
    <w:rsid w:val="0091286F"/>
    <w:rsid w:val="00913320"/>
    <w:rsid w:val="009135DD"/>
    <w:rsid w:val="009139A0"/>
    <w:rsid w:val="00913C02"/>
    <w:rsid w:val="00915124"/>
    <w:rsid w:val="0091538B"/>
    <w:rsid w:val="009153F9"/>
    <w:rsid w:val="00915556"/>
    <w:rsid w:val="009162E3"/>
    <w:rsid w:val="00916A12"/>
    <w:rsid w:val="00920712"/>
    <w:rsid w:val="00920750"/>
    <w:rsid w:val="00921572"/>
    <w:rsid w:val="0092163B"/>
    <w:rsid w:val="009227BB"/>
    <w:rsid w:val="00923632"/>
    <w:rsid w:val="00923B77"/>
    <w:rsid w:val="00923C9D"/>
    <w:rsid w:val="00924044"/>
    <w:rsid w:val="009243C1"/>
    <w:rsid w:val="0092456F"/>
    <w:rsid w:val="00926A63"/>
    <w:rsid w:val="00927184"/>
    <w:rsid w:val="009278D1"/>
    <w:rsid w:val="00927EA8"/>
    <w:rsid w:val="009306B0"/>
    <w:rsid w:val="009309C8"/>
    <w:rsid w:val="009310DA"/>
    <w:rsid w:val="00931CA8"/>
    <w:rsid w:val="00931D34"/>
    <w:rsid w:val="00931F68"/>
    <w:rsid w:val="00932749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10AB"/>
    <w:rsid w:val="00941CB8"/>
    <w:rsid w:val="00942187"/>
    <w:rsid w:val="0094265C"/>
    <w:rsid w:val="00942786"/>
    <w:rsid w:val="00942CED"/>
    <w:rsid w:val="00943E28"/>
    <w:rsid w:val="009449B8"/>
    <w:rsid w:val="00944A50"/>
    <w:rsid w:val="00945277"/>
    <w:rsid w:val="00945C84"/>
    <w:rsid w:val="009465E5"/>
    <w:rsid w:val="00946E0F"/>
    <w:rsid w:val="009471A5"/>
    <w:rsid w:val="0094748C"/>
    <w:rsid w:val="00947B7A"/>
    <w:rsid w:val="00947B81"/>
    <w:rsid w:val="00947C71"/>
    <w:rsid w:val="009500D9"/>
    <w:rsid w:val="0095014D"/>
    <w:rsid w:val="0095036F"/>
    <w:rsid w:val="009508AA"/>
    <w:rsid w:val="009513C6"/>
    <w:rsid w:val="009514F2"/>
    <w:rsid w:val="00951541"/>
    <w:rsid w:val="00952A4A"/>
    <w:rsid w:val="0095313C"/>
    <w:rsid w:val="009536E7"/>
    <w:rsid w:val="0095454D"/>
    <w:rsid w:val="00954DE0"/>
    <w:rsid w:val="00955221"/>
    <w:rsid w:val="00955483"/>
    <w:rsid w:val="009556D6"/>
    <w:rsid w:val="00955AC4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3090"/>
    <w:rsid w:val="009631D9"/>
    <w:rsid w:val="009635BC"/>
    <w:rsid w:val="00963CAA"/>
    <w:rsid w:val="009640C7"/>
    <w:rsid w:val="009648E2"/>
    <w:rsid w:val="00964A2D"/>
    <w:rsid w:val="00964BF4"/>
    <w:rsid w:val="00964D17"/>
    <w:rsid w:val="00964D94"/>
    <w:rsid w:val="009669B7"/>
    <w:rsid w:val="00966B4B"/>
    <w:rsid w:val="00966B79"/>
    <w:rsid w:val="00967102"/>
    <w:rsid w:val="00967DC2"/>
    <w:rsid w:val="0097066F"/>
    <w:rsid w:val="009707A5"/>
    <w:rsid w:val="00970929"/>
    <w:rsid w:val="00970E55"/>
    <w:rsid w:val="009713FA"/>
    <w:rsid w:val="00971564"/>
    <w:rsid w:val="00971B38"/>
    <w:rsid w:val="00971DF7"/>
    <w:rsid w:val="00972723"/>
    <w:rsid w:val="00973634"/>
    <w:rsid w:val="00973674"/>
    <w:rsid w:val="009737C8"/>
    <w:rsid w:val="00973B85"/>
    <w:rsid w:val="009747F8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14EB"/>
    <w:rsid w:val="009817C6"/>
    <w:rsid w:val="00981C43"/>
    <w:rsid w:val="00982602"/>
    <w:rsid w:val="0098301A"/>
    <w:rsid w:val="00983C90"/>
    <w:rsid w:val="00984669"/>
    <w:rsid w:val="00984BD6"/>
    <w:rsid w:val="00984C57"/>
    <w:rsid w:val="00985573"/>
    <w:rsid w:val="009859F0"/>
    <w:rsid w:val="00985D54"/>
    <w:rsid w:val="00985ED9"/>
    <w:rsid w:val="0098652B"/>
    <w:rsid w:val="009865C5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F82"/>
    <w:rsid w:val="009919E2"/>
    <w:rsid w:val="00991D0E"/>
    <w:rsid w:val="009920DB"/>
    <w:rsid w:val="0099213C"/>
    <w:rsid w:val="0099266E"/>
    <w:rsid w:val="009934C5"/>
    <w:rsid w:val="00994294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5169"/>
    <w:rsid w:val="009A59FB"/>
    <w:rsid w:val="009A6187"/>
    <w:rsid w:val="009A6359"/>
    <w:rsid w:val="009A72A1"/>
    <w:rsid w:val="009A754F"/>
    <w:rsid w:val="009A774C"/>
    <w:rsid w:val="009A7C6B"/>
    <w:rsid w:val="009B0083"/>
    <w:rsid w:val="009B0785"/>
    <w:rsid w:val="009B0B19"/>
    <w:rsid w:val="009B0B8F"/>
    <w:rsid w:val="009B15D8"/>
    <w:rsid w:val="009B1722"/>
    <w:rsid w:val="009B1A37"/>
    <w:rsid w:val="009B21DD"/>
    <w:rsid w:val="009B2461"/>
    <w:rsid w:val="009B2592"/>
    <w:rsid w:val="009B27EB"/>
    <w:rsid w:val="009B2B88"/>
    <w:rsid w:val="009B2EF7"/>
    <w:rsid w:val="009B3157"/>
    <w:rsid w:val="009B375A"/>
    <w:rsid w:val="009B3879"/>
    <w:rsid w:val="009B3B93"/>
    <w:rsid w:val="009B4279"/>
    <w:rsid w:val="009B50F3"/>
    <w:rsid w:val="009B5713"/>
    <w:rsid w:val="009B5938"/>
    <w:rsid w:val="009B5C9B"/>
    <w:rsid w:val="009B63CC"/>
    <w:rsid w:val="009B6491"/>
    <w:rsid w:val="009B6BDF"/>
    <w:rsid w:val="009B7FE5"/>
    <w:rsid w:val="009C014C"/>
    <w:rsid w:val="009C0ED2"/>
    <w:rsid w:val="009C13E4"/>
    <w:rsid w:val="009C150D"/>
    <w:rsid w:val="009C1862"/>
    <w:rsid w:val="009C1A1B"/>
    <w:rsid w:val="009C1D80"/>
    <w:rsid w:val="009C2F80"/>
    <w:rsid w:val="009C373D"/>
    <w:rsid w:val="009C3C55"/>
    <w:rsid w:val="009C3DA5"/>
    <w:rsid w:val="009C3ECB"/>
    <w:rsid w:val="009C3EF2"/>
    <w:rsid w:val="009C5307"/>
    <w:rsid w:val="009C5477"/>
    <w:rsid w:val="009C54AA"/>
    <w:rsid w:val="009C5A53"/>
    <w:rsid w:val="009C5CDE"/>
    <w:rsid w:val="009C7699"/>
    <w:rsid w:val="009C792D"/>
    <w:rsid w:val="009C7DCC"/>
    <w:rsid w:val="009C7F51"/>
    <w:rsid w:val="009D0545"/>
    <w:rsid w:val="009D0A04"/>
    <w:rsid w:val="009D132F"/>
    <w:rsid w:val="009D1331"/>
    <w:rsid w:val="009D1B04"/>
    <w:rsid w:val="009D2187"/>
    <w:rsid w:val="009D2384"/>
    <w:rsid w:val="009D25E2"/>
    <w:rsid w:val="009D26FF"/>
    <w:rsid w:val="009D2E87"/>
    <w:rsid w:val="009D33F1"/>
    <w:rsid w:val="009D36FB"/>
    <w:rsid w:val="009D3871"/>
    <w:rsid w:val="009D3FC3"/>
    <w:rsid w:val="009D4081"/>
    <w:rsid w:val="009D47C4"/>
    <w:rsid w:val="009D5187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1507"/>
    <w:rsid w:val="009E1B33"/>
    <w:rsid w:val="009E1EDC"/>
    <w:rsid w:val="009E2275"/>
    <w:rsid w:val="009E2373"/>
    <w:rsid w:val="009E2EDE"/>
    <w:rsid w:val="009E35EA"/>
    <w:rsid w:val="009E3C83"/>
    <w:rsid w:val="009E4012"/>
    <w:rsid w:val="009E422F"/>
    <w:rsid w:val="009E4E13"/>
    <w:rsid w:val="009E5411"/>
    <w:rsid w:val="009E5ED6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15D9"/>
    <w:rsid w:val="00A01A96"/>
    <w:rsid w:val="00A01C1B"/>
    <w:rsid w:val="00A01EF2"/>
    <w:rsid w:val="00A033B9"/>
    <w:rsid w:val="00A04FC0"/>
    <w:rsid w:val="00A05B25"/>
    <w:rsid w:val="00A05D02"/>
    <w:rsid w:val="00A060F1"/>
    <w:rsid w:val="00A06182"/>
    <w:rsid w:val="00A06809"/>
    <w:rsid w:val="00A06A84"/>
    <w:rsid w:val="00A06A8F"/>
    <w:rsid w:val="00A06AA9"/>
    <w:rsid w:val="00A06AD2"/>
    <w:rsid w:val="00A06FC7"/>
    <w:rsid w:val="00A07D2F"/>
    <w:rsid w:val="00A10305"/>
    <w:rsid w:val="00A10868"/>
    <w:rsid w:val="00A10D3D"/>
    <w:rsid w:val="00A12215"/>
    <w:rsid w:val="00A128D8"/>
    <w:rsid w:val="00A1316D"/>
    <w:rsid w:val="00A13C08"/>
    <w:rsid w:val="00A147AE"/>
    <w:rsid w:val="00A154EC"/>
    <w:rsid w:val="00A15727"/>
    <w:rsid w:val="00A1672A"/>
    <w:rsid w:val="00A16D9A"/>
    <w:rsid w:val="00A16E27"/>
    <w:rsid w:val="00A1740D"/>
    <w:rsid w:val="00A174A3"/>
    <w:rsid w:val="00A2002B"/>
    <w:rsid w:val="00A20167"/>
    <w:rsid w:val="00A20272"/>
    <w:rsid w:val="00A20D8D"/>
    <w:rsid w:val="00A21B2C"/>
    <w:rsid w:val="00A227C2"/>
    <w:rsid w:val="00A227E7"/>
    <w:rsid w:val="00A22983"/>
    <w:rsid w:val="00A229A2"/>
    <w:rsid w:val="00A24356"/>
    <w:rsid w:val="00A24424"/>
    <w:rsid w:val="00A24969"/>
    <w:rsid w:val="00A256FF"/>
    <w:rsid w:val="00A25C8F"/>
    <w:rsid w:val="00A25D01"/>
    <w:rsid w:val="00A25D14"/>
    <w:rsid w:val="00A25D40"/>
    <w:rsid w:val="00A2632B"/>
    <w:rsid w:val="00A2647E"/>
    <w:rsid w:val="00A26C4F"/>
    <w:rsid w:val="00A26FB0"/>
    <w:rsid w:val="00A271E4"/>
    <w:rsid w:val="00A27422"/>
    <w:rsid w:val="00A276A5"/>
    <w:rsid w:val="00A277CB"/>
    <w:rsid w:val="00A27967"/>
    <w:rsid w:val="00A3018A"/>
    <w:rsid w:val="00A30249"/>
    <w:rsid w:val="00A31275"/>
    <w:rsid w:val="00A3165D"/>
    <w:rsid w:val="00A31DE5"/>
    <w:rsid w:val="00A324DD"/>
    <w:rsid w:val="00A3280F"/>
    <w:rsid w:val="00A32819"/>
    <w:rsid w:val="00A32B24"/>
    <w:rsid w:val="00A331EB"/>
    <w:rsid w:val="00A337C6"/>
    <w:rsid w:val="00A33B88"/>
    <w:rsid w:val="00A34778"/>
    <w:rsid w:val="00A34979"/>
    <w:rsid w:val="00A34B79"/>
    <w:rsid w:val="00A34DCC"/>
    <w:rsid w:val="00A34F88"/>
    <w:rsid w:val="00A35370"/>
    <w:rsid w:val="00A3551B"/>
    <w:rsid w:val="00A35B94"/>
    <w:rsid w:val="00A367F0"/>
    <w:rsid w:val="00A36CAB"/>
    <w:rsid w:val="00A36F12"/>
    <w:rsid w:val="00A37998"/>
    <w:rsid w:val="00A40224"/>
    <w:rsid w:val="00A403FD"/>
    <w:rsid w:val="00A40BB7"/>
    <w:rsid w:val="00A40BE0"/>
    <w:rsid w:val="00A40CAF"/>
    <w:rsid w:val="00A41648"/>
    <w:rsid w:val="00A41CE7"/>
    <w:rsid w:val="00A427ED"/>
    <w:rsid w:val="00A42A01"/>
    <w:rsid w:val="00A43513"/>
    <w:rsid w:val="00A435F3"/>
    <w:rsid w:val="00A43955"/>
    <w:rsid w:val="00A44573"/>
    <w:rsid w:val="00A44C9B"/>
    <w:rsid w:val="00A45A3D"/>
    <w:rsid w:val="00A461CA"/>
    <w:rsid w:val="00A46637"/>
    <w:rsid w:val="00A4680F"/>
    <w:rsid w:val="00A4727E"/>
    <w:rsid w:val="00A47692"/>
    <w:rsid w:val="00A50441"/>
    <w:rsid w:val="00A505AB"/>
    <w:rsid w:val="00A5078F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3B0D"/>
    <w:rsid w:val="00A542BE"/>
    <w:rsid w:val="00A55652"/>
    <w:rsid w:val="00A55860"/>
    <w:rsid w:val="00A5593C"/>
    <w:rsid w:val="00A55E07"/>
    <w:rsid w:val="00A55E26"/>
    <w:rsid w:val="00A562F7"/>
    <w:rsid w:val="00A56ADA"/>
    <w:rsid w:val="00A5735F"/>
    <w:rsid w:val="00A57718"/>
    <w:rsid w:val="00A57B90"/>
    <w:rsid w:val="00A60B6D"/>
    <w:rsid w:val="00A61766"/>
    <w:rsid w:val="00A618B5"/>
    <w:rsid w:val="00A61E9C"/>
    <w:rsid w:val="00A62584"/>
    <w:rsid w:val="00A6285F"/>
    <w:rsid w:val="00A62C26"/>
    <w:rsid w:val="00A62F7A"/>
    <w:rsid w:val="00A63750"/>
    <w:rsid w:val="00A6473C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71D9"/>
    <w:rsid w:val="00A67A74"/>
    <w:rsid w:val="00A67BFE"/>
    <w:rsid w:val="00A67DF0"/>
    <w:rsid w:val="00A706C6"/>
    <w:rsid w:val="00A70BCE"/>
    <w:rsid w:val="00A7190B"/>
    <w:rsid w:val="00A73371"/>
    <w:rsid w:val="00A73A80"/>
    <w:rsid w:val="00A73B51"/>
    <w:rsid w:val="00A743C6"/>
    <w:rsid w:val="00A745CA"/>
    <w:rsid w:val="00A74642"/>
    <w:rsid w:val="00A7466B"/>
    <w:rsid w:val="00A74AF8"/>
    <w:rsid w:val="00A74BF5"/>
    <w:rsid w:val="00A754AE"/>
    <w:rsid w:val="00A755D1"/>
    <w:rsid w:val="00A75763"/>
    <w:rsid w:val="00A75E60"/>
    <w:rsid w:val="00A75F2D"/>
    <w:rsid w:val="00A76B57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401D"/>
    <w:rsid w:val="00A84A2F"/>
    <w:rsid w:val="00A84BB5"/>
    <w:rsid w:val="00A84D2B"/>
    <w:rsid w:val="00A84EEA"/>
    <w:rsid w:val="00A84EF4"/>
    <w:rsid w:val="00A85848"/>
    <w:rsid w:val="00A86A63"/>
    <w:rsid w:val="00A874B8"/>
    <w:rsid w:val="00A8776F"/>
    <w:rsid w:val="00A87CA7"/>
    <w:rsid w:val="00A87CDE"/>
    <w:rsid w:val="00A87CE7"/>
    <w:rsid w:val="00A900E9"/>
    <w:rsid w:val="00A90B3D"/>
    <w:rsid w:val="00A90B96"/>
    <w:rsid w:val="00A91249"/>
    <w:rsid w:val="00A91877"/>
    <w:rsid w:val="00A92B87"/>
    <w:rsid w:val="00A92F0E"/>
    <w:rsid w:val="00A930B7"/>
    <w:rsid w:val="00A93338"/>
    <w:rsid w:val="00A93411"/>
    <w:rsid w:val="00A93A0A"/>
    <w:rsid w:val="00A93C2F"/>
    <w:rsid w:val="00A941F0"/>
    <w:rsid w:val="00A946E0"/>
    <w:rsid w:val="00A94B4C"/>
    <w:rsid w:val="00A94C63"/>
    <w:rsid w:val="00A95196"/>
    <w:rsid w:val="00A95323"/>
    <w:rsid w:val="00A956C0"/>
    <w:rsid w:val="00A959AA"/>
    <w:rsid w:val="00A95B87"/>
    <w:rsid w:val="00A974FE"/>
    <w:rsid w:val="00A975BA"/>
    <w:rsid w:val="00A97896"/>
    <w:rsid w:val="00AA0334"/>
    <w:rsid w:val="00AA0825"/>
    <w:rsid w:val="00AA0DF1"/>
    <w:rsid w:val="00AA0E44"/>
    <w:rsid w:val="00AA0EC8"/>
    <w:rsid w:val="00AA0FDD"/>
    <w:rsid w:val="00AA122A"/>
    <w:rsid w:val="00AA1790"/>
    <w:rsid w:val="00AA2FC0"/>
    <w:rsid w:val="00AA333B"/>
    <w:rsid w:val="00AA3949"/>
    <w:rsid w:val="00AA3F56"/>
    <w:rsid w:val="00AA40A2"/>
    <w:rsid w:val="00AA41BE"/>
    <w:rsid w:val="00AA41D0"/>
    <w:rsid w:val="00AA505D"/>
    <w:rsid w:val="00AA511C"/>
    <w:rsid w:val="00AA5285"/>
    <w:rsid w:val="00AA52A0"/>
    <w:rsid w:val="00AA58CB"/>
    <w:rsid w:val="00AA6F2F"/>
    <w:rsid w:val="00AA7597"/>
    <w:rsid w:val="00AA7B5E"/>
    <w:rsid w:val="00AB03E5"/>
    <w:rsid w:val="00AB0B12"/>
    <w:rsid w:val="00AB1195"/>
    <w:rsid w:val="00AB1AA6"/>
    <w:rsid w:val="00AB1E9C"/>
    <w:rsid w:val="00AB2402"/>
    <w:rsid w:val="00AB2683"/>
    <w:rsid w:val="00AB2A96"/>
    <w:rsid w:val="00AB2AD7"/>
    <w:rsid w:val="00AB2ED6"/>
    <w:rsid w:val="00AB3F6B"/>
    <w:rsid w:val="00AB57F6"/>
    <w:rsid w:val="00AB584D"/>
    <w:rsid w:val="00AB5DE5"/>
    <w:rsid w:val="00AB687C"/>
    <w:rsid w:val="00AB6D0E"/>
    <w:rsid w:val="00AB7097"/>
    <w:rsid w:val="00AB712D"/>
    <w:rsid w:val="00AB71A1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47F8"/>
    <w:rsid w:val="00AC4BA3"/>
    <w:rsid w:val="00AC5450"/>
    <w:rsid w:val="00AC54E3"/>
    <w:rsid w:val="00AC5973"/>
    <w:rsid w:val="00AC5A22"/>
    <w:rsid w:val="00AC650A"/>
    <w:rsid w:val="00AC7183"/>
    <w:rsid w:val="00AC759A"/>
    <w:rsid w:val="00AC7941"/>
    <w:rsid w:val="00AD0B06"/>
    <w:rsid w:val="00AD10DC"/>
    <w:rsid w:val="00AD244E"/>
    <w:rsid w:val="00AD257D"/>
    <w:rsid w:val="00AD3465"/>
    <w:rsid w:val="00AD3FEF"/>
    <w:rsid w:val="00AD4287"/>
    <w:rsid w:val="00AD4576"/>
    <w:rsid w:val="00AD4609"/>
    <w:rsid w:val="00AD4C3E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84F"/>
    <w:rsid w:val="00AE0E18"/>
    <w:rsid w:val="00AE127A"/>
    <w:rsid w:val="00AE1B04"/>
    <w:rsid w:val="00AE207E"/>
    <w:rsid w:val="00AE26D3"/>
    <w:rsid w:val="00AE27AD"/>
    <w:rsid w:val="00AE3420"/>
    <w:rsid w:val="00AE4305"/>
    <w:rsid w:val="00AE4640"/>
    <w:rsid w:val="00AE4C8D"/>
    <w:rsid w:val="00AE5F9C"/>
    <w:rsid w:val="00AE6584"/>
    <w:rsid w:val="00AE65B2"/>
    <w:rsid w:val="00AE68D1"/>
    <w:rsid w:val="00AE7947"/>
    <w:rsid w:val="00AF0102"/>
    <w:rsid w:val="00AF0416"/>
    <w:rsid w:val="00AF0FEF"/>
    <w:rsid w:val="00AF1CE6"/>
    <w:rsid w:val="00AF24BA"/>
    <w:rsid w:val="00AF2F8A"/>
    <w:rsid w:val="00AF34E0"/>
    <w:rsid w:val="00AF4D65"/>
    <w:rsid w:val="00AF4EA7"/>
    <w:rsid w:val="00AF5326"/>
    <w:rsid w:val="00AF599B"/>
    <w:rsid w:val="00AF5DAF"/>
    <w:rsid w:val="00AF60F9"/>
    <w:rsid w:val="00AF63BE"/>
    <w:rsid w:val="00AF6883"/>
    <w:rsid w:val="00AF6D3A"/>
    <w:rsid w:val="00AF6DFB"/>
    <w:rsid w:val="00B00009"/>
    <w:rsid w:val="00B008EB"/>
    <w:rsid w:val="00B00D33"/>
    <w:rsid w:val="00B00FF2"/>
    <w:rsid w:val="00B0235B"/>
    <w:rsid w:val="00B026DB"/>
    <w:rsid w:val="00B02832"/>
    <w:rsid w:val="00B02913"/>
    <w:rsid w:val="00B02925"/>
    <w:rsid w:val="00B02A17"/>
    <w:rsid w:val="00B03B7C"/>
    <w:rsid w:val="00B04168"/>
    <w:rsid w:val="00B05113"/>
    <w:rsid w:val="00B057AD"/>
    <w:rsid w:val="00B05AFC"/>
    <w:rsid w:val="00B0635C"/>
    <w:rsid w:val="00B06824"/>
    <w:rsid w:val="00B07207"/>
    <w:rsid w:val="00B07628"/>
    <w:rsid w:val="00B07B1C"/>
    <w:rsid w:val="00B07E7D"/>
    <w:rsid w:val="00B07FB0"/>
    <w:rsid w:val="00B11114"/>
    <w:rsid w:val="00B11A39"/>
    <w:rsid w:val="00B11E24"/>
    <w:rsid w:val="00B11FD2"/>
    <w:rsid w:val="00B12B6A"/>
    <w:rsid w:val="00B12D14"/>
    <w:rsid w:val="00B12DF6"/>
    <w:rsid w:val="00B12FD6"/>
    <w:rsid w:val="00B13047"/>
    <w:rsid w:val="00B13161"/>
    <w:rsid w:val="00B134DB"/>
    <w:rsid w:val="00B136CF"/>
    <w:rsid w:val="00B13992"/>
    <w:rsid w:val="00B1405D"/>
    <w:rsid w:val="00B142B8"/>
    <w:rsid w:val="00B143F6"/>
    <w:rsid w:val="00B14DFF"/>
    <w:rsid w:val="00B14FB3"/>
    <w:rsid w:val="00B150DB"/>
    <w:rsid w:val="00B15213"/>
    <w:rsid w:val="00B153E5"/>
    <w:rsid w:val="00B156B9"/>
    <w:rsid w:val="00B15CAB"/>
    <w:rsid w:val="00B15DB9"/>
    <w:rsid w:val="00B16658"/>
    <w:rsid w:val="00B1686B"/>
    <w:rsid w:val="00B16982"/>
    <w:rsid w:val="00B16BCA"/>
    <w:rsid w:val="00B16CAB"/>
    <w:rsid w:val="00B16ECF"/>
    <w:rsid w:val="00B16FC3"/>
    <w:rsid w:val="00B17F57"/>
    <w:rsid w:val="00B20262"/>
    <w:rsid w:val="00B203E2"/>
    <w:rsid w:val="00B20831"/>
    <w:rsid w:val="00B2111C"/>
    <w:rsid w:val="00B21280"/>
    <w:rsid w:val="00B21A33"/>
    <w:rsid w:val="00B21ACE"/>
    <w:rsid w:val="00B22620"/>
    <w:rsid w:val="00B22802"/>
    <w:rsid w:val="00B22A06"/>
    <w:rsid w:val="00B23E7D"/>
    <w:rsid w:val="00B24702"/>
    <w:rsid w:val="00B24D37"/>
    <w:rsid w:val="00B24D78"/>
    <w:rsid w:val="00B2587E"/>
    <w:rsid w:val="00B25F9B"/>
    <w:rsid w:val="00B2654E"/>
    <w:rsid w:val="00B26D7B"/>
    <w:rsid w:val="00B3005C"/>
    <w:rsid w:val="00B30A55"/>
    <w:rsid w:val="00B319D2"/>
    <w:rsid w:val="00B32309"/>
    <w:rsid w:val="00B32604"/>
    <w:rsid w:val="00B33DD5"/>
    <w:rsid w:val="00B33FDF"/>
    <w:rsid w:val="00B3478F"/>
    <w:rsid w:val="00B34954"/>
    <w:rsid w:val="00B35150"/>
    <w:rsid w:val="00B35FBE"/>
    <w:rsid w:val="00B36250"/>
    <w:rsid w:val="00B36896"/>
    <w:rsid w:val="00B372CA"/>
    <w:rsid w:val="00B3730A"/>
    <w:rsid w:val="00B377EC"/>
    <w:rsid w:val="00B37D3D"/>
    <w:rsid w:val="00B40356"/>
    <w:rsid w:val="00B406EF"/>
    <w:rsid w:val="00B40B40"/>
    <w:rsid w:val="00B4107A"/>
    <w:rsid w:val="00B41DCC"/>
    <w:rsid w:val="00B4292E"/>
    <w:rsid w:val="00B42F09"/>
    <w:rsid w:val="00B43C8A"/>
    <w:rsid w:val="00B45419"/>
    <w:rsid w:val="00B460D2"/>
    <w:rsid w:val="00B46D14"/>
    <w:rsid w:val="00B47DC0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F3"/>
    <w:rsid w:val="00B570C1"/>
    <w:rsid w:val="00B57A5B"/>
    <w:rsid w:val="00B57C3C"/>
    <w:rsid w:val="00B601DC"/>
    <w:rsid w:val="00B60417"/>
    <w:rsid w:val="00B60775"/>
    <w:rsid w:val="00B61483"/>
    <w:rsid w:val="00B62043"/>
    <w:rsid w:val="00B6281E"/>
    <w:rsid w:val="00B62F3F"/>
    <w:rsid w:val="00B639D7"/>
    <w:rsid w:val="00B63B43"/>
    <w:rsid w:val="00B63E0A"/>
    <w:rsid w:val="00B63FB0"/>
    <w:rsid w:val="00B6439D"/>
    <w:rsid w:val="00B6451C"/>
    <w:rsid w:val="00B647BC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50"/>
    <w:rsid w:val="00B750F7"/>
    <w:rsid w:val="00B75506"/>
    <w:rsid w:val="00B7591F"/>
    <w:rsid w:val="00B75D80"/>
    <w:rsid w:val="00B75DAA"/>
    <w:rsid w:val="00B75DAE"/>
    <w:rsid w:val="00B75F02"/>
    <w:rsid w:val="00B7610A"/>
    <w:rsid w:val="00B76149"/>
    <w:rsid w:val="00B76A8A"/>
    <w:rsid w:val="00B77A35"/>
    <w:rsid w:val="00B8031A"/>
    <w:rsid w:val="00B80320"/>
    <w:rsid w:val="00B816D4"/>
    <w:rsid w:val="00B823A9"/>
    <w:rsid w:val="00B82AF8"/>
    <w:rsid w:val="00B8339F"/>
    <w:rsid w:val="00B83A57"/>
    <w:rsid w:val="00B83E18"/>
    <w:rsid w:val="00B8415F"/>
    <w:rsid w:val="00B841D4"/>
    <w:rsid w:val="00B847DD"/>
    <w:rsid w:val="00B84B93"/>
    <w:rsid w:val="00B84D65"/>
    <w:rsid w:val="00B84DF7"/>
    <w:rsid w:val="00B85445"/>
    <w:rsid w:val="00B85F8B"/>
    <w:rsid w:val="00B90AF5"/>
    <w:rsid w:val="00B90C68"/>
    <w:rsid w:val="00B90CF2"/>
    <w:rsid w:val="00B90FD7"/>
    <w:rsid w:val="00B91190"/>
    <w:rsid w:val="00B91383"/>
    <w:rsid w:val="00B91565"/>
    <w:rsid w:val="00B917AB"/>
    <w:rsid w:val="00B93105"/>
    <w:rsid w:val="00B93109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713B"/>
    <w:rsid w:val="00B9750C"/>
    <w:rsid w:val="00B97AEE"/>
    <w:rsid w:val="00B97FE1"/>
    <w:rsid w:val="00BA00F1"/>
    <w:rsid w:val="00BA0878"/>
    <w:rsid w:val="00BA1773"/>
    <w:rsid w:val="00BA18C3"/>
    <w:rsid w:val="00BA2774"/>
    <w:rsid w:val="00BA3531"/>
    <w:rsid w:val="00BA3AB2"/>
    <w:rsid w:val="00BA43C5"/>
    <w:rsid w:val="00BA4513"/>
    <w:rsid w:val="00BA4A8A"/>
    <w:rsid w:val="00BA511B"/>
    <w:rsid w:val="00BA5235"/>
    <w:rsid w:val="00BA68AC"/>
    <w:rsid w:val="00BA6D5D"/>
    <w:rsid w:val="00BA6FCF"/>
    <w:rsid w:val="00BA7A3E"/>
    <w:rsid w:val="00BB10EF"/>
    <w:rsid w:val="00BB1BC1"/>
    <w:rsid w:val="00BB2F3A"/>
    <w:rsid w:val="00BB324E"/>
    <w:rsid w:val="00BB37D4"/>
    <w:rsid w:val="00BB394B"/>
    <w:rsid w:val="00BB3994"/>
    <w:rsid w:val="00BB407F"/>
    <w:rsid w:val="00BB419F"/>
    <w:rsid w:val="00BB4D49"/>
    <w:rsid w:val="00BB509A"/>
    <w:rsid w:val="00BB638D"/>
    <w:rsid w:val="00BB64A7"/>
    <w:rsid w:val="00BB6B7B"/>
    <w:rsid w:val="00BB726D"/>
    <w:rsid w:val="00BB7776"/>
    <w:rsid w:val="00BC054E"/>
    <w:rsid w:val="00BC0ED2"/>
    <w:rsid w:val="00BC1A40"/>
    <w:rsid w:val="00BC1E27"/>
    <w:rsid w:val="00BC1EF4"/>
    <w:rsid w:val="00BC2D19"/>
    <w:rsid w:val="00BC3461"/>
    <w:rsid w:val="00BC398F"/>
    <w:rsid w:val="00BC426B"/>
    <w:rsid w:val="00BC44B8"/>
    <w:rsid w:val="00BC540D"/>
    <w:rsid w:val="00BC5742"/>
    <w:rsid w:val="00BC5930"/>
    <w:rsid w:val="00BC6123"/>
    <w:rsid w:val="00BC6261"/>
    <w:rsid w:val="00BC6A6F"/>
    <w:rsid w:val="00BC6C55"/>
    <w:rsid w:val="00BC6E32"/>
    <w:rsid w:val="00BC7524"/>
    <w:rsid w:val="00BC7745"/>
    <w:rsid w:val="00BC774E"/>
    <w:rsid w:val="00BD0734"/>
    <w:rsid w:val="00BD0E48"/>
    <w:rsid w:val="00BD0FAF"/>
    <w:rsid w:val="00BD1051"/>
    <w:rsid w:val="00BD1CC6"/>
    <w:rsid w:val="00BD225D"/>
    <w:rsid w:val="00BD2E0D"/>
    <w:rsid w:val="00BD37B4"/>
    <w:rsid w:val="00BD3972"/>
    <w:rsid w:val="00BD422A"/>
    <w:rsid w:val="00BD4466"/>
    <w:rsid w:val="00BD5575"/>
    <w:rsid w:val="00BD5C8C"/>
    <w:rsid w:val="00BD5DF2"/>
    <w:rsid w:val="00BD5F99"/>
    <w:rsid w:val="00BD62EC"/>
    <w:rsid w:val="00BD686A"/>
    <w:rsid w:val="00BD6FDA"/>
    <w:rsid w:val="00BD72AB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45D"/>
    <w:rsid w:val="00BE3928"/>
    <w:rsid w:val="00BE3CD8"/>
    <w:rsid w:val="00BE4013"/>
    <w:rsid w:val="00BE4915"/>
    <w:rsid w:val="00BE49D5"/>
    <w:rsid w:val="00BE4C06"/>
    <w:rsid w:val="00BE53AA"/>
    <w:rsid w:val="00BE6475"/>
    <w:rsid w:val="00BE6811"/>
    <w:rsid w:val="00BE6940"/>
    <w:rsid w:val="00BE722A"/>
    <w:rsid w:val="00BE72F2"/>
    <w:rsid w:val="00BE7551"/>
    <w:rsid w:val="00BE7923"/>
    <w:rsid w:val="00BE7DD2"/>
    <w:rsid w:val="00BF0DC1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520"/>
    <w:rsid w:val="00BF5956"/>
    <w:rsid w:val="00BF5D88"/>
    <w:rsid w:val="00BF622A"/>
    <w:rsid w:val="00BF66C6"/>
    <w:rsid w:val="00BF701A"/>
    <w:rsid w:val="00BF730D"/>
    <w:rsid w:val="00C00029"/>
    <w:rsid w:val="00C004C8"/>
    <w:rsid w:val="00C00FFF"/>
    <w:rsid w:val="00C01603"/>
    <w:rsid w:val="00C01E91"/>
    <w:rsid w:val="00C02432"/>
    <w:rsid w:val="00C02919"/>
    <w:rsid w:val="00C02B97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6CC"/>
    <w:rsid w:val="00C0671B"/>
    <w:rsid w:val="00C072A8"/>
    <w:rsid w:val="00C10034"/>
    <w:rsid w:val="00C11188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69CC"/>
    <w:rsid w:val="00C17AA7"/>
    <w:rsid w:val="00C17D87"/>
    <w:rsid w:val="00C202B8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1DE"/>
    <w:rsid w:val="00C23259"/>
    <w:rsid w:val="00C2340D"/>
    <w:rsid w:val="00C236B6"/>
    <w:rsid w:val="00C23837"/>
    <w:rsid w:val="00C251A4"/>
    <w:rsid w:val="00C2570E"/>
    <w:rsid w:val="00C26144"/>
    <w:rsid w:val="00C261E1"/>
    <w:rsid w:val="00C263CC"/>
    <w:rsid w:val="00C264B1"/>
    <w:rsid w:val="00C273FA"/>
    <w:rsid w:val="00C27BEC"/>
    <w:rsid w:val="00C27C39"/>
    <w:rsid w:val="00C30CD0"/>
    <w:rsid w:val="00C3142E"/>
    <w:rsid w:val="00C3281F"/>
    <w:rsid w:val="00C32D2F"/>
    <w:rsid w:val="00C331C5"/>
    <w:rsid w:val="00C3338F"/>
    <w:rsid w:val="00C33E82"/>
    <w:rsid w:val="00C34137"/>
    <w:rsid w:val="00C348ED"/>
    <w:rsid w:val="00C35191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1D9"/>
    <w:rsid w:val="00C4450A"/>
    <w:rsid w:val="00C44CDD"/>
    <w:rsid w:val="00C453AD"/>
    <w:rsid w:val="00C45561"/>
    <w:rsid w:val="00C45BB8"/>
    <w:rsid w:val="00C46D81"/>
    <w:rsid w:val="00C47086"/>
    <w:rsid w:val="00C47103"/>
    <w:rsid w:val="00C4712E"/>
    <w:rsid w:val="00C47FFB"/>
    <w:rsid w:val="00C501D7"/>
    <w:rsid w:val="00C5038D"/>
    <w:rsid w:val="00C505FA"/>
    <w:rsid w:val="00C507A2"/>
    <w:rsid w:val="00C50884"/>
    <w:rsid w:val="00C50CEF"/>
    <w:rsid w:val="00C50E23"/>
    <w:rsid w:val="00C512BB"/>
    <w:rsid w:val="00C52609"/>
    <w:rsid w:val="00C52924"/>
    <w:rsid w:val="00C52A93"/>
    <w:rsid w:val="00C52B72"/>
    <w:rsid w:val="00C52D90"/>
    <w:rsid w:val="00C539B5"/>
    <w:rsid w:val="00C54377"/>
    <w:rsid w:val="00C549EE"/>
    <w:rsid w:val="00C54D28"/>
    <w:rsid w:val="00C54E2C"/>
    <w:rsid w:val="00C551A3"/>
    <w:rsid w:val="00C55933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134E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AE5"/>
    <w:rsid w:val="00C6421D"/>
    <w:rsid w:val="00C64EA6"/>
    <w:rsid w:val="00C650B8"/>
    <w:rsid w:val="00C6537A"/>
    <w:rsid w:val="00C657FD"/>
    <w:rsid w:val="00C66239"/>
    <w:rsid w:val="00C66355"/>
    <w:rsid w:val="00C6669D"/>
    <w:rsid w:val="00C66780"/>
    <w:rsid w:val="00C675CE"/>
    <w:rsid w:val="00C7143F"/>
    <w:rsid w:val="00C71CA4"/>
    <w:rsid w:val="00C71ED1"/>
    <w:rsid w:val="00C72232"/>
    <w:rsid w:val="00C7264D"/>
    <w:rsid w:val="00C72AFC"/>
    <w:rsid w:val="00C72BF2"/>
    <w:rsid w:val="00C73726"/>
    <w:rsid w:val="00C738A6"/>
    <w:rsid w:val="00C73967"/>
    <w:rsid w:val="00C73E7C"/>
    <w:rsid w:val="00C73F87"/>
    <w:rsid w:val="00C7438F"/>
    <w:rsid w:val="00C74471"/>
    <w:rsid w:val="00C75AB6"/>
    <w:rsid w:val="00C76C49"/>
    <w:rsid w:val="00C77140"/>
    <w:rsid w:val="00C77513"/>
    <w:rsid w:val="00C77546"/>
    <w:rsid w:val="00C7797E"/>
    <w:rsid w:val="00C77B06"/>
    <w:rsid w:val="00C77BA8"/>
    <w:rsid w:val="00C8045E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4A9"/>
    <w:rsid w:val="00C85698"/>
    <w:rsid w:val="00C858EE"/>
    <w:rsid w:val="00C85F48"/>
    <w:rsid w:val="00C866D0"/>
    <w:rsid w:val="00C86975"/>
    <w:rsid w:val="00C869AE"/>
    <w:rsid w:val="00C86B70"/>
    <w:rsid w:val="00C86DF8"/>
    <w:rsid w:val="00C86F1A"/>
    <w:rsid w:val="00C907ED"/>
    <w:rsid w:val="00C908CA"/>
    <w:rsid w:val="00C912F0"/>
    <w:rsid w:val="00C91450"/>
    <w:rsid w:val="00C91B96"/>
    <w:rsid w:val="00C91DB1"/>
    <w:rsid w:val="00C92430"/>
    <w:rsid w:val="00C92761"/>
    <w:rsid w:val="00C94C6B"/>
    <w:rsid w:val="00C950F5"/>
    <w:rsid w:val="00C95AC9"/>
    <w:rsid w:val="00C9602D"/>
    <w:rsid w:val="00C96699"/>
    <w:rsid w:val="00C97055"/>
    <w:rsid w:val="00C97377"/>
    <w:rsid w:val="00CA00B0"/>
    <w:rsid w:val="00CA08EC"/>
    <w:rsid w:val="00CA1125"/>
    <w:rsid w:val="00CA14BA"/>
    <w:rsid w:val="00CA200A"/>
    <w:rsid w:val="00CA264B"/>
    <w:rsid w:val="00CA2958"/>
    <w:rsid w:val="00CA3712"/>
    <w:rsid w:val="00CA37E0"/>
    <w:rsid w:val="00CA3FC3"/>
    <w:rsid w:val="00CA42A7"/>
    <w:rsid w:val="00CA5244"/>
    <w:rsid w:val="00CA5932"/>
    <w:rsid w:val="00CA5C87"/>
    <w:rsid w:val="00CA5F5C"/>
    <w:rsid w:val="00CA6119"/>
    <w:rsid w:val="00CA651D"/>
    <w:rsid w:val="00CA6D3F"/>
    <w:rsid w:val="00CA6ED6"/>
    <w:rsid w:val="00CA768D"/>
    <w:rsid w:val="00CA77AF"/>
    <w:rsid w:val="00CA7ED7"/>
    <w:rsid w:val="00CA7F01"/>
    <w:rsid w:val="00CB0009"/>
    <w:rsid w:val="00CB0AEE"/>
    <w:rsid w:val="00CB1174"/>
    <w:rsid w:val="00CB1576"/>
    <w:rsid w:val="00CB2731"/>
    <w:rsid w:val="00CB2A76"/>
    <w:rsid w:val="00CB2C6C"/>
    <w:rsid w:val="00CB2D06"/>
    <w:rsid w:val="00CB2DD0"/>
    <w:rsid w:val="00CB2E9B"/>
    <w:rsid w:val="00CB31DF"/>
    <w:rsid w:val="00CB32FB"/>
    <w:rsid w:val="00CB3321"/>
    <w:rsid w:val="00CB3749"/>
    <w:rsid w:val="00CB4BB1"/>
    <w:rsid w:val="00CB51B9"/>
    <w:rsid w:val="00CB5236"/>
    <w:rsid w:val="00CB6219"/>
    <w:rsid w:val="00CB6259"/>
    <w:rsid w:val="00CB641E"/>
    <w:rsid w:val="00CB65B7"/>
    <w:rsid w:val="00CB6638"/>
    <w:rsid w:val="00CB6A3A"/>
    <w:rsid w:val="00CB6F4D"/>
    <w:rsid w:val="00CB73AD"/>
    <w:rsid w:val="00CB785E"/>
    <w:rsid w:val="00CB7936"/>
    <w:rsid w:val="00CB7FD6"/>
    <w:rsid w:val="00CC033E"/>
    <w:rsid w:val="00CC09D0"/>
    <w:rsid w:val="00CC12FA"/>
    <w:rsid w:val="00CC1CE6"/>
    <w:rsid w:val="00CC24CA"/>
    <w:rsid w:val="00CC285D"/>
    <w:rsid w:val="00CC2931"/>
    <w:rsid w:val="00CC2B73"/>
    <w:rsid w:val="00CC34CC"/>
    <w:rsid w:val="00CC41C5"/>
    <w:rsid w:val="00CC48CB"/>
    <w:rsid w:val="00CC48FF"/>
    <w:rsid w:val="00CC6101"/>
    <w:rsid w:val="00CC65EA"/>
    <w:rsid w:val="00CC6E43"/>
    <w:rsid w:val="00CC7334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E1560"/>
    <w:rsid w:val="00CE1724"/>
    <w:rsid w:val="00CE1925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7912"/>
    <w:rsid w:val="00CE79F9"/>
    <w:rsid w:val="00CF01B4"/>
    <w:rsid w:val="00CF051C"/>
    <w:rsid w:val="00CF0979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3F8"/>
    <w:rsid w:val="00CF658D"/>
    <w:rsid w:val="00CF6928"/>
    <w:rsid w:val="00CF7410"/>
    <w:rsid w:val="00CF7E54"/>
    <w:rsid w:val="00CF7EC1"/>
    <w:rsid w:val="00D000BE"/>
    <w:rsid w:val="00D005DF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457"/>
    <w:rsid w:val="00D10CB2"/>
    <w:rsid w:val="00D10DCF"/>
    <w:rsid w:val="00D10E20"/>
    <w:rsid w:val="00D11217"/>
    <w:rsid w:val="00D11E49"/>
    <w:rsid w:val="00D121A2"/>
    <w:rsid w:val="00D12EF1"/>
    <w:rsid w:val="00D134EB"/>
    <w:rsid w:val="00D13BA9"/>
    <w:rsid w:val="00D14448"/>
    <w:rsid w:val="00D144EA"/>
    <w:rsid w:val="00D1493D"/>
    <w:rsid w:val="00D14DF4"/>
    <w:rsid w:val="00D159DF"/>
    <w:rsid w:val="00D15E80"/>
    <w:rsid w:val="00D15ECE"/>
    <w:rsid w:val="00D16B92"/>
    <w:rsid w:val="00D174B3"/>
    <w:rsid w:val="00D17694"/>
    <w:rsid w:val="00D17AA0"/>
    <w:rsid w:val="00D20548"/>
    <w:rsid w:val="00D20880"/>
    <w:rsid w:val="00D2091B"/>
    <w:rsid w:val="00D214B9"/>
    <w:rsid w:val="00D214ED"/>
    <w:rsid w:val="00D224CC"/>
    <w:rsid w:val="00D22C8A"/>
    <w:rsid w:val="00D23B34"/>
    <w:rsid w:val="00D23C07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B46"/>
    <w:rsid w:val="00D30DBC"/>
    <w:rsid w:val="00D313DE"/>
    <w:rsid w:val="00D313FB"/>
    <w:rsid w:val="00D31A5E"/>
    <w:rsid w:val="00D31BB9"/>
    <w:rsid w:val="00D32D28"/>
    <w:rsid w:val="00D3357D"/>
    <w:rsid w:val="00D347FE"/>
    <w:rsid w:val="00D34D5D"/>
    <w:rsid w:val="00D34E11"/>
    <w:rsid w:val="00D356EE"/>
    <w:rsid w:val="00D35E1F"/>
    <w:rsid w:val="00D363FC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8C8"/>
    <w:rsid w:val="00D41D1C"/>
    <w:rsid w:val="00D42217"/>
    <w:rsid w:val="00D423C3"/>
    <w:rsid w:val="00D428EB"/>
    <w:rsid w:val="00D42901"/>
    <w:rsid w:val="00D435FF"/>
    <w:rsid w:val="00D44401"/>
    <w:rsid w:val="00D44AC7"/>
    <w:rsid w:val="00D44C6A"/>
    <w:rsid w:val="00D45050"/>
    <w:rsid w:val="00D45447"/>
    <w:rsid w:val="00D454B9"/>
    <w:rsid w:val="00D4559B"/>
    <w:rsid w:val="00D45802"/>
    <w:rsid w:val="00D45E47"/>
    <w:rsid w:val="00D45FB0"/>
    <w:rsid w:val="00D46186"/>
    <w:rsid w:val="00D463BA"/>
    <w:rsid w:val="00D467BC"/>
    <w:rsid w:val="00D46EDD"/>
    <w:rsid w:val="00D47823"/>
    <w:rsid w:val="00D4787D"/>
    <w:rsid w:val="00D47942"/>
    <w:rsid w:val="00D5030F"/>
    <w:rsid w:val="00D50A2B"/>
    <w:rsid w:val="00D51103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71E"/>
    <w:rsid w:val="00D55F18"/>
    <w:rsid w:val="00D56582"/>
    <w:rsid w:val="00D621D9"/>
    <w:rsid w:val="00D62289"/>
    <w:rsid w:val="00D6318C"/>
    <w:rsid w:val="00D639BC"/>
    <w:rsid w:val="00D639CE"/>
    <w:rsid w:val="00D64012"/>
    <w:rsid w:val="00D6416B"/>
    <w:rsid w:val="00D6424E"/>
    <w:rsid w:val="00D647FE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892"/>
    <w:rsid w:val="00D74256"/>
    <w:rsid w:val="00D74EB9"/>
    <w:rsid w:val="00D752AB"/>
    <w:rsid w:val="00D75E7B"/>
    <w:rsid w:val="00D76079"/>
    <w:rsid w:val="00D765D0"/>
    <w:rsid w:val="00D768F1"/>
    <w:rsid w:val="00D770E9"/>
    <w:rsid w:val="00D8023B"/>
    <w:rsid w:val="00D8167A"/>
    <w:rsid w:val="00D81928"/>
    <w:rsid w:val="00D81C6B"/>
    <w:rsid w:val="00D828F8"/>
    <w:rsid w:val="00D82B88"/>
    <w:rsid w:val="00D8364F"/>
    <w:rsid w:val="00D836F7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74"/>
    <w:rsid w:val="00D86701"/>
    <w:rsid w:val="00D86E91"/>
    <w:rsid w:val="00D87556"/>
    <w:rsid w:val="00D8760D"/>
    <w:rsid w:val="00D87DA6"/>
    <w:rsid w:val="00D87FE8"/>
    <w:rsid w:val="00D903B7"/>
    <w:rsid w:val="00D91792"/>
    <w:rsid w:val="00D9192F"/>
    <w:rsid w:val="00D91B3A"/>
    <w:rsid w:val="00D91C82"/>
    <w:rsid w:val="00D923B4"/>
    <w:rsid w:val="00D92CB3"/>
    <w:rsid w:val="00D93877"/>
    <w:rsid w:val="00D93F96"/>
    <w:rsid w:val="00D9538D"/>
    <w:rsid w:val="00D9544A"/>
    <w:rsid w:val="00D95655"/>
    <w:rsid w:val="00D95695"/>
    <w:rsid w:val="00D95FC4"/>
    <w:rsid w:val="00D968EF"/>
    <w:rsid w:val="00D96ADC"/>
    <w:rsid w:val="00D972EA"/>
    <w:rsid w:val="00D97373"/>
    <w:rsid w:val="00D979EE"/>
    <w:rsid w:val="00DA01E8"/>
    <w:rsid w:val="00DA031F"/>
    <w:rsid w:val="00DA0AC5"/>
    <w:rsid w:val="00DA0C73"/>
    <w:rsid w:val="00DA0F5A"/>
    <w:rsid w:val="00DA16A1"/>
    <w:rsid w:val="00DA18AE"/>
    <w:rsid w:val="00DA1D9F"/>
    <w:rsid w:val="00DA1DE3"/>
    <w:rsid w:val="00DA2423"/>
    <w:rsid w:val="00DA3100"/>
    <w:rsid w:val="00DA3D09"/>
    <w:rsid w:val="00DA4306"/>
    <w:rsid w:val="00DA48F7"/>
    <w:rsid w:val="00DA5023"/>
    <w:rsid w:val="00DA56A3"/>
    <w:rsid w:val="00DA74C6"/>
    <w:rsid w:val="00DA7A38"/>
    <w:rsid w:val="00DA7B4E"/>
    <w:rsid w:val="00DA7D1D"/>
    <w:rsid w:val="00DB0FD2"/>
    <w:rsid w:val="00DB1339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8EC"/>
    <w:rsid w:val="00DB7D81"/>
    <w:rsid w:val="00DC0953"/>
    <w:rsid w:val="00DC17BE"/>
    <w:rsid w:val="00DC18BA"/>
    <w:rsid w:val="00DC1A61"/>
    <w:rsid w:val="00DC2882"/>
    <w:rsid w:val="00DC2B56"/>
    <w:rsid w:val="00DC2D8D"/>
    <w:rsid w:val="00DC3934"/>
    <w:rsid w:val="00DC41F1"/>
    <w:rsid w:val="00DC4C82"/>
    <w:rsid w:val="00DC4F3E"/>
    <w:rsid w:val="00DC4F8D"/>
    <w:rsid w:val="00DC4FBC"/>
    <w:rsid w:val="00DC567D"/>
    <w:rsid w:val="00DC5A37"/>
    <w:rsid w:val="00DC61E9"/>
    <w:rsid w:val="00DC6820"/>
    <w:rsid w:val="00DC76AB"/>
    <w:rsid w:val="00DC79B8"/>
    <w:rsid w:val="00DC7D65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E37"/>
    <w:rsid w:val="00DD2F13"/>
    <w:rsid w:val="00DD3519"/>
    <w:rsid w:val="00DD3999"/>
    <w:rsid w:val="00DD3DEB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6FB"/>
    <w:rsid w:val="00DE1807"/>
    <w:rsid w:val="00DE188A"/>
    <w:rsid w:val="00DE1956"/>
    <w:rsid w:val="00DE1D92"/>
    <w:rsid w:val="00DE3003"/>
    <w:rsid w:val="00DE31D3"/>
    <w:rsid w:val="00DE3A7B"/>
    <w:rsid w:val="00DE3BEA"/>
    <w:rsid w:val="00DE4665"/>
    <w:rsid w:val="00DE4755"/>
    <w:rsid w:val="00DE4F51"/>
    <w:rsid w:val="00DE61F9"/>
    <w:rsid w:val="00DE622A"/>
    <w:rsid w:val="00DE63B8"/>
    <w:rsid w:val="00DE6A76"/>
    <w:rsid w:val="00DE7173"/>
    <w:rsid w:val="00DE71D1"/>
    <w:rsid w:val="00DE7BA2"/>
    <w:rsid w:val="00DE7EAA"/>
    <w:rsid w:val="00DF021F"/>
    <w:rsid w:val="00DF05E6"/>
    <w:rsid w:val="00DF09B0"/>
    <w:rsid w:val="00DF0BCE"/>
    <w:rsid w:val="00DF10CF"/>
    <w:rsid w:val="00DF1476"/>
    <w:rsid w:val="00DF1998"/>
    <w:rsid w:val="00DF213C"/>
    <w:rsid w:val="00DF2464"/>
    <w:rsid w:val="00DF323F"/>
    <w:rsid w:val="00DF36F4"/>
    <w:rsid w:val="00DF44F0"/>
    <w:rsid w:val="00DF5419"/>
    <w:rsid w:val="00DF6739"/>
    <w:rsid w:val="00DF69BD"/>
    <w:rsid w:val="00DF6E4E"/>
    <w:rsid w:val="00DF7315"/>
    <w:rsid w:val="00DF7351"/>
    <w:rsid w:val="00DF73A4"/>
    <w:rsid w:val="00DF7B00"/>
    <w:rsid w:val="00E00371"/>
    <w:rsid w:val="00E0135E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07DD8"/>
    <w:rsid w:val="00E10CEE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BB3"/>
    <w:rsid w:val="00E14E76"/>
    <w:rsid w:val="00E157D6"/>
    <w:rsid w:val="00E15B2C"/>
    <w:rsid w:val="00E15D20"/>
    <w:rsid w:val="00E16275"/>
    <w:rsid w:val="00E16922"/>
    <w:rsid w:val="00E16DF9"/>
    <w:rsid w:val="00E170F7"/>
    <w:rsid w:val="00E203FF"/>
    <w:rsid w:val="00E20762"/>
    <w:rsid w:val="00E20CE6"/>
    <w:rsid w:val="00E21C62"/>
    <w:rsid w:val="00E225CF"/>
    <w:rsid w:val="00E23162"/>
    <w:rsid w:val="00E236BF"/>
    <w:rsid w:val="00E23913"/>
    <w:rsid w:val="00E23C0F"/>
    <w:rsid w:val="00E23FB3"/>
    <w:rsid w:val="00E24111"/>
    <w:rsid w:val="00E24256"/>
    <w:rsid w:val="00E25294"/>
    <w:rsid w:val="00E255B1"/>
    <w:rsid w:val="00E25873"/>
    <w:rsid w:val="00E2633B"/>
    <w:rsid w:val="00E26B94"/>
    <w:rsid w:val="00E26D84"/>
    <w:rsid w:val="00E27634"/>
    <w:rsid w:val="00E27A54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78AF"/>
    <w:rsid w:val="00E40294"/>
    <w:rsid w:val="00E41605"/>
    <w:rsid w:val="00E416A6"/>
    <w:rsid w:val="00E419C0"/>
    <w:rsid w:val="00E42D1D"/>
    <w:rsid w:val="00E445FC"/>
    <w:rsid w:val="00E44DC6"/>
    <w:rsid w:val="00E45903"/>
    <w:rsid w:val="00E46240"/>
    <w:rsid w:val="00E463CE"/>
    <w:rsid w:val="00E4640E"/>
    <w:rsid w:val="00E4661E"/>
    <w:rsid w:val="00E46B54"/>
    <w:rsid w:val="00E476BB"/>
    <w:rsid w:val="00E478B3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BC2"/>
    <w:rsid w:val="00E54D48"/>
    <w:rsid w:val="00E54DEF"/>
    <w:rsid w:val="00E5551E"/>
    <w:rsid w:val="00E5560E"/>
    <w:rsid w:val="00E5572C"/>
    <w:rsid w:val="00E55E74"/>
    <w:rsid w:val="00E56465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2BA0"/>
    <w:rsid w:val="00E631C2"/>
    <w:rsid w:val="00E6371A"/>
    <w:rsid w:val="00E64A85"/>
    <w:rsid w:val="00E64D2D"/>
    <w:rsid w:val="00E64EBF"/>
    <w:rsid w:val="00E659F5"/>
    <w:rsid w:val="00E65D57"/>
    <w:rsid w:val="00E662C6"/>
    <w:rsid w:val="00E6634D"/>
    <w:rsid w:val="00E66437"/>
    <w:rsid w:val="00E67162"/>
    <w:rsid w:val="00E676EE"/>
    <w:rsid w:val="00E67C9D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15FC"/>
    <w:rsid w:val="00E92929"/>
    <w:rsid w:val="00E92C52"/>
    <w:rsid w:val="00E92DD9"/>
    <w:rsid w:val="00E92EB3"/>
    <w:rsid w:val="00E92EBE"/>
    <w:rsid w:val="00E93241"/>
    <w:rsid w:val="00E9336E"/>
    <w:rsid w:val="00E93D8B"/>
    <w:rsid w:val="00E94025"/>
    <w:rsid w:val="00E947EB"/>
    <w:rsid w:val="00E95B4B"/>
    <w:rsid w:val="00E95CCA"/>
    <w:rsid w:val="00E962B5"/>
    <w:rsid w:val="00E97452"/>
    <w:rsid w:val="00E97657"/>
    <w:rsid w:val="00EA011D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642"/>
    <w:rsid w:val="00EA2722"/>
    <w:rsid w:val="00EA277B"/>
    <w:rsid w:val="00EA2A29"/>
    <w:rsid w:val="00EA31EE"/>
    <w:rsid w:val="00EA333A"/>
    <w:rsid w:val="00EA43C7"/>
    <w:rsid w:val="00EA43D3"/>
    <w:rsid w:val="00EA4973"/>
    <w:rsid w:val="00EA4E16"/>
    <w:rsid w:val="00EA5B43"/>
    <w:rsid w:val="00EA5C88"/>
    <w:rsid w:val="00EA683F"/>
    <w:rsid w:val="00EA6A32"/>
    <w:rsid w:val="00EA6D9D"/>
    <w:rsid w:val="00EA6FD1"/>
    <w:rsid w:val="00EA776B"/>
    <w:rsid w:val="00EB03FD"/>
    <w:rsid w:val="00EB1013"/>
    <w:rsid w:val="00EB13CA"/>
    <w:rsid w:val="00EB2A41"/>
    <w:rsid w:val="00EB3B30"/>
    <w:rsid w:val="00EB404A"/>
    <w:rsid w:val="00EB44A4"/>
    <w:rsid w:val="00EB4A89"/>
    <w:rsid w:val="00EB57C5"/>
    <w:rsid w:val="00EB63A5"/>
    <w:rsid w:val="00EB63BE"/>
    <w:rsid w:val="00EB67C2"/>
    <w:rsid w:val="00EB7A80"/>
    <w:rsid w:val="00EB7E6E"/>
    <w:rsid w:val="00EB7E70"/>
    <w:rsid w:val="00EC09E3"/>
    <w:rsid w:val="00EC0AAA"/>
    <w:rsid w:val="00EC0AB2"/>
    <w:rsid w:val="00EC0D51"/>
    <w:rsid w:val="00EC1FAE"/>
    <w:rsid w:val="00EC258F"/>
    <w:rsid w:val="00EC2CE0"/>
    <w:rsid w:val="00EC2CEA"/>
    <w:rsid w:val="00EC338F"/>
    <w:rsid w:val="00EC3A81"/>
    <w:rsid w:val="00EC442F"/>
    <w:rsid w:val="00EC4460"/>
    <w:rsid w:val="00EC470C"/>
    <w:rsid w:val="00EC4789"/>
    <w:rsid w:val="00EC48AE"/>
    <w:rsid w:val="00EC4A46"/>
    <w:rsid w:val="00EC54DF"/>
    <w:rsid w:val="00EC5716"/>
    <w:rsid w:val="00EC58EF"/>
    <w:rsid w:val="00EC6788"/>
    <w:rsid w:val="00EC6B84"/>
    <w:rsid w:val="00ED0CB9"/>
    <w:rsid w:val="00ED0CD5"/>
    <w:rsid w:val="00ED0E70"/>
    <w:rsid w:val="00ED0F15"/>
    <w:rsid w:val="00ED13F8"/>
    <w:rsid w:val="00ED2272"/>
    <w:rsid w:val="00ED3F48"/>
    <w:rsid w:val="00ED4568"/>
    <w:rsid w:val="00ED4E05"/>
    <w:rsid w:val="00ED5382"/>
    <w:rsid w:val="00ED55CC"/>
    <w:rsid w:val="00ED5D22"/>
    <w:rsid w:val="00ED6052"/>
    <w:rsid w:val="00ED6D4C"/>
    <w:rsid w:val="00ED7186"/>
    <w:rsid w:val="00ED7489"/>
    <w:rsid w:val="00ED762A"/>
    <w:rsid w:val="00ED7698"/>
    <w:rsid w:val="00ED7B5A"/>
    <w:rsid w:val="00ED7C38"/>
    <w:rsid w:val="00EE0687"/>
    <w:rsid w:val="00EE06B0"/>
    <w:rsid w:val="00EE16FA"/>
    <w:rsid w:val="00EE1E02"/>
    <w:rsid w:val="00EE2381"/>
    <w:rsid w:val="00EE24DE"/>
    <w:rsid w:val="00EE2963"/>
    <w:rsid w:val="00EE31B0"/>
    <w:rsid w:val="00EE328E"/>
    <w:rsid w:val="00EE3D5D"/>
    <w:rsid w:val="00EE3F7A"/>
    <w:rsid w:val="00EE4392"/>
    <w:rsid w:val="00EE43C3"/>
    <w:rsid w:val="00EE4965"/>
    <w:rsid w:val="00EE4D00"/>
    <w:rsid w:val="00EE55AF"/>
    <w:rsid w:val="00EE5678"/>
    <w:rsid w:val="00EE597C"/>
    <w:rsid w:val="00EE5A84"/>
    <w:rsid w:val="00EE5B3E"/>
    <w:rsid w:val="00EE5EF0"/>
    <w:rsid w:val="00EE60F6"/>
    <w:rsid w:val="00EE69E0"/>
    <w:rsid w:val="00EE6C5A"/>
    <w:rsid w:val="00EE6CF0"/>
    <w:rsid w:val="00EE74B8"/>
    <w:rsid w:val="00EE7CFB"/>
    <w:rsid w:val="00EF03A8"/>
    <w:rsid w:val="00EF10E4"/>
    <w:rsid w:val="00EF134C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5249"/>
    <w:rsid w:val="00EF57AE"/>
    <w:rsid w:val="00EF5BAD"/>
    <w:rsid w:val="00EF5D9B"/>
    <w:rsid w:val="00EF5E1C"/>
    <w:rsid w:val="00EF62CF"/>
    <w:rsid w:val="00EF78A0"/>
    <w:rsid w:val="00EF78D4"/>
    <w:rsid w:val="00EF7957"/>
    <w:rsid w:val="00F00FB3"/>
    <w:rsid w:val="00F0105E"/>
    <w:rsid w:val="00F01512"/>
    <w:rsid w:val="00F017AD"/>
    <w:rsid w:val="00F0264C"/>
    <w:rsid w:val="00F026BA"/>
    <w:rsid w:val="00F02931"/>
    <w:rsid w:val="00F02A44"/>
    <w:rsid w:val="00F0327F"/>
    <w:rsid w:val="00F034F0"/>
    <w:rsid w:val="00F03BD1"/>
    <w:rsid w:val="00F03ECD"/>
    <w:rsid w:val="00F0453D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20503"/>
    <w:rsid w:val="00F21075"/>
    <w:rsid w:val="00F21794"/>
    <w:rsid w:val="00F21824"/>
    <w:rsid w:val="00F21CB8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C96"/>
    <w:rsid w:val="00F3030A"/>
    <w:rsid w:val="00F30494"/>
    <w:rsid w:val="00F30F02"/>
    <w:rsid w:val="00F31375"/>
    <w:rsid w:val="00F31B73"/>
    <w:rsid w:val="00F32E34"/>
    <w:rsid w:val="00F3331A"/>
    <w:rsid w:val="00F33571"/>
    <w:rsid w:val="00F336C7"/>
    <w:rsid w:val="00F33F3A"/>
    <w:rsid w:val="00F34D5E"/>
    <w:rsid w:val="00F35051"/>
    <w:rsid w:val="00F352A6"/>
    <w:rsid w:val="00F359C4"/>
    <w:rsid w:val="00F35B71"/>
    <w:rsid w:val="00F35D84"/>
    <w:rsid w:val="00F368C5"/>
    <w:rsid w:val="00F368DE"/>
    <w:rsid w:val="00F36A2A"/>
    <w:rsid w:val="00F36AAD"/>
    <w:rsid w:val="00F36AD6"/>
    <w:rsid w:val="00F36C2B"/>
    <w:rsid w:val="00F37678"/>
    <w:rsid w:val="00F37934"/>
    <w:rsid w:val="00F37A37"/>
    <w:rsid w:val="00F37FA0"/>
    <w:rsid w:val="00F4006E"/>
    <w:rsid w:val="00F418F0"/>
    <w:rsid w:val="00F421A1"/>
    <w:rsid w:val="00F42217"/>
    <w:rsid w:val="00F426DE"/>
    <w:rsid w:val="00F42C5E"/>
    <w:rsid w:val="00F43629"/>
    <w:rsid w:val="00F44135"/>
    <w:rsid w:val="00F441AB"/>
    <w:rsid w:val="00F4430B"/>
    <w:rsid w:val="00F45EAC"/>
    <w:rsid w:val="00F45F3D"/>
    <w:rsid w:val="00F46486"/>
    <w:rsid w:val="00F464F6"/>
    <w:rsid w:val="00F4748D"/>
    <w:rsid w:val="00F474D6"/>
    <w:rsid w:val="00F4762E"/>
    <w:rsid w:val="00F50305"/>
    <w:rsid w:val="00F5039F"/>
    <w:rsid w:val="00F5077F"/>
    <w:rsid w:val="00F50895"/>
    <w:rsid w:val="00F50919"/>
    <w:rsid w:val="00F5119E"/>
    <w:rsid w:val="00F51979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8E"/>
    <w:rsid w:val="00F563CF"/>
    <w:rsid w:val="00F56E35"/>
    <w:rsid w:val="00F5701A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2218"/>
    <w:rsid w:val="00F62307"/>
    <w:rsid w:val="00F623F4"/>
    <w:rsid w:val="00F62AAA"/>
    <w:rsid w:val="00F62DCC"/>
    <w:rsid w:val="00F62E4C"/>
    <w:rsid w:val="00F6351F"/>
    <w:rsid w:val="00F63530"/>
    <w:rsid w:val="00F63EB6"/>
    <w:rsid w:val="00F64B23"/>
    <w:rsid w:val="00F6624C"/>
    <w:rsid w:val="00F66899"/>
    <w:rsid w:val="00F66950"/>
    <w:rsid w:val="00F6757A"/>
    <w:rsid w:val="00F676DB"/>
    <w:rsid w:val="00F67E06"/>
    <w:rsid w:val="00F67EEB"/>
    <w:rsid w:val="00F70929"/>
    <w:rsid w:val="00F71453"/>
    <w:rsid w:val="00F715B5"/>
    <w:rsid w:val="00F7198D"/>
    <w:rsid w:val="00F7338C"/>
    <w:rsid w:val="00F7394A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1185"/>
    <w:rsid w:val="00F82303"/>
    <w:rsid w:val="00F82965"/>
    <w:rsid w:val="00F829F5"/>
    <w:rsid w:val="00F82D7B"/>
    <w:rsid w:val="00F8343A"/>
    <w:rsid w:val="00F83D11"/>
    <w:rsid w:val="00F83F12"/>
    <w:rsid w:val="00F84D8B"/>
    <w:rsid w:val="00F84F66"/>
    <w:rsid w:val="00F852B5"/>
    <w:rsid w:val="00F86230"/>
    <w:rsid w:val="00F862BC"/>
    <w:rsid w:val="00F87162"/>
    <w:rsid w:val="00F87DC6"/>
    <w:rsid w:val="00F900B3"/>
    <w:rsid w:val="00F913E8"/>
    <w:rsid w:val="00F91457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FCF"/>
    <w:rsid w:val="00FA147B"/>
    <w:rsid w:val="00FA14EF"/>
    <w:rsid w:val="00FA1671"/>
    <w:rsid w:val="00FA20C3"/>
    <w:rsid w:val="00FA27F2"/>
    <w:rsid w:val="00FA330D"/>
    <w:rsid w:val="00FA36FC"/>
    <w:rsid w:val="00FA3B7A"/>
    <w:rsid w:val="00FA3BD7"/>
    <w:rsid w:val="00FA3ED1"/>
    <w:rsid w:val="00FA44C2"/>
    <w:rsid w:val="00FA4618"/>
    <w:rsid w:val="00FA7A64"/>
    <w:rsid w:val="00FB10EA"/>
    <w:rsid w:val="00FB1FF1"/>
    <w:rsid w:val="00FB26A3"/>
    <w:rsid w:val="00FB27FC"/>
    <w:rsid w:val="00FB2F50"/>
    <w:rsid w:val="00FB2F6E"/>
    <w:rsid w:val="00FB3FE4"/>
    <w:rsid w:val="00FB5667"/>
    <w:rsid w:val="00FB5B38"/>
    <w:rsid w:val="00FB60AF"/>
    <w:rsid w:val="00FB6447"/>
    <w:rsid w:val="00FB6F17"/>
    <w:rsid w:val="00FB722D"/>
    <w:rsid w:val="00FB785F"/>
    <w:rsid w:val="00FB7C95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95F"/>
    <w:rsid w:val="00FD2BCC"/>
    <w:rsid w:val="00FD3ACA"/>
    <w:rsid w:val="00FD4105"/>
    <w:rsid w:val="00FD574F"/>
    <w:rsid w:val="00FD654B"/>
    <w:rsid w:val="00FD70AD"/>
    <w:rsid w:val="00FD733B"/>
    <w:rsid w:val="00FD7541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BC9"/>
    <w:rsid w:val="00FE374C"/>
    <w:rsid w:val="00FE38CF"/>
    <w:rsid w:val="00FE39F0"/>
    <w:rsid w:val="00FE3BBA"/>
    <w:rsid w:val="00FE3C15"/>
    <w:rsid w:val="00FE3FEE"/>
    <w:rsid w:val="00FE4147"/>
    <w:rsid w:val="00FE4841"/>
    <w:rsid w:val="00FE485D"/>
    <w:rsid w:val="00FE48D0"/>
    <w:rsid w:val="00FE4C2B"/>
    <w:rsid w:val="00FE52FE"/>
    <w:rsid w:val="00FE55F8"/>
    <w:rsid w:val="00FE58D5"/>
    <w:rsid w:val="00FE59A0"/>
    <w:rsid w:val="00FE5A43"/>
    <w:rsid w:val="00FE5AAA"/>
    <w:rsid w:val="00FE5C76"/>
    <w:rsid w:val="00FE5F9B"/>
    <w:rsid w:val="00FE6241"/>
    <w:rsid w:val="00FE6841"/>
    <w:rsid w:val="00FE6F30"/>
    <w:rsid w:val="00FE77C0"/>
    <w:rsid w:val="00FE79EA"/>
    <w:rsid w:val="00FF0529"/>
    <w:rsid w:val="00FF14F0"/>
    <w:rsid w:val="00FF19A5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BE0F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A99894AA8214CB2D35E9D74E29C3F" ma:contentTypeVersion="0" ma:contentTypeDescription="Create a new document." ma:contentTypeScope="" ma:versionID="b5e1a7f4a1c42fd8c33f0bf1a9b9250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7304B1-3B41-491C-95AE-3C84181C0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1D128B-1AF4-4DA1-8565-AFDE82325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DCH_Enhancements_WorkPlan</vt:lpstr>
    </vt:vector>
  </TitlesOfParts>
  <Company>Qualcomm Inc.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DCH_Enhancements_WorkPlan</dc:title>
  <dc:subject>RAN1#46bis</dc:subject>
  <dc:creator>Qualcomm</dc:creator>
  <cp:lastModifiedBy>Qualcomm</cp:lastModifiedBy>
  <cp:revision>2</cp:revision>
  <dcterms:created xsi:type="dcterms:W3CDTF">2014-08-11T20:39:00Z</dcterms:created>
  <dcterms:modified xsi:type="dcterms:W3CDTF">2014-08-11T20:39:00Z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0x0101005F5A99894AA8214CB2D35E9D74E29C3F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</Properties>
</file>