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0A7BE3">
        <w:rPr>
          <w:b/>
          <w:i/>
          <w:noProof/>
          <w:sz w:val="28"/>
        </w:rPr>
        <w:t>145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A7B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5 and Band 30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CA_2-5-30</w:t>
              </w:r>
            </w:ins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9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0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1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2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D3B" w:rsidRDefault="006E5D3B">
      <w:r>
        <w:separator/>
      </w:r>
    </w:p>
  </w:endnote>
  <w:endnote w:type="continuationSeparator" w:id="0">
    <w:p w:rsidR="006E5D3B" w:rsidRDefault="006E5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D3B" w:rsidRDefault="006E5D3B">
      <w:r>
        <w:separator/>
      </w:r>
    </w:p>
  </w:footnote>
  <w:footnote w:type="continuationSeparator" w:id="0">
    <w:p w:rsidR="006E5D3B" w:rsidRDefault="006E5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5B36"/>
    <w:rsid w:val="00074ACF"/>
    <w:rsid w:val="000A6394"/>
    <w:rsid w:val="000A7BE3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456E8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E5D3B"/>
    <w:rsid w:val="006F57D6"/>
    <w:rsid w:val="0075159C"/>
    <w:rsid w:val="00792342"/>
    <w:rsid w:val="007B512A"/>
    <w:rsid w:val="007C2097"/>
    <w:rsid w:val="007D6A07"/>
    <w:rsid w:val="007F4949"/>
    <w:rsid w:val="00802888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49F6"/>
    <w:rsid w:val="00DE2F44"/>
    <w:rsid w:val="00DE34CF"/>
    <w:rsid w:val="00DE5E1E"/>
    <w:rsid w:val="00E46674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2014-08-04T15:21:00Z</dcterms:created>
  <dcterms:modified xsi:type="dcterms:W3CDTF">2014-08-07T18:04:00Z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