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17A99" w14:textId="4D4CF138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bookmarkStart w:id="3" w:name="_GoBack"/>
      <w:r w:rsidR="00435A57" w:rsidRPr="00435A57">
        <w:rPr>
          <w:rFonts w:eastAsia="SimSun" w:cs="Arial"/>
          <w:sz w:val="24"/>
          <w:szCs w:val="24"/>
          <w:lang w:eastAsia="zh-CN"/>
        </w:rPr>
        <w:t>R4-241</w:t>
      </w:r>
      <w:r w:rsidR="005C1B19">
        <w:rPr>
          <w:rFonts w:eastAsia="SimSun" w:cs="Arial"/>
          <w:sz w:val="24"/>
          <w:szCs w:val="24"/>
          <w:lang w:eastAsia="zh-CN"/>
        </w:rPr>
        <w:t>6588</w:t>
      </w:r>
      <w:bookmarkEnd w:id="3"/>
    </w:p>
    <w:p w14:paraId="12793632" w14:textId="77777777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5BE65FC9" w14:textId="77777777" w:rsidR="003B61A8" w:rsidRPr="00D543B8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0BB0D289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Title: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</w:r>
      <w:r w:rsidR="00F76651" w:rsidRPr="00F76651">
        <w:rPr>
          <w:rFonts w:ascii="Arial" w:eastAsiaTheme="minorEastAsia" w:hAnsi="Arial" w:cs="Arial"/>
          <w:b/>
          <w:sz w:val="22"/>
          <w:szCs w:val="22"/>
        </w:rPr>
        <w:t>Draft reply LS to ETSI MSG TFES on Tx spurious emissions: co-existence requirements limits for high frequency bands</w:t>
      </w:r>
    </w:p>
    <w:p w14:paraId="2434A23F" w14:textId="67BEE07A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D543B8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 xml:space="preserve">LS </w:t>
      </w:r>
      <w:r w:rsidR="00062990" w:rsidRPr="00062990">
        <w:rPr>
          <w:rFonts w:ascii="Arial" w:eastAsiaTheme="minorEastAsia" w:hAnsi="Arial" w:cs="Arial"/>
          <w:b/>
          <w:bCs/>
          <w:sz w:val="22"/>
          <w:szCs w:val="22"/>
        </w:rPr>
        <w:t>R4-2414917</w:t>
      </w:r>
      <w:r w:rsidR="00062990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 xml:space="preserve">on </w:t>
      </w:r>
      <w:r w:rsidR="00062990" w:rsidRPr="00062990">
        <w:rPr>
          <w:rFonts w:ascii="Arial" w:eastAsiaTheme="minorEastAsia" w:hAnsi="Arial" w:cs="Arial"/>
          <w:b/>
          <w:bCs/>
          <w:sz w:val="22"/>
          <w:szCs w:val="22"/>
        </w:rPr>
        <w:t>Transmitter spurious emissions: co-existence requirements limits for high frequency bands</w:t>
      </w:r>
    </w:p>
    <w:p w14:paraId="1241155E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D543B8">
        <w:rPr>
          <w:rFonts w:ascii="Arial" w:eastAsiaTheme="minorEastAsia" w:hAnsi="Arial" w:cs="Arial"/>
          <w:b/>
          <w:sz w:val="22"/>
          <w:szCs w:val="22"/>
        </w:rPr>
        <w:t>Release: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>Rel-19</w:t>
      </w:r>
    </w:p>
    <w:bookmarkEnd w:id="6"/>
    <w:bookmarkEnd w:id="7"/>
    <w:bookmarkEnd w:id="8"/>
    <w:p w14:paraId="65DD7FC1" w14:textId="0F23A1D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Work Item: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7D7AE95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</w:p>
    <w:p w14:paraId="6F5609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Source: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>TSG RAN WG4</w:t>
      </w:r>
    </w:p>
    <w:p w14:paraId="52BDA9FB" w14:textId="3656921A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062990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0A78CE9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D543B8">
        <w:rPr>
          <w:rFonts w:ascii="Arial" w:eastAsiaTheme="minorEastAsia" w:hAnsi="Arial" w:cs="Arial"/>
          <w:b/>
          <w:sz w:val="22"/>
          <w:szCs w:val="22"/>
        </w:rPr>
        <w:t>Cc: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933E3D">
        <w:rPr>
          <w:rFonts w:ascii="Arial" w:eastAsiaTheme="minorEastAsia" w:hAnsi="Arial" w:cs="Arial"/>
          <w:b/>
          <w:bCs/>
          <w:sz w:val="22"/>
          <w:szCs w:val="22"/>
        </w:rPr>
        <w:t>3GPP TSG RAN</w:t>
      </w:r>
    </w:p>
    <w:bookmarkEnd w:id="9"/>
    <w:bookmarkEnd w:id="10"/>
    <w:p w14:paraId="0D54288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D543B8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D543B8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D543B8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C46F36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D543B8">
        <w:rPr>
          <w:rFonts w:ascii="Arial" w:eastAsiaTheme="minorEastAsia" w:hAnsi="Arial" w:cs="Arial"/>
          <w:b/>
        </w:rPr>
        <w:t>Attachments:</w:t>
      </w:r>
      <w:r w:rsidRPr="00D543B8">
        <w:rPr>
          <w:rFonts w:ascii="Arial" w:eastAsiaTheme="minorEastAsia" w:hAnsi="Arial" w:cs="Arial"/>
          <w:bCs/>
        </w:rPr>
        <w:tab/>
        <w:t>-</w:t>
      </w:r>
    </w:p>
    <w:p w14:paraId="687C927D" w14:textId="77777777" w:rsidR="00E155A0" w:rsidRPr="00D543B8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6C67C377" w14:textId="77777777" w:rsidR="00D05ED8" w:rsidRPr="00D543B8" w:rsidRDefault="00D05ED8" w:rsidP="00E155A0">
      <w:pPr>
        <w:rPr>
          <w:rFonts w:ascii="Arial" w:eastAsiaTheme="minorEastAsia" w:hAnsi="Arial" w:cs="Arial"/>
        </w:rPr>
      </w:pPr>
    </w:p>
    <w:p w14:paraId="0E0CB714" w14:textId="77777777" w:rsidR="00E155A0" w:rsidRPr="000C7EB5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0C7EB5">
        <w:rPr>
          <w:rFonts w:ascii="Arial" w:eastAsiaTheme="minorEastAsia" w:hAnsi="Arial"/>
          <w:sz w:val="36"/>
        </w:rPr>
        <w:t>1</w:t>
      </w:r>
      <w:r w:rsidRPr="000C7EB5">
        <w:rPr>
          <w:rFonts w:ascii="Arial" w:eastAsiaTheme="minorEastAsia" w:hAnsi="Arial"/>
          <w:sz w:val="36"/>
        </w:rPr>
        <w:tab/>
        <w:t>Overall description</w:t>
      </w:r>
    </w:p>
    <w:p w14:paraId="2E00AC33" w14:textId="07758849" w:rsidR="009C7131" w:rsidRDefault="009C7131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3GPP </w:t>
      </w:r>
      <w:r w:rsidR="00E155A0" w:rsidRPr="00E82E6E">
        <w:rPr>
          <w:rFonts w:eastAsiaTheme="minorEastAsia"/>
          <w:lang w:val="en-US"/>
        </w:rPr>
        <w:t xml:space="preserve">RAN WG4 </w:t>
      </w:r>
      <w:r>
        <w:rPr>
          <w:rFonts w:eastAsiaTheme="minorEastAsia"/>
          <w:lang w:val="en-US"/>
        </w:rPr>
        <w:t xml:space="preserve">has </w:t>
      </w:r>
      <w:r w:rsidR="00E155A0" w:rsidRPr="00E82E6E">
        <w:rPr>
          <w:rFonts w:eastAsiaTheme="minorEastAsia"/>
          <w:lang w:val="en-US"/>
        </w:rPr>
        <w:t xml:space="preserve">received the incoming LS from </w:t>
      </w:r>
      <w:r w:rsidR="00E82E6E" w:rsidRPr="00E82E6E">
        <w:rPr>
          <w:rFonts w:eastAsiaTheme="minorEastAsia"/>
          <w:lang w:val="en-US"/>
        </w:rPr>
        <w:t xml:space="preserve">ETSI MSG TFES </w:t>
      </w:r>
      <w:r w:rsidR="00A52671" w:rsidRPr="00E82E6E">
        <w:rPr>
          <w:rFonts w:eastAsiaTheme="minorEastAsia"/>
          <w:lang w:val="en-US"/>
        </w:rPr>
        <w:t xml:space="preserve">in </w:t>
      </w:r>
      <w:r w:rsidR="00E82E6E" w:rsidRPr="00E82E6E">
        <w:rPr>
          <w:rFonts w:eastAsiaTheme="minorEastAsia"/>
          <w:lang w:val="en-US"/>
        </w:rPr>
        <w:t xml:space="preserve">R4-2414917 </w:t>
      </w:r>
      <w:r w:rsidR="00E155A0" w:rsidRPr="00E82E6E">
        <w:rPr>
          <w:rFonts w:eastAsiaTheme="minorEastAsia"/>
          <w:lang w:val="en-US"/>
        </w:rPr>
        <w:t xml:space="preserve">on </w:t>
      </w:r>
      <w:r>
        <w:rPr>
          <w:rFonts w:eastAsiaTheme="minorEastAsia"/>
          <w:lang w:val="en-US"/>
        </w:rPr>
        <w:t xml:space="preserve">the </w:t>
      </w:r>
      <w:r w:rsidR="00E82E6E" w:rsidRPr="00E82E6E">
        <w:rPr>
          <w:rFonts w:eastAsiaTheme="minorEastAsia"/>
          <w:lang w:val="en-US"/>
        </w:rPr>
        <w:t>T</w:t>
      </w:r>
      <w:r w:rsidR="008F542F">
        <w:rPr>
          <w:rFonts w:eastAsiaTheme="minorEastAsia"/>
          <w:lang w:val="en-US"/>
        </w:rPr>
        <w:t>X</w:t>
      </w:r>
      <w:r w:rsidR="00E82E6E" w:rsidRPr="00E82E6E">
        <w:rPr>
          <w:rFonts w:eastAsiaTheme="minorEastAsia"/>
          <w:lang w:val="en-US"/>
        </w:rPr>
        <w:t xml:space="preserve"> spurious emissions: co-existence requirements </w:t>
      </w:r>
      <w:proofErr w:type="gramStart"/>
      <w:r w:rsidR="00E82E6E" w:rsidRPr="00E82E6E">
        <w:rPr>
          <w:rFonts w:eastAsiaTheme="minorEastAsia"/>
          <w:lang w:val="en-US"/>
        </w:rPr>
        <w:t>limits</w:t>
      </w:r>
      <w:proofErr w:type="gramEnd"/>
      <w:r w:rsidR="00E82E6E" w:rsidRPr="00E82E6E">
        <w:rPr>
          <w:rFonts w:eastAsiaTheme="minorEastAsia"/>
          <w:lang w:val="en-US"/>
        </w:rPr>
        <w:t xml:space="preserve"> for high frequency bands, </w:t>
      </w:r>
      <w:r w:rsidR="00E155A0" w:rsidRPr="00E82E6E">
        <w:rPr>
          <w:rFonts w:eastAsiaTheme="minorEastAsia"/>
          <w:lang w:val="en-US"/>
        </w:rPr>
        <w:t xml:space="preserve">and would like to thank for the opportunity to give input on this topic. </w:t>
      </w:r>
      <w:bookmarkStart w:id="11" w:name="_Hlk530081091"/>
    </w:p>
    <w:p w14:paraId="150B122C" w14:textId="791C8AF3" w:rsidR="00DB1FB2" w:rsidRDefault="009C7131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3GPP </w:t>
      </w:r>
      <w:r w:rsidRPr="00E82E6E">
        <w:rPr>
          <w:rFonts w:eastAsiaTheme="minorEastAsia"/>
          <w:lang w:val="en-US"/>
        </w:rPr>
        <w:t>RAN WG4</w:t>
      </w:r>
      <w:r>
        <w:rPr>
          <w:rFonts w:eastAsiaTheme="minorEastAsia"/>
          <w:lang w:val="en-US"/>
        </w:rPr>
        <w:t xml:space="preserve"> would like to inform, that the topic of </w:t>
      </w:r>
      <w:r w:rsidRPr="00E82E6E">
        <w:rPr>
          <w:rFonts w:eastAsiaTheme="minorEastAsia"/>
          <w:lang w:val="en-US"/>
        </w:rPr>
        <w:t>T</w:t>
      </w:r>
      <w:r>
        <w:rPr>
          <w:rFonts w:eastAsiaTheme="minorEastAsia"/>
          <w:lang w:val="en-US"/>
        </w:rPr>
        <w:t>X</w:t>
      </w:r>
      <w:r w:rsidRPr="00E82E6E">
        <w:rPr>
          <w:rFonts w:eastAsiaTheme="minorEastAsia"/>
          <w:lang w:val="en-US"/>
        </w:rPr>
        <w:t xml:space="preserve"> spurious emissions</w:t>
      </w:r>
      <w:r>
        <w:rPr>
          <w:rFonts w:eastAsiaTheme="minorEastAsia"/>
          <w:lang w:val="en-US"/>
        </w:rPr>
        <w:t xml:space="preserve"> for </w:t>
      </w:r>
      <w:r w:rsidRPr="00E82E6E">
        <w:rPr>
          <w:rFonts w:eastAsiaTheme="minorEastAsia"/>
          <w:lang w:val="en-US"/>
        </w:rPr>
        <w:t>co-existence requirements limits for high frequency bands</w:t>
      </w:r>
      <w:r>
        <w:rPr>
          <w:rFonts w:eastAsiaTheme="minorEastAsia"/>
          <w:lang w:val="en-US"/>
        </w:rPr>
        <w:t xml:space="preserve"> has been discussed and it was identified as one potential area for further improvements</w:t>
      </w:r>
      <w:r w:rsidR="00DB1FB2">
        <w:rPr>
          <w:rFonts w:eastAsiaTheme="minorEastAsia"/>
          <w:lang w:val="en-US"/>
        </w:rPr>
        <w:t xml:space="preserve"> of RAN4 n</w:t>
      </w:r>
      <w:proofErr w:type="spellStart"/>
      <w:r w:rsidR="00DB1FB2">
        <w:t>etwork</w:t>
      </w:r>
      <w:proofErr w:type="spellEnd"/>
      <w:r w:rsidR="00DB1FB2">
        <w:t xml:space="preserve"> nodes specifications</w:t>
      </w:r>
      <w:r>
        <w:rPr>
          <w:rFonts w:eastAsiaTheme="minorEastAsia"/>
          <w:lang w:val="en-US"/>
        </w:rPr>
        <w:t>.</w:t>
      </w:r>
      <w:r w:rsidR="00B16478">
        <w:rPr>
          <w:rFonts w:eastAsiaTheme="minorEastAsia"/>
          <w:lang w:val="en-US"/>
        </w:rPr>
        <w:t xml:space="preserve"> </w:t>
      </w:r>
    </w:p>
    <w:p w14:paraId="67D7308E" w14:textId="79C1C29A" w:rsidR="00A52671" w:rsidRDefault="00B16478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Furthermore, 3GPP </w:t>
      </w:r>
      <w:r w:rsidRPr="00E82E6E">
        <w:rPr>
          <w:rFonts w:eastAsiaTheme="minorEastAsia"/>
          <w:lang w:val="en-US"/>
        </w:rPr>
        <w:t>RAN WG4</w:t>
      </w:r>
      <w:r>
        <w:rPr>
          <w:rFonts w:eastAsiaTheme="minorEastAsia"/>
          <w:lang w:val="en-US"/>
        </w:rPr>
        <w:t xml:space="preserve"> </w:t>
      </w:r>
      <w:r w:rsidR="00732D1F">
        <w:rPr>
          <w:rFonts w:eastAsiaTheme="minorEastAsia"/>
          <w:lang w:val="en-US"/>
        </w:rPr>
        <w:t xml:space="preserve">agreed to </w:t>
      </w:r>
      <w:r>
        <w:rPr>
          <w:rFonts w:eastAsiaTheme="minorEastAsia"/>
          <w:lang w:val="en-US"/>
        </w:rPr>
        <w:t xml:space="preserve">further investigate whether other </w:t>
      </w:r>
      <w:r w:rsidR="00732D1F">
        <w:rPr>
          <w:rFonts w:eastAsiaTheme="minorEastAsia"/>
          <w:lang w:val="en-US"/>
        </w:rPr>
        <w:t xml:space="preserve">(co-location or co-existence) requirements </w:t>
      </w:r>
      <w:r>
        <w:rPr>
          <w:rFonts w:eastAsiaTheme="minorEastAsia"/>
          <w:lang w:val="en-US"/>
        </w:rPr>
        <w:t>may require adjustments for high frequency bands</w:t>
      </w:r>
      <w:r w:rsidR="00732D1F">
        <w:rPr>
          <w:rFonts w:eastAsiaTheme="minorEastAsia"/>
          <w:lang w:val="en-US"/>
        </w:rPr>
        <w:t>.</w:t>
      </w:r>
      <w:r w:rsidR="00DB1FB2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 </w:t>
      </w:r>
      <w:r w:rsidR="009C7131">
        <w:rPr>
          <w:rFonts w:eastAsiaTheme="minorEastAsia"/>
          <w:lang w:val="en-US"/>
        </w:rPr>
        <w:t xml:space="preserve"> </w:t>
      </w:r>
    </w:p>
    <w:p w14:paraId="7D9B72BF" w14:textId="6537DFB5" w:rsidR="00E82E6E" w:rsidRPr="00E82E6E" w:rsidRDefault="00630AC6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3GPP </w:t>
      </w:r>
      <w:r w:rsidRPr="00E82E6E">
        <w:rPr>
          <w:rFonts w:eastAsiaTheme="minorEastAsia"/>
          <w:lang w:val="en-US"/>
        </w:rPr>
        <w:t>RAN WG4</w:t>
      </w:r>
      <w:r>
        <w:rPr>
          <w:rFonts w:eastAsiaTheme="minorEastAsia"/>
          <w:lang w:val="en-US"/>
        </w:rPr>
        <w:t xml:space="preserve"> will keep </w:t>
      </w:r>
      <w:r w:rsidRPr="00630AC6">
        <w:rPr>
          <w:rFonts w:eastAsiaTheme="minorEastAsia"/>
          <w:lang w:val="en-US"/>
        </w:rPr>
        <w:t>ETSI MSG TFES</w:t>
      </w:r>
      <w:r>
        <w:rPr>
          <w:rFonts w:eastAsiaTheme="minorEastAsia"/>
          <w:lang w:val="en-US"/>
        </w:rPr>
        <w:t xml:space="preserve"> informed on future developments in the area</w:t>
      </w:r>
      <w:r w:rsidR="00B16478">
        <w:rPr>
          <w:rFonts w:eastAsiaTheme="minorEastAsia"/>
          <w:lang w:val="en-US"/>
        </w:rPr>
        <w:t xml:space="preserve">, which </w:t>
      </w:r>
      <w:r w:rsidR="006A003B">
        <w:rPr>
          <w:rFonts w:eastAsiaTheme="minorEastAsia"/>
          <w:lang w:val="en-US"/>
        </w:rPr>
        <w:t>are</w:t>
      </w:r>
      <w:r w:rsidR="00B16478">
        <w:rPr>
          <w:rFonts w:eastAsiaTheme="minorEastAsia"/>
          <w:lang w:val="en-US"/>
        </w:rPr>
        <w:t xml:space="preserve"> expected t</w:t>
      </w:r>
      <w:r w:rsidR="00732D1F">
        <w:rPr>
          <w:rFonts w:eastAsiaTheme="minorEastAsia"/>
          <w:lang w:val="en-US"/>
        </w:rPr>
        <w:t xml:space="preserve">o be initiated </w:t>
      </w:r>
      <w:r w:rsidR="006A003B">
        <w:rPr>
          <w:rFonts w:eastAsiaTheme="minorEastAsia"/>
          <w:lang w:val="en-US"/>
        </w:rPr>
        <w:t xml:space="preserve">November 2024, </w:t>
      </w:r>
      <w:r w:rsidR="00591ABF">
        <w:rPr>
          <w:rFonts w:eastAsiaTheme="minorEastAsia"/>
          <w:lang w:val="en-US"/>
        </w:rPr>
        <w:t>with conclusions expected 2025.</w:t>
      </w:r>
    </w:p>
    <w:bookmarkEnd w:id="11"/>
    <w:p w14:paraId="66A73D0D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9B50E9">
        <w:rPr>
          <w:rFonts w:ascii="Arial" w:eastAsiaTheme="minorEastAsia" w:hAnsi="Arial"/>
          <w:sz w:val="36"/>
        </w:rPr>
        <w:t>2</w:t>
      </w:r>
      <w:r w:rsidRPr="009B50E9">
        <w:rPr>
          <w:rFonts w:ascii="Arial" w:eastAsiaTheme="minorEastAsia" w:hAnsi="Arial"/>
          <w:sz w:val="36"/>
        </w:rPr>
        <w:tab/>
        <w:t>Actions</w:t>
      </w:r>
    </w:p>
    <w:p w14:paraId="38DE005A" w14:textId="13CE65B1" w:rsidR="00E155A0" w:rsidRPr="009B50E9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9B50E9">
        <w:rPr>
          <w:rFonts w:ascii="Arial" w:eastAsiaTheme="minorEastAsia" w:hAnsi="Arial" w:cs="Arial"/>
          <w:b/>
        </w:rPr>
        <w:t xml:space="preserve">To </w:t>
      </w:r>
      <w:r w:rsidR="00DA56DF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2A2226A2" w:rsidR="00E155A0" w:rsidRPr="009B50E9" w:rsidRDefault="00E155A0" w:rsidP="00935FE6">
      <w:pPr>
        <w:spacing w:after="120"/>
        <w:ind w:left="993" w:hanging="993"/>
        <w:rPr>
          <w:rFonts w:ascii="Arial" w:eastAsiaTheme="minorEastAsia" w:hAnsi="Arial" w:cs="Arial"/>
        </w:rPr>
      </w:pPr>
      <w:r w:rsidRPr="00E07420">
        <w:rPr>
          <w:rFonts w:ascii="Arial" w:eastAsiaTheme="minorEastAsia" w:hAnsi="Arial" w:cs="Arial"/>
          <w:b/>
        </w:rPr>
        <w:t xml:space="preserve">ACTION: </w:t>
      </w:r>
      <w:r w:rsidRPr="00E07420">
        <w:rPr>
          <w:rFonts w:ascii="Arial" w:eastAsiaTheme="minorEastAsia" w:hAnsi="Arial" w:cs="Arial"/>
          <w:b/>
          <w:color w:val="0070C0"/>
        </w:rPr>
        <w:tab/>
      </w:r>
      <w:r w:rsidRPr="00E07420">
        <w:rPr>
          <w:rFonts w:eastAsiaTheme="minorEastAsia"/>
        </w:rPr>
        <w:t>3GPP RAN</w:t>
      </w:r>
      <w:r w:rsidR="00D91B8B" w:rsidRPr="00E07420">
        <w:rPr>
          <w:rFonts w:eastAsiaTheme="minorEastAsia"/>
        </w:rPr>
        <w:t xml:space="preserve"> WG</w:t>
      </w:r>
      <w:r w:rsidRPr="00E07420">
        <w:rPr>
          <w:rFonts w:eastAsiaTheme="minorEastAsia"/>
        </w:rPr>
        <w:t xml:space="preserve">4 asks </w:t>
      </w:r>
      <w:r w:rsidR="00062990">
        <w:rPr>
          <w:rFonts w:eastAsiaTheme="minorEastAsia"/>
        </w:rPr>
        <w:t xml:space="preserve">ETSI MSG TFES </w:t>
      </w:r>
      <w:r w:rsidRPr="00E07420">
        <w:rPr>
          <w:rFonts w:eastAsiaTheme="minorEastAsia"/>
        </w:rPr>
        <w:t xml:space="preserve">to consider </w:t>
      </w:r>
      <w:r w:rsidR="00935FE6" w:rsidRPr="00E07420">
        <w:rPr>
          <w:rFonts w:eastAsiaTheme="minorEastAsia"/>
        </w:rPr>
        <w:t xml:space="preserve">the </w:t>
      </w:r>
      <w:r w:rsidR="00E07420" w:rsidRPr="00E07420">
        <w:rPr>
          <w:rFonts w:eastAsiaTheme="minorEastAsia"/>
        </w:rPr>
        <w:t xml:space="preserve">above </w:t>
      </w:r>
      <w:r w:rsidRPr="00E07420">
        <w:rPr>
          <w:rFonts w:eastAsiaTheme="minorEastAsia"/>
        </w:rPr>
        <w:t>information.</w:t>
      </w:r>
    </w:p>
    <w:p w14:paraId="0FCFDE66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9B50E9">
        <w:rPr>
          <w:rFonts w:ascii="Arial" w:eastAsiaTheme="minorEastAsia" w:hAnsi="Arial"/>
          <w:sz w:val="36"/>
          <w:szCs w:val="36"/>
        </w:rPr>
        <w:t>3</w:t>
      </w:r>
      <w:r w:rsidRPr="009B50E9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TSG </w:t>
      </w:r>
      <w:r w:rsidRPr="009B50E9">
        <w:rPr>
          <w:rFonts w:ascii="Arial" w:eastAsiaTheme="minorEastAsia" w:hAnsi="Arial" w:cs="Arial"/>
          <w:sz w:val="36"/>
          <w:szCs w:val="36"/>
        </w:rPr>
        <w:t>RAN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 WG 4</w:t>
      </w:r>
      <w:r w:rsidRPr="009B50E9">
        <w:rPr>
          <w:rFonts w:ascii="Arial" w:eastAsiaTheme="minorEastAsia" w:hAnsi="Arial"/>
          <w:sz w:val="36"/>
          <w:szCs w:val="36"/>
        </w:rPr>
        <w:t xml:space="preserve"> meetings</w:t>
      </w:r>
    </w:p>
    <w:p w14:paraId="13BE0726" w14:textId="14153CA9" w:rsidR="00E155A0" w:rsidRPr="009B50E9" w:rsidRDefault="00E155A0" w:rsidP="00E155A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#113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Orlando, US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18-22 November</w:t>
      </w:r>
      <w:r w:rsidR="00D172BE" w:rsidRPr="009B50E9">
        <w:rPr>
          <w:rFonts w:ascii="Arial" w:eastAsia="SimSun" w:hAnsi="Arial" w:cs="Arial"/>
          <w:bCs/>
          <w:color w:val="000000"/>
        </w:rPr>
        <w:t>, 2024</w:t>
      </w:r>
    </w:p>
    <w:p w14:paraId="2F3B54F4" w14:textId="6494B3E5" w:rsidR="00E155A0" w:rsidRPr="00A52671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lastRenderedPageBreak/>
        <w:t>TSG-RAN4 Meeting #114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Athens, Greece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</w:t>
      </w:r>
      <w:r w:rsidR="00AA0BE3" w:rsidRPr="009B50E9">
        <w:rPr>
          <w:rFonts w:ascii="Arial" w:eastAsia="SimSun" w:hAnsi="Arial" w:cs="Arial"/>
          <w:bCs/>
          <w:color w:val="000000"/>
        </w:rPr>
        <w:t>7</w:t>
      </w:r>
      <w:r w:rsidRPr="009B50E9">
        <w:rPr>
          <w:rFonts w:ascii="Arial" w:eastAsia="SimSun" w:hAnsi="Arial" w:cs="Arial"/>
          <w:bCs/>
          <w:color w:val="000000"/>
        </w:rPr>
        <w:t>-2</w:t>
      </w:r>
      <w:r w:rsidR="00AA0BE3" w:rsidRPr="009B50E9">
        <w:rPr>
          <w:rFonts w:ascii="Arial" w:eastAsia="SimSun" w:hAnsi="Arial" w:cs="Arial"/>
          <w:bCs/>
          <w:color w:val="000000"/>
        </w:rPr>
        <w:t>1</w:t>
      </w:r>
      <w:r w:rsidRPr="009B50E9">
        <w:rPr>
          <w:rFonts w:ascii="Arial" w:eastAsia="SimSun" w:hAnsi="Arial" w:cs="Arial"/>
          <w:bCs/>
          <w:color w:val="000000"/>
        </w:rPr>
        <w:t xml:space="preserve"> </w:t>
      </w:r>
      <w:r w:rsidR="00AA0BE3" w:rsidRPr="009B50E9">
        <w:rPr>
          <w:rFonts w:ascii="Arial" w:eastAsia="SimSun" w:hAnsi="Arial" w:cs="Arial"/>
          <w:bCs/>
          <w:color w:val="000000"/>
        </w:rPr>
        <w:t>February, 2025</w:t>
      </w:r>
      <w:bookmarkEnd w:id="2"/>
    </w:p>
    <w:sectPr w:rsidR="00E155A0" w:rsidRPr="00A52671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9891B" w14:textId="77777777" w:rsidR="009E26D9" w:rsidRDefault="009E26D9">
      <w:r>
        <w:separator/>
      </w:r>
    </w:p>
  </w:endnote>
  <w:endnote w:type="continuationSeparator" w:id="0">
    <w:p w14:paraId="3442E5E6" w14:textId="77777777" w:rsidR="009E26D9" w:rsidRDefault="009E26D9">
      <w:r>
        <w:continuationSeparator/>
      </w:r>
    </w:p>
  </w:endnote>
  <w:endnote w:type="continuationNotice" w:id="1">
    <w:p w14:paraId="44C45293" w14:textId="77777777" w:rsidR="009E26D9" w:rsidRDefault="009E26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193B0" w14:textId="77777777" w:rsidR="009E26D9" w:rsidRDefault="009E26D9">
      <w:r>
        <w:separator/>
      </w:r>
    </w:p>
  </w:footnote>
  <w:footnote w:type="continuationSeparator" w:id="0">
    <w:p w14:paraId="3FE62D9C" w14:textId="77777777" w:rsidR="009E26D9" w:rsidRDefault="009E26D9">
      <w:r>
        <w:continuationSeparator/>
      </w:r>
    </w:p>
  </w:footnote>
  <w:footnote w:type="continuationNotice" w:id="1">
    <w:p w14:paraId="036AF633" w14:textId="77777777" w:rsidR="009E26D9" w:rsidRDefault="009E26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2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4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9"/>
  </w:num>
  <w:num w:numId="6">
    <w:abstractNumId w:val="12"/>
  </w:num>
  <w:num w:numId="7">
    <w:abstractNumId w:val="4"/>
  </w:num>
  <w:num w:numId="8">
    <w:abstractNumId w:val="16"/>
  </w:num>
  <w:num w:numId="9">
    <w:abstractNumId w:val="15"/>
  </w:num>
  <w:num w:numId="10">
    <w:abstractNumId w:val="5"/>
  </w:num>
  <w:num w:numId="11">
    <w:abstractNumId w:val="6"/>
  </w:num>
  <w:num w:numId="12">
    <w:abstractNumId w:val="10"/>
  </w:num>
  <w:num w:numId="13">
    <w:abstractNumId w:val="8"/>
  </w:num>
  <w:num w:numId="14">
    <w:abstractNumId w:val="14"/>
  </w:num>
  <w:num w:numId="15">
    <w:abstractNumId w:val="3"/>
  </w:num>
  <w:num w:numId="16">
    <w:abstractNumId w:val="13"/>
  </w:num>
  <w:num w:numId="17">
    <w:abstractNumId w:val="11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11C1E"/>
    <w:rsid w:val="000162F9"/>
    <w:rsid w:val="000168F8"/>
    <w:rsid w:val="00024323"/>
    <w:rsid w:val="00033397"/>
    <w:rsid w:val="00036F28"/>
    <w:rsid w:val="00040095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B0CA1"/>
    <w:rsid w:val="000B67CE"/>
    <w:rsid w:val="000C7EB5"/>
    <w:rsid w:val="000D3699"/>
    <w:rsid w:val="000D58AB"/>
    <w:rsid w:val="000D59CF"/>
    <w:rsid w:val="000D696C"/>
    <w:rsid w:val="000E1DEA"/>
    <w:rsid w:val="000E632F"/>
    <w:rsid w:val="000F0805"/>
    <w:rsid w:val="00104690"/>
    <w:rsid w:val="00106F91"/>
    <w:rsid w:val="00121CC1"/>
    <w:rsid w:val="00126E2F"/>
    <w:rsid w:val="0013346D"/>
    <w:rsid w:val="00151BB7"/>
    <w:rsid w:val="00155B44"/>
    <w:rsid w:val="00160B11"/>
    <w:rsid w:val="00160F37"/>
    <w:rsid w:val="001610A0"/>
    <w:rsid w:val="00162AB9"/>
    <w:rsid w:val="00162DCA"/>
    <w:rsid w:val="00170594"/>
    <w:rsid w:val="001750E2"/>
    <w:rsid w:val="00176C71"/>
    <w:rsid w:val="001862BC"/>
    <w:rsid w:val="00190A12"/>
    <w:rsid w:val="00191E6B"/>
    <w:rsid w:val="00196273"/>
    <w:rsid w:val="001977F7"/>
    <w:rsid w:val="001B0597"/>
    <w:rsid w:val="001B3783"/>
    <w:rsid w:val="001C1AAF"/>
    <w:rsid w:val="001C1DF4"/>
    <w:rsid w:val="001D02C2"/>
    <w:rsid w:val="001E2D39"/>
    <w:rsid w:val="001E62AA"/>
    <w:rsid w:val="001F168B"/>
    <w:rsid w:val="001F2AEF"/>
    <w:rsid w:val="001F33FD"/>
    <w:rsid w:val="00201425"/>
    <w:rsid w:val="00211387"/>
    <w:rsid w:val="00212D1F"/>
    <w:rsid w:val="00214458"/>
    <w:rsid w:val="00231DE5"/>
    <w:rsid w:val="0023254C"/>
    <w:rsid w:val="002347A2"/>
    <w:rsid w:val="00234C1E"/>
    <w:rsid w:val="00241D8F"/>
    <w:rsid w:val="00243290"/>
    <w:rsid w:val="002473F4"/>
    <w:rsid w:val="0025596E"/>
    <w:rsid w:val="0027083B"/>
    <w:rsid w:val="00270EEB"/>
    <w:rsid w:val="0027787D"/>
    <w:rsid w:val="00280269"/>
    <w:rsid w:val="00280CDB"/>
    <w:rsid w:val="00281D23"/>
    <w:rsid w:val="0029303E"/>
    <w:rsid w:val="002A0978"/>
    <w:rsid w:val="002A4F4F"/>
    <w:rsid w:val="002A682D"/>
    <w:rsid w:val="002A7596"/>
    <w:rsid w:val="002A78CC"/>
    <w:rsid w:val="002B067D"/>
    <w:rsid w:val="002B0AA9"/>
    <w:rsid w:val="002B0B48"/>
    <w:rsid w:val="002B4E38"/>
    <w:rsid w:val="002B75EB"/>
    <w:rsid w:val="002C30EB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6AA1"/>
    <w:rsid w:val="003070FC"/>
    <w:rsid w:val="00315E1C"/>
    <w:rsid w:val="003172DC"/>
    <w:rsid w:val="00320980"/>
    <w:rsid w:val="00322A90"/>
    <w:rsid w:val="00324D5E"/>
    <w:rsid w:val="003255F2"/>
    <w:rsid w:val="003327CA"/>
    <w:rsid w:val="00332D64"/>
    <w:rsid w:val="00332E17"/>
    <w:rsid w:val="003348D7"/>
    <w:rsid w:val="003349F6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D4A"/>
    <w:rsid w:val="003B256A"/>
    <w:rsid w:val="003B4A11"/>
    <w:rsid w:val="003B61A8"/>
    <w:rsid w:val="003C0B2F"/>
    <w:rsid w:val="003C1709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A57"/>
    <w:rsid w:val="004369B4"/>
    <w:rsid w:val="00442A10"/>
    <w:rsid w:val="00445137"/>
    <w:rsid w:val="00454158"/>
    <w:rsid w:val="004550E3"/>
    <w:rsid w:val="00456200"/>
    <w:rsid w:val="0046088A"/>
    <w:rsid w:val="00460E9A"/>
    <w:rsid w:val="00463B02"/>
    <w:rsid w:val="0047000D"/>
    <w:rsid w:val="00471A3B"/>
    <w:rsid w:val="0047224F"/>
    <w:rsid w:val="00475BE3"/>
    <w:rsid w:val="004875C8"/>
    <w:rsid w:val="004962B9"/>
    <w:rsid w:val="004A4210"/>
    <w:rsid w:val="004A73E5"/>
    <w:rsid w:val="004B17E1"/>
    <w:rsid w:val="004B372C"/>
    <w:rsid w:val="004B376D"/>
    <w:rsid w:val="004B5078"/>
    <w:rsid w:val="004C43A9"/>
    <w:rsid w:val="004C6027"/>
    <w:rsid w:val="004D34FE"/>
    <w:rsid w:val="004D3578"/>
    <w:rsid w:val="004D3714"/>
    <w:rsid w:val="004D3A40"/>
    <w:rsid w:val="004D7BA0"/>
    <w:rsid w:val="004E0C1D"/>
    <w:rsid w:val="004E213A"/>
    <w:rsid w:val="004E29CC"/>
    <w:rsid w:val="004F4D5A"/>
    <w:rsid w:val="00502FEA"/>
    <w:rsid w:val="00515455"/>
    <w:rsid w:val="00515509"/>
    <w:rsid w:val="005177AD"/>
    <w:rsid w:val="0052478F"/>
    <w:rsid w:val="00526592"/>
    <w:rsid w:val="00526ED9"/>
    <w:rsid w:val="00527742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81C3D"/>
    <w:rsid w:val="00583BDB"/>
    <w:rsid w:val="00591ABF"/>
    <w:rsid w:val="00592A9D"/>
    <w:rsid w:val="005932B1"/>
    <w:rsid w:val="0059383B"/>
    <w:rsid w:val="00594E26"/>
    <w:rsid w:val="005A4F97"/>
    <w:rsid w:val="005A5EFF"/>
    <w:rsid w:val="005B3C08"/>
    <w:rsid w:val="005B3C73"/>
    <w:rsid w:val="005B4A0A"/>
    <w:rsid w:val="005B7836"/>
    <w:rsid w:val="005C0AD0"/>
    <w:rsid w:val="005C1B19"/>
    <w:rsid w:val="005C2897"/>
    <w:rsid w:val="005C534B"/>
    <w:rsid w:val="005C5CE8"/>
    <w:rsid w:val="005C7173"/>
    <w:rsid w:val="005D2E01"/>
    <w:rsid w:val="005D3EE8"/>
    <w:rsid w:val="005E14E0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5621"/>
    <w:rsid w:val="0062745C"/>
    <w:rsid w:val="006307C1"/>
    <w:rsid w:val="00630AC6"/>
    <w:rsid w:val="006408FB"/>
    <w:rsid w:val="006437A9"/>
    <w:rsid w:val="00647309"/>
    <w:rsid w:val="0064740D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91781"/>
    <w:rsid w:val="006A003B"/>
    <w:rsid w:val="006A1E9D"/>
    <w:rsid w:val="006A43C8"/>
    <w:rsid w:val="006B64FB"/>
    <w:rsid w:val="006B7B92"/>
    <w:rsid w:val="006C1A22"/>
    <w:rsid w:val="006C3915"/>
    <w:rsid w:val="006C791A"/>
    <w:rsid w:val="006D1100"/>
    <w:rsid w:val="006D60B5"/>
    <w:rsid w:val="006E5C86"/>
    <w:rsid w:val="00700E5B"/>
    <w:rsid w:val="00703FDC"/>
    <w:rsid w:val="00712421"/>
    <w:rsid w:val="007148E4"/>
    <w:rsid w:val="00714AEA"/>
    <w:rsid w:val="007170B2"/>
    <w:rsid w:val="00724182"/>
    <w:rsid w:val="00732D1F"/>
    <w:rsid w:val="00734A5B"/>
    <w:rsid w:val="007353F4"/>
    <w:rsid w:val="0073751B"/>
    <w:rsid w:val="00744E76"/>
    <w:rsid w:val="007577CB"/>
    <w:rsid w:val="00760FD8"/>
    <w:rsid w:val="00763249"/>
    <w:rsid w:val="007656F0"/>
    <w:rsid w:val="00771315"/>
    <w:rsid w:val="007817BC"/>
    <w:rsid w:val="00781F0F"/>
    <w:rsid w:val="00790F8E"/>
    <w:rsid w:val="007A0F21"/>
    <w:rsid w:val="007A2E78"/>
    <w:rsid w:val="007B055C"/>
    <w:rsid w:val="007B4A73"/>
    <w:rsid w:val="007B4BED"/>
    <w:rsid w:val="007C39B6"/>
    <w:rsid w:val="007C4C45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BC8"/>
    <w:rsid w:val="00924C1A"/>
    <w:rsid w:val="00926AAD"/>
    <w:rsid w:val="0092774C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6115F"/>
    <w:rsid w:val="00963C51"/>
    <w:rsid w:val="00967A41"/>
    <w:rsid w:val="00974355"/>
    <w:rsid w:val="00984500"/>
    <w:rsid w:val="009907C8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D3C"/>
    <w:rsid w:val="00A822C9"/>
    <w:rsid w:val="00A82346"/>
    <w:rsid w:val="00A83020"/>
    <w:rsid w:val="00AA0BE3"/>
    <w:rsid w:val="00AA1FA7"/>
    <w:rsid w:val="00AA3228"/>
    <w:rsid w:val="00AB0B6C"/>
    <w:rsid w:val="00AB503E"/>
    <w:rsid w:val="00AC17A1"/>
    <w:rsid w:val="00AD29E0"/>
    <w:rsid w:val="00AF09C5"/>
    <w:rsid w:val="00AF219F"/>
    <w:rsid w:val="00B06CF4"/>
    <w:rsid w:val="00B07DA8"/>
    <w:rsid w:val="00B12DD0"/>
    <w:rsid w:val="00B1355D"/>
    <w:rsid w:val="00B141DB"/>
    <w:rsid w:val="00B14246"/>
    <w:rsid w:val="00B15449"/>
    <w:rsid w:val="00B16478"/>
    <w:rsid w:val="00B22AA3"/>
    <w:rsid w:val="00B22B82"/>
    <w:rsid w:val="00B23C51"/>
    <w:rsid w:val="00B476B7"/>
    <w:rsid w:val="00B5302F"/>
    <w:rsid w:val="00B57386"/>
    <w:rsid w:val="00B57A40"/>
    <w:rsid w:val="00B64704"/>
    <w:rsid w:val="00B67296"/>
    <w:rsid w:val="00B67C56"/>
    <w:rsid w:val="00B71F93"/>
    <w:rsid w:val="00B7207A"/>
    <w:rsid w:val="00B9137F"/>
    <w:rsid w:val="00B9320A"/>
    <w:rsid w:val="00B95F04"/>
    <w:rsid w:val="00B96C0C"/>
    <w:rsid w:val="00BA42A5"/>
    <w:rsid w:val="00BA609B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5231"/>
    <w:rsid w:val="00C462BA"/>
    <w:rsid w:val="00C4726B"/>
    <w:rsid w:val="00C57E2A"/>
    <w:rsid w:val="00C6035E"/>
    <w:rsid w:val="00C628DE"/>
    <w:rsid w:val="00C72833"/>
    <w:rsid w:val="00C745B2"/>
    <w:rsid w:val="00C75FE6"/>
    <w:rsid w:val="00C77191"/>
    <w:rsid w:val="00C8448A"/>
    <w:rsid w:val="00C87084"/>
    <w:rsid w:val="00C91275"/>
    <w:rsid w:val="00C91B3C"/>
    <w:rsid w:val="00C92413"/>
    <w:rsid w:val="00C9289B"/>
    <w:rsid w:val="00C92C8B"/>
    <w:rsid w:val="00C93F40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D05ED8"/>
    <w:rsid w:val="00D10A91"/>
    <w:rsid w:val="00D11B3A"/>
    <w:rsid w:val="00D15384"/>
    <w:rsid w:val="00D17180"/>
    <w:rsid w:val="00D172BE"/>
    <w:rsid w:val="00D209A0"/>
    <w:rsid w:val="00D2544C"/>
    <w:rsid w:val="00D32758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309B"/>
    <w:rsid w:val="00DC3C93"/>
    <w:rsid w:val="00DC4DA2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33221"/>
    <w:rsid w:val="00E356F7"/>
    <w:rsid w:val="00E3622A"/>
    <w:rsid w:val="00E41C4A"/>
    <w:rsid w:val="00E424E1"/>
    <w:rsid w:val="00E445E7"/>
    <w:rsid w:val="00E448DE"/>
    <w:rsid w:val="00E5399A"/>
    <w:rsid w:val="00E56B51"/>
    <w:rsid w:val="00E72121"/>
    <w:rsid w:val="00E73B83"/>
    <w:rsid w:val="00E77645"/>
    <w:rsid w:val="00E82E6E"/>
    <w:rsid w:val="00E8611B"/>
    <w:rsid w:val="00E90295"/>
    <w:rsid w:val="00E91E03"/>
    <w:rsid w:val="00E95B9A"/>
    <w:rsid w:val="00E95F22"/>
    <w:rsid w:val="00EA7C61"/>
    <w:rsid w:val="00EB2DCB"/>
    <w:rsid w:val="00EB5F6D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3DDD"/>
    <w:rsid w:val="00F13E6C"/>
    <w:rsid w:val="00F22EC7"/>
    <w:rsid w:val="00F26035"/>
    <w:rsid w:val="00F26316"/>
    <w:rsid w:val="00F264EF"/>
    <w:rsid w:val="00F26CEE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FC4"/>
    <w:rsid w:val="00F9489A"/>
    <w:rsid w:val="00FA1266"/>
    <w:rsid w:val="00FA215D"/>
    <w:rsid w:val="00FA5947"/>
    <w:rsid w:val="00FC1192"/>
    <w:rsid w:val="00FC4CCC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E34B2-D4DC-47C9-9CEB-3F3FAB382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Szydelko, Huawei</cp:lastModifiedBy>
  <cp:revision>2</cp:revision>
  <dcterms:created xsi:type="dcterms:W3CDTF">2024-10-18T01:35:00Z</dcterms:created>
  <dcterms:modified xsi:type="dcterms:W3CDTF">2024-10-18T01:35:00Z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