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9EF8" w14:textId="69C751D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07FC7">
        <w:rPr>
          <w:rFonts w:ascii="Arial" w:eastAsia="SimSun" w:hAnsi="Arial"/>
          <w:b/>
          <w:bCs/>
          <w:szCs w:val="20"/>
        </w:rPr>
        <w:t>3GPP T</w:t>
      </w:r>
      <w:bookmarkStart w:id="2" w:name="_Ref452454252"/>
      <w:bookmarkEnd w:id="2"/>
      <w:r w:rsidRPr="00B07FC7">
        <w:rPr>
          <w:rFonts w:ascii="Arial" w:eastAsia="SimSun" w:hAnsi="Arial"/>
          <w:b/>
          <w:bCs/>
          <w:szCs w:val="20"/>
        </w:rPr>
        <w:t xml:space="preserve">SG-RAN </w:t>
      </w:r>
      <w:r w:rsidR="00ED7600" w:rsidRPr="00B07FC7">
        <w:rPr>
          <w:rFonts w:ascii="Arial" w:eastAsia="SimSun" w:hAnsi="Arial"/>
          <w:b/>
          <w:szCs w:val="20"/>
        </w:rPr>
        <w:t>WG4 Meeting #</w:t>
      </w:r>
      <w:r w:rsidR="00DE7064" w:rsidRPr="00B07FC7">
        <w:rPr>
          <w:rFonts w:ascii="Arial" w:eastAsia="SimSun" w:hAnsi="Arial"/>
          <w:b/>
          <w:szCs w:val="20"/>
        </w:rPr>
        <w:t>1</w:t>
      </w:r>
      <w:r w:rsidR="009E0350">
        <w:rPr>
          <w:rFonts w:ascii="Arial" w:eastAsia="SimSun" w:hAnsi="Arial"/>
          <w:b/>
          <w:szCs w:val="20"/>
        </w:rPr>
        <w:t>1</w:t>
      </w:r>
      <w:r w:rsidR="00DE7064" w:rsidRPr="00B07FC7">
        <w:rPr>
          <w:rFonts w:ascii="Arial" w:eastAsia="SimSun" w:hAnsi="Arial"/>
          <w:b/>
          <w:szCs w:val="20"/>
        </w:rPr>
        <w:t>0</w:t>
      </w:r>
      <w:r w:rsidR="00934770">
        <w:rPr>
          <w:rFonts w:ascii="Arial" w:eastAsia="SimSun" w:hAnsi="Arial"/>
          <w:b/>
          <w:szCs w:val="20"/>
        </w:rPr>
        <w:t>bis</w:t>
      </w:r>
      <w:r w:rsidRPr="00B07FC7">
        <w:rPr>
          <w:rFonts w:ascii="Arial" w:eastAsia="SimSun" w:hAnsi="Arial"/>
          <w:b/>
          <w:bCs/>
          <w:szCs w:val="20"/>
        </w:rPr>
        <w:tab/>
      </w:r>
      <w:r w:rsidRPr="00B07FC7">
        <w:rPr>
          <w:rFonts w:ascii="Arial" w:eastAsia="SimSun" w:hAnsi="Arial"/>
          <w:b/>
          <w:bCs/>
          <w:szCs w:val="20"/>
          <w:lang w:eastAsia="ja-JP"/>
        </w:rPr>
        <w:t>R4-</w:t>
      </w:r>
      <w:r w:rsidR="00DF1455" w:rsidRPr="00B24F8E">
        <w:rPr>
          <w:rFonts w:ascii="Arial" w:eastAsia="SimSun" w:hAnsi="Arial"/>
          <w:b/>
          <w:bCs/>
          <w:szCs w:val="20"/>
          <w:lang w:val="en-US" w:eastAsia="ja-JP"/>
        </w:rPr>
        <w:t>240</w:t>
      </w:r>
      <w:r w:rsidR="00B82CAF" w:rsidRPr="00437946">
        <w:rPr>
          <w:rFonts w:ascii="Arial" w:eastAsia="SimSun" w:hAnsi="Arial"/>
          <w:b/>
          <w:bCs/>
          <w:szCs w:val="20"/>
          <w:lang w:val="en-FI" w:eastAsia="ja-JP"/>
        </w:rPr>
        <w:t>4700</w:t>
      </w:r>
    </w:p>
    <w:p w14:paraId="20325927" w14:textId="13020B11" w:rsidR="00841BCD" w:rsidRPr="002B69F3" w:rsidRDefault="00DF145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Cs w:val="20"/>
        </w:rPr>
      </w:pPr>
      <w:r>
        <w:rPr>
          <w:rFonts w:ascii="Arial" w:eastAsia="SimSun" w:hAnsi="Arial"/>
          <w:b/>
          <w:szCs w:val="20"/>
          <w:lang w:val="en-GB"/>
        </w:rPr>
        <w:t>Changsha</w:t>
      </w:r>
      <w:r w:rsidR="002B69F3" w:rsidRPr="002B69F3">
        <w:rPr>
          <w:rFonts w:ascii="Arial" w:eastAsia="SimSun" w:hAnsi="Arial"/>
          <w:b/>
          <w:szCs w:val="20"/>
        </w:rPr>
        <w:t xml:space="preserve">, </w:t>
      </w:r>
      <w:r>
        <w:rPr>
          <w:rFonts w:ascii="Arial" w:eastAsia="SimSun" w:hAnsi="Arial"/>
          <w:b/>
          <w:szCs w:val="20"/>
          <w:lang w:val="en-GB"/>
        </w:rPr>
        <w:t>China</w:t>
      </w:r>
      <w:r w:rsidR="002B69F3" w:rsidRPr="002B69F3">
        <w:rPr>
          <w:rFonts w:ascii="Arial" w:eastAsia="SimSun" w:hAnsi="Arial"/>
          <w:b/>
          <w:szCs w:val="20"/>
        </w:rPr>
        <w:t xml:space="preserve">, </w:t>
      </w:r>
      <w:r>
        <w:rPr>
          <w:rFonts w:ascii="Arial" w:eastAsia="SimSun" w:hAnsi="Arial"/>
          <w:b/>
          <w:szCs w:val="20"/>
          <w:lang w:val="en-GB"/>
        </w:rPr>
        <w:t>April</w:t>
      </w:r>
      <w:r w:rsidRPr="002B69F3">
        <w:rPr>
          <w:rFonts w:ascii="Arial" w:eastAsia="SimSun" w:hAnsi="Arial"/>
          <w:b/>
          <w:szCs w:val="20"/>
        </w:rPr>
        <w:t xml:space="preserve"> </w:t>
      </w:r>
      <w:r>
        <w:rPr>
          <w:rFonts w:ascii="Arial" w:eastAsia="SimSun" w:hAnsi="Arial"/>
          <w:b/>
          <w:szCs w:val="20"/>
        </w:rPr>
        <w:t>1</w:t>
      </w:r>
      <w:r w:rsidR="00B82CAF">
        <w:rPr>
          <w:rFonts w:ascii="Arial" w:eastAsia="SimSun" w:hAnsi="Arial"/>
          <w:b/>
          <w:szCs w:val="20"/>
          <w:lang w:val="en-US"/>
        </w:rPr>
        <w:t>5</w:t>
      </w:r>
      <w:r w:rsidRPr="002B69F3">
        <w:rPr>
          <w:rFonts w:ascii="Arial" w:eastAsia="SimSun" w:hAnsi="Arial"/>
          <w:b/>
          <w:szCs w:val="20"/>
        </w:rPr>
        <w:t xml:space="preserve"> </w:t>
      </w:r>
      <w:r w:rsidR="002B69F3" w:rsidRPr="002B69F3">
        <w:rPr>
          <w:rFonts w:ascii="Arial" w:eastAsia="SimSun" w:hAnsi="Arial"/>
          <w:b/>
          <w:szCs w:val="20"/>
        </w:rPr>
        <w:t>–</w:t>
      </w:r>
      <w:r w:rsidR="00DE7064">
        <w:rPr>
          <w:rFonts w:ascii="Arial" w:eastAsia="SimSun" w:hAnsi="Arial"/>
          <w:b/>
          <w:szCs w:val="20"/>
          <w:lang w:val="en-GB"/>
        </w:rPr>
        <w:t xml:space="preserve"> </w:t>
      </w:r>
      <w:r>
        <w:rPr>
          <w:rFonts w:ascii="Arial" w:eastAsia="SimSun" w:hAnsi="Arial"/>
          <w:b/>
          <w:szCs w:val="20"/>
          <w:lang w:val="en-GB"/>
        </w:rPr>
        <w:t>April 19</w:t>
      </w:r>
      <w:r w:rsidR="002B69F3" w:rsidRPr="002B69F3">
        <w:rPr>
          <w:rFonts w:ascii="Arial" w:eastAsia="SimSun" w:hAnsi="Arial"/>
          <w:b/>
          <w:szCs w:val="20"/>
        </w:rPr>
        <w:t>, 202</w:t>
      </w:r>
      <w:r w:rsidR="009E0350">
        <w:rPr>
          <w:rFonts w:ascii="Arial" w:eastAsia="SimSun" w:hAnsi="Arial"/>
          <w:b/>
          <w:szCs w:val="20"/>
        </w:rPr>
        <w:t>4</w:t>
      </w:r>
    </w:p>
    <w:bookmarkEnd w:id="0"/>
    <w:bookmarkEnd w:id="1"/>
    <w:p w14:paraId="4692E477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Cs w:val="20"/>
          <w:lang w:eastAsia="ja-JP"/>
        </w:rPr>
      </w:pPr>
    </w:p>
    <w:p w14:paraId="0C538505" w14:textId="0F7F4926" w:rsidR="00841BCD" w:rsidRPr="00103E9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</w:rPr>
      </w:pPr>
      <w:r w:rsidRPr="00103E93">
        <w:rPr>
          <w:rFonts w:ascii="Arial" w:eastAsia="Calibri" w:hAnsi="Arial" w:cs="Arial"/>
          <w:b/>
          <w:bCs/>
        </w:rPr>
        <w:t>Source:</w:t>
      </w:r>
      <w:r w:rsidRPr="00103E93">
        <w:rPr>
          <w:rFonts w:ascii="Arial" w:eastAsia="Calibri" w:hAnsi="Arial" w:cs="Arial"/>
          <w:b/>
          <w:bCs/>
        </w:rPr>
        <w:tab/>
        <w:t>Nokia</w:t>
      </w:r>
    </w:p>
    <w:p w14:paraId="7B22D7D8" w14:textId="1EA7EF5F" w:rsidR="00841BCD" w:rsidRPr="00103E93" w:rsidRDefault="00841BCD" w:rsidP="00841BCD">
      <w:pPr>
        <w:ind w:left="1985" w:hanging="1985"/>
        <w:rPr>
          <w:rFonts w:ascii="Arial" w:eastAsia="Calibri" w:hAnsi="Arial" w:cs="Arial"/>
          <w:b/>
          <w:bCs/>
        </w:rPr>
      </w:pPr>
      <w:r w:rsidRPr="00103E93">
        <w:rPr>
          <w:rFonts w:ascii="Arial" w:eastAsia="Calibri" w:hAnsi="Arial" w:cs="Arial"/>
          <w:b/>
          <w:bCs/>
        </w:rPr>
        <w:t>Title:</w:t>
      </w:r>
      <w:r w:rsidRPr="00103E93">
        <w:rPr>
          <w:rFonts w:ascii="Arial" w:eastAsia="Calibri" w:hAnsi="Arial" w:cs="Arial"/>
          <w:b/>
          <w:bCs/>
        </w:rPr>
        <w:tab/>
      </w:r>
      <w:r w:rsidR="00103E93" w:rsidRPr="00103E93">
        <w:rPr>
          <w:rFonts w:ascii="Arial" w:eastAsia="Calibri" w:hAnsi="Arial" w:cs="Arial" w:hint="eastAsia"/>
          <w:b/>
          <w:bCs/>
        </w:rPr>
        <w:t>RRM performance requirements</w:t>
      </w:r>
      <w:r w:rsidR="00103E93" w:rsidRPr="00103E93">
        <w:rPr>
          <w:rFonts w:ascii="Arial" w:eastAsia="Calibri" w:hAnsi="Arial" w:cs="Arial"/>
          <w:b/>
          <w:bCs/>
        </w:rPr>
        <w:t xml:space="preserve"> for </w:t>
      </w:r>
      <w:proofErr w:type="spellStart"/>
      <w:r w:rsidR="00103E93" w:rsidRPr="00103E93">
        <w:rPr>
          <w:rFonts w:ascii="Arial" w:eastAsia="Calibri" w:hAnsi="Arial" w:cs="Arial"/>
          <w:b/>
          <w:bCs/>
        </w:rPr>
        <w:t>NR_DualTxRx_MUSIM</w:t>
      </w:r>
      <w:proofErr w:type="spellEnd"/>
    </w:p>
    <w:p w14:paraId="02BF812B" w14:textId="4928023F" w:rsidR="00841BCD" w:rsidRPr="008C39F7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Cs w:val="20"/>
        </w:rPr>
      </w:pPr>
      <w:r w:rsidRPr="00103E93">
        <w:rPr>
          <w:rFonts w:ascii="Arial" w:eastAsia="MS Mincho" w:hAnsi="Arial" w:cs="Arial"/>
          <w:b/>
          <w:bCs/>
          <w:szCs w:val="20"/>
        </w:rPr>
        <w:t>Agenda item:</w:t>
      </w:r>
      <w:r w:rsidRPr="00103E93">
        <w:rPr>
          <w:rFonts w:ascii="Arial" w:eastAsia="MS Mincho" w:hAnsi="Arial" w:cs="Arial"/>
          <w:b/>
          <w:bCs/>
          <w:szCs w:val="20"/>
        </w:rPr>
        <w:tab/>
      </w:r>
      <w:r w:rsidR="00DF1455">
        <w:rPr>
          <w:rFonts w:ascii="Arial" w:eastAsia="MS Mincho" w:hAnsi="Arial" w:cs="Arial"/>
          <w:b/>
          <w:bCs/>
          <w:szCs w:val="20"/>
        </w:rPr>
        <w:t>6</w:t>
      </w:r>
      <w:r w:rsidR="007C1696" w:rsidRPr="00103E93">
        <w:rPr>
          <w:rFonts w:ascii="Arial" w:eastAsia="MS Mincho" w:hAnsi="Arial" w:cs="Arial"/>
          <w:b/>
          <w:bCs/>
          <w:szCs w:val="20"/>
        </w:rPr>
        <w:t>.</w:t>
      </w:r>
      <w:r w:rsidR="0050209B">
        <w:rPr>
          <w:rFonts w:ascii="Arial" w:eastAsia="MS Mincho" w:hAnsi="Arial" w:cs="Arial"/>
          <w:b/>
          <w:bCs/>
          <w:szCs w:val="20"/>
        </w:rPr>
        <w:t>1</w:t>
      </w:r>
      <w:r w:rsidR="00DF1455">
        <w:rPr>
          <w:rFonts w:ascii="Arial" w:eastAsia="MS Mincho" w:hAnsi="Arial" w:cs="Arial"/>
          <w:b/>
          <w:bCs/>
          <w:szCs w:val="20"/>
        </w:rPr>
        <w:t>5</w:t>
      </w:r>
      <w:r w:rsidR="007C1696" w:rsidRPr="00103E93">
        <w:rPr>
          <w:rFonts w:ascii="Arial" w:eastAsia="MS Mincho" w:hAnsi="Arial" w:cs="Arial"/>
          <w:b/>
          <w:bCs/>
          <w:szCs w:val="20"/>
        </w:rPr>
        <w:t>.</w:t>
      </w:r>
      <w:r w:rsidR="0050209B">
        <w:rPr>
          <w:rFonts w:ascii="Arial" w:eastAsia="MS Mincho" w:hAnsi="Arial" w:cs="Arial"/>
          <w:b/>
          <w:bCs/>
          <w:szCs w:val="20"/>
        </w:rPr>
        <w:t>2</w:t>
      </w:r>
    </w:p>
    <w:p w14:paraId="07CB004D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</w:rPr>
      </w:pPr>
      <w:r w:rsidRPr="008C39F7">
        <w:rPr>
          <w:rFonts w:ascii="Arial" w:eastAsia="Calibri" w:hAnsi="Arial" w:cs="Arial"/>
          <w:b/>
          <w:bCs/>
        </w:rPr>
        <w:t>Document for:</w:t>
      </w:r>
      <w:r w:rsidRPr="008C39F7">
        <w:rPr>
          <w:rFonts w:ascii="Arial" w:eastAsia="Calibri" w:hAnsi="Arial" w:cs="Arial"/>
          <w:b/>
          <w:bCs/>
        </w:rPr>
        <w:tab/>
      </w:r>
      <w:r w:rsidR="00AE6D09" w:rsidRPr="008C39F7">
        <w:rPr>
          <w:rFonts w:ascii="Arial" w:eastAsia="Calibri" w:hAnsi="Arial" w:cs="Arial"/>
          <w:b/>
          <w:bCs/>
        </w:rPr>
        <w:t>Discussion</w:t>
      </w:r>
    </w:p>
    <w:p w14:paraId="11D74DDD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</w:rPr>
      </w:pPr>
    </w:p>
    <w:p w14:paraId="0BD2D12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proofErr w:type="spellStart"/>
      <w:r w:rsidRPr="008C39F7">
        <w:rPr>
          <w:rStyle w:val="RAN4H1Char"/>
          <w:lang w:val="en-US"/>
        </w:rPr>
        <w:t>ductio</w:t>
      </w:r>
      <w:proofErr w:type="spellEnd"/>
      <w:r w:rsidRPr="008C39F7">
        <w:t>n</w:t>
      </w:r>
      <w:bookmarkEnd w:id="3"/>
    </w:p>
    <w:p w14:paraId="31AD658C" w14:textId="5B82664E" w:rsidR="0060543D" w:rsidRPr="00112D0A" w:rsidRDefault="0047789B" w:rsidP="005C23A4">
      <w:pPr>
        <w:rPr>
          <w:sz w:val="20"/>
          <w:szCs w:val="20"/>
        </w:rPr>
      </w:pPr>
      <w:r w:rsidRPr="00112D0A">
        <w:rPr>
          <w:sz w:val="20"/>
          <w:szCs w:val="20"/>
        </w:rPr>
        <w:t>RAN4 has been working on defining UE requirements for the MUSIM gaps introduced in Rel-17</w:t>
      </w:r>
      <w:r w:rsidR="005F2735" w:rsidRPr="00112D0A">
        <w:rPr>
          <w:sz w:val="20"/>
          <w:szCs w:val="20"/>
        </w:rPr>
        <w:t xml:space="preserve">. Work has progressed and </w:t>
      </w:r>
      <w:r w:rsidR="004726EF" w:rsidRPr="00112D0A">
        <w:rPr>
          <w:sz w:val="20"/>
          <w:szCs w:val="20"/>
        </w:rPr>
        <w:t>the core</w:t>
      </w:r>
      <w:r w:rsidR="00EA228B" w:rsidRPr="00112D0A">
        <w:rPr>
          <w:sz w:val="20"/>
          <w:szCs w:val="20"/>
        </w:rPr>
        <w:t xml:space="preserve"> requirements are now </w:t>
      </w:r>
      <w:r w:rsidR="000353AA" w:rsidRPr="00112D0A">
        <w:rPr>
          <w:sz w:val="20"/>
          <w:szCs w:val="20"/>
        </w:rPr>
        <w:t xml:space="preserve">mostly </w:t>
      </w:r>
      <w:r w:rsidR="00EA228B" w:rsidRPr="00112D0A">
        <w:rPr>
          <w:sz w:val="20"/>
          <w:szCs w:val="20"/>
        </w:rPr>
        <w:t xml:space="preserve">concluded. </w:t>
      </w:r>
      <w:r w:rsidR="00A96FCD" w:rsidRPr="00112D0A">
        <w:rPr>
          <w:sz w:val="20"/>
          <w:szCs w:val="20"/>
        </w:rPr>
        <w:t>In last meeting RAN4 initiated the</w:t>
      </w:r>
      <w:r w:rsidR="005F2735" w:rsidRPr="00112D0A">
        <w:rPr>
          <w:sz w:val="20"/>
          <w:szCs w:val="20"/>
        </w:rPr>
        <w:t xml:space="preserve"> discuss</w:t>
      </w:r>
      <w:r w:rsidR="00A96FCD" w:rsidRPr="00112D0A">
        <w:rPr>
          <w:sz w:val="20"/>
          <w:szCs w:val="20"/>
        </w:rPr>
        <w:t>ion</w:t>
      </w:r>
      <w:r w:rsidR="005F2735" w:rsidRPr="00112D0A">
        <w:rPr>
          <w:sz w:val="20"/>
          <w:szCs w:val="20"/>
        </w:rPr>
        <w:t xml:space="preserve"> </w:t>
      </w:r>
      <w:r w:rsidR="00A96FCD" w:rsidRPr="00112D0A">
        <w:rPr>
          <w:sz w:val="20"/>
          <w:szCs w:val="20"/>
        </w:rPr>
        <w:t xml:space="preserve">concerning </w:t>
      </w:r>
      <w:r w:rsidR="005F2735" w:rsidRPr="00112D0A">
        <w:rPr>
          <w:sz w:val="20"/>
          <w:szCs w:val="20"/>
        </w:rPr>
        <w:t xml:space="preserve">which test cases to be introduced </w:t>
      </w:r>
      <w:r w:rsidR="00E1791B" w:rsidRPr="00112D0A">
        <w:rPr>
          <w:sz w:val="20"/>
          <w:szCs w:val="20"/>
        </w:rPr>
        <w:t>to</w:t>
      </w:r>
      <w:r w:rsidR="005F2735" w:rsidRPr="00112D0A">
        <w:rPr>
          <w:sz w:val="20"/>
          <w:szCs w:val="20"/>
        </w:rPr>
        <w:t xml:space="preserve"> </w:t>
      </w:r>
      <w:r w:rsidR="00AD2C0A" w:rsidRPr="00112D0A">
        <w:rPr>
          <w:sz w:val="20"/>
          <w:szCs w:val="20"/>
        </w:rPr>
        <w:t xml:space="preserve">ensure that the UE supporting MUSIM gaps </w:t>
      </w:r>
      <w:r w:rsidR="00C53EDF" w:rsidRPr="00112D0A">
        <w:rPr>
          <w:sz w:val="20"/>
          <w:szCs w:val="20"/>
        </w:rPr>
        <w:t>fulfills the defined requirements.</w:t>
      </w:r>
    </w:p>
    <w:p w14:paraId="6B88CF0B" w14:textId="56CF5C4A" w:rsidR="00B726BC" w:rsidRPr="00112D0A" w:rsidRDefault="00B726BC" w:rsidP="005C23A4">
      <w:pPr>
        <w:rPr>
          <w:sz w:val="20"/>
          <w:szCs w:val="20"/>
        </w:rPr>
      </w:pPr>
      <w:r w:rsidRPr="00112D0A">
        <w:rPr>
          <w:sz w:val="20"/>
          <w:szCs w:val="20"/>
        </w:rPr>
        <w:t>Some agreements were reached concerning 3 test cases</w:t>
      </w:r>
      <w:r w:rsidR="00A82DDB" w:rsidRPr="00112D0A">
        <w:rPr>
          <w:sz w:val="20"/>
          <w:szCs w:val="20"/>
        </w:rPr>
        <w:t xml:space="preserve"> while others were left FF</w:t>
      </w:r>
      <w:r w:rsidR="00BE4840">
        <w:rPr>
          <w:sz w:val="20"/>
          <w:szCs w:val="20"/>
          <w:lang w:val="en-US"/>
        </w:rPr>
        <w:t>S</w:t>
      </w:r>
      <w:r w:rsidR="00A82DDB" w:rsidRPr="00112D0A">
        <w:rPr>
          <w:sz w:val="20"/>
          <w:szCs w:val="20"/>
        </w:rPr>
        <w:t xml:space="preserve">. Additionally, RAN4 did not </w:t>
      </w:r>
      <w:r w:rsidR="00F83487" w:rsidRPr="00112D0A">
        <w:rPr>
          <w:sz w:val="20"/>
          <w:szCs w:val="20"/>
        </w:rPr>
        <w:t>conclude on any test cases covering the keep solution.</w:t>
      </w:r>
    </w:p>
    <w:p w14:paraId="53E10DD1" w14:textId="77777777" w:rsidR="0060543D" w:rsidRPr="008C39F7" w:rsidRDefault="0060543D" w:rsidP="005C23A4"/>
    <w:p w14:paraId="7BDBE12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D5A0B15" w14:textId="65D93017" w:rsidR="00CB22B2" w:rsidRPr="001A6052" w:rsidRDefault="00F8215E" w:rsidP="00496606">
      <w:pPr>
        <w:pStyle w:val="RAN4H2"/>
      </w:pPr>
      <w:r w:rsidRPr="001A6052">
        <w:t xml:space="preserve">Discussion </w:t>
      </w:r>
      <w:r w:rsidR="002E5510">
        <w:t xml:space="preserve">on test cases for </w:t>
      </w:r>
      <w:proofErr w:type="spellStart"/>
      <w:r w:rsidR="00F20100" w:rsidRPr="00F20100">
        <w:t>NR_DualTxRx_MUSIM</w:t>
      </w:r>
      <w:proofErr w:type="spellEnd"/>
    </w:p>
    <w:p w14:paraId="3017C388" w14:textId="274A476E" w:rsidR="004171C5" w:rsidRPr="00112D0A" w:rsidRDefault="00000840" w:rsidP="005C23A4">
      <w:pPr>
        <w:rPr>
          <w:sz w:val="20"/>
          <w:szCs w:val="20"/>
        </w:rPr>
      </w:pPr>
      <w:r w:rsidRPr="00112D0A">
        <w:rPr>
          <w:sz w:val="20"/>
          <w:szCs w:val="20"/>
        </w:rPr>
        <w:t xml:space="preserve">RAN4 has reached agreements related to the MUSIM Core requirements. </w:t>
      </w:r>
      <w:r w:rsidR="00B7077D" w:rsidRPr="00112D0A">
        <w:rPr>
          <w:sz w:val="20"/>
          <w:szCs w:val="20"/>
        </w:rPr>
        <w:t>To</w:t>
      </w:r>
      <w:r w:rsidR="009A2303" w:rsidRPr="00112D0A">
        <w:rPr>
          <w:sz w:val="20"/>
          <w:szCs w:val="20"/>
        </w:rPr>
        <w:t xml:space="preserve"> verify </w:t>
      </w:r>
      <w:r w:rsidR="00B7077D" w:rsidRPr="00112D0A">
        <w:rPr>
          <w:sz w:val="20"/>
          <w:szCs w:val="20"/>
        </w:rPr>
        <w:t>the def</w:t>
      </w:r>
      <w:r w:rsidR="00FB0A61" w:rsidRPr="00112D0A">
        <w:rPr>
          <w:sz w:val="20"/>
          <w:szCs w:val="20"/>
        </w:rPr>
        <w:t>i</w:t>
      </w:r>
      <w:r w:rsidR="00B7077D" w:rsidRPr="00112D0A">
        <w:rPr>
          <w:sz w:val="20"/>
          <w:szCs w:val="20"/>
        </w:rPr>
        <w:t xml:space="preserve">ned requirements and UE </w:t>
      </w:r>
      <w:r w:rsidR="00881052" w:rsidRPr="00112D0A">
        <w:rPr>
          <w:sz w:val="20"/>
          <w:szCs w:val="20"/>
        </w:rPr>
        <w:t>behaviour</w:t>
      </w:r>
      <w:r w:rsidR="008E065A" w:rsidRPr="00112D0A">
        <w:rPr>
          <w:sz w:val="20"/>
          <w:szCs w:val="20"/>
        </w:rPr>
        <w:t xml:space="preserve"> </w:t>
      </w:r>
      <w:r w:rsidR="00B33156" w:rsidRPr="00112D0A">
        <w:rPr>
          <w:sz w:val="20"/>
          <w:szCs w:val="20"/>
        </w:rPr>
        <w:t xml:space="preserve">there is a need to define a suitable set of test cases such that </w:t>
      </w:r>
      <w:r w:rsidR="0091486A" w:rsidRPr="00112D0A">
        <w:rPr>
          <w:sz w:val="20"/>
          <w:szCs w:val="20"/>
        </w:rPr>
        <w:t>the main core requirements are tested</w:t>
      </w:r>
      <w:r w:rsidR="00FB0A61" w:rsidRPr="00112D0A">
        <w:rPr>
          <w:sz w:val="20"/>
          <w:szCs w:val="20"/>
        </w:rPr>
        <w:t>.</w:t>
      </w:r>
      <w:r w:rsidR="0091486A" w:rsidRPr="00112D0A">
        <w:rPr>
          <w:sz w:val="20"/>
          <w:szCs w:val="20"/>
        </w:rPr>
        <w:t xml:space="preserve"> In </w:t>
      </w:r>
      <w:r w:rsidR="00881052">
        <w:rPr>
          <w:sz w:val="20"/>
          <w:szCs w:val="20"/>
          <w:lang w:val="en-US"/>
        </w:rPr>
        <w:t xml:space="preserve">the </w:t>
      </w:r>
      <w:r w:rsidR="0091486A" w:rsidRPr="00112D0A">
        <w:rPr>
          <w:sz w:val="20"/>
          <w:szCs w:val="20"/>
        </w:rPr>
        <w:t xml:space="preserve">RAN4#110 </w:t>
      </w:r>
      <w:r w:rsidR="00881052">
        <w:rPr>
          <w:sz w:val="20"/>
          <w:szCs w:val="20"/>
          <w:lang w:val="en-US"/>
        </w:rPr>
        <w:t xml:space="preserve">meeting </w:t>
      </w:r>
      <w:r w:rsidR="0091486A" w:rsidRPr="00112D0A">
        <w:rPr>
          <w:sz w:val="20"/>
          <w:szCs w:val="20"/>
        </w:rPr>
        <w:t xml:space="preserve">RAN4 agreed following </w:t>
      </w:r>
      <w:r w:rsidR="008C1AA1">
        <w:rPr>
          <w:sz w:val="20"/>
          <w:szCs w:val="20"/>
          <w:lang w:val="en-US"/>
        </w:rPr>
        <w:t xml:space="preserve">table </w:t>
      </w:r>
      <w:r w:rsidR="0091486A" w:rsidRPr="00112D0A">
        <w:rPr>
          <w:sz w:val="20"/>
          <w:szCs w:val="20"/>
        </w:rPr>
        <w:t>in [</w:t>
      </w:r>
      <w:r w:rsidR="008C1AA1">
        <w:rPr>
          <w:sz w:val="20"/>
          <w:szCs w:val="20"/>
          <w:lang w:val="en-US"/>
        </w:rPr>
        <w:t>4</w:t>
      </w:r>
      <w:r w:rsidR="0091486A" w:rsidRPr="00112D0A">
        <w:rPr>
          <w:sz w:val="20"/>
          <w:szCs w:val="20"/>
        </w:rPr>
        <w:t>]: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590"/>
        <w:gridCol w:w="6671"/>
        <w:gridCol w:w="1346"/>
      </w:tblGrid>
      <w:tr w:rsidR="00C51E89" w14:paraId="2791E0F7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197BC8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No.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AE52BD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Test case</w:t>
            </w:r>
          </w:p>
        </w:tc>
        <w:tc>
          <w:tcPr>
            <w:tcW w:w="13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A90783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Comments</w:t>
            </w:r>
          </w:p>
        </w:tc>
      </w:tr>
      <w:tr w:rsidR="00C51E89" w14:paraId="11BD2C02" w14:textId="77777777" w:rsidTr="00C51E89">
        <w:tc>
          <w:tcPr>
            <w:tcW w:w="12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03C4C" w14:textId="77777777" w:rsidR="00C51E89" w:rsidRDefault="00C51E89" w:rsidP="00A27650">
            <w:pPr>
              <w:numPr>
                <w:ilvl w:val="1"/>
                <w:numId w:val="40"/>
              </w:numPr>
              <w:tabs>
                <w:tab w:val="clear" w:pos="1440"/>
              </w:tabs>
              <w:spacing w:after="180"/>
              <w:ind w:left="1380" w:hanging="1358"/>
              <w:jc w:val="center"/>
              <w:textAlignment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85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C5FDE9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Inter-frequency event triggered reporting, 1 Type-2 gap + 1 periodic MUSIM gap, with partially partial overlapping among all configured gaps, MUSIM gap has lower priority, </w:t>
            </w:r>
            <w:proofErr w:type="gramStart"/>
            <w:r>
              <w:rPr>
                <w:sz w:val="20"/>
                <w:szCs w:val="20"/>
                <w:lang w:val="en-GB"/>
              </w:rPr>
              <w:t>priority based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solution, SSB-based measurements, FR1.</w:t>
            </w:r>
          </w:p>
        </w:tc>
        <w:tc>
          <w:tcPr>
            <w:tcW w:w="13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AAA65E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 </w:t>
            </w:r>
          </w:p>
        </w:tc>
      </w:tr>
      <w:tr w:rsidR="00C51E89" w14:paraId="7F1ACCB0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4E039F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[2]</w:t>
            </w:r>
          </w:p>
        </w:tc>
        <w:tc>
          <w:tcPr>
            <w:tcW w:w="85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DBBC2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Inter-frequency event triggered reporting, 1 Type-2 gap + 1 periodic MUSIM gap, with partially partial overlapping among all configured gaps, MUSIM gap has lower priority, </w:t>
            </w:r>
            <w:proofErr w:type="gramStart"/>
            <w:r>
              <w:rPr>
                <w:sz w:val="20"/>
                <w:szCs w:val="20"/>
                <w:lang w:val="en-GB"/>
              </w:rPr>
              <w:t>priority based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solution, SSB-based measurements, FR2</w:t>
            </w:r>
          </w:p>
        </w:tc>
        <w:tc>
          <w:tcPr>
            <w:tcW w:w="14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8E8E0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FFS on whether to have it</w:t>
            </w:r>
          </w:p>
        </w:tc>
      </w:tr>
      <w:tr w:rsidR="00C51E89" w14:paraId="77C69CD6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2B6AAF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[3]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A88109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Inter-frequency event triggered reporting, 1 Type-2 gap + 1 periodic MUSIM gap, with partially partial overlapping among all configured gaps, MUSIM gap has higher priority, </w:t>
            </w:r>
            <w:proofErr w:type="gramStart"/>
            <w:r>
              <w:rPr>
                <w:sz w:val="20"/>
                <w:szCs w:val="20"/>
                <w:lang w:val="en-GB"/>
              </w:rPr>
              <w:t>priority based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solution, SSB-based measurements, FR1</w:t>
            </w:r>
          </w:p>
        </w:tc>
        <w:tc>
          <w:tcPr>
            <w:tcW w:w="14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6AF85B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FFS on whether to have it</w:t>
            </w:r>
          </w:p>
        </w:tc>
      </w:tr>
      <w:tr w:rsidR="00C51E89" w14:paraId="2DB59596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BBF85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[4]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6F1BDF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Inter-frequency event triggered reporting, 1 Type-2 gap + 1 periodic MUSIM gap, with partially partial overlapping among all configured gaps, MUSIM gap has higher priority, </w:t>
            </w:r>
            <w:proofErr w:type="gramStart"/>
            <w:r>
              <w:rPr>
                <w:sz w:val="20"/>
                <w:szCs w:val="20"/>
                <w:lang w:val="en-GB"/>
              </w:rPr>
              <w:t>priority based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solution, SSB-based measurements, FR2</w:t>
            </w:r>
          </w:p>
        </w:tc>
        <w:tc>
          <w:tcPr>
            <w:tcW w:w="14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8D0996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FFS on whether to have it</w:t>
            </w:r>
          </w:p>
        </w:tc>
      </w:tr>
      <w:tr w:rsidR="00C51E89" w14:paraId="03FD9FA6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386A05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480314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Inter-frequency event triggered reporting, 1 Type-1 gap + 1 periodic MUSIM gap, with partially partial overlapping among all configured gaps, [FFS on MUSIM gap has the shorter or longer MGRP</w:t>
            </w:r>
            <w:proofErr w:type="gramStart"/>
            <w:r>
              <w:rPr>
                <w:sz w:val="20"/>
                <w:szCs w:val="20"/>
                <w:lang w:val="en-GB"/>
              </w:rPr>
              <w:t>],  SSB</w:t>
            </w:r>
            <w:proofErr w:type="gramEnd"/>
            <w:r>
              <w:rPr>
                <w:sz w:val="20"/>
                <w:szCs w:val="20"/>
                <w:lang w:val="en-GB"/>
              </w:rPr>
              <w:t>-based measurements, FR1</w:t>
            </w:r>
          </w:p>
        </w:tc>
        <w:tc>
          <w:tcPr>
            <w:tcW w:w="13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AAF81F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 </w:t>
            </w:r>
          </w:p>
        </w:tc>
      </w:tr>
      <w:tr w:rsidR="00C51E89" w14:paraId="3E0808FE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E24360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[6]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3F89D4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Inter-frequency event triggered reporting, 1 Type-1 gap + 1 periodic MUSIM gap, with partially partial overlapping among all configured gaps, MUSIM gap has the shorter </w:t>
            </w:r>
            <w:proofErr w:type="gramStart"/>
            <w:r>
              <w:rPr>
                <w:sz w:val="20"/>
                <w:szCs w:val="20"/>
                <w:lang w:val="en-GB"/>
              </w:rPr>
              <w:t>MGRP,  SSB</w:t>
            </w:r>
            <w:proofErr w:type="gramEnd"/>
            <w:r>
              <w:rPr>
                <w:sz w:val="20"/>
                <w:szCs w:val="20"/>
                <w:lang w:val="en-GB"/>
              </w:rPr>
              <w:t>-based measurements, FR2</w:t>
            </w:r>
          </w:p>
        </w:tc>
        <w:tc>
          <w:tcPr>
            <w:tcW w:w="14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73639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FFS on whether to have it</w:t>
            </w:r>
          </w:p>
        </w:tc>
      </w:tr>
      <w:tr w:rsidR="00C51E89" w14:paraId="6F6D10BA" w14:textId="77777777" w:rsidTr="00C51E89">
        <w:tc>
          <w:tcPr>
            <w:tcW w:w="11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4DBB69" w14:textId="77777777" w:rsidR="00C51E89" w:rsidRDefault="00C51E89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7</w:t>
            </w:r>
          </w:p>
        </w:tc>
        <w:tc>
          <w:tcPr>
            <w:tcW w:w="84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1B7B65" w14:textId="77777777" w:rsidR="00C51E89" w:rsidRDefault="00C51E89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Intra-frequency event triggered reporting, 1 periodic MUSIM gap, SMTC partially partial overlaps with MUSIM gaps, SSB-based measurements, FR1</w:t>
            </w:r>
          </w:p>
        </w:tc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5999C7" w14:textId="77777777" w:rsidR="00C51E89" w:rsidRDefault="00C51E8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</w:tc>
      </w:tr>
    </w:tbl>
    <w:p w14:paraId="3BE828E0" w14:textId="77777777" w:rsidR="0091486A" w:rsidRDefault="0091486A" w:rsidP="005C23A4"/>
    <w:p w14:paraId="27C8EED4" w14:textId="2CC8BC17" w:rsidR="00C51E89" w:rsidRPr="00112D0A" w:rsidRDefault="00C51E89" w:rsidP="005C23A4">
      <w:pPr>
        <w:rPr>
          <w:sz w:val="20"/>
          <w:szCs w:val="20"/>
          <w:lang w:val="en-US"/>
        </w:rPr>
      </w:pPr>
      <w:r w:rsidRPr="00112D0A">
        <w:rPr>
          <w:sz w:val="20"/>
          <w:szCs w:val="20"/>
          <w:lang w:val="en-US"/>
        </w:rPr>
        <w:t>Hence, test cases 1, 5 and 7 are agreed to be introduced while others are FFS.</w:t>
      </w:r>
    </w:p>
    <w:p w14:paraId="48136D13" w14:textId="77777777" w:rsidR="00C51E89" w:rsidRPr="00112D0A" w:rsidRDefault="00C51E89" w:rsidP="005C23A4">
      <w:pPr>
        <w:rPr>
          <w:sz w:val="20"/>
          <w:szCs w:val="20"/>
          <w:lang w:val="en-US"/>
        </w:rPr>
      </w:pPr>
    </w:p>
    <w:p w14:paraId="47CFD0E4" w14:textId="0B45EBC2" w:rsidR="00C51E89" w:rsidRPr="00112D0A" w:rsidRDefault="008F627A" w:rsidP="005C23A4">
      <w:pPr>
        <w:rPr>
          <w:sz w:val="20"/>
          <w:szCs w:val="20"/>
          <w:lang w:val="en-US"/>
        </w:rPr>
      </w:pPr>
      <w:r w:rsidRPr="00112D0A">
        <w:rPr>
          <w:sz w:val="20"/>
          <w:szCs w:val="20"/>
          <w:lang w:val="en-US"/>
        </w:rPr>
        <w:t>In ge</w:t>
      </w:r>
      <w:r w:rsidR="007E3A9F" w:rsidRPr="00112D0A">
        <w:rPr>
          <w:sz w:val="20"/>
          <w:szCs w:val="20"/>
          <w:lang w:val="en-US"/>
        </w:rPr>
        <w:t>n</w:t>
      </w:r>
      <w:r w:rsidRPr="00112D0A">
        <w:rPr>
          <w:sz w:val="20"/>
          <w:szCs w:val="20"/>
          <w:lang w:val="en-US"/>
        </w:rPr>
        <w:t>eral</w:t>
      </w:r>
      <w:r w:rsidR="007E3A9F" w:rsidRPr="00112D0A">
        <w:rPr>
          <w:sz w:val="20"/>
          <w:szCs w:val="20"/>
          <w:lang w:val="en-US"/>
        </w:rPr>
        <w:t>,</w:t>
      </w:r>
      <w:r w:rsidRPr="00112D0A">
        <w:rPr>
          <w:sz w:val="20"/>
          <w:szCs w:val="20"/>
          <w:lang w:val="en-US"/>
        </w:rPr>
        <w:t xml:space="preserve"> we see that the agreed test cases do represent suitable </w:t>
      </w:r>
      <w:r w:rsidR="007E3A9F" w:rsidRPr="00112D0A">
        <w:rPr>
          <w:sz w:val="20"/>
          <w:szCs w:val="20"/>
          <w:lang w:val="en-US"/>
        </w:rPr>
        <w:t xml:space="preserve">test coverage except FR2 is not included in any of the test cases. </w:t>
      </w:r>
      <w:r w:rsidR="00E90499" w:rsidRPr="00112D0A">
        <w:rPr>
          <w:sz w:val="20"/>
          <w:szCs w:val="20"/>
          <w:lang w:val="en-US"/>
        </w:rPr>
        <w:t>In last meeting RAN4 did agree following regarding the test case setup:</w:t>
      </w:r>
    </w:p>
    <w:p w14:paraId="6C6FC659" w14:textId="77777777" w:rsidR="00BD180A" w:rsidRPr="00322500" w:rsidRDefault="00BD180A" w:rsidP="00BD180A">
      <w:pPr>
        <w:numPr>
          <w:ilvl w:val="0"/>
          <w:numId w:val="41"/>
        </w:numPr>
        <w:spacing w:after="120"/>
        <w:textAlignment w:val="center"/>
        <w:rPr>
          <w:color w:val="000000"/>
          <w:sz w:val="20"/>
          <w:szCs w:val="20"/>
          <w:lang w:val="en-GB"/>
        </w:rPr>
      </w:pPr>
      <w:r w:rsidRPr="00322500">
        <w:rPr>
          <w:color w:val="000000"/>
          <w:sz w:val="20"/>
          <w:szCs w:val="20"/>
          <w:lang w:val="en-GB"/>
        </w:rPr>
        <w:t xml:space="preserve">Scenario:             </w:t>
      </w:r>
    </w:p>
    <w:p w14:paraId="171943B7" w14:textId="77777777" w:rsidR="00BD180A" w:rsidRPr="00322500" w:rsidRDefault="00BD180A" w:rsidP="00BD180A">
      <w:pPr>
        <w:numPr>
          <w:ilvl w:val="1"/>
          <w:numId w:val="42"/>
        </w:numPr>
        <w:spacing w:after="120"/>
        <w:textAlignment w:val="center"/>
        <w:rPr>
          <w:color w:val="000000"/>
          <w:sz w:val="20"/>
          <w:szCs w:val="20"/>
          <w:lang w:val="en-GB"/>
        </w:rPr>
      </w:pPr>
      <w:r w:rsidRPr="00322500">
        <w:rPr>
          <w:color w:val="000000"/>
          <w:sz w:val="20"/>
          <w:szCs w:val="20"/>
          <w:lang w:val="en-GB"/>
        </w:rPr>
        <w:t>Only define test cases for NR SA scenario for FR1 and FR2 (vivo Ericsson)</w:t>
      </w:r>
    </w:p>
    <w:p w14:paraId="77B7E0BC" w14:textId="1C6AFCFC" w:rsidR="00E90499" w:rsidRPr="00112D0A" w:rsidRDefault="009C03D4" w:rsidP="005C23A4">
      <w:pPr>
        <w:rPr>
          <w:sz w:val="20"/>
          <w:szCs w:val="20"/>
          <w:lang w:val="en-GB"/>
        </w:rPr>
      </w:pPr>
      <w:r w:rsidRPr="00112D0A">
        <w:rPr>
          <w:sz w:val="20"/>
          <w:szCs w:val="20"/>
          <w:lang w:val="en-GB"/>
        </w:rPr>
        <w:t xml:space="preserve">We think RAN4 should introduce </w:t>
      </w:r>
      <w:r w:rsidR="006809D4" w:rsidRPr="00112D0A">
        <w:rPr>
          <w:sz w:val="20"/>
          <w:szCs w:val="20"/>
          <w:lang w:val="en-GB"/>
        </w:rPr>
        <w:t xml:space="preserve">at least </w:t>
      </w:r>
      <w:r w:rsidRPr="00112D0A">
        <w:rPr>
          <w:sz w:val="20"/>
          <w:szCs w:val="20"/>
          <w:lang w:val="en-GB"/>
        </w:rPr>
        <w:t>1 MUSIM test case including FR2</w:t>
      </w:r>
      <w:r w:rsidR="00993101" w:rsidRPr="00112D0A">
        <w:rPr>
          <w:sz w:val="20"/>
          <w:szCs w:val="20"/>
          <w:lang w:val="en-GB"/>
        </w:rPr>
        <w:t>.</w:t>
      </w:r>
    </w:p>
    <w:p w14:paraId="0425739C" w14:textId="77777777" w:rsidR="00C42321" w:rsidRPr="00112D0A" w:rsidRDefault="00C42321" w:rsidP="005C23A4">
      <w:pPr>
        <w:rPr>
          <w:sz w:val="20"/>
          <w:szCs w:val="20"/>
          <w:lang w:val="en-GB"/>
        </w:rPr>
      </w:pPr>
    </w:p>
    <w:p w14:paraId="521CDB27" w14:textId="015677C7" w:rsidR="00993101" w:rsidRPr="00112D0A" w:rsidRDefault="00883ACE" w:rsidP="00112D0A">
      <w:pPr>
        <w:pStyle w:val="RAN4proposal"/>
        <w:rPr>
          <w:szCs w:val="20"/>
          <w:lang w:val="en-GB"/>
        </w:rPr>
      </w:pPr>
      <w:bookmarkStart w:id="5" w:name="_Hlk163296718"/>
      <w:r w:rsidRPr="00112D0A">
        <w:rPr>
          <w:szCs w:val="20"/>
          <w:lang w:val="en-GB"/>
        </w:rPr>
        <w:t>I</w:t>
      </w:r>
      <w:r w:rsidR="00993101" w:rsidRPr="00C2517A">
        <w:rPr>
          <w:szCs w:val="20"/>
          <w:lang w:val="en-GB"/>
        </w:rPr>
        <w:t xml:space="preserve">ntroduce </w:t>
      </w:r>
      <w:r w:rsidRPr="00112D0A">
        <w:rPr>
          <w:szCs w:val="20"/>
          <w:lang w:val="en-GB"/>
        </w:rPr>
        <w:t>at least one</w:t>
      </w:r>
      <w:r w:rsidR="00993101" w:rsidRPr="00C2517A">
        <w:rPr>
          <w:szCs w:val="20"/>
          <w:lang w:val="en-GB"/>
        </w:rPr>
        <w:t xml:space="preserve"> MUSIM test case </w:t>
      </w:r>
      <w:r w:rsidRPr="00112D0A">
        <w:rPr>
          <w:szCs w:val="20"/>
          <w:lang w:val="en-GB"/>
        </w:rPr>
        <w:t>covering</w:t>
      </w:r>
      <w:r w:rsidR="00993101" w:rsidRPr="00C2517A">
        <w:rPr>
          <w:szCs w:val="20"/>
          <w:lang w:val="en-GB"/>
        </w:rPr>
        <w:t xml:space="preserve"> FR2.</w:t>
      </w:r>
    </w:p>
    <w:bookmarkEnd w:id="5"/>
    <w:p w14:paraId="5D1EF40C" w14:textId="4A8BC9AE" w:rsidR="00C51E89" w:rsidRPr="00112D0A" w:rsidRDefault="008960EF" w:rsidP="005C23A4">
      <w:pPr>
        <w:rPr>
          <w:sz w:val="20"/>
          <w:szCs w:val="20"/>
          <w:lang w:val="en-GB"/>
        </w:rPr>
      </w:pPr>
      <w:r w:rsidRPr="00112D0A">
        <w:rPr>
          <w:sz w:val="20"/>
          <w:szCs w:val="20"/>
          <w:lang w:val="en-GB"/>
        </w:rPr>
        <w:t xml:space="preserve">Such test case can be </w:t>
      </w:r>
      <w:r w:rsidR="00481BFF" w:rsidRPr="00112D0A">
        <w:rPr>
          <w:sz w:val="20"/>
          <w:szCs w:val="20"/>
          <w:lang w:val="en-GB"/>
        </w:rPr>
        <w:t xml:space="preserve">based on Per-UE measurement gaps </w:t>
      </w:r>
      <w:r w:rsidR="009447D2" w:rsidRPr="00112D0A">
        <w:rPr>
          <w:sz w:val="20"/>
          <w:szCs w:val="20"/>
          <w:lang w:val="en-GB"/>
        </w:rPr>
        <w:t xml:space="preserve">and in at least one test case we believe Type-1 measurements gaps shall be used as we see type-1 measurement gaps being the common case in the field for </w:t>
      </w:r>
      <w:r w:rsidR="00F61175" w:rsidRPr="00112D0A">
        <w:rPr>
          <w:sz w:val="20"/>
          <w:szCs w:val="20"/>
          <w:lang w:val="en-GB"/>
        </w:rPr>
        <w:t xml:space="preserve">some time to come. Hence, we support </w:t>
      </w:r>
      <w:r w:rsidR="00281720" w:rsidRPr="00112D0A">
        <w:rPr>
          <w:sz w:val="20"/>
          <w:szCs w:val="20"/>
          <w:lang w:val="en-GB"/>
        </w:rPr>
        <w:t>introduc</w:t>
      </w:r>
      <w:r w:rsidR="00281720">
        <w:rPr>
          <w:sz w:val="20"/>
          <w:szCs w:val="20"/>
          <w:lang w:val="en-GB"/>
        </w:rPr>
        <w:t>tion</w:t>
      </w:r>
      <w:r w:rsidR="00281720" w:rsidRPr="00112D0A">
        <w:rPr>
          <w:sz w:val="20"/>
          <w:szCs w:val="20"/>
          <w:lang w:val="en-GB"/>
        </w:rPr>
        <w:t xml:space="preserve"> </w:t>
      </w:r>
      <w:r w:rsidR="00281720">
        <w:rPr>
          <w:sz w:val="20"/>
          <w:szCs w:val="20"/>
          <w:lang w:val="en-GB"/>
        </w:rPr>
        <w:t>of</w:t>
      </w:r>
      <w:r w:rsidR="00281720" w:rsidRPr="00112D0A">
        <w:rPr>
          <w:sz w:val="20"/>
          <w:szCs w:val="20"/>
          <w:lang w:val="en-GB"/>
        </w:rPr>
        <w:t xml:space="preserve"> </w:t>
      </w:r>
      <w:r w:rsidR="00F61175" w:rsidRPr="00112D0A">
        <w:rPr>
          <w:sz w:val="20"/>
          <w:szCs w:val="20"/>
          <w:lang w:val="en-GB"/>
        </w:rPr>
        <w:t>test case 6.</w:t>
      </w:r>
    </w:p>
    <w:p w14:paraId="58536E62" w14:textId="77777777" w:rsidR="002C400F" w:rsidRPr="00112D0A" w:rsidRDefault="002C400F" w:rsidP="005C23A4">
      <w:pPr>
        <w:rPr>
          <w:sz w:val="22"/>
          <w:szCs w:val="22"/>
          <w:lang w:val="en-GB"/>
        </w:rPr>
      </w:pPr>
    </w:p>
    <w:p w14:paraId="1F194963" w14:textId="70780217" w:rsidR="002C400F" w:rsidRPr="00322500" w:rsidRDefault="002C400F" w:rsidP="00112D0A">
      <w:pPr>
        <w:pStyle w:val="RAN4proposal"/>
        <w:rPr>
          <w:lang w:val="en-GB"/>
        </w:rPr>
      </w:pPr>
      <w:r w:rsidRPr="00322500">
        <w:rPr>
          <w:lang w:val="en-GB"/>
        </w:rPr>
        <w:t>RAN4 to introduce test case 6.</w:t>
      </w:r>
    </w:p>
    <w:p w14:paraId="34376F5D" w14:textId="4907A268" w:rsidR="00237D2C" w:rsidRPr="00112D0A" w:rsidRDefault="00B913AE" w:rsidP="005C23A4">
      <w:pPr>
        <w:rPr>
          <w:sz w:val="20"/>
          <w:szCs w:val="20"/>
        </w:rPr>
      </w:pPr>
      <w:r w:rsidRPr="00112D0A">
        <w:rPr>
          <w:sz w:val="20"/>
          <w:szCs w:val="20"/>
        </w:rPr>
        <w:t xml:space="preserve">As RAN4 decided not to define any requirements for NW-B it </w:t>
      </w:r>
      <w:r w:rsidR="003F001A" w:rsidRPr="00112D0A">
        <w:rPr>
          <w:sz w:val="20"/>
          <w:szCs w:val="20"/>
        </w:rPr>
        <w:t xml:space="preserve">is not possible to define </w:t>
      </w:r>
      <w:r w:rsidR="00FD6D4B" w:rsidRPr="00112D0A">
        <w:rPr>
          <w:sz w:val="20"/>
          <w:szCs w:val="20"/>
        </w:rPr>
        <w:t xml:space="preserve">any tests related to </w:t>
      </w:r>
      <w:r w:rsidR="00DE6610" w:rsidRPr="00112D0A">
        <w:rPr>
          <w:sz w:val="20"/>
          <w:szCs w:val="20"/>
        </w:rPr>
        <w:t xml:space="preserve">actions performed during </w:t>
      </w:r>
      <w:r w:rsidR="00AE0B93">
        <w:rPr>
          <w:sz w:val="20"/>
          <w:szCs w:val="20"/>
          <w:lang w:val="en-US"/>
        </w:rPr>
        <w:t xml:space="preserve">any allocated </w:t>
      </w:r>
      <w:r w:rsidR="00DE6610" w:rsidRPr="00112D0A">
        <w:rPr>
          <w:sz w:val="20"/>
          <w:szCs w:val="20"/>
        </w:rPr>
        <w:t>MUSM gaps</w:t>
      </w:r>
      <w:r w:rsidR="00C65F1E" w:rsidRPr="00112D0A">
        <w:rPr>
          <w:sz w:val="20"/>
          <w:szCs w:val="20"/>
        </w:rPr>
        <w:t xml:space="preserve">. </w:t>
      </w:r>
      <w:r w:rsidR="00FD6D4B" w:rsidRPr="00112D0A">
        <w:rPr>
          <w:sz w:val="20"/>
          <w:szCs w:val="20"/>
        </w:rPr>
        <w:t xml:space="preserve">Additionally, it is not defined exactly what the MUSIM gaps are used for except that they are assumed </w:t>
      </w:r>
      <w:r w:rsidR="00A82386" w:rsidRPr="00112D0A">
        <w:rPr>
          <w:sz w:val="20"/>
          <w:szCs w:val="20"/>
        </w:rPr>
        <w:t xml:space="preserve">used </w:t>
      </w:r>
      <w:r w:rsidR="00275817">
        <w:rPr>
          <w:sz w:val="20"/>
          <w:szCs w:val="20"/>
          <w:lang w:val="en-US"/>
        </w:rPr>
        <w:t xml:space="preserve">by the UE </w:t>
      </w:r>
      <w:r w:rsidR="00A82386" w:rsidRPr="00112D0A">
        <w:rPr>
          <w:sz w:val="20"/>
          <w:szCs w:val="20"/>
        </w:rPr>
        <w:t xml:space="preserve">for MUSIM operations. </w:t>
      </w:r>
    </w:p>
    <w:p w14:paraId="07FA5E21" w14:textId="77777777" w:rsidR="002C320C" w:rsidRPr="00112D0A" w:rsidRDefault="002C320C" w:rsidP="005C23A4">
      <w:pPr>
        <w:rPr>
          <w:sz w:val="20"/>
          <w:szCs w:val="20"/>
        </w:rPr>
      </w:pPr>
    </w:p>
    <w:p w14:paraId="7F3EF7DE" w14:textId="5F06B280" w:rsidR="00FB0A61" w:rsidRPr="00112D0A" w:rsidRDefault="00C65F1E" w:rsidP="005C23A4">
      <w:pPr>
        <w:rPr>
          <w:sz w:val="20"/>
          <w:szCs w:val="20"/>
        </w:rPr>
      </w:pPr>
      <w:r w:rsidRPr="00112D0A">
        <w:rPr>
          <w:sz w:val="20"/>
          <w:szCs w:val="20"/>
        </w:rPr>
        <w:t>Hence, what RAN4 can test is that the UE handles MUS</w:t>
      </w:r>
      <w:r w:rsidR="008E4E54" w:rsidRPr="00112D0A">
        <w:rPr>
          <w:sz w:val="20"/>
          <w:szCs w:val="20"/>
        </w:rPr>
        <w:t>I</w:t>
      </w:r>
      <w:r w:rsidRPr="00112D0A">
        <w:rPr>
          <w:sz w:val="20"/>
          <w:szCs w:val="20"/>
        </w:rPr>
        <w:t xml:space="preserve">M gaps according to the defined </w:t>
      </w:r>
      <w:r w:rsidR="008E4E54" w:rsidRPr="00112D0A">
        <w:rPr>
          <w:sz w:val="20"/>
          <w:szCs w:val="20"/>
        </w:rPr>
        <w:t xml:space="preserve">RAN4 </w:t>
      </w:r>
      <w:r w:rsidRPr="00112D0A">
        <w:rPr>
          <w:sz w:val="20"/>
          <w:szCs w:val="20"/>
        </w:rPr>
        <w:t>requirements.</w:t>
      </w:r>
      <w:r w:rsidR="00445912" w:rsidRPr="00112D0A">
        <w:rPr>
          <w:sz w:val="20"/>
          <w:szCs w:val="20"/>
          <w:lang w:val="en-US"/>
        </w:rPr>
        <w:t xml:space="preserve"> </w:t>
      </w:r>
      <w:r w:rsidR="00FB0A61" w:rsidRPr="00112D0A">
        <w:rPr>
          <w:sz w:val="20"/>
          <w:szCs w:val="20"/>
        </w:rPr>
        <w:t>RAN4 has defined following solutions for handling of MUSIM gaps:</w:t>
      </w:r>
    </w:p>
    <w:p w14:paraId="4268042A" w14:textId="3AEAC0B5" w:rsidR="0089210C" w:rsidRPr="00112D0A" w:rsidRDefault="00397499" w:rsidP="00FB0A61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112D0A">
        <w:rPr>
          <w:sz w:val="20"/>
          <w:szCs w:val="20"/>
        </w:rPr>
        <w:t>Keep solution</w:t>
      </w:r>
      <w:r w:rsidR="00FB0A61" w:rsidRPr="00112D0A">
        <w:rPr>
          <w:sz w:val="20"/>
          <w:szCs w:val="20"/>
        </w:rPr>
        <w:t>:</w:t>
      </w:r>
    </w:p>
    <w:p w14:paraId="53724921" w14:textId="5092FEF9" w:rsidR="00F757A4" w:rsidRPr="00112D0A" w:rsidRDefault="00FB0A61" w:rsidP="00F757A4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UE shall keep all configured MUSIM gaps </w:t>
      </w:r>
      <w:r w:rsidR="00F308FD" w:rsidRPr="00112D0A">
        <w:rPr>
          <w:sz w:val="20"/>
          <w:szCs w:val="20"/>
        </w:rPr>
        <w:t>even if colliding</w:t>
      </w:r>
      <w:r w:rsidR="00F20100" w:rsidRPr="00112D0A">
        <w:rPr>
          <w:sz w:val="20"/>
          <w:szCs w:val="20"/>
        </w:rPr>
        <w:t>.</w:t>
      </w:r>
    </w:p>
    <w:p w14:paraId="1B87AAA1" w14:textId="3941F2B5" w:rsidR="006328CD" w:rsidRPr="00112D0A" w:rsidRDefault="006328CD" w:rsidP="00F757A4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112D0A">
        <w:rPr>
          <w:sz w:val="20"/>
          <w:szCs w:val="20"/>
        </w:rPr>
        <w:t>Collision handling for keep solution with Type-2 gaps have been defined</w:t>
      </w:r>
      <w:r w:rsidR="00452DE4" w:rsidRPr="00112D0A">
        <w:rPr>
          <w:sz w:val="20"/>
          <w:szCs w:val="20"/>
        </w:rPr>
        <w:t>.</w:t>
      </w:r>
    </w:p>
    <w:p w14:paraId="68CBB661" w14:textId="502882D3" w:rsidR="00397499" w:rsidRPr="00112D0A" w:rsidRDefault="00397499" w:rsidP="00576BA2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112D0A">
        <w:rPr>
          <w:sz w:val="20"/>
          <w:szCs w:val="20"/>
        </w:rPr>
        <w:t>Priority based solution</w:t>
      </w:r>
      <w:r w:rsidR="000E0A6E" w:rsidRPr="00112D0A">
        <w:rPr>
          <w:sz w:val="20"/>
          <w:szCs w:val="20"/>
        </w:rPr>
        <w:t>:</w:t>
      </w:r>
    </w:p>
    <w:p w14:paraId="002156DD" w14:textId="0D67682A" w:rsidR="00576BA2" w:rsidRPr="00112D0A" w:rsidRDefault="00F01677" w:rsidP="00576BA2">
      <w:pPr>
        <w:pStyle w:val="ListParagraph"/>
        <w:numPr>
          <w:ilvl w:val="0"/>
          <w:numId w:val="29"/>
        </w:numPr>
        <w:rPr>
          <w:sz w:val="20"/>
          <w:szCs w:val="20"/>
        </w:rPr>
      </w:pPr>
      <w:bookmarkStart w:id="6" w:name="_Hlk159162039"/>
      <w:r w:rsidRPr="00112D0A">
        <w:rPr>
          <w:sz w:val="20"/>
          <w:szCs w:val="20"/>
        </w:rPr>
        <w:t xml:space="preserve">UE shall apply the assigned priority and drop colliding gap of lower </w:t>
      </w:r>
      <w:r w:rsidR="00452DE4" w:rsidRPr="00112D0A">
        <w:rPr>
          <w:sz w:val="20"/>
          <w:szCs w:val="20"/>
        </w:rPr>
        <w:t>priority.</w:t>
      </w:r>
    </w:p>
    <w:bookmarkEnd w:id="6"/>
    <w:p w14:paraId="385A305E" w14:textId="2CAB4CD5" w:rsidR="00452DE4" w:rsidRPr="00112D0A" w:rsidRDefault="00452DE4" w:rsidP="00576BA2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Priority </w:t>
      </w:r>
      <w:r w:rsidR="00E4377F" w:rsidRPr="00112D0A">
        <w:rPr>
          <w:sz w:val="20"/>
          <w:szCs w:val="20"/>
        </w:rPr>
        <w:t xml:space="preserve">handling has been </w:t>
      </w:r>
      <w:r w:rsidRPr="00112D0A">
        <w:rPr>
          <w:sz w:val="20"/>
          <w:szCs w:val="20"/>
        </w:rPr>
        <w:t xml:space="preserve">defined </w:t>
      </w:r>
      <w:r w:rsidR="00E4377F" w:rsidRPr="00112D0A">
        <w:rPr>
          <w:sz w:val="20"/>
          <w:szCs w:val="20"/>
        </w:rPr>
        <w:t>for:</w:t>
      </w:r>
    </w:p>
    <w:p w14:paraId="598B3D0C" w14:textId="2FF0B803" w:rsidR="00E4377F" w:rsidRPr="00112D0A" w:rsidRDefault="00DA4EDB" w:rsidP="00E4377F">
      <w:pPr>
        <w:pStyle w:val="ListParagraph"/>
        <w:numPr>
          <w:ilvl w:val="1"/>
          <w:numId w:val="29"/>
        </w:numPr>
        <w:rPr>
          <w:sz w:val="20"/>
          <w:szCs w:val="20"/>
        </w:rPr>
      </w:pPr>
      <w:r w:rsidRPr="00112D0A">
        <w:rPr>
          <w:sz w:val="20"/>
          <w:szCs w:val="20"/>
        </w:rPr>
        <w:t>C</w:t>
      </w:r>
      <w:r w:rsidR="00E4377F" w:rsidRPr="00112D0A">
        <w:rPr>
          <w:sz w:val="20"/>
          <w:szCs w:val="20"/>
        </w:rPr>
        <w:t>ollisions between MUSIM gaps.</w:t>
      </w:r>
    </w:p>
    <w:p w14:paraId="44DD40B2" w14:textId="085FBB97" w:rsidR="00E4377F" w:rsidRPr="00112D0A" w:rsidRDefault="00DA4EDB" w:rsidP="00E4377F">
      <w:pPr>
        <w:pStyle w:val="ListParagraph"/>
        <w:numPr>
          <w:ilvl w:val="1"/>
          <w:numId w:val="29"/>
        </w:numPr>
        <w:rPr>
          <w:sz w:val="20"/>
          <w:szCs w:val="20"/>
        </w:rPr>
      </w:pPr>
      <w:r w:rsidRPr="00112D0A">
        <w:rPr>
          <w:sz w:val="20"/>
          <w:szCs w:val="20"/>
        </w:rPr>
        <w:t>C</w:t>
      </w:r>
      <w:r w:rsidR="00E4377F" w:rsidRPr="00112D0A">
        <w:rPr>
          <w:sz w:val="20"/>
          <w:szCs w:val="20"/>
        </w:rPr>
        <w:t>ollisions between Type-2 gaps and MUSIM gaps.</w:t>
      </w:r>
    </w:p>
    <w:p w14:paraId="4AB2B731" w14:textId="41FA55ED" w:rsidR="00367202" w:rsidRPr="00112D0A" w:rsidRDefault="00780C1E" w:rsidP="00780C1E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112D0A">
        <w:rPr>
          <w:sz w:val="20"/>
          <w:szCs w:val="20"/>
        </w:rPr>
        <w:t>Collision between MUSIM gap and any measurement gap without assigned priority:</w:t>
      </w:r>
    </w:p>
    <w:p w14:paraId="20F540F3" w14:textId="5B6DEAF8" w:rsidR="0066590B" w:rsidRPr="00112D0A" w:rsidRDefault="0066590B" w:rsidP="0066590B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UE shall </w:t>
      </w:r>
      <w:r w:rsidR="00022717" w:rsidRPr="00112D0A">
        <w:rPr>
          <w:sz w:val="20"/>
          <w:szCs w:val="20"/>
        </w:rPr>
        <w:t xml:space="preserve">keep </w:t>
      </w:r>
      <w:r w:rsidR="00022717" w:rsidRPr="00112D0A">
        <w:rPr>
          <w:rFonts w:eastAsia="SimSun"/>
          <w:color w:val="000000" w:themeColor="text1"/>
          <w:sz w:val="20"/>
          <w:szCs w:val="20"/>
          <w:lang w:eastAsia="zh-CN"/>
        </w:rPr>
        <w:t xml:space="preserve">the gap occasion with longer MGRP </w:t>
      </w:r>
      <w:r w:rsidR="00062F7F" w:rsidRPr="00112D0A">
        <w:rPr>
          <w:rFonts w:eastAsia="SimSun"/>
          <w:color w:val="000000" w:themeColor="text1"/>
          <w:sz w:val="20"/>
          <w:szCs w:val="20"/>
          <w:lang w:eastAsia="zh-CN"/>
        </w:rPr>
        <w:t>and the gap occasion with shorter MGRP will be dropped</w:t>
      </w:r>
      <w:r w:rsidRPr="00112D0A">
        <w:rPr>
          <w:sz w:val="20"/>
          <w:szCs w:val="20"/>
        </w:rPr>
        <w:t>.</w:t>
      </w:r>
    </w:p>
    <w:p w14:paraId="2141F615" w14:textId="77777777" w:rsidR="006347CD" w:rsidRDefault="006347CD" w:rsidP="00E4377F"/>
    <w:p w14:paraId="456B61D3" w14:textId="3410E423" w:rsidR="008578C6" w:rsidRPr="00112D0A" w:rsidRDefault="008C0CFA" w:rsidP="00E4377F">
      <w:pPr>
        <w:rPr>
          <w:sz w:val="20"/>
          <w:szCs w:val="20"/>
          <w:lang w:val="en-US"/>
        </w:rPr>
      </w:pPr>
      <w:r w:rsidRPr="00112D0A">
        <w:rPr>
          <w:sz w:val="20"/>
          <w:szCs w:val="20"/>
          <w:lang w:val="en-US"/>
        </w:rPr>
        <w:t xml:space="preserve">With the </w:t>
      </w:r>
      <w:r w:rsidR="00FE5C0D">
        <w:rPr>
          <w:sz w:val="20"/>
          <w:szCs w:val="20"/>
          <w:lang w:val="en-US"/>
        </w:rPr>
        <w:t xml:space="preserve">currently </w:t>
      </w:r>
      <w:r w:rsidRPr="00112D0A">
        <w:rPr>
          <w:sz w:val="20"/>
          <w:szCs w:val="20"/>
          <w:lang w:val="en-US"/>
        </w:rPr>
        <w:t>agree</w:t>
      </w:r>
      <w:r w:rsidR="00B51FF7">
        <w:rPr>
          <w:sz w:val="20"/>
          <w:szCs w:val="20"/>
          <w:lang w:val="en-US"/>
        </w:rPr>
        <w:t>d</w:t>
      </w:r>
      <w:r w:rsidRPr="00112D0A">
        <w:rPr>
          <w:sz w:val="20"/>
          <w:szCs w:val="20"/>
          <w:lang w:val="en-US"/>
        </w:rPr>
        <w:t xml:space="preserve"> test cases</w:t>
      </w:r>
      <w:r w:rsidR="00FE5C0D">
        <w:rPr>
          <w:sz w:val="20"/>
          <w:szCs w:val="20"/>
          <w:lang w:val="en-US"/>
        </w:rPr>
        <w:t>,</w:t>
      </w:r>
      <w:r w:rsidRPr="00112D0A">
        <w:rPr>
          <w:sz w:val="20"/>
          <w:szCs w:val="20"/>
          <w:lang w:val="en-US"/>
        </w:rPr>
        <w:t xml:space="preserve"> RAN4 </w:t>
      </w:r>
      <w:r w:rsidR="00601C4F" w:rsidRPr="00112D0A">
        <w:rPr>
          <w:sz w:val="20"/>
          <w:szCs w:val="20"/>
          <w:lang w:val="en-US"/>
        </w:rPr>
        <w:t xml:space="preserve">test cases to some extend cover testing of </w:t>
      </w:r>
      <w:r w:rsidR="00FE5C0D">
        <w:rPr>
          <w:sz w:val="20"/>
          <w:szCs w:val="20"/>
          <w:lang w:val="en-US"/>
        </w:rPr>
        <w:t xml:space="preserve">the </w:t>
      </w:r>
      <w:proofErr w:type="gramStart"/>
      <w:r w:rsidR="00601C4F" w:rsidRPr="00112D0A">
        <w:rPr>
          <w:sz w:val="20"/>
          <w:szCs w:val="20"/>
          <w:lang w:val="en-US"/>
        </w:rPr>
        <w:t>priority based</w:t>
      </w:r>
      <w:proofErr w:type="gramEnd"/>
      <w:r w:rsidR="00601C4F" w:rsidRPr="00112D0A">
        <w:rPr>
          <w:sz w:val="20"/>
          <w:szCs w:val="20"/>
          <w:lang w:val="en-US"/>
        </w:rPr>
        <w:t xml:space="preserve"> solutions. </w:t>
      </w:r>
      <w:r w:rsidR="007F1E4A" w:rsidRPr="00112D0A">
        <w:rPr>
          <w:sz w:val="20"/>
          <w:szCs w:val="20"/>
          <w:lang w:val="en-US"/>
        </w:rPr>
        <w:t>This includes tests including both measurements gaps with priority (Type-2) and without priority (Type-1)</w:t>
      </w:r>
      <w:r w:rsidR="008578C6" w:rsidRPr="00112D0A">
        <w:rPr>
          <w:sz w:val="20"/>
          <w:szCs w:val="20"/>
          <w:lang w:val="en-US"/>
        </w:rPr>
        <w:t xml:space="preserve">. </w:t>
      </w:r>
    </w:p>
    <w:p w14:paraId="215DFD59" w14:textId="77777777" w:rsidR="008578C6" w:rsidRPr="00112D0A" w:rsidRDefault="008578C6" w:rsidP="00E4377F">
      <w:pPr>
        <w:rPr>
          <w:sz w:val="20"/>
          <w:szCs w:val="20"/>
          <w:lang w:val="en-US"/>
        </w:rPr>
      </w:pPr>
    </w:p>
    <w:p w14:paraId="26A5DBC5" w14:textId="56874C79" w:rsidR="008C0CFA" w:rsidRPr="00112D0A" w:rsidRDefault="008578C6" w:rsidP="00E4377F">
      <w:pPr>
        <w:rPr>
          <w:sz w:val="20"/>
          <w:szCs w:val="20"/>
          <w:lang w:val="en-US"/>
        </w:rPr>
      </w:pPr>
      <w:r w:rsidRPr="00112D0A">
        <w:rPr>
          <w:sz w:val="20"/>
          <w:szCs w:val="20"/>
          <w:lang w:val="en-US"/>
        </w:rPr>
        <w:t xml:space="preserve">However, </w:t>
      </w:r>
      <w:r w:rsidR="00F94CBF" w:rsidRPr="00112D0A">
        <w:rPr>
          <w:sz w:val="20"/>
          <w:szCs w:val="20"/>
          <w:lang w:val="en-US"/>
        </w:rPr>
        <w:t xml:space="preserve">there is a need also to define test cases, testing the defined </w:t>
      </w:r>
      <w:r w:rsidR="00CA5A8B" w:rsidRPr="00112D0A">
        <w:rPr>
          <w:sz w:val="20"/>
          <w:szCs w:val="20"/>
          <w:lang w:val="en-US"/>
        </w:rPr>
        <w:t xml:space="preserve">RAN4 </w:t>
      </w:r>
      <w:r w:rsidR="00F94CBF" w:rsidRPr="00112D0A">
        <w:rPr>
          <w:sz w:val="20"/>
          <w:szCs w:val="20"/>
          <w:lang w:val="en-US"/>
        </w:rPr>
        <w:t xml:space="preserve">requirements </w:t>
      </w:r>
      <w:r w:rsidR="00CA5A8B" w:rsidRPr="00112D0A">
        <w:rPr>
          <w:sz w:val="20"/>
          <w:szCs w:val="20"/>
          <w:lang w:val="en-US"/>
        </w:rPr>
        <w:t>for MUSIM keep solution.</w:t>
      </w:r>
      <w:r w:rsidR="00F94CBF" w:rsidRPr="00112D0A">
        <w:rPr>
          <w:sz w:val="20"/>
          <w:szCs w:val="20"/>
          <w:lang w:val="en-US"/>
        </w:rPr>
        <w:t xml:space="preserve"> </w:t>
      </w:r>
    </w:p>
    <w:p w14:paraId="286567C6" w14:textId="4A47BCC8" w:rsidR="00E225C6" w:rsidRPr="00112D0A" w:rsidRDefault="00AD6549" w:rsidP="00576BA2">
      <w:pPr>
        <w:rPr>
          <w:sz w:val="20"/>
          <w:szCs w:val="20"/>
        </w:rPr>
      </w:pPr>
      <w:r w:rsidRPr="00112D0A">
        <w:rPr>
          <w:sz w:val="20"/>
          <w:szCs w:val="20"/>
        </w:rPr>
        <w:t>For this purpose</w:t>
      </w:r>
      <w:r w:rsidR="00F2011A" w:rsidRPr="00112D0A">
        <w:rPr>
          <w:sz w:val="20"/>
          <w:szCs w:val="20"/>
        </w:rPr>
        <w:t>,</w:t>
      </w:r>
      <w:r w:rsidRPr="00112D0A">
        <w:rPr>
          <w:sz w:val="20"/>
          <w:szCs w:val="20"/>
        </w:rPr>
        <w:t xml:space="preserve"> we suggest following test cases:</w:t>
      </w:r>
    </w:p>
    <w:p w14:paraId="54464B47" w14:textId="5E0E2F3D" w:rsidR="00052B8B" w:rsidRPr="00112D0A" w:rsidRDefault="0077134A" w:rsidP="00F2011A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For a UE supporting keep</w:t>
      </w:r>
      <w:r w:rsidR="00262824" w:rsidRPr="00112D0A">
        <w:rPr>
          <w:sz w:val="20"/>
          <w:szCs w:val="20"/>
        </w:rPr>
        <w:t>-solution:</w:t>
      </w:r>
    </w:p>
    <w:p w14:paraId="24ACA239" w14:textId="0D28A702" w:rsidR="00FB25DD" w:rsidRPr="00112D0A" w:rsidRDefault="00FC7F72" w:rsidP="0049471E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UE is allocated MUSIM gaps with priorities</w:t>
      </w:r>
      <w:r w:rsidR="00E86BC8">
        <w:rPr>
          <w:sz w:val="20"/>
          <w:szCs w:val="20"/>
          <w:lang w:val="en-US"/>
        </w:rPr>
        <w:t xml:space="preserve"> and </w:t>
      </w:r>
      <w:r w:rsidR="00E86BC8" w:rsidRPr="00112D0A">
        <w:rPr>
          <w:sz w:val="20"/>
          <w:szCs w:val="20"/>
        </w:rPr>
        <w:t>keep-solution</w:t>
      </w:r>
      <w:r w:rsidRPr="00112D0A">
        <w:rPr>
          <w:sz w:val="20"/>
          <w:szCs w:val="20"/>
        </w:rPr>
        <w:t xml:space="preserve">. </w:t>
      </w:r>
    </w:p>
    <w:p w14:paraId="3B155BD8" w14:textId="77777777" w:rsidR="00FB25DD" w:rsidRPr="00112D0A" w:rsidRDefault="00FC7F72" w:rsidP="0049471E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UE is allocated measurement gaps with priorities. </w:t>
      </w:r>
    </w:p>
    <w:p w14:paraId="72E29F53" w14:textId="6FC082D3" w:rsidR="000C4829" w:rsidRPr="00112D0A" w:rsidRDefault="0049471E" w:rsidP="00A27650">
      <w:pPr>
        <w:pStyle w:val="ListParagraph"/>
        <w:numPr>
          <w:ilvl w:val="2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UE request</w:t>
      </w:r>
      <w:r w:rsidR="00744223">
        <w:rPr>
          <w:sz w:val="20"/>
          <w:szCs w:val="20"/>
          <w:lang w:val="en-US"/>
        </w:rPr>
        <w:t>ed</w:t>
      </w:r>
      <w:r w:rsidRPr="00112D0A">
        <w:rPr>
          <w:sz w:val="20"/>
          <w:szCs w:val="20"/>
        </w:rPr>
        <w:t xml:space="preserve"> keep</w:t>
      </w:r>
      <w:r w:rsidR="00E73D9A" w:rsidRPr="00112D0A">
        <w:rPr>
          <w:sz w:val="20"/>
          <w:szCs w:val="20"/>
        </w:rPr>
        <w:t xml:space="preserve">-solution is granted by the network. </w:t>
      </w:r>
    </w:p>
    <w:p w14:paraId="5ED9B556" w14:textId="77777777" w:rsidR="000C4829" w:rsidRPr="00112D0A" w:rsidRDefault="00FC7F72" w:rsidP="00A27650">
      <w:pPr>
        <w:pStyle w:val="ListParagraph"/>
        <w:numPr>
          <w:ilvl w:val="3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One or more or all the MUSIM gaps overlap with the measurement gaps. </w:t>
      </w:r>
    </w:p>
    <w:p w14:paraId="0A8D8DFD" w14:textId="7B073719" w:rsidR="00FC7F72" w:rsidRPr="00112D0A" w:rsidRDefault="00FC7F72" w:rsidP="00A27650">
      <w:pPr>
        <w:pStyle w:val="ListParagraph"/>
        <w:numPr>
          <w:ilvl w:val="3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Tester tests that UE can send measurement report according to requirements accounting the defined priority and collision rules</w:t>
      </w:r>
      <w:r w:rsidR="00CA4F13" w:rsidRPr="00112D0A">
        <w:rPr>
          <w:sz w:val="20"/>
          <w:szCs w:val="20"/>
        </w:rPr>
        <w:t xml:space="preserve"> when keep-solution is in use</w:t>
      </w:r>
      <w:r w:rsidRPr="00112D0A">
        <w:rPr>
          <w:sz w:val="20"/>
          <w:szCs w:val="20"/>
        </w:rPr>
        <w:t>.</w:t>
      </w:r>
    </w:p>
    <w:p w14:paraId="54BBA388" w14:textId="75BD9DE4" w:rsidR="000C4829" w:rsidRPr="00112D0A" w:rsidRDefault="00FD520B" w:rsidP="00A27650">
      <w:pPr>
        <w:pStyle w:val="ListParagraph"/>
        <w:numPr>
          <w:ilvl w:val="2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UE request</w:t>
      </w:r>
      <w:r w:rsidR="00CD7D1F">
        <w:rPr>
          <w:sz w:val="20"/>
          <w:szCs w:val="20"/>
          <w:lang w:val="en-US"/>
        </w:rPr>
        <w:t>ed</w:t>
      </w:r>
      <w:r w:rsidRPr="00112D0A">
        <w:rPr>
          <w:sz w:val="20"/>
          <w:szCs w:val="20"/>
        </w:rPr>
        <w:t xml:space="preserve"> keep-solution is not granted by the network. </w:t>
      </w:r>
    </w:p>
    <w:p w14:paraId="3E39231C" w14:textId="77777777" w:rsidR="00CC7C4B" w:rsidRPr="00112D0A" w:rsidRDefault="00FD520B" w:rsidP="00A27650">
      <w:pPr>
        <w:pStyle w:val="ListParagraph"/>
        <w:numPr>
          <w:ilvl w:val="3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 xml:space="preserve">One or more or all the MUSIM gaps overlap with the measurement gaps. </w:t>
      </w:r>
    </w:p>
    <w:p w14:paraId="7C7918E3" w14:textId="24C1E9F5" w:rsidR="00FD520B" w:rsidRPr="00112D0A" w:rsidRDefault="00FD520B" w:rsidP="00A27650">
      <w:pPr>
        <w:pStyle w:val="ListParagraph"/>
        <w:numPr>
          <w:ilvl w:val="3"/>
          <w:numId w:val="32"/>
        </w:numPr>
        <w:rPr>
          <w:sz w:val="20"/>
          <w:szCs w:val="20"/>
        </w:rPr>
      </w:pPr>
      <w:r w:rsidRPr="00112D0A">
        <w:rPr>
          <w:sz w:val="20"/>
          <w:szCs w:val="20"/>
        </w:rPr>
        <w:t>Tester tests that UE can send measurement report according to requirements accounting the defined priority and collision rules.</w:t>
      </w:r>
    </w:p>
    <w:p w14:paraId="378F7CA9" w14:textId="77777777" w:rsidR="005D6BFC" w:rsidRDefault="005D6BFC" w:rsidP="00CC7C4B"/>
    <w:p w14:paraId="20E4E2CE" w14:textId="378BA385" w:rsidR="00CC7C4B" w:rsidRPr="00112D0A" w:rsidRDefault="006A5998" w:rsidP="00CC7C4B">
      <w:pPr>
        <w:rPr>
          <w:sz w:val="20"/>
          <w:szCs w:val="20"/>
        </w:rPr>
      </w:pPr>
      <w:r w:rsidRPr="00112D0A">
        <w:rPr>
          <w:sz w:val="20"/>
          <w:szCs w:val="20"/>
          <w:lang w:val="en-US"/>
        </w:rPr>
        <w:t>Based on this</w:t>
      </w:r>
      <w:r w:rsidR="00C54E12" w:rsidRPr="00112D0A">
        <w:rPr>
          <w:sz w:val="20"/>
          <w:szCs w:val="20"/>
        </w:rPr>
        <w:t xml:space="preserve"> we suggest:</w:t>
      </w:r>
    </w:p>
    <w:p w14:paraId="65C52D69" w14:textId="065F19E2" w:rsidR="000B4371" w:rsidRPr="00366AF3" w:rsidRDefault="00D87E4D" w:rsidP="000B4371">
      <w:pPr>
        <w:pStyle w:val="RAN4proposal"/>
        <w:rPr>
          <w:szCs w:val="20"/>
        </w:rPr>
      </w:pPr>
      <w:r w:rsidRPr="00366AF3">
        <w:rPr>
          <w:szCs w:val="20"/>
        </w:rPr>
        <w:t xml:space="preserve">Define test cases, for a UE supporting MUSIM gap </w:t>
      </w:r>
      <w:r w:rsidR="008C0AA6" w:rsidRPr="00366AF3">
        <w:rPr>
          <w:szCs w:val="20"/>
        </w:rPr>
        <w:t>keep-</w:t>
      </w:r>
      <w:r w:rsidRPr="00366AF3">
        <w:rPr>
          <w:szCs w:val="20"/>
        </w:rPr>
        <w:t xml:space="preserve">solution, verifying correct handling of </w:t>
      </w:r>
      <w:r w:rsidR="00F9500A">
        <w:rPr>
          <w:szCs w:val="20"/>
          <w:lang w:val="en-US"/>
        </w:rPr>
        <w:t>keep solution</w:t>
      </w:r>
      <w:r w:rsidR="00F9500A" w:rsidRPr="00366AF3">
        <w:rPr>
          <w:szCs w:val="20"/>
        </w:rPr>
        <w:t xml:space="preserve"> </w:t>
      </w:r>
      <w:r w:rsidRPr="00366AF3">
        <w:rPr>
          <w:szCs w:val="20"/>
        </w:rPr>
        <w:t>between measurement gaps and MUSIM gaps</w:t>
      </w:r>
      <w:r w:rsidR="000B4371" w:rsidRPr="00366AF3">
        <w:rPr>
          <w:szCs w:val="20"/>
        </w:rPr>
        <w:t>.</w:t>
      </w:r>
      <w:r w:rsidR="00E756DE" w:rsidRPr="00366AF3">
        <w:rPr>
          <w:szCs w:val="20"/>
        </w:rPr>
        <w:t xml:space="preserve"> Test with Type-1 and Type-2 measurement gaps.</w:t>
      </w:r>
    </w:p>
    <w:p w14:paraId="66576194" w14:textId="149EAFF8" w:rsidR="00985396" w:rsidRPr="00112D0A" w:rsidRDefault="00A213B2" w:rsidP="00985396">
      <w:pPr>
        <w:rPr>
          <w:sz w:val="20"/>
          <w:szCs w:val="20"/>
        </w:rPr>
      </w:pPr>
      <w:r w:rsidRPr="00112D0A">
        <w:rPr>
          <w:sz w:val="20"/>
          <w:szCs w:val="20"/>
        </w:rPr>
        <w:t xml:space="preserve">More concrete </w:t>
      </w:r>
      <w:r w:rsidR="00997CF0" w:rsidRPr="00112D0A">
        <w:rPr>
          <w:sz w:val="20"/>
          <w:szCs w:val="20"/>
          <w:lang w:val="en-US"/>
        </w:rPr>
        <w:t>the</w:t>
      </w:r>
      <w:r w:rsidRPr="00112D0A">
        <w:rPr>
          <w:sz w:val="20"/>
          <w:szCs w:val="20"/>
        </w:rPr>
        <w:t xml:space="preserve"> test cases could be:</w:t>
      </w:r>
    </w:p>
    <w:p w14:paraId="7D717EB3" w14:textId="0B384CC1" w:rsidR="00B05FB2" w:rsidRPr="00112D0A" w:rsidRDefault="00B05FB2" w:rsidP="00985396">
      <w:pPr>
        <w:rPr>
          <w:sz w:val="20"/>
          <w:szCs w:val="20"/>
        </w:rPr>
      </w:pPr>
      <w:r w:rsidRPr="00112D0A">
        <w:rPr>
          <w:sz w:val="20"/>
          <w:szCs w:val="20"/>
        </w:rPr>
        <w:lastRenderedPageBreak/>
        <w:t>TC</w:t>
      </w:r>
      <w:r w:rsidR="0044377A" w:rsidRPr="00112D0A">
        <w:rPr>
          <w:sz w:val="20"/>
          <w:szCs w:val="20"/>
          <w:lang w:val="en-US"/>
        </w:rPr>
        <w:t>4</w:t>
      </w:r>
      <w:r w:rsidRPr="00112D0A">
        <w:rPr>
          <w:sz w:val="20"/>
          <w:szCs w:val="20"/>
        </w:rPr>
        <w:t xml:space="preserve">: </w:t>
      </w:r>
      <w:r w:rsidR="004A292E" w:rsidRPr="00112D0A">
        <w:rPr>
          <w:sz w:val="20"/>
          <w:szCs w:val="20"/>
        </w:rPr>
        <w:t>Type-2 measurement gaps + MUSIM gaps</w:t>
      </w:r>
      <w:r w:rsidR="004D7540" w:rsidRPr="00112D0A">
        <w:rPr>
          <w:sz w:val="20"/>
          <w:szCs w:val="20"/>
        </w:rPr>
        <w:t xml:space="preserve"> with priority</w:t>
      </w:r>
      <w:r w:rsidR="00350524" w:rsidRPr="00112D0A">
        <w:rPr>
          <w:sz w:val="20"/>
          <w:szCs w:val="20"/>
        </w:rPr>
        <w:t>, NW-A inter-frequency measurements</w:t>
      </w:r>
      <w:r w:rsidR="004D7540" w:rsidRPr="00112D0A">
        <w:rPr>
          <w:sz w:val="20"/>
          <w:szCs w:val="20"/>
        </w:rPr>
        <w:t>, keep solution is requested and granted</w:t>
      </w:r>
      <w:r w:rsidR="002702C2" w:rsidRPr="00112D0A">
        <w:rPr>
          <w:sz w:val="20"/>
          <w:szCs w:val="20"/>
        </w:rPr>
        <w:t>, one or more of the MUSIM gaps overlap with the measurement gaps.</w:t>
      </w:r>
    </w:p>
    <w:p w14:paraId="4E8F6765" w14:textId="39A4C79B" w:rsidR="005B77A4" w:rsidRPr="00112D0A" w:rsidRDefault="005B77A4" w:rsidP="005B77A4">
      <w:pPr>
        <w:rPr>
          <w:sz w:val="20"/>
          <w:szCs w:val="20"/>
        </w:rPr>
      </w:pPr>
      <w:r w:rsidRPr="00112D0A">
        <w:rPr>
          <w:sz w:val="20"/>
          <w:szCs w:val="20"/>
        </w:rPr>
        <w:t>TC</w:t>
      </w:r>
      <w:r w:rsidR="0044377A" w:rsidRPr="00112D0A">
        <w:rPr>
          <w:sz w:val="20"/>
          <w:szCs w:val="20"/>
          <w:lang w:val="en-US"/>
        </w:rPr>
        <w:t>5</w:t>
      </w:r>
      <w:r w:rsidRPr="00112D0A">
        <w:rPr>
          <w:sz w:val="20"/>
          <w:szCs w:val="20"/>
        </w:rPr>
        <w:t>: Type-1 measurement gaps + MUSIM gaps with priority, NW-A inter-frequency measurements, keep solution is requested and granted, one or more of the MUSIM gaps overlap with the measurement gaps.</w:t>
      </w:r>
    </w:p>
    <w:p w14:paraId="4F925E32" w14:textId="34A7A405" w:rsidR="005B77A4" w:rsidRPr="00112D0A" w:rsidRDefault="005B77A4" w:rsidP="005B77A4">
      <w:pPr>
        <w:rPr>
          <w:sz w:val="20"/>
          <w:szCs w:val="20"/>
        </w:rPr>
      </w:pPr>
      <w:r w:rsidRPr="00112D0A">
        <w:rPr>
          <w:sz w:val="20"/>
          <w:szCs w:val="20"/>
        </w:rPr>
        <w:t>TC</w:t>
      </w:r>
      <w:r w:rsidR="00E622A2" w:rsidRPr="00112D0A">
        <w:rPr>
          <w:sz w:val="20"/>
          <w:szCs w:val="20"/>
          <w:lang w:val="en-US"/>
        </w:rPr>
        <w:t>6</w:t>
      </w:r>
      <w:r w:rsidRPr="00112D0A">
        <w:rPr>
          <w:sz w:val="20"/>
          <w:szCs w:val="20"/>
        </w:rPr>
        <w:t>: Type-2 measurement gaps + MUSIM gaps with priority, NW-A inter-frequency measurements, keep solution is requested but not granted, one or more of the MUSIM gaps overlap with the measurement gaps.</w:t>
      </w:r>
    </w:p>
    <w:p w14:paraId="1F65A07D" w14:textId="6B32C6B2" w:rsidR="005B77A4" w:rsidRPr="00112D0A" w:rsidRDefault="005B77A4" w:rsidP="005B77A4">
      <w:pPr>
        <w:rPr>
          <w:sz w:val="20"/>
          <w:szCs w:val="20"/>
        </w:rPr>
      </w:pPr>
      <w:r w:rsidRPr="00112D0A">
        <w:rPr>
          <w:sz w:val="20"/>
          <w:szCs w:val="20"/>
        </w:rPr>
        <w:t>TC</w:t>
      </w:r>
      <w:r w:rsidR="00E622A2" w:rsidRPr="00112D0A">
        <w:rPr>
          <w:sz w:val="20"/>
          <w:szCs w:val="20"/>
          <w:lang w:val="en-US"/>
        </w:rPr>
        <w:t>7</w:t>
      </w:r>
      <w:r w:rsidRPr="00112D0A">
        <w:rPr>
          <w:sz w:val="20"/>
          <w:szCs w:val="20"/>
        </w:rPr>
        <w:t>: Type-1 measurement gaps + MUSIM gaps with priority, NW-A inter-frequency measurements, keep solution is requested but not granted, one or more of the MUSIM gaps overlap with the measurement gaps.</w:t>
      </w:r>
    </w:p>
    <w:p w14:paraId="1ECDAE51" w14:textId="77777777" w:rsidR="00E622A2" w:rsidRPr="00112D0A" w:rsidRDefault="00E622A2" w:rsidP="00985396">
      <w:pPr>
        <w:rPr>
          <w:sz w:val="20"/>
          <w:szCs w:val="20"/>
        </w:rPr>
      </w:pPr>
    </w:p>
    <w:p w14:paraId="19606F2D" w14:textId="6796C9EE" w:rsidR="002702C2" w:rsidRPr="00112D0A" w:rsidRDefault="004B4859" w:rsidP="00985396">
      <w:pPr>
        <w:rPr>
          <w:sz w:val="20"/>
          <w:szCs w:val="20"/>
        </w:rPr>
      </w:pPr>
      <w:r w:rsidRPr="00112D0A">
        <w:rPr>
          <w:sz w:val="20"/>
          <w:szCs w:val="20"/>
        </w:rPr>
        <w:t>Hence, define at least following test cases:</w:t>
      </w:r>
    </w:p>
    <w:p w14:paraId="512B35E1" w14:textId="52B561F0" w:rsidR="004B4859" w:rsidRPr="00366AF3" w:rsidRDefault="00720C9E" w:rsidP="004B4859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4B4859" w:rsidRPr="00366AF3">
        <w:rPr>
          <w:szCs w:val="20"/>
        </w:rPr>
        <w:t>TC</w:t>
      </w:r>
      <w:r w:rsidR="00366AF3" w:rsidRPr="00366AF3">
        <w:rPr>
          <w:szCs w:val="20"/>
          <w:lang w:val="en-US"/>
        </w:rPr>
        <w:t>4</w:t>
      </w:r>
      <w:r w:rsidR="004B4859" w:rsidRPr="00366AF3">
        <w:rPr>
          <w:szCs w:val="20"/>
        </w:rPr>
        <w:t>: Type-2 measurement gaps + MUSIM gaps with priority, NW-A inter-frequency measurements, keep solution is requested and granted, one or more of the MUSIM gaps overlap with the measurement gaps.</w:t>
      </w:r>
    </w:p>
    <w:p w14:paraId="01BECB50" w14:textId="3AF745BC" w:rsidR="004B4859" w:rsidRPr="00366AF3" w:rsidRDefault="00720C9E" w:rsidP="004B4859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4B4859" w:rsidRPr="00366AF3">
        <w:rPr>
          <w:szCs w:val="20"/>
        </w:rPr>
        <w:t>TC</w:t>
      </w:r>
      <w:r w:rsidR="00366AF3" w:rsidRPr="00366AF3">
        <w:rPr>
          <w:szCs w:val="20"/>
          <w:lang w:val="en-US"/>
        </w:rPr>
        <w:t>5</w:t>
      </w:r>
      <w:r w:rsidR="004B4859" w:rsidRPr="00366AF3">
        <w:rPr>
          <w:szCs w:val="20"/>
        </w:rPr>
        <w:t>: Type-1 measurement gaps + MUSIM gaps with priority, NW-A inter-frequency measurements, keep solution is requested and granted, one or more of the MUSIM gaps overlap with the measurement gaps.</w:t>
      </w:r>
    </w:p>
    <w:p w14:paraId="0F8A75FC" w14:textId="4BB3A67A" w:rsidR="004B4859" w:rsidRPr="00366AF3" w:rsidRDefault="00720C9E" w:rsidP="004B4859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4B4859" w:rsidRPr="00366AF3">
        <w:rPr>
          <w:szCs w:val="20"/>
        </w:rPr>
        <w:t>TC</w:t>
      </w:r>
      <w:r w:rsidR="00366AF3" w:rsidRPr="00366AF3">
        <w:rPr>
          <w:szCs w:val="20"/>
          <w:lang w:val="en-US"/>
        </w:rPr>
        <w:t>6</w:t>
      </w:r>
      <w:r w:rsidR="004B4859" w:rsidRPr="00366AF3">
        <w:rPr>
          <w:szCs w:val="20"/>
        </w:rPr>
        <w:t>: Type-2 measurement gaps + MUSIM gaps with priority, NW-A inter-frequency measurements, keep solution is requested but not granted, one or more of the MUSIM gaps overlap with the measurement gaps.</w:t>
      </w:r>
    </w:p>
    <w:p w14:paraId="28B3E03A" w14:textId="28DC2BB4" w:rsidR="000E3133" w:rsidRPr="00366AF3" w:rsidRDefault="00720C9E" w:rsidP="00985396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4B4859" w:rsidRPr="00366AF3">
        <w:rPr>
          <w:szCs w:val="20"/>
        </w:rPr>
        <w:t>TC</w:t>
      </w:r>
      <w:r w:rsidR="00366AF3" w:rsidRPr="00366AF3">
        <w:rPr>
          <w:szCs w:val="20"/>
          <w:lang w:val="en-US"/>
        </w:rPr>
        <w:t>7</w:t>
      </w:r>
      <w:r w:rsidR="004B4859" w:rsidRPr="00366AF3">
        <w:rPr>
          <w:szCs w:val="20"/>
        </w:rPr>
        <w:t>: Type-1 measurement gaps + MUSIM gaps with priority, NW-A inter-frequency measurements, keep solution is requested but not granted, one or more of the MUSIM gaps overlap with the measurement gaps.</w:t>
      </w:r>
    </w:p>
    <w:p w14:paraId="4AB94ED4" w14:textId="412B17D0" w:rsidR="00B05FB2" w:rsidRPr="00112D0A" w:rsidRDefault="00B05FB2" w:rsidP="00985396">
      <w:pPr>
        <w:rPr>
          <w:sz w:val="20"/>
          <w:szCs w:val="20"/>
        </w:rPr>
      </w:pPr>
      <w:r w:rsidRPr="00112D0A">
        <w:rPr>
          <w:sz w:val="20"/>
          <w:szCs w:val="20"/>
        </w:rPr>
        <w:t xml:space="preserve">There would then need to </w:t>
      </w:r>
      <w:r w:rsidR="00F5702A">
        <w:rPr>
          <w:sz w:val="20"/>
          <w:szCs w:val="20"/>
          <w:lang w:val="en-US"/>
        </w:rPr>
        <w:t>define</w:t>
      </w:r>
      <w:r w:rsidR="00F5702A" w:rsidRPr="00112D0A">
        <w:rPr>
          <w:sz w:val="20"/>
          <w:szCs w:val="20"/>
        </w:rPr>
        <w:t xml:space="preserve"> </w:t>
      </w:r>
      <w:r w:rsidRPr="00112D0A">
        <w:rPr>
          <w:sz w:val="20"/>
          <w:szCs w:val="20"/>
        </w:rPr>
        <w:t xml:space="preserve">tests </w:t>
      </w:r>
      <w:r w:rsidR="00F5702A">
        <w:rPr>
          <w:sz w:val="20"/>
          <w:szCs w:val="20"/>
          <w:lang w:val="en-US"/>
        </w:rPr>
        <w:t>covering both</w:t>
      </w:r>
      <w:r w:rsidR="00F5702A" w:rsidRPr="00112D0A">
        <w:rPr>
          <w:sz w:val="20"/>
          <w:szCs w:val="20"/>
        </w:rPr>
        <w:t xml:space="preserve"> </w:t>
      </w:r>
      <w:r w:rsidRPr="00112D0A">
        <w:rPr>
          <w:sz w:val="20"/>
          <w:szCs w:val="20"/>
        </w:rPr>
        <w:t>FR1 and FR2</w:t>
      </w:r>
      <w:r w:rsidR="00F81379" w:rsidRPr="00112D0A">
        <w:rPr>
          <w:sz w:val="20"/>
          <w:szCs w:val="20"/>
        </w:rPr>
        <w:t>.</w:t>
      </w:r>
    </w:p>
    <w:p w14:paraId="2D82F5D7" w14:textId="77777777" w:rsidR="00F5702A" w:rsidRDefault="00F5702A" w:rsidP="00985396"/>
    <w:p w14:paraId="0BB6FD19" w14:textId="0B5E0710" w:rsidR="00F040AC" w:rsidRPr="00112D0A" w:rsidRDefault="007423D4" w:rsidP="00985396">
      <w:pPr>
        <w:rPr>
          <w:sz w:val="20"/>
          <w:szCs w:val="20"/>
          <w:lang w:val="en-US"/>
        </w:rPr>
      </w:pPr>
      <w:r w:rsidRPr="00112D0A">
        <w:rPr>
          <w:sz w:val="20"/>
          <w:szCs w:val="20"/>
        </w:rPr>
        <w:t>R</w:t>
      </w:r>
      <w:r w:rsidR="00DF53A0" w:rsidRPr="00112D0A">
        <w:rPr>
          <w:sz w:val="20"/>
          <w:szCs w:val="20"/>
        </w:rPr>
        <w:t>AN4 has not been able to agree on any man</w:t>
      </w:r>
      <w:r w:rsidR="00A56D5D" w:rsidRPr="00112D0A">
        <w:rPr>
          <w:sz w:val="20"/>
          <w:szCs w:val="20"/>
        </w:rPr>
        <w:t>datory MUSIM gap patterns</w:t>
      </w:r>
      <w:r w:rsidR="00CA74FD">
        <w:rPr>
          <w:sz w:val="20"/>
          <w:szCs w:val="20"/>
          <w:lang w:val="en-US"/>
        </w:rPr>
        <w:t>. Therefore,</w:t>
      </w:r>
      <w:r w:rsidR="00A56D5D" w:rsidRPr="00112D0A">
        <w:rPr>
          <w:sz w:val="20"/>
          <w:szCs w:val="20"/>
        </w:rPr>
        <w:t xml:space="preserve"> it seems challenging to define any explicit MUSIM gap pattern(</w:t>
      </w:r>
      <w:r w:rsidR="001954F2" w:rsidRPr="00112D0A">
        <w:rPr>
          <w:sz w:val="20"/>
          <w:szCs w:val="20"/>
        </w:rPr>
        <w:t>s</w:t>
      </w:r>
      <w:r w:rsidR="00A56D5D" w:rsidRPr="00112D0A">
        <w:rPr>
          <w:sz w:val="20"/>
          <w:szCs w:val="20"/>
        </w:rPr>
        <w:t xml:space="preserve">) to be used in the test cases. </w:t>
      </w:r>
      <w:r w:rsidR="00F040AC" w:rsidRPr="00112D0A">
        <w:rPr>
          <w:sz w:val="20"/>
          <w:szCs w:val="20"/>
          <w:lang w:val="en-US"/>
        </w:rPr>
        <w:t>Based on this RAN4 agreed to go forward with the assumption:</w:t>
      </w:r>
    </w:p>
    <w:p w14:paraId="4FAF682E" w14:textId="10C07EB7" w:rsidR="005A71F8" w:rsidRPr="00112D0A" w:rsidRDefault="005A71F8" w:rsidP="00112D0A">
      <w:pPr>
        <w:ind w:left="720"/>
        <w:rPr>
          <w:sz w:val="20"/>
          <w:szCs w:val="20"/>
        </w:rPr>
      </w:pPr>
      <w:r w:rsidRPr="00112D0A">
        <w:rPr>
          <w:sz w:val="20"/>
          <w:szCs w:val="20"/>
        </w:rPr>
        <w:t xml:space="preserve">RAN4 starts performance work based on the assumption that MUSIM gaps requested by UE can be configured by TE. Meanwhile, check the testability considering the following </w:t>
      </w:r>
      <w:proofErr w:type="gramStart"/>
      <w:r w:rsidRPr="00112D0A">
        <w:rPr>
          <w:sz w:val="20"/>
          <w:szCs w:val="20"/>
        </w:rPr>
        <w:t>aspects</w:t>
      </w:r>
      <w:proofErr w:type="gramEnd"/>
    </w:p>
    <w:p w14:paraId="01AD320D" w14:textId="77777777" w:rsidR="005A71F8" w:rsidRPr="00112D0A" w:rsidRDefault="005A71F8" w:rsidP="00985396">
      <w:pPr>
        <w:rPr>
          <w:sz w:val="20"/>
          <w:szCs w:val="20"/>
        </w:rPr>
      </w:pPr>
    </w:p>
    <w:p w14:paraId="687B030E" w14:textId="7A30D4A3" w:rsidR="00DF53A0" w:rsidRPr="00112D0A" w:rsidRDefault="00A56D5D" w:rsidP="00985396">
      <w:pPr>
        <w:rPr>
          <w:sz w:val="20"/>
          <w:szCs w:val="20"/>
        </w:rPr>
      </w:pPr>
      <w:r w:rsidRPr="00112D0A">
        <w:rPr>
          <w:sz w:val="20"/>
          <w:szCs w:val="20"/>
        </w:rPr>
        <w:t xml:space="preserve">Hence, </w:t>
      </w:r>
      <w:r w:rsidR="004C4DAC" w:rsidRPr="00112D0A">
        <w:rPr>
          <w:sz w:val="20"/>
          <w:szCs w:val="20"/>
          <w:lang w:val="en-US"/>
        </w:rPr>
        <w:t xml:space="preserve">the test </w:t>
      </w:r>
      <w:r w:rsidR="00742DD5">
        <w:rPr>
          <w:sz w:val="20"/>
          <w:szCs w:val="20"/>
          <w:lang w:val="en-US"/>
        </w:rPr>
        <w:t xml:space="preserve">case </w:t>
      </w:r>
      <w:r w:rsidR="004C4DAC" w:rsidRPr="00112D0A">
        <w:rPr>
          <w:sz w:val="20"/>
          <w:szCs w:val="20"/>
          <w:lang w:val="en-US"/>
        </w:rPr>
        <w:t xml:space="preserve">outcome </w:t>
      </w:r>
      <w:r w:rsidR="00D30F66" w:rsidRPr="00112D0A">
        <w:rPr>
          <w:sz w:val="20"/>
          <w:szCs w:val="20"/>
          <w:lang w:val="en-US"/>
        </w:rPr>
        <w:t>must</w:t>
      </w:r>
      <w:r w:rsidR="004C4DAC" w:rsidRPr="00112D0A">
        <w:rPr>
          <w:sz w:val="20"/>
          <w:szCs w:val="20"/>
          <w:lang w:val="en-US"/>
        </w:rPr>
        <w:t xml:space="preserve"> account for the fact that the DUT can request any of the defined MUSIM</w:t>
      </w:r>
      <w:r w:rsidR="00C16DC3" w:rsidRPr="00112D0A">
        <w:rPr>
          <w:sz w:val="20"/>
          <w:szCs w:val="20"/>
          <w:lang w:val="en-US"/>
        </w:rPr>
        <w:t xml:space="preserve"> gaps.</w:t>
      </w:r>
    </w:p>
    <w:p w14:paraId="38465DAB" w14:textId="76EA5C1B" w:rsidR="00501E7D" w:rsidRPr="00112D0A" w:rsidRDefault="00C16DC3" w:rsidP="00F32F2B">
      <w:pPr>
        <w:pStyle w:val="RAN4observation0"/>
        <w:rPr>
          <w:sz w:val="20"/>
          <w:szCs w:val="16"/>
        </w:rPr>
      </w:pPr>
      <w:r w:rsidRPr="00112D0A">
        <w:rPr>
          <w:sz w:val="20"/>
          <w:szCs w:val="16"/>
          <w:lang w:val="en-US"/>
        </w:rPr>
        <w:t>T</w:t>
      </w:r>
      <w:proofErr w:type="spellStart"/>
      <w:r w:rsidR="001954F2" w:rsidRPr="00112D0A">
        <w:rPr>
          <w:sz w:val="20"/>
          <w:szCs w:val="16"/>
        </w:rPr>
        <w:t>est</w:t>
      </w:r>
      <w:proofErr w:type="spellEnd"/>
      <w:r w:rsidR="001954F2" w:rsidRPr="00112D0A">
        <w:rPr>
          <w:sz w:val="20"/>
          <w:szCs w:val="16"/>
        </w:rPr>
        <w:t xml:space="preserve"> case </w:t>
      </w:r>
      <w:r w:rsidRPr="00112D0A">
        <w:rPr>
          <w:sz w:val="20"/>
          <w:szCs w:val="16"/>
          <w:lang w:val="en-US"/>
        </w:rPr>
        <w:t xml:space="preserve">outcome </w:t>
      </w:r>
      <w:r w:rsidR="00D30F66" w:rsidRPr="00112D0A">
        <w:rPr>
          <w:sz w:val="20"/>
          <w:szCs w:val="16"/>
          <w:lang w:val="en-US"/>
        </w:rPr>
        <w:t>must</w:t>
      </w:r>
      <w:r w:rsidRPr="00112D0A">
        <w:rPr>
          <w:sz w:val="20"/>
          <w:szCs w:val="16"/>
          <w:lang w:val="en-US"/>
        </w:rPr>
        <w:t xml:space="preserve"> </w:t>
      </w:r>
      <w:r w:rsidR="00D30F66" w:rsidRPr="00112D0A">
        <w:rPr>
          <w:sz w:val="20"/>
          <w:szCs w:val="16"/>
          <w:lang w:val="en-US"/>
        </w:rPr>
        <w:t>account</w:t>
      </w:r>
      <w:r w:rsidRPr="00112D0A">
        <w:rPr>
          <w:sz w:val="20"/>
          <w:szCs w:val="16"/>
          <w:lang w:val="en-US"/>
        </w:rPr>
        <w:t xml:space="preserve"> that the DUT can request </w:t>
      </w:r>
      <w:r w:rsidR="00211DC9">
        <w:rPr>
          <w:sz w:val="20"/>
          <w:szCs w:val="16"/>
          <w:lang w:val="en-US"/>
        </w:rPr>
        <w:t xml:space="preserve">(and allocated with) </w:t>
      </w:r>
      <w:r w:rsidRPr="00112D0A">
        <w:rPr>
          <w:sz w:val="20"/>
          <w:szCs w:val="16"/>
          <w:lang w:val="en-US"/>
        </w:rPr>
        <w:t>any of the defined MUSIM gaps.</w:t>
      </w:r>
    </w:p>
    <w:p w14:paraId="53E35ECB" w14:textId="77777777" w:rsidR="00192EB7" w:rsidRDefault="00192EB7" w:rsidP="00F32F2B"/>
    <w:p w14:paraId="2454CB27" w14:textId="1A3E08BB" w:rsidR="00372918" w:rsidRDefault="00616D68" w:rsidP="00F32F2B">
      <w:pPr>
        <w:rPr>
          <w:sz w:val="20"/>
          <w:szCs w:val="20"/>
        </w:rPr>
      </w:pPr>
      <w:r w:rsidRPr="00112D0A">
        <w:rPr>
          <w:sz w:val="20"/>
          <w:szCs w:val="20"/>
          <w:lang w:val="en-US"/>
        </w:rPr>
        <w:t xml:space="preserve">As mentioned earlier, in RAN4#109, </w:t>
      </w:r>
      <w:r w:rsidRPr="00F41F36">
        <w:rPr>
          <w:sz w:val="20"/>
          <w:szCs w:val="20"/>
        </w:rPr>
        <w:t>RAN4 decided not to define any requirements for NW-B</w:t>
      </w:r>
      <w:r w:rsidRPr="00F41F36">
        <w:rPr>
          <w:sz w:val="20"/>
          <w:szCs w:val="20"/>
          <w:lang w:val="en-US"/>
        </w:rPr>
        <w:t xml:space="preserve">. </w:t>
      </w:r>
      <w:r w:rsidR="002D42A5" w:rsidRPr="00F41F36">
        <w:rPr>
          <w:sz w:val="20"/>
          <w:szCs w:val="20"/>
          <w:lang w:val="en-US"/>
        </w:rPr>
        <w:t>This means that the</w:t>
      </w:r>
      <w:r w:rsidR="00CC0BD6" w:rsidRPr="00F41F36">
        <w:rPr>
          <w:sz w:val="20"/>
          <w:szCs w:val="20"/>
          <w:lang w:val="en-US"/>
        </w:rPr>
        <w:t>re is no</w:t>
      </w:r>
      <w:r w:rsidR="002D42A5" w:rsidRPr="00F41F36">
        <w:rPr>
          <w:sz w:val="20"/>
          <w:szCs w:val="20"/>
          <w:lang w:val="en-US"/>
        </w:rPr>
        <w:t xml:space="preserve"> impact </w:t>
      </w:r>
      <w:r w:rsidR="00B06102" w:rsidRPr="00F41F36">
        <w:rPr>
          <w:sz w:val="20"/>
          <w:szCs w:val="20"/>
          <w:lang w:val="en-US"/>
        </w:rPr>
        <w:t xml:space="preserve">from </w:t>
      </w:r>
      <w:r w:rsidR="00CC0BD6" w:rsidRPr="00F41F36">
        <w:rPr>
          <w:sz w:val="20"/>
          <w:szCs w:val="20"/>
          <w:lang w:val="en-US"/>
        </w:rPr>
        <w:t xml:space="preserve">network </w:t>
      </w:r>
      <w:r w:rsidR="00B06102" w:rsidRPr="00F41F36">
        <w:rPr>
          <w:sz w:val="20"/>
          <w:szCs w:val="20"/>
          <w:lang w:val="en-US"/>
        </w:rPr>
        <w:t>not being able to allocate all the MUSIM gaps requested by the UE</w:t>
      </w:r>
      <w:r w:rsidR="00CC0BD6" w:rsidRPr="00F41F36">
        <w:rPr>
          <w:sz w:val="20"/>
          <w:szCs w:val="20"/>
          <w:lang w:val="en-US"/>
        </w:rPr>
        <w:t>.</w:t>
      </w:r>
      <w:r w:rsidR="00EB6522" w:rsidRPr="00F41F36">
        <w:rPr>
          <w:sz w:val="20"/>
          <w:szCs w:val="20"/>
          <w:lang w:val="en-US"/>
        </w:rPr>
        <w:t xml:space="preserve"> </w:t>
      </w:r>
      <w:r w:rsidR="0020617D" w:rsidRPr="00112D0A">
        <w:rPr>
          <w:sz w:val="20"/>
          <w:szCs w:val="20"/>
          <w:lang w:val="en-US"/>
        </w:rPr>
        <w:t>H</w:t>
      </w:r>
      <w:r w:rsidR="008E2381" w:rsidRPr="00112D0A">
        <w:rPr>
          <w:sz w:val="20"/>
          <w:szCs w:val="20"/>
          <w:lang w:val="en-US"/>
        </w:rPr>
        <w:t>owever</w:t>
      </w:r>
      <w:r w:rsidR="00981A54" w:rsidRPr="00112D0A">
        <w:rPr>
          <w:sz w:val="20"/>
          <w:szCs w:val="20"/>
        </w:rPr>
        <w:t xml:space="preserve">, </w:t>
      </w:r>
      <w:r w:rsidR="002D42A5" w:rsidRPr="00112D0A">
        <w:rPr>
          <w:sz w:val="20"/>
          <w:szCs w:val="20"/>
          <w:lang w:val="en-US"/>
        </w:rPr>
        <w:t xml:space="preserve">even if </w:t>
      </w:r>
      <w:r w:rsidR="00EB6522" w:rsidRPr="00112D0A">
        <w:rPr>
          <w:sz w:val="20"/>
          <w:szCs w:val="20"/>
          <w:lang w:val="en-US"/>
        </w:rPr>
        <w:t xml:space="preserve">UE is only allocated a subset of the requested MUSIM gaps, </w:t>
      </w:r>
      <w:r w:rsidR="001601F3" w:rsidRPr="00112D0A">
        <w:rPr>
          <w:sz w:val="20"/>
          <w:szCs w:val="20"/>
          <w:lang w:val="en-US"/>
        </w:rPr>
        <w:t xml:space="preserve">the UE is required to fulfill the defined </w:t>
      </w:r>
      <w:r w:rsidR="00C13429" w:rsidRPr="00112D0A">
        <w:rPr>
          <w:sz w:val="20"/>
          <w:szCs w:val="20"/>
          <w:lang w:val="en-US"/>
        </w:rPr>
        <w:t xml:space="preserve">requirements for when MUSIM gaps are allocated. Therefore, </w:t>
      </w:r>
      <w:r w:rsidR="00981A54" w:rsidRPr="00112D0A">
        <w:rPr>
          <w:sz w:val="20"/>
          <w:szCs w:val="20"/>
        </w:rPr>
        <w:t xml:space="preserve">it must be tested </w:t>
      </w:r>
      <w:r w:rsidR="0022104E" w:rsidRPr="00112D0A">
        <w:rPr>
          <w:sz w:val="20"/>
          <w:szCs w:val="20"/>
        </w:rPr>
        <w:t xml:space="preserve">that a UE requesting </w:t>
      </w:r>
      <w:r w:rsidR="00355D95">
        <w:rPr>
          <w:sz w:val="20"/>
          <w:szCs w:val="20"/>
          <w:lang w:val="en-US"/>
        </w:rPr>
        <w:t>multiple</w:t>
      </w:r>
      <w:r w:rsidR="0020617D" w:rsidRPr="00112D0A">
        <w:rPr>
          <w:sz w:val="20"/>
          <w:szCs w:val="20"/>
          <w:lang w:val="en-US"/>
        </w:rPr>
        <w:t xml:space="preserve"> </w:t>
      </w:r>
      <w:r w:rsidR="0022104E" w:rsidRPr="00112D0A">
        <w:rPr>
          <w:sz w:val="20"/>
          <w:szCs w:val="20"/>
        </w:rPr>
        <w:t xml:space="preserve">MUSIM gaps </w:t>
      </w:r>
      <w:r w:rsidR="00C13429" w:rsidRPr="00112D0A">
        <w:rPr>
          <w:sz w:val="20"/>
          <w:szCs w:val="20"/>
          <w:lang w:val="en-US"/>
        </w:rPr>
        <w:t xml:space="preserve">but </w:t>
      </w:r>
      <w:r w:rsidR="0020617D" w:rsidRPr="00112D0A">
        <w:rPr>
          <w:sz w:val="20"/>
          <w:szCs w:val="20"/>
          <w:lang w:val="en-US"/>
        </w:rPr>
        <w:t>is</w:t>
      </w:r>
      <w:r w:rsidR="0020617D" w:rsidRPr="00112D0A">
        <w:rPr>
          <w:sz w:val="20"/>
          <w:szCs w:val="20"/>
        </w:rPr>
        <w:t xml:space="preserve"> </w:t>
      </w:r>
      <w:r w:rsidR="00C13429" w:rsidRPr="00112D0A">
        <w:rPr>
          <w:sz w:val="20"/>
          <w:szCs w:val="20"/>
          <w:lang w:val="en-US"/>
        </w:rPr>
        <w:t>only</w:t>
      </w:r>
      <w:r w:rsidR="0022104E" w:rsidRPr="00112D0A">
        <w:rPr>
          <w:sz w:val="20"/>
          <w:szCs w:val="20"/>
        </w:rPr>
        <w:t xml:space="preserve"> allocated </w:t>
      </w:r>
      <w:r w:rsidR="00C13429" w:rsidRPr="00112D0A">
        <w:rPr>
          <w:sz w:val="20"/>
          <w:szCs w:val="20"/>
          <w:lang w:val="en-US"/>
        </w:rPr>
        <w:t>a subset</w:t>
      </w:r>
      <w:r w:rsidR="00372918" w:rsidRPr="00112D0A">
        <w:rPr>
          <w:sz w:val="20"/>
          <w:szCs w:val="20"/>
          <w:lang w:val="en-US"/>
        </w:rPr>
        <w:t xml:space="preserve"> of the requested</w:t>
      </w:r>
      <w:r w:rsidR="0020617D" w:rsidRPr="00112D0A">
        <w:rPr>
          <w:sz w:val="20"/>
          <w:szCs w:val="20"/>
        </w:rPr>
        <w:t xml:space="preserve"> </w:t>
      </w:r>
      <w:r w:rsidR="002B184E" w:rsidRPr="00112D0A">
        <w:rPr>
          <w:sz w:val="20"/>
          <w:szCs w:val="20"/>
        </w:rPr>
        <w:t>MUSIM gaps</w:t>
      </w:r>
      <w:r w:rsidR="00976F20" w:rsidRPr="00112D0A">
        <w:rPr>
          <w:sz w:val="20"/>
          <w:szCs w:val="20"/>
          <w:lang w:val="en-US"/>
        </w:rPr>
        <w:t>, fulfill the defined requirements.</w:t>
      </w:r>
      <w:r w:rsidR="002B184E" w:rsidRPr="00112D0A">
        <w:rPr>
          <w:sz w:val="20"/>
          <w:szCs w:val="20"/>
        </w:rPr>
        <w:t xml:space="preserve"> </w:t>
      </w:r>
    </w:p>
    <w:p w14:paraId="61460055" w14:textId="77777777" w:rsidR="00F80101" w:rsidRDefault="00F80101" w:rsidP="00F32F2B">
      <w:pPr>
        <w:rPr>
          <w:sz w:val="20"/>
          <w:szCs w:val="20"/>
        </w:rPr>
      </w:pPr>
    </w:p>
    <w:p w14:paraId="2CC35F85" w14:textId="3CCF9154" w:rsidR="00F80101" w:rsidRPr="00C71DDF" w:rsidRDefault="00F80101" w:rsidP="00112D0A">
      <w:pPr>
        <w:pStyle w:val="RAN4proposal"/>
        <w:rPr>
          <w:lang w:val="en-US"/>
        </w:rPr>
      </w:pPr>
      <w:r>
        <w:rPr>
          <w:lang w:val="en-US"/>
        </w:rPr>
        <w:t>Test</w:t>
      </w:r>
      <w:r w:rsidRPr="00D06B4E">
        <w:t xml:space="preserve"> a UE requesting </w:t>
      </w:r>
      <w:r>
        <w:rPr>
          <w:lang w:val="en-US"/>
        </w:rPr>
        <w:t>multiple</w:t>
      </w:r>
      <w:r w:rsidRPr="00D06B4E">
        <w:rPr>
          <w:lang w:val="en-US"/>
        </w:rPr>
        <w:t xml:space="preserve"> </w:t>
      </w:r>
      <w:r w:rsidRPr="00D06B4E">
        <w:t xml:space="preserve">MUSIM gaps </w:t>
      </w:r>
      <w:r w:rsidRPr="00D06B4E">
        <w:rPr>
          <w:lang w:val="en-US"/>
        </w:rPr>
        <w:t>but is</w:t>
      </w:r>
      <w:r w:rsidRPr="00D06B4E">
        <w:t xml:space="preserve"> allocated </w:t>
      </w:r>
      <w:r w:rsidRPr="00D06B4E">
        <w:rPr>
          <w:lang w:val="en-US"/>
        </w:rPr>
        <w:t>a subset of the requested</w:t>
      </w:r>
      <w:r w:rsidRPr="00D06B4E">
        <w:t xml:space="preserve"> MUSIM gaps</w:t>
      </w:r>
      <w:r w:rsidRPr="00D06B4E">
        <w:rPr>
          <w:lang w:val="en-US"/>
        </w:rPr>
        <w:t xml:space="preserve">, fulfill the defined </w:t>
      </w:r>
      <w:r w:rsidR="00C71DDF">
        <w:rPr>
          <w:lang w:val="en-US"/>
        </w:rPr>
        <w:t xml:space="preserve">MUSIM gap </w:t>
      </w:r>
      <w:r w:rsidRPr="00D06B4E">
        <w:rPr>
          <w:lang w:val="en-US"/>
        </w:rPr>
        <w:t>requirements.</w:t>
      </w:r>
    </w:p>
    <w:p w14:paraId="2A7E937D" w14:textId="77777777" w:rsidR="00372918" w:rsidRDefault="00372918" w:rsidP="00F32F2B"/>
    <w:p w14:paraId="6DA15AE6" w14:textId="0970B5DE" w:rsidR="00696B31" w:rsidRPr="00112D0A" w:rsidRDefault="00696B31" w:rsidP="00F32F2B">
      <w:pPr>
        <w:rPr>
          <w:sz w:val="20"/>
          <w:szCs w:val="20"/>
          <w:lang w:val="en-US"/>
        </w:rPr>
      </w:pPr>
      <w:r w:rsidRPr="00112D0A">
        <w:rPr>
          <w:sz w:val="20"/>
          <w:szCs w:val="20"/>
          <w:lang w:val="en-US"/>
        </w:rPr>
        <w:t>For this purpose</w:t>
      </w:r>
      <w:r w:rsidR="00F74767" w:rsidRPr="00112D0A">
        <w:rPr>
          <w:sz w:val="20"/>
          <w:szCs w:val="20"/>
          <w:lang w:val="en-US"/>
        </w:rPr>
        <w:t>,</w:t>
      </w:r>
      <w:r w:rsidRPr="00112D0A">
        <w:rPr>
          <w:sz w:val="20"/>
          <w:szCs w:val="20"/>
          <w:lang w:val="en-US"/>
        </w:rPr>
        <w:t xml:space="preserve"> we suggest using agreed test case 5 as baseline </w:t>
      </w:r>
      <w:r w:rsidR="00BC467F" w:rsidRPr="00112D0A">
        <w:rPr>
          <w:sz w:val="20"/>
          <w:szCs w:val="20"/>
          <w:lang w:val="en-US"/>
        </w:rPr>
        <w:t xml:space="preserve">with the change that UE requests 2 MUSIM gaps and is only allocated one MUSIM of the </w:t>
      </w:r>
      <w:r w:rsidR="00F74767" w:rsidRPr="00112D0A">
        <w:rPr>
          <w:sz w:val="20"/>
          <w:szCs w:val="20"/>
          <w:lang w:val="en-US"/>
        </w:rPr>
        <w:t>2 requested MUSIM gaps</w:t>
      </w:r>
      <w:r w:rsidR="00A6657C">
        <w:rPr>
          <w:sz w:val="20"/>
          <w:szCs w:val="20"/>
          <w:lang w:val="en-US"/>
        </w:rPr>
        <w:t>:</w:t>
      </w:r>
    </w:p>
    <w:p w14:paraId="503CD37F" w14:textId="77777777" w:rsidR="00F74767" w:rsidRPr="00112D0A" w:rsidRDefault="00F74767" w:rsidP="00F32F2B">
      <w:pPr>
        <w:rPr>
          <w:lang w:val="en-US"/>
        </w:rPr>
      </w:pPr>
    </w:p>
    <w:p w14:paraId="08D74ABA" w14:textId="1540A49A" w:rsidR="00981A54" w:rsidRPr="00112D0A" w:rsidRDefault="00981A54" w:rsidP="00A27650">
      <w:pPr>
        <w:ind w:left="720"/>
        <w:rPr>
          <w:sz w:val="20"/>
          <w:szCs w:val="20"/>
        </w:rPr>
      </w:pPr>
      <w:r w:rsidRPr="00112D0A">
        <w:rPr>
          <w:sz w:val="20"/>
          <w:szCs w:val="20"/>
        </w:rPr>
        <w:t>TC</w:t>
      </w:r>
      <w:r w:rsidR="0072314A" w:rsidRPr="00112D0A">
        <w:rPr>
          <w:sz w:val="20"/>
          <w:szCs w:val="20"/>
          <w:lang w:val="en-US"/>
        </w:rPr>
        <w:t>8</w:t>
      </w:r>
      <w:r w:rsidRPr="00112D0A">
        <w:rPr>
          <w:sz w:val="20"/>
          <w:szCs w:val="20"/>
        </w:rPr>
        <w:t xml:space="preserve">: </w:t>
      </w:r>
      <w:r w:rsidR="00F74767" w:rsidRPr="001E1D82">
        <w:rPr>
          <w:sz w:val="20"/>
          <w:szCs w:val="20"/>
          <w:lang w:val="en-GB"/>
        </w:rPr>
        <w:t xml:space="preserve">Inter-frequency event triggered reporting, 1 Type-1 gap + 2 periodic MUSIM gap are requested, </w:t>
      </w:r>
      <w:r w:rsidR="00AD66CD" w:rsidRPr="001E1D82">
        <w:rPr>
          <w:sz w:val="20"/>
          <w:szCs w:val="20"/>
          <w:lang w:val="en-GB"/>
        </w:rPr>
        <w:t xml:space="preserve">one </w:t>
      </w:r>
      <w:r w:rsidR="007E5426" w:rsidRPr="001E1D82">
        <w:rPr>
          <w:sz w:val="20"/>
          <w:szCs w:val="20"/>
          <w:lang w:val="en-GB"/>
        </w:rPr>
        <w:t xml:space="preserve">periodic </w:t>
      </w:r>
      <w:r w:rsidR="00AD66CD" w:rsidRPr="001E1D82">
        <w:rPr>
          <w:sz w:val="20"/>
          <w:szCs w:val="20"/>
          <w:lang w:val="en-GB"/>
        </w:rPr>
        <w:t>MUSIM is allocated</w:t>
      </w:r>
      <w:r w:rsidR="007E5426" w:rsidRPr="001E1D82">
        <w:rPr>
          <w:sz w:val="20"/>
          <w:szCs w:val="20"/>
          <w:lang w:val="en-GB"/>
        </w:rPr>
        <w:t>,</w:t>
      </w:r>
      <w:r w:rsidR="00AD66CD" w:rsidRPr="001E1D82">
        <w:rPr>
          <w:sz w:val="20"/>
          <w:szCs w:val="20"/>
          <w:lang w:val="en-GB"/>
        </w:rPr>
        <w:t xml:space="preserve"> </w:t>
      </w:r>
      <w:r w:rsidR="00F74767" w:rsidRPr="001E1D82">
        <w:rPr>
          <w:sz w:val="20"/>
          <w:szCs w:val="20"/>
          <w:lang w:val="en-GB"/>
        </w:rPr>
        <w:t>with partially partial overlapping among all configured gaps, [FFS on MUSIM gap has the shorter or longer MGRP</w:t>
      </w:r>
      <w:proofErr w:type="gramStart"/>
      <w:r w:rsidR="00F74767" w:rsidRPr="001E1D82">
        <w:rPr>
          <w:sz w:val="20"/>
          <w:szCs w:val="20"/>
          <w:lang w:val="en-GB"/>
        </w:rPr>
        <w:t>],  SSB</w:t>
      </w:r>
      <w:proofErr w:type="gramEnd"/>
      <w:r w:rsidR="00F74767" w:rsidRPr="001E1D82">
        <w:rPr>
          <w:sz w:val="20"/>
          <w:szCs w:val="20"/>
          <w:lang w:val="en-GB"/>
        </w:rPr>
        <w:t>-based measurements, FR1</w:t>
      </w:r>
      <w:r w:rsidR="00F26672" w:rsidRPr="00112D0A">
        <w:rPr>
          <w:sz w:val="20"/>
          <w:szCs w:val="20"/>
        </w:rPr>
        <w:t>.</w:t>
      </w:r>
    </w:p>
    <w:p w14:paraId="134B5AC3" w14:textId="77777777" w:rsidR="0072314A" w:rsidRPr="00112D0A" w:rsidRDefault="0072314A" w:rsidP="00F32F2B">
      <w:pPr>
        <w:rPr>
          <w:sz w:val="20"/>
          <w:szCs w:val="20"/>
        </w:rPr>
      </w:pPr>
    </w:p>
    <w:p w14:paraId="3B305A93" w14:textId="74016C07" w:rsidR="00501E7D" w:rsidRPr="001E1D82" w:rsidRDefault="00A6657C" w:rsidP="00501E7D">
      <w:pPr>
        <w:pStyle w:val="RAN4proposal"/>
        <w:rPr>
          <w:szCs w:val="20"/>
        </w:rPr>
      </w:pPr>
      <w:bookmarkStart w:id="7" w:name="_Toc116995848"/>
      <w:r>
        <w:rPr>
          <w:szCs w:val="20"/>
          <w:lang w:val="en-US"/>
        </w:rPr>
        <w:t xml:space="preserve">Introduce </w:t>
      </w:r>
      <w:r w:rsidR="00501E7D" w:rsidRPr="001E1D82">
        <w:rPr>
          <w:szCs w:val="20"/>
        </w:rPr>
        <w:t>TC</w:t>
      </w:r>
      <w:r w:rsidR="0072314A" w:rsidRPr="001E1D82">
        <w:rPr>
          <w:szCs w:val="20"/>
          <w:lang w:val="en-US"/>
        </w:rPr>
        <w:t>8</w:t>
      </w:r>
      <w:r w:rsidR="00501E7D" w:rsidRPr="001E1D82">
        <w:rPr>
          <w:szCs w:val="20"/>
        </w:rPr>
        <w:t xml:space="preserve">: </w:t>
      </w:r>
      <w:r w:rsidR="005378DD" w:rsidRPr="001E1D82">
        <w:rPr>
          <w:szCs w:val="20"/>
          <w:lang w:val="en-GB"/>
        </w:rPr>
        <w:t>Inter-frequency event triggered reporting, 1 Type-1 gap + 2 periodic MUSIM gap are requested, one periodic MUSIM is allocated, with partially partial overlapping among all configured gaps, [FFS on MUSIM gap has the shorter or longer MGRP], SSB-based measurements, FR1</w:t>
      </w:r>
      <w:r w:rsidR="00501E7D" w:rsidRPr="001E1D82">
        <w:rPr>
          <w:szCs w:val="20"/>
        </w:rPr>
        <w:t>.</w:t>
      </w:r>
    </w:p>
    <w:p w14:paraId="18E9AF60" w14:textId="77777777" w:rsidR="00501E7D" w:rsidRDefault="00501E7D">
      <w:pPr>
        <w:rPr>
          <w:rFonts w:ascii="Arial" w:eastAsia="SimSun" w:hAnsi="Arial"/>
          <w:sz w:val="36"/>
          <w:szCs w:val="20"/>
        </w:rPr>
      </w:pPr>
    </w:p>
    <w:p w14:paraId="5F96AD42" w14:textId="77777777" w:rsidR="00CD7492" w:rsidRPr="008C39F7" w:rsidRDefault="00CD7492" w:rsidP="00A37002">
      <w:pPr>
        <w:pStyle w:val="RAN4H1"/>
      </w:pPr>
      <w:r w:rsidRPr="008C39F7">
        <w:lastRenderedPageBreak/>
        <w:t>Conclusion</w:t>
      </w:r>
      <w:bookmarkEnd w:id="7"/>
    </w:p>
    <w:p w14:paraId="171F54BE" w14:textId="1FAEAF13" w:rsidR="0034051E" w:rsidRDefault="008B0961" w:rsidP="00936159">
      <w:pPr>
        <w:rPr>
          <w:sz w:val="20"/>
          <w:szCs w:val="20"/>
          <w:lang w:val="en-US"/>
        </w:rPr>
      </w:pPr>
      <w:r w:rsidRPr="00112D0A">
        <w:rPr>
          <w:sz w:val="20"/>
          <w:szCs w:val="20"/>
        </w:rPr>
        <w:t xml:space="preserve">In the paper, </w:t>
      </w:r>
      <w:r w:rsidR="001046C1" w:rsidRPr="00112D0A">
        <w:rPr>
          <w:sz w:val="20"/>
          <w:szCs w:val="20"/>
        </w:rPr>
        <w:t xml:space="preserve">we give our </w:t>
      </w:r>
      <w:r w:rsidR="009D7C17" w:rsidRPr="00112D0A">
        <w:rPr>
          <w:sz w:val="20"/>
          <w:szCs w:val="20"/>
          <w:lang w:val="en-US"/>
        </w:rPr>
        <w:t xml:space="preserve">further </w:t>
      </w:r>
      <w:r w:rsidR="001046C1" w:rsidRPr="00112D0A">
        <w:rPr>
          <w:sz w:val="20"/>
          <w:szCs w:val="20"/>
        </w:rPr>
        <w:t xml:space="preserve">view on the test cases </w:t>
      </w:r>
      <w:r w:rsidR="00E937B1" w:rsidRPr="00112D0A">
        <w:rPr>
          <w:sz w:val="20"/>
          <w:szCs w:val="20"/>
        </w:rPr>
        <w:t>to be introduce</w:t>
      </w:r>
      <w:r w:rsidR="00617A63" w:rsidRPr="00112D0A">
        <w:rPr>
          <w:sz w:val="20"/>
          <w:szCs w:val="20"/>
        </w:rPr>
        <w:t>d</w:t>
      </w:r>
      <w:r w:rsidR="00E937B1" w:rsidRPr="00112D0A">
        <w:rPr>
          <w:sz w:val="20"/>
          <w:szCs w:val="20"/>
        </w:rPr>
        <w:t xml:space="preserve"> to verify the core requirements for a </w:t>
      </w:r>
      <w:r w:rsidR="001046C1" w:rsidRPr="00112D0A">
        <w:rPr>
          <w:sz w:val="20"/>
          <w:szCs w:val="20"/>
        </w:rPr>
        <w:t xml:space="preserve">UE supporting MUSIM gaps. </w:t>
      </w:r>
      <w:r w:rsidR="00E431D8">
        <w:rPr>
          <w:sz w:val="20"/>
          <w:szCs w:val="20"/>
          <w:lang w:val="en-US"/>
        </w:rPr>
        <w:t>W</w:t>
      </w:r>
      <w:r w:rsidR="00A2387F">
        <w:rPr>
          <w:sz w:val="20"/>
          <w:szCs w:val="20"/>
          <w:lang w:val="en-US"/>
        </w:rPr>
        <w:t>e suggest:</w:t>
      </w:r>
    </w:p>
    <w:p w14:paraId="51411411" w14:textId="77777777" w:rsidR="00E431D8" w:rsidRDefault="00E431D8" w:rsidP="00936159">
      <w:pPr>
        <w:rPr>
          <w:sz w:val="20"/>
          <w:szCs w:val="20"/>
          <w:lang w:val="en-US"/>
        </w:rPr>
      </w:pPr>
    </w:p>
    <w:p w14:paraId="7E49A921" w14:textId="77777777" w:rsidR="00A2387F" w:rsidRPr="00A2387F" w:rsidRDefault="00A2387F" w:rsidP="00A2387F">
      <w:pPr>
        <w:pStyle w:val="RAN4proposal"/>
        <w:numPr>
          <w:ilvl w:val="0"/>
          <w:numId w:val="43"/>
        </w:numPr>
        <w:rPr>
          <w:szCs w:val="20"/>
          <w:lang w:val="en-GB"/>
        </w:rPr>
      </w:pPr>
      <w:r w:rsidRPr="00A2387F">
        <w:rPr>
          <w:szCs w:val="20"/>
          <w:lang w:val="en-GB"/>
        </w:rPr>
        <w:t>Introduce at least one MUSIM test case covering FR2.</w:t>
      </w:r>
    </w:p>
    <w:p w14:paraId="44AD2D4C" w14:textId="77777777" w:rsidR="00DE79F8" w:rsidRPr="00DE79F8" w:rsidRDefault="00DE79F8" w:rsidP="00DE79F8">
      <w:pPr>
        <w:pStyle w:val="RAN4proposal"/>
        <w:numPr>
          <w:ilvl w:val="0"/>
          <w:numId w:val="43"/>
        </w:numPr>
        <w:rPr>
          <w:lang w:val="en-GB"/>
        </w:rPr>
      </w:pPr>
      <w:r w:rsidRPr="00DE79F8">
        <w:rPr>
          <w:lang w:val="en-GB"/>
        </w:rPr>
        <w:t>RAN4 to introduce test case 6.</w:t>
      </w:r>
    </w:p>
    <w:p w14:paraId="3ED2EF81" w14:textId="77777777" w:rsidR="006F1C73" w:rsidRPr="00366AF3" w:rsidRDefault="006F1C73" w:rsidP="006F1C73">
      <w:pPr>
        <w:pStyle w:val="RAN4proposal"/>
        <w:rPr>
          <w:szCs w:val="20"/>
        </w:rPr>
      </w:pPr>
      <w:r w:rsidRPr="00366AF3">
        <w:rPr>
          <w:szCs w:val="20"/>
        </w:rPr>
        <w:t xml:space="preserve">Define test cases, for a UE supporting MUSIM gap keep-solution, verifying correct handling of </w:t>
      </w:r>
      <w:r>
        <w:rPr>
          <w:szCs w:val="20"/>
          <w:lang w:val="en-US"/>
        </w:rPr>
        <w:t>keep solution</w:t>
      </w:r>
      <w:r w:rsidRPr="00366AF3">
        <w:rPr>
          <w:szCs w:val="20"/>
        </w:rPr>
        <w:t xml:space="preserve"> </w:t>
      </w:r>
      <w:r w:rsidRPr="00366AF3">
        <w:rPr>
          <w:szCs w:val="20"/>
        </w:rPr>
        <w:t>between measurement gaps and MUSIM gaps. Test with Type-1 and Type-2 measurement gaps.</w:t>
      </w:r>
    </w:p>
    <w:p w14:paraId="04715DAC" w14:textId="10B42107" w:rsidR="00617A63" w:rsidRDefault="0051398F" w:rsidP="00617A63">
      <w:pPr>
        <w:rPr>
          <w:sz w:val="20"/>
          <w:szCs w:val="20"/>
        </w:rPr>
      </w:pPr>
      <w:bookmarkStart w:id="8" w:name="_Toc116995849"/>
      <w:r w:rsidRPr="00112D0A">
        <w:rPr>
          <w:sz w:val="20"/>
          <w:szCs w:val="20"/>
          <w:lang w:val="en-US"/>
        </w:rPr>
        <w:t xml:space="preserve">In addition to the currently agreed test cases, </w:t>
      </w:r>
      <w:r w:rsidR="009E0350" w:rsidRPr="00112D0A">
        <w:rPr>
          <w:sz w:val="20"/>
          <w:szCs w:val="20"/>
        </w:rPr>
        <w:t>RAN4 should define following test cases:</w:t>
      </w:r>
    </w:p>
    <w:p w14:paraId="04170E68" w14:textId="77777777" w:rsidR="00CD6A95" w:rsidRPr="00112D0A" w:rsidRDefault="00CD6A95" w:rsidP="00617A63">
      <w:pPr>
        <w:rPr>
          <w:sz w:val="20"/>
          <w:szCs w:val="20"/>
        </w:rPr>
      </w:pPr>
    </w:p>
    <w:p w14:paraId="0694DD64" w14:textId="65B1C555" w:rsidR="00522B65" w:rsidRPr="00366AF3" w:rsidRDefault="008A2298" w:rsidP="00522B65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522B65" w:rsidRPr="00366AF3">
        <w:rPr>
          <w:szCs w:val="20"/>
        </w:rPr>
        <w:t>TC</w:t>
      </w:r>
      <w:r w:rsidR="00522B65" w:rsidRPr="00366AF3">
        <w:rPr>
          <w:szCs w:val="20"/>
          <w:lang w:val="en-US"/>
        </w:rPr>
        <w:t>4</w:t>
      </w:r>
      <w:r w:rsidR="00522B65" w:rsidRPr="00366AF3">
        <w:rPr>
          <w:szCs w:val="20"/>
        </w:rPr>
        <w:t>: Type-2 measurement gaps + MUSIM gaps with priority, NW-A inter-frequency measurements, keep solution is requested and granted, one or more of the MUSIM gaps overlap with the measurement gaps.</w:t>
      </w:r>
    </w:p>
    <w:p w14:paraId="489E2C87" w14:textId="73920CD1" w:rsidR="00522B65" w:rsidRPr="00366AF3" w:rsidRDefault="008A2298" w:rsidP="00522B65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522B65" w:rsidRPr="00366AF3">
        <w:rPr>
          <w:szCs w:val="20"/>
        </w:rPr>
        <w:t>TC</w:t>
      </w:r>
      <w:r w:rsidR="00522B65" w:rsidRPr="00366AF3">
        <w:rPr>
          <w:szCs w:val="20"/>
          <w:lang w:val="en-US"/>
        </w:rPr>
        <w:t>5</w:t>
      </w:r>
      <w:r w:rsidR="00522B65" w:rsidRPr="00366AF3">
        <w:rPr>
          <w:szCs w:val="20"/>
        </w:rPr>
        <w:t>: Type-1 measurement gaps + MUSIM gaps with priority, NW-A inter-frequency measurements, keep solution is requested and granted, one or more of the MUSIM gaps overlap with the measurement gaps.</w:t>
      </w:r>
    </w:p>
    <w:p w14:paraId="62093AF7" w14:textId="7342BFCE" w:rsidR="00522B65" w:rsidRPr="00366AF3" w:rsidRDefault="008A2298" w:rsidP="00522B65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522B65" w:rsidRPr="00366AF3">
        <w:rPr>
          <w:szCs w:val="20"/>
        </w:rPr>
        <w:t>TC</w:t>
      </w:r>
      <w:r w:rsidR="00522B65" w:rsidRPr="00366AF3">
        <w:rPr>
          <w:szCs w:val="20"/>
          <w:lang w:val="en-US"/>
        </w:rPr>
        <w:t>6</w:t>
      </w:r>
      <w:r w:rsidR="00522B65" w:rsidRPr="00366AF3">
        <w:rPr>
          <w:szCs w:val="20"/>
        </w:rPr>
        <w:t>: Type-2 measurement gaps + MUSIM gaps with priority, NW-A inter-frequency measurements, keep solution is requested but not granted, one or more of the MUSIM gaps overlap with the measurement gaps.</w:t>
      </w:r>
    </w:p>
    <w:p w14:paraId="0C792D26" w14:textId="39E5C8E0" w:rsidR="00522B65" w:rsidRDefault="008A2298" w:rsidP="00522B65">
      <w:pPr>
        <w:pStyle w:val="RAN4proposal"/>
        <w:rPr>
          <w:szCs w:val="20"/>
        </w:rPr>
      </w:pPr>
      <w:r>
        <w:rPr>
          <w:szCs w:val="20"/>
          <w:lang w:val="en-US"/>
        </w:rPr>
        <w:t xml:space="preserve">Introduce </w:t>
      </w:r>
      <w:r w:rsidR="00522B65" w:rsidRPr="00366AF3">
        <w:rPr>
          <w:szCs w:val="20"/>
        </w:rPr>
        <w:t>TC</w:t>
      </w:r>
      <w:r w:rsidR="00522B65" w:rsidRPr="00366AF3">
        <w:rPr>
          <w:szCs w:val="20"/>
          <w:lang w:val="en-US"/>
        </w:rPr>
        <w:t>7</w:t>
      </w:r>
      <w:r w:rsidR="00522B65" w:rsidRPr="00366AF3">
        <w:rPr>
          <w:szCs w:val="20"/>
        </w:rPr>
        <w:t>: Type-1 measurement gaps + MUSIM gaps with priority, NW-A inter-frequency measurements, keep solution is requested but not granted, one or more of the MUSIM gaps overlap with the measurement gaps.</w:t>
      </w:r>
    </w:p>
    <w:p w14:paraId="3C51A748" w14:textId="77777777" w:rsidR="00E431D8" w:rsidRPr="00C71DDF" w:rsidRDefault="00E431D8" w:rsidP="00E431D8">
      <w:pPr>
        <w:pStyle w:val="RAN4proposal"/>
        <w:rPr>
          <w:lang w:val="en-US"/>
        </w:rPr>
      </w:pPr>
      <w:r>
        <w:rPr>
          <w:lang w:val="en-US"/>
        </w:rPr>
        <w:t>Test</w:t>
      </w:r>
      <w:r w:rsidRPr="00D06B4E">
        <w:t xml:space="preserve"> a UE requesting </w:t>
      </w:r>
      <w:r>
        <w:rPr>
          <w:lang w:val="en-US"/>
        </w:rPr>
        <w:t>multiple</w:t>
      </w:r>
      <w:r w:rsidRPr="00D06B4E">
        <w:rPr>
          <w:lang w:val="en-US"/>
        </w:rPr>
        <w:t xml:space="preserve"> </w:t>
      </w:r>
      <w:r w:rsidRPr="00D06B4E">
        <w:t xml:space="preserve">MUSIM gaps </w:t>
      </w:r>
      <w:r w:rsidRPr="00D06B4E">
        <w:rPr>
          <w:lang w:val="en-US"/>
        </w:rPr>
        <w:t>but is</w:t>
      </w:r>
      <w:r w:rsidRPr="00D06B4E">
        <w:t xml:space="preserve"> allocated </w:t>
      </w:r>
      <w:r w:rsidRPr="00D06B4E">
        <w:rPr>
          <w:lang w:val="en-US"/>
        </w:rPr>
        <w:t>a subset of the requested</w:t>
      </w:r>
      <w:r w:rsidRPr="00D06B4E">
        <w:t xml:space="preserve"> MUSIM gaps</w:t>
      </w:r>
      <w:r w:rsidRPr="00D06B4E">
        <w:rPr>
          <w:lang w:val="en-US"/>
        </w:rPr>
        <w:t xml:space="preserve">, fulfill the defined </w:t>
      </w:r>
      <w:r>
        <w:rPr>
          <w:lang w:val="en-US"/>
        </w:rPr>
        <w:t xml:space="preserve">MUSIM gap </w:t>
      </w:r>
      <w:r w:rsidRPr="00D06B4E">
        <w:rPr>
          <w:lang w:val="en-US"/>
        </w:rPr>
        <w:t>requirements.</w:t>
      </w:r>
    </w:p>
    <w:p w14:paraId="45CC5E84" w14:textId="0715DC66" w:rsidR="001E1D82" w:rsidRPr="00F32F2B" w:rsidRDefault="008A2298" w:rsidP="001E1D82">
      <w:pPr>
        <w:pStyle w:val="RAN4proposal"/>
      </w:pPr>
      <w:r>
        <w:rPr>
          <w:szCs w:val="20"/>
          <w:lang w:val="en-US"/>
        </w:rPr>
        <w:t xml:space="preserve">Introduce </w:t>
      </w:r>
      <w:r w:rsidR="001E1D82">
        <w:t>TC</w:t>
      </w:r>
      <w:r w:rsidR="001E1D82">
        <w:rPr>
          <w:lang w:val="en-US"/>
        </w:rPr>
        <w:t>8</w:t>
      </w:r>
      <w:r w:rsidR="001E1D82">
        <w:t xml:space="preserve">: </w:t>
      </w:r>
      <w:r w:rsidR="001E1D82">
        <w:rPr>
          <w:szCs w:val="20"/>
          <w:lang w:val="en-GB"/>
        </w:rPr>
        <w:t>Inter-frequency event triggered reporting, 1 Type-1 gap + 2 periodic MUSIM gap are requested, one periodic MUSIM is allocated, with partially partial overlapping among all configured gaps, [FFS on MUSIM gap has the shorter or longer MGRP], SSB-based measurements, FR1</w:t>
      </w:r>
      <w:r w:rsidR="001E1D82">
        <w:t>.</w:t>
      </w:r>
    </w:p>
    <w:p w14:paraId="55BC7D99" w14:textId="77777777" w:rsidR="004D5BCB" w:rsidRPr="008C39F7" w:rsidRDefault="004D5BCB" w:rsidP="008C39F7"/>
    <w:p w14:paraId="342FFF9B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8"/>
    </w:p>
    <w:p w14:paraId="685BB743" w14:textId="5CC0E558" w:rsidR="004B4859" w:rsidRPr="00112D0A" w:rsidRDefault="0073753A" w:rsidP="0056650F">
      <w:pPr>
        <w:pStyle w:val="ListParagraph"/>
        <w:numPr>
          <w:ilvl w:val="0"/>
          <w:numId w:val="21"/>
        </w:numPr>
        <w:ind w:right="-22"/>
        <w:rPr>
          <w:sz w:val="20"/>
          <w:szCs w:val="20"/>
        </w:rPr>
      </w:pPr>
      <w:bookmarkStart w:id="9" w:name="_Ref114500673"/>
      <w:bookmarkEnd w:id="9"/>
      <w:r w:rsidRPr="00112D0A">
        <w:rPr>
          <w:sz w:val="20"/>
          <w:szCs w:val="20"/>
        </w:rPr>
        <w:t xml:space="preserve">R4-2321613, </w:t>
      </w:r>
      <w:r w:rsidR="00480E8C" w:rsidRPr="00112D0A">
        <w:rPr>
          <w:sz w:val="20"/>
          <w:szCs w:val="20"/>
        </w:rPr>
        <w:t xml:space="preserve">WF on NR Dual </w:t>
      </w:r>
      <w:proofErr w:type="spellStart"/>
      <w:r w:rsidR="00480E8C" w:rsidRPr="00112D0A">
        <w:rPr>
          <w:sz w:val="20"/>
          <w:szCs w:val="20"/>
        </w:rPr>
        <w:t>TxRx</w:t>
      </w:r>
      <w:proofErr w:type="spellEnd"/>
      <w:r w:rsidR="00480E8C" w:rsidRPr="00112D0A">
        <w:rPr>
          <w:sz w:val="20"/>
          <w:szCs w:val="20"/>
        </w:rPr>
        <w:t xml:space="preserve"> Multi-SIM, Moderator (vivo)</w:t>
      </w:r>
    </w:p>
    <w:p w14:paraId="327CC1E8" w14:textId="71E64B1F" w:rsidR="007772DE" w:rsidRPr="00112D0A" w:rsidRDefault="00E06CAB" w:rsidP="0056650F">
      <w:pPr>
        <w:pStyle w:val="ListParagraph"/>
        <w:numPr>
          <w:ilvl w:val="0"/>
          <w:numId w:val="21"/>
        </w:numPr>
        <w:ind w:right="-22"/>
        <w:rPr>
          <w:sz w:val="20"/>
          <w:szCs w:val="20"/>
        </w:rPr>
      </w:pPr>
      <w:r w:rsidRPr="00112D0A">
        <w:rPr>
          <w:sz w:val="20"/>
          <w:szCs w:val="20"/>
        </w:rPr>
        <w:t xml:space="preserve">R4-2319238, </w:t>
      </w:r>
      <w:r w:rsidR="00681C74" w:rsidRPr="00112D0A">
        <w:rPr>
          <w:sz w:val="20"/>
          <w:szCs w:val="20"/>
        </w:rPr>
        <w:t>Work plan on RRM performance part for R18 MUSIM, vivo</w:t>
      </w:r>
    </w:p>
    <w:p w14:paraId="418C1F03" w14:textId="2EAEF43E" w:rsidR="00E43BF9" w:rsidRPr="00112D0A" w:rsidRDefault="007772DE" w:rsidP="0056650F">
      <w:pPr>
        <w:pStyle w:val="ListParagraph"/>
        <w:numPr>
          <w:ilvl w:val="0"/>
          <w:numId w:val="21"/>
        </w:numPr>
        <w:ind w:right="-22"/>
        <w:rPr>
          <w:sz w:val="20"/>
          <w:szCs w:val="20"/>
        </w:rPr>
      </w:pPr>
      <w:r w:rsidRPr="00112D0A">
        <w:rPr>
          <w:sz w:val="20"/>
          <w:szCs w:val="20"/>
        </w:rPr>
        <w:t>R4-</w:t>
      </w:r>
      <w:r w:rsidR="004A70B6" w:rsidRPr="00112D0A">
        <w:rPr>
          <w:sz w:val="20"/>
          <w:szCs w:val="20"/>
        </w:rPr>
        <w:t xml:space="preserve">2320298, RRM performance requirements for </w:t>
      </w:r>
      <w:proofErr w:type="spellStart"/>
      <w:r w:rsidR="004A70B6" w:rsidRPr="00112D0A">
        <w:rPr>
          <w:sz w:val="20"/>
          <w:szCs w:val="20"/>
        </w:rPr>
        <w:t>NR_DualTxRx_MUSIM</w:t>
      </w:r>
      <w:proofErr w:type="spellEnd"/>
      <w:r w:rsidR="001C0A03" w:rsidRPr="00112D0A">
        <w:rPr>
          <w:sz w:val="20"/>
          <w:szCs w:val="20"/>
        </w:rPr>
        <w:t>,</w:t>
      </w:r>
      <w:r w:rsidR="004A70B6" w:rsidRPr="00112D0A">
        <w:rPr>
          <w:sz w:val="20"/>
          <w:szCs w:val="20"/>
        </w:rPr>
        <w:t xml:space="preserve"> Nokia</w:t>
      </w:r>
      <w:r w:rsidR="001C0A03" w:rsidRPr="00112D0A">
        <w:rPr>
          <w:sz w:val="20"/>
          <w:szCs w:val="20"/>
        </w:rPr>
        <w:t>, Nokia Shanghai Bell</w:t>
      </w:r>
    </w:p>
    <w:p w14:paraId="4ADABCEA" w14:textId="2C67795F" w:rsidR="005378DD" w:rsidRPr="00112D0A" w:rsidRDefault="008A6022" w:rsidP="0056650F">
      <w:pPr>
        <w:pStyle w:val="ListParagraph"/>
        <w:numPr>
          <w:ilvl w:val="0"/>
          <w:numId w:val="21"/>
        </w:numPr>
        <w:ind w:right="-22"/>
        <w:rPr>
          <w:sz w:val="20"/>
          <w:szCs w:val="20"/>
        </w:rPr>
      </w:pPr>
      <w:r w:rsidRPr="00112D0A">
        <w:rPr>
          <w:sz w:val="20"/>
          <w:szCs w:val="20"/>
        </w:rPr>
        <w:t>R4-2403348</w:t>
      </w:r>
      <w:r w:rsidRPr="00112D0A">
        <w:rPr>
          <w:sz w:val="20"/>
          <w:szCs w:val="20"/>
          <w:lang w:val="en-US"/>
        </w:rPr>
        <w:t xml:space="preserve">, </w:t>
      </w:r>
      <w:r w:rsidR="009D7C17" w:rsidRPr="00112D0A">
        <w:rPr>
          <w:sz w:val="20"/>
          <w:szCs w:val="20"/>
          <w:lang w:val="en-US"/>
        </w:rPr>
        <w:t xml:space="preserve">WF on NR Dual </w:t>
      </w:r>
      <w:proofErr w:type="spellStart"/>
      <w:r w:rsidR="009D7C17" w:rsidRPr="00112D0A">
        <w:rPr>
          <w:sz w:val="20"/>
          <w:szCs w:val="20"/>
          <w:lang w:val="en-US"/>
        </w:rPr>
        <w:t>TxRx</w:t>
      </w:r>
      <w:proofErr w:type="spellEnd"/>
      <w:r w:rsidR="009D7C17" w:rsidRPr="00112D0A">
        <w:rPr>
          <w:sz w:val="20"/>
          <w:szCs w:val="20"/>
          <w:lang w:val="en-US"/>
        </w:rPr>
        <w:t xml:space="preserve"> Multi-SIM, vivo</w:t>
      </w:r>
    </w:p>
    <w:sectPr w:rsidR="005378DD" w:rsidRPr="00112D0A" w:rsidSect="00EE7E5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D8BB5" w14:textId="77777777" w:rsidR="00EE7E50" w:rsidRDefault="00EE7E50" w:rsidP="00001C9B">
      <w:r>
        <w:separator/>
      </w:r>
    </w:p>
  </w:endnote>
  <w:endnote w:type="continuationSeparator" w:id="0">
    <w:p w14:paraId="78960755" w14:textId="77777777" w:rsidR="00EE7E50" w:rsidRDefault="00EE7E50" w:rsidP="00001C9B">
      <w:r>
        <w:continuationSeparator/>
      </w:r>
    </w:p>
  </w:endnote>
  <w:endnote w:type="continuationNotice" w:id="1">
    <w:p w14:paraId="5954A550" w14:textId="77777777" w:rsidR="00112D0A" w:rsidRDefault="00112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C7F5" w14:textId="77777777" w:rsidR="00EE7E50" w:rsidRDefault="00EE7E50" w:rsidP="00001C9B">
      <w:r>
        <w:separator/>
      </w:r>
    </w:p>
  </w:footnote>
  <w:footnote w:type="continuationSeparator" w:id="0">
    <w:p w14:paraId="187DD1D3" w14:textId="77777777" w:rsidR="00EE7E50" w:rsidRDefault="00EE7E50" w:rsidP="00001C9B">
      <w:r>
        <w:continuationSeparator/>
      </w:r>
    </w:p>
  </w:footnote>
  <w:footnote w:type="continuationNotice" w:id="1">
    <w:p w14:paraId="328EAFC5" w14:textId="77777777" w:rsidR="00112D0A" w:rsidRDefault="00112D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E198F"/>
    <w:multiLevelType w:val="hybridMultilevel"/>
    <w:tmpl w:val="044E7C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D02C8"/>
    <w:multiLevelType w:val="multilevel"/>
    <w:tmpl w:val="DDD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5F4030"/>
    <w:multiLevelType w:val="hybridMultilevel"/>
    <w:tmpl w:val="56F699CC"/>
    <w:lvl w:ilvl="0" w:tplc="488203EE">
      <w:start w:val="202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C116D"/>
    <w:multiLevelType w:val="hybridMultilevel"/>
    <w:tmpl w:val="0AE8C270"/>
    <w:lvl w:ilvl="0" w:tplc="488203EE">
      <w:start w:val="202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D664DE"/>
    <w:multiLevelType w:val="multilevel"/>
    <w:tmpl w:val="AF40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348AA"/>
    <w:multiLevelType w:val="hybridMultilevel"/>
    <w:tmpl w:val="EBEECC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227E2"/>
    <w:multiLevelType w:val="hybridMultilevel"/>
    <w:tmpl w:val="8CA8988C"/>
    <w:lvl w:ilvl="0" w:tplc="488203EE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CE1CBE8A"/>
    <w:lvl w:ilvl="0" w:tplc="6D389ED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93375"/>
    <w:multiLevelType w:val="hybridMultilevel"/>
    <w:tmpl w:val="7844630C"/>
    <w:lvl w:ilvl="0" w:tplc="02747E44">
      <w:start w:val="3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52682900"/>
    <w:multiLevelType w:val="hybridMultilevel"/>
    <w:tmpl w:val="B6F202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AD4675"/>
    <w:multiLevelType w:val="hybridMultilevel"/>
    <w:tmpl w:val="20E68CF8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E5126E"/>
    <w:multiLevelType w:val="hybridMultilevel"/>
    <w:tmpl w:val="42B8E5A8"/>
    <w:lvl w:ilvl="0" w:tplc="799603DA">
      <w:numFmt w:val="bullet"/>
      <w:lvlText w:val="-"/>
      <w:lvlJc w:val="left"/>
      <w:pPr>
        <w:ind w:left="360" w:hanging="360"/>
      </w:pPr>
      <w:rPr>
        <w:rFonts w:ascii="Nokia Pure Text Light" w:eastAsiaTheme="minorHAnsi" w:hAnsi="Nokia Pure Text Light" w:cs="Nokia Pure Text Light" w:hint="default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 w15:restartNumberingAfterBreak="0">
    <w:nsid w:val="770E374B"/>
    <w:multiLevelType w:val="multilevel"/>
    <w:tmpl w:val="1450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16"/>
  </w:num>
  <w:num w:numId="4" w16cid:durableId="517735681">
    <w:abstractNumId w:val="9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5"/>
  </w:num>
  <w:num w:numId="16" w16cid:durableId="516113510">
    <w:abstractNumId w:val="7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107772933">
    <w:abstractNumId w:val="4"/>
  </w:num>
  <w:num w:numId="28" w16cid:durableId="425811098">
    <w:abstractNumId w:val="13"/>
  </w:num>
  <w:num w:numId="29" w16cid:durableId="1990555262">
    <w:abstractNumId w:val="6"/>
  </w:num>
  <w:num w:numId="30" w16cid:durableId="401873959">
    <w:abstractNumId w:val="5"/>
  </w:num>
  <w:num w:numId="31" w16cid:durableId="826824139">
    <w:abstractNumId w:val="18"/>
  </w:num>
  <w:num w:numId="32" w16cid:durableId="1021589126">
    <w:abstractNumId w:val="2"/>
  </w:num>
  <w:num w:numId="33" w16cid:durableId="300117469">
    <w:abstractNumId w:val="15"/>
    <w:lvlOverride w:ilvl="0">
      <w:startOverride w:val="1"/>
    </w:lvlOverride>
  </w:num>
  <w:num w:numId="34" w16cid:durableId="1897157713">
    <w:abstractNumId w:val="17"/>
  </w:num>
  <w:num w:numId="35" w16cid:durableId="1097868940">
    <w:abstractNumId w:val="21"/>
  </w:num>
  <w:num w:numId="36" w16cid:durableId="1839998352">
    <w:abstractNumId w:val="11"/>
  </w:num>
  <w:num w:numId="37" w16cid:durableId="666908886">
    <w:abstractNumId w:val="23"/>
  </w:num>
  <w:num w:numId="38" w16cid:durableId="771894490">
    <w:abstractNumId w:val="15"/>
    <w:lvlOverride w:ilvl="0">
      <w:startOverride w:val="1"/>
    </w:lvlOverride>
  </w:num>
  <w:num w:numId="39" w16cid:durableId="566232233">
    <w:abstractNumId w:val="14"/>
    <w:lvlOverride w:ilvl="0">
      <w:startOverride w:val="1"/>
    </w:lvlOverride>
  </w:num>
  <w:num w:numId="40" w16cid:durableId="1836721840">
    <w:abstractNumId w:val="8"/>
    <w:lvlOverride w:ilvl="1">
      <w:startOverride w:val="1"/>
    </w:lvlOverride>
  </w:num>
  <w:num w:numId="41" w16cid:durableId="1117220866">
    <w:abstractNumId w:val="24"/>
    <w:lvlOverride w:ilvl="0">
      <w:startOverride w:val="1"/>
    </w:lvlOverride>
  </w:num>
  <w:num w:numId="42" w16cid:durableId="1957441011">
    <w:abstractNumId w:val="24"/>
    <w:lvlOverride w:ilvl="0"/>
    <w:lvlOverride w:ilvl="1">
      <w:startOverride w:val="1"/>
    </w:lvlOverride>
  </w:num>
  <w:num w:numId="43" w16cid:durableId="152536172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03E93"/>
    <w:rsid w:val="00000840"/>
    <w:rsid w:val="00001C9B"/>
    <w:rsid w:val="000040DC"/>
    <w:rsid w:val="00006344"/>
    <w:rsid w:val="00011784"/>
    <w:rsid w:val="0001256A"/>
    <w:rsid w:val="000151EF"/>
    <w:rsid w:val="00022717"/>
    <w:rsid w:val="000239F5"/>
    <w:rsid w:val="000353AA"/>
    <w:rsid w:val="00052B8B"/>
    <w:rsid w:val="00062F7F"/>
    <w:rsid w:val="00064BA6"/>
    <w:rsid w:val="0007095B"/>
    <w:rsid w:val="00072CCA"/>
    <w:rsid w:val="0008153E"/>
    <w:rsid w:val="0008612A"/>
    <w:rsid w:val="00090E18"/>
    <w:rsid w:val="00092C13"/>
    <w:rsid w:val="00094464"/>
    <w:rsid w:val="000A10BC"/>
    <w:rsid w:val="000A735F"/>
    <w:rsid w:val="000B0056"/>
    <w:rsid w:val="000B4371"/>
    <w:rsid w:val="000C3C7B"/>
    <w:rsid w:val="000C4829"/>
    <w:rsid w:val="000C5EF8"/>
    <w:rsid w:val="000D0F93"/>
    <w:rsid w:val="000E0A6E"/>
    <w:rsid w:val="000E3133"/>
    <w:rsid w:val="000E3D2A"/>
    <w:rsid w:val="000E7192"/>
    <w:rsid w:val="000F2BE5"/>
    <w:rsid w:val="000F2C67"/>
    <w:rsid w:val="00103E93"/>
    <w:rsid w:val="001046C1"/>
    <w:rsid w:val="00106416"/>
    <w:rsid w:val="00110481"/>
    <w:rsid w:val="001127C9"/>
    <w:rsid w:val="00112D0A"/>
    <w:rsid w:val="00114498"/>
    <w:rsid w:val="00115B88"/>
    <w:rsid w:val="00132F6A"/>
    <w:rsid w:val="00133913"/>
    <w:rsid w:val="00140221"/>
    <w:rsid w:val="00146A1D"/>
    <w:rsid w:val="00146F9E"/>
    <w:rsid w:val="00155D5B"/>
    <w:rsid w:val="001601F3"/>
    <w:rsid w:val="001642FC"/>
    <w:rsid w:val="0016496B"/>
    <w:rsid w:val="001743E2"/>
    <w:rsid w:val="001745F8"/>
    <w:rsid w:val="00175DA7"/>
    <w:rsid w:val="00177939"/>
    <w:rsid w:val="0018377A"/>
    <w:rsid w:val="001838CF"/>
    <w:rsid w:val="00184E9E"/>
    <w:rsid w:val="001868EE"/>
    <w:rsid w:val="00192EB7"/>
    <w:rsid w:val="001954F2"/>
    <w:rsid w:val="001A3BA4"/>
    <w:rsid w:val="001A6052"/>
    <w:rsid w:val="001A6D1F"/>
    <w:rsid w:val="001B1EA8"/>
    <w:rsid w:val="001C0A03"/>
    <w:rsid w:val="001D35F5"/>
    <w:rsid w:val="001D50C7"/>
    <w:rsid w:val="001D63E5"/>
    <w:rsid w:val="001E1D82"/>
    <w:rsid w:val="001E30F6"/>
    <w:rsid w:val="0020617D"/>
    <w:rsid w:val="00211DC9"/>
    <w:rsid w:val="00217EE5"/>
    <w:rsid w:val="0022104E"/>
    <w:rsid w:val="0022299A"/>
    <w:rsid w:val="00235F5C"/>
    <w:rsid w:val="00237D2C"/>
    <w:rsid w:val="00252CC4"/>
    <w:rsid w:val="00257FA3"/>
    <w:rsid w:val="00262824"/>
    <w:rsid w:val="002702C2"/>
    <w:rsid w:val="00270DA7"/>
    <w:rsid w:val="00275817"/>
    <w:rsid w:val="0027588A"/>
    <w:rsid w:val="00277B56"/>
    <w:rsid w:val="00281720"/>
    <w:rsid w:val="002A19F5"/>
    <w:rsid w:val="002B184E"/>
    <w:rsid w:val="002B4922"/>
    <w:rsid w:val="002B69F3"/>
    <w:rsid w:val="002C22C3"/>
    <w:rsid w:val="002C2D19"/>
    <w:rsid w:val="002C320C"/>
    <w:rsid w:val="002C400F"/>
    <w:rsid w:val="002D10FA"/>
    <w:rsid w:val="002D42A5"/>
    <w:rsid w:val="002D4C55"/>
    <w:rsid w:val="002E0987"/>
    <w:rsid w:val="002E5510"/>
    <w:rsid w:val="002E6DED"/>
    <w:rsid w:val="00300956"/>
    <w:rsid w:val="00317187"/>
    <w:rsid w:val="00322500"/>
    <w:rsid w:val="0032499A"/>
    <w:rsid w:val="003341F7"/>
    <w:rsid w:val="0034051E"/>
    <w:rsid w:val="003428E5"/>
    <w:rsid w:val="00347FEC"/>
    <w:rsid w:val="00350524"/>
    <w:rsid w:val="003509DF"/>
    <w:rsid w:val="00355D95"/>
    <w:rsid w:val="003568D7"/>
    <w:rsid w:val="00356F45"/>
    <w:rsid w:val="00366AF3"/>
    <w:rsid w:val="00366B74"/>
    <w:rsid w:val="00367202"/>
    <w:rsid w:val="00372918"/>
    <w:rsid w:val="003927CC"/>
    <w:rsid w:val="00397499"/>
    <w:rsid w:val="003A710A"/>
    <w:rsid w:val="003B659E"/>
    <w:rsid w:val="003C275E"/>
    <w:rsid w:val="003C4FDE"/>
    <w:rsid w:val="003D1D8A"/>
    <w:rsid w:val="003D6324"/>
    <w:rsid w:val="003E58DF"/>
    <w:rsid w:val="003F001A"/>
    <w:rsid w:val="003F3ABC"/>
    <w:rsid w:val="00404C4C"/>
    <w:rsid w:val="004122F6"/>
    <w:rsid w:val="0041423F"/>
    <w:rsid w:val="00414F81"/>
    <w:rsid w:val="004171C5"/>
    <w:rsid w:val="00421DB7"/>
    <w:rsid w:val="00430423"/>
    <w:rsid w:val="00436A0F"/>
    <w:rsid w:val="00437150"/>
    <w:rsid w:val="0043750A"/>
    <w:rsid w:val="0044377A"/>
    <w:rsid w:val="00445912"/>
    <w:rsid w:val="00447577"/>
    <w:rsid w:val="004513D2"/>
    <w:rsid w:val="00452DE4"/>
    <w:rsid w:val="004572DB"/>
    <w:rsid w:val="004726EF"/>
    <w:rsid w:val="004732E9"/>
    <w:rsid w:val="0047789B"/>
    <w:rsid w:val="00480A37"/>
    <w:rsid w:val="00480E8C"/>
    <w:rsid w:val="00481BFF"/>
    <w:rsid w:val="004854BB"/>
    <w:rsid w:val="00494493"/>
    <w:rsid w:val="0049471E"/>
    <w:rsid w:val="00496606"/>
    <w:rsid w:val="004A1EA4"/>
    <w:rsid w:val="004A292E"/>
    <w:rsid w:val="004A70B6"/>
    <w:rsid w:val="004B4859"/>
    <w:rsid w:val="004C4DAC"/>
    <w:rsid w:val="004C4F06"/>
    <w:rsid w:val="004D5BCB"/>
    <w:rsid w:val="004D7540"/>
    <w:rsid w:val="004E5E66"/>
    <w:rsid w:val="004E7ADB"/>
    <w:rsid w:val="004F4863"/>
    <w:rsid w:val="004F49C5"/>
    <w:rsid w:val="004F7979"/>
    <w:rsid w:val="00501E7D"/>
    <w:rsid w:val="0050209B"/>
    <w:rsid w:val="00503B4D"/>
    <w:rsid w:val="00504EE9"/>
    <w:rsid w:val="0051398F"/>
    <w:rsid w:val="00520678"/>
    <w:rsid w:val="00521576"/>
    <w:rsid w:val="00522B65"/>
    <w:rsid w:val="005250E6"/>
    <w:rsid w:val="00533675"/>
    <w:rsid w:val="005378DD"/>
    <w:rsid w:val="00542D23"/>
    <w:rsid w:val="0054442C"/>
    <w:rsid w:val="00550285"/>
    <w:rsid w:val="005521FB"/>
    <w:rsid w:val="00560FD5"/>
    <w:rsid w:val="00562492"/>
    <w:rsid w:val="0056650F"/>
    <w:rsid w:val="00572A20"/>
    <w:rsid w:val="0057322E"/>
    <w:rsid w:val="00576BA2"/>
    <w:rsid w:val="005836F8"/>
    <w:rsid w:val="005918FA"/>
    <w:rsid w:val="00592A86"/>
    <w:rsid w:val="005A71F8"/>
    <w:rsid w:val="005B3029"/>
    <w:rsid w:val="005B4801"/>
    <w:rsid w:val="005B77A4"/>
    <w:rsid w:val="005C23A4"/>
    <w:rsid w:val="005D1CDF"/>
    <w:rsid w:val="005D2BB7"/>
    <w:rsid w:val="005D6BFC"/>
    <w:rsid w:val="005D6FFE"/>
    <w:rsid w:val="005E4C3E"/>
    <w:rsid w:val="005E61A8"/>
    <w:rsid w:val="005F2735"/>
    <w:rsid w:val="005F4815"/>
    <w:rsid w:val="005F6419"/>
    <w:rsid w:val="00601C4F"/>
    <w:rsid w:val="0060301D"/>
    <w:rsid w:val="0060543D"/>
    <w:rsid w:val="006104DD"/>
    <w:rsid w:val="006130B5"/>
    <w:rsid w:val="00616D68"/>
    <w:rsid w:val="00617400"/>
    <w:rsid w:val="00617A63"/>
    <w:rsid w:val="006304BA"/>
    <w:rsid w:val="006328CD"/>
    <w:rsid w:val="00632D29"/>
    <w:rsid w:val="006347CD"/>
    <w:rsid w:val="00664950"/>
    <w:rsid w:val="0066590B"/>
    <w:rsid w:val="00665984"/>
    <w:rsid w:val="00666DE8"/>
    <w:rsid w:val="00680793"/>
    <w:rsid w:val="006809D4"/>
    <w:rsid w:val="00681C74"/>
    <w:rsid w:val="00683220"/>
    <w:rsid w:val="00687FA0"/>
    <w:rsid w:val="00696B31"/>
    <w:rsid w:val="00697968"/>
    <w:rsid w:val="006A03A8"/>
    <w:rsid w:val="006A3797"/>
    <w:rsid w:val="006A3C11"/>
    <w:rsid w:val="006A50BE"/>
    <w:rsid w:val="006A5998"/>
    <w:rsid w:val="006B7010"/>
    <w:rsid w:val="006C3095"/>
    <w:rsid w:val="006E1151"/>
    <w:rsid w:val="006E62EE"/>
    <w:rsid w:val="006E6311"/>
    <w:rsid w:val="006F1C73"/>
    <w:rsid w:val="007145FF"/>
    <w:rsid w:val="00715B2A"/>
    <w:rsid w:val="0071628E"/>
    <w:rsid w:val="00720C9E"/>
    <w:rsid w:val="0072314A"/>
    <w:rsid w:val="00733B21"/>
    <w:rsid w:val="0073753A"/>
    <w:rsid w:val="007423D4"/>
    <w:rsid w:val="00742DD5"/>
    <w:rsid w:val="00744223"/>
    <w:rsid w:val="007450F1"/>
    <w:rsid w:val="00751515"/>
    <w:rsid w:val="0076185B"/>
    <w:rsid w:val="007626B7"/>
    <w:rsid w:val="0077134A"/>
    <w:rsid w:val="007772DE"/>
    <w:rsid w:val="00780C1E"/>
    <w:rsid w:val="0078212B"/>
    <w:rsid w:val="00784DF6"/>
    <w:rsid w:val="00785232"/>
    <w:rsid w:val="00790675"/>
    <w:rsid w:val="0079791C"/>
    <w:rsid w:val="007A5C86"/>
    <w:rsid w:val="007B186C"/>
    <w:rsid w:val="007C1696"/>
    <w:rsid w:val="007C3ED0"/>
    <w:rsid w:val="007C5971"/>
    <w:rsid w:val="007C6333"/>
    <w:rsid w:val="007E19F1"/>
    <w:rsid w:val="007E3A9F"/>
    <w:rsid w:val="007E42DC"/>
    <w:rsid w:val="007E5426"/>
    <w:rsid w:val="007F1E4A"/>
    <w:rsid w:val="007F54B9"/>
    <w:rsid w:val="00806A76"/>
    <w:rsid w:val="00811C9D"/>
    <w:rsid w:val="00816C80"/>
    <w:rsid w:val="00832388"/>
    <w:rsid w:val="00841BCD"/>
    <w:rsid w:val="00847264"/>
    <w:rsid w:val="00851A8E"/>
    <w:rsid w:val="0085365B"/>
    <w:rsid w:val="00855158"/>
    <w:rsid w:val="008578C6"/>
    <w:rsid w:val="00875B5B"/>
    <w:rsid w:val="008763B9"/>
    <w:rsid w:val="00881052"/>
    <w:rsid w:val="008826C1"/>
    <w:rsid w:val="00883ACE"/>
    <w:rsid w:val="00883DFD"/>
    <w:rsid w:val="0089210C"/>
    <w:rsid w:val="00893D2E"/>
    <w:rsid w:val="00894FCB"/>
    <w:rsid w:val="008960EF"/>
    <w:rsid w:val="008A1BF7"/>
    <w:rsid w:val="008A2298"/>
    <w:rsid w:val="008A530F"/>
    <w:rsid w:val="008A5B0E"/>
    <w:rsid w:val="008A6022"/>
    <w:rsid w:val="008B0961"/>
    <w:rsid w:val="008B63B0"/>
    <w:rsid w:val="008C0AA6"/>
    <w:rsid w:val="008C0CFA"/>
    <w:rsid w:val="008C1AA1"/>
    <w:rsid w:val="008C39F7"/>
    <w:rsid w:val="008E065A"/>
    <w:rsid w:val="008E2381"/>
    <w:rsid w:val="008E4E54"/>
    <w:rsid w:val="008E71DA"/>
    <w:rsid w:val="008F5FF4"/>
    <w:rsid w:val="008F627A"/>
    <w:rsid w:val="0090091A"/>
    <w:rsid w:val="009042BD"/>
    <w:rsid w:val="00904FE4"/>
    <w:rsid w:val="009147B5"/>
    <w:rsid w:val="0091486A"/>
    <w:rsid w:val="00927740"/>
    <w:rsid w:val="00934770"/>
    <w:rsid w:val="00936159"/>
    <w:rsid w:val="00937C31"/>
    <w:rsid w:val="009447D2"/>
    <w:rsid w:val="00946B70"/>
    <w:rsid w:val="00961557"/>
    <w:rsid w:val="00967E2E"/>
    <w:rsid w:val="00976F20"/>
    <w:rsid w:val="00977E1D"/>
    <w:rsid w:val="00981A54"/>
    <w:rsid w:val="00985396"/>
    <w:rsid w:val="009854E7"/>
    <w:rsid w:val="00993101"/>
    <w:rsid w:val="00997CF0"/>
    <w:rsid w:val="009A2303"/>
    <w:rsid w:val="009B0573"/>
    <w:rsid w:val="009B7B4B"/>
    <w:rsid w:val="009B7C21"/>
    <w:rsid w:val="009C03D4"/>
    <w:rsid w:val="009D7C17"/>
    <w:rsid w:val="009E0350"/>
    <w:rsid w:val="009E4E6E"/>
    <w:rsid w:val="009F2C87"/>
    <w:rsid w:val="00A04992"/>
    <w:rsid w:val="00A05A76"/>
    <w:rsid w:val="00A06564"/>
    <w:rsid w:val="00A147AA"/>
    <w:rsid w:val="00A213B2"/>
    <w:rsid w:val="00A21D71"/>
    <w:rsid w:val="00A22B78"/>
    <w:rsid w:val="00A2387F"/>
    <w:rsid w:val="00A25AE5"/>
    <w:rsid w:val="00A27650"/>
    <w:rsid w:val="00A37002"/>
    <w:rsid w:val="00A4355E"/>
    <w:rsid w:val="00A520D9"/>
    <w:rsid w:val="00A56D5D"/>
    <w:rsid w:val="00A647CC"/>
    <w:rsid w:val="00A64CF9"/>
    <w:rsid w:val="00A64DA0"/>
    <w:rsid w:val="00A6657C"/>
    <w:rsid w:val="00A7741C"/>
    <w:rsid w:val="00A82386"/>
    <w:rsid w:val="00A82DDB"/>
    <w:rsid w:val="00A8546F"/>
    <w:rsid w:val="00A871F7"/>
    <w:rsid w:val="00A92BCD"/>
    <w:rsid w:val="00A92EEF"/>
    <w:rsid w:val="00A96FCD"/>
    <w:rsid w:val="00A9747E"/>
    <w:rsid w:val="00AA1B0E"/>
    <w:rsid w:val="00AA47B6"/>
    <w:rsid w:val="00AB09A6"/>
    <w:rsid w:val="00AC163B"/>
    <w:rsid w:val="00AC5CA7"/>
    <w:rsid w:val="00AC6058"/>
    <w:rsid w:val="00AD0EAB"/>
    <w:rsid w:val="00AD2C0A"/>
    <w:rsid w:val="00AD6549"/>
    <w:rsid w:val="00AD66CD"/>
    <w:rsid w:val="00AE0B93"/>
    <w:rsid w:val="00AE2BA5"/>
    <w:rsid w:val="00AE56B1"/>
    <w:rsid w:val="00AE6D09"/>
    <w:rsid w:val="00AF4E91"/>
    <w:rsid w:val="00AF57AB"/>
    <w:rsid w:val="00AF6DA3"/>
    <w:rsid w:val="00AF7A7C"/>
    <w:rsid w:val="00B02070"/>
    <w:rsid w:val="00B05FB2"/>
    <w:rsid w:val="00B06102"/>
    <w:rsid w:val="00B07FC7"/>
    <w:rsid w:val="00B122C8"/>
    <w:rsid w:val="00B24F8E"/>
    <w:rsid w:val="00B33156"/>
    <w:rsid w:val="00B408B6"/>
    <w:rsid w:val="00B47E98"/>
    <w:rsid w:val="00B51FF7"/>
    <w:rsid w:val="00B542DA"/>
    <w:rsid w:val="00B61A0A"/>
    <w:rsid w:val="00B62D38"/>
    <w:rsid w:val="00B7077D"/>
    <w:rsid w:val="00B726BC"/>
    <w:rsid w:val="00B73862"/>
    <w:rsid w:val="00B73F43"/>
    <w:rsid w:val="00B75BBF"/>
    <w:rsid w:val="00B81CDC"/>
    <w:rsid w:val="00B82CAF"/>
    <w:rsid w:val="00B861ED"/>
    <w:rsid w:val="00B913AE"/>
    <w:rsid w:val="00B94BAC"/>
    <w:rsid w:val="00BA308C"/>
    <w:rsid w:val="00BA6B66"/>
    <w:rsid w:val="00BA6E48"/>
    <w:rsid w:val="00BC2774"/>
    <w:rsid w:val="00BC38A2"/>
    <w:rsid w:val="00BC467F"/>
    <w:rsid w:val="00BD180A"/>
    <w:rsid w:val="00BE0AF6"/>
    <w:rsid w:val="00BE1F03"/>
    <w:rsid w:val="00BE4840"/>
    <w:rsid w:val="00BE58A7"/>
    <w:rsid w:val="00BF2218"/>
    <w:rsid w:val="00C0426B"/>
    <w:rsid w:val="00C045DF"/>
    <w:rsid w:val="00C07710"/>
    <w:rsid w:val="00C13429"/>
    <w:rsid w:val="00C150D9"/>
    <w:rsid w:val="00C16DC3"/>
    <w:rsid w:val="00C2517A"/>
    <w:rsid w:val="00C26D43"/>
    <w:rsid w:val="00C26DC1"/>
    <w:rsid w:val="00C31D77"/>
    <w:rsid w:val="00C42321"/>
    <w:rsid w:val="00C42730"/>
    <w:rsid w:val="00C46548"/>
    <w:rsid w:val="00C51E89"/>
    <w:rsid w:val="00C53EDF"/>
    <w:rsid w:val="00C54E12"/>
    <w:rsid w:val="00C574D5"/>
    <w:rsid w:val="00C65F1E"/>
    <w:rsid w:val="00C71DDF"/>
    <w:rsid w:val="00C73F32"/>
    <w:rsid w:val="00C87462"/>
    <w:rsid w:val="00C91680"/>
    <w:rsid w:val="00C97331"/>
    <w:rsid w:val="00CA180C"/>
    <w:rsid w:val="00CA4F13"/>
    <w:rsid w:val="00CA5A8B"/>
    <w:rsid w:val="00CA74FD"/>
    <w:rsid w:val="00CB22B2"/>
    <w:rsid w:val="00CC0BD6"/>
    <w:rsid w:val="00CC3EE2"/>
    <w:rsid w:val="00CC7C4B"/>
    <w:rsid w:val="00CD6A95"/>
    <w:rsid w:val="00CD7492"/>
    <w:rsid w:val="00CD7B16"/>
    <w:rsid w:val="00CD7D1F"/>
    <w:rsid w:val="00CE3A6B"/>
    <w:rsid w:val="00CE6B56"/>
    <w:rsid w:val="00D00211"/>
    <w:rsid w:val="00D025AE"/>
    <w:rsid w:val="00D06309"/>
    <w:rsid w:val="00D30F66"/>
    <w:rsid w:val="00D351EA"/>
    <w:rsid w:val="00D40288"/>
    <w:rsid w:val="00D43403"/>
    <w:rsid w:val="00D50A6B"/>
    <w:rsid w:val="00D5270B"/>
    <w:rsid w:val="00D5763E"/>
    <w:rsid w:val="00D62E71"/>
    <w:rsid w:val="00D6430D"/>
    <w:rsid w:val="00D66188"/>
    <w:rsid w:val="00D731F6"/>
    <w:rsid w:val="00D740CA"/>
    <w:rsid w:val="00D8168E"/>
    <w:rsid w:val="00D85728"/>
    <w:rsid w:val="00D87E4D"/>
    <w:rsid w:val="00D91806"/>
    <w:rsid w:val="00D95481"/>
    <w:rsid w:val="00DA4EDB"/>
    <w:rsid w:val="00DB5E42"/>
    <w:rsid w:val="00DC7A13"/>
    <w:rsid w:val="00DE6610"/>
    <w:rsid w:val="00DE7064"/>
    <w:rsid w:val="00DE79F8"/>
    <w:rsid w:val="00DF1455"/>
    <w:rsid w:val="00DF1E4D"/>
    <w:rsid w:val="00DF2997"/>
    <w:rsid w:val="00DF53A0"/>
    <w:rsid w:val="00E01286"/>
    <w:rsid w:val="00E06CAB"/>
    <w:rsid w:val="00E10BC4"/>
    <w:rsid w:val="00E12657"/>
    <w:rsid w:val="00E1415D"/>
    <w:rsid w:val="00E1791B"/>
    <w:rsid w:val="00E225C6"/>
    <w:rsid w:val="00E323E9"/>
    <w:rsid w:val="00E34018"/>
    <w:rsid w:val="00E431D8"/>
    <w:rsid w:val="00E4377F"/>
    <w:rsid w:val="00E437D2"/>
    <w:rsid w:val="00E43BF9"/>
    <w:rsid w:val="00E511DB"/>
    <w:rsid w:val="00E55751"/>
    <w:rsid w:val="00E568E4"/>
    <w:rsid w:val="00E622A2"/>
    <w:rsid w:val="00E7398E"/>
    <w:rsid w:val="00E73D9A"/>
    <w:rsid w:val="00E756DE"/>
    <w:rsid w:val="00E75B77"/>
    <w:rsid w:val="00E83B4B"/>
    <w:rsid w:val="00E86BC8"/>
    <w:rsid w:val="00E90499"/>
    <w:rsid w:val="00E937B1"/>
    <w:rsid w:val="00EA228B"/>
    <w:rsid w:val="00EA2311"/>
    <w:rsid w:val="00EA6B25"/>
    <w:rsid w:val="00EB6522"/>
    <w:rsid w:val="00EC2473"/>
    <w:rsid w:val="00EC7BC3"/>
    <w:rsid w:val="00ED38A8"/>
    <w:rsid w:val="00ED7600"/>
    <w:rsid w:val="00EE7E50"/>
    <w:rsid w:val="00EF6073"/>
    <w:rsid w:val="00EF698B"/>
    <w:rsid w:val="00F01677"/>
    <w:rsid w:val="00F040AC"/>
    <w:rsid w:val="00F07E6B"/>
    <w:rsid w:val="00F1362C"/>
    <w:rsid w:val="00F20100"/>
    <w:rsid w:val="00F2011A"/>
    <w:rsid w:val="00F26672"/>
    <w:rsid w:val="00F308FD"/>
    <w:rsid w:val="00F31AB7"/>
    <w:rsid w:val="00F32F2B"/>
    <w:rsid w:val="00F414F1"/>
    <w:rsid w:val="00F41F36"/>
    <w:rsid w:val="00F508B8"/>
    <w:rsid w:val="00F5702A"/>
    <w:rsid w:val="00F60260"/>
    <w:rsid w:val="00F61175"/>
    <w:rsid w:val="00F62C73"/>
    <w:rsid w:val="00F72CB1"/>
    <w:rsid w:val="00F74767"/>
    <w:rsid w:val="00F757A4"/>
    <w:rsid w:val="00F80101"/>
    <w:rsid w:val="00F81379"/>
    <w:rsid w:val="00F8215E"/>
    <w:rsid w:val="00F824F5"/>
    <w:rsid w:val="00F83487"/>
    <w:rsid w:val="00F90FAB"/>
    <w:rsid w:val="00F9374D"/>
    <w:rsid w:val="00F94CBF"/>
    <w:rsid w:val="00F9500A"/>
    <w:rsid w:val="00FB0A61"/>
    <w:rsid w:val="00FB25DD"/>
    <w:rsid w:val="00FC29B9"/>
    <w:rsid w:val="00FC554E"/>
    <w:rsid w:val="00FC6FD3"/>
    <w:rsid w:val="00FC7F72"/>
    <w:rsid w:val="00FD520B"/>
    <w:rsid w:val="00FD6D4B"/>
    <w:rsid w:val="00FE117B"/>
    <w:rsid w:val="00FE305C"/>
    <w:rsid w:val="00FE5C0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D695AB"/>
  <w15:chartTrackingRefBased/>
  <w15:docId w15:val="{B67FC2BB-3C00-47C6-AF15-C66C3E9F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FI" w:eastAsia="en-F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934770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C51E8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112D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2D0A"/>
    <w:rPr>
      <w:rFonts w:ascii="Times New Roman" w:eastAsia="Times New Roman" w:hAnsi="Times New Roman" w:cs="Times New Roman"/>
      <w:sz w:val="24"/>
      <w:szCs w:val="24"/>
      <w:lang w:val="en-FI" w:eastAsia="en-FI"/>
    </w:rPr>
  </w:style>
  <w:style w:type="paragraph" w:styleId="Footer">
    <w:name w:val="footer"/>
    <w:basedOn w:val="Normal"/>
    <w:link w:val="FooterChar"/>
    <w:uiPriority w:val="99"/>
    <w:semiHidden/>
    <w:unhideWhenUsed/>
    <w:rsid w:val="00112D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2D0A"/>
    <w:rPr>
      <w:rFonts w:ascii="Times New Roman" w:eastAsia="Times New Roman" w:hAnsi="Times New Roman" w:cs="Times New Roman"/>
      <w:sz w:val="24"/>
      <w:szCs w:val="24"/>
      <w:lang w:val="en-FI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9\Drafts\TDoc_Template_RAN4%23109_Ja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RBI5PAMIO524-1616901215-19080</_dlc_DocId>
    <HideFromDelve xmlns="71c5aaf6-e6ce-465b-b873-5148d2a4c105">false</HideFromDelve>
    <_dlc_DocIdUrl xmlns="71c5aaf6-e6ce-465b-b873-5148d2a4c105">
      <Url>https://nokia.sharepoint.com/sites/gxp/_layouts/15/DocIdRedir.aspx?ID=RBI5PAMIO524-1616901215-19080</Url>
      <Description>RBI5PAMIO524-1616901215-19080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20C4F9A-AAFD-42C5-B10C-13B19D1ACE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500256-89DE-48AD-90DA-77EFF2F6E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76A1C-D0E9-4B2F-B3DA-E916BA3884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TDoc_Template_RAN4#109_Jani</Template>
  <TotalTime>1</TotalTime>
  <Pages>4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 - RAN4#110bis</cp:lastModifiedBy>
  <cp:revision>2</cp:revision>
  <dcterms:created xsi:type="dcterms:W3CDTF">2024-04-08T12:57:00Z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a1bb350d-59fe-452b-8a46-3240882d5fda</vt:lpwstr>
  </property>
</Properties>
</file>