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665" w14:textId="61B608DF" w:rsidR="005B76A2" w:rsidRPr="005B76A2" w:rsidRDefault="005B76A2" w:rsidP="005B76A2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B76A2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>3GPP TSG-RAN WG4 Meeting #109</w:t>
      </w:r>
      <w:r w:rsidRPr="005B76A2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ab/>
      </w:r>
      <w:r w:rsidR="00A51476" w:rsidRPr="00A51476">
        <w:rPr>
          <w:rFonts w:ascii="Arial" w:eastAsia="Malgun Gothic" w:hAnsi="Arial" w:cs="Arial"/>
          <w:b/>
          <w:noProof/>
          <w:color w:val="000000"/>
          <w:sz w:val="24"/>
          <w:szCs w:val="24"/>
          <w:lang w:eastAsia="en-US"/>
        </w:rPr>
        <w:t>R4-2318019</w:t>
      </w:r>
    </w:p>
    <w:p w14:paraId="4CBDE1BB" w14:textId="77777777" w:rsidR="005B76A2" w:rsidRPr="005B76A2" w:rsidRDefault="005B76A2" w:rsidP="005B76A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5B76A2">
        <w:rPr>
          <w:rFonts w:ascii="Arial" w:eastAsia="MS Mincho" w:hAnsi="Arial" w:cs="Arial"/>
          <w:b/>
          <w:noProof/>
          <w:sz w:val="24"/>
          <w:szCs w:val="24"/>
          <w:lang w:eastAsia="en-US"/>
        </w:rPr>
        <w:t>Chicago, USA, 13 – 17 November 2023</w:t>
      </w:r>
    </w:p>
    <w:p w14:paraId="12F5B4A2" w14:textId="77777777" w:rsidR="005B76A2" w:rsidRPr="00E94A89" w:rsidRDefault="005B76A2" w:rsidP="005B76A2">
      <w:pPr>
        <w:rPr>
          <w:rFonts w:ascii="Arial" w:hAnsi="Arial" w:cs="Arial"/>
        </w:rPr>
      </w:pPr>
    </w:p>
    <w:p w14:paraId="63780CBD" w14:textId="3BCFFA93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6B48FD" w:rsidRPr="006B48FD">
        <w:rPr>
          <w:rFonts w:ascii="Arial" w:eastAsia="MS Gothic" w:hAnsi="Arial"/>
          <w:b/>
          <w:kern w:val="2"/>
          <w:sz w:val="24"/>
          <w:szCs w:val="24"/>
          <w:lang w:eastAsia="zh-CN"/>
        </w:rPr>
        <w:t>2311333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1A58B0E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C444A2">
        <w:rPr>
          <w:rFonts w:ascii="Arial" w:hAnsi="Arial" w:cs="Arial"/>
          <w:bCs/>
        </w:rPr>
        <w:t>L1 measurements for LTM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401C8E6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9BC56F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</w:p>
    <w:p w14:paraId="489CB9E4" w14:textId="7557F7C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="006B48FD" w:rsidRPr="006B48FD">
        <w:rPr>
          <w:rFonts w:ascii="Arial" w:hAnsi="Arial" w:cs="Arial"/>
          <w:bCs/>
        </w:rPr>
        <w:t xml:space="preserve">RAN1, </w:t>
      </w:r>
      <w:r w:rsidRPr="006B48FD">
        <w:rPr>
          <w:rFonts w:ascii="Arial" w:hAnsi="Arial" w:cs="Arial"/>
          <w:bCs/>
        </w:rPr>
        <w:t>RAN</w:t>
      </w:r>
      <w:r w:rsidR="00F10FCE" w:rsidRPr="006B48FD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C9EF19B" w14:textId="299EFA48" w:rsidR="00C444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53166D">
        <w:rPr>
          <w:rFonts w:ascii="Arial" w:hAnsi="Arial" w:cs="Arial"/>
        </w:rPr>
        <w:t xml:space="preserve">higher-layer parameter list received in </w:t>
      </w:r>
      <w:r w:rsidR="0053166D" w:rsidRPr="0053166D">
        <w:rPr>
          <w:rFonts w:ascii="Arial" w:hAnsi="Arial" w:cs="Arial"/>
        </w:rPr>
        <w:t>R2-2309434</w:t>
      </w:r>
      <w:r w:rsidR="0053166D">
        <w:rPr>
          <w:rFonts w:ascii="Arial" w:hAnsi="Arial" w:cs="Arial"/>
        </w:rPr>
        <w:t xml:space="preserve"> and, according to the received list has made the following agreements:</w:t>
      </w:r>
    </w:p>
    <w:p w14:paraId="28AB74BD" w14:textId="05ADFED7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 w:rsidRPr="0053166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 xml:space="preserve">For the model of CSI report configuration, RAN2 to implement </w:t>
      </w:r>
      <w:r w:rsidR="00E32049">
        <w:rPr>
          <w:rFonts w:ascii="Arial" w:hAnsi="Arial" w:cs="Arial"/>
        </w:rPr>
        <w:t>Option2 (i.e.</w:t>
      </w:r>
      <w:r w:rsidR="00252F80">
        <w:rPr>
          <w:rFonts w:ascii="Arial" w:hAnsi="Arial" w:cs="Arial"/>
        </w:rPr>
        <w:t>,</w:t>
      </w:r>
      <w:r w:rsidR="00E32049">
        <w:rPr>
          <w:rFonts w:ascii="Arial" w:hAnsi="Arial" w:cs="Arial"/>
        </w:rPr>
        <w:t xml:space="preserve"> </w:t>
      </w:r>
      <w:r w:rsidR="009D31A9">
        <w:rPr>
          <w:rFonts w:ascii="Arial" w:hAnsi="Arial" w:cs="Arial"/>
        </w:rPr>
        <w:t xml:space="preserve">introduce ltm-CSI-ReportConfig and </w:t>
      </w:r>
      <w:r w:rsidR="00E32049">
        <w:rPr>
          <w:rFonts w:ascii="Arial" w:hAnsi="Arial" w:cs="Arial"/>
        </w:rPr>
        <w:t xml:space="preserve">not reuse CSI-ReportConfig) </w:t>
      </w:r>
      <w:r w:rsidRPr="0053166D">
        <w:rPr>
          <w:rFonts w:ascii="Arial" w:hAnsi="Arial" w:cs="Arial"/>
        </w:rPr>
        <w:t>as in current RRC running CR.</w:t>
      </w:r>
    </w:p>
    <w:p w14:paraId="54AA2D6F" w14:textId="23102F9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3166D">
        <w:rPr>
          <w:rFonts w:ascii="Arial" w:hAnsi="Arial" w:cs="Arial"/>
        </w:rPr>
        <w:t xml:space="preserve">For the model of RS configuration, RAN2 to follow </w:t>
      </w:r>
      <w:r w:rsidR="00E32049">
        <w:rPr>
          <w:rFonts w:ascii="Arial" w:hAnsi="Arial" w:cs="Arial"/>
        </w:rPr>
        <w:t>what is</w:t>
      </w:r>
      <w:r w:rsidR="004227A7" w:rsidRPr="0053166D"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>indicated by RAN1 in the parameter list.</w:t>
      </w:r>
    </w:p>
    <w:p w14:paraId="1F9DCCB3" w14:textId="75D42DC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53166D">
        <w:rPr>
          <w:rFonts w:ascii="Arial" w:hAnsi="Arial" w:cs="Arial"/>
        </w:rPr>
        <w:t>The LTM CSI resource configuration is generated by the CU.</w:t>
      </w:r>
    </w:p>
    <w:p w14:paraId="03C2AC8C" w14:textId="278A39D6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53166D">
        <w:rPr>
          <w:rFonts w:ascii="Arial" w:hAnsi="Arial" w:cs="Arial"/>
        </w:rPr>
        <w:t>The list of LTM CSI resource configuration is common for all the LTM candidate cells (as in current RRC running CR).</w:t>
      </w:r>
    </w:p>
    <w:p w14:paraId="04FE24BB" w14:textId="40F41191" w:rsid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53166D">
        <w:rPr>
          <w:rFonts w:ascii="Arial" w:hAnsi="Arial" w:cs="Arial"/>
        </w:rPr>
        <w:t>RAN2 assumes that network can include the field spCellInclusion only if the SpCell is an LTM candidate cell.</w:t>
      </w:r>
    </w:p>
    <w:p w14:paraId="4C397B20" w14:textId="77777777" w:rsidR="00090A7F" w:rsidRDefault="00090A7F" w:rsidP="00063859">
      <w:pPr>
        <w:spacing w:after="120"/>
        <w:rPr>
          <w:rFonts w:ascii="Arial" w:hAnsi="Arial" w:cs="Arial"/>
        </w:rPr>
      </w:pPr>
    </w:p>
    <w:p w14:paraId="122CBE56" w14:textId="7C6FF0A0" w:rsidR="0053166D" w:rsidRDefault="0053166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RAN2, further discussed what information are needed at the UE in order to perform L1 measurements and has the following question</w:t>
      </w:r>
      <w:r w:rsidR="00C34CD2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:</w:t>
      </w:r>
    </w:p>
    <w:p w14:paraId="20DD385D" w14:textId="15F6658F" w:rsidR="00F10FCE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</w:rPr>
        <w:t xml:space="preserve">: </w:t>
      </w:r>
      <w:r w:rsidR="00090A7F">
        <w:rPr>
          <w:rFonts w:ascii="Arial" w:hAnsi="Arial" w:cs="Arial"/>
        </w:rPr>
        <w:t xml:space="preserve">Does the UE need </w:t>
      </w:r>
      <w:r w:rsidR="00E32049">
        <w:rPr>
          <w:rFonts w:ascii="Arial" w:hAnsi="Arial" w:cs="Arial"/>
        </w:rPr>
        <w:t xml:space="preserve">to know </w:t>
      </w:r>
      <w:r w:rsidR="00090A7F">
        <w:rPr>
          <w:rFonts w:ascii="Arial" w:hAnsi="Arial" w:cs="Arial"/>
        </w:rPr>
        <w:t xml:space="preserve">the SMTC </w:t>
      </w:r>
      <w:r w:rsidR="00E32049">
        <w:rPr>
          <w:rFonts w:ascii="Arial" w:hAnsi="Arial" w:cs="Arial"/>
        </w:rPr>
        <w:t>of LTM candidate cells in order to perform L1 measurements</w:t>
      </w:r>
      <w:r w:rsidR="004227A7">
        <w:rPr>
          <w:rFonts w:ascii="Arial" w:hAnsi="Arial" w:cs="Arial"/>
        </w:rPr>
        <w:t xml:space="preserve"> </w:t>
      </w:r>
      <w:r w:rsidR="00E32049">
        <w:rPr>
          <w:rFonts w:ascii="Arial" w:hAnsi="Arial" w:cs="Arial"/>
        </w:rPr>
        <w:t xml:space="preserve">(so that it needs to be included </w:t>
      </w:r>
      <w:r w:rsidR="00090A7F">
        <w:rPr>
          <w:rFonts w:ascii="Arial" w:hAnsi="Arial" w:cs="Arial"/>
        </w:rPr>
        <w:t>in the RS configuration</w:t>
      </w:r>
      <w:r w:rsidR="00E32049">
        <w:rPr>
          <w:rFonts w:ascii="Arial" w:hAnsi="Arial" w:cs="Arial"/>
        </w:rPr>
        <w:t>)</w:t>
      </w:r>
      <w:r w:rsidR="00090A7F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 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4B8CB53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="006B48FD">
        <w:rPr>
          <w:rFonts w:ascii="Arial" w:hAnsi="Arial" w:cs="Arial"/>
          <w:b/>
        </w:rPr>
        <w:t xml:space="preserve"> and RAN4</w:t>
      </w:r>
      <w:r w:rsidRPr="00E94A89">
        <w:rPr>
          <w:rFonts w:ascii="Arial" w:hAnsi="Arial" w:cs="Arial"/>
          <w:b/>
        </w:rPr>
        <w:t xml:space="preserve"> group</w:t>
      </w:r>
      <w:r w:rsidR="006B48FD">
        <w:rPr>
          <w:rFonts w:ascii="Arial" w:hAnsi="Arial" w:cs="Arial"/>
          <w:b/>
        </w:rPr>
        <w:t>s</w:t>
      </w:r>
      <w:r w:rsidRPr="00E94A89">
        <w:rPr>
          <w:rFonts w:ascii="Arial" w:hAnsi="Arial" w:cs="Arial"/>
          <w:b/>
        </w:rPr>
        <w:t>.</w:t>
      </w:r>
    </w:p>
    <w:p w14:paraId="13E13B3C" w14:textId="25F232E8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 w:rsidR="006B48FD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whether the SMTC should be included in the RS configuration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7BF8" w14:textId="77777777" w:rsidR="002C0909" w:rsidRDefault="002C0909">
      <w:r>
        <w:separator/>
      </w:r>
    </w:p>
  </w:endnote>
  <w:endnote w:type="continuationSeparator" w:id="0">
    <w:p w14:paraId="1AB47A31" w14:textId="77777777" w:rsidR="002C0909" w:rsidRDefault="002C0909">
      <w:r>
        <w:continuationSeparator/>
      </w:r>
    </w:p>
  </w:endnote>
  <w:endnote w:type="continuationNotice" w:id="1">
    <w:p w14:paraId="27EF5125" w14:textId="77777777" w:rsidR="002C0909" w:rsidRDefault="002C0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20A8D" w14:textId="77777777" w:rsidR="002C0909" w:rsidRDefault="002C0909">
      <w:r>
        <w:separator/>
      </w:r>
    </w:p>
  </w:footnote>
  <w:footnote w:type="continuationSeparator" w:id="0">
    <w:p w14:paraId="2E7A373B" w14:textId="77777777" w:rsidR="002C0909" w:rsidRDefault="002C0909">
      <w:r>
        <w:continuationSeparator/>
      </w:r>
    </w:p>
  </w:footnote>
  <w:footnote w:type="continuationNotice" w:id="1">
    <w:p w14:paraId="6A33BD98" w14:textId="77777777" w:rsidR="002C0909" w:rsidRDefault="002C0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909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161B6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B76A2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48FD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1476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4CD2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B3F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6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1983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9</cp:revision>
  <cp:lastPrinted>2008-02-01T21:09:00Z</cp:lastPrinted>
  <dcterms:created xsi:type="dcterms:W3CDTF">2023-10-11T10:07:00Z</dcterms:created>
  <dcterms:modified xsi:type="dcterms:W3CDTF">2023-10-26T09:32:00Z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