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R4-2319599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3C09E" w:rsidR="00F25D98" w:rsidRDefault="008A5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[NR_n38_BW2] Clarify A-MPR values for NS_44 - Rel18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14BE3" w:rsidR="001E41F3" w:rsidRDefault="008A58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NR_n38_BW2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A68B09" w:rsidR="001E41F3" w:rsidRDefault="00296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6.2.3.20-2, for region A6, some of the A-MPR values have been added with the white font color, they are so present but not visible anymore in the clean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B222D" w:rsidR="001E41F3" w:rsidRDefault="00AD7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font color of the A-MPR values from white to black.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C7DB0" w:rsidR="001E41F3" w:rsidRDefault="00AF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remains for some A-MPR values for region A6, if they exist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16E97" w:rsidR="001E41F3" w:rsidRDefault="006A3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EA7C2" w:rsidR="001E41F3" w:rsidRDefault="006A3D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867AB1" w:rsidR="001E41F3" w:rsidRDefault="006A3D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06EA21" w:rsidR="001E41F3" w:rsidRDefault="00E21D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1DC181" w:rsidR="001E41F3" w:rsidRDefault="006A3D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D211D" w14:textId="77777777" w:rsidR="007162C2" w:rsidRDefault="007162C2" w:rsidP="007162C2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3F6C1227" w14:textId="77777777" w:rsidR="007162C2" w:rsidRPr="000E530E" w:rsidRDefault="007162C2" w:rsidP="007162C2">
      <w:pPr>
        <w:pStyle w:val="Heading4"/>
        <w:rPr>
          <w:rFonts w:eastAsia="SimSun"/>
          <w:lang w:val="en-US" w:eastAsia="zh-CN"/>
        </w:rPr>
      </w:pPr>
      <w:r>
        <w:t>6.2.3.20</w:t>
      </w:r>
      <w:r w:rsidRPr="000E530E">
        <w:tab/>
        <w:t>A-MPR for NS_</w:t>
      </w:r>
      <w:r>
        <w:rPr>
          <w:lang w:val="en-US" w:eastAsia="zh-CN"/>
        </w:rPr>
        <w:t>44</w:t>
      </w:r>
    </w:p>
    <w:p w14:paraId="300139FC" w14:textId="77777777" w:rsidR="007162C2" w:rsidRPr="00F20840" w:rsidRDefault="007162C2" w:rsidP="007162C2">
      <w:pPr>
        <w:pStyle w:val="TH"/>
      </w:pPr>
      <w:r>
        <w:t xml:space="preserve">Table 6.2.3.20-1: </w:t>
      </w:r>
      <w:r w:rsidRPr="000E530E">
        <w:t>A-MPR regions for NS_4</w:t>
      </w:r>
      <w:r>
        <w:t>4</w:t>
      </w:r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7162C2" w:rsidRPr="00C40F13" w14:paraId="5F24EC61" w14:textId="77777777" w:rsidTr="00BC5EA4">
        <w:trPr>
          <w:trHeight w:val="185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3A1A4DE4" w14:textId="77777777" w:rsidR="007162C2" w:rsidRPr="00C40F13" w:rsidRDefault="007162C2" w:rsidP="00BC5EA4">
            <w:pPr>
              <w:pStyle w:val="TAH"/>
            </w:pPr>
            <w:r w:rsidRPr="00C40F13">
              <w:t>Channel Bandwidth,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1E2AF966" w14:textId="77777777" w:rsidR="007162C2" w:rsidRPr="00C40F13" w:rsidRDefault="007162C2" w:rsidP="00BC5EA4">
            <w:pPr>
              <w:pStyle w:val="TAH"/>
            </w:pPr>
            <w:r w:rsidRPr="00C40F13">
              <w:t xml:space="preserve">Carrier </w:t>
            </w:r>
            <w:proofErr w:type="spellStart"/>
            <w:r w:rsidRPr="00C40F13">
              <w:t>Cent</w:t>
            </w:r>
            <w:r>
              <w:t>er</w:t>
            </w:r>
            <w:proofErr w:type="spellEnd"/>
            <w:r w:rsidRPr="00C40F13">
              <w:t xml:space="preserve"> Frequency, Fc, MHz</w:t>
            </w:r>
          </w:p>
        </w:tc>
        <w:tc>
          <w:tcPr>
            <w:tcW w:w="4028" w:type="dxa"/>
            <w:gridSpan w:val="2"/>
          </w:tcPr>
          <w:p w14:paraId="71AE8229" w14:textId="77777777" w:rsidR="007162C2" w:rsidRPr="00C40F13" w:rsidRDefault="007162C2" w:rsidP="00BC5EA4">
            <w:pPr>
              <w:pStyle w:val="TAH"/>
            </w:pPr>
            <w:r>
              <w:t>Regions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EC4635E" w14:textId="77777777" w:rsidR="007162C2" w:rsidRPr="00C40F13" w:rsidRDefault="007162C2" w:rsidP="00BC5EA4">
            <w:pPr>
              <w:pStyle w:val="TAH"/>
            </w:pPr>
            <w:r w:rsidRPr="00C40F13">
              <w:t>A-MPR</w:t>
            </w:r>
          </w:p>
        </w:tc>
      </w:tr>
      <w:tr w:rsidR="007162C2" w:rsidRPr="00C40F13" w14:paraId="323B22FB" w14:textId="77777777" w:rsidTr="00BC5EA4">
        <w:trPr>
          <w:trHeight w:val="185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D4046" w14:textId="77777777" w:rsidR="007162C2" w:rsidRPr="00C40F13" w:rsidRDefault="007162C2" w:rsidP="00BC5EA4">
            <w:pPr>
              <w:pStyle w:val="TAH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77AA6" w14:textId="77777777" w:rsidR="007162C2" w:rsidRPr="00C40F13" w:rsidRDefault="007162C2" w:rsidP="00BC5EA4">
            <w:pPr>
              <w:pStyle w:val="TAH"/>
            </w:pPr>
          </w:p>
        </w:tc>
        <w:tc>
          <w:tcPr>
            <w:tcW w:w="1480" w:type="dxa"/>
          </w:tcPr>
          <w:p w14:paraId="3258F524" w14:textId="77777777" w:rsidR="007162C2" w:rsidRDefault="007162C2" w:rsidP="00BC5EA4">
            <w:pPr>
              <w:pStyle w:val="TAH"/>
            </w:pPr>
            <w:proofErr w:type="spellStart"/>
            <w:r>
              <w:t>RB</w:t>
            </w:r>
            <w:r w:rsidRPr="008A15C4">
              <w:rPr>
                <w:vertAlign w:val="subscript"/>
              </w:rPr>
              <w:t>end</w:t>
            </w:r>
            <w:proofErr w:type="spellEnd"/>
            <w:r>
              <w:t>*12*SCS</w:t>
            </w:r>
          </w:p>
          <w:p w14:paraId="19C140D2" w14:textId="77777777" w:rsidR="007162C2" w:rsidRPr="00C40F13" w:rsidRDefault="007162C2" w:rsidP="00BC5EA4">
            <w:pPr>
              <w:pStyle w:val="TAH"/>
            </w:pPr>
            <w:r>
              <w:t>MHz</w:t>
            </w:r>
          </w:p>
        </w:tc>
        <w:tc>
          <w:tcPr>
            <w:tcW w:w="2548" w:type="dxa"/>
          </w:tcPr>
          <w:p w14:paraId="25E06A7E" w14:textId="77777777" w:rsidR="007162C2" w:rsidRDefault="007162C2" w:rsidP="00BC5EA4">
            <w:pPr>
              <w:pStyle w:val="TAH"/>
            </w:pPr>
            <w:r>
              <w:t>L</w:t>
            </w:r>
            <w:r w:rsidRPr="008A15C4">
              <w:rPr>
                <w:vertAlign w:val="subscript"/>
              </w:rPr>
              <w:t>CRB</w:t>
            </w:r>
            <w:r>
              <w:t>*12*SCS</w:t>
            </w:r>
          </w:p>
          <w:p w14:paraId="2D623213" w14:textId="77777777" w:rsidR="007162C2" w:rsidRPr="00C40F13" w:rsidRDefault="007162C2" w:rsidP="00BC5EA4">
            <w:pPr>
              <w:pStyle w:val="TAH"/>
            </w:pPr>
            <w:r>
              <w:t>MHz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2B27D5A0" w14:textId="77777777" w:rsidR="007162C2" w:rsidRPr="00C40F13" w:rsidRDefault="007162C2" w:rsidP="00BC5EA4">
            <w:pPr>
              <w:pStyle w:val="TAH"/>
            </w:pPr>
          </w:p>
        </w:tc>
      </w:tr>
      <w:tr w:rsidR="007162C2" w:rsidRPr="00C40F13" w14:paraId="2382BF4D" w14:textId="77777777" w:rsidTr="00BC5EA4">
        <w:trPr>
          <w:trHeight w:val="20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21B9D871" w14:textId="77777777" w:rsidR="007162C2" w:rsidRPr="00523615" w:rsidRDefault="007162C2" w:rsidP="00BC5EA4">
            <w:pPr>
              <w:pStyle w:val="TAC"/>
            </w:pPr>
            <w:r w:rsidRPr="00523615">
              <w:t>25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71B1380C" w14:textId="77777777" w:rsidR="007162C2" w:rsidRPr="00523615" w:rsidRDefault="007162C2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523615">
              <w:rPr>
                <w:rFonts w:eastAsia="MS PGothic" w:cs="Arial"/>
                <w:kern w:val="24"/>
                <w:szCs w:val="18"/>
                <w:lang w:val="en-US" w:eastAsia="ja-JP"/>
              </w:rPr>
              <w:t>2582.5≤ F</w:t>
            </w:r>
            <w:r w:rsidRPr="00523615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523615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2602.5</w:t>
            </w:r>
          </w:p>
        </w:tc>
        <w:tc>
          <w:tcPr>
            <w:tcW w:w="1480" w:type="dxa"/>
          </w:tcPr>
          <w:p w14:paraId="36C00BC3" w14:textId="77777777" w:rsidR="007162C2" w:rsidRPr="00523615" w:rsidRDefault="007162C2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&lt;18.0</w:t>
            </w:r>
          </w:p>
        </w:tc>
        <w:tc>
          <w:tcPr>
            <w:tcW w:w="2548" w:type="dxa"/>
          </w:tcPr>
          <w:p w14:paraId="009004CC" w14:textId="77777777" w:rsidR="007162C2" w:rsidRPr="00523615" w:rsidRDefault="007162C2" w:rsidP="00BC5EA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&gt;max(0, 12*SCS*</w:t>
            </w:r>
            <w:r w:rsidRPr="00523615">
              <w:rPr>
                <w:rFonts w:cs="Arial"/>
                <w:kern w:val="24"/>
                <w:szCs w:val="18"/>
              </w:rPr>
              <w:t xml:space="preserve"> RB</w:t>
            </w:r>
            <w:r w:rsidRPr="00523615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523615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900" w:type="dxa"/>
          </w:tcPr>
          <w:p w14:paraId="3014A821" w14:textId="77777777" w:rsidR="007162C2" w:rsidRPr="00523615" w:rsidRDefault="007162C2" w:rsidP="00BC5EA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7162C2" w:rsidRPr="00C40F13" w14:paraId="5B9B93DE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9F1AC9F" w14:textId="77777777" w:rsidR="007162C2" w:rsidRDefault="007162C2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778486E" w14:textId="77777777" w:rsidR="007162C2" w:rsidRPr="00A27EE0" w:rsidRDefault="007162C2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</w:tcPr>
          <w:p w14:paraId="5C7FA570" w14:textId="77777777" w:rsidR="007162C2" w:rsidRPr="00A27EE0" w:rsidRDefault="007162C2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≥18.0</w:t>
            </w:r>
          </w:p>
        </w:tc>
        <w:tc>
          <w:tcPr>
            <w:tcW w:w="2548" w:type="dxa"/>
          </w:tcPr>
          <w:p w14:paraId="27FA8EBC" w14:textId="77777777" w:rsidR="007162C2" w:rsidRPr="00DC7196" w:rsidRDefault="007162C2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&lt;7.2</w:t>
            </w:r>
          </w:p>
        </w:tc>
        <w:tc>
          <w:tcPr>
            <w:tcW w:w="900" w:type="dxa"/>
          </w:tcPr>
          <w:p w14:paraId="52427BFE" w14:textId="77777777" w:rsidR="007162C2" w:rsidRPr="00DC7196" w:rsidRDefault="007162C2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7162C2" w:rsidRPr="00C40F13" w14:paraId="0E1D5179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48842" w14:textId="77777777" w:rsidR="007162C2" w:rsidRDefault="007162C2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C394C" w14:textId="77777777" w:rsidR="007162C2" w:rsidRPr="00A27EE0" w:rsidRDefault="007162C2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</w:tcPr>
          <w:p w14:paraId="57DEF30C" w14:textId="77777777" w:rsidR="007162C2" w:rsidRPr="00A27EE0" w:rsidRDefault="007162C2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≥18.0</w:t>
            </w:r>
          </w:p>
        </w:tc>
        <w:tc>
          <w:tcPr>
            <w:tcW w:w="2548" w:type="dxa"/>
          </w:tcPr>
          <w:p w14:paraId="1F1EF66B" w14:textId="77777777" w:rsidR="007162C2" w:rsidRPr="00DC7196" w:rsidRDefault="007162C2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</w:rPr>
              <w:t>≥7.2</w:t>
            </w:r>
          </w:p>
        </w:tc>
        <w:tc>
          <w:tcPr>
            <w:tcW w:w="900" w:type="dxa"/>
          </w:tcPr>
          <w:p w14:paraId="01E01F4C" w14:textId="77777777" w:rsidR="007162C2" w:rsidRPr="00DC7196" w:rsidRDefault="007162C2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A6</w:t>
            </w:r>
          </w:p>
        </w:tc>
      </w:tr>
      <w:tr w:rsidR="007162C2" w:rsidRPr="00C40F13" w14:paraId="63E0A8E9" w14:textId="77777777" w:rsidTr="00BC5EA4">
        <w:trPr>
          <w:trHeight w:val="20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15CB3E8B" w14:textId="77777777" w:rsidR="007162C2" w:rsidRPr="00523615" w:rsidRDefault="007162C2" w:rsidP="00BC5EA4">
            <w:pPr>
              <w:pStyle w:val="TAC"/>
            </w:pPr>
            <w:r w:rsidRPr="00523615">
              <w:t>30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12B0BBA" w14:textId="77777777" w:rsidR="007162C2" w:rsidRPr="00523615" w:rsidRDefault="007162C2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523615">
              <w:rPr>
                <w:rFonts w:eastAsia="MS PGothic" w:cs="Arial"/>
                <w:kern w:val="24"/>
                <w:szCs w:val="18"/>
                <w:lang w:val="en-US" w:eastAsia="ja-JP"/>
              </w:rPr>
              <w:t>2585 ≤ F</w:t>
            </w:r>
            <w:r w:rsidRPr="00523615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523615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2600</w:t>
            </w:r>
          </w:p>
        </w:tc>
        <w:tc>
          <w:tcPr>
            <w:tcW w:w="1480" w:type="dxa"/>
          </w:tcPr>
          <w:p w14:paraId="5B6D9F02" w14:textId="77777777" w:rsidR="007162C2" w:rsidRPr="00523615" w:rsidRDefault="007162C2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&lt;21.6</w:t>
            </w:r>
          </w:p>
        </w:tc>
        <w:tc>
          <w:tcPr>
            <w:tcW w:w="2548" w:type="dxa"/>
          </w:tcPr>
          <w:p w14:paraId="1779F1A9" w14:textId="77777777" w:rsidR="007162C2" w:rsidRPr="00523615" w:rsidRDefault="007162C2" w:rsidP="00BC5EA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&gt;max(0, 12*SCS*</w:t>
            </w:r>
            <w:r w:rsidRPr="00523615">
              <w:rPr>
                <w:rFonts w:cs="Arial"/>
                <w:kern w:val="24"/>
                <w:szCs w:val="18"/>
              </w:rPr>
              <w:t xml:space="preserve"> RB</w:t>
            </w:r>
            <w:r w:rsidRPr="00523615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523615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900" w:type="dxa"/>
          </w:tcPr>
          <w:p w14:paraId="3C38A362" w14:textId="77777777" w:rsidR="007162C2" w:rsidRPr="00523615" w:rsidRDefault="007162C2" w:rsidP="00BC5EA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7162C2" w:rsidRPr="00C40F13" w14:paraId="1862F2C9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CBCE955" w14:textId="77777777" w:rsidR="007162C2" w:rsidRDefault="007162C2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65030EE" w14:textId="77777777" w:rsidR="007162C2" w:rsidRPr="00A27EE0" w:rsidRDefault="007162C2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</w:tcPr>
          <w:p w14:paraId="3D71E624" w14:textId="77777777" w:rsidR="007162C2" w:rsidRPr="00A27EE0" w:rsidRDefault="007162C2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≥21.6</w:t>
            </w:r>
          </w:p>
        </w:tc>
        <w:tc>
          <w:tcPr>
            <w:tcW w:w="2548" w:type="dxa"/>
          </w:tcPr>
          <w:p w14:paraId="5596B816" w14:textId="77777777" w:rsidR="007162C2" w:rsidRPr="00DC7196" w:rsidRDefault="007162C2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&lt;12.6</w:t>
            </w:r>
          </w:p>
        </w:tc>
        <w:tc>
          <w:tcPr>
            <w:tcW w:w="900" w:type="dxa"/>
          </w:tcPr>
          <w:p w14:paraId="12210900" w14:textId="77777777" w:rsidR="007162C2" w:rsidRPr="00DC7196" w:rsidRDefault="007162C2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7162C2" w:rsidRPr="00C40F13" w14:paraId="3C99606C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8BBD3" w14:textId="77777777" w:rsidR="007162C2" w:rsidRDefault="007162C2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A46FA" w14:textId="77777777" w:rsidR="007162C2" w:rsidRPr="00A27EE0" w:rsidRDefault="007162C2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</w:tcPr>
          <w:p w14:paraId="2C219693" w14:textId="77777777" w:rsidR="007162C2" w:rsidRPr="00A27EE0" w:rsidRDefault="007162C2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≥21.6</w:t>
            </w:r>
          </w:p>
        </w:tc>
        <w:tc>
          <w:tcPr>
            <w:tcW w:w="2548" w:type="dxa"/>
          </w:tcPr>
          <w:p w14:paraId="1F9A5042" w14:textId="77777777" w:rsidR="007162C2" w:rsidRPr="00DC7196" w:rsidRDefault="007162C2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</w:rPr>
              <w:t>≥12.6</w:t>
            </w:r>
          </w:p>
        </w:tc>
        <w:tc>
          <w:tcPr>
            <w:tcW w:w="900" w:type="dxa"/>
          </w:tcPr>
          <w:p w14:paraId="7E05B90F" w14:textId="77777777" w:rsidR="007162C2" w:rsidRPr="00DC7196" w:rsidRDefault="007162C2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A6</w:t>
            </w:r>
          </w:p>
        </w:tc>
      </w:tr>
      <w:tr w:rsidR="007162C2" w:rsidRPr="00C40F13" w14:paraId="6CDDB5D4" w14:textId="77777777" w:rsidTr="00BC5EA4">
        <w:trPr>
          <w:trHeight w:val="20"/>
        </w:trPr>
        <w:tc>
          <w:tcPr>
            <w:tcW w:w="1198" w:type="dxa"/>
            <w:tcBorders>
              <w:bottom w:val="nil"/>
            </w:tcBorders>
            <w:shd w:val="clear" w:color="auto" w:fill="auto"/>
            <w:hideMark/>
          </w:tcPr>
          <w:p w14:paraId="6314DF55" w14:textId="77777777" w:rsidR="007162C2" w:rsidRPr="00C40F13" w:rsidRDefault="007162C2" w:rsidP="00BC5EA4">
            <w:pPr>
              <w:pStyle w:val="TAC"/>
            </w:pPr>
            <w:r>
              <w:t xml:space="preserve">40 </w:t>
            </w:r>
            <w:r w:rsidRPr="00C40F13">
              <w:t>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2C8A063" w14:textId="77777777" w:rsidR="007162C2" w:rsidRPr="00C17174" w:rsidRDefault="007162C2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>2590 ≤ F</w:t>
            </w:r>
            <w:r w:rsidRPr="00A27EE0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2595</w:t>
            </w:r>
          </w:p>
        </w:tc>
        <w:tc>
          <w:tcPr>
            <w:tcW w:w="1480" w:type="dxa"/>
          </w:tcPr>
          <w:p w14:paraId="55BDCE01" w14:textId="77777777" w:rsidR="007162C2" w:rsidRPr="00A27EE0" w:rsidRDefault="007162C2" w:rsidP="00BC5EA4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≥0, &lt;2.88</w:t>
            </w:r>
          </w:p>
        </w:tc>
        <w:tc>
          <w:tcPr>
            <w:tcW w:w="2548" w:type="dxa"/>
          </w:tcPr>
          <w:p w14:paraId="6D94E69C" w14:textId="77777777" w:rsidR="007162C2" w:rsidRPr="00214ADD" w:rsidRDefault="007162C2" w:rsidP="00BC5EA4">
            <w:pPr>
              <w:pStyle w:val="TAC"/>
            </w:pPr>
            <w:r w:rsidRPr="00214ADD">
              <w:t>&gt;0</w:t>
            </w:r>
          </w:p>
        </w:tc>
        <w:tc>
          <w:tcPr>
            <w:tcW w:w="900" w:type="dxa"/>
          </w:tcPr>
          <w:p w14:paraId="045FDE3E" w14:textId="77777777" w:rsidR="007162C2" w:rsidRPr="00214ADD" w:rsidRDefault="007162C2" w:rsidP="00BC5EA4">
            <w:pPr>
              <w:pStyle w:val="TAC"/>
            </w:pPr>
            <w:r w:rsidRPr="00214ADD">
              <w:t>A1</w:t>
            </w:r>
          </w:p>
        </w:tc>
      </w:tr>
      <w:tr w:rsidR="007162C2" w:rsidRPr="00C40F13" w14:paraId="0402B103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09586E5" w14:textId="77777777" w:rsidR="007162C2" w:rsidRDefault="007162C2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5364C2DA" w14:textId="77777777" w:rsidR="007162C2" w:rsidRDefault="007162C2" w:rsidP="00BC5EA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B93FFDB" w14:textId="77777777" w:rsidR="007162C2" w:rsidRDefault="007162C2" w:rsidP="00BC5EA4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≥2.88, &lt;14.4</w:t>
            </w:r>
          </w:p>
        </w:tc>
        <w:tc>
          <w:tcPr>
            <w:tcW w:w="2548" w:type="dxa"/>
          </w:tcPr>
          <w:p w14:paraId="57CB6C85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&gt;max (0, 12*SCS*RB</w:t>
            </w:r>
            <w:r w:rsidRPr="00DC7196"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DC7196">
              <w:rPr>
                <w:rFonts w:cs="Arial"/>
                <w:color w:val="000000"/>
                <w:kern w:val="24"/>
                <w:szCs w:val="18"/>
              </w:rPr>
              <w:t>- 3.6)</w:t>
            </w:r>
          </w:p>
        </w:tc>
        <w:tc>
          <w:tcPr>
            <w:tcW w:w="900" w:type="dxa"/>
          </w:tcPr>
          <w:p w14:paraId="320EFCBD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A2</w:t>
            </w:r>
          </w:p>
        </w:tc>
      </w:tr>
      <w:tr w:rsidR="007162C2" w:rsidRPr="00C40F13" w14:paraId="0FB04D82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64D651A" w14:textId="77777777" w:rsidR="007162C2" w:rsidRDefault="007162C2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22C8C50" w14:textId="77777777" w:rsidR="007162C2" w:rsidRDefault="007162C2" w:rsidP="00BC5EA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20F81E6" w14:textId="77777777" w:rsidR="007162C2" w:rsidRDefault="007162C2" w:rsidP="00BC5EA4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≥14.4, &lt;23.4</w:t>
            </w:r>
          </w:p>
        </w:tc>
        <w:tc>
          <w:tcPr>
            <w:tcW w:w="2548" w:type="dxa"/>
          </w:tcPr>
          <w:p w14:paraId="37F72E2B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&gt;10.8</w:t>
            </w:r>
          </w:p>
        </w:tc>
        <w:tc>
          <w:tcPr>
            <w:tcW w:w="900" w:type="dxa"/>
          </w:tcPr>
          <w:p w14:paraId="20B30AC1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A3</w:t>
            </w:r>
          </w:p>
        </w:tc>
      </w:tr>
      <w:tr w:rsidR="007162C2" w:rsidRPr="00C40F13" w14:paraId="42AA788D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99A1AF6" w14:textId="77777777" w:rsidR="007162C2" w:rsidRDefault="007162C2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28094C0D" w14:textId="77777777" w:rsidR="007162C2" w:rsidRDefault="007162C2" w:rsidP="00BC5EA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7B74BCB" w14:textId="77777777" w:rsidR="007162C2" w:rsidRDefault="007162C2" w:rsidP="00BC5EA4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≥23.4, &lt;32.4</w:t>
            </w:r>
          </w:p>
        </w:tc>
        <w:tc>
          <w:tcPr>
            <w:tcW w:w="2548" w:type="dxa"/>
          </w:tcPr>
          <w:p w14:paraId="1DE35FA6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&gt;16.2</w:t>
            </w:r>
          </w:p>
        </w:tc>
        <w:tc>
          <w:tcPr>
            <w:tcW w:w="900" w:type="dxa"/>
          </w:tcPr>
          <w:p w14:paraId="36D91FEC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A4</w:t>
            </w:r>
          </w:p>
        </w:tc>
      </w:tr>
      <w:tr w:rsidR="007162C2" w:rsidRPr="00C40F13" w14:paraId="093F2C6F" w14:textId="77777777" w:rsidTr="00BC5EA4">
        <w:trPr>
          <w:trHeight w:val="20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20DF8E91" w14:textId="77777777" w:rsidR="007162C2" w:rsidRDefault="007162C2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3B6D263F" w14:textId="77777777" w:rsidR="007162C2" w:rsidRDefault="007162C2" w:rsidP="00BC5EA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56102FF" w14:textId="77777777" w:rsidR="007162C2" w:rsidRDefault="007162C2" w:rsidP="00BC5EA4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≥32.4</w:t>
            </w:r>
          </w:p>
        </w:tc>
        <w:tc>
          <w:tcPr>
            <w:tcW w:w="2548" w:type="dxa"/>
          </w:tcPr>
          <w:p w14:paraId="55BCCEBF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900" w:type="dxa"/>
          </w:tcPr>
          <w:p w14:paraId="4754549F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A5</w:t>
            </w:r>
          </w:p>
        </w:tc>
      </w:tr>
    </w:tbl>
    <w:p w14:paraId="57985B8A" w14:textId="77777777" w:rsidR="007162C2" w:rsidRDefault="007162C2" w:rsidP="007162C2">
      <w:pPr>
        <w:rPr>
          <w:lang w:val="en-US"/>
        </w:rPr>
      </w:pPr>
    </w:p>
    <w:p w14:paraId="0AFCA656" w14:textId="77777777" w:rsidR="007162C2" w:rsidRPr="009B5B6B" w:rsidRDefault="007162C2" w:rsidP="007162C2">
      <w:pPr>
        <w:pStyle w:val="TH"/>
        <w:rPr>
          <w:noProof/>
          <w:lang w:val="en-US"/>
        </w:rPr>
      </w:pPr>
      <w:r>
        <w:t xml:space="preserve">Table 6.2.3.20-2: </w:t>
      </w:r>
      <w:r w:rsidRPr="000E530E">
        <w:t>A-MPR for NS_4</w:t>
      </w:r>
      <w:r>
        <w:t>4</w:t>
      </w:r>
    </w:p>
    <w:tbl>
      <w:tblPr>
        <w:tblW w:w="4510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2"/>
        <w:gridCol w:w="1198"/>
        <w:gridCol w:w="1111"/>
        <w:gridCol w:w="1111"/>
        <w:gridCol w:w="1111"/>
        <w:gridCol w:w="1111"/>
        <w:gridCol w:w="1111"/>
        <w:gridCol w:w="1111"/>
        <w:tblGridChange w:id="1">
          <w:tblGrid>
            <w:gridCol w:w="5"/>
            <w:gridCol w:w="817"/>
            <w:gridCol w:w="5"/>
            <w:gridCol w:w="1193"/>
            <w:gridCol w:w="5"/>
            <w:gridCol w:w="1106"/>
            <w:gridCol w:w="5"/>
            <w:gridCol w:w="1106"/>
            <w:gridCol w:w="5"/>
            <w:gridCol w:w="1106"/>
            <w:gridCol w:w="5"/>
            <w:gridCol w:w="1106"/>
            <w:gridCol w:w="5"/>
            <w:gridCol w:w="1106"/>
            <w:gridCol w:w="5"/>
            <w:gridCol w:w="1106"/>
            <w:gridCol w:w="5"/>
          </w:tblGrid>
        </w:tblGridChange>
      </w:tblGrid>
      <w:tr w:rsidR="007162C2" w:rsidRPr="00C40F13" w14:paraId="1C3CD394" w14:textId="77777777" w:rsidTr="00BC5EA4">
        <w:trPr>
          <w:jc w:val="center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E59F" w14:textId="77777777" w:rsidR="007162C2" w:rsidRPr="00C40F13" w:rsidRDefault="007162C2" w:rsidP="00BC5EA4">
            <w:pPr>
              <w:pStyle w:val="TAH"/>
            </w:pPr>
            <w:r w:rsidRPr="00C40F13">
              <w:t>Modulation/Waveform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B6F7" w14:textId="77777777" w:rsidR="007162C2" w:rsidRDefault="007162C2" w:rsidP="00BC5EA4">
            <w:pPr>
              <w:pStyle w:val="TAH"/>
            </w:pPr>
            <w:r>
              <w:t>A1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F008" w14:textId="77777777" w:rsidR="007162C2" w:rsidRPr="00C40F13" w:rsidRDefault="007162C2" w:rsidP="00BC5EA4">
            <w:pPr>
              <w:pStyle w:val="TAH"/>
            </w:pPr>
            <w:r>
              <w:t>A2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35A1" w14:textId="77777777" w:rsidR="007162C2" w:rsidRDefault="007162C2" w:rsidP="00BC5EA4">
            <w:pPr>
              <w:pStyle w:val="TAH"/>
            </w:pPr>
            <w:r>
              <w:t>A3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2958" w14:textId="77777777" w:rsidR="007162C2" w:rsidRDefault="007162C2" w:rsidP="00BC5EA4">
            <w:pPr>
              <w:pStyle w:val="TAH"/>
            </w:pPr>
            <w:r>
              <w:t>A4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F639" w14:textId="77777777" w:rsidR="007162C2" w:rsidRDefault="007162C2" w:rsidP="00BC5EA4">
            <w:pPr>
              <w:pStyle w:val="TAH"/>
            </w:pPr>
            <w:r>
              <w:t>A5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E012" w14:textId="77777777" w:rsidR="007162C2" w:rsidRDefault="007162C2" w:rsidP="00BC5EA4">
            <w:pPr>
              <w:pStyle w:val="TAH"/>
            </w:pPr>
            <w:r>
              <w:t>A6</w:t>
            </w:r>
          </w:p>
        </w:tc>
      </w:tr>
      <w:tr w:rsidR="007162C2" w:rsidRPr="00C40F13" w14:paraId="72B2701B" w14:textId="77777777" w:rsidTr="00BC5EA4">
        <w:trPr>
          <w:jc w:val="center"/>
        </w:trPr>
        <w:tc>
          <w:tcPr>
            <w:tcW w:w="116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A1B7" w14:textId="77777777" w:rsidR="007162C2" w:rsidRPr="00C40F13" w:rsidRDefault="007162C2" w:rsidP="00BC5EA4">
            <w:pPr>
              <w:pStyle w:val="TAH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D83A" w14:textId="77777777" w:rsidR="007162C2" w:rsidRPr="008771F4" w:rsidRDefault="007162C2" w:rsidP="00BC5EA4">
            <w:pPr>
              <w:pStyle w:val="TAH"/>
            </w:pPr>
            <w:r w:rsidRPr="008771F4">
              <w:t>Outer</w:t>
            </w:r>
            <w:r>
              <w:t>/Inner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EE62" w14:textId="77777777" w:rsidR="007162C2" w:rsidRPr="008771F4" w:rsidRDefault="007162C2" w:rsidP="00BC5EA4">
            <w:pPr>
              <w:pStyle w:val="TAH"/>
            </w:pPr>
            <w:r w:rsidRPr="008771F4">
              <w:t>Outer</w:t>
            </w:r>
            <w:r>
              <w:t>/</w:t>
            </w:r>
            <w:r w:rsidRPr="008771F4">
              <w:t>Inner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9C0" w14:textId="77777777" w:rsidR="007162C2" w:rsidRPr="008771F4" w:rsidRDefault="007162C2" w:rsidP="00BC5EA4">
            <w:pPr>
              <w:pStyle w:val="TAH"/>
            </w:pPr>
            <w:r>
              <w:t>Outer/Inner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84C5" w14:textId="77777777" w:rsidR="007162C2" w:rsidRDefault="007162C2" w:rsidP="00BC5EA4">
            <w:pPr>
              <w:pStyle w:val="TAH"/>
            </w:pPr>
            <w:r>
              <w:t>Outer/Inner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7AAA" w14:textId="77777777" w:rsidR="007162C2" w:rsidRPr="008771F4" w:rsidRDefault="007162C2" w:rsidP="00BC5EA4">
            <w:pPr>
              <w:pStyle w:val="TAH"/>
            </w:pPr>
            <w:r>
              <w:t>Outer/Inner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AC3" w14:textId="77777777" w:rsidR="007162C2" w:rsidRDefault="007162C2" w:rsidP="00BC5EA4">
            <w:pPr>
              <w:pStyle w:val="TAH"/>
            </w:pPr>
            <w:r>
              <w:t>Outer/Inner</w:t>
            </w:r>
          </w:p>
        </w:tc>
      </w:tr>
      <w:tr w:rsidR="007162C2" w:rsidRPr="00C40F13" w14:paraId="283291A3" w14:textId="77777777" w:rsidTr="00BC5EA4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3B0C6" w14:textId="77777777" w:rsidR="007162C2" w:rsidRPr="008771F4" w:rsidRDefault="007162C2" w:rsidP="00BC5EA4">
            <w:pPr>
              <w:pStyle w:val="TAC"/>
            </w:pPr>
            <w:r w:rsidRPr="008771F4">
              <w:t>DFT-s-OFDM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21643C" w14:textId="77777777" w:rsidR="007162C2" w:rsidRPr="008771F4" w:rsidRDefault="007162C2" w:rsidP="00BC5EA4">
            <w:pPr>
              <w:pStyle w:val="TAC"/>
            </w:pPr>
            <w:r w:rsidRPr="008771F4">
              <w:t>PI/2 BPSK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3681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AAB23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42100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DB2F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F8046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8F457" w14:textId="77777777" w:rsidR="007162C2" w:rsidRPr="001C3A34" w:rsidRDefault="007162C2" w:rsidP="00BC5EA4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2" w:author="D. Everaere" w:date="2023-11-01T15:33:00Z">
                  <w:rPr>
                    <w:rFonts w:cs="Arial"/>
                    <w:bCs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bCs/>
                <w:color w:val="000000" w:themeColor="text1"/>
                <w:kern w:val="24"/>
                <w:szCs w:val="18"/>
                <w:rPrChange w:id="3" w:author="D. Everaere" w:date="2023-11-01T15:33:00Z">
                  <w:rPr>
                    <w:rFonts w:cs="Arial"/>
                    <w:bCs/>
                    <w:kern w:val="24"/>
                    <w:szCs w:val="18"/>
                  </w:rPr>
                </w:rPrChange>
              </w:rPr>
              <w:t>4</w:t>
            </w:r>
          </w:p>
        </w:tc>
      </w:tr>
      <w:tr w:rsidR="007162C2" w:rsidRPr="00C40F13" w14:paraId="3DBDADCB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9E093" w14:textId="77777777" w:rsidR="007162C2" w:rsidRPr="008771F4" w:rsidRDefault="007162C2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F93063" w14:textId="77777777" w:rsidR="007162C2" w:rsidRPr="008771F4" w:rsidRDefault="007162C2" w:rsidP="00BC5EA4">
            <w:pPr>
              <w:pStyle w:val="TAC"/>
            </w:pPr>
            <w:r w:rsidRPr="008771F4">
              <w:t>QPSK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F64B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27B28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B7431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3A4B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A1575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E48B" w14:textId="77777777" w:rsidR="007162C2" w:rsidRPr="001C3A34" w:rsidRDefault="007162C2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4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bCs/>
                <w:color w:val="000000" w:themeColor="text1"/>
                <w:kern w:val="24"/>
                <w:szCs w:val="18"/>
                <w:rPrChange w:id="5" w:author="D. Everaere" w:date="2023-11-01T15:33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4</w:t>
            </w:r>
          </w:p>
        </w:tc>
      </w:tr>
      <w:tr w:rsidR="007162C2" w:rsidRPr="00C40F13" w14:paraId="7E9E2C59" w14:textId="77777777" w:rsidTr="00BC5EA4">
        <w:trPr>
          <w:trHeight w:val="70"/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123FB" w14:textId="77777777" w:rsidR="007162C2" w:rsidRPr="008771F4" w:rsidRDefault="007162C2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8E28D9" w14:textId="77777777" w:rsidR="007162C2" w:rsidRPr="008771F4" w:rsidRDefault="007162C2" w:rsidP="00BC5EA4">
            <w:pPr>
              <w:pStyle w:val="TAC"/>
            </w:pPr>
            <w:r w:rsidRPr="008771F4">
              <w:t>16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16C6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09334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C13AC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88E5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FAA1C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C3D2" w14:textId="77777777" w:rsidR="007162C2" w:rsidRPr="001C3A34" w:rsidRDefault="007162C2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6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color w:val="000000" w:themeColor="text1"/>
                <w:kern w:val="24"/>
                <w:szCs w:val="18"/>
                <w:rPrChange w:id="7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  <w:t>4</w:t>
            </w:r>
          </w:p>
        </w:tc>
      </w:tr>
      <w:tr w:rsidR="007162C2" w:rsidRPr="00C40F13" w14:paraId="3782A790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8431A" w14:textId="77777777" w:rsidR="007162C2" w:rsidRPr="008771F4" w:rsidRDefault="007162C2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D2FE28" w14:textId="77777777" w:rsidR="007162C2" w:rsidRPr="008771F4" w:rsidRDefault="007162C2" w:rsidP="00BC5EA4">
            <w:pPr>
              <w:pStyle w:val="TAC"/>
            </w:pPr>
            <w:r w:rsidRPr="008771F4">
              <w:t>64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29D5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AC065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3D1BC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FAA0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CA74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A76C" w14:textId="77777777" w:rsidR="007162C2" w:rsidRPr="001C3A34" w:rsidRDefault="007162C2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8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color w:val="000000" w:themeColor="text1"/>
                <w:kern w:val="24"/>
                <w:szCs w:val="18"/>
                <w:rPrChange w:id="9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  <w:t>4</w:t>
            </w:r>
          </w:p>
        </w:tc>
      </w:tr>
      <w:tr w:rsidR="007162C2" w:rsidRPr="00C40F13" w14:paraId="058A2690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042C" w14:textId="77777777" w:rsidR="007162C2" w:rsidRPr="008771F4" w:rsidRDefault="007162C2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A3E30D" w14:textId="77777777" w:rsidR="007162C2" w:rsidRPr="008771F4" w:rsidRDefault="007162C2" w:rsidP="00BC5EA4">
            <w:pPr>
              <w:pStyle w:val="TAC"/>
            </w:pPr>
            <w:r w:rsidRPr="008771F4">
              <w:t>256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461C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07897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F938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B44F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101CE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2423" w14:textId="77777777" w:rsidR="007162C2" w:rsidRPr="001C3A34" w:rsidRDefault="007162C2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10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</w:p>
        </w:tc>
      </w:tr>
      <w:tr w:rsidR="007162C2" w:rsidRPr="00C40F13" w14:paraId="2AF47FFC" w14:textId="77777777" w:rsidTr="00BC5EA4">
        <w:tblPrEx>
          <w:tblW w:w="4510" w:type="pct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11" w:author="D. Everaere" w:date="2023-11-01T15:35:00Z">
            <w:tblPrEx>
              <w:tblW w:w="4510" w:type="pct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17"/>
          <w:jc w:val="center"/>
          <w:trPrChange w:id="12" w:author="D. Everaere" w:date="2023-11-01T15:35:00Z">
            <w:trPr>
              <w:gridAfter w:val="0"/>
              <w:jc w:val="center"/>
            </w:trPr>
          </w:trPrChange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" w:author="D. Everaere" w:date="2023-11-01T15:35:00Z">
              <w:tcPr>
                <w:tcW w:w="47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FF61F9B" w14:textId="77777777" w:rsidR="007162C2" w:rsidRPr="008771F4" w:rsidRDefault="007162C2" w:rsidP="00BC5EA4">
            <w:pPr>
              <w:pStyle w:val="TAC"/>
            </w:pPr>
            <w:r w:rsidRPr="008771F4">
              <w:t>CP-OFDM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4" w:author="D. Everaere" w:date="2023-11-01T15:35:00Z">
              <w:tcPr>
                <w:tcW w:w="690" w:type="pct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027471D" w14:textId="77777777" w:rsidR="007162C2" w:rsidRPr="008771F4" w:rsidRDefault="007162C2" w:rsidP="00BC5EA4">
            <w:pPr>
              <w:pStyle w:val="TAC"/>
            </w:pPr>
            <w:r w:rsidRPr="008771F4">
              <w:t>QPSK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DDFFA27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6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48C831B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7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D8E93F4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1CEB5C1" w14:textId="77777777" w:rsidR="007162C2" w:rsidRPr="00580884" w:rsidRDefault="007162C2" w:rsidP="00BC5EA4">
            <w:pPr>
              <w:pStyle w:val="TAC"/>
              <w:rPr>
                <w:rFonts w:cs="Arial"/>
              </w:rPr>
            </w:pPr>
            <w:r w:rsidRPr="00580884">
              <w:rPr>
                <w:rFonts w:cs="Arial"/>
                <w:kern w:val="24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9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21F9D36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0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1DEC9E8" w14:textId="77777777" w:rsidR="007162C2" w:rsidRPr="001C3A34" w:rsidRDefault="007162C2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21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bCs/>
                <w:color w:val="000000" w:themeColor="text1"/>
                <w:kern w:val="24"/>
                <w:szCs w:val="18"/>
                <w:rPrChange w:id="22" w:author="D. Everaere" w:date="2023-11-01T15:33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6</w:t>
            </w:r>
          </w:p>
        </w:tc>
      </w:tr>
      <w:tr w:rsidR="007162C2" w:rsidRPr="00C40F13" w14:paraId="3C3F9B72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EA198" w14:textId="77777777" w:rsidR="007162C2" w:rsidRPr="008771F4" w:rsidRDefault="007162C2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E9FCC9" w14:textId="77777777" w:rsidR="007162C2" w:rsidRPr="008771F4" w:rsidRDefault="007162C2" w:rsidP="00BC5EA4">
            <w:pPr>
              <w:pStyle w:val="TAC"/>
            </w:pPr>
            <w:r w:rsidRPr="008771F4">
              <w:t>16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3B08A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89DBC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81BF3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0D46" w14:textId="77777777" w:rsidR="007162C2" w:rsidRPr="00580884" w:rsidRDefault="007162C2" w:rsidP="00BC5EA4">
            <w:pPr>
              <w:pStyle w:val="TAC"/>
              <w:rPr>
                <w:rFonts w:cs="Arial"/>
              </w:rPr>
            </w:pPr>
            <w:r w:rsidRPr="00580884">
              <w:rPr>
                <w:rFonts w:cs="Arial"/>
                <w:kern w:val="24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B01A8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71F5" w14:textId="77777777" w:rsidR="007162C2" w:rsidRPr="001C3A34" w:rsidRDefault="007162C2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23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bCs/>
                <w:color w:val="000000" w:themeColor="text1"/>
                <w:kern w:val="24"/>
                <w:szCs w:val="18"/>
                <w:rPrChange w:id="24" w:author="D. Everaere" w:date="2023-11-01T15:33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6</w:t>
            </w:r>
          </w:p>
        </w:tc>
      </w:tr>
      <w:tr w:rsidR="007162C2" w:rsidRPr="00C40F13" w14:paraId="241636A8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B3D47" w14:textId="77777777" w:rsidR="007162C2" w:rsidRPr="008771F4" w:rsidRDefault="007162C2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AAB6F7" w14:textId="77777777" w:rsidR="007162C2" w:rsidRPr="008771F4" w:rsidRDefault="007162C2" w:rsidP="00BC5EA4">
            <w:pPr>
              <w:pStyle w:val="TAC"/>
            </w:pPr>
            <w:r w:rsidRPr="008771F4">
              <w:t>64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0A69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E081A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9C2DB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3DAE" w14:textId="77777777" w:rsidR="007162C2" w:rsidRPr="00580884" w:rsidRDefault="007162C2" w:rsidP="00BC5EA4">
            <w:pPr>
              <w:pStyle w:val="TAC"/>
              <w:rPr>
                <w:rFonts w:cs="Arial"/>
              </w:rPr>
            </w:pPr>
            <w:r w:rsidRPr="00580884">
              <w:rPr>
                <w:rFonts w:cs="Arial"/>
                <w:kern w:val="24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BE1D4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33C8A" w14:textId="77777777" w:rsidR="007162C2" w:rsidRPr="001C3A34" w:rsidRDefault="007162C2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25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bCs/>
                <w:color w:val="000000" w:themeColor="text1"/>
                <w:kern w:val="24"/>
                <w:szCs w:val="18"/>
                <w:rPrChange w:id="26" w:author="D. Everaere" w:date="2023-11-01T15:33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6</w:t>
            </w:r>
          </w:p>
        </w:tc>
      </w:tr>
      <w:tr w:rsidR="007162C2" w:rsidRPr="00C40F13" w14:paraId="016161FC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A3C0" w14:textId="77777777" w:rsidR="007162C2" w:rsidRPr="008771F4" w:rsidRDefault="007162C2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05B2A0" w14:textId="77777777" w:rsidR="007162C2" w:rsidRPr="008771F4" w:rsidRDefault="007162C2" w:rsidP="00BC5EA4">
            <w:pPr>
              <w:pStyle w:val="TAC"/>
            </w:pPr>
            <w:r w:rsidRPr="008771F4">
              <w:t>256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6E9B" w14:textId="77777777" w:rsidR="007162C2" w:rsidRPr="00A11871" w:rsidRDefault="007162C2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A0FEB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17B84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6C4A" w14:textId="77777777" w:rsidR="007162C2" w:rsidRPr="00580884" w:rsidRDefault="007162C2" w:rsidP="00BC5EA4">
            <w:pPr>
              <w:pStyle w:val="TAC"/>
              <w:rPr>
                <w:rFonts w:cs="Arial"/>
              </w:rPr>
            </w:pPr>
            <w:r w:rsidRPr="00580884">
              <w:rPr>
                <w:rFonts w:cs="Arial"/>
                <w:kern w:val="24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33DF5" w14:textId="77777777" w:rsidR="007162C2" w:rsidRPr="00E94DF2" w:rsidRDefault="007162C2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A922" w14:textId="77777777" w:rsidR="007162C2" w:rsidRPr="001C3A34" w:rsidRDefault="007162C2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27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</w:p>
        </w:tc>
      </w:tr>
    </w:tbl>
    <w:p w14:paraId="0FF8B1DA" w14:textId="77777777" w:rsidR="007162C2" w:rsidRDefault="007162C2" w:rsidP="007162C2"/>
    <w:p w14:paraId="52CBBF9A" w14:textId="77777777" w:rsidR="007162C2" w:rsidRDefault="007162C2" w:rsidP="007162C2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AD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D9A"/>
    <w:rsid w:val="006B46FB"/>
    <w:rsid w:val="006E21FB"/>
    <w:rsid w:val="007162C2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87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03F"/>
    <w:rsid w:val="00AF79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D8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162C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uiPriority w:val="99"/>
    <w:qFormat/>
    <w:rsid w:val="007162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162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62C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442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8</cp:revision>
  <cp:lastPrinted>1899-12-31T23:00:00Z</cp:lastPrinted>
  <dcterms:created xsi:type="dcterms:W3CDTF">2023-11-19T08:23:00Z</dcterms:created>
  <dcterms:modified xsi:type="dcterms:W3CDTF">2023-11-19T08:24:00Z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R4-2319599</vt:lpwstr>
  </property>
  <property fmtid="{D5CDD505-2E9C-101B-9397-08002B2CF9AE}" pid="10" name="Spec#">
    <vt:lpwstr>38.101-1</vt:lpwstr>
  </property>
  <property fmtid="{D5CDD505-2E9C-101B-9397-08002B2CF9AE}" pid="11" name="Cr#">
    <vt:lpwstr>1913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[NR_n38_BW2] Clarify A-MPR values for NS_44 - Rel18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NR_n38_BW2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