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71DD4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5A1548">
        <w:rPr>
          <w:b/>
          <w:sz w:val="24"/>
          <w:szCs w:val="24"/>
        </w:rPr>
        <w:t>9</w:t>
      </w:r>
      <w:r>
        <w:rPr>
          <w:b/>
          <w:i/>
          <w:noProof/>
          <w:sz w:val="28"/>
        </w:rPr>
        <w:tab/>
      </w:r>
      <w:r w:rsidR="005F69BC" w:rsidRPr="005F69BC">
        <w:rPr>
          <w:b/>
          <w:i/>
          <w:noProof/>
          <w:sz w:val="28"/>
        </w:rPr>
        <w:t>R4-2321422</w:t>
      </w:r>
    </w:p>
    <w:p w14:paraId="7CB45193" w14:textId="27A1ECE3" w:rsidR="001E41F3" w:rsidRPr="0025002D" w:rsidRDefault="005A1548" w:rsidP="005E2C44">
      <w:pPr>
        <w:pStyle w:val="CRCoverPage"/>
        <w:outlineLvl w:val="0"/>
        <w:rPr>
          <w:b/>
          <w:noProof/>
          <w:sz w:val="24"/>
        </w:rPr>
      </w:pPr>
      <w:r w:rsidRPr="005A1548">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49FEA" w:rsidR="001E41F3" w:rsidRPr="00410371" w:rsidRDefault="00FA1EB1" w:rsidP="00AB2C6A">
            <w:pPr>
              <w:pStyle w:val="CRCoverPage"/>
              <w:spacing w:after="0"/>
              <w:jc w:val="right"/>
              <w:rPr>
                <w:noProof/>
                <w:lang w:eastAsia="zh-CN"/>
              </w:rPr>
            </w:pPr>
            <w:r>
              <w:rPr>
                <w:b/>
                <w:noProof/>
                <w:sz w:val="28"/>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75699" w:rsidR="001E41F3" w:rsidRPr="00410371" w:rsidRDefault="005F69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B0588"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A74B2F">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DE669" w:rsidR="001E41F3" w:rsidRDefault="005A1548" w:rsidP="00A908EF">
            <w:pPr>
              <w:pStyle w:val="CRCoverPage"/>
              <w:spacing w:after="0"/>
              <w:ind w:left="100"/>
              <w:rPr>
                <w:noProof/>
              </w:rPr>
            </w:pPr>
            <w:r>
              <w:t xml:space="preserve">Update on </w:t>
            </w:r>
            <w:proofErr w:type="spellStart"/>
            <w:r>
              <w:t>SCell</w:t>
            </w:r>
            <w:proofErr w:type="spellEnd"/>
            <w:r>
              <w:t xml:space="preserve"> activation </w:t>
            </w:r>
            <w:r w:rsidR="002D6A34">
              <w:t xml:space="preserve">for </w:t>
            </w:r>
            <w:r w:rsidR="00B83623">
              <w:t xml:space="preserve">R18 </w:t>
            </w:r>
            <w:r w:rsidR="002D6A34">
              <w:t>FR2 HST</w:t>
            </w:r>
            <w:r w:rsidR="008B35C6">
              <w:t xml:space="preserve">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D437" w:rsidR="001E41F3" w:rsidRDefault="00B83623">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1531E" w:rsidR="001E41F3" w:rsidRDefault="0025002D" w:rsidP="002D6A34">
            <w:pPr>
              <w:pStyle w:val="CRCoverPage"/>
              <w:spacing w:after="0"/>
              <w:ind w:left="100"/>
              <w:rPr>
                <w:noProof/>
              </w:rPr>
            </w:pPr>
            <w:r>
              <w:rPr>
                <w:noProof/>
              </w:rPr>
              <w:t>202</w:t>
            </w:r>
            <w:r w:rsidR="00A908EF">
              <w:rPr>
                <w:noProof/>
              </w:rPr>
              <w:t>3</w:t>
            </w:r>
            <w:r>
              <w:rPr>
                <w:noProof/>
              </w:rPr>
              <w:t>-</w:t>
            </w:r>
            <w:r w:rsidR="005A1548">
              <w:rPr>
                <w:noProof/>
              </w:rPr>
              <w:t>11</w:t>
            </w:r>
            <w:r>
              <w:rPr>
                <w:noProof/>
              </w:rPr>
              <w:t>-</w:t>
            </w:r>
            <w:r w:rsidR="005F69B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C0DA8" w:rsidR="001E41F3" w:rsidRDefault="005A15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CC5F7" w:rsidR="00B83623" w:rsidRPr="005A1548" w:rsidRDefault="00440886" w:rsidP="005A1548">
            <w:pPr>
              <w:rPr>
                <w:rFonts w:ascii="Arial" w:hAnsi="Arial"/>
                <w:lang w:val="en-US" w:eastAsia="zh-CN"/>
              </w:rPr>
            </w:pPr>
            <w:r>
              <w:rPr>
                <w:rFonts w:ascii="Arial" w:hAnsi="Arial"/>
                <w:lang w:val="en-US" w:eastAsia="zh-CN"/>
              </w:rPr>
              <w:t xml:space="preserve">The prerequisite of </w:t>
            </w:r>
            <w:proofErr w:type="spellStart"/>
            <w:r>
              <w:rPr>
                <w:rFonts w:ascii="Arial" w:hAnsi="Arial"/>
                <w:lang w:val="en-US" w:eastAsia="zh-CN"/>
              </w:rPr>
              <w:t>SCell</w:t>
            </w:r>
            <w:proofErr w:type="spellEnd"/>
            <w:r>
              <w:rPr>
                <w:rFonts w:ascii="Arial" w:hAnsi="Arial"/>
                <w:lang w:val="en-US" w:eastAsia="zh-CN"/>
              </w:rPr>
              <w:t xml:space="preserve"> activation for PC6 UE is supporting the capability of</w:t>
            </w:r>
            <w:r w:rsidRPr="00440886">
              <w:rPr>
                <w:rFonts w:ascii="Arial" w:hAnsi="Arial"/>
                <w:lang w:val="en-US" w:eastAsia="zh-CN"/>
              </w:rPr>
              <w:t xml:space="preserve"> [</w:t>
            </w:r>
            <w:r w:rsidRPr="00440886">
              <w:rPr>
                <w:rFonts w:ascii="Arial" w:hAnsi="Arial"/>
                <w:i/>
                <w:lang w:val="en-US" w:eastAsia="zh-CN"/>
              </w:rPr>
              <w:t>Enhanced FR2 HST RRM requirements for intra-band CA and inter-frequency measurements in connected mode</w:t>
            </w:r>
            <w:r w:rsidRPr="00440886">
              <w:rPr>
                <w:rFonts w:ascii="Arial" w:hAnsi="Arial"/>
                <w:lang w:val="en-US" w:eastAsia="zh-CN"/>
              </w:rPr>
              <w:t>]</w:t>
            </w:r>
            <w:r>
              <w:rPr>
                <w:rFonts w:ascii="Arial" w:hAnsi="Arial"/>
                <w:lang w:val="en-US" w:eastAsia="zh-CN"/>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C4CDD" w:rsidR="00550466" w:rsidRDefault="00440886" w:rsidP="008B35C6">
            <w:pPr>
              <w:pStyle w:val="CRCoverPage"/>
              <w:spacing w:after="180"/>
              <w:rPr>
                <w:noProof/>
                <w:lang w:eastAsia="zh-CN"/>
              </w:rPr>
            </w:pPr>
            <w:r>
              <w:rPr>
                <w:noProof/>
                <w:lang w:eastAsia="zh-CN"/>
              </w:rPr>
              <w:t xml:space="preserve">Adding UE capability of </w:t>
            </w:r>
            <w:r w:rsidRPr="00440886">
              <w:rPr>
                <w:lang w:val="en-US" w:eastAsia="zh-CN"/>
              </w:rPr>
              <w:t>[</w:t>
            </w:r>
            <w:r w:rsidRPr="00440886">
              <w:rPr>
                <w:i/>
                <w:lang w:val="en-US" w:eastAsia="zh-CN"/>
              </w:rPr>
              <w:t>Enhanced FR2 HST RRM requirements for intra-band CA and inter-frequency measurements in connected mode</w:t>
            </w:r>
            <w:r w:rsidRPr="00440886">
              <w:rPr>
                <w:lang w:val="en-US"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F8969" w:rsidR="001E41F3" w:rsidRDefault="005A1548" w:rsidP="002D6A34">
            <w:pPr>
              <w:pStyle w:val="CRCoverPage"/>
              <w:spacing w:after="0"/>
              <w:ind w:left="100"/>
              <w:rPr>
                <w:noProof/>
              </w:rPr>
            </w:pPr>
            <w:r>
              <w:rPr>
                <w:noProof/>
              </w:rPr>
              <w:t>The</w:t>
            </w:r>
            <w:r w:rsidR="008B35C6">
              <w:rPr>
                <w:noProof/>
              </w:rPr>
              <w:t xml:space="preserve"> requirements for </w:t>
            </w:r>
            <w:r w:rsidR="008B35C6">
              <w:t>intra-frequency measurement requirements for R18 FR2 HST CA</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1FB93" w:rsidR="001E41F3" w:rsidRDefault="005A1548" w:rsidP="002D6A34">
            <w:pPr>
              <w:pStyle w:val="CRCoverPage"/>
              <w:spacing w:after="0"/>
              <w:ind w:left="100"/>
              <w:rPr>
                <w:noProof/>
                <w:lang w:eastAsia="zh-CN"/>
              </w:rPr>
            </w:pPr>
            <w: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4C1AC6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C8853FC" w14:textId="77777777" w:rsidR="00321197" w:rsidRPr="009C5807" w:rsidRDefault="00321197" w:rsidP="00321197">
      <w:pPr>
        <w:pStyle w:val="2"/>
      </w:pPr>
      <w:r w:rsidRPr="009C5807">
        <w:t>8.3</w:t>
      </w:r>
      <w:r w:rsidRPr="009C5807">
        <w:tab/>
      </w:r>
      <w:proofErr w:type="spellStart"/>
      <w:r w:rsidRPr="009C5807">
        <w:t>SCell</w:t>
      </w:r>
      <w:proofErr w:type="spellEnd"/>
      <w:r w:rsidRPr="009C5807">
        <w:t xml:space="preserve"> Activation and Deactivation Delay</w:t>
      </w:r>
    </w:p>
    <w:p w14:paraId="550ACD14" w14:textId="77777777" w:rsidR="00321197" w:rsidRPr="009C5807" w:rsidRDefault="00321197" w:rsidP="00321197">
      <w:pPr>
        <w:pStyle w:val="30"/>
        <w:rPr>
          <w:lang w:val="en-US"/>
        </w:rPr>
      </w:pPr>
      <w:bookmarkStart w:id="3" w:name="_Toc535475974"/>
      <w:r w:rsidRPr="009C5807">
        <w:rPr>
          <w:lang w:val="en-US"/>
        </w:rPr>
        <w:t>8.3.1</w:t>
      </w:r>
      <w:r w:rsidRPr="009C5807">
        <w:rPr>
          <w:lang w:val="en-US"/>
        </w:rPr>
        <w:tab/>
        <w:t>Introduction</w:t>
      </w:r>
      <w:bookmarkEnd w:id="3"/>
    </w:p>
    <w:p w14:paraId="1A6A4CA3" w14:textId="77777777" w:rsidR="00321197" w:rsidRPr="009C5807" w:rsidRDefault="00321197" w:rsidP="00321197">
      <w:r w:rsidRPr="009C5807">
        <w:t xml:space="preserve">This clause defines requirements for the delay within which the UE shall be able to activate a deactivated </w:t>
      </w:r>
      <w:proofErr w:type="spellStart"/>
      <w:r w:rsidRPr="009C5807">
        <w:t>SCell</w:t>
      </w:r>
      <w:proofErr w:type="spellEnd"/>
      <w:r w:rsidRPr="009C5807">
        <w:t xml:space="preserve"> and deactivate an activated </w:t>
      </w:r>
      <w:proofErr w:type="spellStart"/>
      <w:r w:rsidRPr="009C5807">
        <w:t>SCell</w:t>
      </w:r>
      <w:proofErr w:type="spellEnd"/>
      <w:r w:rsidRPr="009C5807">
        <w:t xml:space="preserve"> in</w:t>
      </w:r>
      <w:r w:rsidRPr="009C5807">
        <w:rPr>
          <w:lang w:eastAsia="zh-CN"/>
        </w:rPr>
        <w:t xml:space="preserve"> EN-DC, or in standalone NR carrier aggregation, or in NE-DC, or in NR-DC</w:t>
      </w:r>
      <w:r w:rsidRPr="009C5807">
        <w:t>.</w:t>
      </w:r>
    </w:p>
    <w:p w14:paraId="7B0AD0EB" w14:textId="77777777" w:rsidR="00321197" w:rsidRPr="009C5807" w:rsidRDefault="00321197" w:rsidP="00321197">
      <w:r w:rsidRPr="009C5807">
        <w:t xml:space="preserve">The requirements shall apply for </w:t>
      </w:r>
      <w:r w:rsidRPr="009C5807">
        <w:rPr>
          <w:lang w:eastAsia="zh-CN"/>
        </w:rPr>
        <w:t>EN-DC, standalone NR carrier aggregation, NE-DC, and NR-DC.</w:t>
      </w:r>
    </w:p>
    <w:p w14:paraId="68FDC10D" w14:textId="77777777" w:rsidR="00321197" w:rsidRPr="009C5807" w:rsidRDefault="00321197" w:rsidP="00321197">
      <w:pPr>
        <w:pStyle w:val="30"/>
        <w:rPr>
          <w:lang w:val="en-US"/>
        </w:rPr>
      </w:pPr>
      <w:bookmarkStart w:id="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4"/>
      <w:proofErr w:type="spellEnd"/>
    </w:p>
    <w:p w14:paraId="69E40F53" w14:textId="77777777" w:rsidR="00321197" w:rsidRPr="009C5807" w:rsidRDefault="00321197" w:rsidP="00321197">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6D2CC9CD" w14:textId="77777777" w:rsidR="00321197" w:rsidRPr="009C5807" w:rsidRDefault="00321197" w:rsidP="00321197">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A46B7D4" w14:textId="77777777" w:rsidR="00321197" w:rsidRPr="009C5807" w:rsidRDefault="00321197" w:rsidP="00321197">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60731AF" w14:textId="77777777" w:rsidR="00321197" w:rsidRPr="009C5807" w:rsidRDefault="00321197" w:rsidP="00321197">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D09CF1B" w14:textId="77777777" w:rsidR="00321197" w:rsidRPr="009C5807" w:rsidRDefault="00321197" w:rsidP="00321197">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C5B120F" w14:textId="77777777" w:rsidR="00321197" w:rsidRPr="009C5807" w:rsidRDefault="00321197" w:rsidP="00321197">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CD0755C" w14:textId="77777777" w:rsidR="00321197" w:rsidRPr="009C5807" w:rsidRDefault="00321197" w:rsidP="00321197">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4330ED6" w14:textId="77777777" w:rsidR="00321197" w:rsidRPr="009C5807" w:rsidRDefault="00321197" w:rsidP="00321197">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5CCD500" w14:textId="77777777" w:rsidR="00321197" w:rsidRPr="003D39C9" w:rsidRDefault="00321197" w:rsidP="00321197">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0E142FC1" w14:textId="77777777" w:rsidR="00321197" w:rsidRPr="003D39C9" w:rsidRDefault="00321197" w:rsidP="00321197">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778AEEB" w14:textId="77777777" w:rsidR="00321197" w:rsidRPr="003D39C9" w:rsidRDefault="00321197" w:rsidP="00321197">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2BDB42DE" w14:textId="77777777" w:rsidR="00321197" w:rsidRDefault="00321197" w:rsidP="00321197">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15A0FBCB" w14:textId="77777777" w:rsidR="00321197" w:rsidRDefault="00321197" w:rsidP="00321197">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BE8569D" w14:textId="77777777" w:rsidR="00321197" w:rsidRPr="003D39C9" w:rsidRDefault="00321197" w:rsidP="00321197">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B4FA3E4" w14:textId="77777777" w:rsidR="00321197" w:rsidRDefault="00321197" w:rsidP="00321197">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394F6062" w14:textId="77777777" w:rsidR="00321197" w:rsidRDefault="00321197" w:rsidP="00321197">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5316180" w14:textId="77777777" w:rsidR="00321197" w:rsidRPr="007C55F6" w:rsidRDefault="00321197" w:rsidP="00321197">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276336E" w14:textId="77777777" w:rsidR="00321197" w:rsidRDefault="00321197" w:rsidP="00321197">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B9FEB30" w14:textId="77777777" w:rsidR="00321197" w:rsidRPr="003D39C9" w:rsidRDefault="00321197" w:rsidP="00321197">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10E5D50" w14:textId="77777777" w:rsidR="00321197" w:rsidRPr="003D39C9" w:rsidRDefault="00321197" w:rsidP="00321197">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F1EADD7" w14:textId="77777777" w:rsidR="00321197" w:rsidRDefault="00321197" w:rsidP="00321197">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46FFDA89" w14:textId="77777777" w:rsidR="00321197" w:rsidRPr="00412FE3" w:rsidRDefault="00321197" w:rsidP="00321197">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606F93E8" w14:textId="77777777" w:rsidR="00321197" w:rsidRDefault="00321197" w:rsidP="00321197">
      <w:pPr>
        <w:pStyle w:val="B4"/>
        <w:rPr>
          <w:lang w:val="en-US" w:eastAsia="zh-CN"/>
        </w:rPr>
      </w:pPr>
      <w:r>
        <w:rPr>
          <w:lang w:val="en-US" w:eastAsia="zh-CN"/>
        </w:rPr>
        <w:lastRenderedPageBreak/>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338A18D4" w14:textId="77777777" w:rsidR="00321197" w:rsidRDefault="00321197" w:rsidP="00321197">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3E745EC" w14:textId="77777777" w:rsidR="00321197" w:rsidRDefault="00321197" w:rsidP="00321197">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A723E75" w14:textId="77777777" w:rsidR="00321197" w:rsidRDefault="00321197" w:rsidP="00321197">
      <w:pPr>
        <w:pStyle w:val="B20"/>
        <w:ind w:left="1418"/>
        <w:rPr>
          <w:lang w:val="en-US" w:eastAsia="zh-CN"/>
        </w:rPr>
      </w:pPr>
      <w:r>
        <w:rPr>
          <w:lang w:val="en-US" w:eastAsia="zh-CN"/>
        </w:rPr>
        <w:t>-</w:t>
      </w:r>
      <w:r>
        <w:rPr>
          <w:lang w:val="en-US" w:eastAsia="zh-CN"/>
        </w:rPr>
        <w:tab/>
        <w:t>its SMTC offset is same as the one of contiguous FR1 active serving cell</w:t>
      </w:r>
    </w:p>
    <w:p w14:paraId="3BD2F289" w14:textId="77777777" w:rsidR="00321197" w:rsidRPr="009C5807" w:rsidRDefault="00321197" w:rsidP="00321197">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6AF380E" w14:textId="77777777" w:rsidR="00321197" w:rsidRDefault="00321197" w:rsidP="00321197">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2B063319" w14:textId="77777777" w:rsidR="00321197" w:rsidRDefault="00321197" w:rsidP="00321197">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320E6" w14:textId="77777777" w:rsidR="00321197" w:rsidRDefault="00321197" w:rsidP="00321197">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F71D0B9" w14:textId="77777777" w:rsidR="00321197" w:rsidRDefault="00321197" w:rsidP="00321197">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6139BF" w14:textId="77777777" w:rsidR="00321197" w:rsidRPr="009C5807" w:rsidRDefault="00321197" w:rsidP="00321197">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18F14DD9" w14:textId="77777777" w:rsidR="00321197" w:rsidRPr="009C5807" w:rsidRDefault="00321197" w:rsidP="00321197">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7C44422A" w14:textId="77777777" w:rsidR="00321197" w:rsidRDefault="00321197" w:rsidP="00321197">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1AB3845" w14:textId="77777777" w:rsidR="00321197" w:rsidRDefault="00321197" w:rsidP="00321197">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009AA861" w14:textId="77777777" w:rsidR="00321197" w:rsidRPr="009C5807" w:rsidRDefault="00321197" w:rsidP="00321197">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483A47A3" w14:textId="77777777" w:rsidR="00321197" w:rsidRPr="009C5807" w:rsidRDefault="00321197" w:rsidP="00321197">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7EDB0D1B" w14:textId="77777777" w:rsidR="00321197" w:rsidRDefault="00321197" w:rsidP="00321197">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492C8C2" w14:textId="668EF646" w:rsidR="00321197" w:rsidRPr="005A7856" w:rsidRDefault="00321197" w:rsidP="00321197">
      <w:pPr>
        <w:pStyle w:val="B20"/>
        <w:rPr>
          <w:lang w:eastAsia="zh-CN"/>
        </w:rPr>
      </w:pPr>
      <w:bookmarkStart w:id="5"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ins w:id="6" w:author="Huawei" w:date="2023-11-17T19:58:00Z">
        <w:r w:rsidR="008F0E22" w:rsidRPr="008F0E22">
          <w:rPr>
            <w:lang w:eastAsia="ja-JP"/>
          </w:rPr>
          <w:t>supporting [</w:t>
        </w:r>
        <w:r w:rsidR="008F0E22" w:rsidRPr="008F0E22">
          <w:rPr>
            <w:i/>
            <w:lang w:eastAsia="ja-JP"/>
          </w:rPr>
          <w:t>Enhanced FR2 HST RRM requirements for intra-band CA and inter-frequency measurements in connected mode</w:t>
        </w:r>
        <w:r w:rsidR="008F0E22" w:rsidRPr="008F0E22">
          <w:rPr>
            <w:lang w:eastAsia="ja-JP"/>
          </w:rPr>
          <w:t>]</w:t>
        </w:r>
      </w:ins>
      <w:r w:rsidR="008F0E22">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7E2C8F5E" w14:textId="77777777" w:rsidR="00321197" w:rsidRDefault="00321197" w:rsidP="00321197">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0E8501A3" w14:textId="583485B1" w:rsidR="00321197" w:rsidRPr="009C5807" w:rsidRDefault="00321197" w:rsidP="00321197">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5"/>
    </w:p>
    <w:p w14:paraId="1F9C80B1" w14:textId="77777777" w:rsidR="00321197" w:rsidRPr="009C5807" w:rsidRDefault="00321197" w:rsidP="00321197">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201BBCC" w14:textId="77777777" w:rsidR="00321197" w:rsidRPr="009C5807" w:rsidRDefault="00321197" w:rsidP="00321197">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78E757A" w14:textId="77777777" w:rsidR="00321197" w:rsidRPr="00885F53" w:rsidRDefault="00321197" w:rsidP="00321197">
      <w:pPr>
        <w:pStyle w:val="B30"/>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F3D802C" w14:textId="77777777" w:rsidR="00321197" w:rsidRPr="009C5807" w:rsidRDefault="00321197" w:rsidP="00321197">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56AC9F7" w14:textId="77777777" w:rsidR="00321197" w:rsidRPr="009C5807" w:rsidRDefault="00321197" w:rsidP="00321197">
      <w:pPr>
        <w:pStyle w:val="B30"/>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CD2C220" w14:textId="77777777" w:rsidR="00321197" w:rsidRPr="0058243C" w:rsidRDefault="00321197" w:rsidP="00321197">
      <w:pPr>
        <w:pStyle w:val="B20"/>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C6E24B5" w14:textId="77777777" w:rsidR="00321197" w:rsidRDefault="00321197" w:rsidP="00321197">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88320DA" w14:textId="77777777" w:rsidR="00321197" w:rsidRPr="0058243C" w:rsidRDefault="00321197" w:rsidP="00321197">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99010A7" w14:textId="77777777" w:rsidR="00321197" w:rsidRPr="0058243C" w:rsidRDefault="00321197" w:rsidP="00321197">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6DBBF1E" w14:textId="77777777" w:rsidR="00321197" w:rsidRPr="008843C3" w:rsidRDefault="00321197" w:rsidP="00321197">
      <w:pPr>
        <w:ind w:left="1135" w:hanging="284"/>
        <w:rPr>
          <w:lang w:eastAsia="zh-CN"/>
        </w:rPr>
      </w:pPr>
    </w:p>
    <w:p w14:paraId="273FC3AF" w14:textId="77777777" w:rsidR="00321197" w:rsidRPr="0058243C" w:rsidRDefault="00321197" w:rsidP="00321197">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442C59F" w14:textId="77777777" w:rsidR="00321197" w:rsidRPr="0058243C" w:rsidRDefault="00321197" w:rsidP="00321197">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20A455AE" w14:textId="77777777" w:rsidR="00321197" w:rsidRPr="0058243C" w:rsidRDefault="00321197" w:rsidP="00321197">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B77C3C9" w14:textId="77777777" w:rsidR="00321197" w:rsidRPr="00082331" w:rsidRDefault="00321197" w:rsidP="00321197">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1C9ECC1D" w14:textId="77777777" w:rsidR="00321197" w:rsidRPr="0058243C" w:rsidRDefault="00321197" w:rsidP="00321197">
      <w:pPr>
        <w:ind w:left="851" w:hanging="284"/>
        <w:rPr>
          <w:lang w:eastAsia="zh-CN"/>
        </w:rPr>
      </w:pPr>
      <w:r w:rsidRPr="0058243C">
        <w:rPr>
          <w:lang w:eastAsia="zh-CN"/>
        </w:rPr>
        <w:t>where,</w:t>
      </w:r>
    </w:p>
    <w:p w14:paraId="13094310" w14:textId="77777777" w:rsidR="00321197" w:rsidRPr="009C5807" w:rsidRDefault="00321197" w:rsidP="00321197">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55E7E13" w14:textId="77777777" w:rsidR="00321197" w:rsidRPr="009C5807" w:rsidRDefault="00321197" w:rsidP="00321197">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751780C1" w14:textId="77777777" w:rsidR="00321197" w:rsidRPr="009C5807" w:rsidRDefault="00321197" w:rsidP="00321197">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21B374DC" w14:textId="77777777" w:rsidR="00321197" w:rsidRPr="009C5807" w:rsidRDefault="00321197" w:rsidP="00321197">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C96E26D" w14:textId="77777777" w:rsidR="00321197" w:rsidRPr="009C5807" w:rsidRDefault="00321197" w:rsidP="00321197">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43796CE1" w14:textId="77777777" w:rsidR="00321197" w:rsidRPr="008C6DE4" w:rsidRDefault="00321197" w:rsidP="00321197">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452C231" w14:textId="77777777" w:rsidR="00321197" w:rsidRPr="008C6DE4" w:rsidRDefault="00321197" w:rsidP="00321197">
      <w:pPr>
        <w:pStyle w:val="B30"/>
        <w:rPr>
          <w:lang w:eastAsia="zh-CN"/>
        </w:rPr>
      </w:pPr>
      <w:proofErr w:type="spellStart"/>
      <w:r w:rsidRPr="008C6DE4">
        <w:rPr>
          <w:lang w:eastAsia="zh-CN"/>
        </w:rPr>
        <w:lastRenderedPageBreak/>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5F08C19" w14:textId="77777777" w:rsidR="00321197" w:rsidRPr="009C5807" w:rsidRDefault="00321197" w:rsidP="00321197">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83B5AB2" w14:textId="77777777" w:rsidR="00321197" w:rsidRPr="009C5807" w:rsidRDefault="00321197" w:rsidP="00321197">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281340AC" w14:textId="77777777" w:rsidR="00321197" w:rsidRPr="009C5807" w:rsidRDefault="00321197" w:rsidP="00321197">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5A4D071" w14:textId="77777777" w:rsidR="00321197" w:rsidRPr="009C5807" w:rsidRDefault="00321197" w:rsidP="00321197">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EDD3D3E" w14:textId="77777777" w:rsidR="00321197" w:rsidRPr="009C5807" w:rsidRDefault="00321197" w:rsidP="00321197">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8834439" w14:textId="77777777" w:rsidR="00321197" w:rsidRPr="009C5807" w:rsidRDefault="00321197" w:rsidP="00321197">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EDD0A3C" w14:textId="77777777" w:rsidR="00321197" w:rsidRPr="009C5807" w:rsidRDefault="00321197" w:rsidP="00321197">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0DE7D3C" w14:textId="77777777" w:rsidR="00321197" w:rsidRPr="009C5807" w:rsidRDefault="00321197" w:rsidP="00321197">
      <w:pPr>
        <w:pStyle w:val="B30"/>
        <w:rPr>
          <w:lang w:eastAsia="zh-CN"/>
        </w:rPr>
      </w:pPr>
      <w:r w:rsidRPr="009C5807">
        <w:rPr>
          <w:lang w:eastAsia="zh-CN"/>
        </w:rPr>
        <w:t>-</w:t>
      </w:r>
      <w:r w:rsidRPr="009C5807">
        <w:rPr>
          <w:lang w:eastAsia="zh-CN"/>
        </w:rPr>
        <w:tab/>
        <w:t>First valid L1-RSRP reporting for unknown case.</w:t>
      </w:r>
    </w:p>
    <w:p w14:paraId="42772DAE" w14:textId="77777777" w:rsidR="00321197" w:rsidRPr="009C5807" w:rsidRDefault="00321197" w:rsidP="00321197">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71203F9A" w14:textId="77777777" w:rsidR="00321197" w:rsidRPr="009C5807" w:rsidRDefault="00321197" w:rsidP="00321197">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D34FD83" w14:textId="77777777" w:rsidR="00321197" w:rsidRDefault="00321197" w:rsidP="00321197">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4EE937B" w14:textId="77777777" w:rsidR="00321197" w:rsidRDefault="00321197" w:rsidP="00321197">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F9CD07D" w14:textId="77777777" w:rsidR="00321197" w:rsidRDefault="00321197" w:rsidP="00321197">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DF74086" w14:textId="77777777" w:rsidR="00321197" w:rsidRPr="009C5807" w:rsidRDefault="00321197" w:rsidP="00321197">
      <w:pPr>
        <w:pStyle w:val="B30"/>
        <w:rPr>
          <w:lang w:eastAsia="zh-CN"/>
        </w:rPr>
      </w:pPr>
      <w:r>
        <w:rPr>
          <w:lang w:eastAsia="zh-CN"/>
        </w:rPr>
        <w:t>-</w:t>
      </w:r>
      <w:r>
        <w:rPr>
          <w:lang w:eastAsia="zh-CN"/>
        </w:rPr>
        <w:tab/>
        <w:t>First valid L1-RSRP reporting for unknown case.</w:t>
      </w:r>
    </w:p>
    <w:p w14:paraId="51732AEC" w14:textId="77777777" w:rsidR="00321197" w:rsidRDefault="00321197" w:rsidP="00321197">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4A427C32" w14:textId="77777777" w:rsidR="00321197" w:rsidRPr="009C5807" w:rsidRDefault="00321197" w:rsidP="00321197">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3A3698C" w14:textId="77777777" w:rsidR="00321197" w:rsidRDefault="00321197" w:rsidP="00321197">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F150277" w14:textId="77777777" w:rsidR="00321197" w:rsidRPr="009C5807" w:rsidRDefault="00321197" w:rsidP="00321197">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40C6A91" w14:textId="77777777" w:rsidR="00321197" w:rsidRPr="009C5807" w:rsidRDefault="00321197" w:rsidP="00321197">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B6126A0" w14:textId="77777777" w:rsidR="00321197" w:rsidRPr="009C5807" w:rsidRDefault="00321197" w:rsidP="00321197">
      <w:pPr>
        <w:pStyle w:val="B10"/>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9139BD2" w14:textId="77777777" w:rsidR="00321197" w:rsidRPr="009C5807" w:rsidRDefault="00321197" w:rsidP="00321197">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04D9D03" w14:textId="77777777" w:rsidR="00321197" w:rsidRPr="009C5807" w:rsidRDefault="00321197" w:rsidP="00321197">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C8D27C7" w14:textId="77777777" w:rsidR="00321197" w:rsidRPr="009C5807" w:rsidRDefault="00321197" w:rsidP="00321197">
      <w:pPr>
        <w:pStyle w:val="B10"/>
      </w:pPr>
      <w:r w:rsidRPr="009C5807">
        <w:lastRenderedPageBreak/>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1E3BACCD" w14:textId="77777777" w:rsidR="00321197" w:rsidRPr="003D39C9" w:rsidRDefault="00321197" w:rsidP="00321197">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260EE17" w14:textId="77777777" w:rsidR="00321197" w:rsidRPr="009C5807" w:rsidRDefault="00321197" w:rsidP="00321197">
      <w:pPr>
        <w:ind w:left="568" w:hanging="284"/>
        <w:rPr>
          <w:lang w:eastAsia="zh-CN"/>
        </w:rPr>
      </w:pPr>
    </w:p>
    <w:p w14:paraId="0B9ADC59" w14:textId="77777777" w:rsidR="00321197" w:rsidRPr="009C5807" w:rsidRDefault="00321197" w:rsidP="00321197">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4F03FCB3" w14:textId="77777777" w:rsidR="00321197" w:rsidRPr="009C5807" w:rsidRDefault="00321197" w:rsidP="00321197">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67024BF9" w14:textId="77777777" w:rsidR="00321197" w:rsidRPr="009C5807" w:rsidRDefault="00321197" w:rsidP="00321197">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5E296D57" w14:textId="77777777" w:rsidR="00321197" w:rsidRPr="009C5807" w:rsidRDefault="00321197" w:rsidP="00321197">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7654934B" w14:textId="77777777" w:rsidR="00321197" w:rsidRPr="009C5807" w:rsidRDefault="00321197" w:rsidP="00321197">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5A3ABA5" w14:textId="77777777" w:rsidR="00321197" w:rsidRPr="009C5807" w:rsidRDefault="00321197" w:rsidP="00321197">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2FC951D" w14:textId="77777777" w:rsidR="00321197" w:rsidRPr="009C5807" w:rsidRDefault="00321197" w:rsidP="00321197">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EF1278A" w14:textId="77777777" w:rsidR="00321197" w:rsidRPr="009C5807" w:rsidRDefault="00321197" w:rsidP="00321197">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486C735" w14:textId="77777777" w:rsidR="00321197" w:rsidRDefault="00321197" w:rsidP="00321197">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194E949" w14:textId="77777777" w:rsidR="00321197" w:rsidRDefault="00321197" w:rsidP="00321197">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8C675BB" w14:textId="77777777" w:rsidR="00321197" w:rsidRDefault="00321197" w:rsidP="00321197">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409F431A" w14:textId="77777777" w:rsidR="00321197" w:rsidRDefault="00321197" w:rsidP="00321197">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38DE10D1" w14:textId="77777777" w:rsidR="00321197" w:rsidRPr="008620A6" w:rsidRDefault="00321197" w:rsidP="00321197">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3A37E9A2" w14:textId="77777777" w:rsidR="00321197" w:rsidRPr="009C5807" w:rsidRDefault="00321197" w:rsidP="00321197">
      <w:r>
        <w:t>The length of the interruption window may be different for different victim cells, and depends on the applicable scenario and on the frequency band relation between the aggressor cell and the victim cell.</w:t>
      </w:r>
    </w:p>
    <w:p w14:paraId="0E0ABF2D" w14:textId="77777777" w:rsidR="00321197" w:rsidRDefault="00321197" w:rsidP="00321197">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D54D439" w14:textId="77777777" w:rsidR="00321197" w:rsidRPr="009C5807" w:rsidRDefault="00321197" w:rsidP="0032119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A5E755C" w14:textId="77777777" w:rsidR="00321197" w:rsidRPr="009C5807" w:rsidRDefault="00321197" w:rsidP="0032119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070C177" w14:textId="2686993D" w:rsidR="00B17194" w:rsidRDefault="00B17194" w:rsidP="00B17194">
      <w:pPr>
        <w:jc w:val="center"/>
        <w:rPr>
          <w:rFonts w:eastAsia="宋体"/>
          <w:noProof/>
          <w:highlight w:val="yellow"/>
          <w:lang w:eastAsia="zh-CN"/>
        </w:rPr>
      </w:pPr>
      <w:r>
        <w:rPr>
          <w:rFonts w:eastAsia="宋体"/>
          <w:noProof/>
          <w:highlight w:val="yellow"/>
          <w:lang w:eastAsia="zh-CN"/>
        </w:rPr>
        <w:t>&lt;End of Change 1&gt;</w:t>
      </w:r>
      <w:bookmarkEnd w:id="2"/>
    </w:p>
    <w:sectPr w:rsidR="00B17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94B0C" w14:textId="77777777" w:rsidR="00E57FD9" w:rsidRDefault="00E57FD9">
      <w:r>
        <w:separator/>
      </w:r>
    </w:p>
  </w:endnote>
  <w:endnote w:type="continuationSeparator" w:id="0">
    <w:p w14:paraId="07E1720E" w14:textId="77777777" w:rsidR="00E57FD9" w:rsidRDefault="00E5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A39F6" w14:textId="77777777" w:rsidR="00E57FD9" w:rsidRDefault="00E57FD9">
      <w:r>
        <w:separator/>
      </w:r>
    </w:p>
  </w:footnote>
  <w:footnote w:type="continuationSeparator" w:id="0">
    <w:p w14:paraId="00E24172" w14:textId="77777777" w:rsidR="00E57FD9" w:rsidRDefault="00E57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5"/>
  </w:num>
  <w:num w:numId="2">
    <w:abstractNumId w:val="21"/>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16"/>
  </w:num>
  <w:num w:numId="15">
    <w:abstractNumId w:val="11"/>
  </w:num>
  <w:num w:numId="16">
    <w:abstractNumId w:val="14"/>
  </w:num>
  <w:num w:numId="17">
    <w:abstractNumId w:val="2"/>
  </w:num>
  <w:num w:numId="18">
    <w:abstractNumId w:val="12"/>
  </w:num>
  <w:num w:numId="19">
    <w:abstractNumId w:val="6"/>
  </w:num>
  <w:num w:numId="20">
    <w:abstractNumId w:val="22"/>
  </w:num>
  <w:num w:numId="21">
    <w:abstractNumId w:val="3"/>
  </w:num>
  <w:num w:numId="22">
    <w:abstractNumId w:val="1"/>
  </w:num>
  <w:num w:numId="23">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5ED0"/>
    <w:rsid w:val="00206359"/>
    <w:rsid w:val="00211691"/>
    <w:rsid w:val="002163B4"/>
    <w:rsid w:val="00220798"/>
    <w:rsid w:val="00226B50"/>
    <w:rsid w:val="0023511E"/>
    <w:rsid w:val="0025002D"/>
    <w:rsid w:val="002539F6"/>
    <w:rsid w:val="0026004D"/>
    <w:rsid w:val="002640DD"/>
    <w:rsid w:val="00275D12"/>
    <w:rsid w:val="002773D2"/>
    <w:rsid w:val="002803BF"/>
    <w:rsid w:val="00282828"/>
    <w:rsid w:val="00284FEB"/>
    <w:rsid w:val="002860C4"/>
    <w:rsid w:val="00294D69"/>
    <w:rsid w:val="002A0F6A"/>
    <w:rsid w:val="002A2B6C"/>
    <w:rsid w:val="002A7F98"/>
    <w:rsid w:val="002B5741"/>
    <w:rsid w:val="002D6A34"/>
    <w:rsid w:val="002E472E"/>
    <w:rsid w:val="002F6B12"/>
    <w:rsid w:val="002F6D0D"/>
    <w:rsid w:val="002F762B"/>
    <w:rsid w:val="00303050"/>
    <w:rsid w:val="00303C39"/>
    <w:rsid w:val="00305409"/>
    <w:rsid w:val="0031452A"/>
    <w:rsid w:val="00321197"/>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40886"/>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73D2A"/>
    <w:rsid w:val="00592D74"/>
    <w:rsid w:val="005A07F0"/>
    <w:rsid w:val="005A1548"/>
    <w:rsid w:val="005E2C44"/>
    <w:rsid w:val="005F0159"/>
    <w:rsid w:val="005F0D1C"/>
    <w:rsid w:val="005F4A4D"/>
    <w:rsid w:val="005F69BC"/>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6E3D66"/>
    <w:rsid w:val="0072391B"/>
    <w:rsid w:val="00723CD2"/>
    <w:rsid w:val="00732955"/>
    <w:rsid w:val="007713E9"/>
    <w:rsid w:val="0077455C"/>
    <w:rsid w:val="007842D8"/>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4729"/>
    <w:rsid w:val="00847EA5"/>
    <w:rsid w:val="008626E7"/>
    <w:rsid w:val="00870EE7"/>
    <w:rsid w:val="00871636"/>
    <w:rsid w:val="008854F4"/>
    <w:rsid w:val="008863B9"/>
    <w:rsid w:val="008A45A6"/>
    <w:rsid w:val="008B35C6"/>
    <w:rsid w:val="008D3CCC"/>
    <w:rsid w:val="008D7303"/>
    <w:rsid w:val="008F0E22"/>
    <w:rsid w:val="008F3789"/>
    <w:rsid w:val="008F686C"/>
    <w:rsid w:val="009148DE"/>
    <w:rsid w:val="00941E30"/>
    <w:rsid w:val="00943339"/>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4B2F"/>
    <w:rsid w:val="00A7671C"/>
    <w:rsid w:val="00A804C0"/>
    <w:rsid w:val="00A82F95"/>
    <w:rsid w:val="00A908EF"/>
    <w:rsid w:val="00A90D88"/>
    <w:rsid w:val="00A92345"/>
    <w:rsid w:val="00A9722F"/>
    <w:rsid w:val="00AA089D"/>
    <w:rsid w:val="00AA2CBC"/>
    <w:rsid w:val="00AA4B98"/>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06DCC"/>
    <w:rsid w:val="00C10549"/>
    <w:rsid w:val="00C122CB"/>
    <w:rsid w:val="00C148EF"/>
    <w:rsid w:val="00C41E5E"/>
    <w:rsid w:val="00C4282E"/>
    <w:rsid w:val="00C5389D"/>
    <w:rsid w:val="00C55586"/>
    <w:rsid w:val="00C66BA2"/>
    <w:rsid w:val="00C73F73"/>
    <w:rsid w:val="00C751D1"/>
    <w:rsid w:val="00C76A8C"/>
    <w:rsid w:val="00C84296"/>
    <w:rsid w:val="00C870F6"/>
    <w:rsid w:val="00C87F60"/>
    <w:rsid w:val="00C95985"/>
    <w:rsid w:val="00CA6F4B"/>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099A"/>
    <w:rsid w:val="00DB18BD"/>
    <w:rsid w:val="00DB7C57"/>
    <w:rsid w:val="00DD19CA"/>
    <w:rsid w:val="00DE1E8A"/>
    <w:rsid w:val="00DE34CF"/>
    <w:rsid w:val="00DF6B66"/>
    <w:rsid w:val="00E045B3"/>
    <w:rsid w:val="00E13F3D"/>
    <w:rsid w:val="00E32C9E"/>
    <w:rsid w:val="00E33842"/>
    <w:rsid w:val="00E34898"/>
    <w:rsid w:val="00E56BDE"/>
    <w:rsid w:val="00E57FD9"/>
    <w:rsid w:val="00E83AD3"/>
    <w:rsid w:val="00E87B7C"/>
    <w:rsid w:val="00EA37F9"/>
    <w:rsid w:val="00EA711D"/>
    <w:rsid w:val="00EB09B7"/>
    <w:rsid w:val="00EE7D7C"/>
    <w:rsid w:val="00EF0B36"/>
    <w:rsid w:val="00F1139D"/>
    <w:rsid w:val="00F20600"/>
    <w:rsid w:val="00F21C54"/>
    <w:rsid w:val="00F25D98"/>
    <w:rsid w:val="00F300FB"/>
    <w:rsid w:val="00F53D67"/>
    <w:rsid w:val="00F67EC4"/>
    <w:rsid w:val="00F96EB3"/>
    <w:rsid w:val="00FA0D53"/>
    <w:rsid w:val="00FA1EB1"/>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D43D5-0E42-4D29-81A8-1FB674C9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2953</Words>
  <Characters>16837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2023-11-17T16:13:00Z</dcterms:created>
  <dcterms:modified xsi:type="dcterms:W3CDTF">2023-11-17T16:20:00Z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(3)lSK2Fk6NLV/XSqGYzrB/MnHnAeCYNABuv9cGoIJyJIxlYmmtyZ/h59DQy3K23hQ9j8MHJK1M
/LT4dNwYbfE4SkgxvD7ZsyodUQtLO0Yl0CcepdHGCfQBVgho2LRDeDWkbRtXytzCDbPzokRS
qV/zAcdZoZbvfBLE8m0E3ZSHbt2fU1RTHK61Ia/QlIWMHMC5++N0tbuBXcoROqelMZBV/EE8
owRXybvtu4NDBVRupN</vt:lpwstr>
  </property>
  <property fmtid="{D5CDD505-2E9C-101B-9397-08002B2CF9AE}" pid="22" name="_2015_ms_pID_7253431">
    <vt:lpwstr>vmEgyddg06FmWZBfK+LMO+WpGD35qD96xxT62utOTqm6BsqwFOd8sJ
dI86D8fbAGYofywqMeKeJ8eSV27kbIM//RItq6AexHjgCQJQUJifCboWdXiyoYc0kFt7N5me
QMIAo7wh3I8KJVljXSqLKYpQ/nCqB2jLktYANgKoHUMMuCWY5eSgO/L4F3NWcCP8GZIO+bLy
IZaFKXb0NVYYnaxq1jn7f5HBJ6w9OqaX3Yyk</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1699905234</vt:lpwstr>
  </property>
</Properties>
</file>