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605191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</w:t>
        </w:r>
      </w:fldSimple>
      <w:r w:rsidR="008A535B">
        <w:rPr>
          <w:b/>
          <w:noProof/>
          <w:sz w:val="24"/>
        </w:rPr>
        <w:t>9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</w:t>
        </w:r>
      </w:fldSimple>
      <w:r w:rsidR="002E5DF1">
        <w:rPr>
          <w:b/>
          <w:i/>
          <w:noProof/>
          <w:sz w:val="28"/>
        </w:rPr>
        <w:t>320797</w:t>
      </w:r>
    </w:p>
    <w:p w14:paraId="7CB45193" w14:textId="778BE076" w:rsidR="001E41F3" w:rsidRDefault="008A535B" w:rsidP="005E2C44">
      <w:pPr>
        <w:pStyle w:val="CRCoverPage"/>
        <w:outlineLvl w:val="0"/>
        <w:rPr>
          <w:b/>
          <w:noProof/>
          <w:sz w:val="24"/>
        </w:rPr>
      </w:pPr>
      <w:r w:rsidRPr="008A535B">
        <w:rPr>
          <w:b/>
          <w:noProof/>
          <w:sz w:val="24"/>
        </w:rPr>
        <w:t>Chicago, US, November 13 – 17,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C986D8" w:rsidR="001E41F3" w:rsidRPr="00E85055" w:rsidRDefault="00E85055" w:rsidP="00E8505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85055">
              <w:rPr>
                <w:b/>
                <w:noProof/>
                <w:sz w:val="28"/>
              </w:rPr>
              <w:t xml:space="preserve"> 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E8A9C0" w:rsidR="001E41F3" w:rsidRPr="00410371" w:rsidRDefault="002962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6FCB3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 w:rsidR="0029622D">
                <w:rPr>
                  <w:b/>
                  <w:noProof/>
                  <w:sz w:val="28"/>
                </w:rPr>
                <w:t>10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B4B939" w:rsidR="00F25D98" w:rsidRDefault="00B439B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BC379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0B4220">
              <w:t>draftCR</w:t>
            </w:r>
            <w:proofErr w:type="spellEnd"/>
            <w:r w:rsidR="000B4220">
              <w:t xml:space="preserve"> for </w:t>
            </w:r>
            <w:r w:rsidR="00FF10E1">
              <w:t xml:space="preserve">Non </w:t>
            </w:r>
            <w:proofErr w:type="spellStart"/>
            <w:r w:rsidR="00FF10E1">
              <w:t>Colocated</w:t>
            </w:r>
            <w:proofErr w:type="spellEnd"/>
            <w:r w:rsidR="00FF10E1">
              <w:t xml:space="preserve"> </w:t>
            </w:r>
            <w:proofErr w:type="spellStart"/>
            <w:r w:rsidR="00FF10E1">
              <w:t>Intraband</w:t>
            </w:r>
            <w:proofErr w:type="spellEnd"/>
            <w:r w:rsidR="00FF10E1">
              <w:t xml:space="preserve"> </w:t>
            </w:r>
            <w:r w:rsidR="000B4220">
              <w:t>UE Demodulation Requirement</w:t>
            </w:r>
            <w:r>
              <w:fldChar w:fldCharType="end"/>
            </w:r>
            <w:r w:rsidR="000B4220">
              <w:t xml:space="preserve">s – </w:t>
            </w:r>
            <w:r w:rsidR="00FF10E1">
              <w:t>FRC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7041D1" w:rsidR="001E41F3" w:rsidRDefault="00127A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01846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</w:t>
              </w:r>
              <w:r w:rsidR="000B4220">
                <w:rPr>
                  <w:noProof/>
                </w:rPr>
                <w:t>ATG</w:t>
              </w:r>
              <w:r w:rsidR="00E13F3D">
                <w:rPr>
                  <w:noProof/>
                </w:rPr>
                <w:t>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EB813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</w:t>
              </w:r>
              <w:r w:rsidR="00E74518">
                <w:rPr>
                  <w:noProof/>
                </w:rPr>
                <w:t>11</w:t>
              </w:r>
              <w:r w:rsidR="00D24991">
                <w:rPr>
                  <w:noProof/>
                </w:rPr>
                <w:t>-</w:t>
              </w:r>
            </w:fldSimple>
            <w:r w:rsidR="00E74518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99D133" w:rsidR="001E41F3" w:rsidRDefault="00F439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3BA733" w:rsidR="001E41F3" w:rsidRPr="00CE49C4" w:rsidRDefault="00CE49C4" w:rsidP="00CE49C4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Introduce No</w:t>
            </w:r>
            <w:r w:rsidRPr="00CE49C4">
              <w:rPr>
                <w:rFonts w:ascii="Arial" w:hAnsi="Arial"/>
                <w:noProof/>
              </w:rPr>
              <w:t>n Colocated Intraband UE Demodulation Requirements – FRC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E98EA1" w:rsidR="001E41F3" w:rsidRDefault="00CE49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No</w:t>
            </w:r>
            <w:r w:rsidRPr="00CE49C4">
              <w:rPr>
                <w:noProof/>
              </w:rPr>
              <w:t>n Colocated Intraband UE Demodulation Requirements – FRC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C6F179" w:rsidR="001E41F3" w:rsidRPr="00F20CDE" w:rsidRDefault="001E41F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61EDB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61B21A" w:rsidR="001E41F3" w:rsidRDefault="003D6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D8D38EE" w:rsidR="001E41F3" w:rsidRDefault="003D6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C4BFCC1" w:rsidR="001E41F3" w:rsidRPr="00127AF1" w:rsidRDefault="00145D43">
            <w:pPr>
              <w:pStyle w:val="CRCoverPage"/>
              <w:spacing w:after="0"/>
              <w:ind w:left="99"/>
              <w:rPr>
                <w:b/>
                <w:bCs/>
                <w:noProof/>
              </w:rPr>
            </w:pPr>
            <w:r w:rsidRPr="00127AF1">
              <w:rPr>
                <w:b/>
                <w:bCs/>
                <w:noProof/>
              </w:rPr>
              <w:t>TS</w:t>
            </w:r>
            <w:r w:rsidR="003D6921" w:rsidRPr="00127AF1">
              <w:rPr>
                <w:b/>
                <w:bCs/>
                <w:noProof/>
              </w:rPr>
              <w:t xml:space="preserve">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FA39EE" w:rsidR="001E41F3" w:rsidRDefault="003D6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9A3B9F" w14:textId="77777777" w:rsidR="00550933" w:rsidRPr="00F71D91" w:rsidRDefault="00550933" w:rsidP="00550933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</w:pPr>
      <w:r w:rsidRPr="00F71D91"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lastRenderedPageBreak/>
        <w:t xml:space="preserve">Start of Change </w:t>
      </w:r>
      <w:r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>1</w:t>
      </w:r>
    </w:p>
    <w:p w14:paraId="23C059BE" w14:textId="77777777" w:rsidR="00196DF1" w:rsidRDefault="00196DF1" w:rsidP="00196DF1">
      <w:pPr>
        <w:rPr>
          <w:rFonts w:eastAsia="SimSun"/>
        </w:rPr>
      </w:pPr>
    </w:p>
    <w:p w14:paraId="546DFE03" w14:textId="2E7FC99F" w:rsidR="005D4EFE" w:rsidRPr="005D4EFE" w:rsidRDefault="005D4EFE" w:rsidP="005D4EFE"/>
    <w:p w14:paraId="12A17658" w14:textId="77777777" w:rsidR="001228B7" w:rsidRPr="00F71D91" w:rsidRDefault="001228B7" w:rsidP="001228B7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</w:pPr>
      <w:r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>End</w:t>
      </w:r>
      <w:r w:rsidRPr="00F71D91"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 xml:space="preserve"> of Change </w:t>
      </w:r>
      <w:r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>1</w:t>
      </w:r>
    </w:p>
    <w:sectPr w:rsidR="001228B7" w:rsidRPr="00F71D9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EEEBF" w14:textId="77777777" w:rsidR="00825DD5" w:rsidRDefault="00825DD5">
      <w:r>
        <w:separator/>
      </w:r>
    </w:p>
  </w:endnote>
  <w:endnote w:type="continuationSeparator" w:id="0">
    <w:p w14:paraId="4395E705" w14:textId="77777777" w:rsidR="00825DD5" w:rsidRDefault="00825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6B185" w14:textId="77777777" w:rsidR="00825DD5" w:rsidRDefault="00825DD5">
      <w:r>
        <w:separator/>
      </w:r>
    </w:p>
  </w:footnote>
  <w:footnote w:type="continuationSeparator" w:id="0">
    <w:p w14:paraId="790D182B" w14:textId="77777777" w:rsidR="00825DD5" w:rsidRDefault="00825D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89255E"/>
    <w:multiLevelType w:val="hybridMultilevel"/>
    <w:tmpl w:val="73003C00"/>
    <w:lvl w:ilvl="0" w:tplc="CEF2C7F4">
      <w:start w:val="38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0652253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F93"/>
    <w:rsid w:val="000270FF"/>
    <w:rsid w:val="00060547"/>
    <w:rsid w:val="000A3B15"/>
    <w:rsid w:val="000A6394"/>
    <w:rsid w:val="000B4220"/>
    <w:rsid w:val="000B7FED"/>
    <w:rsid w:val="000C038A"/>
    <w:rsid w:val="000C6598"/>
    <w:rsid w:val="000D44B3"/>
    <w:rsid w:val="00106C1D"/>
    <w:rsid w:val="001228B7"/>
    <w:rsid w:val="00127AF1"/>
    <w:rsid w:val="00145D43"/>
    <w:rsid w:val="00192C46"/>
    <w:rsid w:val="00196DF1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622D"/>
    <w:rsid w:val="002B5741"/>
    <w:rsid w:val="002E472E"/>
    <w:rsid w:val="002E5DF1"/>
    <w:rsid w:val="00305409"/>
    <w:rsid w:val="00310041"/>
    <w:rsid w:val="003357C4"/>
    <w:rsid w:val="003609EF"/>
    <w:rsid w:val="0036231A"/>
    <w:rsid w:val="003745EF"/>
    <w:rsid w:val="00374DD4"/>
    <w:rsid w:val="003874F3"/>
    <w:rsid w:val="003A7E67"/>
    <w:rsid w:val="003D6921"/>
    <w:rsid w:val="003E1A36"/>
    <w:rsid w:val="00410371"/>
    <w:rsid w:val="00412D0B"/>
    <w:rsid w:val="004242F1"/>
    <w:rsid w:val="00462A9F"/>
    <w:rsid w:val="004B75B7"/>
    <w:rsid w:val="004C5B33"/>
    <w:rsid w:val="0051580D"/>
    <w:rsid w:val="00547111"/>
    <w:rsid w:val="00550933"/>
    <w:rsid w:val="00592D74"/>
    <w:rsid w:val="005D4EFE"/>
    <w:rsid w:val="005E2C44"/>
    <w:rsid w:val="00621188"/>
    <w:rsid w:val="006257ED"/>
    <w:rsid w:val="00665C47"/>
    <w:rsid w:val="00687815"/>
    <w:rsid w:val="00695808"/>
    <w:rsid w:val="006A5186"/>
    <w:rsid w:val="006B46FB"/>
    <w:rsid w:val="006E21FB"/>
    <w:rsid w:val="007176FF"/>
    <w:rsid w:val="00792342"/>
    <w:rsid w:val="007977A8"/>
    <w:rsid w:val="007B512A"/>
    <w:rsid w:val="007C2097"/>
    <w:rsid w:val="007D6A07"/>
    <w:rsid w:val="007D7B88"/>
    <w:rsid w:val="007F3B97"/>
    <w:rsid w:val="007F6972"/>
    <w:rsid w:val="007F7259"/>
    <w:rsid w:val="008040A8"/>
    <w:rsid w:val="00804F58"/>
    <w:rsid w:val="008104E2"/>
    <w:rsid w:val="00825DD5"/>
    <w:rsid w:val="008279FA"/>
    <w:rsid w:val="008626E7"/>
    <w:rsid w:val="00870EE7"/>
    <w:rsid w:val="008863B9"/>
    <w:rsid w:val="008A45A6"/>
    <w:rsid w:val="008A535B"/>
    <w:rsid w:val="008F3789"/>
    <w:rsid w:val="008F686C"/>
    <w:rsid w:val="009148DE"/>
    <w:rsid w:val="00941E30"/>
    <w:rsid w:val="00944738"/>
    <w:rsid w:val="00973BCD"/>
    <w:rsid w:val="009777D9"/>
    <w:rsid w:val="00981EA5"/>
    <w:rsid w:val="00991B88"/>
    <w:rsid w:val="009A5753"/>
    <w:rsid w:val="009A579D"/>
    <w:rsid w:val="009E3297"/>
    <w:rsid w:val="009F734F"/>
    <w:rsid w:val="00A00EDB"/>
    <w:rsid w:val="00A246B6"/>
    <w:rsid w:val="00A47E70"/>
    <w:rsid w:val="00A50CF0"/>
    <w:rsid w:val="00A7671C"/>
    <w:rsid w:val="00AA1C68"/>
    <w:rsid w:val="00AA2CBC"/>
    <w:rsid w:val="00AC5820"/>
    <w:rsid w:val="00AD1CD8"/>
    <w:rsid w:val="00B258BB"/>
    <w:rsid w:val="00B439B7"/>
    <w:rsid w:val="00B67B97"/>
    <w:rsid w:val="00B968C8"/>
    <w:rsid w:val="00BA3EC5"/>
    <w:rsid w:val="00BA51D9"/>
    <w:rsid w:val="00BB5DFC"/>
    <w:rsid w:val="00BD279D"/>
    <w:rsid w:val="00BD6BB8"/>
    <w:rsid w:val="00C615C9"/>
    <w:rsid w:val="00C66BA2"/>
    <w:rsid w:val="00C95985"/>
    <w:rsid w:val="00CC5026"/>
    <w:rsid w:val="00CC68D0"/>
    <w:rsid w:val="00CE49C4"/>
    <w:rsid w:val="00D03F9A"/>
    <w:rsid w:val="00D06D51"/>
    <w:rsid w:val="00D24991"/>
    <w:rsid w:val="00D50255"/>
    <w:rsid w:val="00D663C8"/>
    <w:rsid w:val="00D66520"/>
    <w:rsid w:val="00DC3061"/>
    <w:rsid w:val="00DD0B62"/>
    <w:rsid w:val="00DE34CF"/>
    <w:rsid w:val="00E13F3D"/>
    <w:rsid w:val="00E34898"/>
    <w:rsid w:val="00E74518"/>
    <w:rsid w:val="00E85055"/>
    <w:rsid w:val="00EA00CB"/>
    <w:rsid w:val="00EB09B7"/>
    <w:rsid w:val="00EE7D7C"/>
    <w:rsid w:val="00F20CDE"/>
    <w:rsid w:val="00F25D98"/>
    <w:rsid w:val="00F300FB"/>
    <w:rsid w:val="00F439D6"/>
    <w:rsid w:val="00F5068D"/>
    <w:rsid w:val="00F95DD3"/>
    <w:rsid w:val="00FB6386"/>
    <w:rsid w:val="00FF1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28B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D0B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9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2</Pages>
  <Words>338</Words>
  <Characters>1929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Pierpaolo Vallese</cp:lastModifiedBy>
  <cp:revision>59</cp:revision>
  <cp:lastPrinted>1899-12-31T23:00:00Z</cp:lastPrinted>
  <dcterms:created xsi:type="dcterms:W3CDTF">2020-02-03T08:32:00Z</dcterms:created>
  <dcterms:modified xsi:type="dcterms:W3CDTF">2023-11-03T19:55:00Z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R4-2312503</vt:lpwstr>
  </property>
  <property fmtid="{D5CDD505-2E9C-101B-9397-08002B2CF9AE}" pid="10" name="Spec#">
    <vt:lpwstr>38.101-4</vt:lpwstr>
  </property>
  <property fmtid="{D5CDD505-2E9C-101B-9397-08002B2CF9AE}" pid="11" name="Cr#">
    <vt:lpwstr>0405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[NR_redcap-Perf] Align Measurement channel to test rank in CQI Redcap tests (Rel.17 - Cat F)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NR_redcap-Perf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