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A122A">
        <w:fldChar w:fldCharType="begin"/>
      </w:r>
      <w:r w:rsidR="00CA122A">
        <w:instrText xml:space="preserve"> DOCPROPERTY  TSG/WGRef  \* MERGEFORMAT </w:instrText>
      </w:r>
      <w:r w:rsidR="00CA122A">
        <w:fldChar w:fldCharType="separate"/>
      </w:r>
      <w:r w:rsidR="003609EF">
        <w:rPr>
          <w:b/>
          <w:noProof/>
          <w:sz w:val="24"/>
        </w:rPr>
        <w:t>RAN4</w:t>
      </w:r>
      <w:r w:rsidR="00CA122A">
        <w:rPr>
          <w:b/>
          <w:noProof/>
          <w:sz w:val="24"/>
        </w:rPr>
        <w:fldChar w:fldCharType="end"/>
      </w:r>
      <w:r w:rsidR="00C66BA2">
        <w:rPr>
          <w:b/>
          <w:noProof/>
          <w:sz w:val="24"/>
        </w:rPr>
        <w:t xml:space="preserve"> </w:t>
      </w:r>
      <w:r>
        <w:rPr>
          <w:b/>
          <w:noProof/>
          <w:sz w:val="24"/>
        </w:rPr>
        <w:t>Meeting #</w:t>
      </w:r>
      <w:r w:rsidR="00CA122A">
        <w:fldChar w:fldCharType="begin"/>
      </w:r>
      <w:r w:rsidR="00CA122A">
        <w:instrText xml:space="preserve"> DOCPROPERTY  MtgSeq  \* MERGEFORMAT </w:instrText>
      </w:r>
      <w:r w:rsidR="00CA122A">
        <w:fldChar w:fldCharType="separate"/>
      </w:r>
      <w:r w:rsidR="00EB09B7" w:rsidRPr="00EB09B7">
        <w:rPr>
          <w:b/>
          <w:noProof/>
          <w:sz w:val="24"/>
        </w:rPr>
        <w:t>109</w:t>
      </w:r>
      <w:r w:rsidR="00CA122A">
        <w:rPr>
          <w:b/>
          <w:noProof/>
          <w:sz w:val="24"/>
        </w:rPr>
        <w:fldChar w:fldCharType="end"/>
      </w:r>
      <w:r w:rsidR="00CA122A">
        <w:fldChar w:fldCharType="begin"/>
      </w:r>
      <w:r w:rsidR="00CA122A">
        <w:instrText xml:space="preserve"> DOCPROPERTY  MtgTitle  \* MERGEFORMAT </w:instrText>
      </w:r>
      <w:r w:rsidR="00CA122A">
        <w:fldChar w:fldCharType="separate"/>
      </w:r>
      <w:r w:rsidR="00CA122A">
        <w:fldChar w:fldCharType="end"/>
      </w:r>
      <w:r>
        <w:rPr>
          <w:b/>
          <w:i/>
          <w:noProof/>
          <w:sz w:val="28"/>
        </w:rPr>
        <w:tab/>
      </w:r>
      <w:r w:rsidR="00CA122A">
        <w:fldChar w:fldCharType="begin"/>
      </w:r>
      <w:r w:rsidR="00CA122A">
        <w:instrText xml:space="preserve"> DOCPROPERTY  Tdoc#  \* MERGEFORMAT </w:instrText>
      </w:r>
      <w:r w:rsidR="00CA122A">
        <w:fldChar w:fldCharType="separate"/>
      </w:r>
      <w:r w:rsidR="00E13F3D" w:rsidRPr="00E13F3D">
        <w:rPr>
          <w:b/>
          <w:i/>
          <w:noProof/>
          <w:sz w:val="28"/>
        </w:rPr>
        <w:t>R4-2320750</w:t>
      </w:r>
      <w:r w:rsidR="00CA122A">
        <w:rPr>
          <w:b/>
          <w:i/>
          <w:noProof/>
          <w:sz w:val="28"/>
        </w:rPr>
        <w:fldChar w:fldCharType="end"/>
      </w:r>
    </w:p>
    <w:p w14:paraId="7CB45193" w14:textId="77777777" w:rsidR="001E41F3" w:rsidRDefault="00CA12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12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12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12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12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74122" w:rsidR="00F25D98" w:rsidRDefault="006C5E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-Core] CR to 38.133 on Measurement Req. For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122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E8FAB7" w:rsidR="001E41F3" w:rsidRDefault="00CA122A" w:rsidP="00547111">
            <w:pPr>
              <w:pStyle w:val="CRCoverPage"/>
              <w:spacing w:after="0"/>
              <w:ind w:left="100"/>
              <w:rPr>
                <w:noProof/>
              </w:rPr>
            </w:pPr>
            <w:r>
              <w:t>R</w:t>
            </w:r>
            <w:r w:rsidR="006C5ECB">
              <w:t>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122A">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3D52F" w:rsidR="001E41F3" w:rsidRDefault="00CA122A">
            <w:pPr>
              <w:pStyle w:val="CRCoverPage"/>
              <w:spacing w:after="0"/>
              <w:ind w:left="100"/>
              <w:rPr>
                <w:noProof/>
              </w:rPr>
            </w:pPr>
            <w:r>
              <w:fldChar w:fldCharType="begin"/>
            </w:r>
            <w:r>
              <w:instrText xml:space="preserve"> DOCPROPERTY  ResDate  \* MERGEFORMAT </w:instrText>
            </w:r>
            <w:r>
              <w:fldChar w:fldCharType="separate"/>
            </w:r>
            <w:r w:rsidR="00D24991">
              <w:rPr>
                <w:noProof/>
              </w:rPr>
              <w:t>2023-11-</w:t>
            </w:r>
            <w:r w:rsidR="006C5ECB">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12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122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A7533" w:rsidR="001E41F3" w:rsidRDefault="006C5ECB">
            <w:pPr>
              <w:pStyle w:val="CRCoverPage"/>
              <w:spacing w:after="0"/>
              <w:ind w:left="100"/>
              <w:rPr>
                <w:noProof/>
              </w:rPr>
            </w:pPr>
            <w:r>
              <w:rPr>
                <w:noProof/>
              </w:rPr>
              <w:t>Name of some capabilities are missing or the capability description not rightfully capturing the meaning behind of the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5ECB" w14:paraId="21016551" w14:textId="77777777" w:rsidTr="00547111">
        <w:tc>
          <w:tcPr>
            <w:tcW w:w="2694" w:type="dxa"/>
            <w:gridSpan w:val="2"/>
            <w:tcBorders>
              <w:left w:val="single" w:sz="4" w:space="0" w:color="auto"/>
            </w:tcBorders>
          </w:tcPr>
          <w:p w14:paraId="49433147" w14:textId="77777777" w:rsidR="006C5ECB" w:rsidRDefault="006C5ECB" w:rsidP="006C5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15F32C" w:rsidR="006C5ECB" w:rsidRDefault="006C5ECB" w:rsidP="006C5ECB">
            <w:pPr>
              <w:pStyle w:val="CRCoverPage"/>
              <w:spacing w:after="0"/>
              <w:ind w:left="100"/>
              <w:rPr>
                <w:noProof/>
              </w:rPr>
            </w:pPr>
            <w:r>
              <w:rPr>
                <w:noProof/>
              </w:rPr>
              <w:t>Fixing the capability name and the respective description of UE behavior</w:t>
            </w:r>
          </w:p>
        </w:tc>
      </w:tr>
      <w:tr w:rsidR="006C5ECB" w14:paraId="1F886379" w14:textId="77777777" w:rsidTr="00547111">
        <w:tc>
          <w:tcPr>
            <w:tcW w:w="2694" w:type="dxa"/>
            <w:gridSpan w:val="2"/>
            <w:tcBorders>
              <w:left w:val="single" w:sz="4" w:space="0" w:color="auto"/>
            </w:tcBorders>
          </w:tcPr>
          <w:p w14:paraId="4D989623" w14:textId="77777777" w:rsidR="006C5ECB" w:rsidRDefault="006C5ECB" w:rsidP="006C5ECB">
            <w:pPr>
              <w:pStyle w:val="CRCoverPage"/>
              <w:spacing w:after="0"/>
              <w:rPr>
                <w:b/>
                <w:i/>
                <w:noProof/>
                <w:sz w:val="8"/>
                <w:szCs w:val="8"/>
              </w:rPr>
            </w:pPr>
          </w:p>
        </w:tc>
        <w:tc>
          <w:tcPr>
            <w:tcW w:w="6946" w:type="dxa"/>
            <w:gridSpan w:val="9"/>
            <w:tcBorders>
              <w:right w:val="single" w:sz="4" w:space="0" w:color="auto"/>
            </w:tcBorders>
          </w:tcPr>
          <w:p w14:paraId="71C4A204" w14:textId="77777777" w:rsidR="006C5ECB" w:rsidRDefault="006C5ECB" w:rsidP="006C5ECB">
            <w:pPr>
              <w:pStyle w:val="CRCoverPage"/>
              <w:spacing w:after="0"/>
              <w:rPr>
                <w:noProof/>
                <w:sz w:val="8"/>
                <w:szCs w:val="8"/>
              </w:rPr>
            </w:pPr>
          </w:p>
        </w:tc>
      </w:tr>
      <w:tr w:rsidR="006C5ECB" w14:paraId="678D7BF9" w14:textId="77777777" w:rsidTr="00547111">
        <w:tc>
          <w:tcPr>
            <w:tcW w:w="2694" w:type="dxa"/>
            <w:gridSpan w:val="2"/>
            <w:tcBorders>
              <w:left w:val="single" w:sz="4" w:space="0" w:color="auto"/>
              <w:bottom w:val="single" w:sz="4" w:space="0" w:color="auto"/>
            </w:tcBorders>
          </w:tcPr>
          <w:p w14:paraId="4E5CE1B6" w14:textId="77777777" w:rsidR="006C5ECB" w:rsidRDefault="006C5ECB" w:rsidP="006C5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D0613" w:rsidR="006C5ECB" w:rsidRDefault="006C5ECB" w:rsidP="006C5ECB">
            <w:pPr>
              <w:pStyle w:val="CRCoverPage"/>
              <w:spacing w:after="0"/>
              <w:ind w:left="100"/>
              <w:rPr>
                <w:noProof/>
              </w:rPr>
            </w:pPr>
            <w:r>
              <w:rPr>
                <w:noProof/>
              </w:rPr>
              <w:t>The specificaiton will be pointing to invalid capabilities compromising readability of the spec.</w:t>
            </w:r>
          </w:p>
        </w:tc>
      </w:tr>
      <w:tr w:rsidR="006C5ECB" w14:paraId="034AF533" w14:textId="77777777" w:rsidTr="00547111">
        <w:tc>
          <w:tcPr>
            <w:tcW w:w="2694" w:type="dxa"/>
            <w:gridSpan w:val="2"/>
          </w:tcPr>
          <w:p w14:paraId="39D9EB5B" w14:textId="77777777" w:rsidR="006C5ECB" w:rsidRDefault="006C5ECB" w:rsidP="006C5ECB">
            <w:pPr>
              <w:pStyle w:val="CRCoverPage"/>
              <w:spacing w:after="0"/>
              <w:rPr>
                <w:b/>
                <w:i/>
                <w:noProof/>
                <w:sz w:val="8"/>
                <w:szCs w:val="8"/>
              </w:rPr>
            </w:pPr>
          </w:p>
        </w:tc>
        <w:tc>
          <w:tcPr>
            <w:tcW w:w="6946" w:type="dxa"/>
            <w:gridSpan w:val="9"/>
          </w:tcPr>
          <w:p w14:paraId="7826CB1C" w14:textId="77777777" w:rsidR="006C5ECB" w:rsidRDefault="006C5ECB" w:rsidP="006C5ECB">
            <w:pPr>
              <w:pStyle w:val="CRCoverPage"/>
              <w:spacing w:after="0"/>
              <w:rPr>
                <w:noProof/>
                <w:sz w:val="8"/>
                <w:szCs w:val="8"/>
              </w:rPr>
            </w:pPr>
          </w:p>
        </w:tc>
      </w:tr>
      <w:tr w:rsidR="006C5ECB" w14:paraId="6A17D7AC" w14:textId="77777777" w:rsidTr="00547111">
        <w:tc>
          <w:tcPr>
            <w:tcW w:w="2694" w:type="dxa"/>
            <w:gridSpan w:val="2"/>
            <w:tcBorders>
              <w:top w:val="single" w:sz="4" w:space="0" w:color="auto"/>
              <w:left w:val="single" w:sz="4" w:space="0" w:color="auto"/>
            </w:tcBorders>
          </w:tcPr>
          <w:p w14:paraId="6DAD5B19" w14:textId="77777777" w:rsidR="006C5ECB" w:rsidRDefault="006C5ECB" w:rsidP="006C5E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78122" w:rsidR="006C5ECB" w:rsidRDefault="006C5ECB" w:rsidP="006C5ECB">
            <w:pPr>
              <w:pStyle w:val="CRCoverPage"/>
              <w:spacing w:after="0"/>
              <w:ind w:left="100"/>
              <w:rPr>
                <w:noProof/>
              </w:rPr>
            </w:pPr>
            <w:r>
              <w:t>9.1C</w:t>
            </w:r>
            <w:r w:rsidR="0027561B">
              <w:t>, 9.2C.3.1, 9.2C.5.3.1, 9.2C.5.3.2</w:t>
            </w:r>
          </w:p>
        </w:tc>
      </w:tr>
      <w:tr w:rsidR="006C5ECB" w14:paraId="56E1E6C3" w14:textId="77777777" w:rsidTr="00547111">
        <w:tc>
          <w:tcPr>
            <w:tcW w:w="2694" w:type="dxa"/>
            <w:gridSpan w:val="2"/>
            <w:tcBorders>
              <w:left w:val="single" w:sz="4" w:space="0" w:color="auto"/>
            </w:tcBorders>
          </w:tcPr>
          <w:p w14:paraId="2FB9DE77" w14:textId="77777777" w:rsidR="006C5ECB" w:rsidRDefault="006C5ECB" w:rsidP="006C5ECB">
            <w:pPr>
              <w:pStyle w:val="CRCoverPage"/>
              <w:spacing w:after="0"/>
              <w:rPr>
                <w:b/>
                <w:i/>
                <w:noProof/>
                <w:sz w:val="8"/>
                <w:szCs w:val="8"/>
              </w:rPr>
            </w:pPr>
          </w:p>
        </w:tc>
        <w:tc>
          <w:tcPr>
            <w:tcW w:w="6946" w:type="dxa"/>
            <w:gridSpan w:val="9"/>
            <w:tcBorders>
              <w:right w:val="single" w:sz="4" w:space="0" w:color="auto"/>
            </w:tcBorders>
          </w:tcPr>
          <w:p w14:paraId="0898542D" w14:textId="77777777" w:rsidR="006C5ECB" w:rsidRDefault="006C5ECB" w:rsidP="006C5ECB">
            <w:pPr>
              <w:pStyle w:val="CRCoverPage"/>
              <w:spacing w:after="0"/>
              <w:rPr>
                <w:noProof/>
                <w:sz w:val="8"/>
                <w:szCs w:val="8"/>
              </w:rPr>
            </w:pPr>
          </w:p>
        </w:tc>
      </w:tr>
      <w:tr w:rsidR="006C5ECB" w14:paraId="76F95A8B" w14:textId="77777777" w:rsidTr="00547111">
        <w:tc>
          <w:tcPr>
            <w:tcW w:w="2694" w:type="dxa"/>
            <w:gridSpan w:val="2"/>
            <w:tcBorders>
              <w:left w:val="single" w:sz="4" w:space="0" w:color="auto"/>
            </w:tcBorders>
          </w:tcPr>
          <w:p w14:paraId="335EAB52" w14:textId="77777777" w:rsidR="006C5ECB" w:rsidRDefault="006C5ECB" w:rsidP="006C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5ECB" w:rsidRDefault="006C5ECB" w:rsidP="006C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5ECB" w:rsidRDefault="006C5ECB" w:rsidP="006C5ECB">
            <w:pPr>
              <w:pStyle w:val="CRCoverPage"/>
              <w:spacing w:after="0"/>
              <w:jc w:val="center"/>
              <w:rPr>
                <w:b/>
                <w:caps/>
                <w:noProof/>
              </w:rPr>
            </w:pPr>
            <w:r>
              <w:rPr>
                <w:b/>
                <w:caps/>
                <w:noProof/>
              </w:rPr>
              <w:t>N</w:t>
            </w:r>
          </w:p>
        </w:tc>
        <w:tc>
          <w:tcPr>
            <w:tcW w:w="2977" w:type="dxa"/>
            <w:gridSpan w:val="4"/>
          </w:tcPr>
          <w:p w14:paraId="304CCBCB" w14:textId="77777777" w:rsidR="006C5ECB" w:rsidRDefault="006C5ECB" w:rsidP="006C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5ECB" w:rsidRDefault="006C5ECB" w:rsidP="006C5ECB">
            <w:pPr>
              <w:pStyle w:val="CRCoverPage"/>
              <w:spacing w:after="0"/>
              <w:ind w:left="99"/>
              <w:rPr>
                <w:noProof/>
              </w:rPr>
            </w:pPr>
          </w:p>
        </w:tc>
      </w:tr>
      <w:tr w:rsidR="006C5ECB" w14:paraId="34ACE2EB" w14:textId="77777777" w:rsidTr="00547111">
        <w:tc>
          <w:tcPr>
            <w:tcW w:w="2694" w:type="dxa"/>
            <w:gridSpan w:val="2"/>
            <w:tcBorders>
              <w:left w:val="single" w:sz="4" w:space="0" w:color="auto"/>
            </w:tcBorders>
          </w:tcPr>
          <w:p w14:paraId="571382F3" w14:textId="77777777" w:rsidR="006C5ECB" w:rsidRDefault="006C5ECB" w:rsidP="006C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5ECB" w:rsidRDefault="006C5ECB" w:rsidP="006C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A6BCE" w:rsidR="006C5ECB" w:rsidRDefault="006C5ECB" w:rsidP="006C5ECB">
            <w:pPr>
              <w:pStyle w:val="CRCoverPage"/>
              <w:spacing w:after="0"/>
              <w:jc w:val="center"/>
              <w:rPr>
                <w:b/>
                <w:caps/>
                <w:noProof/>
              </w:rPr>
            </w:pPr>
            <w:r>
              <w:rPr>
                <w:b/>
                <w:caps/>
                <w:noProof/>
              </w:rPr>
              <w:t>X</w:t>
            </w:r>
          </w:p>
        </w:tc>
        <w:tc>
          <w:tcPr>
            <w:tcW w:w="2977" w:type="dxa"/>
            <w:gridSpan w:val="4"/>
          </w:tcPr>
          <w:p w14:paraId="7DB274D8" w14:textId="77777777" w:rsidR="006C5ECB" w:rsidRDefault="006C5ECB" w:rsidP="006C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5ECB" w:rsidRDefault="006C5ECB" w:rsidP="006C5ECB">
            <w:pPr>
              <w:pStyle w:val="CRCoverPage"/>
              <w:spacing w:after="0"/>
              <w:ind w:left="99"/>
              <w:rPr>
                <w:noProof/>
              </w:rPr>
            </w:pPr>
            <w:r>
              <w:rPr>
                <w:noProof/>
              </w:rPr>
              <w:t xml:space="preserve">TS/TR ... CR ... </w:t>
            </w:r>
          </w:p>
        </w:tc>
      </w:tr>
      <w:tr w:rsidR="006C5ECB" w14:paraId="446DDBAC" w14:textId="77777777" w:rsidTr="00547111">
        <w:tc>
          <w:tcPr>
            <w:tcW w:w="2694" w:type="dxa"/>
            <w:gridSpan w:val="2"/>
            <w:tcBorders>
              <w:left w:val="single" w:sz="4" w:space="0" w:color="auto"/>
            </w:tcBorders>
          </w:tcPr>
          <w:p w14:paraId="678A1AA6" w14:textId="77777777" w:rsidR="006C5ECB" w:rsidRDefault="006C5ECB" w:rsidP="006C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5ECB" w:rsidRDefault="006C5ECB" w:rsidP="006C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6B904" w:rsidR="006C5ECB" w:rsidRDefault="006C5ECB" w:rsidP="006C5ECB">
            <w:pPr>
              <w:pStyle w:val="CRCoverPage"/>
              <w:spacing w:after="0"/>
              <w:jc w:val="center"/>
              <w:rPr>
                <w:b/>
                <w:caps/>
                <w:noProof/>
              </w:rPr>
            </w:pPr>
            <w:r>
              <w:rPr>
                <w:b/>
                <w:caps/>
                <w:noProof/>
              </w:rPr>
              <w:t>X</w:t>
            </w:r>
          </w:p>
        </w:tc>
        <w:tc>
          <w:tcPr>
            <w:tcW w:w="2977" w:type="dxa"/>
            <w:gridSpan w:val="4"/>
          </w:tcPr>
          <w:p w14:paraId="1A4306D9" w14:textId="77777777" w:rsidR="006C5ECB" w:rsidRDefault="006C5ECB" w:rsidP="006C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5ECB" w:rsidRDefault="006C5ECB" w:rsidP="006C5ECB">
            <w:pPr>
              <w:pStyle w:val="CRCoverPage"/>
              <w:spacing w:after="0"/>
              <w:ind w:left="99"/>
              <w:rPr>
                <w:noProof/>
              </w:rPr>
            </w:pPr>
            <w:r>
              <w:rPr>
                <w:noProof/>
              </w:rPr>
              <w:t xml:space="preserve">TS/TR ... CR ... </w:t>
            </w:r>
          </w:p>
        </w:tc>
      </w:tr>
      <w:tr w:rsidR="006C5ECB" w14:paraId="55C714D2" w14:textId="77777777" w:rsidTr="00547111">
        <w:tc>
          <w:tcPr>
            <w:tcW w:w="2694" w:type="dxa"/>
            <w:gridSpan w:val="2"/>
            <w:tcBorders>
              <w:left w:val="single" w:sz="4" w:space="0" w:color="auto"/>
            </w:tcBorders>
          </w:tcPr>
          <w:p w14:paraId="45913E62" w14:textId="77777777" w:rsidR="006C5ECB" w:rsidRDefault="006C5ECB" w:rsidP="006C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5ECB" w:rsidRDefault="006C5ECB" w:rsidP="006C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BFF8" w:rsidR="006C5ECB" w:rsidRDefault="006C5ECB" w:rsidP="006C5ECB">
            <w:pPr>
              <w:pStyle w:val="CRCoverPage"/>
              <w:spacing w:after="0"/>
              <w:jc w:val="center"/>
              <w:rPr>
                <w:b/>
                <w:caps/>
                <w:noProof/>
              </w:rPr>
            </w:pPr>
            <w:r>
              <w:rPr>
                <w:b/>
                <w:caps/>
                <w:noProof/>
              </w:rPr>
              <w:t>X</w:t>
            </w:r>
          </w:p>
        </w:tc>
        <w:tc>
          <w:tcPr>
            <w:tcW w:w="2977" w:type="dxa"/>
            <w:gridSpan w:val="4"/>
          </w:tcPr>
          <w:p w14:paraId="1B4FF921" w14:textId="77777777" w:rsidR="006C5ECB" w:rsidRDefault="006C5ECB" w:rsidP="006C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5ECB" w:rsidRDefault="006C5ECB" w:rsidP="006C5ECB">
            <w:pPr>
              <w:pStyle w:val="CRCoverPage"/>
              <w:spacing w:after="0"/>
              <w:ind w:left="99"/>
              <w:rPr>
                <w:noProof/>
              </w:rPr>
            </w:pPr>
            <w:r>
              <w:rPr>
                <w:noProof/>
              </w:rPr>
              <w:t xml:space="preserve">TS/TR ... CR ... </w:t>
            </w:r>
          </w:p>
        </w:tc>
      </w:tr>
      <w:tr w:rsidR="006C5ECB" w14:paraId="60DF82CC" w14:textId="77777777" w:rsidTr="008863B9">
        <w:tc>
          <w:tcPr>
            <w:tcW w:w="2694" w:type="dxa"/>
            <w:gridSpan w:val="2"/>
            <w:tcBorders>
              <w:left w:val="single" w:sz="4" w:space="0" w:color="auto"/>
            </w:tcBorders>
          </w:tcPr>
          <w:p w14:paraId="517696CD" w14:textId="77777777" w:rsidR="006C5ECB" w:rsidRDefault="006C5ECB" w:rsidP="006C5ECB">
            <w:pPr>
              <w:pStyle w:val="CRCoverPage"/>
              <w:spacing w:after="0"/>
              <w:rPr>
                <w:b/>
                <w:i/>
                <w:noProof/>
              </w:rPr>
            </w:pPr>
          </w:p>
        </w:tc>
        <w:tc>
          <w:tcPr>
            <w:tcW w:w="6946" w:type="dxa"/>
            <w:gridSpan w:val="9"/>
            <w:tcBorders>
              <w:right w:val="single" w:sz="4" w:space="0" w:color="auto"/>
            </w:tcBorders>
          </w:tcPr>
          <w:p w14:paraId="4D84207F" w14:textId="77777777" w:rsidR="006C5ECB" w:rsidRDefault="006C5ECB" w:rsidP="006C5ECB">
            <w:pPr>
              <w:pStyle w:val="CRCoverPage"/>
              <w:spacing w:after="0"/>
              <w:rPr>
                <w:noProof/>
              </w:rPr>
            </w:pPr>
          </w:p>
        </w:tc>
      </w:tr>
      <w:tr w:rsidR="006C5ECB" w14:paraId="556B87B6" w14:textId="77777777" w:rsidTr="008863B9">
        <w:tc>
          <w:tcPr>
            <w:tcW w:w="2694" w:type="dxa"/>
            <w:gridSpan w:val="2"/>
            <w:tcBorders>
              <w:left w:val="single" w:sz="4" w:space="0" w:color="auto"/>
              <w:bottom w:val="single" w:sz="4" w:space="0" w:color="auto"/>
            </w:tcBorders>
          </w:tcPr>
          <w:p w14:paraId="79A9C411" w14:textId="77777777" w:rsidR="006C5ECB" w:rsidRDefault="006C5ECB" w:rsidP="006C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5ECB" w:rsidRDefault="006C5ECB" w:rsidP="006C5ECB">
            <w:pPr>
              <w:pStyle w:val="CRCoverPage"/>
              <w:spacing w:after="0"/>
              <w:ind w:left="100"/>
              <w:rPr>
                <w:noProof/>
              </w:rPr>
            </w:pPr>
          </w:p>
        </w:tc>
      </w:tr>
      <w:tr w:rsidR="006C5ECB" w:rsidRPr="008863B9" w14:paraId="45BFE792" w14:textId="77777777" w:rsidTr="008863B9">
        <w:tc>
          <w:tcPr>
            <w:tcW w:w="2694" w:type="dxa"/>
            <w:gridSpan w:val="2"/>
            <w:tcBorders>
              <w:top w:val="single" w:sz="4" w:space="0" w:color="auto"/>
              <w:bottom w:val="single" w:sz="4" w:space="0" w:color="auto"/>
            </w:tcBorders>
          </w:tcPr>
          <w:p w14:paraId="194242DD" w14:textId="77777777" w:rsidR="006C5ECB" w:rsidRPr="008863B9" w:rsidRDefault="006C5ECB" w:rsidP="006C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5ECB" w:rsidRPr="008863B9" w:rsidRDefault="006C5ECB" w:rsidP="006C5ECB">
            <w:pPr>
              <w:pStyle w:val="CRCoverPage"/>
              <w:spacing w:after="0"/>
              <w:ind w:left="100"/>
              <w:rPr>
                <w:noProof/>
                <w:sz w:val="8"/>
                <w:szCs w:val="8"/>
              </w:rPr>
            </w:pPr>
          </w:p>
        </w:tc>
      </w:tr>
      <w:tr w:rsidR="006C5E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5ECB" w:rsidRDefault="006C5ECB" w:rsidP="006C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5ECB" w:rsidRDefault="006C5ECB" w:rsidP="006C5E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884100" w14:textId="34119FE8" w:rsidR="00816A8C" w:rsidRPr="00816A8C" w:rsidRDefault="00816A8C" w:rsidP="00816A8C">
      <w:pPr>
        <w:jc w:val="center"/>
        <w:rPr>
          <w:noProof/>
          <w:sz w:val="28"/>
          <w:szCs w:val="28"/>
        </w:rPr>
      </w:pPr>
      <w:r w:rsidRPr="00C10F3B">
        <w:rPr>
          <w:noProof/>
          <w:sz w:val="28"/>
          <w:szCs w:val="28"/>
          <w:highlight w:val="yellow"/>
        </w:rPr>
        <w:lastRenderedPageBreak/>
        <w:t>&lt;Change #1&gt;</w:t>
      </w:r>
    </w:p>
    <w:p w14:paraId="15D498E6" w14:textId="29175799" w:rsidR="00816A8C" w:rsidRPr="00C624C8" w:rsidRDefault="00816A8C" w:rsidP="00816A8C">
      <w:pPr>
        <w:pStyle w:val="Heading2"/>
      </w:pPr>
      <w:r w:rsidRPr="00C624C8">
        <w:t>9.1</w:t>
      </w:r>
      <w:r>
        <w:t>C</w:t>
      </w:r>
      <w:r w:rsidRPr="00C624C8">
        <w:tab/>
        <w:t>General measurement requirement</w:t>
      </w:r>
      <w:r>
        <w:rPr>
          <w:rFonts w:hint="eastAsia"/>
          <w:lang w:val="en-US" w:eastAsia="zh-CN"/>
        </w:rPr>
        <w:t xml:space="preserve"> for SAN</w:t>
      </w:r>
    </w:p>
    <w:p w14:paraId="17FA777D" w14:textId="77777777" w:rsidR="00816A8C" w:rsidRPr="00D427C4" w:rsidRDefault="00816A8C" w:rsidP="00816A8C">
      <w:pPr>
        <w:rPr>
          <w:rFonts w:eastAsia="SimSun"/>
          <w:i/>
          <w:iCs/>
        </w:rPr>
      </w:pPr>
      <w:r w:rsidRPr="00D427C4">
        <w:rPr>
          <w:rFonts w:eastAsia="SimSun"/>
          <w:i/>
          <w:iCs/>
        </w:rPr>
        <w:t>Editor’s note: Applicability of frequency range, CA, DA, duplex mode, inter-RAT measurement, etc is subject to updates/changes based on the scope of the corresponding WID.</w:t>
      </w:r>
    </w:p>
    <w:p w14:paraId="7EC6B845" w14:textId="77777777" w:rsidR="00816A8C" w:rsidRDefault="00816A8C" w:rsidP="00816A8C">
      <w:pPr>
        <w:rPr>
          <w:rFonts w:eastAsia="SimSun"/>
          <w:i/>
          <w:iCs/>
        </w:rPr>
      </w:pPr>
      <w:r w:rsidRPr="00D427C4">
        <w:rPr>
          <w:rFonts w:eastAsia="SimSun"/>
          <w:i/>
          <w:iCs/>
        </w:rPr>
        <w:t>Editor’s note: Terminology will be further clarified and selected between, e.g. NTN and satellite access, based on further agreements.</w:t>
      </w:r>
    </w:p>
    <w:p w14:paraId="2898224F" w14:textId="77777777" w:rsidR="00816A8C" w:rsidRPr="00C624C8" w:rsidRDefault="00816A8C" w:rsidP="00816A8C">
      <w:pPr>
        <w:pStyle w:val="Heading3"/>
      </w:pPr>
      <w:r w:rsidRPr="00C624C8">
        <w:t>9.1</w:t>
      </w:r>
      <w:r>
        <w:t>C</w:t>
      </w:r>
      <w:r w:rsidRPr="00C624C8">
        <w:t>.1</w:t>
      </w:r>
      <w:r w:rsidRPr="00C624C8">
        <w:tab/>
        <w:t>Introduction</w:t>
      </w:r>
    </w:p>
    <w:p w14:paraId="6F68F242" w14:textId="77777777" w:rsidR="00816A8C" w:rsidRPr="009C5807" w:rsidRDefault="00816A8C" w:rsidP="00816A8C">
      <w:pPr>
        <w:rPr>
          <w:rFonts w:cs="v4.2.0"/>
        </w:rPr>
      </w:pPr>
      <w:r w:rsidRPr="009C5807">
        <w:rPr>
          <w:rFonts w:cs="v4.2.0"/>
        </w:rPr>
        <w:t xml:space="preserve">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eastAsia="zh-CN"/>
        </w:rPr>
        <w:t>8</w:t>
      </w:r>
      <w:r w:rsidRPr="009C5807">
        <w:t>.331 </w:t>
      </w:r>
      <w:r w:rsidRPr="009C5807">
        <w:rPr>
          <w:rFonts w:cs="v4.2.0"/>
        </w:rPr>
        <w:t>[</w:t>
      </w:r>
      <w:r w:rsidRPr="009C5807">
        <w:rPr>
          <w:rFonts w:cs="v4.2.0" w:hint="eastAsia"/>
          <w:lang w:val="en-US" w:eastAsia="zh-CN"/>
        </w:rPr>
        <w:t>2</w:t>
      </w:r>
      <w:r w:rsidRPr="009C5807">
        <w:rPr>
          <w:rFonts w:cs="v4.2.0"/>
        </w:rPr>
        <w:t>].</w:t>
      </w:r>
    </w:p>
    <w:p w14:paraId="2822CBB5" w14:textId="18F00C29" w:rsidR="00816A8C" w:rsidRPr="009C5807" w:rsidDel="00816A8C" w:rsidRDefault="00816A8C" w:rsidP="00816A8C">
      <w:pPr>
        <w:rPr>
          <w:del w:id="1" w:author="Nokia" w:date="2023-11-19T18:01:00Z"/>
        </w:rPr>
      </w:pPr>
      <w:del w:id="2" w:author="Nokia" w:date="2023-11-19T18:01:00Z">
        <w:r w:rsidRPr="009C5807" w:rsidDel="00816A8C">
          <w:delText>In the requirements of clause 9, the exceptions for side conditions apply as follows:</w:delText>
        </w:r>
      </w:del>
    </w:p>
    <w:p w14:paraId="59EDB0CD" w14:textId="210BEA2C" w:rsidR="00816A8C" w:rsidRPr="009C5807" w:rsidDel="00816A8C" w:rsidRDefault="00816A8C" w:rsidP="00816A8C">
      <w:pPr>
        <w:pStyle w:val="B1"/>
        <w:rPr>
          <w:del w:id="3" w:author="Nokia" w:date="2023-11-19T18:01:00Z"/>
          <w:lang w:eastAsia="zh-CN"/>
        </w:rPr>
      </w:pPr>
      <w:del w:id="4" w:author="Nokia" w:date="2023-11-19T18:01:00Z">
        <w:r w:rsidRPr="009C5807" w:rsidDel="00816A8C">
          <w:delText>-</w:delText>
        </w:r>
        <w:r w:rsidRPr="009C5807" w:rsidDel="00816A8C">
          <w:tab/>
          <w:delText xml:space="preserve">for the UE </w:delText>
        </w:r>
        <w:r w:rsidDel="00816A8C">
          <w:delText xml:space="preserve">configured with only PCell, which is served by SAN, the </w:delText>
        </w:r>
        <w:r w:rsidRPr="009C5807" w:rsidDel="00816A8C">
          <w:delText xml:space="preserve">applicable exceptions for side conditions are specified in Annex B, clause </w:delText>
        </w:r>
        <w:r w:rsidDel="00816A8C">
          <w:delText>[</w:delText>
        </w:r>
        <w:r w:rsidRPr="009C5807" w:rsidDel="00816A8C">
          <w:delText>B.3.</w:delText>
        </w:r>
        <w:r w:rsidDel="00816A8C">
          <w:delText>x</w:delText>
        </w:r>
        <w:r w:rsidRPr="009C5807" w:rsidDel="00816A8C">
          <w:delText>.</w:delText>
        </w:r>
        <w:r w:rsidDel="00816A8C">
          <w:delText>x]</w:delText>
        </w:r>
        <w:r w:rsidRPr="009C5807" w:rsidDel="00816A8C">
          <w:delText xml:space="preserve"> for UE supporting </w:delText>
        </w:r>
        <w:r w:rsidDel="00816A8C">
          <w:delText>satellite access operation.</w:delText>
        </w:r>
      </w:del>
    </w:p>
    <w:p w14:paraId="0EA47E58" w14:textId="77777777" w:rsidR="00816A8C" w:rsidRPr="00121A85" w:rsidRDefault="00816A8C" w:rsidP="00816A8C">
      <w:pPr>
        <w:pStyle w:val="Heading3"/>
      </w:pPr>
      <w:r w:rsidRPr="00121A85">
        <w:t>9.1</w:t>
      </w:r>
      <w:r>
        <w:t>C</w:t>
      </w:r>
      <w:r w:rsidRPr="00121A85">
        <w:t>.2</w:t>
      </w:r>
      <w:r w:rsidRPr="00121A85">
        <w:tab/>
        <w:t>Measurement gap</w:t>
      </w:r>
    </w:p>
    <w:p w14:paraId="578FAF96" w14:textId="4ABDFACF" w:rsidR="00816A8C" w:rsidRPr="009C5807" w:rsidDel="00816A8C" w:rsidRDefault="00816A8C" w:rsidP="00816A8C">
      <w:pPr>
        <w:rPr>
          <w:del w:id="5" w:author="Nokia" w:date="2023-11-19T18:01:00Z"/>
        </w:rPr>
      </w:pPr>
      <w:del w:id="6" w:author="Nokia" w:date="2023-11-19T18:01:00Z">
        <w:r w:rsidRPr="009C5807" w:rsidDel="00816A8C">
          <w:delText xml:space="preserve">If the UE requires </w:delText>
        </w:r>
        <w:r w:rsidRPr="009C5807" w:rsidDel="00816A8C">
          <w:rPr>
            <w:lang w:eastAsia="zh-CN"/>
          </w:rPr>
          <w:delText>measurement gap</w:delText>
        </w:r>
        <w:r w:rsidRPr="009C5807" w:rsidDel="00816A8C">
          <w:delText>s to identify and measure intra-frequency cells and/or inter-frequency cells, and the UE does not support independent measurement gap patterns for different frequency ranges as specified in Table 5.1-1 in [18, 19, 20],</w:delText>
        </w:r>
        <w:r w:rsidRPr="009C5807" w:rsidDel="00816A8C">
          <w:rPr>
            <w:rFonts w:cs="v4.2.0"/>
          </w:rPr>
          <w:delText xml:space="preserve"> in order for the requirements in the following clauses to apply the network must provide </w:delText>
        </w:r>
        <w:r w:rsidRPr="009C5807" w:rsidDel="00816A8C">
          <w:delText>a single per-UE measurement gap pattern for concurrent monitoring of all frequency layers.</w:delText>
        </w:r>
      </w:del>
    </w:p>
    <w:p w14:paraId="3E50017B" w14:textId="77777777" w:rsidR="00816A8C" w:rsidRDefault="00816A8C" w:rsidP="00816A8C">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w:t>
      </w:r>
      <w:r w:rsidRPr="009C5807">
        <w:rPr>
          <w:rFonts w:cs="v4.2.0"/>
        </w:rPr>
        <w:t>a single per-UE measurement gap pattern for concurrent monitoring of all frequency layers of all frequency ranges.</w:t>
      </w:r>
    </w:p>
    <w:p w14:paraId="1E55AC6B" w14:textId="51DC0B8F" w:rsidR="00816A8C" w:rsidRPr="004B7BCD" w:rsidRDefault="00816A8C" w:rsidP="00816A8C">
      <w:pPr>
        <w:rPr>
          <w:rFonts w:cs="v4.2.0"/>
          <w:lang w:eastAsia="zh-CN"/>
        </w:rPr>
      </w:pPr>
      <w:r>
        <w:rPr>
          <w:rFonts w:cs="v4.2.0" w:hint="eastAsia"/>
          <w:lang w:eastAsia="zh-CN"/>
        </w:rPr>
        <w:t>F</w:t>
      </w:r>
      <w:r>
        <w:rPr>
          <w:rFonts w:cs="v4.2.0"/>
          <w:lang w:eastAsia="zh-CN"/>
        </w:rPr>
        <w:t xml:space="preserve">or the UE configured with </w:t>
      </w:r>
      <w:r>
        <w:t xml:space="preserve">only </w:t>
      </w:r>
      <w:proofErr w:type="spellStart"/>
      <w:r>
        <w:t>PCell</w:t>
      </w:r>
      <w:proofErr w:type="spellEnd"/>
      <w:r>
        <w:t>, which is served by SAN</w:t>
      </w:r>
      <w:r>
        <w:rPr>
          <w:rFonts w:cs="v4.2.0"/>
          <w:lang w:eastAsia="zh-CN"/>
        </w:rPr>
        <w:t>, i</w:t>
      </w:r>
      <w:r w:rsidRPr="009C5807">
        <w:t xml:space="preserve">f the UE requires </w:t>
      </w:r>
      <w:r w:rsidRPr="009C5807">
        <w:rPr>
          <w:lang w:eastAsia="zh-CN"/>
        </w:rPr>
        <w:t>measurement gap</w:t>
      </w:r>
      <w:r w:rsidRPr="009C5807">
        <w:t xml:space="preserve">s to identify and measure cells </w:t>
      </w:r>
      <w:r>
        <w:t xml:space="preserve">operating in satellite access network 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w:t>
      </w:r>
      <w:del w:id="7" w:author="Nokia" w:date="2023-11-19T18:01:00Z">
        <w:r w:rsidRPr="009C5807" w:rsidDel="00816A8C">
          <w:rPr>
            <w:rFonts w:cs="v4.2.0"/>
          </w:rPr>
          <w:delText xml:space="preserve">the network must provide </w:delText>
        </w:r>
        <w:r w:rsidRPr="009C5807" w:rsidDel="00816A8C">
          <w:delText>a</w:delText>
        </w:r>
        <w:r w:rsidDel="00816A8C">
          <w:delText>t most [N]</w:delText>
        </w:r>
        <w:r w:rsidRPr="009C5807" w:rsidDel="00816A8C">
          <w:delText xml:space="preserve"> per-UE measurement gap pattern for concurrent monitoring of all frequency layers</w:delText>
        </w:r>
      </w:del>
      <w:ins w:id="8" w:author="Nokia" w:date="2023-11-19T18:02:00Z">
        <w:r>
          <w:t>t</w:t>
        </w:r>
        <w:r w:rsidRPr="00282183">
          <w:t>he network must provide a</w:t>
        </w:r>
        <w:r>
          <w:t xml:space="preserve">t least one per-UE measurement gap and the number of per-UE measurement gaps provided by the network must not exceed the number of measurement gaps supported by the UE, indicated by the capability </w:t>
        </w:r>
        <w:proofErr w:type="spellStart"/>
        <w:r w:rsidRPr="00F86066">
          <w:rPr>
            <w:i/>
            <w:iCs/>
          </w:rPr>
          <w:t>parallelMeasurementGap</w:t>
        </w:r>
        <w:proofErr w:type="spellEnd"/>
        <w:r>
          <w:t>.</w:t>
        </w:r>
      </w:ins>
    </w:p>
    <w:p w14:paraId="57C44B74" w14:textId="77777777" w:rsidR="00816A8C" w:rsidRPr="009C5807" w:rsidRDefault="00816A8C" w:rsidP="00816A8C">
      <w:r w:rsidRPr="009C5807">
        <w:t>During the per-UE measurement gaps the UE:</w:t>
      </w:r>
      <w:r w:rsidRPr="009C5807">
        <w:tab/>
      </w:r>
    </w:p>
    <w:p w14:paraId="208F7F07" w14:textId="77777777" w:rsidR="00816A8C" w:rsidRPr="00B84E6C" w:rsidRDefault="00816A8C" w:rsidP="00816A8C">
      <w:pPr>
        <w:pStyle w:val="B1"/>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proofErr w:type="spellStart"/>
      <w:r>
        <w:t>PCell</w:t>
      </w:r>
      <w:proofErr w:type="spellEnd"/>
      <w:r>
        <w:t xml:space="preserve"> </w:t>
      </w:r>
      <w:r w:rsidRPr="00B84E6C">
        <w:t>except the reception of signals used for RRM measurement(s)</w:t>
      </w:r>
      <w:r>
        <w:t xml:space="preserve"> </w:t>
      </w:r>
      <w:r w:rsidRPr="00B84E6C">
        <w:t>and the signals used for random access procedure according to [7].</w:t>
      </w:r>
    </w:p>
    <w:p w14:paraId="3C08F9DF" w14:textId="77777777" w:rsidR="00816A8C" w:rsidRPr="009C5807" w:rsidRDefault="00816A8C" w:rsidP="00816A8C">
      <w:pPr>
        <w:rPr>
          <w:rFonts w:eastAsia="MS Mincho"/>
          <w:lang w:eastAsia="ja-JP"/>
        </w:rPr>
      </w:pPr>
      <w:r w:rsidRPr="009C5807">
        <w:t>UEs shall support the measurement gap patterns listed in Table 9.1</w:t>
      </w:r>
      <w:r>
        <w:t>C</w:t>
      </w:r>
      <w:r w:rsidRPr="009C5807">
        <w:t>.2-1.</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3F66C10B" w14:textId="77777777" w:rsidR="00816A8C" w:rsidRPr="009C5807" w:rsidRDefault="00816A8C" w:rsidP="00816A8C">
      <w:pPr>
        <w:pStyle w:val="TH"/>
      </w:pPr>
      <w:r w:rsidRPr="009C5807">
        <w:lastRenderedPageBreak/>
        <w:t>Table 9.1</w:t>
      </w:r>
      <w:r>
        <w:t>C</w:t>
      </w:r>
      <w:r w:rsidRPr="009C5807">
        <w:t>.2-1: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816A8C" w:rsidRPr="009C5807" w14:paraId="527732EB"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408A573" w14:textId="77777777" w:rsidR="00816A8C" w:rsidRPr="009C5807" w:rsidRDefault="00816A8C" w:rsidP="003C7D12">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AC0208B" w14:textId="77777777" w:rsidR="00816A8C" w:rsidRPr="009C5807" w:rsidRDefault="00816A8C" w:rsidP="003C7D12">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3" w:type="pct"/>
            <w:tcBorders>
              <w:top w:val="single" w:sz="4" w:space="0" w:color="auto"/>
              <w:left w:val="single" w:sz="4" w:space="0" w:color="auto"/>
              <w:bottom w:val="single" w:sz="4" w:space="0" w:color="auto"/>
              <w:right w:val="single" w:sz="4" w:space="0" w:color="auto"/>
            </w:tcBorders>
            <w:hideMark/>
          </w:tcPr>
          <w:p w14:paraId="77AD4052" w14:textId="77777777" w:rsidR="00816A8C" w:rsidRPr="009C5807" w:rsidRDefault="00816A8C" w:rsidP="003C7D12">
            <w:pPr>
              <w:pStyle w:val="TAH"/>
            </w:pPr>
            <w:r w:rsidRPr="009C5807">
              <w:rPr>
                <w:lang w:eastAsia="zh-CN"/>
              </w:rPr>
              <w:t>Measurement</w:t>
            </w:r>
            <w:r w:rsidRPr="009C5807">
              <w:t xml:space="preserve"> Gap Repetition Period</w:t>
            </w:r>
          </w:p>
          <w:p w14:paraId="4C898319" w14:textId="77777777" w:rsidR="00816A8C" w:rsidRPr="009C5807" w:rsidRDefault="00816A8C" w:rsidP="003C7D12">
            <w:pPr>
              <w:pStyle w:val="TAH"/>
            </w:pPr>
            <w:r w:rsidRPr="009C5807">
              <w:t xml:space="preserve">(MGRP, </w:t>
            </w:r>
            <w:proofErr w:type="spellStart"/>
            <w:r w:rsidRPr="009C5807">
              <w:t>ms</w:t>
            </w:r>
            <w:proofErr w:type="spellEnd"/>
            <w:r w:rsidRPr="009C5807">
              <w:t>)</w:t>
            </w:r>
          </w:p>
        </w:tc>
      </w:tr>
      <w:tr w:rsidR="00816A8C" w:rsidRPr="009C5807" w14:paraId="048C0922"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1E93D3C" w14:textId="77777777" w:rsidR="00816A8C" w:rsidRPr="009C5807" w:rsidRDefault="00816A8C" w:rsidP="003C7D12">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2BDEF4CC" w14:textId="77777777" w:rsidR="00816A8C" w:rsidRPr="009C5807" w:rsidRDefault="00816A8C" w:rsidP="003C7D12">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23621352" w14:textId="77777777" w:rsidR="00816A8C" w:rsidRPr="009C5807" w:rsidRDefault="00816A8C" w:rsidP="003C7D12">
            <w:pPr>
              <w:pStyle w:val="TAC"/>
              <w:rPr>
                <w:snapToGrid w:val="0"/>
              </w:rPr>
            </w:pPr>
            <w:r w:rsidRPr="009C5807">
              <w:rPr>
                <w:snapToGrid w:val="0"/>
              </w:rPr>
              <w:t>40</w:t>
            </w:r>
          </w:p>
        </w:tc>
      </w:tr>
      <w:tr w:rsidR="00816A8C" w:rsidRPr="009C5807" w14:paraId="66FEEFC2"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716C0" w14:textId="77777777" w:rsidR="00816A8C" w:rsidRPr="009C5807" w:rsidRDefault="00816A8C" w:rsidP="003C7D12">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1407C79" w14:textId="77777777" w:rsidR="00816A8C" w:rsidRPr="009C5807" w:rsidRDefault="00816A8C" w:rsidP="003C7D12">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61F3F4B0" w14:textId="77777777" w:rsidR="00816A8C" w:rsidRPr="009C5807" w:rsidRDefault="00816A8C" w:rsidP="003C7D12">
            <w:pPr>
              <w:pStyle w:val="TAC"/>
              <w:rPr>
                <w:snapToGrid w:val="0"/>
              </w:rPr>
            </w:pPr>
            <w:r w:rsidRPr="009C5807">
              <w:rPr>
                <w:snapToGrid w:val="0"/>
              </w:rPr>
              <w:t>80</w:t>
            </w:r>
          </w:p>
        </w:tc>
      </w:tr>
      <w:tr w:rsidR="00816A8C" w:rsidRPr="009C5807" w14:paraId="3CCC57B9"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D40CDED" w14:textId="77777777" w:rsidR="00816A8C" w:rsidRPr="009C5807" w:rsidRDefault="00816A8C" w:rsidP="003C7D12">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A28DEE2" w14:textId="77777777" w:rsidR="00816A8C" w:rsidRPr="009C5807" w:rsidRDefault="00816A8C" w:rsidP="003C7D12">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CFB3927" w14:textId="77777777" w:rsidR="00816A8C" w:rsidRPr="009C5807" w:rsidRDefault="00816A8C" w:rsidP="003C7D12">
            <w:pPr>
              <w:pStyle w:val="TAC"/>
              <w:rPr>
                <w:snapToGrid w:val="0"/>
              </w:rPr>
            </w:pPr>
            <w:r w:rsidRPr="009C5807">
              <w:rPr>
                <w:snapToGrid w:val="0"/>
                <w:lang w:eastAsia="ko-KR"/>
              </w:rPr>
              <w:t>40</w:t>
            </w:r>
          </w:p>
        </w:tc>
      </w:tr>
      <w:tr w:rsidR="00816A8C" w:rsidRPr="009C5807" w14:paraId="49BA960E"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64E23C9" w14:textId="77777777" w:rsidR="00816A8C" w:rsidRPr="009C5807" w:rsidRDefault="00816A8C" w:rsidP="003C7D12">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EBF85BF" w14:textId="77777777" w:rsidR="00816A8C" w:rsidRPr="009C5807" w:rsidRDefault="00816A8C" w:rsidP="003C7D12">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47AE547" w14:textId="77777777" w:rsidR="00816A8C" w:rsidRPr="009C5807" w:rsidRDefault="00816A8C" w:rsidP="003C7D12">
            <w:pPr>
              <w:pStyle w:val="TAC"/>
              <w:rPr>
                <w:snapToGrid w:val="0"/>
              </w:rPr>
            </w:pPr>
            <w:r w:rsidRPr="009C5807">
              <w:rPr>
                <w:snapToGrid w:val="0"/>
                <w:lang w:eastAsia="ko-KR"/>
              </w:rPr>
              <w:t>80</w:t>
            </w:r>
          </w:p>
        </w:tc>
      </w:tr>
      <w:tr w:rsidR="00816A8C" w:rsidRPr="009C5807" w14:paraId="452C1DED"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61B78F2" w14:textId="77777777" w:rsidR="00816A8C" w:rsidRPr="009C5807" w:rsidRDefault="00816A8C" w:rsidP="003C7D12">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6FB97EF" w14:textId="77777777" w:rsidR="00816A8C" w:rsidRPr="009C5807" w:rsidRDefault="00816A8C" w:rsidP="003C7D12">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D007241" w14:textId="77777777" w:rsidR="00816A8C" w:rsidRPr="009C5807" w:rsidRDefault="00816A8C" w:rsidP="003C7D12">
            <w:pPr>
              <w:pStyle w:val="TAC"/>
              <w:rPr>
                <w:snapToGrid w:val="0"/>
                <w:lang w:eastAsia="ko-KR"/>
              </w:rPr>
            </w:pPr>
            <w:r w:rsidRPr="009C5807">
              <w:rPr>
                <w:snapToGrid w:val="0"/>
                <w:lang w:eastAsia="ko-KR"/>
              </w:rPr>
              <w:t>20</w:t>
            </w:r>
          </w:p>
        </w:tc>
      </w:tr>
      <w:tr w:rsidR="00816A8C" w:rsidRPr="009C5807" w14:paraId="70632AD2"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884DFBE" w14:textId="77777777" w:rsidR="00816A8C" w:rsidRPr="009C5807" w:rsidRDefault="00816A8C" w:rsidP="003C7D12">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C886347" w14:textId="77777777" w:rsidR="00816A8C" w:rsidRPr="009C5807" w:rsidRDefault="00816A8C" w:rsidP="003C7D12">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075559D0" w14:textId="77777777" w:rsidR="00816A8C" w:rsidRPr="009C5807" w:rsidRDefault="00816A8C" w:rsidP="003C7D12">
            <w:pPr>
              <w:pStyle w:val="TAC"/>
              <w:rPr>
                <w:snapToGrid w:val="0"/>
                <w:lang w:eastAsia="ko-KR"/>
              </w:rPr>
            </w:pPr>
            <w:r w:rsidRPr="009C5807">
              <w:rPr>
                <w:snapToGrid w:val="0"/>
                <w:lang w:eastAsia="ko-KR"/>
              </w:rPr>
              <w:t>160</w:t>
            </w:r>
          </w:p>
        </w:tc>
      </w:tr>
      <w:tr w:rsidR="00816A8C" w:rsidRPr="009C5807" w14:paraId="0080C05F"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76EA537" w14:textId="77777777" w:rsidR="00816A8C" w:rsidRPr="009C5807" w:rsidRDefault="00816A8C" w:rsidP="003C7D12">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5AC4EA3F" w14:textId="77777777" w:rsidR="00816A8C" w:rsidRPr="009C5807" w:rsidRDefault="00816A8C" w:rsidP="003C7D12">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F5B66BA" w14:textId="77777777" w:rsidR="00816A8C" w:rsidRPr="009C5807" w:rsidRDefault="00816A8C" w:rsidP="003C7D12">
            <w:pPr>
              <w:pStyle w:val="TAC"/>
              <w:rPr>
                <w:snapToGrid w:val="0"/>
                <w:lang w:eastAsia="ko-KR"/>
              </w:rPr>
            </w:pPr>
            <w:r w:rsidRPr="009C5807">
              <w:rPr>
                <w:snapToGrid w:val="0"/>
              </w:rPr>
              <w:t>20</w:t>
            </w:r>
          </w:p>
        </w:tc>
      </w:tr>
      <w:tr w:rsidR="00816A8C" w:rsidRPr="009C5807" w14:paraId="65FB11F2"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660A4F9" w14:textId="77777777" w:rsidR="00816A8C" w:rsidRPr="009C5807" w:rsidRDefault="00816A8C" w:rsidP="003C7D12">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4A5C199" w14:textId="77777777" w:rsidR="00816A8C" w:rsidRPr="009C5807" w:rsidRDefault="00816A8C" w:rsidP="003C7D12">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600C10F" w14:textId="77777777" w:rsidR="00816A8C" w:rsidRPr="009C5807" w:rsidRDefault="00816A8C" w:rsidP="003C7D12">
            <w:pPr>
              <w:pStyle w:val="TAC"/>
              <w:rPr>
                <w:snapToGrid w:val="0"/>
                <w:lang w:eastAsia="ko-KR"/>
              </w:rPr>
            </w:pPr>
            <w:r w:rsidRPr="009C5807">
              <w:rPr>
                <w:snapToGrid w:val="0"/>
              </w:rPr>
              <w:t>40</w:t>
            </w:r>
          </w:p>
        </w:tc>
      </w:tr>
      <w:tr w:rsidR="00816A8C" w:rsidRPr="009C5807" w14:paraId="44CB6126"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BEC6546" w14:textId="77777777" w:rsidR="00816A8C" w:rsidRPr="009C5807" w:rsidRDefault="00816A8C" w:rsidP="003C7D12">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6F63200" w14:textId="77777777" w:rsidR="00816A8C" w:rsidRPr="009C5807" w:rsidRDefault="00816A8C" w:rsidP="003C7D12">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DE928B5" w14:textId="77777777" w:rsidR="00816A8C" w:rsidRPr="009C5807" w:rsidRDefault="00816A8C" w:rsidP="003C7D12">
            <w:pPr>
              <w:pStyle w:val="TAC"/>
              <w:rPr>
                <w:snapToGrid w:val="0"/>
                <w:lang w:eastAsia="ko-KR"/>
              </w:rPr>
            </w:pPr>
            <w:r w:rsidRPr="009C5807">
              <w:rPr>
                <w:snapToGrid w:val="0"/>
                <w:lang w:eastAsia="ko-KR"/>
              </w:rPr>
              <w:t>80</w:t>
            </w:r>
          </w:p>
        </w:tc>
      </w:tr>
      <w:tr w:rsidR="00816A8C" w:rsidRPr="009C5807" w14:paraId="3490FD04"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95ACDE3" w14:textId="77777777" w:rsidR="00816A8C" w:rsidRPr="009C5807" w:rsidRDefault="00816A8C" w:rsidP="003C7D12">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B996A90" w14:textId="77777777" w:rsidR="00816A8C" w:rsidRPr="009C5807" w:rsidRDefault="00816A8C" w:rsidP="003C7D12">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799DBC6" w14:textId="77777777" w:rsidR="00816A8C" w:rsidRPr="009C5807" w:rsidRDefault="00816A8C" w:rsidP="003C7D12">
            <w:pPr>
              <w:pStyle w:val="TAC"/>
              <w:rPr>
                <w:snapToGrid w:val="0"/>
                <w:lang w:eastAsia="ko-KR"/>
              </w:rPr>
            </w:pPr>
            <w:r w:rsidRPr="009C5807">
              <w:rPr>
                <w:snapToGrid w:val="0"/>
                <w:lang w:eastAsia="ko-KR"/>
              </w:rPr>
              <w:t>160</w:t>
            </w:r>
          </w:p>
        </w:tc>
      </w:tr>
      <w:tr w:rsidR="00816A8C" w:rsidRPr="009C5807" w14:paraId="2816D690"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947643C" w14:textId="77777777" w:rsidR="00816A8C" w:rsidRPr="009C5807" w:rsidRDefault="00816A8C" w:rsidP="003C7D12">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2DD2D37" w14:textId="77777777" w:rsidR="00816A8C" w:rsidRPr="009C5807" w:rsidRDefault="00816A8C" w:rsidP="003C7D12">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A1C3B2B" w14:textId="77777777" w:rsidR="00816A8C" w:rsidRPr="009C5807" w:rsidRDefault="00816A8C" w:rsidP="003C7D12">
            <w:pPr>
              <w:pStyle w:val="TAC"/>
              <w:rPr>
                <w:snapToGrid w:val="0"/>
                <w:lang w:eastAsia="ko-KR"/>
              </w:rPr>
            </w:pPr>
            <w:r w:rsidRPr="009C5807">
              <w:rPr>
                <w:snapToGrid w:val="0"/>
              </w:rPr>
              <w:t>20</w:t>
            </w:r>
          </w:p>
        </w:tc>
      </w:tr>
      <w:tr w:rsidR="00816A8C" w:rsidRPr="009C5807" w14:paraId="4713FCDC" w14:textId="77777777" w:rsidTr="003C7D1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F32191F" w14:textId="77777777" w:rsidR="00816A8C" w:rsidRPr="009C5807" w:rsidRDefault="00816A8C" w:rsidP="003C7D12">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FFA86B1" w14:textId="77777777" w:rsidR="00816A8C" w:rsidRPr="009C5807" w:rsidRDefault="00816A8C" w:rsidP="003C7D12">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90DF245" w14:textId="77777777" w:rsidR="00816A8C" w:rsidRPr="009C5807" w:rsidRDefault="00816A8C" w:rsidP="003C7D12">
            <w:pPr>
              <w:pStyle w:val="TAC"/>
              <w:rPr>
                <w:snapToGrid w:val="0"/>
                <w:lang w:eastAsia="ko-KR"/>
              </w:rPr>
            </w:pPr>
            <w:r w:rsidRPr="009C5807">
              <w:rPr>
                <w:snapToGrid w:val="0"/>
                <w:lang w:eastAsia="ko-KR"/>
              </w:rPr>
              <w:t>160</w:t>
            </w:r>
          </w:p>
        </w:tc>
      </w:tr>
    </w:tbl>
    <w:p w14:paraId="64D85BD0" w14:textId="77777777" w:rsidR="00816A8C" w:rsidRPr="009C5807" w:rsidRDefault="00816A8C" w:rsidP="00816A8C"/>
    <w:p w14:paraId="5B4716DF" w14:textId="77777777" w:rsidR="00816A8C" w:rsidRPr="009C5807" w:rsidRDefault="00816A8C" w:rsidP="00816A8C">
      <w:pPr>
        <w:pStyle w:val="TH"/>
        <w:rPr>
          <w:lang w:eastAsia="ko-KR"/>
        </w:rPr>
      </w:pPr>
      <w:r w:rsidRPr="009C5807">
        <w:object w:dxaOrig="24151" w:dyaOrig="6406" w14:anchorId="2D0CC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8.5pt" o:ole="">
            <v:imagedata r:id="rId12" o:title=""/>
          </v:shape>
          <o:OLEObject Type="Embed" ProgID="Visio.Drawing.11" ShapeID="_x0000_i1025" DrawAspect="Content" ObjectID="_1761931698" r:id="rId13"/>
        </w:object>
      </w:r>
    </w:p>
    <w:p w14:paraId="514560D2" w14:textId="77777777" w:rsidR="00816A8C" w:rsidRPr="009C5807" w:rsidRDefault="00816A8C" w:rsidP="00816A8C">
      <w:pPr>
        <w:pStyle w:val="B1"/>
      </w:pPr>
      <w:r w:rsidRPr="009C5807">
        <w:t>(a)</w:t>
      </w:r>
      <w:r w:rsidRPr="009C5807">
        <w:tab/>
        <w:t>Measurement gap with MGL = N(</w:t>
      </w:r>
      <w:proofErr w:type="spellStart"/>
      <w:r w:rsidRPr="009C5807">
        <w:t>ms</w:t>
      </w:r>
      <w:proofErr w:type="spellEnd"/>
      <w:r w:rsidRPr="009C5807">
        <w:t>) with MG timing advance of 0ms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6DA04322" w14:textId="77777777" w:rsidR="00816A8C" w:rsidRPr="009C5807" w:rsidRDefault="00816A8C" w:rsidP="00816A8C">
      <w:pPr>
        <w:pStyle w:val="TH"/>
        <w:rPr>
          <w:lang w:eastAsia="ko-KR"/>
        </w:rPr>
      </w:pPr>
      <w:r w:rsidRPr="009C5807">
        <w:object w:dxaOrig="24151" w:dyaOrig="6406" w14:anchorId="5EFC72FF">
          <v:shape id="_x0000_i1026" type="#_x0000_t75" style="width:479.5pt;height:128.5pt" o:ole="">
            <v:imagedata r:id="rId14" o:title=""/>
          </v:shape>
          <o:OLEObject Type="Embed" ProgID="Visio.Drawing.11" ShapeID="_x0000_i1026" DrawAspect="Content" ObjectID="_1761931699" r:id="rId15"/>
        </w:object>
      </w:r>
    </w:p>
    <w:p w14:paraId="383C704E" w14:textId="77777777" w:rsidR="00816A8C" w:rsidRPr="009C5807" w:rsidRDefault="00816A8C" w:rsidP="00816A8C">
      <w:pPr>
        <w:pStyle w:val="B1"/>
      </w:pPr>
      <w:r w:rsidRPr="009C5807">
        <w:t>(b)</w:t>
      </w:r>
      <w:r w:rsidRPr="009C5807">
        <w:tab/>
        <w:t>Measurement gap with MGL = N(</w:t>
      </w:r>
      <w:proofErr w:type="spellStart"/>
      <w:r w:rsidRPr="009C5807">
        <w:t>ms</w:t>
      </w:r>
      <w:proofErr w:type="spellEnd"/>
      <w:r w:rsidRPr="009C5807">
        <w:t>) with MG timing advance of 0.5ms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01AD2B0B" w14:textId="77777777" w:rsidR="00816A8C" w:rsidRPr="009C5807" w:rsidRDefault="00816A8C" w:rsidP="00816A8C">
      <w:pPr>
        <w:pStyle w:val="TF"/>
        <w:rPr>
          <w:snapToGrid w:val="0"/>
        </w:rPr>
      </w:pPr>
      <w:r>
        <w:rPr>
          <w:snapToGrid w:val="0"/>
        </w:rPr>
        <w:t>Figure 9.1C.</w:t>
      </w:r>
      <w:r w:rsidRPr="009C5807">
        <w:rPr>
          <w:snapToGrid w:val="0"/>
        </w:rPr>
        <w:t xml:space="preserve">2-1: Measurement GAP and total interruption time </w:t>
      </w:r>
      <w:r>
        <w:rPr>
          <w:snapToGrid w:val="0"/>
        </w:rPr>
        <w:t>for</w:t>
      </w:r>
      <w:r w:rsidRPr="009C5807">
        <w:rPr>
          <w:snapToGrid w:val="0"/>
        </w:rPr>
        <w:t xml:space="preserve"> NR standalone</w:t>
      </w:r>
      <w:r w:rsidRPr="009C5807">
        <w:rPr>
          <w:lang w:eastAsia="zh-CN"/>
        </w:rPr>
        <w:t xml:space="preserve"> operation </w:t>
      </w:r>
      <w:proofErr w:type="spellStart"/>
      <w:r>
        <w:rPr>
          <w:lang w:eastAsia="zh-CN"/>
        </w:rPr>
        <w:t>confgigured</w:t>
      </w:r>
      <w:proofErr w:type="spellEnd"/>
      <w:r>
        <w:rPr>
          <w:lang w:eastAsia="zh-CN"/>
        </w:rPr>
        <w:t xml:space="preserve"> </w:t>
      </w:r>
      <w:r w:rsidRPr="009C5807">
        <w:rPr>
          <w:lang w:eastAsia="zh-CN"/>
        </w:rPr>
        <w:t xml:space="preserve">with </w:t>
      </w:r>
      <w:r>
        <w:rPr>
          <w:lang w:eastAsia="zh-CN"/>
        </w:rPr>
        <w:t xml:space="preserve">only </w:t>
      </w:r>
      <w:r w:rsidRPr="009C5807">
        <w:rPr>
          <w:lang w:eastAsia="zh-CN"/>
        </w:rPr>
        <w:t>single carrier</w:t>
      </w:r>
    </w:p>
    <w:p w14:paraId="6B58FC24" w14:textId="77777777" w:rsidR="00816A8C" w:rsidRPr="009C5807" w:rsidRDefault="00816A8C" w:rsidP="00816A8C">
      <w:r w:rsidRPr="009C5807">
        <w:t>In determining the measurement gap starting point, UE shall use the DL timing of the latest NR subframe occurring immediately before the configured measurement gap.</w:t>
      </w:r>
      <w:r>
        <w:t xml:space="preserve"> </w:t>
      </w:r>
      <w:r w:rsidRPr="00BA26DD">
        <w:t xml:space="preserve">The corresponding total number of </w:t>
      </w:r>
      <w:r>
        <w:t xml:space="preserve">DL </w:t>
      </w:r>
      <w:r w:rsidRPr="00BA26DD">
        <w:t>interrupted slot</w:t>
      </w:r>
      <w:r w:rsidRPr="00BA26DD">
        <w:rPr>
          <w:rFonts w:eastAsia="MS Mincho"/>
          <w:lang w:eastAsia="ja-JP"/>
        </w:rPr>
        <w:t>s</w:t>
      </w:r>
      <w:r w:rsidRPr="00BA26DD">
        <w:t xml:space="preserve"> on </w:t>
      </w:r>
      <w:proofErr w:type="spellStart"/>
      <w:r w:rsidRPr="00BA26DD">
        <w:t>PCell</w:t>
      </w:r>
      <w:proofErr w:type="spellEnd"/>
      <w:r w:rsidRPr="00BA26DD">
        <w:t xml:space="preserve"> is listed in Table 9.1C.2-2 for NR standalone </w:t>
      </w:r>
      <w:r w:rsidRPr="00BA26DD">
        <w:rPr>
          <w:lang w:eastAsia="zh-CN"/>
        </w:rPr>
        <w:t>configured with only single carrier.</w:t>
      </w:r>
    </w:p>
    <w:p w14:paraId="4FCDE54B" w14:textId="77777777" w:rsidR="00816A8C" w:rsidRPr="009C5807" w:rsidRDefault="00816A8C" w:rsidP="00816A8C">
      <w:pPr>
        <w:pStyle w:val="TH"/>
        <w:rPr>
          <w:rFonts w:eastAsia="MS Mincho"/>
          <w:lang w:val="en-US" w:eastAsia="ja-JP"/>
        </w:rPr>
      </w:pPr>
      <w:r>
        <w:rPr>
          <w:snapToGrid w:val="0"/>
        </w:rPr>
        <w:lastRenderedPageBreak/>
        <w:t>Table 9.1C.</w:t>
      </w:r>
      <w:r w:rsidRPr="009C5807">
        <w:rPr>
          <w:snapToGrid w:val="0"/>
          <w:lang w:eastAsia="ko-KR"/>
        </w:rPr>
        <w:t>2</w:t>
      </w:r>
      <w:r w:rsidRPr="009C5807">
        <w:rPr>
          <w:snapToGrid w:val="0"/>
        </w:rPr>
        <w:t>-</w:t>
      </w:r>
      <w:r>
        <w:rPr>
          <w:snapToGrid w:val="0"/>
          <w:lang w:eastAsia="ko-KR"/>
        </w:rPr>
        <w:t>2</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w:t>
      </w:r>
      <w:proofErr w:type="spellStart"/>
      <w:r>
        <w:rPr>
          <w:lang w:val="en-US" w:eastAsia="ko-KR"/>
        </w:rPr>
        <w:t>PCell</w:t>
      </w:r>
      <w:proofErr w:type="spellEnd"/>
      <w:r>
        <w:rPr>
          <w:lang w:val="en-US" w:eastAsia="ko-KR"/>
        </w:rPr>
        <w:t xml:space="preserve"> </w:t>
      </w:r>
      <w:r>
        <w:rPr>
          <w:rFonts w:eastAsia="MS Mincho"/>
          <w:snapToGrid w:val="0"/>
          <w:lang w:eastAsia="ja-JP"/>
        </w:rPr>
        <w:t xml:space="preserve">in </w:t>
      </w:r>
      <w:r w:rsidRPr="009C5807">
        <w:rPr>
          <w:rFonts w:eastAsia="MS Mincho"/>
          <w:snapToGrid w:val="0"/>
          <w:lang w:eastAsia="ja-JP"/>
        </w:rPr>
        <w:t>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816A8C" w:rsidRPr="00B84E6C" w14:paraId="36CA0E00" w14:textId="77777777" w:rsidTr="003C7D12">
        <w:trPr>
          <w:jc w:val="center"/>
        </w:trPr>
        <w:tc>
          <w:tcPr>
            <w:tcW w:w="704" w:type="dxa"/>
            <w:tcBorders>
              <w:bottom w:val="nil"/>
            </w:tcBorders>
            <w:shd w:val="clear" w:color="auto" w:fill="auto"/>
          </w:tcPr>
          <w:p w14:paraId="28E25486" w14:textId="77777777" w:rsidR="00816A8C" w:rsidRPr="00B84E6C" w:rsidRDefault="00816A8C" w:rsidP="003C7D12">
            <w:pPr>
              <w:pStyle w:val="TAH"/>
            </w:pPr>
            <w:r w:rsidRPr="00B84E6C">
              <w:rPr>
                <w:lang w:eastAsia="ko-KR"/>
              </w:rPr>
              <w:t xml:space="preserve">NR </w:t>
            </w:r>
          </w:p>
        </w:tc>
        <w:tc>
          <w:tcPr>
            <w:tcW w:w="8925" w:type="dxa"/>
            <w:gridSpan w:val="10"/>
          </w:tcPr>
          <w:p w14:paraId="0DD17033" w14:textId="77777777" w:rsidR="00816A8C" w:rsidRPr="00B84E6C" w:rsidRDefault="00816A8C" w:rsidP="003C7D1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816A8C" w:rsidRPr="00B84E6C" w14:paraId="4F609792" w14:textId="77777777" w:rsidTr="003C7D12">
        <w:trPr>
          <w:jc w:val="center"/>
        </w:trPr>
        <w:tc>
          <w:tcPr>
            <w:tcW w:w="704" w:type="dxa"/>
            <w:tcBorders>
              <w:top w:val="nil"/>
              <w:bottom w:val="nil"/>
            </w:tcBorders>
            <w:shd w:val="clear" w:color="auto" w:fill="auto"/>
          </w:tcPr>
          <w:p w14:paraId="0087D5B1" w14:textId="77777777" w:rsidR="00816A8C" w:rsidRPr="00B84E6C" w:rsidRDefault="00816A8C" w:rsidP="003C7D12">
            <w:pPr>
              <w:pStyle w:val="TAH"/>
              <w:rPr>
                <w:lang w:eastAsia="ko-KR"/>
              </w:rPr>
            </w:pPr>
            <w:r w:rsidRPr="00B84E6C">
              <w:rPr>
                <w:lang w:eastAsia="ko-KR"/>
              </w:rPr>
              <w:t>SCS</w:t>
            </w:r>
          </w:p>
        </w:tc>
        <w:tc>
          <w:tcPr>
            <w:tcW w:w="4386" w:type="dxa"/>
            <w:gridSpan w:val="5"/>
          </w:tcPr>
          <w:p w14:paraId="761DA9E9" w14:textId="77777777" w:rsidR="00816A8C" w:rsidRPr="00B84E6C" w:rsidRDefault="00816A8C" w:rsidP="003C7D12">
            <w:pPr>
              <w:pStyle w:val="TAH"/>
              <w:rPr>
                <w:lang w:eastAsia="ko-KR"/>
              </w:rPr>
            </w:pPr>
            <w:r w:rsidRPr="00B84E6C">
              <w:rPr>
                <w:lang w:eastAsia="ko-KR"/>
              </w:rPr>
              <w:t>When MG timing advance of 0ms is applied</w:t>
            </w:r>
          </w:p>
        </w:tc>
        <w:tc>
          <w:tcPr>
            <w:tcW w:w="4539" w:type="dxa"/>
            <w:gridSpan w:val="5"/>
          </w:tcPr>
          <w:p w14:paraId="6B0C3BD7" w14:textId="77777777" w:rsidR="00816A8C" w:rsidRPr="00B84E6C" w:rsidRDefault="00816A8C" w:rsidP="003C7D12">
            <w:pPr>
              <w:pStyle w:val="TAH"/>
              <w:rPr>
                <w:lang w:eastAsia="ko-KR"/>
              </w:rPr>
            </w:pPr>
            <w:r w:rsidRPr="00B84E6C">
              <w:rPr>
                <w:lang w:eastAsia="ko-KR"/>
              </w:rPr>
              <w:t>When MG timing advance of 0.5ms is applied</w:t>
            </w:r>
          </w:p>
        </w:tc>
      </w:tr>
      <w:tr w:rsidR="00816A8C" w:rsidRPr="00B84E6C" w14:paraId="4BDA2C4C" w14:textId="77777777" w:rsidTr="003C7D12">
        <w:trPr>
          <w:jc w:val="center"/>
        </w:trPr>
        <w:tc>
          <w:tcPr>
            <w:tcW w:w="704" w:type="dxa"/>
            <w:tcBorders>
              <w:top w:val="nil"/>
            </w:tcBorders>
            <w:shd w:val="clear" w:color="auto" w:fill="auto"/>
          </w:tcPr>
          <w:p w14:paraId="47A3AE9B" w14:textId="77777777" w:rsidR="00816A8C" w:rsidRPr="00B84E6C" w:rsidRDefault="00816A8C" w:rsidP="003C7D12">
            <w:pPr>
              <w:pStyle w:val="TAH"/>
            </w:pPr>
            <w:r w:rsidRPr="00B84E6C">
              <w:t>(kHz)</w:t>
            </w:r>
          </w:p>
        </w:tc>
        <w:tc>
          <w:tcPr>
            <w:tcW w:w="801" w:type="dxa"/>
          </w:tcPr>
          <w:p w14:paraId="6D6E3FBB" w14:textId="77777777" w:rsidR="00816A8C" w:rsidRPr="00B84E6C" w:rsidRDefault="00816A8C" w:rsidP="003C7D12">
            <w:pPr>
              <w:pStyle w:val="TAH"/>
              <w:rPr>
                <w:lang w:eastAsia="ko-KR"/>
              </w:rPr>
            </w:pPr>
            <w:r w:rsidRPr="00B84E6C">
              <w:rPr>
                <w:lang w:eastAsia="ko-KR"/>
              </w:rPr>
              <w:t>MGL=</w:t>
            </w:r>
            <w:r>
              <w:rPr>
                <w:lang w:eastAsia="ko-KR"/>
              </w:rPr>
              <w:t>20</w:t>
            </w:r>
            <w:r w:rsidRPr="00B84E6C">
              <w:rPr>
                <w:lang w:eastAsia="ko-KR"/>
              </w:rPr>
              <w:t>ms</w:t>
            </w:r>
          </w:p>
        </w:tc>
        <w:tc>
          <w:tcPr>
            <w:tcW w:w="954" w:type="dxa"/>
          </w:tcPr>
          <w:p w14:paraId="398FD774" w14:textId="77777777" w:rsidR="00816A8C" w:rsidRPr="00B84E6C" w:rsidRDefault="00816A8C" w:rsidP="003C7D12">
            <w:pPr>
              <w:pStyle w:val="TAH"/>
              <w:rPr>
                <w:lang w:eastAsia="ko-KR"/>
              </w:rPr>
            </w:pPr>
            <w:r w:rsidRPr="00B84E6C">
              <w:rPr>
                <w:lang w:eastAsia="ko-KR"/>
              </w:rPr>
              <w:t>MGL=</w:t>
            </w:r>
            <w:r>
              <w:rPr>
                <w:lang w:eastAsia="ko-KR"/>
              </w:rPr>
              <w:t>10</w:t>
            </w:r>
            <w:r w:rsidRPr="00B84E6C">
              <w:rPr>
                <w:lang w:eastAsia="ko-KR"/>
              </w:rPr>
              <w:t>ms</w:t>
            </w:r>
          </w:p>
        </w:tc>
        <w:tc>
          <w:tcPr>
            <w:tcW w:w="877" w:type="dxa"/>
          </w:tcPr>
          <w:p w14:paraId="5E4953FB" w14:textId="77777777" w:rsidR="00816A8C" w:rsidRPr="00B84E6C" w:rsidRDefault="00816A8C" w:rsidP="003C7D12">
            <w:pPr>
              <w:pStyle w:val="TAH"/>
              <w:rPr>
                <w:lang w:eastAsia="ko-KR"/>
              </w:rPr>
            </w:pPr>
            <w:r w:rsidRPr="00B84E6C">
              <w:rPr>
                <w:lang w:eastAsia="ko-KR"/>
              </w:rPr>
              <w:t>MGL=6ms</w:t>
            </w:r>
          </w:p>
        </w:tc>
        <w:tc>
          <w:tcPr>
            <w:tcW w:w="877" w:type="dxa"/>
          </w:tcPr>
          <w:p w14:paraId="3E27B207" w14:textId="77777777" w:rsidR="00816A8C" w:rsidRPr="00B84E6C" w:rsidRDefault="00816A8C" w:rsidP="003C7D12">
            <w:pPr>
              <w:pStyle w:val="TAH"/>
              <w:rPr>
                <w:lang w:eastAsia="ko-KR"/>
              </w:rPr>
            </w:pPr>
            <w:r w:rsidRPr="00B84E6C">
              <w:rPr>
                <w:lang w:eastAsia="ko-KR"/>
              </w:rPr>
              <w:t>MGL=4ms</w:t>
            </w:r>
          </w:p>
        </w:tc>
        <w:tc>
          <w:tcPr>
            <w:tcW w:w="877" w:type="dxa"/>
          </w:tcPr>
          <w:p w14:paraId="13E59B53" w14:textId="77777777" w:rsidR="00816A8C" w:rsidRPr="00B84E6C" w:rsidRDefault="00816A8C" w:rsidP="003C7D12">
            <w:pPr>
              <w:pStyle w:val="TAH"/>
              <w:rPr>
                <w:lang w:eastAsia="ko-KR"/>
              </w:rPr>
            </w:pPr>
            <w:r w:rsidRPr="00B84E6C">
              <w:rPr>
                <w:lang w:eastAsia="ko-KR"/>
              </w:rPr>
              <w:t>MGL=3ms</w:t>
            </w:r>
          </w:p>
        </w:tc>
        <w:tc>
          <w:tcPr>
            <w:tcW w:w="954" w:type="dxa"/>
          </w:tcPr>
          <w:p w14:paraId="6A847E64" w14:textId="77777777" w:rsidR="00816A8C" w:rsidRPr="00B84E6C" w:rsidRDefault="00816A8C" w:rsidP="003C7D12">
            <w:pPr>
              <w:pStyle w:val="TAH"/>
              <w:rPr>
                <w:lang w:eastAsia="ko-KR"/>
              </w:rPr>
            </w:pPr>
            <w:r w:rsidRPr="00B84E6C">
              <w:rPr>
                <w:lang w:eastAsia="ko-KR"/>
              </w:rPr>
              <w:t>MGL=</w:t>
            </w:r>
            <w:r>
              <w:rPr>
                <w:lang w:eastAsia="ko-KR"/>
              </w:rPr>
              <w:t>20</w:t>
            </w:r>
            <w:r w:rsidRPr="00B84E6C">
              <w:rPr>
                <w:lang w:eastAsia="ko-KR"/>
              </w:rPr>
              <w:t>ms</w:t>
            </w:r>
          </w:p>
        </w:tc>
        <w:tc>
          <w:tcPr>
            <w:tcW w:w="954" w:type="dxa"/>
          </w:tcPr>
          <w:p w14:paraId="77F1A7DA" w14:textId="77777777" w:rsidR="00816A8C" w:rsidRPr="00B84E6C" w:rsidRDefault="00816A8C" w:rsidP="003C7D12">
            <w:pPr>
              <w:pStyle w:val="TAH"/>
              <w:rPr>
                <w:lang w:eastAsia="ko-KR"/>
              </w:rPr>
            </w:pPr>
            <w:r w:rsidRPr="00B84E6C">
              <w:rPr>
                <w:lang w:eastAsia="ko-KR"/>
              </w:rPr>
              <w:t>MGL=</w:t>
            </w:r>
            <w:r>
              <w:rPr>
                <w:lang w:eastAsia="ko-KR"/>
              </w:rPr>
              <w:t>10</w:t>
            </w:r>
            <w:r w:rsidRPr="00B84E6C">
              <w:rPr>
                <w:lang w:eastAsia="ko-KR"/>
              </w:rPr>
              <w:t>ms</w:t>
            </w:r>
          </w:p>
        </w:tc>
        <w:tc>
          <w:tcPr>
            <w:tcW w:w="877" w:type="dxa"/>
          </w:tcPr>
          <w:p w14:paraId="0CC15B1F" w14:textId="77777777" w:rsidR="00816A8C" w:rsidRPr="00B84E6C" w:rsidRDefault="00816A8C" w:rsidP="003C7D12">
            <w:pPr>
              <w:pStyle w:val="TAH"/>
              <w:rPr>
                <w:lang w:eastAsia="ko-KR"/>
              </w:rPr>
            </w:pPr>
            <w:r w:rsidRPr="00B84E6C">
              <w:rPr>
                <w:lang w:eastAsia="ko-KR"/>
              </w:rPr>
              <w:t>MGL=6ms</w:t>
            </w:r>
          </w:p>
        </w:tc>
        <w:tc>
          <w:tcPr>
            <w:tcW w:w="877" w:type="dxa"/>
          </w:tcPr>
          <w:p w14:paraId="70D170BA" w14:textId="77777777" w:rsidR="00816A8C" w:rsidRPr="00B84E6C" w:rsidRDefault="00816A8C" w:rsidP="003C7D12">
            <w:pPr>
              <w:pStyle w:val="TAH"/>
              <w:rPr>
                <w:lang w:eastAsia="ko-KR"/>
              </w:rPr>
            </w:pPr>
            <w:r w:rsidRPr="00B84E6C">
              <w:rPr>
                <w:lang w:eastAsia="ko-KR"/>
              </w:rPr>
              <w:t>MGL=4ms</w:t>
            </w:r>
          </w:p>
        </w:tc>
        <w:tc>
          <w:tcPr>
            <w:tcW w:w="877" w:type="dxa"/>
            <w:shd w:val="clear" w:color="auto" w:fill="auto"/>
          </w:tcPr>
          <w:p w14:paraId="2DDE7FD0" w14:textId="77777777" w:rsidR="00816A8C" w:rsidRPr="00B84E6C" w:rsidRDefault="00816A8C" w:rsidP="003C7D12">
            <w:pPr>
              <w:pStyle w:val="TAH"/>
              <w:rPr>
                <w:lang w:eastAsia="ko-KR"/>
              </w:rPr>
            </w:pPr>
            <w:r w:rsidRPr="00B84E6C">
              <w:rPr>
                <w:lang w:eastAsia="ko-KR"/>
              </w:rPr>
              <w:t>MGL=3ms</w:t>
            </w:r>
          </w:p>
        </w:tc>
      </w:tr>
      <w:tr w:rsidR="00816A8C" w:rsidRPr="00B84E6C" w14:paraId="509A6632" w14:textId="77777777" w:rsidTr="003C7D12">
        <w:trPr>
          <w:jc w:val="center"/>
        </w:trPr>
        <w:tc>
          <w:tcPr>
            <w:tcW w:w="704" w:type="dxa"/>
            <w:shd w:val="clear" w:color="auto" w:fill="auto"/>
          </w:tcPr>
          <w:p w14:paraId="0BE2425E" w14:textId="77777777" w:rsidR="00816A8C" w:rsidRPr="00B84E6C" w:rsidRDefault="00816A8C" w:rsidP="003C7D12">
            <w:pPr>
              <w:pStyle w:val="TAC"/>
            </w:pPr>
            <w:r w:rsidRPr="00B84E6C">
              <w:t>15</w:t>
            </w:r>
          </w:p>
        </w:tc>
        <w:tc>
          <w:tcPr>
            <w:tcW w:w="801" w:type="dxa"/>
          </w:tcPr>
          <w:p w14:paraId="0218D310" w14:textId="77777777" w:rsidR="00816A8C" w:rsidRPr="00B84E6C" w:rsidRDefault="00816A8C" w:rsidP="003C7D12">
            <w:pPr>
              <w:pStyle w:val="TAC"/>
              <w:rPr>
                <w:lang w:eastAsia="ko-KR"/>
              </w:rPr>
            </w:pPr>
            <w:r>
              <w:rPr>
                <w:lang w:eastAsia="ko-KR"/>
              </w:rPr>
              <w:t>20</w:t>
            </w:r>
          </w:p>
        </w:tc>
        <w:tc>
          <w:tcPr>
            <w:tcW w:w="954" w:type="dxa"/>
          </w:tcPr>
          <w:p w14:paraId="0D65C829" w14:textId="77777777" w:rsidR="00816A8C" w:rsidRPr="00B84E6C" w:rsidRDefault="00816A8C" w:rsidP="003C7D12">
            <w:pPr>
              <w:pStyle w:val="TAC"/>
              <w:rPr>
                <w:lang w:eastAsia="ko-KR"/>
              </w:rPr>
            </w:pPr>
            <w:r>
              <w:rPr>
                <w:lang w:eastAsia="ko-KR"/>
              </w:rPr>
              <w:t>10</w:t>
            </w:r>
          </w:p>
        </w:tc>
        <w:tc>
          <w:tcPr>
            <w:tcW w:w="877" w:type="dxa"/>
          </w:tcPr>
          <w:p w14:paraId="14BC7AFB" w14:textId="77777777" w:rsidR="00816A8C" w:rsidRPr="00B84E6C" w:rsidRDefault="00816A8C" w:rsidP="003C7D12">
            <w:pPr>
              <w:pStyle w:val="TAC"/>
              <w:rPr>
                <w:lang w:eastAsia="ko-KR"/>
              </w:rPr>
            </w:pPr>
            <w:r w:rsidRPr="00B84E6C">
              <w:rPr>
                <w:lang w:eastAsia="ko-KR"/>
              </w:rPr>
              <w:t>6</w:t>
            </w:r>
          </w:p>
        </w:tc>
        <w:tc>
          <w:tcPr>
            <w:tcW w:w="877" w:type="dxa"/>
          </w:tcPr>
          <w:p w14:paraId="1DC6AE80" w14:textId="77777777" w:rsidR="00816A8C" w:rsidRPr="00B84E6C" w:rsidRDefault="00816A8C" w:rsidP="003C7D12">
            <w:pPr>
              <w:pStyle w:val="TAC"/>
              <w:rPr>
                <w:lang w:eastAsia="ko-KR"/>
              </w:rPr>
            </w:pPr>
            <w:r w:rsidRPr="00B84E6C">
              <w:rPr>
                <w:lang w:eastAsia="ko-KR"/>
              </w:rPr>
              <w:t>4</w:t>
            </w:r>
          </w:p>
        </w:tc>
        <w:tc>
          <w:tcPr>
            <w:tcW w:w="877" w:type="dxa"/>
          </w:tcPr>
          <w:p w14:paraId="6A212AA1" w14:textId="77777777" w:rsidR="00816A8C" w:rsidRPr="00B84E6C" w:rsidRDefault="00816A8C" w:rsidP="003C7D12">
            <w:pPr>
              <w:pStyle w:val="TAC"/>
              <w:rPr>
                <w:lang w:eastAsia="ko-KR"/>
              </w:rPr>
            </w:pPr>
            <w:r w:rsidRPr="00B84E6C">
              <w:rPr>
                <w:lang w:eastAsia="ko-KR"/>
              </w:rPr>
              <w:t>3</w:t>
            </w:r>
          </w:p>
        </w:tc>
        <w:tc>
          <w:tcPr>
            <w:tcW w:w="954" w:type="dxa"/>
          </w:tcPr>
          <w:p w14:paraId="156D634B" w14:textId="77777777" w:rsidR="00816A8C" w:rsidRPr="002F5786" w:rsidRDefault="00816A8C" w:rsidP="003C7D12">
            <w:pPr>
              <w:pStyle w:val="TAC"/>
              <w:rPr>
                <w:vertAlign w:val="superscript"/>
                <w:lang w:eastAsia="ko-KR"/>
              </w:rPr>
            </w:pPr>
            <w:r>
              <w:rPr>
                <w:lang w:eastAsia="ko-KR"/>
              </w:rPr>
              <w:t>21</w:t>
            </w:r>
            <w:r>
              <w:rPr>
                <w:vertAlign w:val="superscript"/>
                <w:lang w:eastAsia="ko-KR"/>
              </w:rPr>
              <w:t>Note3</w:t>
            </w:r>
          </w:p>
        </w:tc>
        <w:tc>
          <w:tcPr>
            <w:tcW w:w="954" w:type="dxa"/>
          </w:tcPr>
          <w:p w14:paraId="2086F0F1" w14:textId="77777777" w:rsidR="00816A8C" w:rsidRPr="002F5786" w:rsidRDefault="00816A8C" w:rsidP="003C7D12">
            <w:pPr>
              <w:pStyle w:val="TAC"/>
              <w:rPr>
                <w:vertAlign w:val="superscript"/>
                <w:lang w:eastAsia="ko-KR"/>
              </w:rPr>
            </w:pPr>
            <w:r>
              <w:rPr>
                <w:lang w:eastAsia="ko-KR"/>
              </w:rPr>
              <w:t>11</w:t>
            </w:r>
            <w:r>
              <w:rPr>
                <w:vertAlign w:val="superscript"/>
                <w:lang w:eastAsia="ko-KR"/>
              </w:rPr>
              <w:t>Note3</w:t>
            </w:r>
          </w:p>
        </w:tc>
        <w:tc>
          <w:tcPr>
            <w:tcW w:w="877" w:type="dxa"/>
          </w:tcPr>
          <w:p w14:paraId="73D605F8" w14:textId="77777777" w:rsidR="00816A8C" w:rsidRPr="00B84E6C" w:rsidRDefault="00816A8C" w:rsidP="003C7D12">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74AFF2AD" w14:textId="77777777" w:rsidR="00816A8C" w:rsidRPr="00B84E6C" w:rsidRDefault="00816A8C" w:rsidP="003C7D12">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1CFDD328" w14:textId="77777777" w:rsidR="00816A8C" w:rsidRPr="00B84E6C" w:rsidRDefault="00816A8C" w:rsidP="003C7D12">
            <w:pPr>
              <w:pStyle w:val="TAC"/>
              <w:rPr>
                <w:vertAlign w:val="superscript"/>
                <w:lang w:eastAsia="ko-KR"/>
              </w:rPr>
            </w:pPr>
            <w:r w:rsidRPr="00B84E6C">
              <w:rPr>
                <w:lang w:eastAsia="ko-KR"/>
              </w:rPr>
              <w:t>4</w:t>
            </w:r>
            <w:r w:rsidRPr="00B84E6C">
              <w:rPr>
                <w:vertAlign w:val="superscript"/>
                <w:lang w:eastAsia="ko-KR"/>
              </w:rPr>
              <w:t>Note3</w:t>
            </w:r>
          </w:p>
        </w:tc>
      </w:tr>
      <w:tr w:rsidR="00816A8C" w:rsidRPr="00B84E6C" w14:paraId="39A89FD6" w14:textId="77777777" w:rsidTr="003C7D12">
        <w:trPr>
          <w:jc w:val="center"/>
        </w:trPr>
        <w:tc>
          <w:tcPr>
            <w:tcW w:w="704" w:type="dxa"/>
            <w:shd w:val="clear" w:color="auto" w:fill="auto"/>
          </w:tcPr>
          <w:p w14:paraId="4E4F5CA3" w14:textId="77777777" w:rsidR="00816A8C" w:rsidRPr="00B84E6C" w:rsidRDefault="00816A8C" w:rsidP="003C7D12">
            <w:pPr>
              <w:pStyle w:val="TAC"/>
            </w:pPr>
            <w:r w:rsidRPr="00B84E6C">
              <w:t>30</w:t>
            </w:r>
          </w:p>
        </w:tc>
        <w:tc>
          <w:tcPr>
            <w:tcW w:w="801" w:type="dxa"/>
          </w:tcPr>
          <w:p w14:paraId="55A1B633" w14:textId="77777777" w:rsidR="00816A8C" w:rsidRPr="00B84E6C" w:rsidRDefault="00816A8C" w:rsidP="003C7D12">
            <w:pPr>
              <w:pStyle w:val="TAC"/>
              <w:rPr>
                <w:lang w:eastAsia="ko-KR"/>
              </w:rPr>
            </w:pPr>
            <w:r>
              <w:rPr>
                <w:lang w:eastAsia="ko-KR"/>
              </w:rPr>
              <w:t>40</w:t>
            </w:r>
          </w:p>
        </w:tc>
        <w:tc>
          <w:tcPr>
            <w:tcW w:w="954" w:type="dxa"/>
          </w:tcPr>
          <w:p w14:paraId="37D7AC54" w14:textId="77777777" w:rsidR="00816A8C" w:rsidRPr="00B84E6C" w:rsidRDefault="00816A8C" w:rsidP="003C7D12">
            <w:pPr>
              <w:pStyle w:val="TAC"/>
              <w:rPr>
                <w:lang w:eastAsia="ko-KR"/>
              </w:rPr>
            </w:pPr>
            <w:r>
              <w:rPr>
                <w:lang w:eastAsia="ko-KR"/>
              </w:rPr>
              <w:t>20</w:t>
            </w:r>
          </w:p>
        </w:tc>
        <w:tc>
          <w:tcPr>
            <w:tcW w:w="877" w:type="dxa"/>
          </w:tcPr>
          <w:p w14:paraId="67FAD846" w14:textId="77777777" w:rsidR="00816A8C" w:rsidRPr="00B84E6C" w:rsidRDefault="00816A8C" w:rsidP="003C7D12">
            <w:pPr>
              <w:pStyle w:val="TAC"/>
              <w:rPr>
                <w:lang w:eastAsia="ko-KR"/>
              </w:rPr>
            </w:pPr>
            <w:r w:rsidRPr="00B84E6C">
              <w:rPr>
                <w:lang w:eastAsia="ko-KR"/>
              </w:rPr>
              <w:t>12</w:t>
            </w:r>
          </w:p>
        </w:tc>
        <w:tc>
          <w:tcPr>
            <w:tcW w:w="877" w:type="dxa"/>
          </w:tcPr>
          <w:p w14:paraId="1D47D364" w14:textId="77777777" w:rsidR="00816A8C" w:rsidRPr="00B84E6C" w:rsidRDefault="00816A8C" w:rsidP="003C7D12">
            <w:pPr>
              <w:pStyle w:val="TAC"/>
              <w:rPr>
                <w:lang w:eastAsia="ko-KR"/>
              </w:rPr>
            </w:pPr>
            <w:r w:rsidRPr="00B84E6C">
              <w:rPr>
                <w:lang w:eastAsia="ko-KR"/>
              </w:rPr>
              <w:t>8</w:t>
            </w:r>
          </w:p>
        </w:tc>
        <w:tc>
          <w:tcPr>
            <w:tcW w:w="877" w:type="dxa"/>
          </w:tcPr>
          <w:p w14:paraId="678574A0" w14:textId="77777777" w:rsidR="00816A8C" w:rsidRPr="00B84E6C" w:rsidRDefault="00816A8C" w:rsidP="003C7D12">
            <w:pPr>
              <w:pStyle w:val="TAC"/>
              <w:rPr>
                <w:lang w:eastAsia="ko-KR"/>
              </w:rPr>
            </w:pPr>
            <w:r w:rsidRPr="00B84E6C">
              <w:rPr>
                <w:lang w:eastAsia="ko-KR"/>
              </w:rPr>
              <w:t>6</w:t>
            </w:r>
          </w:p>
        </w:tc>
        <w:tc>
          <w:tcPr>
            <w:tcW w:w="954" w:type="dxa"/>
          </w:tcPr>
          <w:p w14:paraId="05D7FB0A" w14:textId="77777777" w:rsidR="00816A8C" w:rsidRPr="00B84E6C" w:rsidRDefault="00816A8C" w:rsidP="003C7D12">
            <w:pPr>
              <w:pStyle w:val="TAC"/>
              <w:rPr>
                <w:lang w:eastAsia="ko-KR"/>
              </w:rPr>
            </w:pPr>
            <w:r>
              <w:rPr>
                <w:lang w:eastAsia="ko-KR"/>
              </w:rPr>
              <w:t>40</w:t>
            </w:r>
          </w:p>
        </w:tc>
        <w:tc>
          <w:tcPr>
            <w:tcW w:w="954" w:type="dxa"/>
          </w:tcPr>
          <w:p w14:paraId="49C66B1A" w14:textId="77777777" w:rsidR="00816A8C" w:rsidRPr="00B84E6C" w:rsidRDefault="00816A8C" w:rsidP="003C7D12">
            <w:pPr>
              <w:pStyle w:val="TAC"/>
              <w:rPr>
                <w:lang w:eastAsia="ko-KR"/>
              </w:rPr>
            </w:pPr>
            <w:r>
              <w:rPr>
                <w:lang w:eastAsia="ko-KR"/>
              </w:rPr>
              <w:t>20</w:t>
            </w:r>
          </w:p>
        </w:tc>
        <w:tc>
          <w:tcPr>
            <w:tcW w:w="877" w:type="dxa"/>
          </w:tcPr>
          <w:p w14:paraId="5C078E53" w14:textId="77777777" w:rsidR="00816A8C" w:rsidRPr="00B84E6C" w:rsidRDefault="00816A8C" w:rsidP="003C7D12">
            <w:pPr>
              <w:pStyle w:val="TAC"/>
              <w:rPr>
                <w:lang w:eastAsia="ko-KR"/>
              </w:rPr>
            </w:pPr>
            <w:r w:rsidRPr="00B84E6C">
              <w:rPr>
                <w:lang w:eastAsia="ko-KR"/>
              </w:rPr>
              <w:t>12</w:t>
            </w:r>
          </w:p>
        </w:tc>
        <w:tc>
          <w:tcPr>
            <w:tcW w:w="877" w:type="dxa"/>
          </w:tcPr>
          <w:p w14:paraId="28EBE3BD" w14:textId="77777777" w:rsidR="00816A8C" w:rsidRPr="00B84E6C" w:rsidRDefault="00816A8C" w:rsidP="003C7D12">
            <w:pPr>
              <w:pStyle w:val="TAC"/>
              <w:rPr>
                <w:lang w:eastAsia="ko-KR"/>
              </w:rPr>
            </w:pPr>
            <w:r w:rsidRPr="00B84E6C">
              <w:rPr>
                <w:lang w:eastAsia="ko-KR"/>
              </w:rPr>
              <w:t>8</w:t>
            </w:r>
          </w:p>
        </w:tc>
        <w:tc>
          <w:tcPr>
            <w:tcW w:w="877" w:type="dxa"/>
            <w:shd w:val="clear" w:color="auto" w:fill="auto"/>
          </w:tcPr>
          <w:p w14:paraId="7C8C9E7A" w14:textId="77777777" w:rsidR="00816A8C" w:rsidRPr="00B84E6C" w:rsidRDefault="00816A8C" w:rsidP="003C7D12">
            <w:pPr>
              <w:pStyle w:val="TAC"/>
              <w:rPr>
                <w:lang w:eastAsia="ko-KR"/>
              </w:rPr>
            </w:pPr>
            <w:r w:rsidRPr="00B84E6C">
              <w:rPr>
                <w:lang w:eastAsia="ko-KR"/>
              </w:rPr>
              <w:t>6</w:t>
            </w:r>
          </w:p>
        </w:tc>
      </w:tr>
      <w:tr w:rsidR="00816A8C" w:rsidRPr="00B84E6C" w14:paraId="38784C58" w14:textId="77777777" w:rsidTr="003C7D12">
        <w:trPr>
          <w:jc w:val="center"/>
        </w:trPr>
        <w:tc>
          <w:tcPr>
            <w:tcW w:w="704" w:type="dxa"/>
            <w:shd w:val="clear" w:color="auto" w:fill="auto"/>
          </w:tcPr>
          <w:p w14:paraId="1508B5C7" w14:textId="77777777" w:rsidR="00816A8C" w:rsidRPr="00B84E6C" w:rsidRDefault="00816A8C" w:rsidP="003C7D12">
            <w:pPr>
              <w:pStyle w:val="TAC"/>
            </w:pPr>
            <w:r w:rsidRPr="00B84E6C">
              <w:t>60</w:t>
            </w:r>
          </w:p>
        </w:tc>
        <w:tc>
          <w:tcPr>
            <w:tcW w:w="801" w:type="dxa"/>
          </w:tcPr>
          <w:p w14:paraId="0A324F64" w14:textId="77777777" w:rsidR="00816A8C" w:rsidRPr="00B84E6C" w:rsidRDefault="00816A8C" w:rsidP="003C7D12">
            <w:pPr>
              <w:pStyle w:val="TAC"/>
              <w:rPr>
                <w:lang w:eastAsia="ko-KR"/>
              </w:rPr>
            </w:pPr>
            <w:r>
              <w:rPr>
                <w:lang w:eastAsia="ko-KR"/>
              </w:rPr>
              <w:t>80</w:t>
            </w:r>
          </w:p>
        </w:tc>
        <w:tc>
          <w:tcPr>
            <w:tcW w:w="954" w:type="dxa"/>
          </w:tcPr>
          <w:p w14:paraId="471C565E" w14:textId="77777777" w:rsidR="00816A8C" w:rsidRPr="00B84E6C" w:rsidRDefault="00816A8C" w:rsidP="003C7D12">
            <w:pPr>
              <w:pStyle w:val="TAC"/>
              <w:rPr>
                <w:lang w:eastAsia="ko-KR"/>
              </w:rPr>
            </w:pPr>
            <w:r>
              <w:rPr>
                <w:lang w:eastAsia="ko-KR"/>
              </w:rPr>
              <w:t>40</w:t>
            </w:r>
          </w:p>
        </w:tc>
        <w:tc>
          <w:tcPr>
            <w:tcW w:w="877" w:type="dxa"/>
          </w:tcPr>
          <w:p w14:paraId="252A1FFA" w14:textId="77777777" w:rsidR="00816A8C" w:rsidRPr="00B84E6C" w:rsidRDefault="00816A8C" w:rsidP="003C7D12">
            <w:pPr>
              <w:pStyle w:val="TAC"/>
              <w:rPr>
                <w:lang w:eastAsia="ko-KR"/>
              </w:rPr>
            </w:pPr>
            <w:r w:rsidRPr="00B84E6C">
              <w:rPr>
                <w:lang w:eastAsia="ko-KR"/>
              </w:rPr>
              <w:t>24</w:t>
            </w:r>
          </w:p>
        </w:tc>
        <w:tc>
          <w:tcPr>
            <w:tcW w:w="877" w:type="dxa"/>
          </w:tcPr>
          <w:p w14:paraId="5C198CC4" w14:textId="77777777" w:rsidR="00816A8C" w:rsidRPr="00B84E6C" w:rsidRDefault="00816A8C" w:rsidP="003C7D12">
            <w:pPr>
              <w:pStyle w:val="TAC"/>
              <w:rPr>
                <w:lang w:eastAsia="ko-KR"/>
              </w:rPr>
            </w:pPr>
            <w:r w:rsidRPr="00B84E6C">
              <w:rPr>
                <w:lang w:eastAsia="ko-KR"/>
              </w:rPr>
              <w:t>16</w:t>
            </w:r>
          </w:p>
        </w:tc>
        <w:tc>
          <w:tcPr>
            <w:tcW w:w="877" w:type="dxa"/>
          </w:tcPr>
          <w:p w14:paraId="5B3A17F7" w14:textId="77777777" w:rsidR="00816A8C" w:rsidRPr="00B84E6C" w:rsidRDefault="00816A8C" w:rsidP="003C7D12">
            <w:pPr>
              <w:pStyle w:val="TAC"/>
              <w:rPr>
                <w:lang w:eastAsia="ko-KR"/>
              </w:rPr>
            </w:pPr>
            <w:r w:rsidRPr="00B84E6C">
              <w:rPr>
                <w:lang w:eastAsia="ko-KR"/>
              </w:rPr>
              <w:t>12</w:t>
            </w:r>
          </w:p>
        </w:tc>
        <w:tc>
          <w:tcPr>
            <w:tcW w:w="954" w:type="dxa"/>
          </w:tcPr>
          <w:p w14:paraId="5EB6339F" w14:textId="77777777" w:rsidR="00816A8C" w:rsidRPr="00B84E6C" w:rsidRDefault="00816A8C" w:rsidP="003C7D12">
            <w:pPr>
              <w:pStyle w:val="TAC"/>
              <w:rPr>
                <w:lang w:eastAsia="ko-KR"/>
              </w:rPr>
            </w:pPr>
            <w:r>
              <w:rPr>
                <w:lang w:eastAsia="ko-KR"/>
              </w:rPr>
              <w:t>80</w:t>
            </w:r>
          </w:p>
        </w:tc>
        <w:tc>
          <w:tcPr>
            <w:tcW w:w="954" w:type="dxa"/>
          </w:tcPr>
          <w:p w14:paraId="0EE75340" w14:textId="77777777" w:rsidR="00816A8C" w:rsidRPr="00B84E6C" w:rsidRDefault="00816A8C" w:rsidP="003C7D12">
            <w:pPr>
              <w:pStyle w:val="TAC"/>
              <w:rPr>
                <w:lang w:eastAsia="ko-KR"/>
              </w:rPr>
            </w:pPr>
            <w:r>
              <w:rPr>
                <w:lang w:eastAsia="ko-KR"/>
              </w:rPr>
              <w:t>40</w:t>
            </w:r>
          </w:p>
        </w:tc>
        <w:tc>
          <w:tcPr>
            <w:tcW w:w="877" w:type="dxa"/>
          </w:tcPr>
          <w:p w14:paraId="5B7174B9" w14:textId="77777777" w:rsidR="00816A8C" w:rsidRPr="00B84E6C" w:rsidRDefault="00816A8C" w:rsidP="003C7D12">
            <w:pPr>
              <w:pStyle w:val="TAC"/>
              <w:rPr>
                <w:lang w:eastAsia="ko-KR"/>
              </w:rPr>
            </w:pPr>
            <w:r w:rsidRPr="00B84E6C">
              <w:rPr>
                <w:lang w:eastAsia="ko-KR"/>
              </w:rPr>
              <w:t>24</w:t>
            </w:r>
          </w:p>
        </w:tc>
        <w:tc>
          <w:tcPr>
            <w:tcW w:w="877" w:type="dxa"/>
          </w:tcPr>
          <w:p w14:paraId="2A97B912" w14:textId="77777777" w:rsidR="00816A8C" w:rsidRPr="00B84E6C" w:rsidRDefault="00816A8C" w:rsidP="003C7D12">
            <w:pPr>
              <w:pStyle w:val="TAC"/>
              <w:rPr>
                <w:lang w:eastAsia="ko-KR"/>
              </w:rPr>
            </w:pPr>
            <w:r w:rsidRPr="00B84E6C">
              <w:rPr>
                <w:lang w:eastAsia="ko-KR"/>
              </w:rPr>
              <w:t>16</w:t>
            </w:r>
          </w:p>
        </w:tc>
        <w:tc>
          <w:tcPr>
            <w:tcW w:w="877" w:type="dxa"/>
            <w:shd w:val="clear" w:color="auto" w:fill="auto"/>
          </w:tcPr>
          <w:p w14:paraId="19A3B58B" w14:textId="77777777" w:rsidR="00816A8C" w:rsidRPr="00B84E6C" w:rsidRDefault="00816A8C" w:rsidP="003C7D12">
            <w:pPr>
              <w:pStyle w:val="TAC"/>
              <w:rPr>
                <w:lang w:eastAsia="ko-KR"/>
              </w:rPr>
            </w:pPr>
            <w:r w:rsidRPr="00B84E6C">
              <w:rPr>
                <w:lang w:eastAsia="ko-KR"/>
              </w:rPr>
              <w:t>12</w:t>
            </w:r>
          </w:p>
        </w:tc>
      </w:tr>
      <w:tr w:rsidR="00816A8C" w:rsidRPr="00B84E6C" w14:paraId="4F2E49BD" w14:textId="77777777" w:rsidTr="003C7D12">
        <w:trPr>
          <w:jc w:val="center"/>
        </w:trPr>
        <w:tc>
          <w:tcPr>
            <w:tcW w:w="9629" w:type="dxa"/>
            <w:gridSpan w:val="11"/>
          </w:tcPr>
          <w:p w14:paraId="7A15A44E" w14:textId="77777777" w:rsidR="00816A8C" w:rsidRPr="00B84E6C" w:rsidRDefault="00816A8C" w:rsidP="003C7D12">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2B4D4A76" w14:textId="77777777" w:rsidR="00816A8C" w:rsidRPr="00B84E6C" w:rsidRDefault="00816A8C" w:rsidP="003C7D12">
            <w:pPr>
              <w:pStyle w:val="TAN"/>
            </w:pPr>
            <w:r w:rsidRPr="00B84E6C">
              <w:rPr>
                <w:rFonts w:eastAsia="MS Mincho"/>
                <w:lang w:eastAsia="ja-JP"/>
              </w:rPr>
              <w:t xml:space="preserve">NOTE </w:t>
            </w:r>
            <w:r>
              <w:rPr>
                <w:rFonts w:eastAsia="MS Mincho"/>
                <w:lang w:eastAsia="ja-JP"/>
              </w:rPr>
              <w:t>2</w:t>
            </w:r>
            <w:r w:rsidRPr="00B84E6C">
              <w:t>:</w:t>
            </w:r>
            <w:r w:rsidRPr="00B84E6C">
              <w:tab/>
              <w:t>Non-overlapped half-slots occur before and after the measurement gap. Whether a UE can receive and/or transmit in those half-slots is up to UE implementation.</w:t>
            </w:r>
          </w:p>
        </w:tc>
      </w:tr>
    </w:tbl>
    <w:p w14:paraId="3DCFAC54" w14:textId="77777777" w:rsidR="00816A8C" w:rsidRPr="009C5807" w:rsidRDefault="00816A8C" w:rsidP="00816A8C">
      <w:pPr>
        <w:rPr>
          <w:rFonts w:eastAsia="MS Mincho"/>
        </w:rPr>
      </w:pPr>
    </w:p>
    <w:p w14:paraId="6312F618" w14:textId="2C89072A" w:rsidR="00816A8C" w:rsidRDefault="00816A8C" w:rsidP="00816A8C">
      <w:r w:rsidRPr="000C5F8F">
        <w:t xml:space="preserve">UL slots that are </w:t>
      </w:r>
      <w:r>
        <w:t xml:space="preserve">fully or partially </w:t>
      </w:r>
      <w:r w:rsidRPr="000C5F8F">
        <w:t xml:space="preserve">overlapping with </w:t>
      </w:r>
      <w:r w:rsidRPr="009C5807">
        <w:t xml:space="preserve">measurement </w:t>
      </w:r>
      <w:r w:rsidRPr="000C5F8F">
        <w:t>gap</w:t>
      </w:r>
      <w:r>
        <w:t>, taking into ac</w:t>
      </w:r>
      <w:ins w:id="9" w:author="Nokia" w:date="2023-11-19T18:02:00Z">
        <w:r>
          <w:t>c</w:t>
        </w:r>
      </w:ins>
      <w:r>
        <w:t>ount</w:t>
      </w:r>
      <w:r w:rsidRPr="000C5F8F">
        <w:t xml:space="preserve"> TA </w:t>
      </w:r>
      <w:r>
        <w:t xml:space="preserve">as defined in clause </w:t>
      </w:r>
      <w:r w:rsidRPr="009966F8">
        <w:t>7.1C.2</w:t>
      </w:r>
      <w:r>
        <w:t xml:space="preserve">, </w:t>
      </w:r>
      <w:r w:rsidRPr="000C5F8F">
        <w:t>are interrupted.</w:t>
      </w:r>
    </w:p>
    <w:p w14:paraId="6977DFEA" w14:textId="77777777" w:rsidR="00816A8C" w:rsidRPr="009C5807" w:rsidRDefault="00816A8C" w:rsidP="00816A8C">
      <w:pPr>
        <w:pStyle w:val="NO"/>
      </w:pPr>
      <w:r w:rsidRPr="009C5807">
        <w:t xml:space="preserve">Note: </w:t>
      </w:r>
      <w:r>
        <w:tab/>
      </w:r>
      <w:r w:rsidRPr="009C5807">
        <w:t>Network is supposed to take into account the possible difference between the estimated TA at network and actual TA at UE when scheduling UE in the above slot(s).</w:t>
      </w:r>
    </w:p>
    <w:p w14:paraId="36D6151C" w14:textId="77777777" w:rsidR="00816A8C" w:rsidRDefault="00816A8C" w:rsidP="00816A8C">
      <w:pPr>
        <w:rPr>
          <w:rFonts w:eastAsia="Malgun Gothic"/>
          <w:lang w:eastAsia="ko-KR"/>
        </w:rPr>
      </w:pPr>
    </w:p>
    <w:p w14:paraId="4DF4ABBD" w14:textId="77777777" w:rsidR="00816A8C" w:rsidRDefault="00816A8C" w:rsidP="00816A8C">
      <w:pPr>
        <w:pStyle w:val="Heading3"/>
      </w:pPr>
      <w:r w:rsidRPr="009C5807">
        <w:t>9.1</w:t>
      </w:r>
      <w:r>
        <w:t>C</w:t>
      </w:r>
      <w:r w:rsidRPr="009C5807">
        <w:t>.</w:t>
      </w:r>
      <w:r>
        <w:t>8</w:t>
      </w:r>
      <w:r w:rsidRPr="009C5807">
        <w:tab/>
      </w:r>
      <w:r>
        <w:t>Concurrent m</w:t>
      </w:r>
      <w:r w:rsidRPr="009C5807">
        <w:t>easurement gap</w:t>
      </w:r>
      <w:r>
        <w:t>s for SAN</w:t>
      </w:r>
    </w:p>
    <w:p w14:paraId="3E6D3FF6" w14:textId="77777777" w:rsidR="00816A8C" w:rsidRPr="004633CB" w:rsidRDefault="00816A8C" w:rsidP="00816A8C">
      <w:pPr>
        <w:pStyle w:val="Heading4"/>
        <w:rPr>
          <w:lang w:val="en-US" w:eastAsia="ko-KR"/>
        </w:rPr>
      </w:pPr>
      <w:r w:rsidRPr="004633CB">
        <w:rPr>
          <w:lang w:val="en-US" w:eastAsia="ko-KR"/>
        </w:rPr>
        <w:t>9.1</w:t>
      </w:r>
      <w:r>
        <w:rPr>
          <w:lang w:val="en-US" w:eastAsia="ko-KR"/>
        </w:rPr>
        <w:t>C</w:t>
      </w:r>
      <w:r w:rsidRPr="004633CB">
        <w:rPr>
          <w:lang w:val="en-US" w:eastAsia="ko-KR"/>
        </w:rPr>
        <w:t>.</w:t>
      </w:r>
      <w:r>
        <w:rPr>
          <w:lang w:val="en-US" w:eastAsia="ko-KR"/>
        </w:rPr>
        <w:t>8</w:t>
      </w:r>
      <w:r w:rsidRPr="004633CB">
        <w:rPr>
          <w:lang w:val="en-US" w:eastAsia="ko-KR"/>
        </w:rPr>
        <w:t>.1</w:t>
      </w:r>
      <w:r w:rsidRPr="004633CB">
        <w:rPr>
          <w:lang w:val="en-US" w:eastAsia="ko-KR"/>
        </w:rPr>
        <w:tab/>
        <w:t>Introduction</w:t>
      </w:r>
    </w:p>
    <w:p w14:paraId="003B9318" w14:textId="77777777" w:rsidR="00816A8C" w:rsidRDefault="00816A8C" w:rsidP="00816A8C">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p>
    <w:p w14:paraId="0886A137" w14:textId="77777777" w:rsidR="00816A8C" w:rsidRPr="004633CB" w:rsidRDefault="00816A8C" w:rsidP="00816A8C">
      <w:pPr>
        <w:pStyle w:val="Heading4"/>
        <w:rPr>
          <w:szCs w:val="18"/>
          <w:lang w:val="en-US" w:eastAsia="ko-KR"/>
        </w:rPr>
      </w:pPr>
      <w:r w:rsidRPr="004633CB">
        <w:rPr>
          <w:szCs w:val="18"/>
          <w:lang w:val="en-US" w:eastAsia="ko-KR"/>
        </w:rPr>
        <w:t>9.1</w:t>
      </w:r>
      <w:r>
        <w:rPr>
          <w:szCs w:val="18"/>
          <w:lang w:val="en-US" w:eastAsia="ko-KR"/>
        </w:rPr>
        <w:t>C</w:t>
      </w:r>
      <w:r w:rsidRPr="004633CB">
        <w:rPr>
          <w:szCs w:val="18"/>
          <w:lang w:val="en-US" w:eastAsia="ko-KR"/>
        </w:rPr>
        <w:t>.</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2FE375E0" w14:textId="77777777" w:rsidR="00816A8C" w:rsidRDefault="00816A8C" w:rsidP="00816A8C">
      <w:r w:rsidRPr="009C5807">
        <w:t xml:space="preserve">If the UE requires </w:t>
      </w:r>
      <w:r w:rsidRPr="009C5807">
        <w:rPr>
          <w:lang w:eastAsia="zh-CN"/>
        </w:rPr>
        <w:t>measurement gap</w:t>
      </w:r>
      <w:r w:rsidRPr="009C5807">
        <w:t>s to identify and measure intra-frequency cells and/or inter-frequency cells, and the UE</w:t>
      </w:r>
      <w:r>
        <w:t xml:space="preserve"> supports </w:t>
      </w:r>
      <w:r w:rsidRPr="00592E85">
        <w:t>concurrent measurement gap patterns</w:t>
      </w:r>
      <w:r>
        <w:t xml:space="preserve"> (</w:t>
      </w:r>
      <w:proofErr w:type="spellStart"/>
      <w:r w:rsidRPr="005B3B1B">
        <w:rPr>
          <w:i/>
        </w:rPr>
        <w:t>parallelMeasurementGap</w:t>
      </w:r>
      <w:proofErr w:type="spellEnd"/>
      <w:r>
        <w:t>)</w:t>
      </w:r>
      <w:r w:rsidRPr="009C5807">
        <w:t>,</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442DF1C0" w14:textId="77777777" w:rsidR="00816A8C" w:rsidRDefault="00816A8C" w:rsidP="00816A8C">
      <w:r w:rsidRPr="008C6DE4">
        <w:t xml:space="preserve">For UE configured with the </w:t>
      </w:r>
      <w:r>
        <w:t>SA</w:t>
      </w:r>
      <w:r w:rsidRPr="008C6DE4">
        <w:t xml:space="preserve"> operation,</w:t>
      </w:r>
      <w:r>
        <w:t xml:space="preserve"> w</w:t>
      </w:r>
      <w:r w:rsidRPr="008C6DE4">
        <w:t>hen monitoring of multiple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p>
    <w:p w14:paraId="31A0261C" w14:textId="77777777" w:rsidR="00816A8C" w:rsidRDefault="00816A8C" w:rsidP="00816A8C">
      <w:pPr>
        <w:pStyle w:val="B1"/>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67E2C9C0" w14:textId="77777777" w:rsidR="00816A8C" w:rsidRDefault="00816A8C" w:rsidP="00816A8C">
      <w:r>
        <w:t xml:space="preserve">can be associated to one or two measurement gap pattern provided the network configures the concurrent measurement gap patterns. </w:t>
      </w:r>
    </w:p>
    <w:p w14:paraId="0262B2D4" w14:textId="77777777" w:rsidR="00816A8C" w:rsidRPr="00843001" w:rsidRDefault="00816A8C" w:rsidP="00816A8C">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1F732DF5" w14:textId="77777777" w:rsidR="00816A8C" w:rsidRDefault="00816A8C" w:rsidP="00816A8C">
      <w:r>
        <w:t xml:space="preserve">The requirements in clause 9.1.2 are also applicable for the UE </w:t>
      </w:r>
      <w:r w:rsidRPr="00885F53">
        <w:t>capable of and configured with</w:t>
      </w:r>
      <w:r>
        <w:t xml:space="preserve"> multiple concurrent measurement gap patterns within each measurement gap pattern.</w:t>
      </w:r>
    </w:p>
    <w:p w14:paraId="20B6D9AA" w14:textId="77777777" w:rsidR="00816A8C" w:rsidRPr="009C5807" w:rsidRDefault="00816A8C" w:rsidP="00816A8C"/>
    <w:p w14:paraId="21C90815" w14:textId="77777777" w:rsidR="00816A8C" w:rsidRPr="009C5807" w:rsidRDefault="00816A8C" w:rsidP="00816A8C">
      <w:pPr>
        <w:pStyle w:val="Heading4"/>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3847BF62" w14:textId="77777777" w:rsidR="00816A8C" w:rsidRDefault="00816A8C" w:rsidP="00816A8C">
      <w:pPr>
        <w:rPr>
          <w:lang w:eastAsia="zh-CN"/>
        </w:rPr>
      </w:pPr>
      <w:r>
        <w:rPr>
          <w:lang w:eastAsia="zh-CN"/>
        </w:rPr>
        <w:t xml:space="preserve">Collisions between occasions of two concurrent measurement gaps may occur as specified in this clause if the two measurement gaps are </w:t>
      </w:r>
    </w:p>
    <w:p w14:paraId="3385DD75" w14:textId="77777777" w:rsidR="00816A8C" w:rsidRDefault="00816A8C" w:rsidP="00816A8C">
      <w:pPr>
        <w:pStyle w:val="B1"/>
      </w:pPr>
      <w:r>
        <w:t>-</w:t>
      </w:r>
      <w:r>
        <w:tab/>
        <w:t>two per-UE measurement gaps, or</w:t>
      </w:r>
    </w:p>
    <w:p w14:paraId="318D9697" w14:textId="77777777" w:rsidR="00816A8C" w:rsidRDefault="00816A8C" w:rsidP="00816A8C">
      <w:pPr>
        <w:rPr>
          <w:lang w:eastAsia="ja-JP"/>
        </w:rPr>
      </w:pPr>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1FD6E477" w14:textId="77777777" w:rsidR="00816A8C" w:rsidRDefault="00816A8C" w:rsidP="00816A8C">
      <w:pPr>
        <w:pStyle w:val="B1"/>
      </w:pPr>
      <w:r>
        <w:lastRenderedPageBreak/>
        <w:t>-</w:t>
      </w:r>
      <w:r>
        <w:tab/>
        <w:t>the two occasions are fully or partially overlapping in time domain, or</w:t>
      </w:r>
    </w:p>
    <w:p w14:paraId="12077942" w14:textId="77777777" w:rsidR="00816A8C" w:rsidRPr="00CA2035" w:rsidRDefault="00816A8C" w:rsidP="00816A8C">
      <w:pPr>
        <w:pStyle w:val="B1"/>
      </w:pPr>
      <w:r>
        <w:t>-</w:t>
      </w:r>
      <w:r>
        <w:tab/>
      </w:r>
      <w:r>
        <w:rPr>
          <w:lang w:eastAsia="ja-JP"/>
        </w:rPr>
        <w:t>the distance between the two occasions is equal to or smaller than 4ms.</w:t>
      </w:r>
    </w:p>
    <w:p w14:paraId="43C38C27" w14:textId="77777777" w:rsidR="00816A8C" w:rsidRPr="00365963" w:rsidRDefault="00816A8C" w:rsidP="00816A8C">
      <w:pPr>
        <w:pStyle w:val="B1"/>
        <w:ind w:left="0" w:firstLine="0"/>
        <w:rPr>
          <w:lang w:eastAsia="zh-CN"/>
        </w:rPr>
      </w:pPr>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3FE49055" w14:textId="77777777" w:rsidR="00816A8C" w:rsidRDefault="00816A8C" w:rsidP="00816A8C">
      <w:pPr>
        <w:rPr>
          <w:lang w:eastAsia="zh-CN"/>
        </w:rPr>
      </w:pPr>
      <w:r>
        <w:rPr>
          <w:lang w:eastAsia="zh-CN"/>
        </w:rPr>
        <w:t xml:space="preserve">If two colliding measurement gaps are not fully overlapping, 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the measurement gap with higher priority</w:t>
      </w:r>
      <w:r>
        <w:rPr>
          <w:lang w:eastAsia="zh-CN"/>
        </w:rPr>
        <w:t>, and</w:t>
      </w:r>
      <w:r w:rsidRPr="00365963">
        <w:rPr>
          <w:lang w:eastAsia="zh-CN"/>
        </w:rPr>
        <w:t xml:space="preserve"> </w:t>
      </w:r>
      <w:r>
        <w:rPr>
          <w:lang w:eastAsia="zh-CN"/>
        </w:rPr>
        <w:t xml:space="preserve">the occasion of </w:t>
      </w:r>
      <w:r w:rsidRPr="00C21F2D">
        <w:rPr>
          <w:lang w:eastAsia="zh-CN"/>
        </w:rPr>
        <w:t>the measurement gap with lower priority is</w:t>
      </w:r>
      <w:r>
        <w:rPr>
          <w:lang w:eastAsia="zh-CN"/>
        </w:rPr>
        <w:t xml:space="preserve"> considered to be dropped. The </w:t>
      </w:r>
      <w:r w:rsidRPr="00365963">
        <w:rPr>
          <w:lang w:eastAsia="zh-CN"/>
        </w:rPr>
        <w:t xml:space="preserve">UE shall be able to </w:t>
      </w:r>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r w:rsidRPr="00365963">
        <w:rPr>
          <w:lang w:eastAsia="zh-CN"/>
        </w:rPr>
        <w:t xml:space="preserve">the corresponding NR serving cells in the </w:t>
      </w:r>
      <w:r>
        <w:rPr>
          <w:lang w:eastAsia="zh-CN"/>
        </w:rPr>
        <w:t xml:space="preserve">slots that are not interrupted according to requirements in clause </w:t>
      </w:r>
      <w:r w:rsidRPr="009C5807">
        <w:rPr>
          <w:lang w:eastAsia="zh-CN"/>
        </w:rPr>
        <w:t>9.1</w:t>
      </w:r>
      <w:r>
        <w:rPr>
          <w:lang w:eastAsia="zh-CN"/>
        </w:rPr>
        <w:t>C</w:t>
      </w:r>
      <w:r w:rsidRPr="009C5807">
        <w:rPr>
          <w:lang w:eastAsia="zh-CN"/>
        </w:rPr>
        <w:t>.</w:t>
      </w:r>
      <w:r>
        <w:rPr>
          <w:lang w:eastAsia="zh-CN"/>
        </w:rPr>
        <w:t xml:space="preserve">8.4. </w:t>
      </w:r>
    </w:p>
    <w:p w14:paraId="3E81D064" w14:textId="77777777" w:rsidR="00816A8C" w:rsidRDefault="00816A8C" w:rsidP="00816A8C">
      <w:pPr>
        <w:rPr>
          <w:lang w:eastAsia="zh-CN"/>
        </w:rPr>
      </w:pPr>
      <w:r>
        <w:rPr>
          <w:lang w:eastAsia="zh-CN"/>
        </w:rPr>
        <w:t xml:space="preserve">If two colliding measurement gaps are fully overlapping with MGRP=160ms, 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w:t>
      </w:r>
      <w:r>
        <w:rPr>
          <w:lang w:eastAsia="zh-CN"/>
        </w:rPr>
        <w:t>one</w:t>
      </w:r>
      <w:r w:rsidRPr="00365963">
        <w:rPr>
          <w:lang w:eastAsia="zh-CN"/>
        </w:rPr>
        <w:t xml:space="preserve"> </w:t>
      </w:r>
      <w:r>
        <w:rPr>
          <w:lang w:eastAsia="zh-CN"/>
        </w:rPr>
        <w:t xml:space="preserve">of the </w:t>
      </w:r>
      <w:r w:rsidRPr="00365963">
        <w:rPr>
          <w:lang w:eastAsia="zh-CN"/>
        </w:rPr>
        <w:t>measurement gap</w:t>
      </w:r>
      <w:r>
        <w:rPr>
          <w:lang w:eastAsia="zh-CN"/>
        </w:rPr>
        <w:t>s, and</w:t>
      </w:r>
      <w:r w:rsidRPr="00365963">
        <w:rPr>
          <w:lang w:eastAsia="zh-CN"/>
        </w:rPr>
        <w:t xml:space="preserve"> </w:t>
      </w:r>
      <w:r>
        <w:rPr>
          <w:lang w:eastAsia="zh-CN"/>
        </w:rPr>
        <w:t xml:space="preserve">it is up to UE implementation which occasion is used for measurement, provided that UE can meet the requirements in clause 9.2C and 9.3C. </w:t>
      </w:r>
    </w:p>
    <w:p w14:paraId="1524590F" w14:textId="77777777" w:rsidR="00816A8C" w:rsidRDefault="00816A8C" w:rsidP="00816A8C">
      <w:pPr>
        <w:rPr>
          <w:lang w:eastAsia="zh-CN"/>
        </w:rPr>
      </w:pPr>
      <w:r>
        <w:rPr>
          <w:lang w:eastAsia="zh-CN"/>
        </w:rPr>
        <w:t>If two measurement gaps are fully overlapping with MGRP&lt;160ms, no measurement requirements apply.</w:t>
      </w:r>
    </w:p>
    <w:p w14:paraId="2E7947ED" w14:textId="77777777" w:rsidR="00816A8C" w:rsidRPr="00044BC9" w:rsidRDefault="00816A8C" w:rsidP="00816A8C">
      <w:pPr>
        <w:rPr>
          <w:i/>
          <w:lang w:val="en-US" w:eastAsia="zh-CN"/>
        </w:rPr>
      </w:pPr>
    </w:p>
    <w:p w14:paraId="7DC920C4" w14:textId="77777777" w:rsidR="00816A8C" w:rsidRPr="009C5807" w:rsidRDefault="00816A8C" w:rsidP="00816A8C">
      <w:pPr>
        <w:pStyle w:val="Heading4"/>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27FAFEF5" w14:textId="77777777" w:rsidR="00816A8C" w:rsidRDefault="00816A8C" w:rsidP="00816A8C">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p>
    <w:p w14:paraId="6313CB4D" w14:textId="77777777" w:rsidR="00816A8C" w:rsidRDefault="00816A8C" w:rsidP="00816A8C">
      <w:pPr>
        <w:rPr>
          <w:rFonts w:eastAsia="Malgun Gothic"/>
          <w:lang w:eastAsia="ko-KR"/>
        </w:rPr>
      </w:pPr>
    </w:p>
    <w:p w14:paraId="096B420F" w14:textId="77777777" w:rsidR="00816A8C" w:rsidRPr="002359C3" w:rsidRDefault="00816A8C" w:rsidP="00816A8C">
      <w:pPr>
        <w:pStyle w:val="Heading3"/>
      </w:pPr>
      <w:r w:rsidRPr="002359C3">
        <w:t>9.1C.9</w:t>
      </w:r>
      <w:r w:rsidRPr="002359C3">
        <w:tab/>
        <w:t>Collision between SMTC</w:t>
      </w:r>
      <w:r>
        <w:t xml:space="preserve"> and </w:t>
      </w:r>
      <w:r w:rsidRPr="002359C3">
        <w:t>measurement gap for SAN</w:t>
      </w:r>
    </w:p>
    <w:p w14:paraId="72D2014D" w14:textId="77777777" w:rsidR="00816A8C" w:rsidRPr="002359C3" w:rsidRDefault="00816A8C" w:rsidP="00816A8C">
      <w:pPr>
        <w:pStyle w:val="Heading4"/>
        <w:rPr>
          <w:lang w:eastAsia="ko-KR"/>
        </w:rPr>
      </w:pPr>
      <w:r w:rsidRPr="002359C3">
        <w:rPr>
          <w:lang w:eastAsia="ko-KR"/>
        </w:rPr>
        <w:t>9.1C.9.1</w:t>
      </w:r>
      <w:r w:rsidRPr="002359C3">
        <w:rPr>
          <w:lang w:eastAsia="ko-KR"/>
        </w:rPr>
        <w:tab/>
        <w:t>Introduction</w:t>
      </w:r>
    </w:p>
    <w:p w14:paraId="7D88EE97" w14:textId="77777777" w:rsidR="00816A8C" w:rsidRPr="002359C3" w:rsidRDefault="00816A8C" w:rsidP="00816A8C">
      <w:r w:rsidRPr="002359C3">
        <w:rPr>
          <w:rFonts w:cs="v4.2.0"/>
        </w:rPr>
        <w:t>This clause contains definition of collision between SMTC</w:t>
      </w:r>
      <w:r>
        <w:rPr>
          <w:rFonts w:cs="v4.2.0"/>
        </w:rPr>
        <w:t>s</w:t>
      </w:r>
      <w:r w:rsidRPr="002359C3">
        <w:rPr>
          <w:rFonts w:cs="v4.2.0"/>
        </w:rPr>
        <w:t xml:space="preserve"> </w:t>
      </w:r>
      <w:r>
        <w:rPr>
          <w:rFonts w:cs="v4.2.0"/>
        </w:rPr>
        <w:t>and</w:t>
      </w:r>
      <w:r w:rsidRPr="002359C3">
        <w:rPr>
          <w:rFonts w:cs="v4.2.0"/>
        </w:rPr>
        <w:t xml:space="preserve"> measurement gap for SAN.</w:t>
      </w:r>
    </w:p>
    <w:p w14:paraId="09360E5F" w14:textId="77777777" w:rsidR="00816A8C" w:rsidRPr="002359C3" w:rsidRDefault="00816A8C" w:rsidP="00816A8C">
      <w:pPr>
        <w:pStyle w:val="Heading4"/>
      </w:pPr>
      <w:r w:rsidRPr="002359C3">
        <w:t>9.1C.9.</w:t>
      </w:r>
      <w:r>
        <w:t>2</w:t>
      </w:r>
      <w:r w:rsidRPr="002359C3">
        <w:tab/>
        <w:t xml:space="preserve">Collision between </w:t>
      </w:r>
      <w:r w:rsidRPr="0026177E">
        <w:t xml:space="preserve">SMTCs </w:t>
      </w:r>
      <w:r>
        <w:t>and</w:t>
      </w:r>
      <w:r w:rsidRPr="0026177E">
        <w:t xml:space="preserve"> </w:t>
      </w:r>
      <w:r w:rsidRPr="002359C3">
        <w:t>measurement gap</w:t>
      </w:r>
    </w:p>
    <w:p w14:paraId="79D1FB32" w14:textId="77777777" w:rsidR="00816A8C" w:rsidRPr="002359C3" w:rsidRDefault="00816A8C" w:rsidP="00816A8C">
      <w:r w:rsidRPr="002359C3">
        <w:t xml:space="preserve">Collision between occasions of SMTC </w:t>
      </w:r>
      <w:r>
        <w:rPr>
          <w:rFonts w:cs="v4.2.0"/>
        </w:rPr>
        <w:t>and</w:t>
      </w:r>
      <w:r w:rsidRPr="002359C3">
        <w:t xml:space="preserve"> measurement gap may occur as specified in this clause. </w:t>
      </w:r>
    </w:p>
    <w:p w14:paraId="079E9F35" w14:textId="77777777" w:rsidR="00816A8C" w:rsidRPr="002359C3" w:rsidRDefault="00816A8C" w:rsidP="00816A8C">
      <w:pPr>
        <w:ind w:left="28" w:hanging="28"/>
      </w:pPr>
      <w:r w:rsidRPr="002359C3">
        <w:t xml:space="preserve">When UE is </w:t>
      </w:r>
      <w:r w:rsidRPr="003D1465">
        <w:t xml:space="preserve">configured with one or more than one measurement gap pattern, </w:t>
      </w:r>
      <w:r>
        <w:t xml:space="preserve">an </w:t>
      </w:r>
      <w:r w:rsidRPr="003D1465">
        <w:t>SMTC occasion outside measurement</w:t>
      </w:r>
      <w:r w:rsidRPr="002359C3">
        <w:t xml:space="preserve"> gap </w:t>
      </w:r>
      <w:r>
        <w:t xml:space="preserve">and a measurement gap occasion </w:t>
      </w:r>
      <w:r w:rsidRPr="002359C3">
        <w:t>are considered colliding</w:t>
      </w:r>
      <w:r w:rsidRPr="002359C3">
        <w:rPr>
          <w:lang w:eastAsia="ja-JP"/>
        </w:rPr>
        <w:t xml:space="preserve"> if at least one of the following conditions is met:</w:t>
      </w:r>
    </w:p>
    <w:p w14:paraId="6B4E7969" w14:textId="77777777" w:rsidR="00816A8C" w:rsidRPr="002359C3" w:rsidRDefault="00816A8C" w:rsidP="00816A8C">
      <w:pPr>
        <w:pStyle w:val="B1"/>
      </w:pPr>
      <w:r w:rsidRPr="002359C3">
        <w:t>-</w:t>
      </w:r>
      <w:r w:rsidRPr="002359C3">
        <w:tab/>
      </w:r>
      <w:r w:rsidRPr="0026177E">
        <w:t xml:space="preserve">the SMTC occasion </w:t>
      </w:r>
      <w:r>
        <w:t>is</w:t>
      </w:r>
      <w:r w:rsidRPr="0026177E">
        <w:t xml:space="preserve"> fully or partially overlapping in time domain</w:t>
      </w:r>
      <w:r>
        <w:t xml:space="preserve"> with the measurement gap occasion</w:t>
      </w:r>
      <w:r w:rsidRPr="002359C3">
        <w:t>, or</w:t>
      </w:r>
    </w:p>
    <w:p w14:paraId="3C94A416" w14:textId="77777777" w:rsidR="00816A8C" w:rsidRPr="002359C3" w:rsidRDefault="00816A8C" w:rsidP="00816A8C">
      <w:pPr>
        <w:pStyle w:val="B1"/>
      </w:pPr>
      <w:r w:rsidRPr="002359C3">
        <w:t>-</w:t>
      </w:r>
      <w:r w:rsidRPr="002359C3">
        <w:tab/>
      </w:r>
      <w:r w:rsidRPr="002359C3">
        <w:rPr>
          <w:lang w:eastAsia="ja-JP"/>
        </w:rPr>
        <w:t xml:space="preserve">the magnitude of the distance between </w:t>
      </w:r>
      <w:r>
        <w:rPr>
          <w:lang w:eastAsia="ja-JP"/>
        </w:rPr>
        <w:t xml:space="preserve">the </w:t>
      </w:r>
      <w:r w:rsidRPr="002359C3">
        <w:t xml:space="preserve">SMTC occasion and </w:t>
      </w:r>
      <w:r>
        <w:t xml:space="preserve">the </w:t>
      </w:r>
      <w:r w:rsidRPr="002359C3">
        <w:t xml:space="preserve">measurement gap occasion in time domain </w:t>
      </w:r>
      <w:r w:rsidRPr="002359C3">
        <w:rPr>
          <w:lang w:eastAsia="ja-JP"/>
        </w:rPr>
        <w:t>is less than or equals to 4ms.</w:t>
      </w:r>
    </w:p>
    <w:p w14:paraId="2D67AC0C" w14:textId="77777777" w:rsidR="00816A8C" w:rsidRPr="002359C3" w:rsidRDefault="00816A8C" w:rsidP="00816A8C">
      <w:r w:rsidRPr="002359C3">
        <w:t xml:space="preserve">The distance between </w:t>
      </w:r>
      <w:r>
        <w:t xml:space="preserve">a </w:t>
      </w:r>
      <w:r w:rsidRPr="002359C3">
        <w:t xml:space="preserve">SMTC occasion and </w:t>
      </w:r>
      <w:r>
        <w:t xml:space="preserve">a </w:t>
      </w:r>
      <w:r w:rsidRPr="002359C3">
        <w:t>measurement gap occasion is defined as:</w:t>
      </w:r>
    </w:p>
    <w:p w14:paraId="7D4009D8" w14:textId="77777777" w:rsidR="00816A8C" w:rsidRPr="002359C3" w:rsidRDefault="00816A8C" w:rsidP="00816A8C">
      <w:pPr>
        <w:pStyle w:val="B1"/>
      </w:pPr>
      <w:r w:rsidRPr="002359C3">
        <w:t>-</w:t>
      </w:r>
      <w:r w:rsidRPr="002359C3">
        <w:tab/>
        <w:t xml:space="preserve">the time difference between the ending point of the SMTC occasion and the starting point of the measurement gap occasion, where the SMTC occasion occurs earlier in time than the MG occasion, or </w:t>
      </w:r>
    </w:p>
    <w:p w14:paraId="1CC69A3C" w14:textId="77777777" w:rsidR="00816A8C" w:rsidRDefault="00816A8C" w:rsidP="00816A8C">
      <w:pPr>
        <w:pStyle w:val="B1"/>
      </w:pPr>
      <w:r w:rsidRPr="002359C3">
        <w:t>-</w:t>
      </w:r>
      <w:r w:rsidRPr="002359C3">
        <w:tab/>
        <w:t>the time difference between the ending point of the measurement gap occasion and the starting point of the SMTC occasion, where the measurement gap occasion occurs earlier in time than the SMTC occasion.</w:t>
      </w:r>
    </w:p>
    <w:p w14:paraId="0A179F88" w14:textId="77777777" w:rsidR="00816A8C" w:rsidRPr="002359C3" w:rsidRDefault="00816A8C" w:rsidP="00816A8C"/>
    <w:p w14:paraId="474FCC91" w14:textId="77777777" w:rsidR="00816A8C" w:rsidRPr="00A3631F" w:rsidRDefault="00816A8C" w:rsidP="00816A8C">
      <w:pPr>
        <w:pStyle w:val="Heading4"/>
      </w:pPr>
      <w:r w:rsidRPr="00A3631F">
        <w:t>9.1C.9.</w:t>
      </w:r>
      <w:r>
        <w:t>3</w:t>
      </w:r>
      <w:r w:rsidRPr="00A3631F">
        <w:tab/>
        <w:t xml:space="preserve">Collision between </w:t>
      </w:r>
      <w:r>
        <w:t xml:space="preserve">multiple </w:t>
      </w:r>
      <w:r w:rsidRPr="00A3631F">
        <w:t xml:space="preserve">SMTCs </w:t>
      </w:r>
      <w:r>
        <w:t>on a SAN carrier</w:t>
      </w:r>
    </w:p>
    <w:p w14:paraId="5B67BE4D" w14:textId="77777777" w:rsidR="00816A8C" w:rsidRPr="00975E39" w:rsidRDefault="00816A8C" w:rsidP="00816A8C">
      <w:r w:rsidRPr="00975E39">
        <w:t xml:space="preserve">Collision between occasions of multiple SMTCs may occur as specified in this clause. </w:t>
      </w:r>
    </w:p>
    <w:p w14:paraId="35FC71D4" w14:textId="77777777" w:rsidR="00816A8C" w:rsidRPr="00975E39" w:rsidRDefault="00816A8C" w:rsidP="00816A8C">
      <w:pPr>
        <w:ind w:left="28" w:hanging="28"/>
      </w:pPr>
      <w:r w:rsidRPr="00975E39">
        <w:t>When UE is configured with more than one SMTC on a SAN carrier, two SMTC occasions outside measurement gap are considered colliding</w:t>
      </w:r>
      <w:r w:rsidRPr="00975E39">
        <w:rPr>
          <w:lang w:eastAsia="ja-JP"/>
        </w:rPr>
        <w:t xml:space="preserve"> if at least one of the following conditions is met:</w:t>
      </w:r>
    </w:p>
    <w:p w14:paraId="30A7B466" w14:textId="77777777" w:rsidR="00816A8C" w:rsidRPr="00975E39" w:rsidRDefault="00816A8C" w:rsidP="00816A8C">
      <w:pPr>
        <w:ind w:left="568" w:hanging="284"/>
      </w:pPr>
      <w:r w:rsidRPr="00975E39">
        <w:lastRenderedPageBreak/>
        <w:t>-</w:t>
      </w:r>
      <w:r w:rsidRPr="00975E39">
        <w:tab/>
        <w:t>the two SMTC occasions are fully or partially overlapping in time domain, or</w:t>
      </w:r>
    </w:p>
    <w:p w14:paraId="2CC0737D" w14:textId="77777777" w:rsidR="00816A8C" w:rsidRPr="00A3631F" w:rsidRDefault="00816A8C" w:rsidP="00816A8C">
      <w:pPr>
        <w:ind w:left="568" w:hanging="284"/>
      </w:pPr>
      <w:r w:rsidRPr="00975E39">
        <w:t>-</w:t>
      </w:r>
      <w:r w:rsidRPr="00975E39">
        <w:tab/>
      </w:r>
      <w:r w:rsidRPr="00975E39">
        <w:rPr>
          <w:lang w:eastAsia="ja-JP"/>
        </w:rPr>
        <w:t xml:space="preserve">the magnitude of the distance between two </w:t>
      </w:r>
      <w:r w:rsidRPr="00975E39">
        <w:t>SMTC occasions in</w:t>
      </w:r>
      <w:r w:rsidRPr="00A3631F">
        <w:t xml:space="preserve"> time domain </w:t>
      </w:r>
      <w:r w:rsidRPr="00A3631F">
        <w:rPr>
          <w:lang w:eastAsia="ja-JP"/>
        </w:rPr>
        <w:t>is less than or equals to 4</w:t>
      </w:r>
      <w:r>
        <w:rPr>
          <w:lang w:eastAsia="ja-JP"/>
        </w:rPr>
        <w:t xml:space="preserve"> </w:t>
      </w:r>
      <w:proofErr w:type="spellStart"/>
      <w:r w:rsidRPr="00A3631F">
        <w:rPr>
          <w:lang w:eastAsia="ja-JP"/>
        </w:rPr>
        <w:t>ms</w:t>
      </w:r>
      <w:proofErr w:type="spellEnd"/>
      <w:r w:rsidRPr="00A3631F">
        <w:rPr>
          <w:lang w:eastAsia="ja-JP"/>
        </w:rPr>
        <w:t>.</w:t>
      </w:r>
    </w:p>
    <w:p w14:paraId="6E1B525B" w14:textId="3CC42AAF" w:rsidR="00816A8C" w:rsidRDefault="00816A8C" w:rsidP="00816A8C">
      <w:r w:rsidRPr="00A3631F">
        <w:t xml:space="preserve">The distance between </w:t>
      </w:r>
      <w:r>
        <w:t>two</w:t>
      </w:r>
      <w:r w:rsidRPr="00A3631F">
        <w:t xml:space="preserve"> SMTC occasion</w:t>
      </w:r>
      <w:r>
        <w:t>s</w:t>
      </w:r>
      <w:r w:rsidRPr="00A3631F">
        <w:t xml:space="preserve"> is defined as</w:t>
      </w:r>
      <w:r>
        <w:t xml:space="preserve"> </w:t>
      </w:r>
      <w:r w:rsidRPr="00A3631F">
        <w:t xml:space="preserve">the time difference between the ending point of the </w:t>
      </w:r>
      <w:r>
        <w:t xml:space="preserve">earlier </w:t>
      </w:r>
      <w:r w:rsidRPr="00A3631F">
        <w:t xml:space="preserve">SMTC occasion and the starting point of the </w:t>
      </w:r>
      <w:r>
        <w:t>later SMTC oc</w:t>
      </w:r>
      <w:ins w:id="10" w:author="Nokia" w:date="2023-11-19T18:03:00Z">
        <w:r>
          <w:t>c</w:t>
        </w:r>
      </w:ins>
      <w:r>
        <w:t>a</w:t>
      </w:r>
      <w:del w:id="11" w:author="Nokia" w:date="2023-11-19T18:03:00Z">
        <w:r w:rsidDel="00816A8C">
          <w:delText>ss</w:delText>
        </w:r>
      </w:del>
      <w:r>
        <w:t>sion.</w:t>
      </w:r>
    </w:p>
    <w:p w14:paraId="293365FF" w14:textId="77777777" w:rsidR="00816A8C" w:rsidRDefault="00816A8C" w:rsidP="00816A8C">
      <w:pPr>
        <w:rPr>
          <w:rFonts w:eastAsia="Malgun Gothic"/>
          <w:lang w:eastAsia="ko-KR"/>
        </w:rPr>
      </w:pPr>
    </w:p>
    <w:p w14:paraId="52A13190" w14:textId="77777777" w:rsidR="00816A8C" w:rsidRDefault="00816A8C" w:rsidP="001B493B">
      <w:pPr>
        <w:jc w:val="center"/>
        <w:rPr>
          <w:noProof/>
          <w:sz w:val="28"/>
          <w:szCs w:val="28"/>
        </w:rPr>
      </w:pPr>
      <w:r w:rsidRPr="00C10F3B">
        <w:rPr>
          <w:noProof/>
          <w:sz w:val="28"/>
          <w:szCs w:val="28"/>
          <w:highlight w:val="yellow"/>
        </w:rPr>
        <w:t>&lt;Change #</w:t>
      </w:r>
      <w:r>
        <w:rPr>
          <w:noProof/>
          <w:sz w:val="28"/>
          <w:szCs w:val="28"/>
          <w:highlight w:val="yellow"/>
        </w:rPr>
        <w:t>2</w:t>
      </w:r>
      <w:r w:rsidRPr="00C10F3B">
        <w:rPr>
          <w:noProof/>
          <w:sz w:val="28"/>
          <w:szCs w:val="28"/>
          <w:highlight w:val="yellow"/>
        </w:rPr>
        <w:t>&gt;</w:t>
      </w:r>
    </w:p>
    <w:p w14:paraId="0CF75408" w14:textId="77777777" w:rsidR="00816A8C" w:rsidRDefault="00816A8C" w:rsidP="00F528B3">
      <w:pPr>
        <w:rPr>
          <w:rFonts w:cs="v4.2.0"/>
        </w:rPr>
      </w:pPr>
    </w:p>
    <w:p w14:paraId="075F6DE8" w14:textId="77777777" w:rsidR="00816A8C" w:rsidRPr="009C5807" w:rsidRDefault="00816A8C" w:rsidP="007B4CD1">
      <w:pPr>
        <w:pStyle w:val="Heading3"/>
      </w:pPr>
      <w:r>
        <w:t>9.2C.</w:t>
      </w:r>
      <w:r w:rsidRPr="009C5807">
        <w:t>3</w:t>
      </w:r>
      <w:r w:rsidRPr="009C5807">
        <w:tab/>
        <w:t>Number of cells and number of SSB</w:t>
      </w:r>
    </w:p>
    <w:p w14:paraId="73081D31" w14:textId="77777777" w:rsidR="00816A8C" w:rsidRPr="009C5807" w:rsidRDefault="00816A8C" w:rsidP="007B4CD1">
      <w:pPr>
        <w:pStyle w:val="Heading4"/>
      </w:pPr>
      <w:r>
        <w:t>9.2C.</w:t>
      </w:r>
      <w:r w:rsidRPr="009C5807">
        <w:t>3.1</w:t>
      </w:r>
      <w:r w:rsidRPr="009C5807">
        <w:tab/>
        <w:t>Requirements for FR1</w:t>
      </w:r>
    </w:p>
    <w:p w14:paraId="1954DEAF" w14:textId="77777777" w:rsidR="00816A8C" w:rsidRPr="009C5807" w:rsidRDefault="00816A8C" w:rsidP="007B4CD1">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67EF990B" w14:textId="77777777" w:rsidR="00816A8C" w:rsidRDefault="00816A8C" w:rsidP="007B4CD1">
      <w:pPr>
        <w:pStyle w:val="B1"/>
      </w:pPr>
      <w:r w:rsidRPr="00B03154">
        <w:t>-</w:t>
      </w:r>
      <w:r w:rsidRPr="00B03154">
        <w:tab/>
        <w:t>8 identified cells, and</w:t>
      </w:r>
    </w:p>
    <w:p w14:paraId="6DCF210C" w14:textId="77777777" w:rsidR="00816A8C" w:rsidRPr="00030759" w:rsidRDefault="00816A8C" w:rsidP="007B4CD1">
      <w:pPr>
        <w:pStyle w:val="B1"/>
      </w:pPr>
      <w:r w:rsidRPr="004B7BCD">
        <w:t>-</w:t>
      </w:r>
      <w:r w:rsidRPr="004B7BCD">
        <w:tab/>
        <w:t xml:space="preserve">8 SSBs with different SSB index and/or PCI on the intra-frequency layer, where the number of SSBs in the serving cell (except for the </w:t>
      </w:r>
      <w:proofErr w:type="spellStart"/>
      <w:r w:rsidRPr="004B7BCD">
        <w:t>SCell</w:t>
      </w:r>
      <w:proofErr w:type="spellEnd"/>
      <w:r w:rsidRPr="004B7BCD">
        <w:t>) is not smaller than the number of configured RLM-RS SSB resources.</w:t>
      </w:r>
    </w:p>
    <w:p w14:paraId="3E33B256" w14:textId="77777777" w:rsidR="00816A8C" w:rsidRDefault="00816A8C" w:rsidP="007B4CD1">
      <w:pPr>
        <w:pStyle w:val="B1"/>
        <w:rPr>
          <w:lang w:eastAsia="zh-TW"/>
        </w:rPr>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604D5326" w14:textId="77777777" w:rsidR="00816A8C" w:rsidRDefault="00816A8C" w:rsidP="007B4CD1">
      <w:pPr>
        <w:pStyle w:val="B1"/>
      </w:pPr>
      <w:r w:rsidRPr="004B7BCD">
        <w:t>-</w:t>
      </w:r>
      <w:r w:rsidRPr="004B7BCD">
        <w:tab/>
      </w:r>
      <w:ins w:id="12" w:author="Author">
        <w:r>
          <w:t xml:space="preserve">In NGSO deployments: </w:t>
        </w:r>
      </w:ins>
      <w:r w:rsidRPr="004B7BCD">
        <w:t xml:space="preserve">cells from 2 satellites including the satellite serving the </w:t>
      </w:r>
      <w:proofErr w:type="spellStart"/>
      <w:r w:rsidRPr="004B7BCD">
        <w:t>PCell</w:t>
      </w:r>
      <w:proofErr w:type="spellEnd"/>
      <w:r w:rsidRPr="004B7BCD">
        <w:t xml:space="preserve"> if UE does not support </w:t>
      </w:r>
      <w:ins w:id="13" w:author="Author">
        <w:r>
          <w:t xml:space="preserve">the </w:t>
        </w:r>
      </w:ins>
      <w:r w:rsidRPr="004B7BCD">
        <w:t xml:space="preserve">capability </w:t>
      </w:r>
      <w:ins w:id="14" w:author="Author">
        <w:r w:rsidRPr="007B4CD1">
          <w:t xml:space="preserve"> </w:t>
        </w:r>
        <w:r w:rsidRPr="00816A8C">
          <w:rPr>
            <w:i/>
            <w:iCs/>
          </w:rPr>
          <w:t>maxNumber-LEO-SatellitesPerCarrier-r17</w:t>
        </w:r>
      </w:ins>
      <w:del w:id="15" w:author="Author">
        <w:r w:rsidRPr="004B7BCD" w:rsidDel="007B4CD1">
          <w:delText>[TBD]</w:delText>
        </w:r>
      </w:del>
      <w:ins w:id="16" w:author="Author">
        <w:r>
          <w:t>; or</w:t>
        </w:r>
      </w:ins>
      <w:del w:id="17" w:author="Author">
        <w:r w:rsidRPr="004B7BCD" w:rsidDel="007B4CD1">
          <w:delText>,</w:delText>
        </w:r>
      </w:del>
      <w:r w:rsidRPr="004B7BCD">
        <w:t xml:space="preserve"> cells from </w:t>
      </w:r>
      <w:del w:id="18" w:author="Author">
        <w:r w:rsidRPr="004B7BCD" w:rsidDel="007B4CD1">
          <w:delText>[4]</w:delText>
        </w:r>
      </w:del>
      <w:ins w:id="19" w:author="Author">
        <w:r>
          <w:t>3 or 4 satellites</w:t>
        </w:r>
      </w:ins>
      <w:r w:rsidRPr="004B7BCD">
        <w:t xml:space="preserve"> </w:t>
      </w:r>
      <w:proofErr w:type="spellStart"/>
      <w:r w:rsidRPr="004B7BCD">
        <w:t>satellites</w:t>
      </w:r>
      <w:proofErr w:type="spellEnd"/>
      <w:r w:rsidRPr="004B7BCD">
        <w:t xml:space="preserve"> including the satellite serving the </w:t>
      </w:r>
      <w:proofErr w:type="spellStart"/>
      <w:r w:rsidRPr="004B7BCD">
        <w:t>PCell</w:t>
      </w:r>
      <w:proofErr w:type="spellEnd"/>
      <w:r w:rsidRPr="004B7BCD">
        <w:t>,</w:t>
      </w:r>
      <w:ins w:id="20" w:author="Author">
        <w:r>
          <w:t xml:space="preserve"> depending on the value indicated in </w:t>
        </w:r>
        <w:r w:rsidRPr="00743C20">
          <w:rPr>
            <w:i/>
            <w:iCs/>
          </w:rPr>
          <w:t>maxNumber-LEO-SatellitesPerCarrier-r17</w:t>
        </w:r>
        <w:r>
          <w:t>.</w:t>
        </w:r>
      </w:ins>
      <w:del w:id="21" w:author="Author">
        <w:r w:rsidRPr="004B7BCD" w:rsidDel="007B4CD1">
          <w:delText xml:space="preserve"> in LEO deployments</w:delText>
        </w:r>
      </w:del>
    </w:p>
    <w:p w14:paraId="117BC4B4" w14:textId="77777777" w:rsidR="00816A8C" w:rsidRDefault="00816A8C" w:rsidP="00F528B3"/>
    <w:p w14:paraId="5435F672" w14:textId="77777777" w:rsidR="00816A8C" w:rsidRDefault="00816A8C" w:rsidP="00FD18BD">
      <w:pPr>
        <w:jc w:val="center"/>
        <w:rPr>
          <w:noProof/>
          <w:sz w:val="28"/>
          <w:szCs w:val="28"/>
        </w:rPr>
      </w:pPr>
      <w:r w:rsidRPr="00C10F3B">
        <w:rPr>
          <w:noProof/>
          <w:sz w:val="28"/>
          <w:szCs w:val="28"/>
          <w:highlight w:val="yellow"/>
        </w:rPr>
        <w:t>&lt;Change #</w:t>
      </w:r>
      <w:r>
        <w:rPr>
          <w:noProof/>
          <w:sz w:val="28"/>
          <w:szCs w:val="28"/>
          <w:highlight w:val="yellow"/>
        </w:rPr>
        <w:t>3</w:t>
      </w:r>
      <w:r w:rsidRPr="00C10F3B">
        <w:rPr>
          <w:noProof/>
          <w:sz w:val="28"/>
          <w:szCs w:val="28"/>
          <w:highlight w:val="yellow"/>
        </w:rPr>
        <w:t>&gt;</w:t>
      </w:r>
    </w:p>
    <w:p w14:paraId="353C5113" w14:textId="77777777" w:rsidR="00816A8C" w:rsidRDefault="00816A8C" w:rsidP="00CA23A7">
      <w:pPr>
        <w:pStyle w:val="Heading5"/>
      </w:pPr>
      <w:r>
        <w:t>9.2C.5.3.1</w:t>
      </w:r>
      <w:r>
        <w:tab/>
        <w:t>Scheduling availability of UE performing measurements with a different subcarrier spacing than PDSCH/PDCCH on FR1</w:t>
      </w:r>
    </w:p>
    <w:p w14:paraId="65FF21B0" w14:textId="77777777" w:rsidR="00816A8C" w:rsidRDefault="00816A8C" w:rsidP="00CA23A7">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07BC4A56" w14:textId="77777777" w:rsidR="00816A8C" w:rsidRDefault="00816A8C" w:rsidP="00CA23A7">
      <w:pPr>
        <w:pStyle w:val="B1"/>
        <w:rPr>
          <w:lang w:eastAsia="zh-CN"/>
        </w:rPr>
      </w:pPr>
      <w:r>
        <w:rPr>
          <w:lang w:val="en-US" w:eastAsia="zh-CN"/>
        </w:rPr>
        <w:t>-</w:t>
      </w:r>
      <w:r>
        <w:rPr>
          <w:lang w:val="en-US" w:eastAsia="zh-CN"/>
        </w:rPr>
        <w:tab/>
        <w:t xml:space="preserve">If </w:t>
      </w:r>
      <w:ins w:id="22" w:author="Author">
        <w:r w:rsidRPr="009265D8">
          <w:rPr>
            <w:rFonts w:eastAsia="MS Mincho"/>
            <w:i/>
            <w:noProof/>
            <w:lang w:val="en-US" w:eastAsia="ja-JP"/>
          </w:rPr>
          <w:t>deriveSSB-IndexFromCell</w:t>
        </w:r>
        <w:r>
          <w:rPr>
            <w:rFonts w:eastAsia="MS Mincho"/>
            <w:i/>
            <w:noProof/>
            <w:lang w:val="en-US" w:eastAsia="ja-JP"/>
          </w:rPr>
          <w:t xml:space="preserve"> </w:t>
        </w:r>
      </w:ins>
      <w:del w:id="23" w:author="Author">
        <w:r w:rsidDel="00CA23A7">
          <w:rPr>
            <w:rFonts w:eastAsia="MS Mincho"/>
            <w:i/>
            <w:noProof/>
            <w:lang w:val="en-US" w:eastAsia="ja-JP"/>
          </w:rPr>
          <w:delText>deriveSSB_IndexFromCell</w:delText>
        </w:r>
        <w:r w:rsidDel="00CA23A7">
          <w:rPr>
            <w:lang w:val="en-US" w:eastAsia="zh-CN"/>
          </w:rPr>
          <w:delText xml:space="preserve"> </w:delText>
        </w:r>
      </w:del>
      <w:r>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D7C8036" w14:textId="77777777" w:rsidR="00816A8C" w:rsidRDefault="00816A8C" w:rsidP="00CA23A7">
      <w:pPr>
        <w:pStyle w:val="B1"/>
        <w:rPr>
          <w:i/>
        </w:rPr>
      </w:pPr>
      <w:r>
        <w:rPr>
          <w:lang w:val="en-US" w:eastAsia="zh-CN"/>
        </w:rPr>
        <w:t>-</w:t>
      </w:r>
      <w:r>
        <w:rPr>
          <w:lang w:val="en-US" w:eastAsia="zh-CN"/>
        </w:rPr>
        <w:tab/>
        <w:t xml:space="preserve">If </w:t>
      </w:r>
      <w:ins w:id="24" w:author="Author">
        <w:r w:rsidRPr="009265D8">
          <w:rPr>
            <w:rFonts w:eastAsia="MS Mincho"/>
            <w:i/>
            <w:noProof/>
            <w:lang w:val="en-US" w:eastAsia="ja-JP"/>
          </w:rPr>
          <w:t>deriveSSB-IndexFromCell</w:t>
        </w:r>
        <w:r>
          <w:rPr>
            <w:rFonts w:eastAsia="MS Mincho"/>
            <w:i/>
            <w:noProof/>
            <w:lang w:val="en-US" w:eastAsia="ja-JP"/>
          </w:rPr>
          <w:t xml:space="preserve"> </w:t>
        </w:r>
      </w:ins>
      <w:del w:id="25" w:author="Author">
        <w:r w:rsidDel="00CA23A7">
          <w:rPr>
            <w:rFonts w:eastAsia="MS Mincho"/>
            <w:i/>
            <w:noProof/>
            <w:lang w:val="en-US" w:eastAsia="ja-JP"/>
          </w:rPr>
          <w:delText>deriveSSB_IndexFromCell</w:delText>
        </w:r>
        <w:r w:rsidDel="00CA23A7">
          <w:rPr>
            <w:lang w:val="en-US" w:eastAsia="zh-CN"/>
          </w:rPr>
          <w:delText xml:space="preserve"> </w:delText>
        </w:r>
      </w:del>
      <w:r>
        <w:rPr>
          <w:lang w:val="en-US" w:eastAsia="zh-CN"/>
        </w:rPr>
        <w:t xml:space="preserve">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C4F6F96" w14:textId="77777777" w:rsidR="00816A8C" w:rsidRDefault="00816A8C" w:rsidP="00F528B3"/>
    <w:p w14:paraId="5E788A68" w14:textId="77777777" w:rsidR="00816A8C" w:rsidRPr="004B7BCD" w:rsidRDefault="00816A8C" w:rsidP="007B4CD1">
      <w:pPr>
        <w:pStyle w:val="Heading5"/>
      </w:pPr>
      <w:r>
        <w:t>9.2C</w:t>
      </w:r>
      <w:r w:rsidRPr="004B7BCD">
        <w:t>.5.3.2</w:t>
      </w:r>
      <w:r w:rsidRPr="004B7BCD">
        <w:tab/>
        <w:t xml:space="preserve">Scheduling availability of UE performing measurements on a </w:t>
      </w:r>
      <w:proofErr w:type="spellStart"/>
      <w:r w:rsidRPr="004B7BCD">
        <w:t>neighbor</w:t>
      </w:r>
      <w:proofErr w:type="spellEnd"/>
      <w:r w:rsidRPr="004B7BCD">
        <w:t xml:space="preserve"> cell served by a different satellite in LEO</w:t>
      </w:r>
    </w:p>
    <w:p w14:paraId="5162AB78" w14:textId="77777777" w:rsidR="00816A8C" w:rsidRPr="004B7BCD" w:rsidRDefault="00816A8C" w:rsidP="007B4CD1">
      <w:r w:rsidRPr="004B7BCD">
        <w:t xml:space="preserve">For UE which do not support </w:t>
      </w:r>
      <w:ins w:id="26" w:author="Author">
        <w:r w:rsidRPr="007B4CD1">
          <w:rPr>
            <w:iCs/>
          </w:rPr>
          <w:t>the capability</w:t>
        </w:r>
        <w:r w:rsidRPr="007B4CD1">
          <w:rPr>
            <w:i/>
          </w:rPr>
          <w:t xml:space="preserve"> </w:t>
        </w:r>
        <w:proofErr w:type="spellStart"/>
        <w:r w:rsidRPr="007B4CD1">
          <w:rPr>
            <w:i/>
          </w:rPr>
          <w:t>parallelMeasurementWithoutRestriction</w:t>
        </w:r>
      </w:ins>
      <w:proofErr w:type="spellEnd"/>
      <w:del w:id="27" w:author="Author">
        <w:r w:rsidRPr="004B7BCD" w:rsidDel="007B4CD1">
          <w:rPr>
            <w:i/>
          </w:rPr>
          <w:delText>TBD</w:delText>
        </w:r>
      </w:del>
      <w:r w:rsidRPr="004B7BCD">
        <w:t xml:space="preserve"> the following restrictions apply due to SS-RSRP/RSRQ/SINR measurement on a </w:t>
      </w:r>
      <w:proofErr w:type="spellStart"/>
      <w:r w:rsidRPr="004B7BCD">
        <w:t>neighbor</w:t>
      </w:r>
      <w:proofErr w:type="spellEnd"/>
      <w:r w:rsidRPr="004B7BCD">
        <w:t xml:space="preserve"> cell served by a different satellite in LEO.</w:t>
      </w:r>
    </w:p>
    <w:p w14:paraId="515905D1" w14:textId="77777777" w:rsidR="00816A8C" w:rsidRPr="004B7BCD" w:rsidRDefault="00816A8C" w:rsidP="007B4CD1">
      <w:pPr>
        <w:pStyle w:val="B1"/>
        <w:rPr>
          <w:lang w:eastAsia="zh-CN"/>
        </w:rPr>
      </w:pPr>
      <w:r w:rsidRPr="004B7BCD">
        <w:rPr>
          <w:lang w:val="en-US" w:eastAsia="zh-CN"/>
        </w:rPr>
        <w:t>-</w:t>
      </w:r>
      <w:r w:rsidRPr="004B7BCD">
        <w:rPr>
          <w:lang w:val="en-US" w:eastAsia="zh-CN"/>
        </w:rPr>
        <w:tab/>
        <w:t xml:space="preserve">If </w:t>
      </w:r>
      <w:del w:id="28" w:author="Author">
        <w:r w:rsidRPr="004B7BCD" w:rsidDel="009265D8">
          <w:rPr>
            <w:rFonts w:eastAsia="MS Mincho"/>
            <w:i/>
            <w:noProof/>
            <w:lang w:val="en-US" w:eastAsia="ja-JP"/>
          </w:rPr>
          <w:delText>deriveSSB_IndexFromCell</w:delText>
        </w:r>
      </w:del>
      <w:ins w:id="29" w:author="Author">
        <w:r w:rsidRPr="009265D8">
          <w:t xml:space="preserve"> </w:t>
        </w:r>
        <w:r w:rsidRPr="009265D8">
          <w:rPr>
            <w:rFonts w:eastAsia="MS Mincho"/>
            <w:i/>
            <w:noProof/>
            <w:lang w:val="en-US" w:eastAsia="ja-JP"/>
          </w:rPr>
          <w:t>deriveSSB-IndexFromCell</w:t>
        </w:r>
        <w:r>
          <w:rPr>
            <w:rFonts w:eastAsia="MS Mincho"/>
            <w:i/>
            <w:noProof/>
            <w:lang w:val="en-US" w:eastAsia="ja-JP"/>
          </w:rPr>
          <w:t xml:space="preserve"> </w:t>
        </w:r>
      </w:ins>
      <w:del w:id="30" w:author="Author">
        <w:r w:rsidRPr="004B7BCD" w:rsidDel="009265D8">
          <w:rPr>
            <w:lang w:val="en-US" w:eastAsia="zh-CN"/>
          </w:rPr>
          <w:delText xml:space="preserve"> </w:delText>
        </w:r>
      </w:del>
      <w:r w:rsidRPr="004B7BCD">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w:t>
      </w:r>
      <w:r w:rsidRPr="004B7BCD">
        <w:rPr>
          <w:lang w:val="en-US" w:eastAsia="zh-CN"/>
        </w:rPr>
        <w:lastRenderedPageBreak/>
        <w:t xml:space="preserve">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5F40F9FE" w14:textId="77777777" w:rsidR="00816A8C" w:rsidRDefault="00816A8C" w:rsidP="007B4CD1">
      <w:pPr>
        <w:pStyle w:val="B1"/>
        <w:rPr>
          <w:i/>
        </w:rPr>
      </w:pPr>
      <w:r w:rsidRPr="004B7BCD">
        <w:rPr>
          <w:lang w:val="en-US" w:eastAsia="zh-CN"/>
        </w:rPr>
        <w:t>-</w:t>
      </w:r>
      <w:r w:rsidRPr="004B7BCD">
        <w:rPr>
          <w:lang w:val="en-US" w:eastAsia="zh-CN"/>
        </w:rPr>
        <w:tab/>
        <w:t xml:space="preserve">If </w:t>
      </w:r>
      <w:ins w:id="31" w:author="Author">
        <w:r w:rsidRPr="009265D8">
          <w:rPr>
            <w:rFonts w:eastAsia="MS Mincho"/>
            <w:i/>
            <w:noProof/>
            <w:lang w:val="en-US" w:eastAsia="ja-JP"/>
          </w:rPr>
          <w:t>deriveSSB-IndexFromCell</w:t>
        </w:r>
        <w:r w:rsidRPr="004B7BCD" w:rsidDel="009265D8">
          <w:rPr>
            <w:rFonts w:eastAsia="MS Mincho"/>
            <w:i/>
            <w:noProof/>
            <w:lang w:val="en-US" w:eastAsia="ja-JP"/>
          </w:rPr>
          <w:t xml:space="preserve"> </w:t>
        </w:r>
      </w:ins>
      <w:del w:id="32" w:author="Author">
        <w:r w:rsidRPr="004B7BCD" w:rsidDel="009265D8">
          <w:rPr>
            <w:rFonts w:eastAsia="MS Mincho"/>
            <w:i/>
            <w:noProof/>
            <w:lang w:val="en-US" w:eastAsia="ja-JP"/>
          </w:rPr>
          <w:delText>deriveSSB_IndexFromCell</w:delText>
        </w:r>
        <w:r w:rsidRPr="004B7BCD" w:rsidDel="009265D8">
          <w:rPr>
            <w:lang w:val="en-US" w:eastAsia="zh-CN"/>
          </w:rPr>
          <w:delText xml:space="preserve"> </w:delText>
        </w:r>
      </w:del>
      <w:r w:rsidRPr="004B7BCD">
        <w:rPr>
          <w:lang w:val="en-US" w:eastAsia="zh-CN"/>
        </w:rPr>
        <w:t xml:space="preserve">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5AC361A9" w14:textId="77777777" w:rsidR="00816A8C" w:rsidRDefault="00816A8C" w:rsidP="007B4CD1">
      <w:pPr>
        <w:pStyle w:val="B1"/>
        <w:rPr>
          <w:lang w:val="en-US"/>
        </w:rPr>
      </w:pPr>
      <w:r>
        <w:rPr>
          <w:lang w:val="en-US"/>
        </w:rPr>
        <w:t>-</w:t>
      </w:r>
      <w:r>
        <w:rPr>
          <w:lang w:val="en-US"/>
        </w:rPr>
        <w:tab/>
        <w:t>If the following conditions are met:</w:t>
      </w:r>
    </w:p>
    <w:p w14:paraId="148668D0" w14:textId="77777777" w:rsidR="00816A8C" w:rsidRPr="009C5807" w:rsidRDefault="00816A8C" w:rsidP="007B4CD1">
      <w:pPr>
        <w:pStyle w:val="B2"/>
        <w:rPr>
          <w:lang w:eastAsia="ja-JP"/>
        </w:rPr>
      </w:pPr>
      <w:r w:rsidRPr="009C5807">
        <w:rPr>
          <w:rFonts w:hint="eastAsia"/>
          <w:lang w:eastAsia="ja-JP"/>
        </w:rPr>
        <w:t>-</w:t>
      </w:r>
      <w:r w:rsidRPr="009C5807">
        <w:rPr>
          <w:lang w:eastAsia="ja-JP"/>
        </w:rPr>
        <w:tab/>
        <w:t>The UE has been notified about system information update through paging,</w:t>
      </w:r>
    </w:p>
    <w:p w14:paraId="036FB3EE" w14:textId="77777777" w:rsidR="00816A8C" w:rsidRPr="009C5807" w:rsidRDefault="00816A8C" w:rsidP="007B4CD1">
      <w:pPr>
        <w:pStyle w:val="B2"/>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r>
        <w:rPr>
          <w:lang w:eastAsia="ja-JP"/>
        </w:rPr>
        <w:t xml:space="preserve"> slots</w:t>
      </w:r>
    </w:p>
    <w:p w14:paraId="6F56660F" w14:textId="77777777" w:rsidR="00816A8C" w:rsidRDefault="00816A8C" w:rsidP="007B4CD1">
      <w:pPr>
        <w:pStyle w:val="B1"/>
        <w:rPr>
          <w:rFonts w:eastAsia="MS Mincho"/>
          <w:lang w:eastAsia="ja-JP"/>
        </w:rPr>
      </w:pPr>
      <w:r>
        <w:rPr>
          <w:rFonts w:eastAsia="MS Mincho"/>
          <w:lang w:eastAsia="ja-JP"/>
        </w:rPr>
        <w:t>-</w:t>
      </w:r>
      <w:r>
        <w:rPr>
          <w:rFonts w:eastAsia="MS Mincho"/>
          <w:lang w:eastAsia="ja-JP"/>
        </w:rPr>
        <w:tab/>
        <w:t>T</w:t>
      </w:r>
      <w:r w:rsidRPr="009C5807">
        <w:rPr>
          <w:rFonts w:eastAsia="MS Mincho"/>
          <w:lang w:eastAsia="ja-JP"/>
        </w:rPr>
        <w:t>he UE is expected to receive the PDCCH that the UE monitors in the Type0-PDCCH CSS set, and</w:t>
      </w:r>
      <w:r>
        <w:rPr>
          <w:rFonts w:eastAsia="MS Mincho"/>
          <w:lang w:eastAsia="ja-JP"/>
        </w:rPr>
        <w:t>/or</w:t>
      </w:r>
      <w:r w:rsidRPr="009C5807">
        <w:rPr>
          <w:rFonts w:eastAsia="MS Mincho"/>
          <w:lang w:eastAsia="ja-JP"/>
        </w:rPr>
        <w:t xml:space="preserve"> the corresponding PDSCH, on SSB symbols to be measured.</w:t>
      </w:r>
    </w:p>
    <w:p w14:paraId="60963AEB" w14:textId="77777777" w:rsidR="00816A8C" w:rsidRDefault="00816A8C" w:rsidP="00F528B3">
      <w:pPr>
        <w:rPr>
          <w:rFonts w:asciiTheme="minorHAnsi" w:eastAsiaTheme="minorHAnsi" w:hAnsiTheme="minorHAnsi" w:cstheme="minorBidi"/>
          <w:kern w:val="2"/>
          <w:sz w:val="22"/>
          <w:szCs w:val="22"/>
          <w14:ligatures w14:val="standardContextual"/>
        </w:rPr>
      </w:pPr>
    </w:p>
    <w:p w14:paraId="7E5F31BE" w14:textId="77777777" w:rsidR="00816A8C" w:rsidRDefault="00816A8C" w:rsidP="00F528B3">
      <w:pPr>
        <w:rPr>
          <w:rFonts w:eastAsiaTheme="minorHAnsi"/>
          <w:lang w:eastAsia="zh-CN"/>
        </w:rPr>
      </w:pPr>
    </w:p>
    <w:p w14:paraId="25044734" w14:textId="77777777" w:rsidR="00816A8C" w:rsidRDefault="00816A8C" w:rsidP="001B493B"/>
    <w:p w14:paraId="302C4F10" w14:textId="77777777" w:rsidR="00816A8C" w:rsidRDefault="00816A8C" w:rsidP="001B493B"/>
    <w:p w14:paraId="2EE1E2FE" w14:textId="77777777" w:rsidR="00816A8C" w:rsidRDefault="00816A8C" w:rsidP="00C10F3B">
      <w:pPr>
        <w:jc w:val="center"/>
        <w:rPr>
          <w:noProof/>
          <w:sz w:val="28"/>
          <w:szCs w:val="28"/>
          <w:highlight w:val="yellow"/>
        </w:rPr>
      </w:pPr>
    </w:p>
    <w:p w14:paraId="2ACDFD5F" w14:textId="77777777" w:rsidR="00816A8C" w:rsidRDefault="00816A8C"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3B7DE9D9" w14:textId="77777777" w:rsidR="00816A8C" w:rsidRDefault="00816A8C"/>
    <w:p w14:paraId="6880F67B" w14:textId="77777777" w:rsidR="00816A8C" w:rsidRDefault="00816A8C"/>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61B"/>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5ECB"/>
    <w:rsid w:val="006E21FB"/>
    <w:rsid w:val="007176FF"/>
    <w:rsid w:val="00792342"/>
    <w:rsid w:val="007977A8"/>
    <w:rsid w:val="007B512A"/>
    <w:rsid w:val="007C2097"/>
    <w:rsid w:val="007D6A07"/>
    <w:rsid w:val="007F7259"/>
    <w:rsid w:val="008040A8"/>
    <w:rsid w:val="00816A8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22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16A8C"/>
    <w:rPr>
      <w:rFonts w:ascii="Times New Roman" w:hAnsi="Times New Roman"/>
      <w:lang w:val="en-GB" w:eastAsia="en-US"/>
    </w:rPr>
  </w:style>
  <w:style w:type="character" w:customStyle="1" w:styleId="TACChar">
    <w:name w:val="TAC Char"/>
    <w:link w:val="TAC"/>
    <w:qFormat/>
    <w:rsid w:val="00816A8C"/>
    <w:rPr>
      <w:rFonts w:ascii="Arial" w:hAnsi="Arial"/>
      <w:sz w:val="18"/>
      <w:lang w:val="en-GB" w:eastAsia="en-US"/>
    </w:rPr>
  </w:style>
  <w:style w:type="character" w:customStyle="1" w:styleId="TAHCar">
    <w:name w:val="TAH Car"/>
    <w:link w:val="TAH"/>
    <w:qFormat/>
    <w:rsid w:val="00816A8C"/>
    <w:rPr>
      <w:rFonts w:ascii="Arial" w:hAnsi="Arial"/>
      <w:b/>
      <w:sz w:val="18"/>
      <w:lang w:val="en-GB" w:eastAsia="en-US"/>
    </w:rPr>
  </w:style>
  <w:style w:type="character" w:customStyle="1" w:styleId="B1Char">
    <w:name w:val="B1 Char"/>
    <w:link w:val="B1"/>
    <w:qFormat/>
    <w:rsid w:val="00816A8C"/>
    <w:rPr>
      <w:rFonts w:ascii="Times New Roman" w:hAnsi="Times New Roman"/>
      <w:lang w:val="en-GB" w:eastAsia="en-US"/>
    </w:rPr>
  </w:style>
  <w:style w:type="character" w:customStyle="1" w:styleId="THChar">
    <w:name w:val="TH Char"/>
    <w:link w:val="TH"/>
    <w:qFormat/>
    <w:rsid w:val="00816A8C"/>
    <w:rPr>
      <w:rFonts w:ascii="Arial" w:hAnsi="Arial"/>
      <w:b/>
      <w:lang w:val="en-GB" w:eastAsia="en-US"/>
    </w:rPr>
  </w:style>
  <w:style w:type="character" w:customStyle="1" w:styleId="TANChar">
    <w:name w:val="TAN Char"/>
    <w:link w:val="TAN"/>
    <w:qFormat/>
    <w:rsid w:val="00816A8C"/>
    <w:rPr>
      <w:rFonts w:ascii="Arial" w:hAnsi="Arial"/>
      <w:sz w:val="18"/>
      <w:lang w:val="en-GB" w:eastAsia="en-US"/>
    </w:rPr>
  </w:style>
  <w:style w:type="character" w:customStyle="1" w:styleId="TFChar">
    <w:name w:val="TF Char"/>
    <w:link w:val="TF"/>
    <w:qFormat/>
    <w:rsid w:val="00816A8C"/>
    <w:rPr>
      <w:rFonts w:ascii="Arial" w:hAnsi="Arial"/>
      <w:b/>
      <w:lang w:val="en-GB" w:eastAsia="en-US"/>
    </w:rPr>
  </w:style>
  <w:style w:type="paragraph" w:styleId="Revision">
    <w:name w:val="Revision"/>
    <w:hidden/>
    <w:uiPriority w:val="99"/>
    <w:semiHidden/>
    <w:rsid w:val="00816A8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6A8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16A8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816A8C"/>
    <w:rPr>
      <w:rFonts w:ascii="Arial" w:hAnsi="Arial"/>
      <w:sz w:val="28"/>
      <w:lang w:val="en-GB" w:eastAsia="en-US"/>
    </w:rPr>
  </w:style>
  <w:style w:type="character" w:customStyle="1" w:styleId="B2Char">
    <w:name w:val="B2 Char"/>
    <w:link w:val="B2"/>
    <w:qFormat/>
    <w:locked/>
    <w:rsid w:val="00816A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2408</Words>
  <Characters>15118</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1900-01-01T06:00:00Z</cp:lastPrinted>
  <dcterms:created xsi:type="dcterms:W3CDTF">2020-02-03T08:32:00Z</dcterms:created>
  <dcterms:modified xsi:type="dcterms:W3CDTF">2023-11-20T02:41:00Z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R4-2320750</vt:lpwstr>
  </property>
  <property fmtid="{D5CDD505-2E9C-101B-9397-08002B2CF9AE}" pid="10" name="Spec#">
    <vt:lpwstr>38.133</vt:lpwstr>
  </property>
  <property fmtid="{D5CDD505-2E9C-101B-9397-08002B2CF9AE}" pid="11" name="Cr#">
    <vt:lpwstr>3890</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[NR_NTN_solutions-Core] CR to 38.133 on Measurement Req. For NTN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