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36BAA" w14:textId="06170F56" w:rsidR="00841BCD" w:rsidRPr="008C39F7" w:rsidRDefault="00841BCD" w:rsidP="00841BCD">
      <w:pPr>
        <w:widowControl w:val="0"/>
        <w:tabs>
          <w:tab w:val="right" w:pos="9639"/>
        </w:tabs>
        <w:overflowPunct w:val="0"/>
        <w:autoSpaceDE w:val="0"/>
        <w:autoSpaceDN w:val="0"/>
        <w:adjustRightInd w:val="0"/>
        <w:textAlignment w:val="baseline"/>
        <w:rPr>
          <w:rFonts w:ascii="Arial" w:eastAsia="SimSun" w:hAnsi="Arial"/>
          <w:b/>
          <w:bCs/>
          <w:i/>
          <w:sz w:val="32"/>
          <w:szCs w:val="20"/>
          <w:lang w:eastAsia="zh-CN"/>
        </w:rPr>
      </w:pPr>
      <w:bookmarkStart w:id="0" w:name="OLE_LINK5"/>
      <w:bookmarkStart w:id="1" w:name="OLE_LINK6"/>
      <w:r w:rsidRPr="008C39F7">
        <w:rPr>
          <w:rFonts w:ascii="Arial" w:eastAsia="SimSun" w:hAnsi="Arial"/>
          <w:b/>
          <w:bCs/>
          <w:szCs w:val="20"/>
        </w:rPr>
        <w:t>3GPP T</w:t>
      </w:r>
      <w:bookmarkStart w:id="2" w:name="_Ref452454252"/>
      <w:bookmarkEnd w:id="2"/>
      <w:r w:rsidRPr="008C39F7">
        <w:rPr>
          <w:rFonts w:ascii="Arial" w:eastAsia="SimSun" w:hAnsi="Arial"/>
          <w:b/>
          <w:bCs/>
          <w:szCs w:val="20"/>
        </w:rPr>
        <w:t xml:space="preserve">SG-RAN </w:t>
      </w:r>
      <w:r w:rsidR="00ED7600" w:rsidRPr="008C39F7">
        <w:rPr>
          <w:rFonts w:ascii="Arial" w:eastAsia="SimSun" w:hAnsi="Arial"/>
          <w:b/>
          <w:szCs w:val="20"/>
        </w:rPr>
        <w:t>WG4 Meeting #</w:t>
      </w:r>
      <w:r w:rsidR="00DE7064">
        <w:rPr>
          <w:rFonts w:ascii="Arial" w:eastAsia="SimSun" w:hAnsi="Arial"/>
          <w:b/>
          <w:szCs w:val="20"/>
        </w:rPr>
        <w:t>109</w:t>
      </w:r>
      <w:r w:rsidRPr="008C39F7">
        <w:rPr>
          <w:rFonts w:ascii="Arial" w:eastAsia="SimSun" w:hAnsi="Arial"/>
          <w:b/>
          <w:bCs/>
          <w:szCs w:val="20"/>
        </w:rPr>
        <w:tab/>
      </w:r>
      <w:r w:rsidR="005258C6" w:rsidRPr="005258C6">
        <w:rPr>
          <w:rFonts w:ascii="Arial" w:eastAsia="SimSun" w:hAnsi="Arial"/>
          <w:b/>
          <w:bCs/>
          <w:szCs w:val="20"/>
        </w:rPr>
        <w:t>R4-2320733</w:t>
      </w:r>
    </w:p>
    <w:p w14:paraId="6F362854" w14:textId="77777777" w:rsidR="00841BCD" w:rsidRPr="002B69F3" w:rsidRDefault="00DE7064" w:rsidP="00841BCD">
      <w:pPr>
        <w:widowControl w:val="0"/>
        <w:tabs>
          <w:tab w:val="right" w:pos="9639"/>
        </w:tabs>
        <w:overflowPunct w:val="0"/>
        <w:autoSpaceDE w:val="0"/>
        <w:autoSpaceDN w:val="0"/>
        <w:adjustRightInd w:val="0"/>
        <w:textAlignment w:val="baseline"/>
        <w:rPr>
          <w:rFonts w:ascii="Arial" w:eastAsia="SimSun" w:hAnsi="Arial"/>
          <w:b/>
          <w:bCs/>
          <w:szCs w:val="20"/>
        </w:rPr>
      </w:pPr>
      <w:r>
        <w:rPr>
          <w:rFonts w:ascii="Arial" w:eastAsia="SimSun" w:hAnsi="Arial"/>
          <w:b/>
          <w:szCs w:val="20"/>
        </w:rPr>
        <w:t>Chicago</w:t>
      </w:r>
      <w:r w:rsidR="002B69F3" w:rsidRPr="002B69F3">
        <w:rPr>
          <w:rFonts w:ascii="Arial" w:eastAsia="SimSun" w:hAnsi="Arial"/>
          <w:b/>
          <w:szCs w:val="20"/>
        </w:rPr>
        <w:t xml:space="preserve">, </w:t>
      </w:r>
      <w:r>
        <w:rPr>
          <w:rFonts w:ascii="Arial" w:eastAsia="SimSun" w:hAnsi="Arial"/>
          <w:b/>
          <w:szCs w:val="20"/>
        </w:rPr>
        <w:t>USA</w:t>
      </w:r>
      <w:r w:rsidR="002B69F3" w:rsidRPr="002B69F3">
        <w:rPr>
          <w:rFonts w:ascii="Arial" w:eastAsia="SimSun" w:hAnsi="Arial"/>
          <w:b/>
          <w:szCs w:val="20"/>
        </w:rPr>
        <w:t xml:space="preserve">, </w:t>
      </w:r>
      <w:r>
        <w:rPr>
          <w:rFonts w:ascii="Arial" w:eastAsia="SimSun" w:hAnsi="Arial"/>
          <w:b/>
          <w:szCs w:val="20"/>
        </w:rPr>
        <w:t>November</w:t>
      </w:r>
      <w:r w:rsidR="002B69F3" w:rsidRPr="002B69F3">
        <w:rPr>
          <w:rFonts w:ascii="Arial" w:eastAsia="SimSun" w:hAnsi="Arial"/>
          <w:b/>
          <w:szCs w:val="20"/>
        </w:rPr>
        <w:t xml:space="preserve"> </w:t>
      </w:r>
      <w:r>
        <w:rPr>
          <w:rFonts w:ascii="Arial" w:eastAsia="SimSun" w:hAnsi="Arial"/>
          <w:b/>
          <w:szCs w:val="20"/>
        </w:rPr>
        <w:t>13</w:t>
      </w:r>
      <w:r w:rsidR="002B69F3" w:rsidRPr="002B69F3">
        <w:rPr>
          <w:rFonts w:ascii="Arial" w:eastAsia="SimSun" w:hAnsi="Arial"/>
          <w:b/>
          <w:szCs w:val="20"/>
        </w:rPr>
        <w:t xml:space="preserve"> –</w:t>
      </w:r>
      <w:r>
        <w:rPr>
          <w:rFonts w:ascii="Arial" w:eastAsia="SimSun" w:hAnsi="Arial"/>
          <w:b/>
          <w:szCs w:val="20"/>
        </w:rPr>
        <w:t xml:space="preserve"> November 17</w:t>
      </w:r>
      <w:r w:rsidR="002B69F3" w:rsidRPr="002B69F3">
        <w:rPr>
          <w:rFonts w:ascii="Arial" w:eastAsia="SimSun" w:hAnsi="Arial"/>
          <w:b/>
          <w:szCs w:val="20"/>
        </w:rPr>
        <w:t>, 2023</w:t>
      </w:r>
    </w:p>
    <w:bookmarkEnd w:id="0"/>
    <w:bookmarkEnd w:id="1"/>
    <w:p w14:paraId="0BB61AFA" w14:textId="77777777" w:rsidR="00841BCD" w:rsidRPr="008C39F7" w:rsidRDefault="00841BCD" w:rsidP="00841BCD">
      <w:pPr>
        <w:widowControl w:val="0"/>
        <w:overflowPunct w:val="0"/>
        <w:autoSpaceDE w:val="0"/>
        <w:autoSpaceDN w:val="0"/>
        <w:adjustRightInd w:val="0"/>
        <w:textAlignment w:val="baseline"/>
        <w:rPr>
          <w:rFonts w:ascii="Arial" w:eastAsia="SimSun" w:hAnsi="Arial"/>
          <w:b/>
          <w:bCs/>
          <w:szCs w:val="20"/>
          <w:lang w:eastAsia="ja-JP"/>
        </w:rPr>
      </w:pPr>
    </w:p>
    <w:p w14:paraId="6435910E" w14:textId="77777777" w:rsidR="00841BCD" w:rsidRPr="008C39F7" w:rsidRDefault="00841BCD" w:rsidP="00841BCD">
      <w:pPr>
        <w:tabs>
          <w:tab w:val="left" w:pos="1985"/>
        </w:tabs>
        <w:ind w:left="1985" w:hanging="1985"/>
        <w:rPr>
          <w:rFonts w:ascii="Arial" w:eastAsia="Calibri" w:hAnsi="Arial" w:cs="Arial"/>
          <w:b/>
          <w:bCs/>
        </w:rPr>
      </w:pPr>
      <w:r w:rsidRPr="008C39F7">
        <w:rPr>
          <w:rFonts w:ascii="Arial" w:eastAsia="Calibri" w:hAnsi="Arial" w:cs="Arial"/>
          <w:b/>
          <w:bCs/>
        </w:rPr>
        <w:t>Source:</w:t>
      </w:r>
      <w:r w:rsidRPr="008C39F7">
        <w:rPr>
          <w:rFonts w:ascii="Arial" w:eastAsia="Calibri" w:hAnsi="Arial" w:cs="Arial"/>
          <w:b/>
          <w:bCs/>
        </w:rPr>
        <w:tab/>
        <w:t xml:space="preserve">Nokia, </w:t>
      </w:r>
      <w:r w:rsidR="0043750A" w:rsidRPr="008C39F7">
        <w:rPr>
          <w:rFonts w:ascii="Arial" w:eastAsia="Calibri" w:hAnsi="Arial" w:cs="Arial"/>
          <w:b/>
          <w:bCs/>
        </w:rPr>
        <w:t>Nokia</w:t>
      </w:r>
      <w:r w:rsidRPr="008C39F7">
        <w:rPr>
          <w:rFonts w:ascii="Arial" w:eastAsia="Calibri" w:hAnsi="Arial" w:cs="Arial"/>
          <w:b/>
          <w:bCs/>
        </w:rPr>
        <w:t xml:space="preserve"> Shanghai Bell</w:t>
      </w:r>
    </w:p>
    <w:p w14:paraId="760AB4AD" w14:textId="7BCBDE5F" w:rsidR="00841BCD" w:rsidRPr="008C39F7" w:rsidRDefault="00841BCD" w:rsidP="00841BCD">
      <w:pPr>
        <w:ind w:left="1985" w:hanging="1985"/>
        <w:rPr>
          <w:rFonts w:ascii="Arial" w:eastAsia="Calibri" w:hAnsi="Arial" w:cs="Arial"/>
          <w:b/>
          <w:bCs/>
        </w:rPr>
      </w:pPr>
      <w:r w:rsidRPr="008C39F7">
        <w:rPr>
          <w:rFonts w:ascii="Arial" w:eastAsia="Calibri" w:hAnsi="Arial" w:cs="Arial"/>
          <w:b/>
          <w:bCs/>
        </w:rPr>
        <w:t>Title:</w:t>
      </w:r>
      <w:r w:rsidRPr="008C39F7">
        <w:rPr>
          <w:rFonts w:ascii="Arial" w:eastAsia="Calibri" w:hAnsi="Arial" w:cs="Arial"/>
          <w:b/>
          <w:bCs/>
        </w:rPr>
        <w:tab/>
      </w:r>
      <w:r w:rsidR="00481305">
        <w:rPr>
          <w:rFonts w:ascii="Arial" w:eastAsia="Calibri" w:hAnsi="Arial" w:cs="Arial"/>
          <w:b/>
          <w:bCs/>
        </w:rPr>
        <w:t xml:space="preserve">Discussion on </w:t>
      </w:r>
      <w:r w:rsidR="00784BED">
        <w:rPr>
          <w:rFonts w:ascii="Arial" w:eastAsia="Calibri" w:hAnsi="Arial" w:cs="Arial"/>
          <w:b/>
          <w:bCs/>
        </w:rPr>
        <w:t xml:space="preserve">performance requirements for </w:t>
      </w:r>
      <w:r w:rsidR="00481305">
        <w:rPr>
          <w:rFonts w:ascii="Arial" w:eastAsia="Calibri" w:hAnsi="Arial" w:cs="Arial"/>
          <w:b/>
          <w:bCs/>
        </w:rPr>
        <w:t>measurements without gaps</w:t>
      </w:r>
      <w:r w:rsidR="00784BED">
        <w:rPr>
          <w:rFonts w:ascii="Arial" w:eastAsia="Calibri" w:hAnsi="Arial" w:cs="Arial"/>
          <w:b/>
          <w:bCs/>
        </w:rPr>
        <w:t xml:space="preserve"> </w:t>
      </w:r>
    </w:p>
    <w:p w14:paraId="13C254F3" w14:textId="11FFDB9C" w:rsidR="00841BCD" w:rsidRPr="008C39F7" w:rsidRDefault="00841BCD" w:rsidP="00841BCD">
      <w:pPr>
        <w:tabs>
          <w:tab w:val="left" w:pos="1985"/>
        </w:tabs>
        <w:spacing w:after="120"/>
        <w:rPr>
          <w:rFonts w:ascii="Arial" w:eastAsia="MS Mincho" w:hAnsi="Arial" w:cs="Arial"/>
          <w:b/>
          <w:bCs/>
          <w:szCs w:val="20"/>
        </w:rPr>
      </w:pPr>
      <w:r w:rsidRPr="008C39F7">
        <w:rPr>
          <w:rFonts w:ascii="Arial" w:eastAsia="MS Mincho" w:hAnsi="Arial" w:cs="Arial"/>
          <w:b/>
          <w:bCs/>
          <w:szCs w:val="20"/>
        </w:rPr>
        <w:t>Agenda item:</w:t>
      </w:r>
      <w:r w:rsidRPr="008C39F7">
        <w:rPr>
          <w:rFonts w:ascii="Arial" w:eastAsia="MS Mincho" w:hAnsi="Arial" w:cs="Arial"/>
          <w:b/>
          <w:bCs/>
          <w:szCs w:val="20"/>
        </w:rPr>
        <w:tab/>
      </w:r>
      <w:r w:rsidR="004C6AD8">
        <w:rPr>
          <w:rFonts w:ascii="Arial" w:eastAsia="MS Mincho" w:hAnsi="Arial" w:cs="Arial"/>
          <w:b/>
          <w:bCs/>
          <w:szCs w:val="20"/>
        </w:rPr>
        <w:t>8.9.</w:t>
      </w:r>
      <w:r w:rsidR="001B7547">
        <w:rPr>
          <w:rFonts w:ascii="Arial" w:eastAsia="MS Mincho" w:hAnsi="Arial" w:cs="Arial"/>
          <w:b/>
          <w:bCs/>
          <w:szCs w:val="20"/>
        </w:rPr>
        <w:t>5</w:t>
      </w:r>
    </w:p>
    <w:p w14:paraId="2141AABF" w14:textId="77777777" w:rsidR="00D66188" w:rsidRPr="008C39F7" w:rsidRDefault="00841BCD" w:rsidP="00841BCD">
      <w:pPr>
        <w:tabs>
          <w:tab w:val="left" w:pos="1985"/>
        </w:tabs>
        <w:rPr>
          <w:rFonts w:ascii="Arial" w:eastAsia="Calibri" w:hAnsi="Arial" w:cs="Arial"/>
          <w:b/>
          <w:bCs/>
        </w:rPr>
      </w:pPr>
      <w:r w:rsidRPr="008C39F7">
        <w:rPr>
          <w:rFonts w:ascii="Arial" w:eastAsia="Calibri" w:hAnsi="Arial" w:cs="Arial"/>
          <w:b/>
          <w:bCs/>
        </w:rPr>
        <w:t>Document for:</w:t>
      </w:r>
      <w:r w:rsidRPr="008C39F7">
        <w:rPr>
          <w:rFonts w:ascii="Arial" w:eastAsia="Calibri" w:hAnsi="Arial" w:cs="Arial"/>
          <w:b/>
          <w:bCs/>
        </w:rPr>
        <w:tab/>
      </w:r>
      <w:r w:rsidR="00AE6D09" w:rsidRPr="008C39F7">
        <w:rPr>
          <w:rFonts w:ascii="Arial" w:eastAsia="Calibri" w:hAnsi="Arial" w:cs="Arial"/>
          <w:b/>
          <w:bCs/>
        </w:rPr>
        <w:t>Discussion</w:t>
      </w:r>
    </w:p>
    <w:p w14:paraId="6F402B43" w14:textId="77777777" w:rsidR="00E323E9" w:rsidRPr="008C39F7" w:rsidRDefault="00E323E9" w:rsidP="00841BCD">
      <w:pPr>
        <w:tabs>
          <w:tab w:val="left" w:pos="1985"/>
        </w:tabs>
        <w:rPr>
          <w:rFonts w:ascii="Arial" w:eastAsia="Calibri" w:hAnsi="Arial" w:cs="Arial"/>
          <w:b/>
          <w:bCs/>
        </w:rPr>
      </w:pPr>
    </w:p>
    <w:p w14:paraId="0BC8AD4B" w14:textId="77777777" w:rsidR="00841BCD" w:rsidRPr="008C39F7" w:rsidRDefault="00841BCD" w:rsidP="00A37002">
      <w:pPr>
        <w:pStyle w:val="RAN4H1"/>
      </w:pPr>
      <w:bookmarkStart w:id="3" w:name="_Toc116995841"/>
      <w:r w:rsidRPr="008C39F7">
        <w:t>Intro</w:t>
      </w:r>
      <w:proofErr w:type="spellStart"/>
      <w:r w:rsidRPr="008C39F7">
        <w:rPr>
          <w:rStyle w:val="RAN4H1Char"/>
          <w:lang w:val="en-US"/>
        </w:rPr>
        <w:t>ductio</w:t>
      </w:r>
      <w:proofErr w:type="spellEnd"/>
      <w:r w:rsidRPr="008C39F7">
        <w:t>n</w:t>
      </w:r>
      <w:bookmarkEnd w:id="3"/>
    </w:p>
    <w:p w14:paraId="54B9C740" w14:textId="1609BB1E" w:rsidR="00A520D9" w:rsidRPr="008C39F7" w:rsidRDefault="008960EA" w:rsidP="005C23A4">
      <w:r>
        <w:t xml:space="preserve">This paper presents Nokia’s views on </w:t>
      </w:r>
      <w:r w:rsidR="00E67324">
        <w:t xml:space="preserve">performance requirements for </w:t>
      </w:r>
      <w:r>
        <w:t xml:space="preserve">measurements without gaps </w:t>
      </w:r>
      <w:r w:rsidR="00E67324">
        <w:t xml:space="preserve">and </w:t>
      </w:r>
      <w:proofErr w:type="spellStart"/>
      <w:r w:rsidR="00E67324">
        <w:t>interRAT</w:t>
      </w:r>
      <w:proofErr w:type="spellEnd"/>
      <w:r w:rsidR="00E67324">
        <w:t xml:space="preserve"> measurements </w:t>
      </w:r>
      <w:r>
        <w:t xml:space="preserve">in </w:t>
      </w:r>
      <w:proofErr w:type="spellStart"/>
      <w:r>
        <w:t>Rel</w:t>
      </w:r>
      <w:proofErr w:type="spellEnd"/>
      <w:r>
        <w:t xml:space="preserve"> 18. </w:t>
      </w:r>
    </w:p>
    <w:p w14:paraId="761DBB56" w14:textId="77777777" w:rsidR="0060543D" w:rsidRPr="008C39F7" w:rsidRDefault="0060543D" w:rsidP="005C23A4"/>
    <w:p w14:paraId="6DA8D151" w14:textId="77777777" w:rsidR="003B659E" w:rsidRPr="008C39F7" w:rsidRDefault="003B659E" w:rsidP="00AE56B1">
      <w:pPr>
        <w:pStyle w:val="RAN4H1"/>
      </w:pPr>
      <w:bookmarkStart w:id="4" w:name="_Toc116995842"/>
      <w:r w:rsidRPr="008C39F7">
        <w:t>Discussion</w:t>
      </w:r>
      <w:bookmarkEnd w:id="4"/>
    </w:p>
    <w:p w14:paraId="3FCF8BB7" w14:textId="33B3F905" w:rsidR="00CC5CEC" w:rsidRDefault="00E67324" w:rsidP="00CC5CEC">
      <w:pPr>
        <w:pStyle w:val="RAN4H2"/>
      </w:pPr>
      <w:r>
        <w:t>Measurements without gaps</w:t>
      </w:r>
    </w:p>
    <w:p w14:paraId="1780ADD4" w14:textId="00D89C74" w:rsidR="00DD2FE8" w:rsidRDefault="00DD2FE8" w:rsidP="00DD2FE8">
      <w:r>
        <w:t xml:space="preserve">In </w:t>
      </w:r>
      <w:proofErr w:type="spellStart"/>
      <w:r>
        <w:t>Rel</w:t>
      </w:r>
      <w:proofErr w:type="spellEnd"/>
      <w:r>
        <w:t xml:space="preserve"> 18 RAN4 is defining new requirements for measurements without gaps and with interruption. </w:t>
      </w:r>
      <w:r w:rsidR="00BE22C4">
        <w:t>Measurement</w:t>
      </w:r>
      <w:r w:rsidR="005458CD">
        <w:t>s</w:t>
      </w:r>
      <w:r w:rsidR="00BE22C4">
        <w:t xml:space="preserve"> without gaps</w:t>
      </w:r>
      <w:r w:rsidR="00DC571A">
        <w:t xml:space="preserve"> are </w:t>
      </w:r>
      <w:r w:rsidR="001C6993">
        <w:t>specified</w:t>
      </w:r>
      <w:r w:rsidR="00DC571A">
        <w:t xml:space="preserve"> for NR since </w:t>
      </w:r>
      <w:proofErr w:type="spellStart"/>
      <w:r w:rsidR="00DC571A">
        <w:t>Rel</w:t>
      </w:r>
      <w:proofErr w:type="spellEnd"/>
      <w:r w:rsidR="00DC571A">
        <w:t xml:space="preserve"> 15 for intra-frequency measurements, and since </w:t>
      </w:r>
      <w:proofErr w:type="spellStart"/>
      <w:r w:rsidR="00DC571A">
        <w:t>Rel</w:t>
      </w:r>
      <w:proofErr w:type="spellEnd"/>
      <w:r w:rsidR="00DC571A">
        <w:t xml:space="preserve"> 16 for inter-</w:t>
      </w:r>
      <w:r w:rsidR="007B3F78">
        <w:t>frequency</w:t>
      </w:r>
      <w:r w:rsidR="00DC571A">
        <w:t xml:space="preserve"> measurement. </w:t>
      </w:r>
      <w:r w:rsidR="007B3F78">
        <w:t xml:space="preserve">Since measurements without gaps are not </w:t>
      </w:r>
      <w:r w:rsidR="001C6993">
        <w:t xml:space="preserve">new </w:t>
      </w:r>
      <w:r w:rsidR="007B3F78">
        <w:t xml:space="preserve">to RAN4, it is important that we try to highlight the main differences </w:t>
      </w:r>
      <w:r w:rsidR="003B1772">
        <w:t xml:space="preserve">to identify what </w:t>
      </w:r>
      <w:proofErr w:type="gramStart"/>
      <w:r w:rsidR="003B1772">
        <w:t>has to</w:t>
      </w:r>
      <w:proofErr w:type="gramEnd"/>
      <w:r w:rsidR="003B1772">
        <w:t xml:space="preserve"> be verified in the performance requirements. </w:t>
      </w:r>
    </w:p>
    <w:p w14:paraId="72932AF9" w14:textId="77777777" w:rsidR="003B1772" w:rsidRDefault="003B1772" w:rsidP="00DD2FE8"/>
    <w:p w14:paraId="64C45BC2" w14:textId="39443379" w:rsidR="003B1772" w:rsidRDefault="00AF42E1" w:rsidP="00DD2FE8">
      <w:r>
        <w:t>Below we have made a list of existing i</w:t>
      </w:r>
      <w:r w:rsidR="00554EBA">
        <w:t>ntra/inter frequency test cases which are relevant to measurement without gaps:</w:t>
      </w:r>
    </w:p>
    <w:p w14:paraId="3FC0EAF3" w14:textId="7F3718BE" w:rsidR="00AA1E09" w:rsidRPr="00AA1E09" w:rsidRDefault="00AA1E09" w:rsidP="00245E28">
      <w:pPr>
        <w:pStyle w:val="ListParagraph"/>
        <w:numPr>
          <w:ilvl w:val="0"/>
          <w:numId w:val="35"/>
        </w:numPr>
        <w:rPr>
          <w:rFonts w:eastAsia="SimSun"/>
        </w:rPr>
      </w:pPr>
      <w:bookmarkStart w:id="5" w:name="_Toc116995848"/>
      <w:r>
        <w:rPr>
          <w:rFonts w:eastAsia="SimSun"/>
        </w:rPr>
        <w:t>EN</w:t>
      </w:r>
      <w:r>
        <w:rPr>
          <w:rFonts w:eastAsia="SimSun"/>
          <w:lang w:val="en-US"/>
        </w:rPr>
        <w:t>-DC</w:t>
      </w:r>
      <w:r w:rsidR="0001035C">
        <w:rPr>
          <w:rFonts w:eastAsia="SimSun"/>
          <w:lang w:val="en-US"/>
        </w:rPr>
        <w:t xml:space="preserve"> FR1</w:t>
      </w:r>
    </w:p>
    <w:p w14:paraId="6B35EE82" w14:textId="03B0F648" w:rsidR="00245E28" w:rsidRPr="00BA3930" w:rsidRDefault="00245E28" w:rsidP="00B202BC">
      <w:pPr>
        <w:pStyle w:val="ListParagraph"/>
        <w:numPr>
          <w:ilvl w:val="1"/>
          <w:numId w:val="35"/>
        </w:numPr>
        <w:rPr>
          <w:rFonts w:eastAsia="SimSun"/>
        </w:rPr>
      </w:pPr>
      <w:r w:rsidRPr="00BA3930">
        <w:rPr>
          <w:rFonts w:eastAsia="SimSun"/>
        </w:rPr>
        <w:t>A.4.5.2.3 E-UTRAN – NR FR1 interruptions during measurements on deactivated NR SCC in synchronous EN-DC</w:t>
      </w:r>
    </w:p>
    <w:p w14:paraId="56E6A9F8" w14:textId="5521F676" w:rsidR="00245E28" w:rsidRPr="00BA3930" w:rsidRDefault="00245E28" w:rsidP="00B33D17">
      <w:pPr>
        <w:pStyle w:val="ListParagraph"/>
        <w:numPr>
          <w:ilvl w:val="1"/>
          <w:numId w:val="35"/>
        </w:numPr>
        <w:rPr>
          <w:rFonts w:eastAsia="SimSun"/>
        </w:rPr>
      </w:pPr>
      <w:r w:rsidRPr="00BA3930">
        <w:rPr>
          <w:rFonts w:eastAsia="SimSun"/>
        </w:rPr>
        <w:t>A.4.5.2.4 E-UTRAN – NR FR1 interruptions during measurements on deactivated NR SCC in asynchronous EN-DC</w:t>
      </w:r>
    </w:p>
    <w:p w14:paraId="6A136303" w14:textId="77777777" w:rsidR="00245E28" w:rsidRPr="00245E28" w:rsidRDefault="00245E28" w:rsidP="00AA1E09">
      <w:pPr>
        <w:pStyle w:val="ListParagraph"/>
        <w:numPr>
          <w:ilvl w:val="1"/>
          <w:numId w:val="35"/>
        </w:numPr>
        <w:rPr>
          <w:rFonts w:eastAsia="SimSun"/>
        </w:rPr>
      </w:pPr>
      <w:r w:rsidRPr="00245E28">
        <w:rPr>
          <w:rFonts w:eastAsia="SimSun"/>
        </w:rPr>
        <w:t>A.4.6.1.1 EN-DC event triggered reporting tests without gap under non-DRX</w:t>
      </w:r>
    </w:p>
    <w:p w14:paraId="04CA54B7" w14:textId="77777777" w:rsidR="00245E28" w:rsidRPr="00245E28" w:rsidRDefault="00245E28" w:rsidP="00AA1E09">
      <w:pPr>
        <w:pStyle w:val="ListParagraph"/>
        <w:numPr>
          <w:ilvl w:val="1"/>
          <w:numId w:val="35"/>
        </w:numPr>
        <w:rPr>
          <w:rFonts w:eastAsia="SimSun"/>
        </w:rPr>
      </w:pPr>
      <w:r w:rsidRPr="00245E28">
        <w:rPr>
          <w:rFonts w:eastAsia="SimSun"/>
        </w:rPr>
        <w:t xml:space="preserve">A.4.6.1.2 EN-DC event triggered reporting tests without gap under DRX </w:t>
      </w:r>
    </w:p>
    <w:p w14:paraId="6120B629" w14:textId="77777777" w:rsidR="00245E28" w:rsidRPr="00245E28" w:rsidRDefault="00245E28" w:rsidP="00AA1E09">
      <w:pPr>
        <w:pStyle w:val="ListParagraph"/>
        <w:numPr>
          <w:ilvl w:val="1"/>
          <w:numId w:val="35"/>
        </w:numPr>
        <w:rPr>
          <w:rFonts w:eastAsia="SimSun"/>
        </w:rPr>
      </w:pPr>
      <w:r w:rsidRPr="00245E28">
        <w:rPr>
          <w:rFonts w:eastAsia="SimSun"/>
        </w:rPr>
        <w:t>A.4.6.1.5 EN-DC event triggered reporting tests without gap under non-DRX with SSB index reading</w:t>
      </w:r>
    </w:p>
    <w:p w14:paraId="5C4BC9F3" w14:textId="57185A27" w:rsidR="00AA1E09" w:rsidRDefault="00AA1E09" w:rsidP="00245E28">
      <w:pPr>
        <w:pStyle w:val="ListParagraph"/>
        <w:numPr>
          <w:ilvl w:val="0"/>
          <w:numId w:val="35"/>
        </w:numPr>
        <w:rPr>
          <w:rFonts w:eastAsia="SimSun"/>
        </w:rPr>
      </w:pPr>
      <w:r>
        <w:rPr>
          <w:rFonts w:eastAsia="SimSun"/>
        </w:rPr>
        <w:t>E</w:t>
      </w:r>
      <w:r w:rsidR="0001035C">
        <w:rPr>
          <w:rFonts w:eastAsia="SimSun"/>
        </w:rPr>
        <w:t>N</w:t>
      </w:r>
      <w:r>
        <w:rPr>
          <w:rFonts w:eastAsia="SimSun"/>
        </w:rPr>
        <w:t>-DC</w:t>
      </w:r>
      <w:r w:rsidR="0001035C">
        <w:rPr>
          <w:rFonts w:eastAsia="SimSun"/>
        </w:rPr>
        <w:t xml:space="preserve"> FR2</w:t>
      </w:r>
    </w:p>
    <w:p w14:paraId="7B22ACAA" w14:textId="580D3B4D" w:rsidR="00245E28" w:rsidRPr="005458CD" w:rsidRDefault="00245E28" w:rsidP="00152E29">
      <w:pPr>
        <w:pStyle w:val="ListParagraph"/>
        <w:numPr>
          <w:ilvl w:val="1"/>
          <w:numId w:val="35"/>
        </w:numPr>
        <w:rPr>
          <w:rFonts w:eastAsia="SimSun"/>
        </w:rPr>
      </w:pPr>
      <w:r w:rsidRPr="005458CD">
        <w:rPr>
          <w:rFonts w:eastAsia="SimSun"/>
        </w:rPr>
        <w:t xml:space="preserve">A.5.5.2.3 E-UTRAN – NR FR2 interruptions during measurements on deactivated NR SCC in synchronous EN-DC </w:t>
      </w:r>
    </w:p>
    <w:p w14:paraId="49BE2B75" w14:textId="759EAA74" w:rsidR="00245E28" w:rsidRPr="00D55432" w:rsidRDefault="00245E28" w:rsidP="00442889">
      <w:pPr>
        <w:pStyle w:val="ListParagraph"/>
        <w:numPr>
          <w:ilvl w:val="1"/>
          <w:numId w:val="35"/>
        </w:numPr>
        <w:rPr>
          <w:rFonts w:eastAsia="SimSun"/>
        </w:rPr>
      </w:pPr>
      <w:r w:rsidRPr="00D55432">
        <w:rPr>
          <w:rFonts w:eastAsia="SimSun"/>
        </w:rPr>
        <w:t>A.5.5.2.4 E-UTRAN – NR FR2 interruptions during measurements on deactivated NR SCC in asynchronous EN-DC</w:t>
      </w:r>
    </w:p>
    <w:p w14:paraId="1F960D09" w14:textId="77777777" w:rsidR="00245E28" w:rsidRPr="00245E28" w:rsidRDefault="00245E28" w:rsidP="00AA1E09">
      <w:pPr>
        <w:pStyle w:val="ListParagraph"/>
        <w:numPr>
          <w:ilvl w:val="1"/>
          <w:numId w:val="35"/>
        </w:numPr>
        <w:rPr>
          <w:rFonts w:eastAsia="SimSun"/>
        </w:rPr>
      </w:pPr>
      <w:r w:rsidRPr="00245E28">
        <w:rPr>
          <w:rFonts w:eastAsia="SimSun"/>
        </w:rPr>
        <w:t>A.5.6.1.1 EN-DC event triggered reporting test without gap under non-DRX</w:t>
      </w:r>
    </w:p>
    <w:p w14:paraId="5A7ECA77" w14:textId="77777777" w:rsidR="00245E28" w:rsidRPr="00245E28" w:rsidRDefault="00245E28" w:rsidP="00AA1E09">
      <w:pPr>
        <w:pStyle w:val="ListParagraph"/>
        <w:numPr>
          <w:ilvl w:val="1"/>
          <w:numId w:val="35"/>
        </w:numPr>
        <w:rPr>
          <w:rFonts w:eastAsia="SimSun"/>
        </w:rPr>
      </w:pPr>
      <w:r w:rsidRPr="00245E28">
        <w:rPr>
          <w:rFonts w:eastAsia="SimSun"/>
        </w:rPr>
        <w:t>A.5.6.1.2 EN-DC event triggered reporting test without gap under DRX</w:t>
      </w:r>
    </w:p>
    <w:p w14:paraId="33536ECC" w14:textId="692A6F6F" w:rsidR="00AA1E09" w:rsidRDefault="00AA1E09" w:rsidP="00245E28">
      <w:pPr>
        <w:pStyle w:val="ListParagraph"/>
        <w:numPr>
          <w:ilvl w:val="0"/>
          <w:numId w:val="35"/>
        </w:numPr>
        <w:rPr>
          <w:rFonts w:eastAsia="SimSun"/>
        </w:rPr>
      </w:pPr>
      <w:r>
        <w:rPr>
          <w:rFonts w:eastAsia="SimSun"/>
        </w:rPr>
        <w:t>FR1</w:t>
      </w:r>
    </w:p>
    <w:p w14:paraId="4D2A19E9" w14:textId="265F5BDA" w:rsidR="00245E28" w:rsidRPr="00245E28" w:rsidRDefault="00245E28" w:rsidP="00AA1E09">
      <w:pPr>
        <w:pStyle w:val="ListParagraph"/>
        <w:numPr>
          <w:ilvl w:val="1"/>
          <w:numId w:val="35"/>
        </w:numPr>
        <w:rPr>
          <w:rFonts w:eastAsia="SimSun"/>
        </w:rPr>
      </w:pPr>
      <w:r w:rsidRPr="00245E28">
        <w:rPr>
          <w:rFonts w:eastAsia="SimSun"/>
        </w:rPr>
        <w:t>A.6.5.2.1 Interruptions during measurements on deactivated NR SCC in FR1</w:t>
      </w:r>
    </w:p>
    <w:p w14:paraId="6330E1F3" w14:textId="77777777" w:rsidR="00245E28" w:rsidRPr="00245E28" w:rsidRDefault="00245E28" w:rsidP="00AA1E09">
      <w:pPr>
        <w:pStyle w:val="ListParagraph"/>
        <w:numPr>
          <w:ilvl w:val="1"/>
          <w:numId w:val="35"/>
        </w:numPr>
        <w:rPr>
          <w:rFonts w:eastAsia="SimSun"/>
        </w:rPr>
      </w:pPr>
      <w:r w:rsidRPr="00245E28">
        <w:rPr>
          <w:rFonts w:eastAsia="SimSun"/>
        </w:rPr>
        <w:t xml:space="preserve">A.6.6.1.1 SA event triggered reporting tests without gap under non-DRX  </w:t>
      </w:r>
    </w:p>
    <w:p w14:paraId="65590D1A" w14:textId="77777777" w:rsidR="00245E28" w:rsidRPr="00245E28" w:rsidRDefault="00245E28" w:rsidP="00AA1E09">
      <w:pPr>
        <w:pStyle w:val="ListParagraph"/>
        <w:numPr>
          <w:ilvl w:val="1"/>
          <w:numId w:val="35"/>
        </w:numPr>
        <w:rPr>
          <w:rFonts w:eastAsia="SimSun"/>
        </w:rPr>
      </w:pPr>
      <w:r w:rsidRPr="00245E28">
        <w:rPr>
          <w:rFonts w:eastAsia="SimSun"/>
        </w:rPr>
        <w:t xml:space="preserve">A.6.6.1.2 SA event triggered reporting tests without gap under DRX  </w:t>
      </w:r>
    </w:p>
    <w:p w14:paraId="245898E1" w14:textId="77777777" w:rsidR="00245E28" w:rsidRPr="00245E28" w:rsidRDefault="00245E28" w:rsidP="00AA1E09">
      <w:pPr>
        <w:pStyle w:val="ListParagraph"/>
        <w:numPr>
          <w:ilvl w:val="1"/>
          <w:numId w:val="35"/>
        </w:numPr>
        <w:rPr>
          <w:rFonts w:eastAsia="SimSun"/>
        </w:rPr>
      </w:pPr>
      <w:r w:rsidRPr="00245E28">
        <w:rPr>
          <w:rFonts w:eastAsia="SimSun"/>
        </w:rPr>
        <w:t xml:space="preserve">A.6.6.1.5 SA event triggered reporting tests without gap under non-DRX with SSB index reading  </w:t>
      </w:r>
    </w:p>
    <w:p w14:paraId="75EDC1EF" w14:textId="77777777" w:rsidR="00245E28" w:rsidRDefault="00245E28" w:rsidP="00AA1E09">
      <w:pPr>
        <w:pStyle w:val="ListParagraph"/>
        <w:numPr>
          <w:ilvl w:val="1"/>
          <w:numId w:val="35"/>
        </w:numPr>
        <w:rPr>
          <w:rFonts w:eastAsia="SimSun"/>
        </w:rPr>
      </w:pPr>
      <w:r w:rsidRPr="00245E28">
        <w:rPr>
          <w:rFonts w:eastAsia="SimSun"/>
        </w:rPr>
        <w:lastRenderedPageBreak/>
        <w:t>A.6.6.2.10 SA event triggered reporting tests for FR1 when DRX is used</w:t>
      </w:r>
    </w:p>
    <w:p w14:paraId="49D86122" w14:textId="01CC246B" w:rsidR="00AA1E09" w:rsidRPr="00245E28" w:rsidRDefault="00AA1E09" w:rsidP="00245E28">
      <w:pPr>
        <w:pStyle w:val="ListParagraph"/>
        <w:numPr>
          <w:ilvl w:val="0"/>
          <w:numId w:val="35"/>
        </w:numPr>
        <w:rPr>
          <w:rFonts w:eastAsia="SimSun"/>
        </w:rPr>
      </w:pPr>
      <w:r>
        <w:rPr>
          <w:rFonts w:eastAsia="SimSun"/>
        </w:rPr>
        <w:t>FR2</w:t>
      </w:r>
    </w:p>
    <w:p w14:paraId="3D35D1A1" w14:textId="77777777" w:rsidR="00245E28" w:rsidRPr="00245E28" w:rsidRDefault="00245E28" w:rsidP="00AA1E09">
      <w:pPr>
        <w:pStyle w:val="ListParagraph"/>
        <w:numPr>
          <w:ilvl w:val="1"/>
          <w:numId w:val="35"/>
        </w:numPr>
        <w:rPr>
          <w:rFonts w:eastAsia="SimSun"/>
        </w:rPr>
      </w:pPr>
      <w:r w:rsidRPr="00245E28">
        <w:rPr>
          <w:rFonts w:eastAsia="SimSun"/>
        </w:rPr>
        <w:t>A.7.5.2.1 Interruptions during measurements on deactivated NR SCC in FR2</w:t>
      </w:r>
    </w:p>
    <w:p w14:paraId="54B7E53A" w14:textId="77777777" w:rsidR="00245E28" w:rsidRPr="00245E28" w:rsidRDefault="00245E28" w:rsidP="00AA1E09">
      <w:pPr>
        <w:pStyle w:val="ListParagraph"/>
        <w:numPr>
          <w:ilvl w:val="1"/>
          <w:numId w:val="35"/>
        </w:numPr>
        <w:rPr>
          <w:rFonts w:eastAsia="SimSun"/>
        </w:rPr>
      </w:pPr>
      <w:r w:rsidRPr="00245E28">
        <w:rPr>
          <w:rFonts w:eastAsia="SimSun"/>
        </w:rPr>
        <w:t xml:space="preserve">A.7.6.1.1 SA event triggered reporting test without gap under non-DRX </w:t>
      </w:r>
    </w:p>
    <w:p w14:paraId="2DE1D6CF" w14:textId="77777777" w:rsidR="00245E28" w:rsidRPr="00245E28" w:rsidRDefault="00245E28" w:rsidP="00AA1E09">
      <w:pPr>
        <w:pStyle w:val="ListParagraph"/>
        <w:numPr>
          <w:ilvl w:val="1"/>
          <w:numId w:val="35"/>
        </w:numPr>
        <w:rPr>
          <w:rFonts w:eastAsia="SimSun"/>
        </w:rPr>
      </w:pPr>
      <w:r w:rsidRPr="00245E28">
        <w:rPr>
          <w:rFonts w:eastAsia="SimSun"/>
        </w:rPr>
        <w:t xml:space="preserve">A.7.6.1.2 SA event triggered reporting test without gap under DRX </w:t>
      </w:r>
    </w:p>
    <w:p w14:paraId="037367F3" w14:textId="77777777" w:rsidR="00245E28" w:rsidRPr="00245E28" w:rsidRDefault="00245E28" w:rsidP="00AA1E09">
      <w:pPr>
        <w:pStyle w:val="ListParagraph"/>
        <w:numPr>
          <w:ilvl w:val="1"/>
          <w:numId w:val="35"/>
        </w:numPr>
        <w:rPr>
          <w:rFonts w:eastAsia="SimSun"/>
        </w:rPr>
      </w:pPr>
      <w:r w:rsidRPr="00245E28">
        <w:rPr>
          <w:rFonts w:eastAsia="SimSun"/>
        </w:rPr>
        <w:t>A.7.6.2.10 SA event triggered reporting test without gap under non-DRX</w:t>
      </w:r>
    </w:p>
    <w:p w14:paraId="3DD28EBA" w14:textId="7D677C63" w:rsidR="00D13063" w:rsidRDefault="00245E28" w:rsidP="00AA1E09">
      <w:pPr>
        <w:pStyle w:val="ListParagraph"/>
        <w:numPr>
          <w:ilvl w:val="1"/>
          <w:numId w:val="35"/>
        </w:numPr>
        <w:rPr>
          <w:rFonts w:eastAsia="SimSun"/>
        </w:rPr>
      </w:pPr>
      <w:r w:rsidRPr="00245E28">
        <w:rPr>
          <w:rFonts w:eastAsia="SimSun"/>
        </w:rPr>
        <w:t>A.7.6.2.11 SA event triggered reporting test without gap under DRX</w:t>
      </w:r>
    </w:p>
    <w:p w14:paraId="5E9DCB63" w14:textId="77777777" w:rsidR="00245E28" w:rsidRDefault="00245E28" w:rsidP="00245E28">
      <w:pPr>
        <w:rPr>
          <w:rFonts w:eastAsia="SimSun"/>
        </w:rPr>
      </w:pPr>
    </w:p>
    <w:p w14:paraId="2540B342" w14:textId="10255C04" w:rsidR="00245E28" w:rsidRDefault="00245E28" w:rsidP="00245E28">
      <w:pPr>
        <w:rPr>
          <w:rFonts w:eastAsia="SimSun"/>
        </w:rPr>
      </w:pPr>
      <w:r>
        <w:rPr>
          <w:rFonts w:eastAsia="SimSun"/>
        </w:rPr>
        <w:t xml:space="preserve">As part of </w:t>
      </w:r>
      <w:r w:rsidR="00C43678">
        <w:rPr>
          <w:rFonts w:eastAsia="SimSun"/>
        </w:rPr>
        <w:t>the existing</w:t>
      </w:r>
      <w:r>
        <w:rPr>
          <w:rFonts w:eastAsia="SimSun"/>
        </w:rPr>
        <w:t xml:space="preserve"> test cases, interruptions are verified for deactivated SCC measurements. </w:t>
      </w:r>
      <w:r w:rsidR="00854B31">
        <w:rPr>
          <w:rFonts w:eastAsia="SimSun"/>
        </w:rPr>
        <w:t xml:space="preserve">For the </w:t>
      </w:r>
      <w:r w:rsidR="008D79AC">
        <w:rPr>
          <w:rFonts w:eastAsia="SimSun"/>
        </w:rPr>
        <w:t xml:space="preserve">measurement delay, intra and inter-frequency </w:t>
      </w:r>
      <w:r w:rsidR="00763CAC">
        <w:rPr>
          <w:rFonts w:eastAsia="SimSun"/>
        </w:rPr>
        <w:t xml:space="preserve">specific tests were developed to verify the UE behaviour. </w:t>
      </w:r>
    </w:p>
    <w:p w14:paraId="40F70F47" w14:textId="77777777" w:rsidR="00763CAC" w:rsidRDefault="00763CAC" w:rsidP="00245E28">
      <w:pPr>
        <w:rPr>
          <w:rFonts w:eastAsia="SimSun"/>
        </w:rPr>
      </w:pPr>
    </w:p>
    <w:p w14:paraId="2ACB68F8" w14:textId="1C7BA91A" w:rsidR="00C73D88" w:rsidRDefault="00C73D88" w:rsidP="00245E28">
      <w:pPr>
        <w:rPr>
          <w:rFonts w:eastAsia="SimSun"/>
        </w:rPr>
      </w:pPr>
      <w:r>
        <w:rPr>
          <w:rFonts w:eastAsia="SimSun"/>
        </w:rPr>
        <w:t>One first point</w:t>
      </w:r>
      <w:r w:rsidR="004F1D7A">
        <w:rPr>
          <w:rFonts w:eastAsia="SimSun"/>
        </w:rPr>
        <w:t xml:space="preserve"> is</w:t>
      </w:r>
      <w:r>
        <w:rPr>
          <w:rFonts w:eastAsia="SimSun"/>
        </w:rPr>
        <w:t xml:space="preserve"> to define the deployment scenarios to define the test cases. In our view we should define test cases at least for standalone in FR1 and FR2 and with EN-DC with a combination of E-UTRAN and NR FR1. </w:t>
      </w:r>
    </w:p>
    <w:p w14:paraId="6969BA7B" w14:textId="77777777" w:rsidR="00C73D88" w:rsidRDefault="00C73D88" w:rsidP="00245E28">
      <w:pPr>
        <w:rPr>
          <w:rFonts w:eastAsia="SimSun"/>
        </w:rPr>
      </w:pPr>
    </w:p>
    <w:p w14:paraId="3A6D349F" w14:textId="77777777" w:rsidR="00C73D88" w:rsidRDefault="00C73D88" w:rsidP="00C73D88">
      <w:pPr>
        <w:pStyle w:val="RAN4proposal"/>
        <w:rPr>
          <w:rFonts w:eastAsia="SimSun"/>
        </w:rPr>
      </w:pPr>
      <w:bookmarkStart w:id="6" w:name="_Toc149917664"/>
      <w:r>
        <w:rPr>
          <w:rFonts w:eastAsia="SimSun"/>
        </w:rPr>
        <w:t>Define test cases to verify interruption in for the following scenarios:</w:t>
      </w:r>
      <w:bookmarkEnd w:id="6"/>
    </w:p>
    <w:p w14:paraId="0A889A72" w14:textId="77777777" w:rsidR="00C73D88" w:rsidRDefault="00C73D88" w:rsidP="00C73D88">
      <w:pPr>
        <w:pStyle w:val="RAN4proposal"/>
        <w:numPr>
          <w:ilvl w:val="1"/>
          <w:numId w:val="7"/>
        </w:numPr>
      </w:pPr>
      <w:bookmarkStart w:id="7" w:name="_Toc149917665"/>
      <w:r>
        <w:t>SA in FR1</w:t>
      </w:r>
      <w:bookmarkEnd w:id="7"/>
    </w:p>
    <w:p w14:paraId="3599C35C" w14:textId="77777777" w:rsidR="00C73D88" w:rsidRDefault="00C73D88" w:rsidP="00C73D88">
      <w:pPr>
        <w:pStyle w:val="RAN4proposal"/>
        <w:numPr>
          <w:ilvl w:val="1"/>
          <w:numId w:val="7"/>
        </w:numPr>
      </w:pPr>
      <w:bookmarkStart w:id="8" w:name="_Toc149917666"/>
      <w:r>
        <w:t>SA in FR2</w:t>
      </w:r>
      <w:bookmarkEnd w:id="8"/>
    </w:p>
    <w:p w14:paraId="66E85FE2" w14:textId="77777777" w:rsidR="00C73D88" w:rsidRPr="00242813" w:rsidRDefault="00C73D88" w:rsidP="00C73D88">
      <w:pPr>
        <w:pStyle w:val="RAN4proposal"/>
        <w:numPr>
          <w:ilvl w:val="1"/>
          <w:numId w:val="7"/>
        </w:numPr>
        <w:rPr>
          <w:lang w:val="da-DK"/>
        </w:rPr>
      </w:pPr>
      <w:bookmarkStart w:id="9" w:name="_Toc149917667"/>
      <w:r w:rsidRPr="00242813">
        <w:rPr>
          <w:lang w:val="da-DK"/>
        </w:rPr>
        <w:t xml:space="preserve">EN-DC </w:t>
      </w:r>
      <w:r w:rsidRPr="00242813">
        <w:rPr>
          <w:rFonts w:eastAsia="SimSun"/>
          <w:lang w:val="da-DK"/>
        </w:rPr>
        <w:t>E-UTRAN – NR FR</w:t>
      </w:r>
      <w:r>
        <w:rPr>
          <w:rFonts w:eastAsia="SimSun"/>
          <w:lang w:val="da-DK"/>
        </w:rPr>
        <w:t>1</w:t>
      </w:r>
      <w:bookmarkEnd w:id="9"/>
    </w:p>
    <w:p w14:paraId="4ECA8B9F" w14:textId="77777777" w:rsidR="00C73D88" w:rsidRPr="00C73D88" w:rsidRDefault="00C73D88" w:rsidP="00245E28">
      <w:pPr>
        <w:rPr>
          <w:rFonts w:eastAsia="SimSun"/>
          <w:lang w:val="da-DK"/>
        </w:rPr>
      </w:pPr>
    </w:p>
    <w:p w14:paraId="2954508B" w14:textId="6E7F2A99" w:rsidR="00190E3E" w:rsidRDefault="00190E3E" w:rsidP="00245E28">
      <w:pPr>
        <w:rPr>
          <w:rFonts w:eastAsia="SimSun"/>
        </w:rPr>
      </w:pPr>
      <w:r>
        <w:rPr>
          <w:rFonts w:eastAsia="SimSun"/>
        </w:rPr>
        <w:t xml:space="preserve">The first aspect to be verified in the new test cases is related to the interruption. From the discussions for the core requirements, it is expected that different UE behaviour is expected </w:t>
      </w:r>
      <w:r w:rsidR="00186A23">
        <w:rPr>
          <w:rFonts w:eastAsia="SimSun"/>
        </w:rPr>
        <w:t xml:space="preserve">for intra and inter-frequency measurements, as well as when the SSB is contained or not contained withing the active BWP. </w:t>
      </w:r>
    </w:p>
    <w:p w14:paraId="02AECCC3" w14:textId="77777777" w:rsidR="00186A23" w:rsidRDefault="00186A23" w:rsidP="00245E28">
      <w:pPr>
        <w:rPr>
          <w:rFonts w:eastAsia="SimSun"/>
        </w:rPr>
      </w:pPr>
    </w:p>
    <w:p w14:paraId="42746F7B" w14:textId="017363FA" w:rsidR="00186A23" w:rsidRDefault="003427A8" w:rsidP="00186A23">
      <w:pPr>
        <w:pStyle w:val="RAN4observation0"/>
      </w:pPr>
      <w:bookmarkStart w:id="10" w:name="_Toc149917668"/>
      <w:r>
        <w:t xml:space="preserve">The </w:t>
      </w:r>
      <w:r w:rsidR="00186A23">
        <w:t xml:space="preserve">UE interruption behaviour from core requirements is expected to be different depending on </w:t>
      </w:r>
      <w:r>
        <w:t>whether the SSB is contained within the active BWP or not.</w:t>
      </w:r>
      <w:bookmarkEnd w:id="10"/>
      <w:r>
        <w:t xml:space="preserve"> </w:t>
      </w:r>
    </w:p>
    <w:p w14:paraId="54116D17" w14:textId="77777777" w:rsidR="00190E3E" w:rsidRDefault="00190E3E" w:rsidP="00245E28">
      <w:pPr>
        <w:rPr>
          <w:rFonts w:eastAsia="SimSun"/>
        </w:rPr>
      </w:pPr>
    </w:p>
    <w:p w14:paraId="07607301" w14:textId="22A2A144" w:rsidR="00763CAC" w:rsidRDefault="008E0DE9" w:rsidP="00245E28">
      <w:pPr>
        <w:rPr>
          <w:rFonts w:eastAsia="SimSun"/>
        </w:rPr>
      </w:pPr>
      <w:r>
        <w:rPr>
          <w:rFonts w:eastAsia="SimSun"/>
        </w:rPr>
        <w:t xml:space="preserve">Considering those scenarios, we propose that tests are developed to verify the interruption behaviour in </w:t>
      </w:r>
      <w:r w:rsidR="006F1603">
        <w:rPr>
          <w:rFonts w:eastAsia="SimSun"/>
        </w:rPr>
        <w:t xml:space="preserve">at least 4 cases: </w:t>
      </w:r>
    </w:p>
    <w:p w14:paraId="6C8FF1B5" w14:textId="77777777" w:rsidR="002F2C78" w:rsidRDefault="002F2C78" w:rsidP="002F2C78">
      <w:pPr>
        <w:pStyle w:val="ListParagraph"/>
        <w:numPr>
          <w:ilvl w:val="0"/>
          <w:numId w:val="28"/>
        </w:numPr>
      </w:pPr>
      <w:r>
        <w:t xml:space="preserve">Case 1: Intra frequency with SSB contained within active </w:t>
      </w:r>
      <w:proofErr w:type="gramStart"/>
      <w:r>
        <w:t>BWP</w:t>
      </w:r>
      <w:proofErr w:type="gramEnd"/>
    </w:p>
    <w:p w14:paraId="69389846" w14:textId="77777777" w:rsidR="002F2C78" w:rsidRDefault="002F2C78" w:rsidP="002F2C78">
      <w:pPr>
        <w:pStyle w:val="ListParagraph"/>
        <w:numPr>
          <w:ilvl w:val="0"/>
          <w:numId w:val="28"/>
        </w:numPr>
      </w:pPr>
      <w:r>
        <w:t xml:space="preserve">Case 2: Intra frequency with SSB not contained withing the active </w:t>
      </w:r>
      <w:proofErr w:type="gramStart"/>
      <w:r>
        <w:t>BWP</w:t>
      </w:r>
      <w:proofErr w:type="gramEnd"/>
    </w:p>
    <w:p w14:paraId="3B36A872" w14:textId="77777777" w:rsidR="002F2C78" w:rsidRDefault="002F2C78" w:rsidP="002F2C78">
      <w:pPr>
        <w:pStyle w:val="ListParagraph"/>
        <w:numPr>
          <w:ilvl w:val="0"/>
          <w:numId w:val="28"/>
        </w:numPr>
      </w:pPr>
      <w:r>
        <w:t xml:space="preserve">Case 3: Inter frequency with SSB contained within active </w:t>
      </w:r>
      <w:proofErr w:type="gramStart"/>
      <w:r>
        <w:t>BWP</w:t>
      </w:r>
      <w:proofErr w:type="gramEnd"/>
    </w:p>
    <w:p w14:paraId="3AE8F049" w14:textId="77777777" w:rsidR="002F2C78" w:rsidRDefault="002F2C78" w:rsidP="002F2C78">
      <w:pPr>
        <w:pStyle w:val="ListParagraph"/>
        <w:numPr>
          <w:ilvl w:val="0"/>
          <w:numId w:val="28"/>
        </w:numPr>
      </w:pPr>
      <w:r>
        <w:t xml:space="preserve">Case 4: Inter frequency with SSB not contained within active </w:t>
      </w:r>
      <w:proofErr w:type="gramStart"/>
      <w:r>
        <w:t>BWP</w:t>
      </w:r>
      <w:proofErr w:type="gramEnd"/>
    </w:p>
    <w:p w14:paraId="5FF1526B" w14:textId="77777777" w:rsidR="006F1603" w:rsidRDefault="006F1603" w:rsidP="00245E28">
      <w:pPr>
        <w:rPr>
          <w:rFonts w:eastAsia="SimSun"/>
        </w:rPr>
      </w:pPr>
    </w:p>
    <w:p w14:paraId="68A30DE5" w14:textId="6B584C03" w:rsidR="003427A8" w:rsidRDefault="003427A8" w:rsidP="007330FC">
      <w:pPr>
        <w:pStyle w:val="RAN4proposal"/>
        <w:rPr>
          <w:rFonts w:eastAsia="SimSun"/>
        </w:rPr>
      </w:pPr>
      <w:bookmarkStart w:id="11" w:name="_Ref149916557"/>
      <w:bookmarkStart w:id="12" w:name="_Toc149917669"/>
      <w:r>
        <w:rPr>
          <w:rFonts w:eastAsia="SimSun"/>
        </w:rPr>
        <w:t xml:space="preserve">Define test cases to verify interruption in </w:t>
      </w:r>
      <w:r w:rsidR="007330FC">
        <w:rPr>
          <w:rFonts w:eastAsia="SimSun"/>
        </w:rPr>
        <w:t>for the following scenarios:</w:t>
      </w:r>
      <w:bookmarkEnd w:id="11"/>
      <w:bookmarkEnd w:id="12"/>
    </w:p>
    <w:p w14:paraId="2847C4DE" w14:textId="2649CDE9" w:rsidR="007330FC" w:rsidRDefault="007330FC" w:rsidP="007330FC">
      <w:pPr>
        <w:pStyle w:val="RAN4proposal"/>
        <w:numPr>
          <w:ilvl w:val="1"/>
          <w:numId w:val="7"/>
        </w:numPr>
      </w:pPr>
      <w:bookmarkStart w:id="13" w:name="_Toc149917670"/>
      <w:r>
        <w:t>Case 1: Intra frequency with SSB contained within active BWP,</w:t>
      </w:r>
      <w:bookmarkEnd w:id="13"/>
    </w:p>
    <w:p w14:paraId="645852B6" w14:textId="356C6ECC" w:rsidR="007330FC" w:rsidRDefault="007330FC" w:rsidP="007330FC">
      <w:pPr>
        <w:pStyle w:val="RAN4proposal"/>
        <w:numPr>
          <w:ilvl w:val="1"/>
          <w:numId w:val="7"/>
        </w:numPr>
      </w:pPr>
      <w:bookmarkStart w:id="14" w:name="_Toc149917671"/>
      <w:r>
        <w:t>Case 2: Intra frequency with SSB not contained withing the active BWP,</w:t>
      </w:r>
      <w:bookmarkEnd w:id="14"/>
    </w:p>
    <w:p w14:paraId="2B69F6B2" w14:textId="7C2904D8" w:rsidR="007330FC" w:rsidRDefault="007330FC" w:rsidP="007330FC">
      <w:pPr>
        <w:pStyle w:val="RAN4proposal"/>
        <w:numPr>
          <w:ilvl w:val="1"/>
          <w:numId w:val="7"/>
        </w:numPr>
      </w:pPr>
      <w:bookmarkStart w:id="15" w:name="_Toc149917672"/>
      <w:r>
        <w:t>Case 3: Inter frequency with SSB contained within active BWP,</w:t>
      </w:r>
      <w:bookmarkEnd w:id="15"/>
    </w:p>
    <w:p w14:paraId="1B29D7B1" w14:textId="5B05CF19" w:rsidR="007330FC" w:rsidRDefault="007330FC" w:rsidP="007330FC">
      <w:pPr>
        <w:pStyle w:val="RAN4proposal"/>
        <w:numPr>
          <w:ilvl w:val="1"/>
          <w:numId w:val="7"/>
        </w:numPr>
      </w:pPr>
      <w:bookmarkStart w:id="16" w:name="_Toc149917673"/>
      <w:r>
        <w:t>Case 4: Inter frequency with SSB not contained within active BWP.</w:t>
      </w:r>
      <w:bookmarkEnd w:id="16"/>
    </w:p>
    <w:p w14:paraId="0CB0F020" w14:textId="77777777" w:rsidR="00F54C19" w:rsidRDefault="00F54C19" w:rsidP="00245E28">
      <w:pPr>
        <w:rPr>
          <w:rFonts w:eastAsia="SimSun"/>
        </w:rPr>
      </w:pPr>
    </w:p>
    <w:p w14:paraId="4FADC733" w14:textId="66A6084E" w:rsidR="00C43678" w:rsidRDefault="00C73D88" w:rsidP="00245E28">
      <w:pPr>
        <w:rPr>
          <w:rFonts w:eastAsia="SimSun"/>
        </w:rPr>
      </w:pPr>
      <w:r>
        <w:rPr>
          <w:rFonts w:eastAsia="SimSun"/>
        </w:rPr>
        <w:t xml:space="preserve">Furthermore, DRX behaviour in </w:t>
      </w:r>
      <w:proofErr w:type="spellStart"/>
      <w:r>
        <w:rPr>
          <w:rFonts w:eastAsia="SimSun"/>
        </w:rPr>
        <w:t>Rel</w:t>
      </w:r>
      <w:proofErr w:type="spellEnd"/>
      <w:r>
        <w:rPr>
          <w:rFonts w:eastAsia="SimSun"/>
        </w:rPr>
        <w:t xml:space="preserve"> 18 is still under discussion in RAN4. </w:t>
      </w:r>
      <w:r w:rsidR="00E97640">
        <w:rPr>
          <w:rFonts w:eastAsia="SimSun"/>
        </w:rPr>
        <w:t xml:space="preserve">It is still unclear whether interruptions will be allowed when the UE performs DRX. </w:t>
      </w:r>
      <w:r w:rsidR="00464680">
        <w:rPr>
          <w:rFonts w:eastAsia="SimSun"/>
        </w:rPr>
        <w:t xml:space="preserve">In any case, verifying the interruption behaviour in this case will be needed, but we can focus on the NR SA scenarios. </w:t>
      </w:r>
      <w:proofErr w:type="gramStart"/>
      <w:r w:rsidR="004D05D7">
        <w:rPr>
          <w:rFonts w:eastAsia="SimSun"/>
        </w:rPr>
        <w:t>In order to</w:t>
      </w:r>
      <w:proofErr w:type="gramEnd"/>
      <w:r w:rsidR="004D05D7">
        <w:rPr>
          <w:rFonts w:eastAsia="SimSun"/>
        </w:rPr>
        <w:t xml:space="preserve"> limit the workload, we can also limit the DRX test cases to one of the scenarios listed in </w:t>
      </w:r>
      <w:r w:rsidR="004D05D7">
        <w:rPr>
          <w:rFonts w:eastAsia="SimSun"/>
        </w:rPr>
        <w:fldChar w:fldCharType="begin"/>
      </w:r>
      <w:r w:rsidR="004D05D7">
        <w:rPr>
          <w:rFonts w:eastAsia="SimSun"/>
        </w:rPr>
        <w:instrText xml:space="preserve"> REF _Ref149916557 \r \h </w:instrText>
      </w:r>
      <w:r w:rsidR="004D05D7">
        <w:rPr>
          <w:rFonts w:eastAsia="SimSun"/>
        </w:rPr>
      </w:r>
      <w:r w:rsidR="004D05D7">
        <w:rPr>
          <w:rFonts w:eastAsia="SimSun"/>
        </w:rPr>
        <w:fldChar w:fldCharType="separate"/>
      </w:r>
      <w:r w:rsidR="004D05D7">
        <w:rPr>
          <w:rFonts w:eastAsia="SimSun"/>
        </w:rPr>
        <w:t>Proposal 2:</w:t>
      </w:r>
      <w:r w:rsidR="004D05D7">
        <w:rPr>
          <w:rFonts w:eastAsia="SimSun"/>
        </w:rPr>
        <w:fldChar w:fldCharType="end"/>
      </w:r>
      <w:r w:rsidR="00A64B65">
        <w:rPr>
          <w:rFonts w:eastAsia="SimSun"/>
        </w:rPr>
        <w:t xml:space="preserve">. In </w:t>
      </w:r>
      <w:r w:rsidR="00A64B65">
        <w:rPr>
          <w:rFonts w:eastAsia="SimSun"/>
        </w:rPr>
        <w:lastRenderedPageBreak/>
        <w:t xml:space="preserve">our view, the most relevant scenarios for DRX verification </w:t>
      </w:r>
      <w:proofErr w:type="gramStart"/>
      <w:r w:rsidR="00A64B65">
        <w:rPr>
          <w:rFonts w:eastAsia="SimSun"/>
        </w:rPr>
        <w:t>is</w:t>
      </w:r>
      <w:proofErr w:type="gramEnd"/>
      <w:r w:rsidR="00A64B65">
        <w:rPr>
          <w:rFonts w:eastAsia="SimSun"/>
        </w:rPr>
        <w:t xml:space="preserve"> one of the cases where SSB is not contained within the active BWP, like Case 2 or Case 4. </w:t>
      </w:r>
    </w:p>
    <w:p w14:paraId="1EAE5394" w14:textId="77777777" w:rsidR="00F54C19" w:rsidRPr="00F54C19" w:rsidRDefault="00F54C19" w:rsidP="00F54C19"/>
    <w:p w14:paraId="3706E9A8" w14:textId="77777777" w:rsidR="00015073" w:rsidRDefault="004D05D7" w:rsidP="00473685">
      <w:pPr>
        <w:pStyle w:val="RAN4proposal"/>
        <w:rPr>
          <w:rFonts w:eastAsia="SimSun"/>
        </w:rPr>
      </w:pPr>
      <w:bookmarkStart w:id="17" w:name="_Toc149917674"/>
      <w:r>
        <w:rPr>
          <w:rFonts w:eastAsia="SimSun"/>
        </w:rPr>
        <w:t>D</w:t>
      </w:r>
      <w:r w:rsidR="00BC6C54">
        <w:rPr>
          <w:rFonts w:eastAsia="SimSun"/>
        </w:rPr>
        <w:t>efine test case</w:t>
      </w:r>
      <w:r w:rsidR="00A64B65">
        <w:rPr>
          <w:rFonts w:eastAsia="SimSun"/>
        </w:rPr>
        <w:t>s</w:t>
      </w:r>
      <w:r w:rsidR="00BC6C54">
        <w:rPr>
          <w:rFonts w:eastAsia="SimSun"/>
        </w:rPr>
        <w:t xml:space="preserve"> with DRX configured for</w:t>
      </w:r>
      <w:bookmarkEnd w:id="17"/>
      <w:r w:rsidR="00BC6C54">
        <w:rPr>
          <w:rFonts w:eastAsia="SimSun"/>
        </w:rPr>
        <w:t xml:space="preserve"> </w:t>
      </w:r>
    </w:p>
    <w:p w14:paraId="29CA8B1F" w14:textId="77777777" w:rsidR="00015073" w:rsidRDefault="00015073" w:rsidP="00015073">
      <w:pPr>
        <w:pStyle w:val="RAN4proposal"/>
        <w:numPr>
          <w:ilvl w:val="1"/>
          <w:numId w:val="7"/>
        </w:numPr>
        <w:rPr>
          <w:rFonts w:eastAsia="SimSun"/>
        </w:rPr>
      </w:pPr>
      <w:bookmarkStart w:id="18" w:name="_Toc149917675"/>
      <w:r>
        <w:rPr>
          <w:rFonts w:eastAsia="SimSun"/>
        </w:rPr>
        <w:t xml:space="preserve">NR SA </w:t>
      </w:r>
      <w:r w:rsidR="00BC6C54">
        <w:rPr>
          <w:rFonts w:eastAsia="SimSun"/>
        </w:rPr>
        <w:t xml:space="preserve">FR1 and </w:t>
      </w:r>
      <w:proofErr w:type="gramStart"/>
      <w:r w:rsidR="00BC6C54">
        <w:rPr>
          <w:rFonts w:eastAsia="SimSun"/>
        </w:rPr>
        <w:t>FR2</w:t>
      </w:r>
      <w:r>
        <w:rPr>
          <w:rFonts w:eastAsia="SimSun"/>
        </w:rPr>
        <w:t>;</w:t>
      </w:r>
      <w:bookmarkEnd w:id="18"/>
      <w:proofErr w:type="gramEnd"/>
    </w:p>
    <w:p w14:paraId="4F218A51" w14:textId="5A47E36D" w:rsidR="00473685" w:rsidRDefault="00015073" w:rsidP="00015073">
      <w:pPr>
        <w:pStyle w:val="RAN4proposal"/>
        <w:numPr>
          <w:ilvl w:val="1"/>
          <w:numId w:val="7"/>
        </w:numPr>
        <w:rPr>
          <w:rFonts w:eastAsia="SimSun"/>
        </w:rPr>
      </w:pPr>
      <w:bookmarkStart w:id="19" w:name="_Toc149917676"/>
      <w:r>
        <w:rPr>
          <w:rFonts w:eastAsia="SimSun"/>
        </w:rPr>
        <w:t>I</w:t>
      </w:r>
      <w:r>
        <w:t xml:space="preserve">ntra frequency with SSB not contained within the active </w:t>
      </w:r>
      <w:proofErr w:type="gramStart"/>
      <w:r>
        <w:t>BWP</w:t>
      </w:r>
      <w:bookmarkEnd w:id="19"/>
      <w:proofErr w:type="gramEnd"/>
      <w:r w:rsidR="00BC6C54">
        <w:rPr>
          <w:rFonts w:eastAsia="SimSun"/>
        </w:rPr>
        <w:t xml:space="preserve"> </w:t>
      </w:r>
    </w:p>
    <w:p w14:paraId="69720859" w14:textId="5582A943" w:rsidR="002A218B" w:rsidRDefault="00981FD9" w:rsidP="002A218B">
      <w:pPr>
        <w:rPr>
          <w:rFonts w:eastAsia="SimSun"/>
        </w:rPr>
      </w:pPr>
      <w:r>
        <w:rPr>
          <w:rFonts w:eastAsia="SimSun"/>
        </w:rPr>
        <w:t xml:space="preserve">The other aspect that needs to be verified is the measurement delay. In </w:t>
      </w:r>
      <w:proofErr w:type="spellStart"/>
      <w:r>
        <w:rPr>
          <w:rFonts w:eastAsia="SimSun"/>
        </w:rPr>
        <w:t>Rel</w:t>
      </w:r>
      <w:proofErr w:type="spellEnd"/>
      <w:r>
        <w:rPr>
          <w:rFonts w:eastAsia="SimSun"/>
        </w:rPr>
        <w:t xml:space="preserve"> 18 </w:t>
      </w:r>
      <w:r w:rsidR="001846CF">
        <w:rPr>
          <w:rFonts w:eastAsia="SimSun"/>
        </w:rPr>
        <w:t xml:space="preserve">the measurement delay is being currently discussed for measurements without gaps with interruptions, where minimum measurement cycle is used </w:t>
      </w:r>
      <w:proofErr w:type="gramStart"/>
      <w:r w:rsidR="001846CF">
        <w:rPr>
          <w:rFonts w:eastAsia="SimSun"/>
        </w:rPr>
        <w:t>in order to</w:t>
      </w:r>
      <w:proofErr w:type="gramEnd"/>
      <w:r w:rsidR="001846CF">
        <w:rPr>
          <w:rFonts w:eastAsia="SimSun"/>
        </w:rPr>
        <w:t xml:space="preserve"> reduce the number of interruptions. </w:t>
      </w:r>
      <w:r w:rsidR="001E4364">
        <w:rPr>
          <w:rFonts w:eastAsia="SimSun"/>
        </w:rPr>
        <w:t xml:space="preserve">Therefore, </w:t>
      </w:r>
      <w:r w:rsidR="00D576A6">
        <w:rPr>
          <w:rFonts w:eastAsia="SimSun"/>
        </w:rPr>
        <w:t xml:space="preserve">measurement delay requirements </w:t>
      </w:r>
      <w:r w:rsidR="00A13644">
        <w:rPr>
          <w:rFonts w:eastAsia="SimSun"/>
        </w:rPr>
        <w:t>need</w:t>
      </w:r>
      <w:r w:rsidR="00D576A6">
        <w:rPr>
          <w:rFonts w:eastAsia="SimSun"/>
        </w:rPr>
        <w:t xml:space="preserve"> to be verified with test cases. </w:t>
      </w:r>
      <w:r w:rsidR="00282D8A">
        <w:rPr>
          <w:rFonts w:eastAsia="SimSun"/>
        </w:rPr>
        <w:t>As for the interruption test cases, there can be prioritization for cases without DRX configured, and at least one test case with DRX configured.</w:t>
      </w:r>
    </w:p>
    <w:p w14:paraId="209122FE" w14:textId="77777777" w:rsidR="00CB63E9" w:rsidRDefault="00CB63E9" w:rsidP="002A218B">
      <w:pPr>
        <w:rPr>
          <w:rFonts w:eastAsia="SimSun"/>
        </w:rPr>
      </w:pPr>
    </w:p>
    <w:p w14:paraId="09BA2EB3" w14:textId="6750BBB5" w:rsidR="00CB63E9" w:rsidRDefault="00CB63E9" w:rsidP="00CB63E9">
      <w:pPr>
        <w:pStyle w:val="RAN4proposal"/>
        <w:rPr>
          <w:rFonts w:eastAsia="SimSun"/>
        </w:rPr>
      </w:pPr>
      <w:bookmarkStart w:id="20" w:name="_Toc149917677"/>
      <w:r>
        <w:rPr>
          <w:rFonts w:eastAsia="SimSun"/>
        </w:rPr>
        <w:t>Define test cases to verify measurement delay in for the following scenarios:</w:t>
      </w:r>
      <w:bookmarkEnd w:id="20"/>
    </w:p>
    <w:p w14:paraId="469E3C0E" w14:textId="3D3F7CCD" w:rsidR="00CB63E9" w:rsidRDefault="00CB63E9" w:rsidP="00CB63E9">
      <w:pPr>
        <w:pStyle w:val="RAN4proposal"/>
        <w:numPr>
          <w:ilvl w:val="1"/>
          <w:numId w:val="7"/>
        </w:numPr>
      </w:pPr>
      <w:bookmarkStart w:id="21" w:name="_Toc149917678"/>
      <w:r>
        <w:t>Case 1: Intra frequency with SSB contained within active BWP</w:t>
      </w:r>
      <w:r w:rsidR="00282D8A" w:rsidRPr="00282D8A">
        <w:t xml:space="preserve"> </w:t>
      </w:r>
      <w:r w:rsidR="00282D8A">
        <w:t>under non-DRX</w:t>
      </w:r>
      <w:r>
        <w:t>,</w:t>
      </w:r>
      <w:bookmarkEnd w:id="21"/>
    </w:p>
    <w:p w14:paraId="3F72B350" w14:textId="483C83B7" w:rsidR="00CB63E9" w:rsidRDefault="00CB63E9" w:rsidP="00CB63E9">
      <w:pPr>
        <w:pStyle w:val="RAN4proposal"/>
        <w:numPr>
          <w:ilvl w:val="1"/>
          <w:numId w:val="7"/>
        </w:numPr>
      </w:pPr>
      <w:bookmarkStart w:id="22" w:name="_Toc149917679"/>
      <w:r>
        <w:t>Case 2: Intra frequency with SSB not contained withing the active BWP</w:t>
      </w:r>
      <w:r w:rsidR="00282D8A" w:rsidRPr="00282D8A">
        <w:t xml:space="preserve"> </w:t>
      </w:r>
      <w:r w:rsidR="00282D8A">
        <w:t>under non-DRX</w:t>
      </w:r>
      <w:r>
        <w:t>,</w:t>
      </w:r>
      <w:bookmarkEnd w:id="22"/>
    </w:p>
    <w:p w14:paraId="2E55CFD1" w14:textId="14FF1CF7" w:rsidR="00CB63E9" w:rsidRDefault="00CB63E9" w:rsidP="00CB63E9">
      <w:pPr>
        <w:pStyle w:val="RAN4proposal"/>
        <w:numPr>
          <w:ilvl w:val="1"/>
          <w:numId w:val="7"/>
        </w:numPr>
      </w:pPr>
      <w:bookmarkStart w:id="23" w:name="_Toc149917680"/>
      <w:r>
        <w:t>Case 3: Inter frequency with SSB contained within active BWP</w:t>
      </w:r>
      <w:r w:rsidR="00282D8A" w:rsidRPr="00282D8A">
        <w:t xml:space="preserve"> </w:t>
      </w:r>
      <w:r w:rsidR="00282D8A">
        <w:t>under non-DRX</w:t>
      </w:r>
      <w:r>
        <w:t>,</w:t>
      </w:r>
      <w:bookmarkEnd w:id="23"/>
    </w:p>
    <w:p w14:paraId="2D1250E8" w14:textId="13E2C9F7" w:rsidR="00CB63E9" w:rsidRDefault="00CB63E9" w:rsidP="00CB63E9">
      <w:pPr>
        <w:pStyle w:val="RAN4proposal"/>
        <w:numPr>
          <w:ilvl w:val="1"/>
          <w:numId w:val="7"/>
        </w:numPr>
      </w:pPr>
      <w:bookmarkStart w:id="24" w:name="_Toc149917681"/>
      <w:r>
        <w:t>Case 4: Inter frequency with SSB not contained within active BWP</w:t>
      </w:r>
      <w:r w:rsidR="00282D8A" w:rsidRPr="00282D8A">
        <w:t xml:space="preserve"> </w:t>
      </w:r>
      <w:r w:rsidR="00282D8A">
        <w:t>under non-DRX</w:t>
      </w:r>
      <w:r>
        <w:t>.</w:t>
      </w:r>
      <w:bookmarkEnd w:id="24"/>
    </w:p>
    <w:p w14:paraId="57946AD5" w14:textId="7B2D2BC3" w:rsidR="00282D8A" w:rsidRDefault="00282D8A" w:rsidP="00282D8A">
      <w:pPr>
        <w:pStyle w:val="RAN4proposal"/>
        <w:numPr>
          <w:ilvl w:val="1"/>
          <w:numId w:val="7"/>
        </w:numPr>
      </w:pPr>
      <w:bookmarkStart w:id="25" w:name="_Toc149917682"/>
      <w:r>
        <w:t>Case 5: Intra frequency with SSB not contained within active BWP under DRX.</w:t>
      </w:r>
      <w:bookmarkEnd w:id="25"/>
    </w:p>
    <w:p w14:paraId="31849F10" w14:textId="77777777" w:rsidR="0023184B" w:rsidRDefault="0023184B" w:rsidP="00282D8A">
      <w:pPr>
        <w:rPr>
          <w:rFonts w:eastAsia="SimSun"/>
        </w:rPr>
      </w:pPr>
    </w:p>
    <w:p w14:paraId="73D34245" w14:textId="2D7EB73E" w:rsidR="00282D8A" w:rsidRPr="002A218B" w:rsidRDefault="0023184B" w:rsidP="00282D8A">
      <w:pPr>
        <w:rPr>
          <w:rFonts w:eastAsia="SimSun"/>
        </w:rPr>
      </w:pPr>
      <w:r>
        <w:rPr>
          <w:rFonts w:eastAsia="SimSun"/>
        </w:rPr>
        <w:t xml:space="preserve">Considering the proposals above, we have prepared a list of test cases </w:t>
      </w:r>
      <w:r w:rsidR="00B36618">
        <w:rPr>
          <w:rFonts w:eastAsia="SimSun"/>
        </w:rPr>
        <w:t xml:space="preserve">that can be taken as a reference. </w:t>
      </w:r>
    </w:p>
    <w:p w14:paraId="2732813B" w14:textId="77777777" w:rsidR="00282D8A" w:rsidRPr="00282D8A" w:rsidRDefault="00282D8A" w:rsidP="00282D8A"/>
    <w:p w14:paraId="34C38331" w14:textId="2B5109AA" w:rsidR="00F54C19" w:rsidRPr="0023184B" w:rsidRDefault="0023184B" w:rsidP="00561782">
      <w:pPr>
        <w:pStyle w:val="RAN4proposal"/>
        <w:rPr>
          <w:rFonts w:eastAsia="SimSun"/>
        </w:rPr>
      </w:pPr>
      <w:bookmarkStart w:id="26" w:name="_Toc149917683"/>
      <w:r>
        <w:rPr>
          <w:rFonts w:eastAsia="SimSun"/>
        </w:rPr>
        <w:t>Discuss the list of test cases based on the following table</w:t>
      </w:r>
      <w:r w:rsidRPr="0023184B">
        <w:rPr>
          <w:rFonts w:eastAsia="SimSun"/>
        </w:rPr>
        <w:t>:</w:t>
      </w:r>
      <w:bookmarkEnd w:id="26"/>
    </w:p>
    <w:tbl>
      <w:tblPr>
        <w:tblStyle w:val="TableGrid"/>
        <w:tblW w:w="0" w:type="auto"/>
        <w:tblLook w:val="04A0" w:firstRow="1" w:lastRow="0" w:firstColumn="1" w:lastColumn="0" w:noHBand="0" w:noVBand="1"/>
      </w:tblPr>
      <w:tblGrid>
        <w:gridCol w:w="1413"/>
        <w:gridCol w:w="2126"/>
        <w:gridCol w:w="6078"/>
      </w:tblGrid>
      <w:tr w:rsidR="000D3189" w:rsidRPr="002B08B5" w14:paraId="13A05B82" w14:textId="77777777" w:rsidTr="008325A7">
        <w:tc>
          <w:tcPr>
            <w:tcW w:w="1413" w:type="dxa"/>
            <w:vMerge w:val="restart"/>
          </w:tcPr>
          <w:p w14:paraId="0C38A0DE" w14:textId="53A02E96" w:rsidR="000D3189" w:rsidRPr="002B08B5" w:rsidRDefault="000D3189" w:rsidP="008325A7">
            <w:pPr>
              <w:rPr>
                <w:rFonts w:eastAsia="SimSun"/>
              </w:rPr>
            </w:pPr>
            <w:r>
              <w:rPr>
                <w:rFonts w:eastAsia="SimSun"/>
              </w:rPr>
              <w:t>SA FR1</w:t>
            </w:r>
          </w:p>
        </w:tc>
        <w:tc>
          <w:tcPr>
            <w:tcW w:w="2126" w:type="dxa"/>
            <w:vMerge w:val="restart"/>
          </w:tcPr>
          <w:p w14:paraId="329FC71A" w14:textId="47673877" w:rsidR="000D3189" w:rsidRDefault="000D3189" w:rsidP="008325A7">
            <w:pPr>
              <w:rPr>
                <w:rFonts w:eastAsia="SimSun"/>
              </w:rPr>
            </w:pPr>
            <w:r>
              <w:rPr>
                <w:rFonts w:eastAsia="SimSun"/>
              </w:rPr>
              <w:t>I</w:t>
            </w:r>
            <w:r w:rsidRPr="00BA3930">
              <w:rPr>
                <w:rFonts w:eastAsia="SimSun"/>
              </w:rPr>
              <w:t>nterruptions during measurements</w:t>
            </w:r>
            <w:r>
              <w:rPr>
                <w:rFonts w:eastAsia="SimSun"/>
              </w:rPr>
              <w:t xml:space="preserve"> without gap</w:t>
            </w:r>
          </w:p>
        </w:tc>
        <w:tc>
          <w:tcPr>
            <w:tcW w:w="6078" w:type="dxa"/>
          </w:tcPr>
          <w:p w14:paraId="73801486" w14:textId="08AD2CE4" w:rsidR="000D3189" w:rsidRPr="002B08B5" w:rsidRDefault="000D3189" w:rsidP="008325A7">
            <w:pPr>
              <w:rPr>
                <w:rFonts w:eastAsia="SimSun"/>
              </w:rPr>
            </w:pPr>
            <w:r>
              <w:t xml:space="preserve">Intra frequency with SSB contained within active BWP </w:t>
            </w:r>
            <w:r w:rsidRPr="00245E28">
              <w:rPr>
                <w:rFonts w:eastAsia="SimSun"/>
              </w:rPr>
              <w:t>under non-DRX</w:t>
            </w:r>
          </w:p>
        </w:tc>
      </w:tr>
      <w:tr w:rsidR="000D3189" w:rsidRPr="002B08B5" w14:paraId="280152E5" w14:textId="77777777" w:rsidTr="008325A7">
        <w:tc>
          <w:tcPr>
            <w:tcW w:w="1413" w:type="dxa"/>
            <w:vMerge/>
          </w:tcPr>
          <w:p w14:paraId="09E34367" w14:textId="77777777" w:rsidR="000D3189" w:rsidRPr="002B08B5" w:rsidRDefault="000D3189" w:rsidP="008325A7">
            <w:pPr>
              <w:rPr>
                <w:rFonts w:eastAsia="SimSun"/>
              </w:rPr>
            </w:pPr>
          </w:p>
        </w:tc>
        <w:tc>
          <w:tcPr>
            <w:tcW w:w="2126" w:type="dxa"/>
            <w:vMerge/>
          </w:tcPr>
          <w:p w14:paraId="57731430" w14:textId="77777777" w:rsidR="000D3189" w:rsidRDefault="000D3189" w:rsidP="008325A7">
            <w:pPr>
              <w:rPr>
                <w:rFonts w:eastAsia="SimSun"/>
              </w:rPr>
            </w:pPr>
          </w:p>
        </w:tc>
        <w:tc>
          <w:tcPr>
            <w:tcW w:w="6078" w:type="dxa"/>
          </w:tcPr>
          <w:p w14:paraId="6E9D6A3B" w14:textId="6CC8FC8A" w:rsidR="000D3189" w:rsidRPr="002B08B5" w:rsidRDefault="000D3189" w:rsidP="008325A7">
            <w:pPr>
              <w:rPr>
                <w:rFonts w:eastAsia="SimSun"/>
              </w:rPr>
            </w:pPr>
            <w:r>
              <w:t>Intra frequency with SSB not contained within the active BWP</w:t>
            </w:r>
            <w:r w:rsidRPr="00245E28">
              <w:rPr>
                <w:rFonts w:eastAsia="SimSun"/>
              </w:rPr>
              <w:t xml:space="preserve"> under non-DRX</w:t>
            </w:r>
          </w:p>
        </w:tc>
      </w:tr>
      <w:tr w:rsidR="000D3189" w:rsidRPr="002B08B5" w14:paraId="77068B6C" w14:textId="77777777" w:rsidTr="008325A7">
        <w:tc>
          <w:tcPr>
            <w:tcW w:w="1413" w:type="dxa"/>
            <w:vMerge/>
          </w:tcPr>
          <w:p w14:paraId="55D5DF9A" w14:textId="77777777" w:rsidR="000D3189" w:rsidRPr="002B08B5" w:rsidRDefault="000D3189" w:rsidP="008325A7">
            <w:pPr>
              <w:rPr>
                <w:rFonts w:eastAsia="SimSun"/>
              </w:rPr>
            </w:pPr>
          </w:p>
        </w:tc>
        <w:tc>
          <w:tcPr>
            <w:tcW w:w="2126" w:type="dxa"/>
            <w:vMerge/>
          </w:tcPr>
          <w:p w14:paraId="4D60178C" w14:textId="77777777" w:rsidR="000D3189" w:rsidRDefault="000D3189" w:rsidP="008325A7">
            <w:pPr>
              <w:rPr>
                <w:rFonts w:eastAsia="SimSun"/>
              </w:rPr>
            </w:pPr>
          </w:p>
        </w:tc>
        <w:tc>
          <w:tcPr>
            <w:tcW w:w="6078" w:type="dxa"/>
          </w:tcPr>
          <w:p w14:paraId="08EFEA92" w14:textId="4676C1D1" w:rsidR="000D3189" w:rsidRPr="002B08B5" w:rsidRDefault="000D3189" w:rsidP="008325A7">
            <w:pPr>
              <w:rPr>
                <w:rFonts w:eastAsia="SimSun"/>
              </w:rPr>
            </w:pPr>
            <w:r>
              <w:t>Inter frequency with SSB contained within active BWP</w:t>
            </w:r>
            <w:r w:rsidRPr="00245E28">
              <w:rPr>
                <w:rFonts w:eastAsia="SimSun"/>
              </w:rPr>
              <w:t xml:space="preserve"> under non-DRX</w:t>
            </w:r>
          </w:p>
        </w:tc>
      </w:tr>
      <w:tr w:rsidR="000D3189" w:rsidRPr="002B08B5" w14:paraId="2598ADEA" w14:textId="77777777" w:rsidTr="008325A7">
        <w:tc>
          <w:tcPr>
            <w:tcW w:w="1413" w:type="dxa"/>
            <w:vMerge/>
          </w:tcPr>
          <w:p w14:paraId="511FAAC4" w14:textId="77777777" w:rsidR="000D3189" w:rsidRPr="002B08B5" w:rsidRDefault="000D3189" w:rsidP="008325A7">
            <w:pPr>
              <w:rPr>
                <w:rFonts w:eastAsia="SimSun"/>
              </w:rPr>
            </w:pPr>
          </w:p>
        </w:tc>
        <w:tc>
          <w:tcPr>
            <w:tcW w:w="2126" w:type="dxa"/>
            <w:vMerge/>
          </w:tcPr>
          <w:p w14:paraId="06E0EFB4" w14:textId="77777777" w:rsidR="000D3189" w:rsidRDefault="000D3189" w:rsidP="008325A7">
            <w:pPr>
              <w:rPr>
                <w:rFonts w:eastAsia="SimSun"/>
              </w:rPr>
            </w:pPr>
          </w:p>
        </w:tc>
        <w:tc>
          <w:tcPr>
            <w:tcW w:w="6078" w:type="dxa"/>
          </w:tcPr>
          <w:p w14:paraId="46E6F6D9" w14:textId="069A6128" w:rsidR="000D3189" w:rsidRPr="002B08B5" w:rsidRDefault="000D3189" w:rsidP="008325A7">
            <w:pPr>
              <w:rPr>
                <w:rFonts w:eastAsia="SimSun"/>
              </w:rPr>
            </w:pPr>
            <w:r>
              <w:t>Inter frequency with SSB not contained within active BWP</w:t>
            </w:r>
            <w:r w:rsidRPr="00245E28">
              <w:rPr>
                <w:rFonts w:eastAsia="SimSun"/>
              </w:rPr>
              <w:t xml:space="preserve"> under non-DRX</w:t>
            </w:r>
          </w:p>
        </w:tc>
      </w:tr>
      <w:tr w:rsidR="000D3189" w:rsidRPr="002B08B5" w14:paraId="59361C86" w14:textId="77777777" w:rsidTr="008325A7">
        <w:tc>
          <w:tcPr>
            <w:tcW w:w="1413" w:type="dxa"/>
            <w:vMerge/>
          </w:tcPr>
          <w:p w14:paraId="20734F2B" w14:textId="77777777" w:rsidR="000D3189" w:rsidRPr="002B08B5" w:rsidRDefault="000D3189" w:rsidP="002B08B5">
            <w:pPr>
              <w:rPr>
                <w:rFonts w:eastAsia="SimSun"/>
              </w:rPr>
            </w:pPr>
          </w:p>
        </w:tc>
        <w:tc>
          <w:tcPr>
            <w:tcW w:w="2126" w:type="dxa"/>
            <w:vMerge/>
          </w:tcPr>
          <w:p w14:paraId="7FC32EBB" w14:textId="77777777" w:rsidR="000D3189" w:rsidRDefault="000D3189" w:rsidP="002B08B5">
            <w:pPr>
              <w:rPr>
                <w:rFonts w:eastAsia="SimSun"/>
              </w:rPr>
            </w:pPr>
          </w:p>
        </w:tc>
        <w:tc>
          <w:tcPr>
            <w:tcW w:w="6078" w:type="dxa"/>
          </w:tcPr>
          <w:p w14:paraId="02B0F1BA" w14:textId="6DD6E7F5" w:rsidR="000D3189" w:rsidRDefault="000D3189" w:rsidP="002B08B5">
            <w:pPr>
              <w:rPr>
                <w:rFonts w:eastAsia="SimSun"/>
              </w:rPr>
            </w:pPr>
            <w:r>
              <w:rPr>
                <w:rFonts w:eastAsia="SimSun"/>
              </w:rPr>
              <w:t>I</w:t>
            </w:r>
            <w:r>
              <w:t xml:space="preserve">ntra frequency with SSB not contained within the active BWP </w:t>
            </w:r>
            <w:r w:rsidRPr="00245E28">
              <w:rPr>
                <w:rFonts w:eastAsia="SimSun"/>
              </w:rPr>
              <w:t>under DRX</w:t>
            </w:r>
          </w:p>
        </w:tc>
      </w:tr>
      <w:tr w:rsidR="000D3189" w:rsidRPr="002B08B5" w14:paraId="286599B3" w14:textId="77777777" w:rsidTr="008325A7">
        <w:tc>
          <w:tcPr>
            <w:tcW w:w="1413" w:type="dxa"/>
            <w:vMerge/>
          </w:tcPr>
          <w:p w14:paraId="290EC2AD" w14:textId="283C5E03" w:rsidR="000D3189" w:rsidRPr="002B08B5" w:rsidRDefault="000D3189" w:rsidP="0001387C">
            <w:pPr>
              <w:rPr>
                <w:rFonts w:eastAsia="SimSun"/>
              </w:rPr>
            </w:pPr>
          </w:p>
        </w:tc>
        <w:tc>
          <w:tcPr>
            <w:tcW w:w="2126" w:type="dxa"/>
            <w:vMerge w:val="restart"/>
          </w:tcPr>
          <w:p w14:paraId="1A97214B" w14:textId="77777777" w:rsidR="000D3189" w:rsidRDefault="000D3189" w:rsidP="008325A7">
            <w:pPr>
              <w:rPr>
                <w:rFonts w:eastAsia="SimSun"/>
              </w:rPr>
            </w:pPr>
            <w:r>
              <w:rPr>
                <w:rFonts w:eastAsia="SimSun"/>
              </w:rPr>
              <w:t xml:space="preserve">Measurement procedure: </w:t>
            </w:r>
          </w:p>
          <w:p w14:paraId="364F3AC5" w14:textId="32E4F477" w:rsidR="000D3189" w:rsidRDefault="000D3189" w:rsidP="008325A7">
            <w:pPr>
              <w:rPr>
                <w:rFonts w:eastAsia="SimSun"/>
              </w:rPr>
            </w:pPr>
            <w:r w:rsidRPr="00245E28">
              <w:rPr>
                <w:rFonts w:eastAsia="SimSun"/>
              </w:rPr>
              <w:t>event triggered reporting test without gap</w:t>
            </w:r>
          </w:p>
        </w:tc>
        <w:tc>
          <w:tcPr>
            <w:tcW w:w="6078" w:type="dxa"/>
          </w:tcPr>
          <w:p w14:paraId="188E5BD4" w14:textId="77777777" w:rsidR="000D3189" w:rsidRPr="002B08B5" w:rsidRDefault="000D3189" w:rsidP="0001387C">
            <w:pPr>
              <w:rPr>
                <w:rFonts w:eastAsia="SimSun"/>
              </w:rPr>
            </w:pPr>
            <w:r>
              <w:t xml:space="preserve">Intra frequency with SSB contained within active BWP </w:t>
            </w:r>
            <w:r w:rsidRPr="00245E28">
              <w:rPr>
                <w:rFonts w:eastAsia="SimSun"/>
              </w:rPr>
              <w:t>under non-DRX</w:t>
            </w:r>
          </w:p>
        </w:tc>
      </w:tr>
      <w:tr w:rsidR="000D3189" w:rsidRPr="002B08B5" w14:paraId="3E280D3B" w14:textId="77777777" w:rsidTr="008325A7">
        <w:tc>
          <w:tcPr>
            <w:tcW w:w="1413" w:type="dxa"/>
            <w:vMerge/>
          </w:tcPr>
          <w:p w14:paraId="5CC63F05" w14:textId="77777777" w:rsidR="000D3189" w:rsidRPr="002B08B5" w:rsidRDefault="000D3189" w:rsidP="0001387C">
            <w:pPr>
              <w:rPr>
                <w:rFonts w:eastAsia="SimSun"/>
              </w:rPr>
            </w:pPr>
          </w:p>
        </w:tc>
        <w:tc>
          <w:tcPr>
            <w:tcW w:w="2126" w:type="dxa"/>
            <w:vMerge/>
          </w:tcPr>
          <w:p w14:paraId="3C6C783C" w14:textId="77777777" w:rsidR="000D3189" w:rsidRDefault="000D3189" w:rsidP="0001387C">
            <w:pPr>
              <w:rPr>
                <w:rFonts w:eastAsia="SimSun"/>
              </w:rPr>
            </w:pPr>
          </w:p>
        </w:tc>
        <w:tc>
          <w:tcPr>
            <w:tcW w:w="6078" w:type="dxa"/>
          </w:tcPr>
          <w:p w14:paraId="284D7256" w14:textId="77777777" w:rsidR="000D3189" w:rsidRPr="002B08B5" w:rsidRDefault="000D3189" w:rsidP="0001387C">
            <w:pPr>
              <w:rPr>
                <w:rFonts w:eastAsia="SimSun"/>
              </w:rPr>
            </w:pPr>
            <w:r>
              <w:t>Intra frequency with SSB not contained within the active BWP</w:t>
            </w:r>
            <w:r w:rsidRPr="00245E28">
              <w:rPr>
                <w:rFonts w:eastAsia="SimSun"/>
              </w:rPr>
              <w:t xml:space="preserve"> under non-DRX</w:t>
            </w:r>
          </w:p>
        </w:tc>
      </w:tr>
      <w:tr w:rsidR="000D3189" w:rsidRPr="002B08B5" w14:paraId="7D336B89" w14:textId="77777777" w:rsidTr="008325A7">
        <w:tc>
          <w:tcPr>
            <w:tcW w:w="1413" w:type="dxa"/>
            <w:vMerge/>
          </w:tcPr>
          <w:p w14:paraId="21906EEC" w14:textId="77777777" w:rsidR="000D3189" w:rsidRPr="002B08B5" w:rsidRDefault="000D3189" w:rsidP="0001387C">
            <w:pPr>
              <w:rPr>
                <w:rFonts w:eastAsia="SimSun"/>
              </w:rPr>
            </w:pPr>
          </w:p>
        </w:tc>
        <w:tc>
          <w:tcPr>
            <w:tcW w:w="2126" w:type="dxa"/>
            <w:vMerge/>
          </w:tcPr>
          <w:p w14:paraId="3CFC0915" w14:textId="77777777" w:rsidR="000D3189" w:rsidRDefault="000D3189" w:rsidP="0001387C">
            <w:pPr>
              <w:rPr>
                <w:rFonts w:eastAsia="SimSun"/>
              </w:rPr>
            </w:pPr>
          </w:p>
        </w:tc>
        <w:tc>
          <w:tcPr>
            <w:tcW w:w="6078" w:type="dxa"/>
          </w:tcPr>
          <w:p w14:paraId="2BF5510F" w14:textId="77777777" w:rsidR="000D3189" w:rsidRPr="002B08B5" w:rsidRDefault="000D3189" w:rsidP="0001387C">
            <w:pPr>
              <w:rPr>
                <w:rFonts w:eastAsia="SimSun"/>
              </w:rPr>
            </w:pPr>
            <w:r>
              <w:t>Inter frequency with SSB contained within active BWP</w:t>
            </w:r>
            <w:r w:rsidRPr="00245E28">
              <w:rPr>
                <w:rFonts w:eastAsia="SimSun"/>
              </w:rPr>
              <w:t xml:space="preserve"> under non-DRX</w:t>
            </w:r>
          </w:p>
        </w:tc>
      </w:tr>
      <w:tr w:rsidR="000D3189" w:rsidRPr="002B08B5" w14:paraId="20A6CA46" w14:textId="77777777" w:rsidTr="008325A7">
        <w:tc>
          <w:tcPr>
            <w:tcW w:w="1413" w:type="dxa"/>
            <w:vMerge/>
          </w:tcPr>
          <w:p w14:paraId="38B164BA" w14:textId="77777777" w:rsidR="000D3189" w:rsidRPr="002B08B5" w:rsidRDefault="000D3189" w:rsidP="0001387C">
            <w:pPr>
              <w:rPr>
                <w:rFonts w:eastAsia="SimSun"/>
              </w:rPr>
            </w:pPr>
          </w:p>
        </w:tc>
        <w:tc>
          <w:tcPr>
            <w:tcW w:w="2126" w:type="dxa"/>
            <w:vMerge/>
          </w:tcPr>
          <w:p w14:paraId="0871F416" w14:textId="77777777" w:rsidR="000D3189" w:rsidRDefault="000D3189" w:rsidP="0001387C">
            <w:pPr>
              <w:rPr>
                <w:rFonts w:eastAsia="SimSun"/>
              </w:rPr>
            </w:pPr>
          </w:p>
        </w:tc>
        <w:tc>
          <w:tcPr>
            <w:tcW w:w="6078" w:type="dxa"/>
          </w:tcPr>
          <w:p w14:paraId="16ADB288" w14:textId="77777777" w:rsidR="000D3189" w:rsidRPr="002B08B5" w:rsidRDefault="000D3189" w:rsidP="0001387C">
            <w:pPr>
              <w:rPr>
                <w:rFonts w:eastAsia="SimSun"/>
              </w:rPr>
            </w:pPr>
            <w:r>
              <w:t>Inter frequency with SSB not contained within active BWP</w:t>
            </w:r>
            <w:r w:rsidRPr="00245E28">
              <w:rPr>
                <w:rFonts w:eastAsia="SimSun"/>
              </w:rPr>
              <w:t xml:space="preserve"> under non-DRX</w:t>
            </w:r>
          </w:p>
        </w:tc>
      </w:tr>
      <w:tr w:rsidR="000D3189" w14:paraId="4C02F34B" w14:textId="77777777" w:rsidTr="008325A7">
        <w:tc>
          <w:tcPr>
            <w:tcW w:w="1413" w:type="dxa"/>
            <w:vMerge/>
          </w:tcPr>
          <w:p w14:paraId="39AAA21E" w14:textId="77777777" w:rsidR="000D3189" w:rsidRPr="002B08B5" w:rsidRDefault="000D3189" w:rsidP="0001387C">
            <w:pPr>
              <w:rPr>
                <w:rFonts w:eastAsia="SimSun"/>
              </w:rPr>
            </w:pPr>
          </w:p>
        </w:tc>
        <w:tc>
          <w:tcPr>
            <w:tcW w:w="2126" w:type="dxa"/>
            <w:vMerge/>
          </w:tcPr>
          <w:p w14:paraId="621A25B3" w14:textId="77777777" w:rsidR="000D3189" w:rsidRDefault="000D3189" w:rsidP="0001387C">
            <w:pPr>
              <w:rPr>
                <w:rFonts w:eastAsia="SimSun"/>
              </w:rPr>
            </w:pPr>
          </w:p>
        </w:tc>
        <w:tc>
          <w:tcPr>
            <w:tcW w:w="6078" w:type="dxa"/>
          </w:tcPr>
          <w:p w14:paraId="202524D6" w14:textId="11EC2A15" w:rsidR="000D3189" w:rsidRDefault="0060353D" w:rsidP="0001387C">
            <w:pPr>
              <w:rPr>
                <w:rFonts w:eastAsia="SimSun"/>
              </w:rPr>
            </w:pPr>
            <w:r>
              <w:rPr>
                <w:rFonts w:eastAsia="SimSun"/>
              </w:rPr>
              <w:t xml:space="preserve">FFS </w:t>
            </w:r>
            <w:r w:rsidR="000D3189">
              <w:rPr>
                <w:rFonts w:eastAsia="SimSun"/>
              </w:rPr>
              <w:t>I</w:t>
            </w:r>
            <w:r w:rsidR="000D3189">
              <w:t xml:space="preserve">ntra frequency with SSB not contained within the active BWP </w:t>
            </w:r>
            <w:r w:rsidR="000D3189" w:rsidRPr="00245E28">
              <w:rPr>
                <w:rFonts w:eastAsia="SimSun"/>
              </w:rPr>
              <w:t>under DRX</w:t>
            </w:r>
          </w:p>
        </w:tc>
      </w:tr>
      <w:tr w:rsidR="000D3189" w:rsidRPr="002B08B5" w14:paraId="4A9AFC9A" w14:textId="77777777" w:rsidTr="000D3189">
        <w:tc>
          <w:tcPr>
            <w:tcW w:w="1413" w:type="dxa"/>
            <w:vMerge w:val="restart"/>
          </w:tcPr>
          <w:p w14:paraId="5ADDB909" w14:textId="44F15316" w:rsidR="000D3189" w:rsidRPr="002B08B5" w:rsidRDefault="000D3189" w:rsidP="0001387C">
            <w:pPr>
              <w:rPr>
                <w:rFonts w:eastAsia="SimSun"/>
              </w:rPr>
            </w:pPr>
            <w:r>
              <w:rPr>
                <w:rFonts w:eastAsia="SimSun"/>
              </w:rPr>
              <w:lastRenderedPageBreak/>
              <w:t>SA FR2</w:t>
            </w:r>
          </w:p>
        </w:tc>
        <w:tc>
          <w:tcPr>
            <w:tcW w:w="2126" w:type="dxa"/>
            <w:vMerge w:val="restart"/>
          </w:tcPr>
          <w:p w14:paraId="07107E37" w14:textId="77777777" w:rsidR="000D3189" w:rsidRDefault="000D3189" w:rsidP="0001387C">
            <w:pPr>
              <w:rPr>
                <w:rFonts w:eastAsia="SimSun"/>
              </w:rPr>
            </w:pPr>
            <w:r>
              <w:rPr>
                <w:rFonts w:eastAsia="SimSun"/>
              </w:rPr>
              <w:t>I</w:t>
            </w:r>
            <w:r w:rsidRPr="00BA3930">
              <w:rPr>
                <w:rFonts w:eastAsia="SimSun"/>
              </w:rPr>
              <w:t>nterruptions during measurements</w:t>
            </w:r>
            <w:r>
              <w:rPr>
                <w:rFonts w:eastAsia="SimSun"/>
              </w:rPr>
              <w:t xml:space="preserve"> without gap</w:t>
            </w:r>
          </w:p>
        </w:tc>
        <w:tc>
          <w:tcPr>
            <w:tcW w:w="6078" w:type="dxa"/>
          </w:tcPr>
          <w:p w14:paraId="1EC6C5B2" w14:textId="77777777" w:rsidR="000D3189" w:rsidRPr="002B08B5" w:rsidRDefault="000D3189" w:rsidP="0001387C">
            <w:pPr>
              <w:rPr>
                <w:rFonts w:eastAsia="SimSun"/>
              </w:rPr>
            </w:pPr>
            <w:r>
              <w:t xml:space="preserve">Intra frequency with SSB contained within active BWP </w:t>
            </w:r>
            <w:r w:rsidRPr="00245E28">
              <w:rPr>
                <w:rFonts w:eastAsia="SimSun"/>
              </w:rPr>
              <w:t>under non-DRX</w:t>
            </w:r>
          </w:p>
        </w:tc>
      </w:tr>
      <w:tr w:rsidR="000D3189" w:rsidRPr="002B08B5" w14:paraId="6C79608B" w14:textId="77777777" w:rsidTr="000D3189">
        <w:tc>
          <w:tcPr>
            <w:tcW w:w="1413" w:type="dxa"/>
            <w:vMerge/>
          </w:tcPr>
          <w:p w14:paraId="36D98FF7" w14:textId="77777777" w:rsidR="000D3189" w:rsidRPr="002B08B5" w:rsidRDefault="000D3189" w:rsidP="0001387C">
            <w:pPr>
              <w:rPr>
                <w:rFonts w:eastAsia="SimSun"/>
              </w:rPr>
            </w:pPr>
          </w:p>
        </w:tc>
        <w:tc>
          <w:tcPr>
            <w:tcW w:w="2126" w:type="dxa"/>
            <w:vMerge/>
          </w:tcPr>
          <w:p w14:paraId="5374BF69" w14:textId="77777777" w:rsidR="000D3189" w:rsidRDefault="000D3189" w:rsidP="0001387C">
            <w:pPr>
              <w:rPr>
                <w:rFonts w:eastAsia="SimSun"/>
              </w:rPr>
            </w:pPr>
          </w:p>
        </w:tc>
        <w:tc>
          <w:tcPr>
            <w:tcW w:w="6078" w:type="dxa"/>
          </w:tcPr>
          <w:p w14:paraId="40E00054" w14:textId="77777777" w:rsidR="000D3189" w:rsidRPr="002B08B5" w:rsidRDefault="000D3189" w:rsidP="0001387C">
            <w:pPr>
              <w:rPr>
                <w:rFonts w:eastAsia="SimSun"/>
              </w:rPr>
            </w:pPr>
            <w:r>
              <w:t>Intra frequency with SSB not contained within the active BWP</w:t>
            </w:r>
            <w:r w:rsidRPr="00245E28">
              <w:rPr>
                <w:rFonts w:eastAsia="SimSun"/>
              </w:rPr>
              <w:t xml:space="preserve"> under non-DRX</w:t>
            </w:r>
          </w:p>
        </w:tc>
      </w:tr>
      <w:tr w:rsidR="000D3189" w:rsidRPr="002B08B5" w14:paraId="44428D06" w14:textId="77777777" w:rsidTr="000D3189">
        <w:tc>
          <w:tcPr>
            <w:tcW w:w="1413" w:type="dxa"/>
            <w:vMerge/>
          </w:tcPr>
          <w:p w14:paraId="0779A006" w14:textId="77777777" w:rsidR="000D3189" w:rsidRPr="002B08B5" w:rsidRDefault="000D3189" w:rsidP="0001387C">
            <w:pPr>
              <w:rPr>
                <w:rFonts w:eastAsia="SimSun"/>
              </w:rPr>
            </w:pPr>
          </w:p>
        </w:tc>
        <w:tc>
          <w:tcPr>
            <w:tcW w:w="2126" w:type="dxa"/>
            <w:vMerge/>
          </w:tcPr>
          <w:p w14:paraId="5FFCAC77" w14:textId="77777777" w:rsidR="000D3189" w:rsidRDefault="000D3189" w:rsidP="0001387C">
            <w:pPr>
              <w:rPr>
                <w:rFonts w:eastAsia="SimSun"/>
              </w:rPr>
            </w:pPr>
          </w:p>
        </w:tc>
        <w:tc>
          <w:tcPr>
            <w:tcW w:w="6078" w:type="dxa"/>
          </w:tcPr>
          <w:p w14:paraId="7B714A76" w14:textId="77777777" w:rsidR="000D3189" w:rsidRPr="002B08B5" w:rsidRDefault="000D3189" w:rsidP="0001387C">
            <w:pPr>
              <w:rPr>
                <w:rFonts w:eastAsia="SimSun"/>
              </w:rPr>
            </w:pPr>
            <w:r>
              <w:t>Inter frequency with SSB contained within active BWP</w:t>
            </w:r>
            <w:r w:rsidRPr="00245E28">
              <w:rPr>
                <w:rFonts w:eastAsia="SimSun"/>
              </w:rPr>
              <w:t xml:space="preserve"> under non-DRX</w:t>
            </w:r>
          </w:p>
        </w:tc>
      </w:tr>
      <w:tr w:rsidR="000D3189" w:rsidRPr="002B08B5" w14:paraId="1BA9DEAC" w14:textId="77777777" w:rsidTr="000D3189">
        <w:tc>
          <w:tcPr>
            <w:tcW w:w="1413" w:type="dxa"/>
            <w:vMerge/>
          </w:tcPr>
          <w:p w14:paraId="4828F845" w14:textId="77777777" w:rsidR="000D3189" w:rsidRPr="002B08B5" w:rsidRDefault="000D3189" w:rsidP="0001387C">
            <w:pPr>
              <w:rPr>
                <w:rFonts w:eastAsia="SimSun"/>
              </w:rPr>
            </w:pPr>
          </w:p>
        </w:tc>
        <w:tc>
          <w:tcPr>
            <w:tcW w:w="2126" w:type="dxa"/>
            <w:vMerge/>
          </w:tcPr>
          <w:p w14:paraId="66C947C8" w14:textId="77777777" w:rsidR="000D3189" w:rsidRDefault="000D3189" w:rsidP="0001387C">
            <w:pPr>
              <w:rPr>
                <w:rFonts w:eastAsia="SimSun"/>
              </w:rPr>
            </w:pPr>
          </w:p>
        </w:tc>
        <w:tc>
          <w:tcPr>
            <w:tcW w:w="6078" w:type="dxa"/>
          </w:tcPr>
          <w:p w14:paraId="52D39FE4" w14:textId="77777777" w:rsidR="000D3189" w:rsidRPr="002B08B5" w:rsidRDefault="000D3189" w:rsidP="0001387C">
            <w:pPr>
              <w:rPr>
                <w:rFonts w:eastAsia="SimSun"/>
              </w:rPr>
            </w:pPr>
            <w:r>
              <w:t>Inter frequency with SSB not contained within active BWP</w:t>
            </w:r>
            <w:r w:rsidRPr="00245E28">
              <w:rPr>
                <w:rFonts w:eastAsia="SimSun"/>
              </w:rPr>
              <w:t xml:space="preserve"> under non-DRX</w:t>
            </w:r>
          </w:p>
        </w:tc>
      </w:tr>
      <w:tr w:rsidR="000D3189" w14:paraId="4B0864A9" w14:textId="77777777" w:rsidTr="000D3189">
        <w:tc>
          <w:tcPr>
            <w:tcW w:w="1413" w:type="dxa"/>
            <w:vMerge/>
          </w:tcPr>
          <w:p w14:paraId="5ED03517" w14:textId="77777777" w:rsidR="000D3189" w:rsidRPr="002B08B5" w:rsidRDefault="000D3189" w:rsidP="0001387C">
            <w:pPr>
              <w:rPr>
                <w:rFonts w:eastAsia="SimSun"/>
              </w:rPr>
            </w:pPr>
          </w:p>
        </w:tc>
        <w:tc>
          <w:tcPr>
            <w:tcW w:w="2126" w:type="dxa"/>
            <w:vMerge/>
          </w:tcPr>
          <w:p w14:paraId="74918D91" w14:textId="77777777" w:rsidR="000D3189" w:rsidRDefault="000D3189" w:rsidP="0001387C">
            <w:pPr>
              <w:rPr>
                <w:rFonts w:eastAsia="SimSun"/>
              </w:rPr>
            </w:pPr>
          </w:p>
        </w:tc>
        <w:tc>
          <w:tcPr>
            <w:tcW w:w="6078" w:type="dxa"/>
          </w:tcPr>
          <w:p w14:paraId="0EF0E831" w14:textId="1053075D" w:rsidR="000D3189" w:rsidRDefault="000D3189" w:rsidP="0001387C">
            <w:pPr>
              <w:rPr>
                <w:rFonts w:eastAsia="SimSun"/>
              </w:rPr>
            </w:pPr>
            <w:r>
              <w:rPr>
                <w:rFonts w:eastAsia="SimSun"/>
              </w:rPr>
              <w:t>I</w:t>
            </w:r>
            <w:r>
              <w:t xml:space="preserve">ntra frequency with SSB not contained within the active BWP </w:t>
            </w:r>
            <w:r w:rsidRPr="00245E28">
              <w:rPr>
                <w:rFonts w:eastAsia="SimSun"/>
              </w:rPr>
              <w:t>under DRX</w:t>
            </w:r>
          </w:p>
        </w:tc>
      </w:tr>
      <w:tr w:rsidR="000D3189" w:rsidRPr="002B08B5" w14:paraId="2F27D408" w14:textId="77777777" w:rsidTr="000D3189">
        <w:tc>
          <w:tcPr>
            <w:tcW w:w="1413" w:type="dxa"/>
            <w:vMerge/>
          </w:tcPr>
          <w:p w14:paraId="1C0A7E77" w14:textId="77777777" w:rsidR="000D3189" w:rsidRPr="002B08B5" w:rsidRDefault="000D3189" w:rsidP="0001387C">
            <w:pPr>
              <w:rPr>
                <w:rFonts w:eastAsia="SimSun"/>
              </w:rPr>
            </w:pPr>
          </w:p>
        </w:tc>
        <w:tc>
          <w:tcPr>
            <w:tcW w:w="2126" w:type="dxa"/>
            <w:vMerge w:val="restart"/>
          </w:tcPr>
          <w:p w14:paraId="59A25141" w14:textId="77777777" w:rsidR="000D3189" w:rsidRDefault="000D3189" w:rsidP="0001387C">
            <w:pPr>
              <w:rPr>
                <w:rFonts w:eastAsia="SimSun"/>
              </w:rPr>
            </w:pPr>
            <w:r>
              <w:rPr>
                <w:rFonts w:eastAsia="SimSun"/>
              </w:rPr>
              <w:t xml:space="preserve">Measurement procedure: </w:t>
            </w:r>
          </w:p>
          <w:p w14:paraId="43140307" w14:textId="77777777" w:rsidR="000D3189" w:rsidRDefault="000D3189" w:rsidP="0001387C">
            <w:pPr>
              <w:rPr>
                <w:rFonts w:eastAsia="SimSun"/>
              </w:rPr>
            </w:pPr>
            <w:r w:rsidRPr="00245E28">
              <w:rPr>
                <w:rFonts w:eastAsia="SimSun"/>
              </w:rPr>
              <w:t>event triggered reporting test without gap</w:t>
            </w:r>
          </w:p>
        </w:tc>
        <w:tc>
          <w:tcPr>
            <w:tcW w:w="6078" w:type="dxa"/>
          </w:tcPr>
          <w:p w14:paraId="71C50A44" w14:textId="77777777" w:rsidR="000D3189" w:rsidRPr="002B08B5" w:rsidRDefault="000D3189" w:rsidP="0001387C">
            <w:pPr>
              <w:rPr>
                <w:rFonts w:eastAsia="SimSun"/>
              </w:rPr>
            </w:pPr>
            <w:r>
              <w:t xml:space="preserve">Intra frequency with SSB contained within active BWP </w:t>
            </w:r>
            <w:r w:rsidRPr="00245E28">
              <w:rPr>
                <w:rFonts w:eastAsia="SimSun"/>
              </w:rPr>
              <w:t>under non-DRX</w:t>
            </w:r>
          </w:p>
        </w:tc>
      </w:tr>
      <w:tr w:rsidR="000D3189" w:rsidRPr="002B08B5" w14:paraId="20B8150C" w14:textId="77777777" w:rsidTr="000D3189">
        <w:tc>
          <w:tcPr>
            <w:tcW w:w="1413" w:type="dxa"/>
            <w:vMerge/>
          </w:tcPr>
          <w:p w14:paraId="25FDFE2A" w14:textId="77777777" w:rsidR="000D3189" w:rsidRPr="002B08B5" w:rsidRDefault="000D3189" w:rsidP="0001387C">
            <w:pPr>
              <w:rPr>
                <w:rFonts w:eastAsia="SimSun"/>
              </w:rPr>
            </w:pPr>
          </w:p>
        </w:tc>
        <w:tc>
          <w:tcPr>
            <w:tcW w:w="2126" w:type="dxa"/>
            <w:vMerge/>
          </w:tcPr>
          <w:p w14:paraId="1C0C6122" w14:textId="77777777" w:rsidR="000D3189" w:rsidRDefault="000D3189" w:rsidP="0001387C">
            <w:pPr>
              <w:rPr>
                <w:rFonts w:eastAsia="SimSun"/>
              </w:rPr>
            </w:pPr>
          </w:p>
        </w:tc>
        <w:tc>
          <w:tcPr>
            <w:tcW w:w="6078" w:type="dxa"/>
          </w:tcPr>
          <w:p w14:paraId="21F720F5" w14:textId="77777777" w:rsidR="000D3189" w:rsidRPr="002B08B5" w:rsidRDefault="000D3189" w:rsidP="0001387C">
            <w:pPr>
              <w:rPr>
                <w:rFonts w:eastAsia="SimSun"/>
              </w:rPr>
            </w:pPr>
            <w:r>
              <w:t>Intra frequency with SSB not contained within the active BWP</w:t>
            </w:r>
            <w:r w:rsidRPr="00245E28">
              <w:rPr>
                <w:rFonts w:eastAsia="SimSun"/>
              </w:rPr>
              <w:t xml:space="preserve"> under non-DRX</w:t>
            </w:r>
          </w:p>
        </w:tc>
      </w:tr>
      <w:tr w:rsidR="000D3189" w:rsidRPr="002B08B5" w14:paraId="1E42F926" w14:textId="77777777" w:rsidTr="000D3189">
        <w:tc>
          <w:tcPr>
            <w:tcW w:w="1413" w:type="dxa"/>
            <w:vMerge/>
          </w:tcPr>
          <w:p w14:paraId="510C301F" w14:textId="77777777" w:rsidR="000D3189" w:rsidRPr="002B08B5" w:rsidRDefault="000D3189" w:rsidP="0001387C">
            <w:pPr>
              <w:rPr>
                <w:rFonts w:eastAsia="SimSun"/>
              </w:rPr>
            </w:pPr>
          </w:p>
        </w:tc>
        <w:tc>
          <w:tcPr>
            <w:tcW w:w="2126" w:type="dxa"/>
            <w:vMerge/>
          </w:tcPr>
          <w:p w14:paraId="5B9EE908" w14:textId="77777777" w:rsidR="000D3189" w:rsidRDefault="000D3189" w:rsidP="0001387C">
            <w:pPr>
              <w:rPr>
                <w:rFonts w:eastAsia="SimSun"/>
              </w:rPr>
            </w:pPr>
          </w:p>
        </w:tc>
        <w:tc>
          <w:tcPr>
            <w:tcW w:w="6078" w:type="dxa"/>
          </w:tcPr>
          <w:p w14:paraId="7A5EB497" w14:textId="77777777" w:rsidR="000D3189" w:rsidRPr="002B08B5" w:rsidRDefault="000D3189" w:rsidP="0001387C">
            <w:pPr>
              <w:rPr>
                <w:rFonts w:eastAsia="SimSun"/>
              </w:rPr>
            </w:pPr>
            <w:r>
              <w:t>Inter frequency with SSB contained within active BWP</w:t>
            </w:r>
            <w:r w:rsidRPr="00245E28">
              <w:rPr>
                <w:rFonts w:eastAsia="SimSun"/>
              </w:rPr>
              <w:t xml:space="preserve"> under non-DRX</w:t>
            </w:r>
          </w:p>
        </w:tc>
      </w:tr>
      <w:tr w:rsidR="000D3189" w:rsidRPr="002B08B5" w14:paraId="3F8EB546" w14:textId="77777777" w:rsidTr="000D3189">
        <w:tc>
          <w:tcPr>
            <w:tcW w:w="1413" w:type="dxa"/>
            <w:vMerge/>
          </w:tcPr>
          <w:p w14:paraId="0A5CD6B0" w14:textId="77777777" w:rsidR="000D3189" w:rsidRPr="002B08B5" w:rsidRDefault="000D3189" w:rsidP="0001387C">
            <w:pPr>
              <w:rPr>
                <w:rFonts w:eastAsia="SimSun"/>
              </w:rPr>
            </w:pPr>
          </w:p>
        </w:tc>
        <w:tc>
          <w:tcPr>
            <w:tcW w:w="2126" w:type="dxa"/>
            <w:vMerge/>
          </w:tcPr>
          <w:p w14:paraId="26A4D40A" w14:textId="77777777" w:rsidR="000D3189" w:rsidRDefault="000D3189" w:rsidP="0001387C">
            <w:pPr>
              <w:rPr>
                <w:rFonts w:eastAsia="SimSun"/>
              </w:rPr>
            </w:pPr>
          </w:p>
        </w:tc>
        <w:tc>
          <w:tcPr>
            <w:tcW w:w="6078" w:type="dxa"/>
          </w:tcPr>
          <w:p w14:paraId="1C673CA8" w14:textId="77777777" w:rsidR="000D3189" w:rsidRPr="002B08B5" w:rsidRDefault="000D3189" w:rsidP="0001387C">
            <w:pPr>
              <w:rPr>
                <w:rFonts w:eastAsia="SimSun"/>
              </w:rPr>
            </w:pPr>
            <w:r>
              <w:t>Inter frequency with SSB not contained within active BWP</w:t>
            </w:r>
            <w:r w:rsidRPr="00245E28">
              <w:rPr>
                <w:rFonts w:eastAsia="SimSun"/>
              </w:rPr>
              <w:t xml:space="preserve"> under non-DRX</w:t>
            </w:r>
          </w:p>
        </w:tc>
      </w:tr>
      <w:tr w:rsidR="000D3189" w14:paraId="73F9E100" w14:textId="77777777" w:rsidTr="000D3189">
        <w:tc>
          <w:tcPr>
            <w:tcW w:w="1413" w:type="dxa"/>
            <w:vMerge/>
          </w:tcPr>
          <w:p w14:paraId="60CD19C4" w14:textId="77777777" w:rsidR="000D3189" w:rsidRPr="002B08B5" w:rsidRDefault="000D3189" w:rsidP="0001387C">
            <w:pPr>
              <w:rPr>
                <w:rFonts w:eastAsia="SimSun"/>
              </w:rPr>
            </w:pPr>
          </w:p>
        </w:tc>
        <w:tc>
          <w:tcPr>
            <w:tcW w:w="2126" w:type="dxa"/>
            <w:vMerge/>
          </w:tcPr>
          <w:p w14:paraId="37625E27" w14:textId="77777777" w:rsidR="000D3189" w:rsidRDefault="000D3189" w:rsidP="0001387C">
            <w:pPr>
              <w:rPr>
                <w:rFonts w:eastAsia="SimSun"/>
              </w:rPr>
            </w:pPr>
          </w:p>
        </w:tc>
        <w:tc>
          <w:tcPr>
            <w:tcW w:w="6078" w:type="dxa"/>
          </w:tcPr>
          <w:p w14:paraId="53C2D1DD" w14:textId="76BFF434" w:rsidR="000D3189" w:rsidRDefault="00015073" w:rsidP="0001387C">
            <w:pPr>
              <w:rPr>
                <w:rFonts w:eastAsia="SimSun"/>
              </w:rPr>
            </w:pPr>
            <w:r>
              <w:rPr>
                <w:rFonts w:eastAsia="SimSun"/>
              </w:rPr>
              <w:t xml:space="preserve">FFS </w:t>
            </w:r>
            <w:r w:rsidR="000D3189">
              <w:rPr>
                <w:rFonts w:eastAsia="SimSun"/>
              </w:rPr>
              <w:t>I</w:t>
            </w:r>
            <w:r w:rsidR="000D3189">
              <w:t xml:space="preserve">ntra frequency with SSB not contained within the active BWP </w:t>
            </w:r>
            <w:r w:rsidR="000D3189" w:rsidRPr="00245E28">
              <w:rPr>
                <w:rFonts w:eastAsia="SimSun"/>
              </w:rPr>
              <w:t>under DRX</w:t>
            </w:r>
          </w:p>
        </w:tc>
      </w:tr>
      <w:tr w:rsidR="00553351" w14:paraId="55487D9E" w14:textId="77777777" w:rsidTr="000D3189">
        <w:tc>
          <w:tcPr>
            <w:tcW w:w="1413" w:type="dxa"/>
            <w:vMerge w:val="restart"/>
          </w:tcPr>
          <w:p w14:paraId="6FCB4507" w14:textId="77777777" w:rsidR="00553351" w:rsidRPr="00242813" w:rsidRDefault="00553351" w:rsidP="00553351">
            <w:pPr>
              <w:rPr>
                <w:lang w:val="da-DK"/>
              </w:rPr>
            </w:pPr>
            <w:r w:rsidRPr="00242813">
              <w:rPr>
                <w:lang w:val="da-DK"/>
              </w:rPr>
              <w:t xml:space="preserve">EN-DC </w:t>
            </w:r>
            <w:r w:rsidRPr="00242813">
              <w:rPr>
                <w:rFonts w:eastAsia="SimSun"/>
                <w:lang w:val="da-DK"/>
              </w:rPr>
              <w:t>E-UTRAN – NR FR</w:t>
            </w:r>
            <w:r>
              <w:rPr>
                <w:rFonts w:eastAsia="SimSun"/>
                <w:lang w:val="da-DK"/>
              </w:rPr>
              <w:t>1</w:t>
            </w:r>
          </w:p>
          <w:p w14:paraId="0859CB06" w14:textId="77777777" w:rsidR="00553351" w:rsidRPr="00553351" w:rsidRDefault="00553351" w:rsidP="00553351">
            <w:pPr>
              <w:rPr>
                <w:rFonts w:eastAsia="SimSun"/>
                <w:lang w:val="da-DK"/>
              </w:rPr>
            </w:pPr>
          </w:p>
        </w:tc>
        <w:tc>
          <w:tcPr>
            <w:tcW w:w="2126" w:type="dxa"/>
            <w:vMerge w:val="restart"/>
          </w:tcPr>
          <w:p w14:paraId="77CE4D1D" w14:textId="6424095D" w:rsidR="00553351" w:rsidRDefault="00553351" w:rsidP="00553351">
            <w:pPr>
              <w:rPr>
                <w:rFonts w:eastAsia="SimSun"/>
              </w:rPr>
            </w:pPr>
            <w:r>
              <w:rPr>
                <w:rFonts w:eastAsia="SimSun"/>
              </w:rPr>
              <w:t>I</w:t>
            </w:r>
            <w:r w:rsidRPr="00BA3930">
              <w:rPr>
                <w:rFonts w:eastAsia="SimSun"/>
              </w:rPr>
              <w:t>nterruptions during measurements</w:t>
            </w:r>
            <w:r>
              <w:rPr>
                <w:rFonts w:eastAsia="SimSun"/>
              </w:rPr>
              <w:t xml:space="preserve"> without gap</w:t>
            </w:r>
          </w:p>
        </w:tc>
        <w:tc>
          <w:tcPr>
            <w:tcW w:w="6078" w:type="dxa"/>
          </w:tcPr>
          <w:p w14:paraId="40714A9F" w14:textId="55881D4F" w:rsidR="00553351" w:rsidRDefault="00553351" w:rsidP="00553351">
            <w:pPr>
              <w:rPr>
                <w:rFonts w:eastAsia="SimSun"/>
              </w:rPr>
            </w:pPr>
            <w:r>
              <w:t xml:space="preserve">Intra frequency with SSB contained within active BWP </w:t>
            </w:r>
            <w:r w:rsidRPr="00245E28">
              <w:rPr>
                <w:rFonts w:eastAsia="SimSun"/>
              </w:rPr>
              <w:t>under non-DRX</w:t>
            </w:r>
          </w:p>
        </w:tc>
      </w:tr>
      <w:tr w:rsidR="00553351" w14:paraId="429D2589" w14:textId="77777777" w:rsidTr="000D3189">
        <w:tc>
          <w:tcPr>
            <w:tcW w:w="1413" w:type="dxa"/>
            <w:vMerge/>
          </w:tcPr>
          <w:p w14:paraId="696F83A5" w14:textId="77777777" w:rsidR="00553351" w:rsidRPr="00553351" w:rsidRDefault="00553351" w:rsidP="00553351">
            <w:pPr>
              <w:rPr>
                <w:lang w:val="en-US"/>
              </w:rPr>
            </w:pPr>
          </w:p>
        </w:tc>
        <w:tc>
          <w:tcPr>
            <w:tcW w:w="2126" w:type="dxa"/>
            <w:vMerge/>
          </w:tcPr>
          <w:p w14:paraId="761A38CA" w14:textId="77777777" w:rsidR="00553351" w:rsidRDefault="00553351" w:rsidP="00553351">
            <w:pPr>
              <w:rPr>
                <w:rFonts w:eastAsia="SimSun"/>
              </w:rPr>
            </w:pPr>
          </w:p>
        </w:tc>
        <w:tc>
          <w:tcPr>
            <w:tcW w:w="6078" w:type="dxa"/>
          </w:tcPr>
          <w:p w14:paraId="67019424" w14:textId="21B5C74C" w:rsidR="00553351" w:rsidRDefault="00553351" w:rsidP="00553351">
            <w:r>
              <w:t>Intra frequency with SSB not contained within the active BWP</w:t>
            </w:r>
            <w:r w:rsidRPr="00245E28">
              <w:rPr>
                <w:rFonts w:eastAsia="SimSun"/>
              </w:rPr>
              <w:t xml:space="preserve"> under non-DRX</w:t>
            </w:r>
          </w:p>
        </w:tc>
      </w:tr>
      <w:tr w:rsidR="00553351" w14:paraId="3D9998D1" w14:textId="77777777" w:rsidTr="000D3189">
        <w:tc>
          <w:tcPr>
            <w:tcW w:w="1413" w:type="dxa"/>
            <w:vMerge/>
          </w:tcPr>
          <w:p w14:paraId="2622FB57" w14:textId="77777777" w:rsidR="00553351" w:rsidRPr="00553351" w:rsidRDefault="00553351" w:rsidP="00553351">
            <w:pPr>
              <w:rPr>
                <w:lang w:val="en-US"/>
              </w:rPr>
            </w:pPr>
          </w:p>
        </w:tc>
        <w:tc>
          <w:tcPr>
            <w:tcW w:w="2126" w:type="dxa"/>
            <w:vMerge/>
          </w:tcPr>
          <w:p w14:paraId="2711088E" w14:textId="77777777" w:rsidR="00553351" w:rsidRDefault="00553351" w:rsidP="00553351">
            <w:pPr>
              <w:rPr>
                <w:rFonts w:eastAsia="SimSun"/>
              </w:rPr>
            </w:pPr>
          </w:p>
        </w:tc>
        <w:tc>
          <w:tcPr>
            <w:tcW w:w="6078" w:type="dxa"/>
          </w:tcPr>
          <w:p w14:paraId="53820228" w14:textId="48884D10" w:rsidR="00553351" w:rsidRDefault="00553351" w:rsidP="00553351">
            <w:r>
              <w:t>Inter frequency with SSB contained within active BWP</w:t>
            </w:r>
            <w:r w:rsidRPr="00245E28">
              <w:rPr>
                <w:rFonts w:eastAsia="SimSun"/>
              </w:rPr>
              <w:t xml:space="preserve"> under non-DRX</w:t>
            </w:r>
          </w:p>
        </w:tc>
      </w:tr>
      <w:tr w:rsidR="00553351" w14:paraId="525C2CC8" w14:textId="77777777" w:rsidTr="000D3189">
        <w:tc>
          <w:tcPr>
            <w:tcW w:w="1413" w:type="dxa"/>
            <w:vMerge/>
          </w:tcPr>
          <w:p w14:paraId="19F2B4E9" w14:textId="77777777" w:rsidR="00553351" w:rsidRPr="00553351" w:rsidRDefault="00553351" w:rsidP="00553351">
            <w:pPr>
              <w:rPr>
                <w:lang w:val="en-US"/>
              </w:rPr>
            </w:pPr>
          </w:p>
        </w:tc>
        <w:tc>
          <w:tcPr>
            <w:tcW w:w="2126" w:type="dxa"/>
            <w:vMerge/>
          </w:tcPr>
          <w:p w14:paraId="0F1310CF" w14:textId="77777777" w:rsidR="00553351" w:rsidRDefault="00553351" w:rsidP="00553351">
            <w:pPr>
              <w:rPr>
                <w:rFonts w:eastAsia="SimSun"/>
              </w:rPr>
            </w:pPr>
          </w:p>
        </w:tc>
        <w:tc>
          <w:tcPr>
            <w:tcW w:w="6078" w:type="dxa"/>
          </w:tcPr>
          <w:p w14:paraId="69789795" w14:textId="352EE5F3" w:rsidR="00553351" w:rsidRDefault="00553351" w:rsidP="00553351">
            <w:r>
              <w:t>Inter frequency with SSB not contained within active BWP</w:t>
            </w:r>
            <w:r w:rsidRPr="00245E28">
              <w:rPr>
                <w:rFonts w:eastAsia="SimSun"/>
              </w:rPr>
              <w:t xml:space="preserve"> under non-DRX</w:t>
            </w:r>
          </w:p>
        </w:tc>
      </w:tr>
      <w:tr w:rsidR="00553351" w14:paraId="052D9BA1" w14:textId="77777777" w:rsidTr="000D3189">
        <w:tc>
          <w:tcPr>
            <w:tcW w:w="1413" w:type="dxa"/>
            <w:vMerge/>
          </w:tcPr>
          <w:p w14:paraId="72A74FE0" w14:textId="77777777" w:rsidR="00553351" w:rsidRPr="00553351" w:rsidRDefault="00553351" w:rsidP="00553351">
            <w:pPr>
              <w:rPr>
                <w:lang w:val="en-US"/>
              </w:rPr>
            </w:pPr>
          </w:p>
        </w:tc>
        <w:tc>
          <w:tcPr>
            <w:tcW w:w="2126" w:type="dxa"/>
            <w:vMerge w:val="restart"/>
          </w:tcPr>
          <w:p w14:paraId="41B82AE8" w14:textId="77777777" w:rsidR="00553351" w:rsidRDefault="00553351" w:rsidP="00553351">
            <w:pPr>
              <w:rPr>
                <w:rFonts w:eastAsia="SimSun"/>
              </w:rPr>
            </w:pPr>
            <w:r>
              <w:rPr>
                <w:rFonts w:eastAsia="SimSun"/>
              </w:rPr>
              <w:t xml:space="preserve">Measurement procedure: </w:t>
            </w:r>
          </w:p>
          <w:p w14:paraId="17B0324C" w14:textId="5152E1B1" w:rsidR="00553351" w:rsidRDefault="00553351" w:rsidP="00553351">
            <w:pPr>
              <w:rPr>
                <w:rFonts w:eastAsia="SimSun"/>
              </w:rPr>
            </w:pPr>
            <w:r w:rsidRPr="00245E28">
              <w:rPr>
                <w:rFonts w:eastAsia="SimSun"/>
              </w:rPr>
              <w:t>event triggered reporting test without gap</w:t>
            </w:r>
          </w:p>
        </w:tc>
        <w:tc>
          <w:tcPr>
            <w:tcW w:w="6078" w:type="dxa"/>
          </w:tcPr>
          <w:p w14:paraId="5D865311" w14:textId="73A93437" w:rsidR="00553351" w:rsidRDefault="00553351" w:rsidP="00553351">
            <w:r>
              <w:t xml:space="preserve">Intra frequency with SSB contained within active BWP </w:t>
            </w:r>
            <w:r w:rsidRPr="00245E28">
              <w:rPr>
                <w:rFonts w:eastAsia="SimSun"/>
              </w:rPr>
              <w:t>under non-DRX</w:t>
            </w:r>
          </w:p>
        </w:tc>
      </w:tr>
      <w:tr w:rsidR="00553351" w14:paraId="3C763F7D" w14:textId="77777777" w:rsidTr="000D3189">
        <w:tc>
          <w:tcPr>
            <w:tcW w:w="1413" w:type="dxa"/>
            <w:vMerge/>
          </w:tcPr>
          <w:p w14:paraId="04AE8686" w14:textId="77777777" w:rsidR="00553351" w:rsidRPr="00553351" w:rsidRDefault="00553351" w:rsidP="00553351">
            <w:pPr>
              <w:rPr>
                <w:lang w:val="en-US"/>
              </w:rPr>
            </w:pPr>
          </w:p>
        </w:tc>
        <w:tc>
          <w:tcPr>
            <w:tcW w:w="2126" w:type="dxa"/>
            <w:vMerge/>
          </w:tcPr>
          <w:p w14:paraId="366B7EEC" w14:textId="77777777" w:rsidR="00553351" w:rsidRDefault="00553351" w:rsidP="00553351">
            <w:pPr>
              <w:rPr>
                <w:rFonts w:eastAsia="SimSun"/>
              </w:rPr>
            </w:pPr>
          </w:p>
        </w:tc>
        <w:tc>
          <w:tcPr>
            <w:tcW w:w="6078" w:type="dxa"/>
          </w:tcPr>
          <w:p w14:paraId="54F0FF12" w14:textId="1F6E721B" w:rsidR="00553351" w:rsidRDefault="00553351" w:rsidP="00553351">
            <w:r>
              <w:t>Intra frequency with SSB not contained within the active BWP</w:t>
            </w:r>
            <w:r w:rsidRPr="00245E28">
              <w:rPr>
                <w:rFonts w:eastAsia="SimSun"/>
              </w:rPr>
              <w:t xml:space="preserve"> under non-DRX</w:t>
            </w:r>
          </w:p>
        </w:tc>
      </w:tr>
      <w:tr w:rsidR="00553351" w14:paraId="60B73E54" w14:textId="77777777" w:rsidTr="000D3189">
        <w:tc>
          <w:tcPr>
            <w:tcW w:w="1413" w:type="dxa"/>
            <w:vMerge/>
          </w:tcPr>
          <w:p w14:paraId="44641E90" w14:textId="77777777" w:rsidR="00553351" w:rsidRPr="00553351" w:rsidRDefault="00553351" w:rsidP="00553351">
            <w:pPr>
              <w:rPr>
                <w:lang w:val="en-US"/>
              </w:rPr>
            </w:pPr>
          </w:p>
        </w:tc>
        <w:tc>
          <w:tcPr>
            <w:tcW w:w="2126" w:type="dxa"/>
            <w:vMerge/>
          </w:tcPr>
          <w:p w14:paraId="4FF543D1" w14:textId="77777777" w:rsidR="00553351" w:rsidRDefault="00553351" w:rsidP="00553351">
            <w:pPr>
              <w:rPr>
                <w:rFonts w:eastAsia="SimSun"/>
              </w:rPr>
            </w:pPr>
          </w:p>
        </w:tc>
        <w:tc>
          <w:tcPr>
            <w:tcW w:w="6078" w:type="dxa"/>
          </w:tcPr>
          <w:p w14:paraId="0F378A09" w14:textId="70DF0C28" w:rsidR="00553351" w:rsidRDefault="00553351" w:rsidP="00553351">
            <w:r>
              <w:t>Inter frequency with SSB contained within active BWP</w:t>
            </w:r>
            <w:r w:rsidRPr="00245E28">
              <w:rPr>
                <w:rFonts w:eastAsia="SimSun"/>
              </w:rPr>
              <w:t xml:space="preserve"> under non-DRX</w:t>
            </w:r>
          </w:p>
        </w:tc>
      </w:tr>
      <w:tr w:rsidR="00553351" w14:paraId="45FE0B37" w14:textId="77777777" w:rsidTr="000D3189">
        <w:tc>
          <w:tcPr>
            <w:tcW w:w="1413" w:type="dxa"/>
            <w:vMerge/>
          </w:tcPr>
          <w:p w14:paraId="73754642" w14:textId="77777777" w:rsidR="00553351" w:rsidRPr="00553351" w:rsidRDefault="00553351" w:rsidP="00553351">
            <w:pPr>
              <w:rPr>
                <w:lang w:val="en-US"/>
              </w:rPr>
            </w:pPr>
          </w:p>
        </w:tc>
        <w:tc>
          <w:tcPr>
            <w:tcW w:w="2126" w:type="dxa"/>
            <w:vMerge/>
          </w:tcPr>
          <w:p w14:paraId="7515393A" w14:textId="77777777" w:rsidR="00553351" w:rsidRDefault="00553351" w:rsidP="00553351">
            <w:pPr>
              <w:rPr>
                <w:rFonts w:eastAsia="SimSun"/>
              </w:rPr>
            </w:pPr>
          </w:p>
        </w:tc>
        <w:tc>
          <w:tcPr>
            <w:tcW w:w="6078" w:type="dxa"/>
          </w:tcPr>
          <w:p w14:paraId="4A414B99" w14:textId="3E0126A1" w:rsidR="00553351" w:rsidRDefault="00553351" w:rsidP="00553351">
            <w:r>
              <w:t>Inter frequency with SSB not contained within active BWP</w:t>
            </w:r>
            <w:r w:rsidRPr="00245E28">
              <w:rPr>
                <w:rFonts w:eastAsia="SimSun"/>
              </w:rPr>
              <w:t xml:space="preserve"> under non-DRX</w:t>
            </w:r>
          </w:p>
        </w:tc>
      </w:tr>
    </w:tbl>
    <w:p w14:paraId="71002402" w14:textId="77777777" w:rsidR="00F54C19" w:rsidRPr="002B08B5" w:rsidRDefault="00F54C19" w:rsidP="00245E28">
      <w:pPr>
        <w:rPr>
          <w:rFonts w:eastAsia="SimSun"/>
        </w:rPr>
      </w:pPr>
    </w:p>
    <w:p w14:paraId="0E6B2911" w14:textId="77777777" w:rsidR="00CD7492" w:rsidRPr="008C39F7" w:rsidRDefault="00CD7492" w:rsidP="00A37002">
      <w:pPr>
        <w:pStyle w:val="RAN4H1"/>
      </w:pPr>
      <w:r w:rsidRPr="008C39F7">
        <w:t>Conclusion</w:t>
      </w:r>
      <w:bookmarkEnd w:id="5"/>
    </w:p>
    <w:p w14:paraId="40131F08" w14:textId="77777777" w:rsidR="00D5270B" w:rsidRPr="00D50A6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757C5572" w14:textId="77777777" w:rsidR="00067818" w:rsidRDefault="00067818" w:rsidP="008C39F7">
      <w:bookmarkStart w:id="27" w:name="_Toc116995849"/>
    </w:p>
    <w:p w14:paraId="1F7C758D" w14:textId="77777777" w:rsidR="00067818" w:rsidRPr="00067818" w:rsidRDefault="00067818" w:rsidP="00067818">
      <w:pPr>
        <w:rPr>
          <w:b/>
          <w:bCs/>
        </w:rPr>
      </w:pPr>
      <w:r w:rsidRPr="00067818">
        <w:rPr>
          <w:b/>
          <w:bCs/>
        </w:rPr>
        <w:t>Proposal 1: Define test cases to verify interruption in for the following scenarios:</w:t>
      </w:r>
    </w:p>
    <w:p w14:paraId="04B65A20" w14:textId="77777777" w:rsidR="00067818" w:rsidRPr="00067818" w:rsidRDefault="00067818" w:rsidP="00067818">
      <w:pPr>
        <w:ind w:firstLine="720"/>
        <w:rPr>
          <w:b/>
          <w:bCs/>
        </w:rPr>
      </w:pPr>
      <w:r w:rsidRPr="00067818">
        <w:rPr>
          <w:b/>
          <w:bCs/>
        </w:rPr>
        <w:t>a.</w:t>
      </w:r>
      <w:r w:rsidRPr="00067818">
        <w:rPr>
          <w:b/>
          <w:bCs/>
        </w:rPr>
        <w:tab/>
        <w:t>SA in FR1</w:t>
      </w:r>
    </w:p>
    <w:p w14:paraId="62AC1E11" w14:textId="77777777" w:rsidR="00067818" w:rsidRPr="00067818" w:rsidRDefault="00067818" w:rsidP="00067818">
      <w:pPr>
        <w:ind w:firstLine="720"/>
        <w:rPr>
          <w:b/>
          <w:bCs/>
        </w:rPr>
      </w:pPr>
      <w:r w:rsidRPr="00067818">
        <w:rPr>
          <w:b/>
          <w:bCs/>
        </w:rPr>
        <w:t>b.</w:t>
      </w:r>
      <w:r w:rsidRPr="00067818">
        <w:rPr>
          <w:b/>
          <w:bCs/>
        </w:rPr>
        <w:tab/>
        <w:t>SA in FR2</w:t>
      </w:r>
    </w:p>
    <w:p w14:paraId="000A64F8" w14:textId="77777777" w:rsidR="00067818" w:rsidRPr="00067818" w:rsidRDefault="00067818" w:rsidP="00067818">
      <w:pPr>
        <w:ind w:firstLine="720"/>
        <w:rPr>
          <w:b/>
          <w:bCs/>
          <w:lang w:val="da-DK"/>
        </w:rPr>
      </w:pPr>
      <w:r w:rsidRPr="00067818">
        <w:rPr>
          <w:b/>
          <w:bCs/>
          <w:lang w:val="da-DK"/>
        </w:rPr>
        <w:t>c.</w:t>
      </w:r>
      <w:r w:rsidRPr="00067818">
        <w:rPr>
          <w:b/>
          <w:bCs/>
          <w:lang w:val="da-DK"/>
        </w:rPr>
        <w:tab/>
        <w:t>EN-DC E-UTRAN – NR FR1</w:t>
      </w:r>
    </w:p>
    <w:p w14:paraId="575CD570" w14:textId="77777777" w:rsidR="00067818" w:rsidRPr="005458CD" w:rsidRDefault="00067818" w:rsidP="00067818">
      <w:pPr>
        <w:rPr>
          <w:lang w:val="da-DK"/>
        </w:rPr>
      </w:pPr>
    </w:p>
    <w:p w14:paraId="29D03C10" w14:textId="3F5C6A0A" w:rsidR="00067818" w:rsidRDefault="00067818" w:rsidP="00067818">
      <w:r>
        <w:t>Observation 1: The UE interruption behaviour from core requirements is expected to be different depending on whether the SSB is contained within the active BWP or not.</w:t>
      </w:r>
    </w:p>
    <w:p w14:paraId="1F9F5A6A" w14:textId="77777777" w:rsidR="00067818" w:rsidRDefault="00067818" w:rsidP="00067818">
      <w:pPr>
        <w:rPr>
          <w:b/>
          <w:bCs/>
        </w:rPr>
      </w:pPr>
    </w:p>
    <w:p w14:paraId="349CED9C" w14:textId="1656EBC3" w:rsidR="00067818" w:rsidRPr="00067818" w:rsidRDefault="00067818" w:rsidP="00067818">
      <w:pPr>
        <w:rPr>
          <w:b/>
          <w:bCs/>
        </w:rPr>
      </w:pPr>
      <w:r w:rsidRPr="00067818">
        <w:rPr>
          <w:b/>
          <w:bCs/>
        </w:rPr>
        <w:lastRenderedPageBreak/>
        <w:t>Proposal 2: Define test cases to verify interruption in for the following scenarios:</w:t>
      </w:r>
    </w:p>
    <w:p w14:paraId="035438D7" w14:textId="77777777" w:rsidR="00067818" w:rsidRPr="00067818" w:rsidRDefault="00067818" w:rsidP="00067818">
      <w:pPr>
        <w:ind w:firstLine="720"/>
        <w:rPr>
          <w:b/>
          <w:bCs/>
        </w:rPr>
      </w:pPr>
      <w:r w:rsidRPr="00067818">
        <w:rPr>
          <w:b/>
          <w:bCs/>
        </w:rPr>
        <w:t>a.</w:t>
      </w:r>
      <w:r w:rsidRPr="00067818">
        <w:rPr>
          <w:b/>
          <w:bCs/>
        </w:rPr>
        <w:tab/>
        <w:t>Case 1: Intra frequency with SSB contained within active BWP,</w:t>
      </w:r>
    </w:p>
    <w:p w14:paraId="5115484D" w14:textId="77777777" w:rsidR="00067818" w:rsidRPr="00067818" w:rsidRDefault="00067818" w:rsidP="00067818">
      <w:pPr>
        <w:ind w:firstLine="720"/>
        <w:rPr>
          <w:b/>
          <w:bCs/>
        </w:rPr>
      </w:pPr>
      <w:r w:rsidRPr="00067818">
        <w:rPr>
          <w:b/>
          <w:bCs/>
        </w:rPr>
        <w:t>b.</w:t>
      </w:r>
      <w:r w:rsidRPr="00067818">
        <w:rPr>
          <w:b/>
          <w:bCs/>
        </w:rPr>
        <w:tab/>
        <w:t>Case 2: Intra frequency with SSB not contained withing the active BWP,</w:t>
      </w:r>
    </w:p>
    <w:p w14:paraId="388394A8" w14:textId="77777777" w:rsidR="00067818" w:rsidRPr="00067818" w:rsidRDefault="00067818" w:rsidP="00067818">
      <w:pPr>
        <w:ind w:firstLine="720"/>
        <w:rPr>
          <w:b/>
          <w:bCs/>
        </w:rPr>
      </w:pPr>
      <w:r w:rsidRPr="00067818">
        <w:rPr>
          <w:b/>
          <w:bCs/>
        </w:rPr>
        <w:t>c.</w:t>
      </w:r>
      <w:r w:rsidRPr="00067818">
        <w:rPr>
          <w:b/>
          <w:bCs/>
        </w:rPr>
        <w:tab/>
        <w:t>Case 3: Inter frequency with SSB contained within active BWP,</w:t>
      </w:r>
    </w:p>
    <w:p w14:paraId="2AEAC3FA" w14:textId="77777777" w:rsidR="00067818" w:rsidRPr="00067818" w:rsidRDefault="00067818" w:rsidP="00067818">
      <w:pPr>
        <w:ind w:firstLine="720"/>
        <w:rPr>
          <w:b/>
          <w:bCs/>
        </w:rPr>
      </w:pPr>
      <w:r w:rsidRPr="00067818">
        <w:rPr>
          <w:b/>
          <w:bCs/>
        </w:rPr>
        <w:t>d.</w:t>
      </w:r>
      <w:r w:rsidRPr="00067818">
        <w:rPr>
          <w:b/>
          <w:bCs/>
        </w:rPr>
        <w:tab/>
        <w:t>Case 4: Inter frequency with SSB not contained within active BWP.</w:t>
      </w:r>
    </w:p>
    <w:p w14:paraId="7E5CD684" w14:textId="77777777" w:rsidR="00831D65" w:rsidRDefault="00831D65" w:rsidP="00067818">
      <w:pPr>
        <w:rPr>
          <w:b/>
          <w:bCs/>
        </w:rPr>
      </w:pPr>
    </w:p>
    <w:p w14:paraId="0B6D2A96" w14:textId="2F62DA48" w:rsidR="00067818" w:rsidRPr="00067818" w:rsidRDefault="00067818" w:rsidP="00067818">
      <w:pPr>
        <w:rPr>
          <w:b/>
          <w:bCs/>
        </w:rPr>
      </w:pPr>
      <w:r w:rsidRPr="00067818">
        <w:rPr>
          <w:b/>
          <w:bCs/>
        </w:rPr>
        <w:t>Proposal 3: Define test cases with DRX configured for</w:t>
      </w:r>
    </w:p>
    <w:p w14:paraId="76076B05" w14:textId="77777777" w:rsidR="00067818" w:rsidRPr="00067818" w:rsidRDefault="00067818" w:rsidP="00067818">
      <w:pPr>
        <w:ind w:firstLine="720"/>
        <w:rPr>
          <w:b/>
          <w:bCs/>
        </w:rPr>
      </w:pPr>
      <w:r w:rsidRPr="00067818">
        <w:rPr>
          <w:b/>
          <w:bCs/>
        </w:rPr>
        <w:t>a.</w:t>
      </w:r>
      <w:r w:rsidRPr="00067818">
        <w:rPr>
          <w:b/>
          <w:bCs/>
        </w:rPr>
        <w:tab/>
        <w:t xml:space="preserve">NR SA FR1 and </w:t>
      </w:r>
      <w:proofErr w:type="gramStart"/>
      <w:r w:rsidRPr="00067818">
        <w:rPr>
          <w:b/>
          <w:bCs/>
        </w:rPr>
        <w:t>FR2;</w:t>
      </w:r>
      <w:proofErr w:type="gramEnd"/>
    </w:p>
    <w:p w14:paraId="15A1974E" w14:textId="77777777" w:rsidR="00067818" w:rsidRPr="00067818" w:rsidRDefault="00067818" w:rsidP="00067818">
      <w:pPr>
        <w:ind w:firstLine="720"/>
        <w:rPr>
          <w:b/>
          <w:bCs/>
        </w:rPr>
      </w:pPr>
      <w:r w:rsidRPr="00067818">
        <w:rPr>
          <w:b/>
          <w:bCs/>
        </w:rPr>
        <w:t>b.</w:t>
      </w:r>
      <w:r w:rsidRPr="00067818">
        <w:rPr>
          <w:b/>
          <w:bCs/>
        </w:rPr>
        <w:tab/>
        <w:t>Intra frequency with SSB not contained within the active BWP</w:t>
      </w:r>
    </w:p>
    <w:p w14:paraId="2A02256F" w14:textId="77777777" w:rsidR="00831D65" w:rsidRDefault="00831D65" w:rsidP="00067818">
      <w:pPr>
        <w:rPr>
          <w:b/>
          <w:bCs/>
        </w:rPr>
      </w:pPr>
    </w:p>
    <w:p w14:paraId="733641CE" w14:textId="272DFAFB" w:rsidR="00067818" w:rsidRPr="00067818" w:rsidRDefault="00067818" w:rsidP="00067818">
      <w:pPr>
        <w:rPr>
          <w:b/>
          <w:bCs/>
        </w:rPr>
      </w:pPr>
      <w:r w:rsidRPr="00067818">
        <w:rPr>
          <w:b/>
          <w:bCs/>
        </w:rPr>
        <w:t>Proposal 4: Define test cases to verify measurement delay in for the following scenarios:</w:t>
      </w:r>
    </w:p>
    <w:p w14:paraId="03877E11" w14:textId="77777777" w:rsidR="00067818" w:rsidRPr="00067818" w:rsidRDefault="00067818" w:rsidP="00067818">
      <w:pPr>
        <w:ind w:left="720"/>
        <w:rPr>
          <w:b/>
          <w:bCs/>
        </w:rPr>
      </w:pPr>
      <w:r w:rsidRPr="00067818">
        <w:rPr>
          <w:b/>
          <w:bCs/>
        </w:rPr>
        <w:t>a.</w:t>
      </w:r>
      <w:r w:rsidRPr="00067818">
        <w:rPr>
          <w:b/>
          <w:bCs/>
        </w:rPr>
        <w:tab/>
        <w:t>Case 1: Intra frequency with SSB contained within active BWP under non-DRX,</w:t>
      </w:r>
    </w:p>
    <w:p w14:paraId="7FFBF9F6" w14:textId="77777777" w:rsidR="00067818" w:rsidRPr="00067818" w:rsidRDefault="00067818" w:rsidP="00067818">
      <w:pPr>
        <w:ind w:left="720"/>
        <w:rPr>
          <w:b/>
          <w:bCs/>
        </w:rPr>
      </w:pPr>
      <w:r w:rsidRPr="00067818">
        <w:rPr>
          <w:b/>
          <w:bCs/>
        </w:rPr>
        <w:t>b.</w:t>
      </w:r>
      <w:r w:rsidRPr="00067818">
        <w:rPr>
          <w:b/>
          <w:bCs/>
        </w:rPr>
        <w:tab/>
        <w:t>Case 2: Intra frequency with SSB not contained withing the active BWP under non-DRX,</w:t>
      </w:r>
    </w:p>
    <w:p w14:paraId="00B13D85" w14:textId="77777777" w:rsidR="00067818" w:rsidRPr="00067818" w:rsidRDefault="00067818" w:rsidP="00067818">
      <w:pPr>
        <w:ind w:left="720"/>
        <w:rPr>
          <w:b/>
          <w:bCs/>
        </w:rPr>
      </w:pPr>
      <w:r w:rsidRPr="00067818">
        <w:rPr>
          <w:b/>
          <w:bCs/>
        </w:rPr>
        <w:t>c.</w:t>
      </w:r>
      <w:r w:rsidRPr="00067818">
        <w:rPr>
          <w:b/>
          <w:bCs/>
        </w:rPr>
        <w:tab/>
        <w:t>Case 3: Inter frequency with SSB contained within active BWP under non-DRX,</w:t>
      </w:r>
    </w:p>
    <w:p w14:paraId="2A91C134" w14:textId="1250A60E" w:rsidR="00067818" w:rsidRPr="00067818" w:rsidRDefault="00067818" w:rsidP="00067818">
      <w:pPr>
        <w:ind w:left="720"/>
        <w:rPr>
          <w:b/>
          <w:bCs/>
        </w:rPr>
      </w:pPr>
      <w:r>
        <w:rPr>
          <w:b/>
          <w:bCs/>
        </w:rPr>
        <w:t>d</w:t>
      </w:r>
      <w:r w:rsidRPr="00067818">
        <w:rPr>
          <w:b/>
          <w:bCs/>
        </w:rPr>
        <w:t>.</w:t>
      </w:r>
      <w:r w:rsidRPr="00067818">
        <w:rPr>
          <w:b/>
          <w:bCs/>
        </w:rPr>
        <w:tab/>
        <w:t>Case 4: Inter frequency with SSB not contained within active BWP under non-DRX.</w:t>
      </w:r>
    </w:p>
    <w:p w14:paraId="34ADAFF9" w14:textId="1FFD8A6F" w:rsidR="00067818" w:rsidRDefault="00067818" w:rsidP="00067818">
      <w:pPr>
        <w:ind w:left="720"/>
        <w:rPr>
          <w:b/>
          <w:bCs/>
        </w:rPr>
      </w:pPr>
      <w:r>
        <w:rPr>
          <w:b/>
          <w:bCs/>
        </w:rPr>
        <w:t>e</w:t>
      </w:r>
      <w:r w:rsidRPr="00067818">
        <w:rPr>
          <w:b/>
          <w:bCs/>
        </w:rPr>
        <w:t>.</w:t>
      </w:r>
      <w:r w:rsidRPr="00067818">
        <w:rPr>
          <w:b/>
          <w:bCs/>
        </w:rPr>
        <w:tab/>
        <w:t>Case 5: Intra frequency with SSB not contained within active BWP under DRX.</w:t>
      </w:r>
    </w:p>
    <w:p w14:paraId="3BFE55CA" w14:textId="77777777" w:rsidR="00831D65" w:rsidRPr="00067818" w:rsidRDefault="00831D65" w:rsidP="00067818">
      <w:pPr>
        <w:ind w:left="720"/>
        <w:rPr>
          <w:b/>
          <w:bCs/>
        </w:rPr>
      </w:pPr>
    </w:p>
    <w:p w14:paraId="0644BEC3" w14:textId="77777777" w:rsidR="00067818" w:rsidRDefault="00067818" w:rsidP="00067818">
      <w:pPr>
        <w:rPr>
          <w:b/>
          <w:bCs/>
        </w:rPr>
      </w:pPr>
      <w:r w:rsidRPr="00067818">
        <w:rPr>
          <w:b/>
          <w:bCs/>
        </w:rPr>
        <w:t>Proposal 5: Discuss the list of test cases based on the following table:</w:t>
      </w:r>
    </w:p>
    <w:p w14:paraId="54ED3C0C" w14:textId="77777777" w:rsidR="00964D90" w:rsidRPr="00067818" w:rsidRDefault="00964D90" w:rsidP="00067818">
      <w:pPr>
        <w:rPr>
          <w:b/>
          <w:bCs/>
        </w:rPr>
      </w:pPr>
    </w:p>
    <w:tbl>
      <w:tblPr>
        <w:tblStyle w:val="TableGrid"/>
        <w:tblW w:w="0" w:type="auto"/>
        <w:tblLook w:val="04A0" w:firstRow="1" w:lastRow="0" w:firstColumn="1" w:lastColumn="0" w:noHBand="0" w:noVBand="1"/>
      </w:tblPr>
      <w:tblGrid>
        <w:gridCol w:w="1413"/>
        <w:gridCol w:w="2126"/>
        <w:gridCol w:w="6078"/>
      </w:tblGrid>
      <w:tr w:rsidR="005258C6" w:rsidRPr="002B08B5" w14:paraId="5A44503C" w14:textId="77777777" w:rsidTr="00286209">
        <w:tc>
          <w:tcPr>
            <w:tcW w:w="1413" w:type="dxa"/>
            <w:vMerge w:val="restart"/>
          </w:tcPr>
          <w:p w14:paraId="225D6CEC" w14:textId="77777777" w:rsidR="005258C6" w:rsidRPr="002B08B5" w:rsidRDefault="005258C6" w:rsidP="00286209">
            <w:pPr>
              <w:rPr>
                <w:rFonts w:eastAsia="SimSun"/>
              </w:rPr>
            </w:pPr>
            <w:r>
              <w:rPr>
                <w:rFonts w:eastAsia="SimSun"/>
              </w:rPr>
              <w:t>SA FR1</w:t>
            </w:r>
          </w:p>
        </w:tc>
        <w:tc>
          <w:tcPr>
            <w:tcW w:w="2126" w:type="dxa"/>
            <w:vMerge w:val="restart"/>
          </w:tcPr>
          <w:p w14:paraId="75284EB5" w14:textId="77777777" w:rsidR="005258C6" w:rsidRDefault="005258C6" w:rsidP="00286209">
            <w:pPr>
              <w:rPr>
                <w:rFonts w:eastAsia="SimSun"/>
              </w:rPr>
            </w:pPr>
            <w:r>
              <w:rPr>
                <w:rFonts w:eastAsia="SimSun"/>
              </w:rPr>
              <w:t>I</w:t>
            </w:r>
            <w:r w:rsidRPr="00BA3930">
              <w:rPr>
                <w:rFonts w:eastAsia="SimSun"/>
              </w:rPr>
              <w:t>nterruptions during measurements</w:t>
            </w:r>
            <w:r>
              <w:rPr>
                <w:rFonts w:eastAsia="SimSun"/>
              </w:rPr>
              <w:t xml:space="preserve"> without gap</w:t>
            </w:r>
          </w:p>
        </w:tc>
        <w:tc>
          <w:tcPr>
            <w:tcW w:w="6078" w:type="dxa"/>
          </w:tcPr>
          <w:p w14:paraId="26605FB4" w14:textId="77777777" w:rsidR="005258C6" w:rsidRPr="002B08B5" w:rsidRDefault="005258C6" w:rsidP="00286209">
            <w:pPr>
              <w:rPr>
                <w:rFonts w:eastAsia="SimSun"/>
              </w:rPr>
            </w:pPr>
            <w:r>
              <w:t xml:space="preserve">Intra frequency with SSB contained within active BWP </w:t>
            </w:r>
            <w:r w:rsidRPr="00245E28">
              <w:rPr>
                <w:rFonts w:eastAsia="SimSun"/>
              </w:rPr>
              <w:t>under non-DRX</w:t>
            </w:r>
          </w:p>
        </w:tc>
      </w:tr>
      <w:tr w:rsidR="005258C6" w:rsidRPr="002B08B5" w14:paraId="2B6D2459" w14:textId="77777777" w:rsidTr="00286209">
        <w:tc>
          <w:tcPr>
            <w:tcW w:w="1413" w:type="dxa"/>
            <w:vMerge/>
          </w:tcPr>
          <w:p w14:paraId="09C6F175" w14:textId="77777777" w:rsidR="005258C6" w:rsidRPr="002B08B5" w:rsidRDefault="005258C6" w:rsidP="00286209">
            <w:pPr>
              <w:rPr>
                <w:rFonts w:eastAsia="SimSun"/>
              </w:rPr>
            </w:pPr>
          </w:p>
        </w:tc>
        <w:tc>
          <w:tcPr>
            <w:tcW w:w="2126" w:type="dxa"/>
            <w:vMerge/>
          </w:tcPr>
          <w:p w14:paraId="3029B8F2" w14:textId="77777777" w:rsidR="005258C6" w:rsidRDefault="005258C6" w:rsidP="00286209">
            <w:pPr>
              <w:rPr>
                <w:rFonts w:eastAsia="SimSun"/>
              </w:rPr>
            </w:pPr>
          </w:p>
        </w:tc>
        <w:tc>
          <w:tcPr>
            <w:tcW w:w="6078" w:type="dxa"/>
          </w:tcPr>
          <w:p w14:paraId="4BA8F288" w14:textId="77777777" w:rsidR="005258C6" w:rsidRPr="002B08B5" w:rsidRDefault="005258C6" w:rsidP="00286209">
            <w:pPr>
              <w:rPr>
                <w:rFonts w:eastAsia="SimSun"/>
              </w:rPr>
            </w:pPr>
            <w:r>
              <w:t>Intra frequency with SSB not contained within the active BWP</w:t>
            </w:r>
            <w:r w:rsidRPr="00245E28">
              <w:rPr>
                <w:rFonts w:eastAsia="SimSun"/>
              </w:rPr>
              <w:t xml:space="preserve"> under non-DRX</w:t>
            </w:r>
          </w:p>
        </w:tc>
      </w:tr>
      <w:tr w:rsidR="005258C6" w:rsidRPr="002B08B5" w14:paraId="5E41F7B4" w14:textId="77777777" w:rsidTr="00286209">
        <w:tc>
          <w:tcPr>
            <w:tcW w:w="1413" w:type="dxa"/>
            <w:vMerge/>
          </w:tcPr>
          <w:p w14:paraId="1518351D" w14:textId="77777777" w:rsidR="005258C6" w:rsidRPr="002B08B5" w:rsidRDefault="005258C6" w:rsidP="00286209">
            <w:pPr>
              <w:rPr>
                <w:rFonts w:eastAsia="SimSun"/>
              </w:rPr>
            </w:pPr>
          </w:p>
        </w:tc>
        <w:tc>
          <w:tcPr>
            <w:tcW w:w="2126" w:type="dxa"/>
            <w:vMerge/>
          </w:tcPr>
          <w:p w14:paraId="5CBA57A6" w14:textId="77777777" w:rsidR="005258C6" w:rsidRDefault="005258C6" w:rsidP="00286209">
            <w:pPr>
              <w:rPr>
                <w:rFonts w:eastAsia="SimSun"/>
              </w:rPr>
            </w:pPr>
          </w:p>
        </w:tc>
        <w:tc>
          <w:tcPr>
            <w:tcW w:w="6078" w:type="dxa"/>
          </w:tcPr>
          <w:p w14:paraId="73C16B65" w14:textId="77777777" w:rsidR="005258C6" w:rsidRPr="002B08B5" w:rsidRDefault="005258C6" w:rsidP="00286209">
            <w:pPr>
              <w:rPr>
                <w:rFonts w:eastAsia="SimSun"/>
              </w:rPr>
            </w:pPr>
            <w:r>
              <w:t>Inter frequency with SSB contained within active BWP</w:t>
            </w:r>
            <w:r w:rsidRPr="00245E28">
              <w:rPr>
                <w:rFonts w:eastAsia="SimSun"/>
              </w:rPr>
              <w:t xml:space="preserve"> under non-DRX</w:t>
            </w:r>
          </w:p>
        </w:tc>
      </w:tr>
      <w:tr w:rsidR="005258C6" w:rsidRPr="002B08B5" w14:paraId="47F4E3AD" w14:textId="77777777" w:rsidTr="00286209">
        <w:tc>
          <w:tcPr>
            <w:tcW w:w="1413" w:type="dxa"/>
            <w:vMerge/>
          </w:tcPr>
          <w:p w14:paraId="23C89187" w14:textId="77777777" w:rsidR="005258C6" w:rsidRPr="002B08B5" w:rsidRDefault="005258C6" w:rsidP="00286209">
            <w:pPr>
              <w:rPr>
                <w:rFonts w:eastAsia="SimSun"/>
              </w:rPr>
            </w:pPr>
          </w:p>
        </w:tc>
        <w:tc>
          <w:tcPr>
            <w:tcW w:w="2126" w:type="dxa"/>
            <w:vMerge/>
          </w:tcPr>
          <w:p w14:paraId="6083B96A" w14:textId="77777777" w:rsidR="005258C6" w:rsidRDefault="005258C6" w:rsidP="00286209">
            <w:pPr>
              <w:rPr>
                <w:rFonts w:eastAsia="SimSun"/>
              </w:rPr>
            </w:pPr>
          </w:p>
        </w:tc>
        <w:tc>
          <w:tcPr>
            <w:tcW w:w="6078" w:type="dxa"/>
          </w:tcPr>
          <w:p w14:paraId="386CFB63" w14:textId="77777777" w:rsidR="005258C6" w:rsidRPr="002B08B5" w:rsidRDefault="005258C6" w:rsidP="00286209">
            <w:pPr>
              <w:rPr>
                <w:rFonts w:eastAsia="SimSun"/>
              </w:rPr>
            </w:pPr>
            <w:r>
              <w:t>Inter frequency with SSB not contained within active BWP</w:t>
            </w:r>
            <w:r w:rsidRPr="00245E28">
              <w:rPr>
                <w:rFonts w:eastAsia="SimSun"/>
              </w:rPr>
              <w:t xml:space="preserve"> under non-DRX</w:t>
            </w:r>
          </w:p>
        </w:tc>
      </w:tr>
      <w:tr w:rsidR="005258C6" w14:paraId="2479C5DD" w14:textId="77777777" w:rsidTr="00286209">
        <w:tc>
          <w:tcPr>
            <w:tcW w:w="1413" w:type="dxa"/>
            <w:vMerge/>
          </w:tcPr>
          <w:p w14:paraId="18CF2E1B" w14:textId="77777777" w:rsidR="005258C6" w:rsidRPr="002B08B5" w:rsidRDefault="005258C6" w:rsidP="00286209">
            <w:pPr>
              <w:rPr>
                <w:rFonts w:eastAsia="SimSun"/>
              </w:rPr>
            </w:pPr>
          </w:p>
        </w:tc>
        <w:tc>
          <w:tcPr>
            <w:tcW w:w="2126" w:type="dxa"/>
            <w:vMerge/>
          </w:tcPr>
          <w:p w14:paraId="5F287582" w14:textId="77777777" w:rsidR="005258C6" w:rsidRDefault="005258C6" w:rsidP="00286209">
            <w:pPr>
              <w:rPr>
                <w:rFonts w:eastAsia="SimSun"/>
              </w:rPr>
            </w:pPr>
          </w:p>
        </w:tc>
        <w:tc>
          <w:tcPr>
            <w:tcW w:w="6078" w:type="dxa"/>
          </w:tcPr>
          <w:p w14:paraId="2E30E2CE" w14:textId="77777777" w:rsidR="005258C6" w:rsidRDefault="005258C6" w:rsidP="00286209">
            <w:pPr>
              <w:rPr>
                <w:rFonts w:eastAsia="SimSun"/>
              </w:rPr>
            </w:pPr>
            <w:r>
              <w:rPr>
                <w:rFonts w:eastAsia="SimSun"/>
              </w:rPr>
              <w:t>I</w:t>
            </w:r>
            <w:r>
              <w:t xml:space="preserve">ntra frequency with SSB not contained within the active BWP </w:t>
            </w:r>
            <w:r w:rsidRPr="00245E28">
              <w:rPr>
                <w:rFonts w:eastAsia="SimSun"/>
              </w:rPr>
              <w:t>under DRX</w:t>
            </w:r>
          </w:p>
        </w:tc>
      </w:tr>
      <w:tr w:rsidR="005258C6" w:rsidRPr="002B08B5" w14:paraId="37AF2DF2" w14:textId="77777777" w:rsidTr="00286209">
        <w:tc>
          <w:tcPr>
            <w:tcW w:w="1413" w:type="dxa"/>
            <w:vMerge/>
          </w:tcPr>
          <w:p w14:paraId="6EA87EA2" w14:textId="77777777" w:rsidR="005258C6" w:rsidRPr="002B08B5" w:rsidRDefault="005258C6" w:rsidP="00286209">
            <w:pPr>
              <w:rPr>
                <w:rFonts w:eastAsia="SimSun"/>
              </w:rPr>
            </w:pPr>
          </w:p>
        </w:tc>
        <w:tc>
          <w:tcPr>
            <w:tcW w:w="2126" w:type="dxa"/>
            <w:vMerge w:val="restart"/>
          </w:tcPr>
          <w:p w14:paraId="510EF467" w14:textId="77777777" w:rsidR="005258C6" w:rsidRDefault="005258C6" w:rsidP="00286209">
            <w:pPr>
              <w:rPr>
                <w:rFonts w:eastAsia="SimSun"/>
              </w:rPr>
            </w:pPr>
            <w:r>
              <w:rPr>
                <w:rFonts w:eastAsia="SimSun"/>
              </w:rPr>
              <w:t xml:space="preserve">Measurement procedure: </w:t>
            </w:r>
          </w:p>
          <w:p w14:paraId="45C2EE75" w14:textId="77777777" w:rsidR="005258C6" w:rsidRDefault="005258C6" w:rsidP="00286209">
            <w:pPr>
              <w:rPr>
                <w:rFonts w:eastAsia="SimSun"/>
              </w:rPr>
            </w:pPr>
            <w:r w:rsidRPr="00245E28">
              <w:rPr>
                <w:rFonts w:eastAsia="SimSun"/>
              </w:rPr>
              <w:t>event triggered reporting test without gap</w:t>
            </w:r>
          </w:p>
        </w:tc>
        <w:tc>
          <w:tcPr>
            <w:tcW w:w="6078" w:type="dxa"/>
          </w:tcPr>
          <w:p w14:paraId="6242CC94" w14:textId="77777777" w:rsidR="005258C6" w:rsidRPr="002B08B5" w:rsidRDefault="005258C6" w:rsidP="00286209">
            <w:pPr>
              <w:rPr>
                <w:rFonts w:eastAsia="SimSun"/>
              </w:rPr>
            </w:pPr>
            <w:r>
              <w:t xml:space="preserve">Intra frequency with SSB contained within active BWP </w:t>
            </w:r>
            <w:r w:rsidRPr="00245E28">
              <w:rPr>
                <w:rFonts w:eastAsia="SimSun"/>
              </w:rPr>
              <w:t>under non-DRX</w:t>
            </w:r>
          </w:p>
        </w:tc>
      </w:tr>
      <w:tr w:rsidR="005258C6" w:rsidRPr="002B08B5" w14:paraId="6937D629" w14:textId="77777777" w:rsidTr="00286209">
        <w:tc>
          <w:tcPr>
            <w:tcW w:w="1413" w:type="dxa"/>
            <w:vMerge/>
          </w:tcPr>
          <w:p w14:paraId="56827122" w14:textId="77777777" w:rsidR="005258C6" w:rsidRPr="002B08B5" w:rsidRDefault="005258C6" w:rsidP="00286209">
            <w:pPr>
              <w:rPr>
                <w:rFonts w:eastAsia="SimSun"/>
              </w:rPr>
            </w:pPr>
          </w:p>
        </w:tc>
        <w:tc>
          <w:tcPr>
            <w:tcW w:w="2126" w:type="dxa"/>
            <w:vMerge/>
          </w:tcPr>
          <w:p w14:paraId="653B057C" w14:textId="77777777" w:rsidR="005258C6" w:rsidRDefault="005258C6" w:rsidP="00286209">
            <w:pPr>
              <w:rPr>
                <w:rFonts w:eastAsia="SimSun"/>
              </w:rPr>
            </w:pPr>
          </w:p>
        </w:tc>
        <w:tc>
          <w:tcPr>
            <w:tcW w:w="6078" w:type="dxa"/>
          </w:tcPr>
          <w:p w14:paraId="244E419C" w14:textId="77777777" w:rsidR="005258C6" w:rsidRPr="002B08B5" w:rsidRDefault="005258C6" w:rsidP="00286209">
            <w:pPr>
              <w:rPr>
                <w:rFonts w:eastAsia="SimSun"/>
              </w:rPr>
            </w:pPr>
            <w:r>
              <w:t>Intra frequency with SSB not contained within the active BWP</w:t>
            </w:r>
            <w:r w:rsidRPr="00245E28">
              <w:rPr>
                <w:rFonts w:eastAsia="SimSun"/>
              </w:rPr>
              <w:t xml:space="preserve"> under non-DRX</w:t>
            </w:r>
          </w:p>
        </w:tc>
      </w:tr>
      <w:tr w:rsidR="005258C6" w:rsidRPr="002B08B5" w14:paraId="0131D102" w14:textId="77777777" w:rsidTr="00286209">
        <w:tc>
          <w:tcPr>
            <w:tcW w:w="1413" w:type="dxa"/>
            <w:vMerge/>
          </w:tcPr>
          <w:p w14:paraId="1E1FD098" w14:textId="77777777" w:rsidR="005258C6" w:rsidRPr="002B08B5" w:rsidRDefault="005258C6" w:rsidP="00286209">
            <w:pPr>
              <w:rPr>
                <w:rFonts w:eastAsia="SimSun"/>
              </w:rPr>
            </w:pPr>
          </w:p>
        </w:tc>
        <w:tc>
          <w:tcPr>
            <w:tcW w:w="2126" w:type="dxa"/>
            <w:vMerge/>
          </w:tcPr>
          <w:p w14:paraId="459207B3" w14:textId="77777777" w:rsidR="005258C6" w:rsidRDefault="005258C6" w:rsidP="00286209">
            <w:pPr>
              <w:rPr>
                <w:rFonts w:eastAsia="SimSun"/>
              </w:rPr>
            </w:pPr>
          </w:p>
        </w:tc>
        <w:tc>
          <w:tcPr>
            <w:tcW w:w="6078" w:type="dxa"/>
          </w:tcPr>
          <w:p w14:paraId="0E3E2583" w14:textId="77777777" w:rsidR="005258C6" w:rsidRPr="002B08B5" w:rsidRDefault="005258C6" w:rsidP="00286209">
            <w:pPr>
              <w:rPr>
                <w:rFonts w:eastAsia="SimSun"/>
              </w:rPr>
            </w:pPr>
            <w:r>
              <w:t>Inter frequency with SSB contained within active BWP</w:t>
            </w:r>
            <w:r w:rsidRPr="00245E28">
              <w:rPr>
                <w:rFonts w:eastAsia="SimSun"/>
              </w:rPr>
              <w:t xml:space="preserve"> under non-DRX</w:t>
            </w:r>
          </w:p>
        </w:tc>
      </w:tr>
      <w:tr w:rsidR="005258C6" w:rsidRPr="002B08B5" w14:paraId="4CC03967" w14:textId="77777777" w:rsidTr="00286209">
        <w:tc>
          <w:tcPr>
            <w:tcW w:w="1413" w:type="dxa"/>
            <w:vMerge/>
          </w:tcPr>
          <w:p w14:paraId="6F2BF8F7" w14:textId="77777777" w:rsidR="005258C6" w:rsidRPr="002B08B5" w:rsidRDefault="005258C6" w:rsidP="00286209">
            <w:pPr>
              <w:rPr>
                <w:rFonts w:eastAsia="SimSun"/>
              </w:rPr>
            </w:pPr>
          </w:p>
        </w:tc>
        <w:tc>
          <w:tcPr>
            <w:tcW w:w="2126" w:type="dxa"/>
            <w:vMerge/>
          </w:tcPr>
          <w:p w14:paraId="04FB0143" w14:textId="77777777" w:rsidR="005258C6" w:rsidRDefault="005258C6" w:rsidP="00286209">
            <w:pPr>
              <w:rPr>
                <w:rFonts w:eastAsia="SimSun"/>
              </w:rPr>
            </w:pPr>
          </w:p>
        </w:tc>
        <w:tc>
          <w:tcPr>
            <w:tcW w:w="6078" w:type="dxa"/>
          </w:tcPr>
          <w:p w14:paraId="2C6C2B27" w14:textId="77777777" w:rsidR="005258C6" w:rsidRPr="002B08B5" w:rsidRDefault="005258C6" w:rsidP="00286209">
            <w:pPr>
              <w:rPr>
                <w:rFonts w:eastAsia="SimSun"/>
              </w:rPr>
            </w:pPr>
            <w:r>
              <w:t>Inter frequency with SSB not contained within active BWP</w:t>
            </w:r>
            <w:r w:rsidRPr="00245E28">
              <w:rPr>
                <w:rFonts w:eastAsia="SimSun"/>
              </w:rPr>
              <w:t xml:space="preserve"> under non-DRX</w:t>
            </w:r>
          </w:p>
        </w:tc>
      </w:tr>
      <w:tr w:rsidR="005258C6" w14:paraId="53453E19" w14:textId="77777777" w:rsidTr="00286209">
        <w:tc>
          <w:tcPr>
            <w:tcW w:w="1413" w:type="dxa"/>
            <w:vMerge/>
          </w:tcPr>
          <w:p w14:paraId="05671424" w14:textId="77777777" w:rsidR="005258C6" w:rsidRPr="002B08B5" w:rsidRDefault="005258C6" w:rsidP="00286209">
            <w:pPr>
              <w:rPr>
                <w:rFonts w:eastAsia="SimSun"/>
              </w:rPr>
            </w:pPr>
          </w:p>
        </w:tc>
        <w:tc>
          <w:tcPr>
            <w:tcW w:w="2126" w:type="dxa"/>
            <w:vMerge/>
          </w:tcPr>
          <w:p w14:paraId="5E7C55E2" w14:textId="77777777" w:rsidR="005258C6" w:rsidRDefault="005258C6" w:rsidP="00286209">
            <w:pPr>
              <w:rPr>
                <w:rFonts w:eastAsia="SimSun"/>
              </w:rPr>
            </w:pPr>
          </w:p>
        </w:tc>
        <w:tc>
          <w:tcPr>
            <w:tcW w:w="6078" w:type="dxa"/>
          </w:tcPr>
          <w:p w14:paraId="62F7B0C4" w14:textId="77777777" w:rsidR="005258C6" w:rsidRDefault="005258C6" w:rsidP="00286209">
            <w:pPr>
              <w:rPr>
                <w:rFonts w:eastAsia="SimSun"/>
              </w:rPr>
            </w:pPr>
            <w:r>
              <w:rPr>
                <w:rFonts w:eastAsia="SimSun"/>
              </w:rPr>
              <w:t>FFS I</w:t>
            </w:r>
            <w:r>
              <w:t xml:space="preserve">ntra frequency with SSB not contained within the active BWP </w:t>
            </w:r>
            <w:r w:rsidRPr="00245E28">
              <w:rPr>
                <w:rFonts w:eastAsia="SimSun"/>
              </w:rPr>
              <w:t>under DRX</w:t>
            </w:r>
          </w:p>
        </w:tc>
      </w:tr>
      <w:tr w:rsidR="005258C6" w:rsidRPr="002B08B5" w14:paraId="64BAA45D" w14:textId="77777777" w:rsidTr="00286209">
        <w:tc>
          <w:tcPr>
            <w:tcW w:w="1413" w:type="dxa"/>
            <w:vMerge w:val="restart"/>
          </w:tcPr>
          <w:p w14:paraId="226C1854" w14:textId="77777777" w:rsidR="005258C6" w:rsidRPr="002B08B5" w:rsidRDefault="005258C6" w:rsidP="00286209">
            <w:pPr>
              <w:rPr>
                <w:rFonts w:eastAsia="SimSun"/>
              </w:rPr>
            </w:pPr>
            <w:r>
              <w:rPr>
                <w:rFonts w:eastAsia="SimSun"/>
              </w:rPr>
              <w:t>SA FR2</w:t>
            </w:r>
          </w:p>
        </w:tc>
        <w:tc>
          <w:tcPr>
            <w:tcW w:w="2126" w:type="dxa"/>
            <w:vMerge w:val="restart"/>
          </w:tcPr>
          <w:p w14:paraId="27EE20CA" w14:textId="77777777" w:rsidR="005258C6" w:rsidRDefault="005258C6" w:rsidP="00286209">
            <w:pPr>
              <w:rPr>
                <w:rFonts w:eastAsia="SimSun"/>
              </w:rPr>
            </w:pPr>
            <w:r>
              <w:rPr>
                <w:rFonts w:eastAsia="SimSun"/>
              </w:rPr>
              <w:t>I</w:t>
            </w:r>
            <w:r w:rsidRPr="00BA3930">
              <w:rPr>
                <w:rFonts w:eastAsia="SimSun"/>
              </w:rPr>
              <w:t>nterruptions during measurements</w:t>
            </w:r>
            <w:r>
              <w:rPr>
                <w:rFonts w:eastAsia="SimSun"/>
              </w:rPr>
              <w:t xml:space="preserve"> without gap</w:t>
            </w:r>
          </w:p>
        </w:tc>
        <w:tc>
          <w:tcPr>
            <w:tcW w:w="6078" w:type="dxa"/>
          </w:tcPr>
          <w:p w14:paraId="756CA9CA" w14:textId="77777777" w:rsidR="005258C6" w:rsidRPr="002B08B5" w:rsidRDefault="005258C6" w:rsidP="00286209">
            <w:pPr>
              <w:rPr>
                <w:rFonts w:eastAsia="SimSun"/>
              </w:rPr>
            </w:pPr>
            <w:r>
              <w:t xml:space="preserve">Intra frequency with SSB contained within active BWP </w:t>
            </w:r>
            <w:r w:rsidRPr="00245E28">
              <w:rPr>
                <w:rFonts w:eastAsia="SimSun"/>
              </w:rPr>
              <w:t>under non-DRX</w:t>
            </w:r>
          </w:p>
        </w:tc>
      </w:tr>
      <w:tr w:rsidR="005258C6" w:rsidRPr="002B08B5" w14:paraId="7EF61987" w14:textId="77777777" w:rsidTr="00286209">
        <w:tc>
          <w:tcPr>
            <w:tcW w:w="1413" w:type="dxa"/>
            <w:vMerge/>
          </w:tcPr>
          <w:p w14:paraId="674078E5" w14:textId="77777777" w:rsidR="005258C6" w:rsidRPr="002B08B5" w:rsidRDefault="005258C6" w:rsidP="00286209">
            <w:pPr>
              <w:rPr>
                <w:rFonts w:eastAsia="SimSun"/>
              </w:rPr>
            </w:pPr>
          </w:p>
        </w:tc>
        <w:tc>
          <w:tcPr>
            <w:tcW w:w="2126" w:type="dxa"/>
            <w:vMerge/>
          </w:tcPr>
          <w:p w14:paraId="2F6AE5B9" w14:textId="77777777" w:rsidR="005258C6" w:rsidRDefault="005258C6" w:rsidP="00286209">
            <w:pPr>
              <w:rPr>
                <w:rFonts w:eastAsia="SimSun"/>
              </w:rPr>
            </w:pPr>
          </w:p>
        </w:tc>
        <w:tc>
          <w:tcPr>
            <w:tcW w:w="6078" w:type="dxa"/>
          </w:tcPr>
          <w:p w14:paraId="32FBBFB4" w14:textId="77777777" w:rsidR="005258C6" w:rsidRPr="002B08B5" w:rsidRDefault="005258C6" w:rsidP="00286209">
            <w:pPr>
              <w:rPr>
                <w:rFonts w:eastAsia="SimSun"/>
              </w:rPr>
            </w:pPr>
            <w:r>
              <w:t>Intra frequency with SSB not contained within the active BWP</w:t>
            </w:r>
            <w:r w:rsidRPr="00245E28">
              <w:rPr>
                <w:rFonts w:eastAsia="SimSun"/>
              </w:rPr>
              <w:t xml:space="preserve"> under non-DRX</w:t>
            </w:r>
          </w:p>
        </w:tc>
      </w:tr>
      <w:tr w:rsidR="005258C6" w:rsidRPr="002B08B5" w14:paraId="47AC8595" w14:textId="77777777" w:rsidTr="00286209">
        <w:tc>
          <w:tcPr>
            <w:tcW w:w="1413" w:type="dxa"/>
            <w:vMerge/>
          </w:tcPr>
          <w:p w14:paraId="423E58A3" w14:textId="77777777" w:rsidR="005258C6" w:rsidRPr="002B08B5" w:rsidRDefault="005258C6" w:rsidP="00286209">
            <w:pPr>
              <w:rPr>
                <w:rFonts w:eastAsia="SimSun"/>
              </w:rPr>
            </w:pPr>
          </w:p>
        </w:tc>
        <w:tc>
          <w:tcPr>
            <w:tcW w:w="2126" w:type="dxa"/>
            <w:vMerge/>
          </w:tcPr>
          <w:p w14:paraId="6CDB4426" w14:textId="77777777" w:rsidR="005258C6" w:rsidRDefault="005258C6" w:rsidP="00286209">
            <w:pPr>
              <w:rPr>
                <w:rFonts w:eastAsia="SimSun"/>
              </w:rPr>
            </w:pPr>
          </w:p>
        </w:tc>
        <w:tc>
          <w:tcPr>
            <w:tcW w:w="6078" w:type="dxa"/>
          </w:tcPr>
          <w:p w14:paraId="32D244F7" w14:textId="77777777" w:rsidR="005258C6" w:rsidRPr="002B08B5" w:rsidRDefault="005258C6" w:rsidP="00286209">
            <w:pPr>
              <w:rPr>
                <w:rFonts w:eastAsia="SimSun"/>
              </w:rPr>
            </w:pPr>
            <w:r>
              <w:t>Inter frequency with SSB contained within active BWP</w:t>
            </w:r>
            <w:r w:rsidRPr="00245E28">
              <w:rPr>
                <w:rFonts w:eastAsia="SimSun"/>
              </w:rPr>
              <w:t xml:space="preserve"> under non-DRX</w:t>
            </w:r>
          </w:p>
        </w:tc>
      </w:tr>
      <w:tr w:rsidR="005258C6" w:rsidRPr="002B08B5" w14:paraId="198249DB" w14:textId="77777777" w:rsidTr="00286209">
        <w:tc>
          <w:tcPr>
            <w:tcW w:w="1413" w:type="dxa"/>
            <w:vMerge/>
          </w:tcPr>
          <w:p w14:paraId="408D7467" w14:textId="77777777" w:rsidR="005258C6" w:rsidRPr="002B08B5" w:rsidRDefault="005258C6" w:rsidP="00286209">
            <w:pPr>
              <w:rPr>
                <w:rFonts w:eastAsia="SimSun"/>
              </w:rPr>
            </w:pPr>
          </w:p>
        </w:tc>
        <w:tc>
          <w:tcPr>
            <w:tcW w:w="2126" w:type="dxa"/>
            <w:vMerge/>
          </w:tcPr>
          <w:p w14:paraId="0DB77401" w14:textId="77777777" w:rsidR="005258C6" w:rsidRDefault="005258C6" w:rsidP="00286209">
            <w:pPr>
              <w:rPr>
                <w:rFonts w:eastAsia="SimSun"/>
              </w:rPr>
            </w:pPr>
          </w:p>
        </w:tc>
        <w:tc>
          <w:tcPr>
            <w:tcW w:w="6078" w:type="dxa"/>
          </w:tcPr>
          <w:p w14:paraId="51EA0302" w14:textId="77777777" w:rsidR="005258C6" w:rsidRPr="002B08B5" w:rsidRDefault="005258C6" w:rsidP="00286209">
            <w:pPr>
              <w:rPr>
                <w:rFonts w:eastAsia="SimSun"/>
              </w:rPr>
            </w:pPr>
            <w:r>
              <w:t>Inter frequency with SSB not contained within active BWP</w:t>
            </w:r>
            <w:r w:rsidRPr="00245E28">
              <w:rPr>
                <w:rFonts w:eastAsia="SimSun"/>
              </w:rPr>
              <w:t xml:space="preserve"> under non-DRX</w:t>
            </w:r>
          </w:p>
        </w:tc>
      </w:tr>
      <w:tr w:rsidR="005258C6" w14:paraId="2C17E198" w14:textId="77777777" w:rsidTr="00286209">
        <w:tc>
          <w:tcPr>
            <w:tcW w:w="1413" w:type="dxa"/>
            <w:vMerge/>
          </w:tcPr>
          <w:p w14:paraId="36582024" w14:textId="77777777" w:rsidR="005258C6" w:rsidRPr="002B08B5" w:rsidRDefault="005258C6" w:rsidP="00286209">
            <w:pPr>
              <w:rPr>
                <w:rFonts w:eastAsia="SimSun"/>
              </w:rPr>
            </w:pPr>
          </w:p>
        </w:tc>
        <w:tc>
          <w:tcPr>
            <w:tcW w:w="2126" w:type="dxa"/>
            <w:vMerge/>
          </w:tcPr>
          <w:p w14:paraId="6DD5C6CA" w14:textId="77777777" w:rsidR="005258C6" w:rsidRDefault="005258C6" w:rsidP="00286209">
            <w:pPr>
              <w:rPr>
                <w:rFonts w:eastAsia="SimSun"/>
              </w:rPr>
            </w:pPr>
          </w:p>
        </w:tc>
        <w:tc>
          <w:tcPr>
            <w:tcW w:w="6078" w:type="dxa"/>
          </w:tcPr>
          <w:p w14:paraId="3D3818B0" w14:textId="77777777" w:rsidR="005258C6" w:rsidRDefault="005258C6" w:rsidP="00286209">
            <w:pPr>
              <w:rPr>
                <w:rFonts w:eastAsia="SimSun"/>
              </w:rPr>
            </w:pPr>
            <w:r>
              <w:rPr>
                <w:rFonts w:eastAsia="SimSun"/>
              </w:rPr>
              <w:t>I</w:t>
            </w:r>
            <w:r>
              <w:t xml:space="preserve">ntra frequency with SSB not contained within the active BWP </w:t>
            </w:r>
            <w:r w:rsidRPr="00245E28">
              <w:rPr>
                <w:rFonts w:eastAsia="SimSun"/>
              </w:rPr>
              <w:t>under DRX</w:t>
            </w:r>
          </w:p>
        </w:tc>
      </w:tr>
      <w:tr w:rsidR="005258C6" w:rsidRPr="002B08B5" w14:paraId="0B0E7A73" w14:textId="77777777" w:rsidTr="00286209">
        <w:tc>
          <w:tcPr>
            <w:tcW w:w="1413" w:type="dxa"/>
            <w:vMerge/>
          </w:tcPr>
          <w:p w14:paraId="2B364CE7" w14:textId="77777777" w:rsidR="005258C6" w:rsidRPr="002B08B5" w:rsidRDefault="005258C6" w:rsidP="00286209">
            <w:pPr>
              <w:rPr>
                <w:rFonts w:eastAsia="SimSun"/>
              </w:rPr>
            </w:pPr>
          </w:p>
        </w:tc>
        <w:tc>
          <w:tcPr>
            <w:tcW w:w="2126" w:type="dxa"/>
            <w:vMerge w:val="restart"/>
          </w:tcPr>
          <w:p w14:paraId="5D30F4BC" w14:textId="77777777" w:rsidR="005258C6" w:rsidRDefault="005258C6" w:rsidP="00286209">
            <w:pPr>
              <w:rPr>
                <w:rFonts w:eastAsia="SimSun"/>
              </w:rPr>
            </w:pPr>
            <w:r>
              <w:rPr>
                <w:rFonts w:eastAsia="SimSun"/>
              </w:rPr>
              <w:t xml:space="preserve">Measurement procedure: </w:t>
            </w:r>
          </w:p>
          <w:p w14:paraId="3A29C0B1" w14:textId="77777777" w:rsidR="005258C6" w:rsidRDefault="005258C6" w:rsidP="00286209">
            <w:pPr>
              <w:rPr>
                <w:rFonts w:eastAsia="SimSun"/>
              </w:rPr>
            </w:pPr>
            <w:r w:rsidRPr="00245E28">
              <w:rPr>
                <w:rFonts w:eastAsia="SimSun"/>
              </w:rPr>
              <w:t>event triggered reporting test without gap</w:t>
            </w:r>
          </w:p>
        </w:tc>
        <w:tc>
          <w:tcPr>
            <w:tcW w:w="6078" w:type="dxa"/>
          </w:tcPr>
          <w:p w14:paraId="6ED20B75" w14:textId="77777777" w:rsidR="005258C6" w:rsidRPr="002B08B5" w:rsidRDefault="005258C6" w:rsidP="00286209">
            <w:pPr>
              <w:rPr>
                <w:rFonts w:eastAsia="SimSun"/>
              </w:rPr>
            </w:pPr>
            <w:r>
              <w:t xml:space="preserve">Intra frequency with SSB contained within active BWP </w:t>
            </w:r>
            <w:r w:rsidRPr="00245E28">
              <w:rPr>
                <w:rFonts w:eastAsia="SimSun"/>
              </w:rPr>
              <w:t>under non-DRX</w:t>
            </w:r>
          </w:p>
        </w:tc>
      </w:tr>
      <w:tr w:rsidR="005258C6" w:rsidRPr="002B08B5" w14:paraId="3A4EA490" w14:textId="77777777" w:rsidTr="00286209">
        <w:tc>
          <w:tcPr>
            <w:tcW w:w="1413" w:type="dxa"/>
            <w:vMerge/>
          </w:tcPr>
          <w:p w14:paraId="457C3377" w14:textId="77777777" w:rsidR="005258C6" w:rsidRPr="002B08B5" w:rsidRDefault="005258C6" w:rsidP="00286209">
            <w:pPr>
              <w:rPr>
                <w:rFonts w:eastAsia="SimSun"/>
              </w:rPr>
            </w:pPr>
          </w:p>
        </w:tc>
        <w:tc>
          <w:tcPr>
            <w:tcW w:w="2126" w:type="dxa"/>
            <w:vMerge/>
          </w:tcPr>
          <w:p w14:paraId="48CF4415" w14:textId="77777777" w:rsidR="005258C6" w:rsidRDefault="005258C6" w:rsidP="00286209">
            <w:pPr>
              <w:rPr>
                <w:rFonts w:eastAsia="SimSun"/>
              </w:rPr>
            </w:pPr>
          </w:p>
        </w:tc>
        <w:tc>
          <w:tcPr>
            <w:tcW w:w="6078" w:type="dxa"/>
          </w:tcPr>
          <w:p w14:paraId="5273AA07" w14:textId="77777777" w:rsidR="005258C6" w:rsidRPr="002B08B5" w:rsidRDefault="005258C6" w:rsidP="00286209">
            <w:pPr>
              <w:rPr>
                <w:rFonts w:eastAsia="SimSun"/>
              </w:rPr>
            </w:pPr>
            <w:r>
              <w:t>Intra frequency with SSB not contained within the active BWP</w:t>
            </w:r>
            <w:r w:rsidRPr="00245E28">
              <w:rPr>
                <w:rFonts w:eastAsia="SimSun"/>
              </w:rPr>
              <w:t xml:space="preserve"> under non-DRX</w:t>
            </w:r>
          </w:p>
        </w:tc>
      </w:tr>
      <w:tr w:rsidR="005258C6" w:rsidRPr="002B08B5" w14:paraId="7B860CA0" w14:textId="77777777" w:rsidTr="00286209">
        <w:tc>
          <w:tcPr>
            <w:tcW w:w="1413" w:type="dxa"/>
            <w:vMerge/>
          </w:tcPr>
          <w:p w14:paraId="760BEFDE" w14:textId="77777777" w:rsidR="005258C6" w:rsidRPr="002B08B5" w:rsidRDefault="005258C6" w:rsidP="00286209">
            <w:pPr>
              <w:rPr>
                <w:rFonts w:eastAsia="SimSun"/>
              </w:rPr>
            </w:pPr>
          </w:p>
        </w:tc>
        <w:tc>
          <w:tcPr>
            <w:tcW w:w="2126" w:type="dxa"/>
            <w:vMerge/>
          </w:tcPr>
          <w:p w14:paraId="42FE0365" w14:textId="77777777" w:rsidR="005258C6" w:rsidRDefault="005258C6" w:rsidP="00286209">
            <w:pPr>
              <w:rPr>
                <w:rFonts w:eastAsia="SimSun"/>
              </w:rPr>
            </w:pPr>
          </w:p>
        </w:tc>
        <w:tc>
          <w:tcPr>
            <w:tcW w:w="6078" w:type="dxa"/>
          </w:tcPr>
          <w:p w14:paraId="25D51B53" w14:textId="77777777" w:rsidR="005258C6" w:rsidRPr="002B08B5" w:rsidRDefault="005258C6" w:rsidP="00286209">
            <w:pPr>
              <w:rPr>
                <w:rFonts w:eastAsia="SimSun"/>
              </w:rPr>
            </w:pPr>
            <w:r>
              <w:t>Inter frequency with SSB contained within active BWP</w:t>
            </w:r>
            <w:r w:rsidRPr="00245E28">
              <w:rPr>
                <w:rFonts w:eastAsia="SimSun"/>
              </w:rPr>
              <w:t xml:space="preserve"> under non-DRX</w:t>
            </w:r>
          </w:p>
        </w:tc>
      </w:tr>
      <w:tr w:rsidR="005258C6" w:rsidRPr="002B08B5" w14:paraId="04388213" w14:textId="77777777" w:rsidTr="00286209">
        <w:tc>
          <w:tcPr>
            <w:tcW w:w="1413" w:type="dxa"/>
            <w:vMerge/>
          </w:tcPr>
          <w:p w14:paraId="609F4F48" w14:textId="77777777" w:rsidR="005258C6" w:rsidRPr="002B08B5" w:rsidRDefault="005258C6" w:rsidP="00286209">
            <w:pPr>
              <w:rPr>
                <w:rFonts w:eastAsia="SimSun"/>
              </w:rPr>
            </w:pPr>
          </w:p>
        </w:tc>
        <w:tc>
          <w:tcPr>
            <w:tcW w:w="2126" w:type="dxa"/>
            <w:vMerge/>
          </w:tcPr>
          <w:p w14:paraId="5AB1726B" w14:textId="77777777" w:rsidR="005258C6" w:rsidRDefault="005258C6" w:rsidP="00286209">
            <w:pPr>
              <w:rPr>
                <w:rFonts w:eastAsia="SimSun"/>
              </w:rPr>
            </w:pPr>
          </w:p>
        </w:tc>
        <w:tc>
          <w:tcPr>
            <w:tcW w:w="6078" w:type="dxa"/>
          </w:tcPr>
          <w:p w14:paraId="647F56F9" w14:textId="77777777" w:rsidR="005258C6" w:rsidRPr="002B08B5" w:rsidRDefault="005258C6" w:rsidP="00286209">
            <w:pPr>
              <w:rPr>
                <w:rFonts w:eastAsia="SimSun"/>
              </w:rPr>
            </w:pPr>
            <w:r>
              <w:t>Inter frequency with SSB not contained within active BWP</w:t>
            </w:r>
            <w:r w:rsidRPr="00245E28">
              <w:rPr>
                <w:rFonts w:eastAsia="SimSun"/>
              </w:rPr>
              <w:t xml:space="preserve"> under non-DRX</w:t>
            </w:r>
          </w:p>
        </w:tc>
      </w:tr>
      <w:tr w:rsidR="005258C6" w14:paraId="7BF96FAD" w14:textId="77777777" w:rsidTr="00286209">
        <w:tc>
          <w:tcPr>
            <w:tcW w:w="1413" w:type="dxa"/>
            <w:vMerge/>
          </w:tcPr>
          <w:p w14:paraId="06E2D0CC" w14:textId="77777777" w:rsidR="005258C6" w:rsidRPr="002B08B5" w:rsidRDefault="005258C6" w:rsidP="00286209">
            <w:pPr>
              <w:rPr>
                <w:rFonts w:eastAsia="SimSun"/>
              </w:rPr>
            </w:pPr>
          </w:p>
        </w:tc>
        <w:tc>
          <w:tcPr>
            <w:tcW w:w="2126" w:type="dxa"/>
            <w:vMerge/>
          </w:tcPr>
          <w:p w14:paraId="4670D6EF" w14:textId="77777777" w:rsidR="005258C6" w:rsidRDefault="005258C6" w:rsidP="00286209">
            <w:pPr>
              <w:rPr>
                <w:rFonts w:eastAsia="SimSun"/>
              </w:rPr>
            </w:pPr>
          </w:p>
        </w:tc>
        <w:tc>
          <w:tcPr>
            <w:tcW w:w="6078" w:type="dxa"/>
          </w:tcPr>
          <w:p w14:paraId="71F26AD5" w14:textId="77777777" w:rsidR="005258C6" w:rsidRDefault="005258C6" w:rsidP="00286209">
            <w:pPr>
              <w:rPr>
                <w:rFonts w:eastAsia="SimSun"/>
              </w:rPr>
            </w:pPr>
            <w:r>
              <w:rPr>
                <w:rFonts w:eastAsia="SimSun"/>
              </w:rPr>
              <w:t>FFS I</w:t>
            </w:r>
            <w:r>
              <w:t xml:space="preserve">ntra frequency with SSB not contained within the active BWP </w:t>
            </w:r>
            <w:r w:rsidRPr="00245E28">
              <w:rPr>
                <w:rFonts w:eastAsia="SimSun"/>
              </w:rPr>
              <w:t>under DRX</w:t>
            </w:r>
          </w:p>
        </w:tc>
      </w:tr>
      <w:tr w:rsidR="005258C6" w14:paraId="15224CE7" w14:textId="77777777" w:rsidTr="00286209">
        <w:tc>
          <w:tcPr>
            <w:tcW w:w="1413" w:type="dxa"/>
            <w:vMerge w:val="restart"/>
          </w:tcPr>
          <w:p w14:paraId="2B3E3B42" w14:textId="77777777" w:rsidR="005258C6" w:rsidRPr="00242813" w:rsidRDefault="005258C6" w:rsidP="00286209">
            <w:pPr>
              <w:rPr>
                <w:lang w:val="da-DK"/>
              </w:rPr>
            </w:pPr>
            <w:r w:rsidRPr="00242813">
              <w:rPr>
                <w:lang w:val="da-DK"/>
              </w:rPr>
              <w:t xml:space="preserve">EN-DC </w:t>
            </w:r>
            <w:r w:rsidRPr="00242813">
              <w:rPr>
                <w:rFonts w:eastAsia="SimSun"/>
                <w:lang w:val="da-DK"/>
              </w:rPr>
              <w:t>E-UTRAN – NR FR</w:t>
            </w:r>
            <w:r>
              <w:rPr>
                <w:rFonts w:eastAsia="SimSun"/>
                <w:lang w:val="da-DK"/>
              </w:rPr>
              <w:t>1</w:t>
            </w:r>
          </w:p>
          <w:p w14:paraId="0D740CC0" w14:textId="77777777" w:rsidR="005258C6" w:rsidRPr="00553351" w:rsidRDefault="005258C6" w:rsidP="00286209">
            <w:pPr>
              <w:rPr>
                <w:rFonts w:eastAsia="SimSun"/>
                <w:lang w:val="da-DK"/>
              </w:rPr>
            </w:pPr>
          </w:p>
        </w:tc>
        <w:tc>
          <w:tcPr>
            <w:tcW w:w="2126" w:type="dxa"/>
            <w:vMerge w:val="restart"/>
          </w:tcPr>
          <w:p w14:paraId="3819D6F3" w14:textId="77777777" w:rsidR="005258C6" w:rsidRDefault="005258C6" w:rsidP="00286209">
            <w:pPr>
              <w:rPr>
                <w:rFonts w:eastAsia="SimSun"/>
              </w:rPr>
            </w:pPr>
            <w:r>
              <w:rPr>
                <w:rFonts w:eastAsia="SimSun"/>
              </w:rPr>
              <w:t>I</w:t>
            </w:r>
            <w:r w:rsidRPr="00BA3930">
              <w:rPr>
                <w:rFonts w:eastAsia="SimSun"/>
              </w:rPr>
              <w:t>nterruptions during measurements</w:t>
            </w:r>
            <w:r>
              <w:rPr>
                <w:rFonts w:eastAsia="SimSun"/>
              </w:rPr>
              <w:t xml:space="preserve"> without gap</w:t>
            </w:r>
          </w:p>
        </w:tc>
        <w:tc>
          <w:tcPr>
            <w:tcW w:w="6078" w:type="dxa"/>
          </w:tcPr>
          <w:p w14:paraId="525800C4" w14:textId="77777777" w:rsidR="005258C6" w:rsidRDefault="005258C6" w:rsidP="00286209">
            <w:pPr>
              <w:rPr>
                <w:rFonts w:eastAsia="SimSun"/>
              </w:rPr>
            </w:pPr>
            <w:r>
              <w:t xml:space="preserve">Intra frequency with SSB contained within active BWP </w:t>
            </w:r>
            <w:r w:rsidRPr="00245E28">
              <w:rPr>
                <w:rFonts w:eastAsia="SimSun"/>
              </w:rPr>
              <w:t>under non-DRX</w:t>
            </w:r>
          </w:p>
        </w:tc>
      </w:tr>
      <w:tr w:rsidR="005258C6" w14:paraId="31973E77" w14:textId="77777777" w:rsidTr="00286209">
        <w:tc>
          <w:tcPr>
            <w:tcW w:w="1413" w:type="dxa"/>
            <w:vMerge/>
          </w:tcPr>
          <w:p w14:paraId="5FECEA65" w14:textId="77777777" w:rsidR="005258C6" w:rsidRPr="00553351" w:rsidRDefault="005258C6" w:rsidP="00286209">
            <w:pPr>
              <w:rPr>
                <w:lang w:val="en-US"/>
              </w:rPr>
            </w:pPr>
          </w:p>
        </w:tc>
        <w:tc>
          <w:tcPr>
            <w:tcW w:w="2126" w:type="dxa"/>
            <w:vMerge/>
          </w:tcPr>
          <w:p w14:paraId="1EE9128A" w14:textId="77777777" w:rsidR="005258C6" w:rsidRDefault="005258C6" w:rsidP="00286209">
            <w:pPr>
              <w:rPr>
                <w:rFonts w:eastAsia="SimSun"/>
              </w:rPr>
            </w:pPr>
          </w:p>
        </w:tc>
        <w:tc>
          <w:tcPr>
            <w:tcW w:w="6078" w:type="dxa"/>
          </w:tcPr>
          <w:p w14:paraId="6E78F68C" w14:textId="77777777" w:rsidR="005258C6" w:rsidRDefault="005258C6" w:rsidP="00286209">
            <w:r>
              <w:t>Intra frequency with SSB not contained within the active BWP</w:t>
            </w:r>
            <w:r w:rsidRPr="00245E28">
              <w:rPr>
                <w:rFonts w:eastAsia="SimSun"/>
              </w:rPr>
              <w:t xml:space="preserve"> under non-DRX</w:t>
            </w:r>
          </w:p>
        </w:tc>
      </w:tr>
      <w:tr w:rsidR="005258C6" w14:paraId="7AAECCC3" w14:textId="77777777" w:rsidTr="00286209">
        <w:tc>
          <w:tcPr>
            <w:tcW w:w="1413" w:type="dxa"/>
            <w:vMerge/>
          </w:tcPr>
          <w:p w14:paraId="12441A66" w14:textId="77777777" w:rsidR="005258C6" w:rsidRPr="00553351" w:rsidRDefault="005258C6" w:rsidP="00286209">
            <w:pPr>
              <w:rPr>
                <w:lang w:val="en-US"/>
              </w:rPr>
            </w:pPr>
          </w:p>
        </w:tc>
        <w:tc>
          <w:tcPr>
            <w:tcW w:w="2126" w:type="dxa"/>
            <w:vMerge/>
          </w:tcPr>
          <w:p w14:paraId="59B57340" w14:textId="77777777" w:rsidR="005258C6" w:rsidRDefault="005258C6" w:rsidP="00286209">
            <w:pPr>
              <w:rPr>
                <w:rFonts w:eastAsia="SimSun"/>
              </w:rPr>
            </w:pPr>
          </w:p>
        </w:tc>
        <w:tc>
          <w:tcPr>
            <w:tcW w:w="6078" w:type="dxa"/>
          </w:tcPr>
          <w:p w14:paraId="211340EF" w14:textId="77777777" w:rsidR="005258C6" w:rsidRDefault="005258C6" w:rsidP="00286209">
            <w:r>
              <w:t>Inter frequency with SSB contained within active BWP</w:t>
            </w:r>
            <w:r w:rsidRPr="00245E28">
              <w:rPr>
                <w:rFonts w:eastAsia="SimSun"/>
              </w:rPr>
              <w:t xml:space="preserve"> under non-DRX</w:t>
            </w:r>
          </w:p>
        </w:tc>
      </w:tr>
      <w:tr w:rsidR="005258C6" w14:paraId="5D630726" w14:textId="77777777" w:rsidTr="00286209">
        <w:tc>
          <w:tcPr>
            <w:tcW w:w="1413" w:type="dxa"/>
            <w:vMerge/>
          </w:tcPr>
          <w:p w14:paraId="1EF26108" w14:textId="77777777" w:rsidR="005258C6" w:rsidRPr="00553351" w:rsidRDefault="005258C6" w:rsidP="00286209">
            <w:pPr>
              <w:rPr>
                <w:lang w:val="en-US"/>
              </w:rPr>
            </w:pPr>
          </w:p>
        </w:tc>
        <w:tc>
          <w:tcPr>
            <w:tcW w:w="2126" w:type="dxa"/>
            <w:vMerge/>
          </w:tcPr>
          <w:p w14:paraId="5381440D" w14:textId="77777777" w:rsidR="005258C6" w:rsidRDefault="005258C6" w:rsidP="00286209">
            <w:pPr>
              <w:rPr>
                <w:rFonts w:eastAsia="SimSun"/>
              </w:rPr>
            </w:pPr>
          </w:p>
        </w:tc>
        <w:tc>
          <w:tcPr>
            <w:tcW w:w="6078" w:type="dxa"/>
          </w:tcPr>
          <w:p w14:paraId="211C7FE4" w14:textId="77777777" w:rsidR="005258C6" w:rsidRDefault="005258C6" w:rsidP="00286209">
            <w:r>
              <w:t>Inter frequency with SSB not contained within active BWP</w:t>
            </w:r>
            <w:r w:rsidRPr="00245E28">
              <w:rPr>
                <w:rFonts w:eastAsia="SimSun"/>
              </w:rPr>
              <w:t xml:space="preserve"> under non-DRX</w:t>
            </w:r>
          </w:p>
        </w:tc>
      </w:tr>
      <w:tr w:rsidR="005258C6" w14:paraId="4725D4EB" w14:textId="77777777" w:rsidTr="00286209">
        <w:tc>
          <w:tcPr>
            <w:tcW w:w="1413" w:type="dxa"/>
            <w:vMerge/>
          </w:tcPr>
          <w:p w14:paraId="3B1614EC" w14:textId="77777777" w:rsidR="005258C6" w:rsidRPr="00553351" w:rsidRDefault="005258C6" w:rsidP="00286209">
            <w:pPr>
              <w:rPr>
                <w:lang w:val="en-US"/>
              </w:rPr>
            </w:pPr>
          </w:p>
        </w:tc>
        <w:tc>
          <w:tcPr>
            <w:tcW w:w="2126" w:type="dxa"/>
            <w:vMerge w:val="restart"/>
          </w:tcPr>
          <w:p w14:paraId="592D6C96" w14:textId="77777777" w:rsidR="005258C6" w:rsidRDefault="005258C6" w:rsidP="00286209">
            <w:pPr>
              <w:rPr>
                <w:rFonts w:eastAsia="SimSun"/>
              </w:rPr>
            </w:pPr>
            <w:r>
              <w:rPr>
                <w:rFonts w:eastAsia="SimSun"/>
              </w:rPr>
              <w:t xml:space="preserve">Measurement procedure: </w:t>
            </w:r>
          </w:p>
          <w:p w14:paraId="3EABA1F1" w14:textId="77777777" w:rsidR="005258C6" w:rsidRDefault="005258C6" w:rsidP="00286209">
            <w:pPr>
              <w:rPr>
                <w:rFonts w:eastAsia="SimSun"/>
              </w:rPr>
            </w:pPr>
            <w:r w:rsidRPr="00245E28">
              <w:rPr>
                <w:rFonts w:eastAsia="SimSun"/>
              </w:rPr>
              <w:t>event triggered reporting test without gap</w:t>
            </w:r>
          </w:p>
        </w:tc>
        <w:tc>
          <w:tcPr>
            <w:tcW w:w="6078" w:type="dxa"/>
          </w:tcPr>
          <w:p w14:paraId="59706028" w14:textId="77777777" w:rsidR="005258C6" w:rsidRDefault="005258C6" w:rsidP="00286209">
            <w:r>
              <w:t xml:space="preserve">Intra frequency with SSB contained within active BWP </w:t>
            </w:r>
            <w:r w:rsidRPr="00245E28">
              <w:rPr>
                <w:rFonts w:eastAsia="SimSun"/>
              </w:rPr>
              <w:t>under non-DRX</w:t>
            </w:r>
          </w:p>
        </w:tc>
      </w:tr>
      <w:tr w:rsidR="005258C6" w14:paraId="640E94D8" w14:textId="77777777" w:rsidTr="00286209">
        <w:tc>
          <w:tcPr>
            <w:tcW w:w="1413" w:type="dxa"/>
            <w:vMerge/>
          </w:tcPr>
          <w:p w14:paraId="116614EA" w14:textId="77777777" w:rsidR="005258C6" w:rsidRPr="00553351" w:rsidRDefault="005258C6" w:rsidP="00286209">
            <w:pPr>
              <w:rPr>
                <w:lang w:val="en-US"/>
              </w:rPr>
            </w:pPr>
          </w:p>
        </w:tc>
        <w:tc>
          <w:tcPr>
            <w:tcW w:w="2126" w:type="dxa"/>
            <w:vMerge/>
          </w:tcPr>
          <w:p w14:paraId="143D0ACF" w14:textId="77777777" w:rsidR="005258C6" w:rsidRDefault="005258C6" w:rsidP="00286209">
            <w:pPr>
              <w:rPr>
                <w:rFonts w:eastAsia="SimSun"/>
              </w:rPr>
            </w:pPr>
          </w:p>
        </w:tc>
        <w:tc>
          <w:tcPr>
            <w:tcW w:w="6078" w:type="dxa"/>
          </w:tcPr>
          <w:p w14:paraId="04D46AB7" w14:textId="77777777" w:rsidR="005258C6" w:rsidRDefault="005258C6" w:rsidP="00286209">
            <w:r>
              <w:t>Intra frequency with SSB not contained within the active BWP</w:t>
            </w:r>
            <w:r w:rsidRPr="00245E28">
              <w:rPr>
                <w:rFonts w:eastAsia="SimSun"/>
              </w:rPr>
              <w:t xml:space="preserve"> under non-DRX</w:t>
            </w:r>
          </w:p>
        </w:tc>
      </w:tr>
      <w:tr w:rsidR="005258C6" w14:paraId="5C9CE137" w14:textId="77777777" w:rsidTr="00286209">
        <w:tc>
          <w:tcPr>
            <w:tcW w:w="1413" w:type="dxa"/>
            <w:vMerge/>
          </w:tcPr>
          <w:p w14:paraId="1E70FC4F" w14:textId="77777777" w:rsidR="005258C6" w:rsidRPr="00553351" w:rsidRDefault="005258C6" w:rsidP="00286209">
            <w:pPr>
              <w:rPr>
                <w:lang w:val="en-US"/>
              </w:rPr>
            </w:pPr>
          </w:p>
        </w:tc>
        <w:tc>
          <w:tcPr>
            <w:tcW w:w="2126" w:type="dxa"/>
            <w:vMerge/>
          </w:tcPr>
          <w:p w14:paraId="6F8C345E" w14:textId="77777777" w:rsidR="005258C6" w:rsidRDefault="005258C6" w:rsidP="00286209">
            <w:pPr>
              <w:rPr>
                <w:rFonts w:eastAsia="SimSun"/>
              </w:rPr>
            </w:pPr>
          </w:p>
        </w:tc>
        <w:tc>
          <w:tcPr>
            <w:tcW w:w="6078" w:type="dxa"/>
          </w:tcPr>
          <w:p w14:paraId="70C1F9E6" w14:textId="77777777" w:rsidR="005258C6" w:rsidRDefault="005258C6" w:rsidP="00286209">
            <w:r>
              <w:t>Inter frequency with SSB contained within active BWP</w:t>
            </w:r>
            <w:r w:rsidRPr="00245E28">
              <w:rPr>
                <w:rFonts w:eastAsia="SimSun"/>
              </w:rPr>
              <w:t xml:space="preserve"> under non-DRX</w:t>
            </w:r>
          </w:p>
        </w:tc>
      </w:tr>
      <w:tr w:rsidR="005258C6" w14:paraId="0F7E6876" w14:textId="77777777" w:rsidTr="00286209">
        <w:tc>
          <w:tcPr>
            <w:tcW w:w="1413" w:type="dxa"/>
            <w:vMerge/>
          </w:tcPr>
          <w:p w14:paraId="0978F425" w14:textId="77777777" w:rsidR="005258C6" w:rsidRPr="00553351" w:rsidRDefault="005258C6" w:rsidP="00286209">
            <w:pPr>
              <w:rPr>
                <w:lang w:val="en-US"/>
              </w:rPr>
            </w:pPr>
          </w:p>
        </w:tc>
        <w:tc>
          <w:tcPr>
            <w:tcW w:w="2126" w:type="dxa"/>
            <w:vMerge/>
          </w:tcPr>
          <w:p w14:paraId="003AD7E8" w14:textId="77777777" w:rsidR="005258C6" w:rsidRDefault="005258C6" w:rsidP="00286209">
            <w:pPr>
              <w:rPr>
                <w:rFonts w:eastAsia="SimSun"/>
              </w:rPr>
            </w:pPr>
          </w:p>
        </w:tc>
        <w:tc>
          <w:tcPr>
            <w:tcW w:w="6078" w:type="dxa"/>
          </w:tcPr>
          <w:p w14:paraId="6C79960D" w14:textId="77777777" w:rsidR="005258C6" w:rsidRDefault="005258C6" w:rsidP="00286209">
            <w:r>
              <w:t>Inter frequency with SSB not contained within active BWP</w:t>
            </w:r>
            <w:r w:rsidRPr="00245E28">
              <w:rPr>
                <w:rFonts w:eastAsia="SimSun"/>
              </w:rPr>
              <w:t xml:space="preserve"> under non-DRX</w:t>
            </w:r>
          </w:p>
        </w:tc>
      </w:tr>
    </w:tbl>
    <w:p w14:paraId="621B4E0D" w14:textId="77777777" w:rsidR="00067818" w:rsidRPr="008C39F7" w:rsidRDefault="00067818" w:rsidP="008C39F7"/>
    <w:p w14:paraId="0B2800F9" w14:textId="77777777" w:rsidR="003B659E" w:rsidRPr="008C39F7" w:rsidRDefault="003B659E" w:rsidP="0060543D">
      <w:pPr>
        <w:pStyle w:val="RAN4H1"/>
        <w:numPr>
          <w:ilvl w:val="0"/>
          <w:numId w:val="0"/>
        </w:numPr>
        <w:ind w:left="360" w:hanging="360"/>
      </w:pPr>
      <w:r w:rsidRPr="008C39F7">
        <w:t>References</w:t>
      </w:r>
      <w:bookmarkEnd w:id="27"/>
    </w:p>
    <w:p w14:paraId="14EB6179" w14:textId="1C97E19B" w:rsidR="0082563F" w:rsidRDefault="0082563F" w:rsidP="00D66188">
      <w:pPr>
        <w:pStyle w:val="ListParagraph"/>
        <w:numPr>
          <w:ilvl w:val="0"/>
          <w:numId w:val="21"/>
        </w:numPr>
        <w:ind w:right="-22"/>
      </w:pPr>
      <w:bookmarkStart w:id="28" w:name="_Ref149576662"/>
      <w:r w:rsidRPr="0082563F">
        <w:t>R4-2317309</w:t>
      </w:r>
      <w:r>
        <w:t xml:space="preserve">, </w:t>
      </w:r>
      <w:r w:rsidRPr="0082563F">
        <w:t>WF on NR_MG_enh2_part2</w:t>
      </w:r>
      <w:r>
        <w:t>, Intel</w:t>
      </w:r>
      <w:bookmarkEnd w:id="28"/>
    </w:p>
    <w:p w14:paraId="43324B1E" w14:textId="441C126D" w:rsidR="0082563F" w:rsidRDefault="00364141" w:rsidP="00D66188">
      <w:pPr>
        <w:pStyle w:val="ListParagraph"/>
        <w:numPr>
          <w:ilvl w:val="0"/>
          <w:numId w:val="21"/>
        </w:numPr>
        <w:ind w:right="-22"/>
      </w:pPr>
      <w:r w:rsidRPr="00364141">
        <w:t>R4-2314324, WF on NR MG enhancements (Part 2), Intel Corporation</w:t>
      </w:r>
    </w:p>
    <w:p w14:paraId="69F1DBC6" w14:textId="77ED5260" w:rsidR="00364141" w:rsidRDefault="00D93E45" w:rsidP="00D66188">
      <w:pPr>
        <w:pStyle w:val="ListParagraph"/>
        <w:numPr>
          <w:ilvl w:val="0"/>
          <w:numId w:val="21"/>
        </w:numPr>
        <w:ind w:right="-22"/>
      </w:pPr>
      <w:r w:rsidRPr="00D93E45">
        <w:t>R4-2310052, WF on measurements without gaps, Intel</w:t>
      </w:r>
    </w:p>
    <w:p w14:paraId="0F89018E" w14:textId="3B4F76BA" w:rsidR="00D93E45" w:rsidRDefault="00A37D4D" w:rsidP="00D66188">
      <w:pPr>
        <w:pStyle w:val="ListParagraph"/>
        <w:numPr>
          <w:ilvl w:val="0"/>
          <w:numId w:val="21"/>
        </w:numPr>
        <w:ind w:right="-22"/>
      </w:pPr>
      <w:bookmarkStart w:id="29" w:name="_Ref149806629"/>
      <w:r w:rsidRPr="00A37D4D">
        <w:t>R4-2306331, WF on Rel-18 NR MG enhancements (part 2), Intel Corporation</w:t>
      </w:r>
      <w:bookmarkEnd w:id="29"/>
    </w:p>
    <w:p w14:paraId="3451C5F8" w14:textId="2F5F0FB2" w:rsidR="00407150" w:rsidRDefault="00407150" w:rsidP="00D66188">
      <w:pPr>
        <w:pStyle w:val="ListParagraph"/>
        <w:numPr>
          <w:ilvl w:val="0"/>
          <w:numId w:val="21"/>
        </w:numPr>
        <w:ind w:right="-22"/>
      </w:pPr>
      <w:r w:rsidRPr="00407150">
        <w:t>R4-2303198, WF on Rel-18 NR measurements without gaps, Intel</w:t>
      </w:r>
    </w:p>
    <w:p w14:paraId="1A35BBD5" w14:textId="0A181B75" w:rsidR="000863E1" w:rsidRDefault="000863E1" w:rsidP="00D66188">
      <w:pPr>
        <w:pStyle w:val="ListParagraph"/>
        <w:numPr>
          <w:ilvl w:val="0"/>
          <w:numId w:val="21"/>
        </w:numPr>
        <w:ind w:right="-22"/>
      </w:pPr>
      <w:r w:rsidRPr="000863E1">
        <w:t>R4-2220360, WF on NR_MG_enh2 Part 2, Intel Corporation</w:t>
      </w:r>
    </w:p>
    <w:p w14:paraId="4F8713F5" w14:textId="6AB9E2F9" w:rsidR="000863E1" w:rsidRDefault="000863E1" w:rsidP="00D66188">
      <w:pPr>
        <w:pStyle w:val="ListParagraph"/>
        <w:numPr>
          <w:ilvl w:val="0"/>
          <w:numId w:val="21"/>
        </w:numPr>
        <w:ind w:right="-22"/>
      </w:pPr>
      <w:r w:rsidRPr="000863E1">
        <w:t>R4-2217252</w:t>
      </w:r>
      <w:r>
        <w:t xml:space="preserve">, </w:t>
      </w:r>
      <w:r w:rsidRPr="000863E1">
        <w:t xml:space="preserve">WF on Measurement without gaps for UEs reporting </w:t>
      </w:r>
      <w:proofErr w:type="spellStart"/>
      <w:r w:rsidRPr="000863E1">
        <w:t>NeedForGapsInfoNR</w:t>
      </w:r>
      <w:proofErr w:type="spellEnd"/>
      <w:r w:rsidRPr="000863E1">
        <w:t>, Intel</w:t>
      </w:r>
    </w:p>
    <w:p w14:paraId="0D6658F9" w14:textId="4BF39991" w:rsidR="006E0871" w:rsidRDefault="006E0871" w:rsidP="00D66188">
      <w:pPr>
        <w:pStyle w:val="ListParagraph"/>
        <w:numPr>
          <w:ilvl w:val="0"/>
          <w:numId w:val="21"/>
        </w:numPr>
        <w:ind w:right="-22"/>
      </w:pPr>
      <w:r w:rsidRPr="006E0871">
        <w:t>R4-2214346, WF on further enhancements on measurement gaps and measurements without gaps, MediaTek inc.</w:t>
      </w:r>
    </w:p>
    <w:p w14:paraId="637213D1" w14:textId="77777777" w:rsidR="009C5A50" w:rsidRDefault="009C5A50" w:rsidP="009C5A50">
      <w:pPr>
        <w:pStyle w:val="ListParagraph"/>
        <w:numPr>
          <w:ilvl w:val="0"/>
          <w:numId w:val="21"/>
        </w:numPr>
        <w:textAlignment w:val="center"/>
        <w:rPr>
          <w:rFonts w:eastAsia="PMingLiU"/>
          <w:lang w:eastAsia="zh-TW"/>
        </w:rPr>
      </w:pPr>
      <w:bookmarkStart w:id="30" w:name="_Ref149325954"/>
      <w:r>
        <w:t>3GPP TS 38.133: "NR; Requirements for support of radio resource management".</w:t>
      </w:r>
      <w:bookmarkEnd w:id="30"/>
    </w:p>
    <w:p w14:paraId="2A6F2DD1" w14:textId="77777777" w:rsidR="009C5A50" w:rsidRDefault="009C5A50" w:rsidP="009C5A50">
      <w:pPr>
        <w:pStyle w:val="ListParagraph"/>
        <w:numPr>
          <w:ilvl w:val="0"/>
          <w:numId w:val="21"/>
        </w:numPr>
        <w:textAlignment w:val="center"/>
        <w:rPr>
          <w:rFonts w:eastAsia="PMingLiU"/>
          <w:lang w:eastAsia="zh-TW"/>
        </w:rPr>
      </w:pPr>
      <w:r>
        <w:rPr>
          <w:rFonts w:eastAsia="PMingLiU"/>
          <w:lang w:eastAsia="zh-TW"/>
        </w:rPr>
        <w:t>3</w:t>
      </w:r>
      <w:r w:rsidRPr="008D747B">
        <w:rPr>
          <w:rFonts w:eastAsia="PMingLiU"/>
          <w:lang w:eastAsia="zh-TW"/>
        </w:rPr>
        <w:t>GPP TS 38.306: "User Equipment (UE) radio access capabilities".</w:t>
      </w:r>
    </w:p>
    <w:p w14:paraId="063D6C31" w14:textId="77777777" w:rsidR="009C5A50" w:rsidRPr="00BF211E" w:rsidRDefault="009C5A50" w:rsidP="009C5A50">
      <w:pPr>
        <w:pStyle w:val="ListParagraph"/>
        <w:numPr>
          <w:ilvl w:val="0"/>
          <w:numId w:val="21"/>
        </w:numPr>
        <w:textAlignment w:val="center"/>
        <w:rPr>
          <w:rFonts w:eastAsia="PMingLiU"/>
          <w:lang w:eastAsia="zh-TW"/>
        </w:rPr>
      </w:pPr>
      <w:r w:rsidRPr="009555F8">
        <w:rPr>
          <w:rFonts w:eastAsia="PMingLiU"/>
          <w:lang w:eastAsia="zh-TW"/>
        </w:rPr>
        <w:t>3GPP TS 38.321: "NR; Medium Access Control (MAC); Protocol specification".</w:t>
      </w:r>
    </w:p>
    <w:p w14:paraId="3BA98A10" w14:textId="4570C9FF" w:rsidR="006E0871" w:rsidRDefault="009C5A50" w:rsidP="00D66188">
      <w:pPr>
        <w:pStyle w:val="ListParagraph"/>
        <w:numPr>
          <w:ilvl w:val="0"/>
          <w:numId w:val="21"/>
        </w:numPr>
        <w:ind w:right="-22"/>
        <w:textAlignment w:val="center"/>
      </w:pPr>
      <w:bookmarkStart w:id="31" w:name="_Ref148454776"/>
      <w:bookmarkStart w:id="32" w:name="_Ref149399471"/>
      <w:r w:rsidRPr="00860889">
        <w:rPr>
          <w:rFonts w:eastAsia="PMingLiU"/>
          <w:lang w:eastAsia="zh-TW"/>
        </w:rPr>
        <w:t xml:space="preserve">3GPP TS 38.331: "NR; </w:t>
      </w:r>
      <w:bookmarkEnd w:id="31"/>
      <w:r>
        <w:t>Radio Resource Control (RRC); Protocol specification”.</w:t>
      </w:r>
      <w:bookmarkEnd w:id="32"/>
    </w:p>
    <w:sectPr w:rsidR="006E0871"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B7FBD" w14:textId="77777777" w:rsidR="00D355BE" w:rsidRDefault="00D355BE" w:rsidP="00001C9B">
      <w:r>
        <w:separator/>
      </w:r>
    </w:p>
  </w:endnote>
  <w:endnote w:type="continuationSeparator" w:id="0">
    <w:p w14:paraId="7959422C" w14:textId="77777777" w:rsidR="00D355BE" w:rsidRDefault="00D355BE" w:rsidP="00001C9B">
      <w:r>
        <w:continuationSeparator/>
      </w:r>
    </w:p>
  </w:endnote>
  <w:endnote w:type="continuationNotice" w:id="1">
    <w:p w14:paraId="416671A8" w14:textId="77777777" w:rsidR="00D355BE" w:rsidRDefault="00D35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5AD96" w14:textId="77777777" w:rsidR="00D355BE" w:rsidRDefault="00D355BE" w:rsidP="00001C9B">
      <w:r>
        <w:separator/>
      </w:r>
    </w:p>
  </w:footnote>
  <w:footnote w:type="continuationSeparator" w:id="0">
    <w:p w14:paraId="1438BBEE" w14:textId="77777777" w:rsidR="00D355BE" w:rsidRDefault="00D355BE" w:rsidP="00001C9B">
      <w:r>
        <w:continuationSeparator/>
      </w:r>
    </w:p>
  </w:footnote>
  <w:footnote w:type="continuationNotice" w:id="1">
    <w:p w14:paraId="7401A423" w14:textId="77777777" w:rsidR="00D355BE" w:rsidRDefault="00D355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803F66"/>
    <w:multiLevelType w:val="hybridMultilevel"/>
    <w:tmpl w:val="F27046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623ACB"/>
    <w:multiLevelType w:val="hybridMultilevel"/>
    <w:tmpl w:val="8076A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247DA"/>
    <w:multiLevelType w:val="hybridMultilevel"/>
    <w:tmpl w:val="85DEF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195AD1"/>
    <w:multiLevelType w:val="hybridMultilevel"/>
    <w:tmpl w:val="8A2E7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D253C"/>
    <w:multiLevelType w:val="hybridMultilevel"/>
    <w:tmpl w:val="4AAAC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0E6BFC"/>
    <w:multiLevelType w:val="hybridMultilevel"/>
    <w:tmpl w:val="DA547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641FEA"/>
    <w:multiLevelType w:val="hybridMultilevel"/>
    <w:tmpl w:val="23F8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B3EE4"/>
    <w:multiLevelType w:val="multilevel"/>
    <w:tmpl w:val="E87ED2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5"/>
  </w:num>
  <w:num w:numId="4" w16cid:durableId="517735681">
    <w:abstractNumId w:val="5"/>
  </w:num>
  <w:num w:numId="5" w16cid:durableId="1142041724">
    <w:abstractNumId w:val="21"/>
  </w:num>
  <w:num w:numId="6" w16cid:durableId="80681869">
    <w:abstractNumId w:val="12"/>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2"/>
    <w:lvlOverride w:ilvl="0">
      <w:startOverride w:val="1"/>
    </w:lvlOverride>
  </w:num>
  <w:num w:numId="12" w16cid:durableId="122584543">
    <w:abstractNumId w:val="14"/>
    <w:lvlOverride w:ilvl="0">
      <w:startOverride w:val="1"/>
    </w:lvlOverride>
  </w:num>
  <w:num w:numId="13" w16cid:durableId="818807267">
    <w:abstractNumId w:val="12"/>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4"/>
  </w:num>
  <w:num w:numId="17" w16cid:durableId="1456096507">
    <w:abstractNumId w:val="20"/>
  </w:num>
  <w:num w:numId="18" w16cid:durableId="1397970374">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8"/>
  </w:num>
  <w:num w:numId="22" w16cid:durableId="1938362445">
    <w:abstractNumId w:val="12"/>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8540333">
    <w:abstractNumId w:val="17"/>
  </w:num>
  <w:num w:numId="28" w16cid:durableId="780539475">
    <w:abstractNumId w:val="7"/>
  </w:num>
  <w:num w:numId="29" w16cid:durableId="516626284">
    <w:abstractNumId w:val="8"/>
  </w:num>
  <w:num w:numId="30" w16cid:durableId="2067415568">
    <w:abstractNumId w:val="3"/>
  </w:num>
  <w:num w:numId="31" w16cid:durableId="429205504">
    <w:abstractNumId w:val="10"/>
  </w:num>
  <w:num w:numId="32" w16cid:durableId="1466388349">
    <w:abstractNumId w:val="19"/>
  </w:num>
  <w:num w:numId="33" w16cid:durableId="493910482">
    <w:abstractNumId w:val="16"/>
  </w:num>
  <w:num w:numId="34" w16cid:durableId="956595499">
    <w:abstractNumId w:val="9"/>
  </w:num>
  <w:num w:numId="35" w16cid:durableId="12199708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23828"/>
    <w:rsid w:val="00001C9B"/>
    <w:rsid w:val="00002DA3"/>
    <w:rsid w:val="000040DC"/>
    <w:rsid w:val="0001035C"/>
    <w:rsid w:val="00011784"/>
    <w:rsid w:val="00015073"/>
    <w:rsid w:val="000151EF"/>
    <w:rsid w:val="0002068E"/>
    <w:rsid w:val="000239F5"/>
    <w:rsid w:val="000263B4"/>
    <w:rsid w:val="00027480"/>
    <w:rsid w:val="00057F54"/>
    <w:rsid w:val="00065B09"/>
    <w:rsid w:val="00067818"/>
    <w:rsid w:val="0006786F"/>
    <w:rsid w:val="00071D63"/>
    <w:rsid w:val="00072CCA"/>
    <w:rsid w:val="00073D96"/>
    <w:rsid w:val="000765CE"/>
    <w:rsid w:val="0008612A"/>
    <w:rsid w:val="000863E1"/>
    <w:rsid w:val="00090E18"/>
    <w:rsid w:val="00092CB8"/>
    <w:rsid w:val="000966D9"/>
    <w:rsid w:val="000A10BC"/>
    <w:rsid w:val="000A1726"/>
    <w:rsid w:val="000A286E"/>
    <w:rsid w:val="000A7713"/>
    <w:rsid w:val="000B0056"/>
    <w:rsid w:val="000C3C7B"/>
    <w:rsid w:val="000C41EE"/>
    <w:rsid w:val="000C5374"/>
    <w:rsid w:val="000D0F93"/>
    <w:rsid w:val="000D3189"/>
    <w:rsid w:val="000D4FD4"/>
    <w:rsid w:val="000E28CD"/>
    <w:rsid w:val="000F700F"/>
    <w:rsid w:val="00106416"/>
    <w:rsid w:val="00110481"/>
    <w:rsid w:val="001127C9"/>
    <w:rsid w:val="00114498"/>
    <w:rsid w:val="00115B88"/>
    <w:rsid w:val="00123828"/>
    <w:rsid w:val="00132F6A"/>
    <w:rsid w:val="00133913"/>
    <w:rsid w:val="00140221"/>
    <w:rsid w:val="00140E7E"/>
    <w:rsid w:val="00153AD4"/>
    <w:rsid w:val="0015412F"/>
    <w:rsid w:val="001619F5"/>
    <w:rsid w:val="001642FC"/>
    <w:rsid w:val="0016496B"/>
    <w:rsid w:val="00171779"/>
    <w:rsid w:val="001743E2"/>
    <w:rsid w:val="001745F8"/>
    <w:rsid w:val="00176DB4"/>
    <w:rsid w:val="00180EBA"/>
    <w:rsid w:val="001838CF"/>
    <w:rsid w:val="001846CF"/>
    <w:rsid w:val="001868EE"/>
    <w:rsid w:val="00186A23"/>
    <w:rsid w:val="00190E3E"/>
    <w:rsid w:val="0019557C"/>
    <w:rsid w:val="001A3BA4"/>
    <w:rsid w:val="001A6D1F"/>
    <w:rsid w:val="001B1EA8"/>
    <w:rsid w:val="001B7547"/>
    <w:rsid w:val="001C6993"/>
    <w:rsid w:val="001D4D8F"/>
    <w:rsid w:val="001E30F6"/>
    <w:rsid w:val="001E4364"/>
    <w:rsid w:val="001E7775"/>
    <w:rsid w:val="002133EE"/>
    <w:rsid w:val="00215EE3"/>
    <w:rsid w:val="00217EE5"/>
    <w:rsid w:val="00221B51"/>
    <w:rsid w:val="002230CC"/>
    <w:rsid w:val="00223B16"/>
    <w:rsid w:val="0023184B"/>
    <w:rsid w:val="002318A0"/>
    <w:rsid w:val="00235F5C"/>
    <w:rsid w:val="00241332"/>
    <w:rsid w:val="00242813"/>
    <w:rsid w:val="00245E28"/>
    <w:rsid w:val="0024662E"/>
    <w:rsid w:val="0025220F"/>
    <w:rsid w:val="002535D1"/>
    <w:rsid w:val="00257FA3"/>
    <w:rsid w:val="0027677D"/>
    <w:rsid w:val="00277B56"/>
    <w:rsid w:val="00282D8A"/>
    <w:rsid w:val="00286CA5"/>
    <w:rsid w:val="002924F0"/>
    <w:rsid w:val="00293F0A"/>
    <w:rsid w:val="002A0064"/>
    <w:rsid w:val="002A19F5"/>
    <w:rsid w:val="002A218B"/>
    <w:rsid w:val="002B08B5"/>
    <w:rsid w:val="002B22D0"/>
    <w:rsid w:val="002B4922"/>
    <w:rsid w:val="002B69F3"/>
    <w:rsid w:val="002C22C3"/>
    <w:rsid w:val="002C2D19"/>
    <w:rsid w:val="002D10FA"/>
    <w:rsid w:val="002D4C55"/>
    <w:rsid w:val="002E6DED"/>
    <w:rsid w:val="002F2C78"/>
    <w:rsid w:val="00300956"/>
    <w:rsid w:val="00302338"/>
    <w:rsid w:val="00306CB7"/>
    <w:rsid w:val="00317187"/>
    <w:rsid w:val="0032499A"/>
    <w:rsid w:val="003315BC"/>
    <w:rsid w:val="003341F7"/>
    <w:rsid w:val="0033464E"/>
    <w:rsid w:val="00342097"/>
    <w:rsid w:val="003427A8"/>
    <w:rsid w:val="00347FEC"/>
    <w:rsid w:val="003509DF"/>
    <w:rsid w:val="00356F45"/>
    <w:rsid w:val="00360B95"/>
    <w:rsid w:val="00364141"/>
    <w:rsid w:val="00364908"/>
    <w:rsid w:val="00365A6D"/>
    <w:rsid w:val="00366B74"/>
    <w:rsid w:val="00375C4D"/>
    <w:rsid w:val="003858E4"/>
    <w:rsid w:val="003A4DB8"/>
    <w:rsid w:val="003A710A"/>
    <w:rsid w:val="003B1061"/>
    <w:rsid w:val="003B1772"/>
    <w:rsid w:val="003B48FF"/>
    <w:rsid w:val="003B51CD"/>
    <w:rsid w:val="003B659E"/>
    <w:rsid w:val="003C1BEC"/>
    <w:rsid w:val="003C275E"/>
    <w:rsid w:val="003C4FDE"/>
    <w:rsid w:val="003E045E"/>
    <w:rsid w:val="003E58DF"/>
    <w:rsid w:val="00404C4C"/>
    <w:rsid w:val="00407150"/>
    <w:rsid w:val="0041423F"/>
    <w:rsid w:val="00414F81"/>
    <w:rsid w:val="0042586E"/>
    <w:rsid w:val="004272D8"/>
    <w:rsid w:val="00436A0F"/>
    <w:rsid w:val="00437150"/>
    <w:rsid w:val="0043750A"/>
    <w:rsid w:val="00442D30"/>
    <w:rsid w:val="00443520"/>
    <w:rsid w:val="004440A7"/>
    <w:rsid w:val="00447577"/>
    <w:rsid w:val="00455A8E"/>
    <w:rsid w:val="00464680"/>
    <w:rsid w:val="004732E9"/>
    <w:rsid w:val="00473685"/>
    <w:rsid w:val="0047643B"/>
    <w:rsid w:val="00481305"/>
    <w:rsid w:val="004854BB"/>
    <w:rsid w:val="00493058"/>
    <w:rsid w:val="00494493"/>
    <w:rsid w:val="00496606"/>
    <w:rsid w:val="004B5E85"/>
    <w:rsid w:val="004C3C46"/>
    <w:rsid w:val="004C5162"/>
    <w:rsid w:val="004C6AD8"/>
    <w:rsid w:val="004D05D7"/>
    <w:rsid w:val="004D07E5"/>
    <w:rsid w:val="004E5E66"/>
    <w:rsid w:val="004E7ADB"/>
    <w:rsid w:val="004F0098"/>
    <w:rsid w:val="004F1D7A"/>
    <w:rsid w:val="004F2F75"/>
    <w:rsid w:val="00503B4D"/>
    <w:rsid w:val="00504EE9"/>
    <w:rsid w:val="00521576"/>
    <w:rsid w:val="005250E6"/>
    <w:rsid w:val="005258C6"/>
    <w:rsid w:val="00535ECC"/>
    <w:rsid w:val="00536F7C"/>
    <w:rsid w:val="00542D23"/>
    <w:rsid w:val="0054442C"/>
    <w:rsid w:val="005458CD"/>
    <w:rsid w:val="00550285"/>
    <w:rsid w:val="00553351"/>
    <w:rsid w:val="00554EBA"/>
    <w:rsid w:val="00562492"/>
    <w:rsid w:val="00572A20"/>
    <w:rsid w:val="005808E2"/>
    <w:rsid w:val="00580A91"/>
    <w:rsid w:val="005836F8"/>
    <w:rsid w:val="005918FA"/>
    <w:rsid w:val="00592A86"/>
    <w:rsid w:val="005A0057"/>
    <w:rsid w:val="005A20AB"/>
    <w:rsid w:val="005A23F2"/>
    <w:rsid w:val="005A5C92"/>
    <w:rsid w:val="005B1265"/>
    <w:rsid w:val="005B3029"/>
    <w:rsid w:val="005B4801"/>
    <w:rsid w:val="005B665C"/>
    <w:rsid w:val="005C23A4"/>
    <w:rsid w:val="005D0CFD"/>
    <w:rsid w:val="005D0EC1"/>
    <w:rsid w:val="005D1CDF"/>
    <w:rsid w:val="005D2BB7"/>
    <w:rsid w:val="005D43DF"/>
    <w:rsid w:val="005D6FFE"/>
    <w:rsid w:val="005E00E0"/>
    <w:rsid w:val="005E61A8"/>
    <w:rsid w:val="005F6419"/>
    <w:rsid w:val="0060301D"/>
    <w:rsid w:val="0060353D"/>
    <w:rsid w:val="0060543D"/>
    <w:rsid w:val="006104DD"/>
    <w:rsid w:val="006130B5"/>
    <w:rsid w:val="00617400"/>
    <w:rsid w:val="00632D29"/>
    <w:rsid w:val="006358CB"/>
    <w:rsid w:val="00635ED2"/>
    <w:rsid w:val="006467E3"/>
    <w:rsid w:val="00663330"/>
    <w:rsid w:val="00664950"/>
    <w:rsid w:val="006769F3"/>
    <w:rsid w:val="006825AF"/>
    <w:rsid w:val="00683220"/>
    <w:rsid w:val="006833A9"/>
    <w:rsid w:val="00683706"/>
    <w:rsid w:val="00687FA0"/>
    <w:rsid w:val="00693FBC"/>
    <w:rsid w:val="006949EB"/>
    <w:rsid w:val="006A3C11"/>
    <w:rsid w:val="006B1317"/>
    <w:rsid w:val="006B45FB"/>
    <w:rsid w:val="006B7010"/>
    <w:rsid w:val="006B765C"/>
    <w:rsid w:val="006C3095"/>
    <w:rsid w:val="006D214D"/>
    <w:rsid w:val="006D543E"/>
    <w:rsid w:val="006E0871"/>
    <w:rsid w:val="006E1151"/>
    <w:rsid w:val="006E3213"/>
    <w:rsid w:val="006E4406"/>
    <w:rsid w:val="006E6311"/>
    <w:rsid w:val="006F1603"/>
    <w:rsid w:val="006F688F"/>
    <w:rsid w:val="007048EB"/>
    <w:rsid w:val="00713051"/>
    <w:rsid w:val="007145FF"/>
    <w:rsid w:val="00715B2A"/>
    <w:rsid w:val="0071684C"/>
    <w:rsid w:val="00720E4A"/>
    <w:rsid w:val="007242EE"/>
    <w:rsid w:val="007264E4"/>
    <w:rsid w:val="0072706C"/>
    <w:rsid w:val="007322E5"/>
    <w:rsid w:val="007330FC"/>
    <w:rsid w:val="00733B21"/>
    <w:rsid w:val="00735672"/>
    <w:rsid w:val="007450F1"/>
    <w:rsid w:val="00751515"/>
    <w:rsid w:val="00760FA3"/>
    <w:rsid w:val="007626B7"/>
    <w:rsid w:val="00763CAC"/>
    <w:rsid w:val="00766C7D"/>
    <w:rsid w:val="0078212B"/>
    <w:rsid w:val="00784BED"/>
    <w:rsid w:val="00784DF6"/>
    <w:rsid w:val="00785232"/>
    <w:rsid w:val="007A45B1"/>
    <w:rsid w:val="007B186C"/>
    <w:rsid w:val="007B3279"/>
    <w:rsid w:val="007B3F78"/>
    <w:rsid w:val="007B6CD7"/>
    <w:rsid w:val="007C1696"/>
    <w:rsid w:val="007C3ED0"/>
    <w:rsid w:val="007C5971"/>
    <w:rsid w:val="007D7A7B"/>
    <w:rsid w:val="007E19E6"/>
    <w:rsid w:val="007E275A"/>
    <w:rsid w:val="007E42DC"/>
    <w:rsid w:val="007F54B9"/>
    <w:rsid w:val="007F5D18"/>
    <w:rsid w:val="007F7412"/>
    <w:rsid w:val="0080179D"/>
    <w:rsid w:val="00806A76"/>
    <w:rsid w:val="00811C9D"/>
    <w:rsid w:val="00816C80"/>
    <w:rsid w:val="0082563F"/>
    <w:rsid w:val="00831D65"/>
    <w:rsid w:val="008325A7"/>
    <w:rsid w:val="00841BCD"/>
    <w:rsid w:val="00846008"/>
    <w:rsid w:val="00847264"/>
    <w:rsid w:val="00851A8E"/>
    <w:rsid w:val="0085365B"/>
    <w:rsid w:val="00854B31"/>
    <w:rsid w:val="00860889"/>
    <w:rsid w:val="00873B38"/>
    <w:rsid w:val="008778C3"/>
    <w:rsid w:val="008810D9"/>
    <w:rsid w:val="00881E32"/>
    <w:rsid w:val="008826C1"/>
    <w:rsid w:val="00883DFD"/>
    <w:rsid w:val="0089210C"/>
    <w:rsid w:val="00893D2E"/>
    <w:rsid w:val="008960EA"/>
    <w:rsid w:val="008A1BF7"/>
    <w:rsid w:val="008A38C0"/>
    <w:rsid w:val="008A5B0E"/>
    <w:rsid w:val="008B0961"/>
    <w:rsid w:val="008B1277"/>
    <w:rsid w:val="008B437D"/>
    <w:rsid w:val="008B6878"/>
    <w:rsid w:val="008B6ABC"/>
    <w:rsid w:val="008B7714"/>
    <w:rsid w:val="008C39F7"/>
    <w:rsid w:val="008C515A"/>
    <w:rsid w:val="008D68F8"/>
    <w:rsid w:val="008D7095"/>
    <w:rsid w:val="008D76AA"/>
    <w:rsid w:val="008D79AC"/>
    <w:rsid w:val="008E0ABC"/>
    <w:rsid w:val="008E0DE9"/>
    <w:rsid w:val="008E5B48"/>
    <w:rsid w:val="0090091A"/>
    <w:rsid w:val="009042BD"/>
    <w:rsid w:val="0090487C"/>
    <w:rsid w:val="00904FE4"/>
    <w:rsid w:val="009211C4"/>
    <w:rsid w:val="00921302"/>
    <w:rsid w:val="00924F4F"/>
    <w:rsid w:val="00927740"/>
    <w:rsid w:val="00936159"/>
    <w:rsid w:val="00942307"/>
    <w:rsid w:val="00964D90"/>
    <w:rsid w:val="00971BC1"/>
    <w:rsid w:val="00974E83"/>
    <w:rsid w:val="00977E1D"/>
    <w:rsid w:val="009807C2"/>
    <w:rsid w:val="00981FD9"/>
    <w:rsid w:val="00983A7C"/>
    <w:rsid w:val="009971AA"/>
    <w:rsid w:val="009A5E1B"/>
    <w:rsid w:val="009A7382"/>
    <w:rsid w:val="009B0573"/>
    <w:rsid w:val="009B24F5"/>
    <w:rsid w:val="009B2CD9"/>
    <w:rsid w:val="009B2CF8"/>
    <w:rsid w:val="009B7B4B"/>
    <w:rsid w:val="009B7C21"/>
    <w:rsid w:val="009C02BF"/>
    <w:rsid w:val="009C3A5F"/>
    <w:rsid w:val="009C5A50"/>
    <w:rsid w:val="009D1A30"/>
    <w:rsid w:val="009D3C85"/>
    <w:rsid w:val="009E2C84"/>
    <w:rsid w:val="009E4E6E"/>
    <w:rsid w:val="009E6930"/>
    <w:rsid w:val="009F35CA"/>
    <w:rsid w:val="009F7247"/>
    <w:rsid w:val="00A04992"/>
    <w:rsid w:val="00A13644"/>
    <w:rsid w:val="00A147AA"/>
    <w:rsid w:val="00A15565"/>
    <w:rsid w:val="00A20B8F"/>
    <w:rsid w:val="00A21D71"/>
    <w:rsid w:val="00A22B78"/>
    <w:rsid w:val="00A25AE5"/>
    <w:rsid w:val="00A37002"/>
    <w:rsid w:val="00A37D4D"/>
    <w:rsid w:val="00A4355E"/>
    <w:rsid w:val="00A43E33"/>
    <w:rsid w:val="00A520D9"/>
    <w:rsid w:val="00A60C32"/>
    <w:rsid w:val="00A64B65"/>
    <w:rsid w:val="00A64DA0"/>
    <w:rsid w:val="00A65C65"/>
    <w:rsid w:val="00A8237F"/>
    <w:rsid w:val="00A85F89"/>
    <w:rsid w:val="00A90807"/>
    <w:rsid w:val="00A92BCD"/>
    <w:rsid w:val="00A97A99"/>
    <w:rsid w:val="00AA1B0E"/>
    <w:rsid w:val="00AA1E09"/>
    <w:rsid w:val="00AA37BB"/>
    <w:rsid w:val="00AA47B6"/>
    <w:rsid w:val="00AC163B"/>
    <w:rsid w:val="00AC1A74"/>
    <w:rsid w:val="00AC285E"/>
    <w:rsid w:val="00AC5CA7"/>
    <w:rsid w:val="00AC6058"/>
    <w:rsid w:val="00AD07DA"/>
    <w:rsid w:val="00AE2BA5"/>
    <w:rsid w:val="00AE56B1"/>
    <w:rsid w:val="00AE6D09"/>
    <w:rsid w:val="00AF1AB4"/>
    <w:rsid w:val="00AF42E1"/>
    <w:rsid w:val="00AF61DF"/>
    <w:rsid w:val="00AF7A7C"/>
    <w:rsid w:val="00B02070"/>
    <w:rsid w:val="00B267A3"/>
    <w:rsid w:val="00B30D4C"/>
    <w:rsid w:val="00B36618"/>
    <w:rsid w:val="00B408B6"/>
    <w:rsid w:val="00B4317C"/>
    <w:rsid w:val="00B542DA"/>
    <w:rsid w:val="00B61B2B"/>
    <w:rsid w:val="00B73862"/>
    <w:rsid w:val="00B73F43"/>
    <w:rsid w:val="00B75BBF"/>
    <w:rsid w:val="00B77F36"/>
    <w:rsid w:val="00B81CDC"/>
    <w:rsid w:val="00B8730E"/>
    <w:rsid w:val="00BA308C"/>
    <w:rsid w:val="00BA3930"/>
    <w:rsid w:val="00BA3DFB"/>
    <w:rsid w:val="00BA6B66"/>
    <w:rsid w:val="00BA6E48"/>
    <w:rsid w:val="00BB0FCA"/>
    <w:rsid w:val="00BC1E0D"/>
    <w:rsid w:val="00BC6C54"/>
    <w:rsid w:val="00BE0AF6"/>
    <w:rsid w:val="00BE1F03"/>
    <w:rsid w:val="00BE22C4"/>
    <w:rsid w:val="00BE58A7"/>
    <w:rsid w:val="00BE5E74"/>
    <w:rsid w:val="00BE6FDB"/>
    <w:rsid w:val="00BF2218"/>
    <w:rsid w:val="00C0426B"/>
    <w:rsid w:val="00C045DF"/>
    <w:rsid w:val="00C26D43"/>
    <w:rsid w:val="00C30D33"/>
    <w:rsid w:val="00C31766"/>
    <w:rsid w:val="00C42466"/>
    <w:rsid w:val="00C43678"/>
    <w:rsid w:val="00C44AF6"/>
    <w:rsid w:val="00C46548"/>
    <w:rsid w:val="00C51D5E"/>
    <w:rsid w:val="00C52048"/>
    <w:rsid w:val="00C5418E"/>
    <w:rsid w:val="00C55277"/>
    <w:rsid w:val="00C574D5"/>
    <w:rsid w:val="00C57F56"/>
    <w:rsid w:val="00C65A72"/>
    <w:rsid w:val="00C73D88"/>
    <w:rsid w:val="00C73F32"/>
    <w:rsid w:val="00C8252D"/>
    <w:rsid w:val="00C858CA"/>
    <w:rsid w:val="00C87462"/>
    <w:rsid w:val="00CA1630"/>
    <w:rsid w:val="00CA180C"/>
    <w:rsid w:val="00CB22B2"/>
    <w:rsid w:val="00CB4580"/>
    <w:rsid w:val="00CB50F0"/>
    <w:rsid w:val="00CB63E9"/>
    <w:rsid w:val="00CC3EE2"/>
    <w:rsid w:val="00CC5CEC"/>
    <w:rsid w:val="00CC758B"/>
    <w:rsid w:val="00CD2946"/>
    <w:rsid w:val="00CD5E1A"/>
    <w:rsid w:val="00CD7492"/>
    <w:rsid w:val="00CD7A1C"/>
    <w:rsid w:val="00CE1B2C"/>
    <w:rsid w:val="00CE3A6B"/>
    <w:rsid w:val="00CF7AEE"/>
    <w:rsid w:val="00D00211"/>
    <w:rsid w:val="00D025AE"/>
    <w:rsid w:val="00D06309"/>
    <w:rsid w:val="00D07774"/>
    <w:rsid w:val="00D12A02"/>
    <w:rsid w:val="00D13063"/>
    <w:rsid w:val="00D16742"/>
    <w:rsid w:val="00D338A1"/>
    <w:rsid w:val="00D351EA"/>
    <w:rsid w:val="00D355BE"/>
    <w:rsid w:val="00D40288"/>
    <w:rsid w:val="00D40FD4"/>
    <w:rsid w:val="00D41E44"/>
    <w:rsid w:val="00D43403"/>
    <w:rsid w:val="00D4672E"/>
    <w:rsid w:val="00D50A6B"/>
    <w:rsid w:val="00D52486"/>
    <w:rsid w:val="00D5270B"/>
    <w:rsid w:val="00D55432"/>
    <w:rsid w:val="00D56273"/>
    <w:rsid w:val="00D576A6"/>
    <w:rsid w:val="00D62E71"/>
    <w:rsid w:val="00D6430D"/>
    <w:rsid w:val="00D646D3"/>
    <w:rsid w:val="00D66188"/>
    <w:rsid w:val="00D6743A"/>
    <w:rsid w:val="00D701BF"/>
    <w:rsid w:val="00D731F6"/>
    <w:rsid w:val="00D740CA"/>
    <w:rsid w:val="00D85728"/>
    <w:rsid w:val="00D85D54"/>
    <w:rsid w:val="00D93E45"/>
    <w:rsid w:val="00D95273"/>
    <w:rsid w:val="00D95481"/>
    <w:rsid w:val="00DA345E"/>
    <w:rsid w:val="00DB13A5"/>
    <w:rsid w:val="00DB1EED"/>
    <w:rsid w:val="00DC571A"/>
    <w:rsid w:val="00DC58E6"/>
    <w:rsid w:val="00DC7A13"/>
    <w:rsid w:val="00DD2FE8"/>
    <w:rsid w:val="00DD42DE"/>
    <w:rsid w:val="00DE3D00"/>
    <w:rsid w:val="00DE7064"/>
    <w:rsid w:val="00DF2997"/>
    <w:rsid w:val="00E052AE"/>
    <w:rsid w:val="00E10BC4"/>
    <w:rsid w:val="00E113E1"/>
    <w:rsid w:val="00E1415D"/>
    <w:rsid w:val="00E31C69"/>
    <w:rsid w:val="00E323E9"/>
    <w:rsid w:val="00E33BBE"/>
    <w:rsid w:val="00E34018"/>
    <w:rsid w:val="00E34684"/>
    <w:rsid w:val="00E3469B"/>
    <w:rsid w:val="00E3769B"/>
    <w:rsid w:val="00E40ABC"/>
    <w:rsid w:val="00E437D2"/>
    <w:rsid w:val="00E43BF9"/>
    <w:rsid w:val="00E55751"/>
    <w:rsid w:val="00E6315D"/>
    <w:rsid w:val="00E67324"/>
    <w:rsid w:val="00E736E8"/>
    <w:rsid w:val="00E73834"/>
    <w:rsid w:val="00E7398E"/>
    <w:rsid w:val="00E97640"/>
    <w:rsid w:val="00EA2311"/>
    <w:rsid w:val="00EB1751"/>
    <w:rsid w:val="00EB1DD0"/>
    <w:rsid w:val="00EB4E49"/>
    <w:rsid w:val="00EC100E"/>
    <w:rsid w:val="00EC3591"/>
    <w:rsid w:val="00EC7BC3"/>
    <w:rsid w:val="00ED1AC1"/>
    <w:rsid w:val="00ED263C"/>
    <w:rsid w:val="00ED60CC"/>
    <w:rsid w:val="00ED7600"/>
    <w:rsid w:val="00EE3165"/>
    <w:rsid w:val="00EE5E0A"/>
    <w:rsid w:val="00EF6073"/>
    <w:rsid w:val="00EF698B"/>
    <w:rsid w:val="00F06FA2"/>
    <w:rsid w:val="00F07B65"/>
    <w:rsid w:val="00F124AA"/>
    <w:rsid w:val="00F1362C"/>
    <w:rsid w:val="00F34659"/>
    <w:rsid w:val="00F40230"/>
    <w:rsid w:val="00F414F1"/>
    <w:rsid w:val="00F4347D"/>
    <w:rsid w:val="00F508B8"/>
    <w:rsid w:val="00F54C19"/>
    <w:rsid w:val="00F72CB1"/>
    <w:rsid w:val="00F72FAA"/>
    <w:rsid w:val="00F8215E"/>
    <w:rsid w:val="00F82491"/>
    <w:rsid w:val="00F824F5"/>
    <w:rsid w:val="00F90FAB"/>
    <w:rsid w:val="00F9374D"/>
    <w:rsid w:val="00F9573C"/>
    <w:rsid w:val="00FB2019"/>
    <w:rsid w:val="00FB4882"/>
    <w:rsid w:val="00FC29B9"/>
    <w:rsid w:val="00FC6FD3"/>
    <w:rsid w:val="00FD1589"/>
    <w:rsid w:val="00FD5FB5"/>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D086B"/>
  <w15:chartTrackingRefBased/>
  <w15:docId w15:val="{6F44429C-BDB8-4359-A7DB-E8EACBA8D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8E4"/>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lang w:val="en-GB" w:eastAsia="en-GB"/>
    </w:rPr>
  </w:style>
  <w:style w:type="paragraph" w:styleId="Caption">
    <w:name w:val="caption"/>
    <w:basedOn w:val="Normal"/>
    <w:next w:val="Normal"/>
    <w:link w:val="CaptionChar"/>
    <w:uiPriority w:val="35"/>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eastAsia="en-GB"/>
    </w:rPr>
  </w:style>
  <w:style w:type="paragraph" w:customStyle="1" w:styleId="RAN4Observation">
    <w:name w:val="RAN4 Observation"/>
    <w:basedOn w:val="ListParagraph"/>
    <w:next w:val="Normal"/>
    <w:link w:val="RAN4ObservationChar"/>
    <w:rsid w:val="0008612A"/>
    <w:pPr>
      <w:numPr>
        <w:numId w:val="6"/>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eastAsia="Times New Roman" w:hAnsi="Arial" w:cs="Times New Roman"/>
      <w:i/>
      <w:iCs/>
      <w:sz w:val="18"/>
      <w:szCs w:val="18"/>
      <w:lang w:val="en-GB" w:eastAsia="en-GB"/>
    </w:rPr>
  </w:style>
  <w:style w:type="character" w:customStyle="1" w:styleId="RAN4proposalChar0">
    <w:name w:val="RAN4 proposal Char"/>
    <w:basedOn w:val="CaptionChar"/>
    <w:link w:val="RAN4proposal"/>
    <w:qFormat/>
    <w:rsid w:val="000B0056"/>
    <w:rPr>
      <w:rFonts w:ascii="Times New Roman" w:eastAsia="Times New Roman" w:hAnsi="Times New Roman" w:cs="Times New Roman"/>
      <w:b/>
      <w:i w:val="0"/>
      <w:iCs/>
      <w:sz w:val="20"/>
      <w:szCs w:val="18"/>
      <w:lang w:val="en-GB" w:eastAsia="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rPr>
  </w:style>
  <w:style w:type="character" w:customStyle="1" w:styleId="RAN4H3Char">
    <w:name w:val="RAN4 H3 Char"/>
    <w:basedOn w:val="DefaultParagraphFont"/>
    <w:link w:val="RAN4H3"/>
    <w:rsid w:val="00A37002"/>
    <w:rPr>
      <w:rFonts w:ascii="Arial" w:eastAsia="Times New Roman" w:hAnsi="Arial" w:cs="Arial"/>
      <w:sz w:val="24"/>
      <w:szCs w:val="24"/>
      <w:lang w:val="en-GB" w:eastAsia="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eastAsia="Times New Roman" w:hAnsi="Segoe UI" w:cs="Segoe UI"/>
      <w:sz w:val="18"/>
      <w:szCs w:val="18"/>
      <w:lang w:val="en-GB" w:eastAsia="en-GB"/>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lang w:val="en-GB" w:eastAsia="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eastAsia="Times New Roman" w:hAnsi="Times New Roman" w:cs="Times New Roman"/>
      <w:sz w:val="24"/>
      <w:szCs w:val="20"/>
      <w:lang w:val="en-GB" w:eastAsia="en-GB"/>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eastAsia="Times New Roman" w:hAnsi="Times New Roman" w:cs="Times New Roman"/>
      <w:b/>
      <w:bCs/>
      <w:sz w:val="20"/>
      <w:szCs w:val="20"/>
      <w:lang w:val="en-GB" w:eastAsia="en-GB"/>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4"/>
      <w:szCs w:val="24"/>
      <w:lang w:val="en-GB" w:eastAsia="en-GB"/>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4"/>
      <w:szCs w:val="24"/>
      <w:lang w:val="en-GB" w:eastAsia="en-GB"/>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lang w:val="en-GB" w:eastAsia="en-GB"/>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lang w:val="en-GB" w:eastAsia="en-GB"/>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4"/>
      <w:szCs w:val="24"/>
      <w:lang w:val="en-GB" w:eastAsia="en-GB"/>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4"/>
      <w:szCs w:val="24"/>
      <w:lang w:val="en-GB" w:eastAsia="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002DA3"/>
    <w:pPr>
      <w:tabs>
        <w:tab w:val="right" w:leader="dot" w:pos="9617"/>
      </w:tabs>
      <w:spacing w:after="100"/>
    </w:pPr>
    <w:rPr>
      <w:b/>
    </w:rPr>
  </w:style>
  <w:style w:type="paragraph" w:styleId="Header">
    <w:name w:val="header"/>
    <w:basedOn w:val="Normal"/>
    <w:link w:val="HeaderChar"/>
    <w:uiPriority w:val="99"/>
    <w:semiHidden/>
    <w:unhideWhenUsed/>
    <w:rsid w:val="00693FBC"/>
    <w:pPr>
      <w:tabs>
        <w:tab w:val="center" w:pos="4513"/>
        <w:tab w:val="right" w:pos="9026"/>
      </w:tabs>
    </w:pPr>
  </w:style>
  <w:style w:type="character" w:customStyle="1" w:styleId="HeaderChar">
    <w:name w:val="Header Char"/>
    <w:basedOn w:val="DefaultParagraphFont"/>
    <w:link w:val="Header"/>
    <w:uiPriority w:val="99"/>
    <w:semiHidden/>
    <w:rsid w:val="00693FBC"/>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semiHidden/>
    <w:unhideWhenUsed/>
    <w:rsid w:val="00693FBC"/>
    <w:pPr>
      <w:tabs>
        <w:tab w:val="center" w:pos="4513"/>
        <w:tab w:val="right" w:pos="9026"/>
      </w:tabs>
    </w:pPr>
  </w:style>
  <w:style w:type="character" w:customStyle="1" w:styleId="FooterChar">
    <w:name w:val="Footer Char"/>
    <w:basedOn w:val="DefaultParagraphFont"/>
    <w:link w:val="Footer"/>
    <w:uiPriority w:val="99"/>
    <w:semiHidden/>
    <w:rsid w:val="00693FBC"/>
    <w:rPr>
      <w:rFonts w:ascii="Times New Roman" w:eastAsia="Times New Roman" w:hAnsi="Times New Roman" w:cs="Times New Roman"/>
      <w:sz w:val="24"/>
      <w:szCs w:val="24"/>
      <w:lang w:val="en-GB" w:eastAsia="en-GB"/>
    </w:rPr>
  </w:style>
  <w:style w:type="paragraph" w:styleId="Revision">
    <w:name w:val="Revision"/>
    <w:hidden/>
    <w:uiPriority w:val="99"/>
    <w:semiHidden/>
    <w:rsid w:val="00693FBC"/>
    <w:pPr>
      <w:spacing w:after="0" w:line="240" w:lineRule="auto"/>
    </w:pPr>
    <w:rPr>
      <w:rFonts w:ascii="Times New Roman" w:hAnsi="Times New Roman"/>
      <w:sz w:val="20"/>
    </w:rPr>
  </w:style>
  <w:style w:type="paragraph" w:styleId="NormalWeb">
    <w:name w:val="Normal (Web)"/>
    <w:basedOn w:val="Normal"/>
    <w:uiPriority w:val="99"/>
    <w:semiHidden/>
    <w:unhideWhenUsed/>
    <w:rsid w:val="003858E4"/>
    <w:pPr>
      <w:spacing w:before="100" w:beforeAutospacing="1" w:after="100" w:afterAutospacing="1"/>
    </w:pPr>
  </w:style>
  <w:style w:type="character" w:styleId="PlaceholderText">
    <w:name w:val="Placeholder Text"/>
    <w:basedOn w:val="DefaultParagraphFont"/>
    <w:uiPriority w:val="99"/>
    <w:semiHidden/>
    <w:rsid w:val="005808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573623">
      <w:bodyDiv w:val="1"/>
      <w:marLeft w:val="0"/>
      <w:marRight w:val="0"/>
      <w:marTop w:val="0"/>
      <w:marBottom w:val="0"/>
      <w:divBdr>
        <w:top w:val="none" w:sz="0" w:space="0" w:color="auto"/>
        <w:left w:val="none" w:sz="0" w:space="0" w:color="auto"/>
        <w:bottom w:val="none" w:sz="0" w:space="0" w:color="auto"/>
        <w:right w:val="none" w:sz="0" w:space="0" w:color="auto"/>
      </w:divBdr>
    </w:div>
    <w:div w:id="1211725090">
      <w:bodyDiv w:val="1"/>
      <w:marLeft w:val="0"/>
      <w:marRight w:val="0"/>
      <w:marTop w:val="0"/>
      <w:marBottom w:val="0"/>
      <w:divBdr>
        <w:top w:val="none" w:sz="0" w:space="0" w:color="auto"/>
        <w:left w:val="none" w:sz="0" w:space="0" w:color="auto"/>
        <w:bottom w:val="none" w:sz="0" w:space="0" w:color="auto"/>
        <w:right w:val="none" w:sz="0" w:space="0" w:color="auto"/>
      </w:divBdr>
    </w:div>
    <w:div w:id="1608195260">
      <w:bodyDiv w:val="1"/>
      <w:marLeft w:val="0"/>
      <w:marRight w:val="0"/>
      <w:marTop w:val="0"/>
      <w:marBottom w:val="0"/>
      <w:divBdr>
        <w:top w:val="none" w:sz="0" w:space="0" w:color="auto"/>
        <w:left w:val="none" w:sz="0" w:space="0" w:color="auto"/>
        <w:bottom w:val="none" w:sz="0" w:space="0" w:color="auto"/>
        <w:right w:val="none" w:sz="0" w:space="0" w:color="auto"/>
      </w:divBdr>
    </w:div>
    <w:div w:id="167176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5G%20Radio%20-%20RAN4%205G%20Documents\RAN4%20109%20Chicago\!Templates\TDoc_Template_RAN4%23109_Ja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5AIRPNAIUNRU-1328258698-28896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https://nokia.sharepoint.com/sites/c5g/5gradio/_layouts/15/DocIdRedir.aspx?ID=5AIRPNAIUNRU-1328258698-28896</Url>
      <Description>5AIRPNAIUNRU-1328258698-28896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TDoc_Template_RAN4#109_Jani</Template>
  <TotalTime>0</TotalTime>
  <Pages>6</Pages>
  <Words>1977</Words>
  <Characters>11272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13223</CharactersWithSpaces>
  <SharedDoc>false</SharedDoc>
  <HLinks>
    <vt:vector size="168" baseType="variant">
      <vt:variant>
        <vt:i4>1114168</vt:i4>
      </vt:variant>
      <vt:variant>
        <vt:i4>107</vt:i4>
      </vt:variant>
      <vt:variant>
        <vt:i4>0</vt:i4>
      </vt:variant>
      <vt:variant>
        <vt:i4>5</vt:i4>
      </vt:variant>
      <vt:variant>
        <vt:lpwstr/>
      </vt:variant>
      <vt:variant>
        <vt:lpwstr>_Toc149828226</vt:lpwstr>
      </vt:variant>
      <vt:variant>
        <vt:i4>1114168</vt:i4>
      </vt:variant>
      <vt:variant>
        <vt:i4>104</vt:i4>
      </vt:variant>
      <vt:variant>
        <vt:i4>0</vt:i4>
      </vt:variant>
      <vt:variant>
        <vt:i4>5</vt:i4>
      </vt:variant>
      <vt:variant>
        <vt:lpwstr/>
      </vt:variant>
      <vt:variant>
        <vt:lpwstr>_Toc149828225</vt:lpwstr>
      </vt:variant>
      <vt:variant>
        <vt:i4>1114168</vt:i4>
      </vt:variant>
      <vt:variant>
        <vt:i4>101</vt:i4>
      </vt:variant>
      <vt:variant>
        <vt:i4>0</vt:i4>
      </vt:variant>
      <vt:variant>
        <vt:i4>5</vt:i4>
      </vt:variant>
      <vt:variant>
        <vt:lpwstr/>
      </vt:variant>
      <vt:variant>
        <vt:lpwstr>_Toc149828224</vt:lpwstr>
      </vt:variant>
      <vt:variant>
        <vt:i4>1114168</vt:i4>
      </vt:variant>
      <vt:variant>
        <vt:i4>98</vt:i4>
      </vt:variant>
      <vt:variant>
        <vt:i4>0</vt:i4>
      </vt:variant>
      <vt:variant>
        <vt:i4>5</vt:i4>
      </vt:variant>
      <vt:variant>
        <vt:lpwstr/>
      </vt:variant>
      <vt:variant>
        <vt:lpwstr>_Toc149828223</vt:lpwstr>
      </vt:variant>
      <vt:variant>
        <vt:i4>1114168</vt:i4>
      </vt:variant>
      <vt:variant>
        <vt:i4>95</vt:i4>
      </vt:variant>
      <vt:variant>
        <vt:i4>0</vt:i4>
      </vt:variant>
      <vt:variant>
        <vt:i4>5</vt:i4>
      </vt:variant>
      <vt:variant>
        <vt:lpwstr/>
      </vt:variant>
      <vt:variant>
        <vt:lpwstr>_Toc149828222</vt:lpwstr>
      </vt:variant>
      <vt:variant>
        <vt:i4>1114168</vt:i4>
      </vt:variant>
      <vt:variant>
        <vt:i4>92</vt:i4>
      </vt:variant>
      <vt:variant>
        <vt:i4>0</vt:i4>
      </vt:variant>
      <vt:variant>
        <vt:i4>5</vt:i4>
      </vt:variant>
      <vt:variant>
        <vt:lpwstr/>
      </vt:variant>
      <vt:variant>
        <vt:lpwstr>_Toc149828221</vt:lpwstr>
      </vt:variant>
      <vt:variant>
        <vt:i4>1114168</vt:i4>
      </vt:variant>
      <vt:variant>
        <vt:i4>89</vt:i4>
      </vt:variant>
      <vt:variant>
        <vt:i4>0</vt:i4>
      </vt:variant>
      <vt:variant>
        <vt:i4>5</vt:i4>
      </vt:variant>
      <vt:variant>
        <vt:lpwstr/>
      </vt:variant>
      <vt:variant>
        <vt:lpwstr>_Toc149828220</vt:lpwstr>
      </vt:variant>
      <vt:variant>
        <vt:i4>1179704</vt:i4>
      </vt:variant>
      <vt:variant>
        <vt:i4>86</vt:i4>
      </vt:variant>
      <vt:variant>
        <vt:i4>0</vt:i4>
      </vt:variant>
      <vt:variant>
        <vt:i4>5</vt:i4>
      </vt:variant>
      <vt:variant>
        <vt:lpwstr/>
      </vt:variant>
      <vt:variant>
        <vt:lpwstr>_Toc149828219</vt:lpwstr>
      </vt:variant>
      <vt:variant>
        <vt:i4>1179704</vt:i4>
      </vt:variant>
      <vt:variant>
        <vt:i4>83</vt:i4>
      </vt:variant>
      <vt:variant>
        <vt:i4>0</vt:i4>
      </vt:variant>
      <vt:variant>
        <vt:i4>5</vt:i4>
      </vt:variant>
      <vt:variant>
        <vt:lpwstr/>
      </vt:variant>
      <vt:variant>
        <vt:lpwstr>_Toc149828218</vt:lpwstr>
      </vt:variant>
      <vt:variant>
        <vt:i4>1179704</vt:i4>
      </vt:variant>
      <vt:variant>
        <vt:i4>80</vt:i4>
      </vt:variant>
      <vt:variant>
        <vt:i4>0</vt:i4>
      </vt:variant>
      <vt:variant>
        <vt:i4>5</vt:i4>
      </vt:variant>
      <vt:variant>
        <vt:lpwstr/>
      </vt:variant>
      <vt:variant>
        <vt:lpwstr>_Toc149828217</vt:lpwstr>
      </vt:variant>
      <vt:variant>
        <vt:i4>1179704</vt:i4>
      </vt:variant>
      <vt:variant>
        <vt:i4>77</vt:i4>
      </vt:variant>
      <vt:variant>
        <vt:i4>0</vt:i4>
      </vt:variant>
      <vt:variant>
        <vt:i4>5</vt:i4>
      </vt:variant>
      <vt:variant>
        <vt:lpwstr/>
      </vt:variant>
      <vt:variant>
        <vt:lpwstr>_Toc149828216</vt:lpwstr>
      </vt:variant>
      <vt:variant>
        <vt:i4>1179704</vt:i4>
      </vt:variant>
      <vt:variant>
        <vt:i4>74</vt:i4>
      </vt:variant>
      <vt:variant>
        <vt:i4>0</vt:i4>
      </vt:variant>
      <vt:variant>
        <vt:i4>5</vt:i4>
      </vt:variant>
      <vt:variant>
        <vt:lpwstr/>
      </vt:variant>
      <vt:variant>
        <vt:lpwstr>_Toc149828215</vt:lpwstr>
      </vt:variant>
      <vt:variant>
        <vt:i4>1179704</vt:i4>
      </vt:variant>
      <vt:variant>
        <vt:i4>71</vt:i4>
      </vt:variant>
      <vt:variant>
        <vt:i4>0</vt:i4>
      </vt:variant>
      <vt:variant>
        <vt:i4>5</vt:i4>
      </vt:variant>
      <vt:variant>
        <vt:lpwstr/>
      </vt:variant>
      <vt:variant>
        <vt:lpwstr>_Toc149828214</vt:lpwstr>
      </vt:variant>
      <vt:variant>
        <vt:i4>1179704</vt:i4>
      </vt:variant>
      <vt:variant>
        <vt:i4>68</vt:i4>
      </vt:variant>
      <vt:variant>
        <vt:i4>0</vt:i4>
      </vt:variant>
      <vt:variant>
        <vt:i4>5</vt:i4>
      </vt:variant>
      <vt:variant>
        <vt:lpwstr/>
      </vt:variant>
      <vt:variant>
        <vt:lpwstr>_Toc149828213</vt:lpwstr>
      </vt:variant>
      <vt:variant>
        <vt:i4>1179704</vt:i4>
      </vt:variant>
      <vt:variant>
        <vt:i4>65</vt:i4>
      </vt:variant>
      <vt:variant>
        <vt:i4>0</vt:i4>
      </vt:variant>
      <vt:variant>
        <vt:i4>5</vt:i4>
      </vt:variant>
      <vt:variant>
        <vt:lpwstr/>
      </vt:variant>
      <vt:variant>
        <vt:lpwstr>_Toc149828212</vt:lpwstr>
      </vt:variant>
      <vt:variant>
        <vt:i4>1179704</vt:i4>
      </vt:variant>
      <vt:variant>
        <vt:i4>62</vt:i4>
      </vt:variant>
      <vt:variant>
        <vt:i4>0</vt:i4>
      </vt:variant>
      <vt:variant>
        <vt:i4>5</vt:i4>
      </vt:variant>
      <vt:variant>
        <vt:lpwstr/>
      </vt:variant>
      <vt:variant>
        <vt:lpwstr>_Toc149828211</vt:lpwstr>
      </vt:variant>
      <vt:variant>
        <vt:i4>1179704</vt:i4>
      </vt:variant>
      <vt:variant>
        <vt:i4>59</vt:i4>
      </vt:variant>
      <vt:variant>
        <vt:i4>0</vt:i4>
      </vt:variant>
      <vt:variant>
        <vt:i4>5</vt:i4>
      </vt:variant>
      <vt:variant>
        <vt:lpwstr/>
      </vt:variant>
      <vt:variant>
        <vt:lpwstr>_Toc149828210</vt:lpwstr>
      </vt:variant>
      <vt:variant>
        <vt:i4>1245240</vt:i4>
      </vt:variant>
      <vt:variant>
        <vt:i4>56</vt:i4>
      </vt:variant>
      <vt:variant>
        <vt:i4>0</vt:i4>
      </vt:variant>
      <vt:variant>
        <vt:i4>5</vt:i4>
      </vt:variant>
      <vt:variant>
        <vt:lpwstr/>
      </vt:variant>
      <vt:variant>
        <vt:lpwstr>_Toc149828209</vt:lpwstr>
      </vt:variant>
      <vt:variant>
        <vt:i4>1245240</vt:i4>
      </vt:variant>
      <vt:variant>
        <vt:i4>53</vt:i4>
      </vt:variant>
      <vt:variant>
        <vt:i4>0</vt:i4>
      </vt:variant>
      <vt:variant>
        <vt:i4>5</vt:i4>
      </vt:variant>
      <vt:variant>
        <vt:lpwstr/>
      </vt:variant>
      <vt:variant>
        <vt:lpwstr>_Toc149828208</vt:lpwstr>
      </vt:variant>
      <vt:variant>
        <vt:i4>1245240</vt:i4>
      </vt:variant>
      <vt:variant>
        <vt:i4>50</vt:i4>
      </vt:variant>
      <vt:variant>
        <vt:i4>0</vt:i4>
      </vt:variant>
      <vt:variant>
        <vt:i4>5</vt:i4>
      </vt:variant>
      <vt:variant>
        <vt:lpwstr/>
      </vt:variant>
      <vt:variant>
        <vt:lpwstr>_Toc149828207</vt:lpwstr>
      </vt:variant>
      <vt:variant>
        <vt:i4>1245240</vt:i4>
      </vt:variant>
      <vt:variant>
        <vt:i4>47</vt:i4>
      </vt:variant>
      <vt:variant>
        <vt:i4>0</vt:i4>
      </vt:variant>
      <vt:variant>
        <vt:i4>5</vt:i4>
      </vt:variant>
      <vt:variant>
        <vt:lpwstr/>
      </vt:variant>
      <vt:variant>
        <vt:lpwstr>_Toc149828206</vt:lpwstr>
      </vt:variant>
      <vt:variant>
        <vt:i4>1245240</vt:i4>
      </vt:variant>
      <vt:variant>
        <vt:i4>44</vt:i4>
      </vt:variant>
      <vt:variant>
        <vt:i4>0</vt:i4>
      </vt:variant>
      <vt:variant>
        <vt:i4>5</vt:i4>
      </vt:variant>
      <vt:variant>
        <vt:lpwstr/>
      </vt:variant>
      <vt:variant>
        <vt:lpwstr>_Toc149828205</vt:lpwstr>
      </vt:variant>
      <vt:variant>
        <vt:i4>1245240</vt:i4>
      </vt:variant>
      <vt:variant>
        <vt:i4>41</vt:i4>
      </vt:variant>
      <vt:variant>
        <vt:i4>0</vt:i4>
      </vt:variant>
      <vt:variant>
        <vt:i4>5</vt:i4>
      </vt:variant>
      <vt:variant>
        <vt:lpwstr/>
      </vt:variant>
      <vt:variant>
        <vt:lpwstr>_Toc149828204</vt:lpwstr>
      </vt:variant>
      <vt:variant>
        <vt:i4>1245240</vt:i4>
      </vt:variant>
      <vt:variant>
        <vt:i4>38</vt:i4>
      </vt:variant>
      <vt:variant>
        <vt:i4>0</vt:i4>
      </vt:variant>
      <vt:variant>
        <vt:i4>5</vt:i4>
      </vt:variant>
      <vt:variant>
        <vt:lpwstr/>
      </vt:variant>
      <vt:variant>
        <vt:lpwstr>_Toc149828202</vt:lpwstr>
      </vt:variant>
      <vt:variant>
        <vt:i4>1245240</vt:i4>
      </vt:variant>
      <vt:variant>
        <vt:i4>35</vt:i4>
      </vt:variant>
      <vt:variant>
        <vt:i4>0</vt:i4>
      </vt:variant>
      <vt:variant>
        <vt:i4>5</vt:i4>
      </vt:variant>
      <vt:variant>
        <vt:lpwstr/>
      </vt:variant>
      <vt:variant>
        <vt:lpwstr>_Toc149828201</vt:lpwstr>
      </vt:variant>
      <vt:variant>
        <vt:i4>1245240</vt:i4>
      </vt:variant>
      <vt:variant>
        <vt:i4>32</vt:i4>
      </vt:variant>
      <vt:variant>
        <vt:i4>0</vt:i4>
      </vt:variant>
      <vt:variant>
        <vt:i4>5</vt:i4>
      </vt:variant>
      <vt:variant>
        <vt:lpwstr/>
      </vt:variant>
      <vt:variant>
        <vt:lpwstr>_Toc149828200</vt:lpwstr>
      </vt:variant>
      <vt:variant>
        <vt:i4>1703995</vt:i4>
      </vt:variant>
      <vt:variant>
        <vt:i4>29</vt:i4>
      </vt:variant>
      <vt:variant>
        <vt:i4>0</vt:i4>
      </vt:variant>
      <vt:variant>
        <vt:i4>5</vt:i4>
      </vt:variant>
      <vt:variant>
        <vt:lpwstr/>
      </vt:variant>
      <vt:variant>
        <vt:lpwstr>_Toc149828199</vt:lpwstr>
      </vt:variant>
      <vt:variant>
        <vt:i4>1703995</vt:i4>
      </vt:variant>
      <vt:variant>
        <vt:i4>26</vt:i4>
      </vt:variant>
      <vt:variant>
        <vt:i4>0</vt:i4>
      </vt:variant>
      <vt:variant>
        <vt:i4>5</vt:i4>
      </vt:variant>
      <vt:variant>
        <vt:lpwstr/>
      </vt:variant>
      <vt:variant>
        <vt:lpwstr>_Toc149828198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Rafael Paiva (Nokia)</cp:lastModifiedBy>
  <cp:revision>2</cp:revision>
  <dcterms:created xsi:type="dcterms:W3CDTF">2023-11-03T20:49:00Z</dcterms:created>
  <dcterms:modified xsi:type="dcterms:W3CDTF">2023-11-03T20:49:00Z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18324695-c706-44a4-a171-7242cb4c6aaa</vt:lpwstr>
  </property>
</Properties>
</file>