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6CF254D8"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w:t>
      </w:r>
      <w:r w:rsidR="003F0043">
        <w:rPr>
          <w:rFonts w:cs="Arial"/>
          <w:sz w:val="24"/>
          <w:szCs w:val="24"/>
          <w:lang w:val="de-DE"/>
        </w:rPr>
        <w:t>9</w:t>
      </w:r>
      <w:r w:rsidRPr="00DB3907">
        <w:rPr>
          <w:rFonts w:cs="Arial"/>
          <w:sz w:val="24"/>
          <w:szCs w:val="24"/>
          <w:lang w:val="de-DE"/>
        </w:rPr>
        <w:tab/>
        <w:t>R4-</w:t>
      </w:r>
      <w:r>
        <w:rPr>
          <w:rFonts w:cs="Arial"/>
          <w:sz w:val="24"/>
          <w:szCs w:val="24"/>
          <w:lang w:val="de-DE"/>
        </w:rPr>
        <w:t>2</w:t>
      </w:r>
      <w:r w:rsidR="00ED2875">
        <w:rPr>
          <w:rFonts w:cs="Arial"/>
          <w:sz w:val="24"/>
          <w:szCs w:val="24"/>
          <w:lang w:val="de-DE"/>
        </w:rPr>
        <w:t>320242</w:t>
      </w:r>
    </w:p>
    <w:p w14:paraId="796D0A69" w14:textId="596CF358" w:rsidR="00F31E35" w:rsidRPr="00DB3907" w:rsidRDefault="003F0043" w:rsidP="00F31E35">
      <w:pPr>
        <w:pStyle w:val="Header"/>
        <w:tabs>
          <w:tab w:val="left" w:pos="6521"/>
        </w:tabs>
        <w:rPr>
          <w:rFonts w:cs="Arial"/>
          <w:sz w:val="24"/>
          <w:szCs w:val="24"/>
        </w:rPr>
      </w:pPr>
      <w:r>
        <w:rPr>
          <w:rFonts w:cs="Arial"/>
          <w:sz w:val="24"/>
          <w:szCs w:val="24"/>
        </w:rPr>
        <w:t>Chicago</w:t>
      </w:r>
      <w:r w:rsidR="00F31E35">
        <w:rPr>
          <w:rFonts w:cs="Arial"/>
          <w:sz w:val="24"/>
          <w:szCs w:val="24"/>
        </w:rPr>
        <w:t xml:space="preserve">, </w:t>
      </w:r>
      <w:r>
        <w:rPr>
          <w:rFonts w:cs="Arial"/>
          <w:sz w:val="24"/>
          <w:szCs w:val="24"/>
        </w:rPr>
        <w:t>US</w:t>
      </w:r>
      <w:r w:rsidR="00F31E35">
        <w:rPr>
          <w:rFonts w:cs="Arial"/>
          <w:sz w:val="24"/>
          <w:szCs w:val="24"/>
        </w:rPr>
        <w:t xml:space="preserve">, </w:t>
      </w:r>
      <w:r>
        <w:rPr>
          <w:rFonts w:cs="Arial"/>
          <w:sz w:val="24"/>
          <w:szCs w:val="24"/>
        </w:rPr>
        <w:t>November</w:t>
      </w:r>
      <w:r w:rsidR="00F31E35">
        <w:rPr>
          <w:rFonts w:cs="Arial"/>
          <w:sz w:val="24"/>
          <w:szCs w:val="24"/>
        </w:rPr>
        <w:t xml:space="preserve"> </w:t>
      </w:r>
      <w:r w:rsidR="00357135">
        <w:rPr>
          <w:rFonts w:cs="Arial"/>
          <w:sz w:val="24"/>
          <w:szCs w:val="24"/>
        </w:rPr>
        <w:t>13</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w:t>
      </w:r>
      <w:r w:rsidR="00357135">
        <w:rPr>
          <w:rFonts w:cs="Arial"/>
          <w:sz w:val="24"/>
          <w:szCs w:val="24"/>
        </w:rPr>
        <w:t>7</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8B444D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67C69">
        <w:rPr>
          <w:rFonts w:ascii="Arial" w:hAnsi="Arial"/>
          <w:sz w:val="24"/>
          <w:lang w:val="en-US"/>
        </w:rPr>
        <w:t>7.30.2.</w:t>
      </w:r>
      <w:r w:rsidR="00380CB3">
        <w:rPr>
          <w:rFonts w:ascii="Arial" w:hAnsi="Arial"/>
          <w:sz w:val="24"/>
          <w:lang w:val="en-US"/>
        </w:rPr>
        <w:t>2</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4C76BCF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6C7F11">
        <w:rPr>
          <w:rFonts w:ascii="Arial" w:hAnsi="Arial"/>
          <w:sz w:val="24"/>
          <w:lang w:val="en-US"/>
        </w:rPr>
        <w:t>MSD for CA_</w:t>
      </w:r>
      <w:r w:rsidR="00733AD9">
        <w:rPr>
          <w:rFonts w:ascii="Arial" w:hAnsi="Arial"/>
          <w:sz w:val="24"/>
          <w:lang w:val="en-US"/>
        </w:rPr>
        <w:t>n5A-n28A-n105A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713A903" w14:textId="57B474AD" w:rsidR="009D7336" w:rsidRPr="00BE1421" w:rsidRDefault="006C7F11" w:rsidP="00B616DC">
      <w:pPr>
        <w:rPr>
          <w:lang w:val="en-US"/>
        </w:rPr>
      </w:pPr>
      <w:r>
        <w:rPr>
          <w:lang w:val="en-US"/>
        </w:rPr>
        <w:t xml:space="preserve">MSD analysis for </w:t>
      </w:r>
      <w:r w:rsidR="00733AD9">
        <w:rPr>
          <w:lang w:val="en-US"/>
        </w:rPr>
        <w:t>n105DL</w:t>
      </w:r>
      <w:r w:rsidR="00DD1B7A">
        <w:rPr>
          <w:lang w:val="en-US"/>
        </w:rPr>
        <w:t xml:space="preserve"> is provided in this contribution</w:t>
      </w:r>
      <w:r w:rsidR="00733AD9">
        <w:rPr>
          <w:lang w:val="en-US"/>
        </w:rPr>
        <w:t xml:space="preserve"> </w:t>
      </w:r>
    </w:p>
    <w:p w14:paraId="38C3698F" w14:textId="3D78E38D" w:rsidR="00346E73" w:rsidRDefault="00FE18BD" w:rsidP="00015EE8">
      <w:pPr>
        <w:pStyle w:val="Heading1"/>
        <w:rPr>
          <w:lang w:val="en-US"/>
        </w:rPr>
      </w:pPr>
      <w:r>
        <w:rPr>
          <w:lang w:val="en-US"/>
        </w:rPr>
        <w:t>Discussion</w:t>
      </w:r>
    </w:p>
    <w:p w14:paraId="0E7CAFCB" w14:textId="369A6C67" w:rsidR="00DD1B7A" w:rsidRDefault="00DD1B7A" w:rsidP="00FE18BD">
      <w:pPr>
        <w:rPr>
          <w:lang w:val="en-US"/>
        </w:rPr>
      </w:pPr>
      <w:r>
        <w:rPr>
          <w:lang w:val="en-US"/>
        </w:rPr>
        <w:t xml:space="preserve">The following parameters were used in </w:t>
      </w:r>
      <w:r w:rsidR="00871175">
        <w:rPr>
          <w:lang w:val="en-US"/>
        </w:rPr>
        <w:t xml:space="preserve">three-antenna </w:t>
      </w:r>
      <w:r>
        <w:rPr>
          <w:lang w:val="en-US"/>
        </w:rPr>
        <w:t>analysis:</w:t>
      </w:r>
    </w:p>
    <w:p w14:paraId="6140A60C" w14:textId="7A91F753" w:rsidR="00DD1B7A" w:rsidRDefault="00D54CA8" w:rsidP="00FE18BD">
      <w:pPr>
        <w:rPr>
          <w:lang w:val="en-US"/>
        </w:rPr>
      </w:pPr>
      <w:r w:rsidRPr="00D54CA8">
        <w:rPr>
          <w:noProof/>
        </w:rPr>
        <w:drawing>
          <wp:inline distT="0" distB="0" distL="0" distR="0" wp14:anchorId="5F2292C1" wp14:editId="740EEFA3">
            <wp:extent cx="3441700" cy="4261485"/>
            <wp:effectExtent l="0" t="0" r="635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1700" cy="4261485"/>
                    </a:xfrm>
                    <a:prstGeom prst="rect">
                      <a:avLst/>
                    </a:prstGeom>
                    <a:noFill/>
                    <a:ln>
                      <a:noFill/>
                    </a:ln>
                  </pic:spPr>
                </pic:pic>
              </a:graphicData>
            </a:graphic>
          </wp:inline>
        </w:drawing>
      </w:r>
    </w:p>
    <w:p w14:paraId="4CCA2C1A" w14:textId="119F1048" w:rsidR="00D54CA8" w:rsidRDefault="002300C8" w:rsidP="00FE18BD">
      <w:pPr>
        <w:rPr>
          <w:lang w:val="en-US"/>
        </w:rPr>
      </w:pPr>
      <w:r>
        <w:rPr>
          <w:lang w:val="en-US"/>
        </w:rPr>
        <w:t>Using the above parameters, the n105 DL MSD becomes as follows.</w:t>
      </w:r>
      <w:r w:rsidR="009164D3">
        <w:rPr>
          <w:lang w:val="en-US"/>
        </w:rPr>
        <w:t xml:space="preserve"> It is proposed to include these values whe</w:t>
      </w:r>
      <w:r w:rsidR="00380CB3">
        <w:rPr>
          <w:lang w:val="en-US"/>
        </w:rPr>
        <w:t>n</w:t>
      </w:r>
      <w:r w:rsidR="009164D3">
        <w:rPr>
          <w:lang w:val="en-US"/>
        </w:rPr>
        <w:t xml:space="preserve"> deciding MSD for n105 together with other companies inputs.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91A8F" w14:paraId="53C7E579" w14:textId="77777777" w:rsidTr="002C4B2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F3C682" w14:textId="77777777" w:rsidR="00791A8F" w:rsidRDefault="00791A8F" w:rsidP="002C4B20">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326E5" w14:textId="77777777" w:rsidR="00791A8F" w:rsidRDefault="00791A8F" w:rsidP="002C4B20">
            <w:pPr>
              <w:pStyle w:val="TAH"/>
            </w:pPr>
            <w:r>
              <w:t>Source of IMD</w:t>
            </w:r>
          </w:p>
        </w:tc>
      </w:tr>
      <w:tr w:rsidR="00791A8F" w14:paraId="393DCE54" w14:textId="77777777" w:rsidTr="002C4B2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6BB3B55" w14:textId="77777777" w:rsidR="00791A8F" w:rsidRDefault="00791A8F" w:rsidP="002C4B2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E006B1" w14:textId="77777777" w:rsidR="00791A8F" w:rsidRDefault="00791A8F" w:rsidP="002C4B2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86D93D5" w14:textId="77777777" w:rsidR="00791A8F" w:rsidRDefault="00791A8F" w:rsidP="002C4B2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ECD42EC" w14:textId="77777777" w:rsidR="00791A8F" w:rsidRDefault="00791A8F" w:rsidP="002C4B2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38D2AFB" w14:textId="77777777" w:rsidR="00791A8F" w:rsidRDefault="00791A8F" w:rsidP="002C4B2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B6B175" w14:textId="77777777" w:rsidR="00791A8F" w:rsidRDefault="00791A8F" w:rsidP="002C4B2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0C299EB" w14:textId="77777777" w:rsidR="00791A8F" w:rsidRDefault="00791A8F" w:rsidP="002C4B2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49779A1" w14:textId="77777777" w:rsidR="00791A8F" w:rsidRDefault="00791A8F" w:rsidP="002C4B2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221E43E" w14:textId="77777777" w:rsidR="00791A8F" w:rsidRDefault="00791A8F" w:rsidP="002C4B20">
            <w:pPr>
              <w:pStyle w:val="TAH"/>
            </w:pPr>
          </w:p>
        </w:tc>
      </w:tr>
      <w:tr w:rsidR="00791A8F" w14:paraId="2F9523D7" w14:textId="77777777" w:rsidTr="002C4B2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214203" w14:textId="77777777" w:rsidR="00791A8F" w:rsidRDefault="00791A8F" w:rsidP="002C4B20">
            <w:pPr>
              <w:pStyle w:val="TAC"/>
              <w:rPr>
                <w:lang w:val="en-US" w:eastAsia="zh-CN"/>
              </w:rPr>
            </w:pPr>
            <w:r>
              <w:rPr>
                <w:color w:val="000000"/>
                <w:lang w:eastAsia="zh-CN"/>
              </w:rPr>
              <w:t>CA_n5-n28-n105</w:t>
            </w:r>
          </w:p>
        </w:tc>
        <w:tc>
          <w:tcPr>
            <w:tcW w:w="1146" w:type="dxa"/>
            <w:tcBorders>
              <w:top w:val="single" w:sz="4" w:space="0" w:color="auto"/>
              <w:left w:val="single" w:sz="4" w:space="0" w:color="auto"/>
              <w:right w:val="single" w:sz="4" w:space="0" w:color="auto"/>
            </w:tcBorders>
            <w:vAlign w:val="center"/>
          </w:tcPr>
          <w:p w14:paraId="7DEE2A3A" w14:textId="77777777" w:rsidR="00791A8F" w:rsidRDefault="00791A8F" w:rsidP="002C4B20">
            <w:pPr>
              <w:pStyle w:val="TAC"/>
              <w:rPr>
                <w:lang w:val="en-US" w:eastAsia="zh-CN"/>
              </w:rPr>
            </w:pPr>
            <w:r>
              <w:rPr>
                <w:color w:val="000000"/>
              </w:rPr>
              <w:t>n5</w:t>
            </w:r>
          </w:p>
        </w:tc>
        <w:tc>
          <w:tcPr>
            <w:tcW w:w="960" w:type="dxa"/>
            <w:tcBorders>
              <w:top w:val="single" w:sz="4" w:space="0" w:color="auto"/>
              <w:left w:val="single" w:sz="4" w:space="0" w:color="auto"/>
              <w:right w:val="single" w:sz="4" w:space="0" w:color="auto"/>
            </w:tcBorders>
          </w:tcPr>
          <w:p w14:paraId="34D6FBAA" w14:textId="77777777" w:rsidR="00791A8F" w:rsidRDefault="00791A8F" w:rsidP="002C4B20">
            <w:pPr>
              <w:pStyle w:val="TAC"/>
              <w:rPr>
                <w:lang w:val="en-US" w:eastAsia="zh-CN"/>
              </w:rPr>
            </w:pPr>
            <w:r>
              <w:t>845</w:t>
            </w:r>
          </w:p>
        </w:tc>
        <w:tc>
          <w:tcPr>
            <w:tcW w:w="964" w:type="dxa"/>
            <w:tcBorders>
              <w:top w:val="single" w:sz="4" w:space="0" w:color="auto"/>
              <w:left w:val="single" w:sz="4" w:space="0" w:color="auto"/>
              <w:right w:val="single" w:sz="4" w:space="0" w:color="auto"/>
            </w:tcBorders>
          </w:tcPr>
          <w:p w14:paraId="368187B1" w14:textId="77777777" w:rsidR="00791A8F" w:rsidRDefault="00791A8F" w:rsidP="002C4B20">
            <w:pPr>
              <w:pStyle w:val="TAC"/>
              <w:rPr>
                <w:lang w:val="en-US" w:eastAsia="zh-CN"/>
              </w:rPr>
            </w:pPr>
            <w:r>
              <w:t>5</w:t>
            </w:r>
          </w:p>
        </w:tc>
        <w:tc>
          <w:tcPr>
            <w:tcW w:w="960" w:type="dxa"/>
            <w:tcBorders>
              <w:top w:val="single" w:sz="4" w:space="0" w:color="auto"/>
              <w:left w:val="single" w:sz="4" w:space="0" w:color="auto"/>
              <w:right w:val="single" w:sz="4" w:space="0" w:color="auto"/>
            </w:tcBorders>
          </w:tcPr>
          <w:p w14:paraId="223F7076" w14:textId="77777777" w:rsidR="00791A8F" w:rsidRDefault="00791A8F" w:rsidP="002C4B2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6CA2C91" w14:textId="77777777" w:rsidR="00791A8F" w:rsidRDefault="00791A8F" w:rsidP="002C4B20">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tcPr>
          <w:p w14:paraId="451C9E60" w14:textId="77777777" w:rsidR="00791A8F" w:rsidRDefault="00791A8F" w:rsidP="002C4B20">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75F4B1B2" w14:textId="77777777" w:rsidR="00791A8F" w:rsidRDefault="00791A8F" w:rsidP="002C4B2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751FE49" w14:textId="77777777" w:rsidR="00791A8F" w:rsidRDefault="00791A8F" w:rsidP="002C4B20">
            <w:pPr>
              <w:pStyle w:val="TAC"/>
              <w:rPr>
                <w:lang w:val="en-US" w:eastAsia="zh-CN"/>
              </w:rPr>
            </w:pPr>
            <w:r>
              <w:t>N/A</w:t>
            </w:r>
          </w:p>
        </w:tc>
      </w:tr>
      <w:tr w:rsidR="00791A8F" w14:paraId="2A14BA2B" w14:textId="77777777" w:rsidTr="002C4B2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CC979" w14:textId="77777777" w:rsidR="00791A8F" w:rsidRDefault="00791A8F" w:rsidP="002C4B2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19DCAE" w14:textId="77777777" w:rsidR="00791A8F" w:rsidRDefault="00791A8F" w:rsidP="002C4B20">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5E33E21D" w14:textId="77777777" w:rsidR="00791A8F" w:rsidRDefault="00791A8F" w:rsidP="002C4B20">
            <w:pPr>
              <w:pStyle w:val="TAC"/>
              <w:rPr>
                <w:lang w:val="en-US" w:eastAsia="zh-CN"/>
              </w:rPr>
            </w:pPr>
            <w:r>
              <w:t>740</w:t>
            </w:r>
          </w:p>
        </w:tc>
        <w:tc>
          <w:tcPr>
            <w:tcW w:w="964" w:type="dxa"/>
            <w:tcBorders>
              <w:top w:val="single" w:sz="4" w:space="0" w:color="auto"/>
              <w:left w:val="single" w:sz="4" w:space="0" w:color="auto"/>
              <w:right w:val="single" w:sz="4" w:space="0" w:color="auto"/>
            </w:tcBorders>
          </w:tcPr>
          <w:p w14:paraId="077669C0" w14:textId="77777777" w:rsidR="00791A8F" w:rsidRDefault="00791A8F" w:rsidP="002C4B20">
            <w:pPr>
              <w:pStyle w:val="TAC"/>
              <w:rPr>
                <w:lang w:val="en-US" w:eastAsia="zh-CN"/>
              </w:rPr>
            </w:pPr>
            <w:r>
              <w:t>5</w:t>
            </w:r>
          </w:p>
        </w:tc>
        <w:tc>
          <w:tcPr>
            <w:tcW w:w="960" w:type="dxa"/>
            <w:tcBorders>
              <w:top w:val="single" w:sz="4" w:space="0" w:color="auto"/>
              <w:left w:val="single" w:sz="4" w:space="0" w:color="auto"/>
              <w:right w:val="single" w:sz="4" w:space="0" w:color="auto"/>
            </w:tcBorders>
          </w:tcPr>
          <w:p w14:paraId="64C39DD9" w14:textId="77777777" w:rsidR="00791A8F" w:rsidRDefault="00791A8F" w:rsidP="002C4B2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F8B8964" w14:textId="77777777" w:rsidR="00791A8F" w:rsidRDefault="00791A8F" w:rsidP="002C4B20">
            <w:pPr>
              <w:pStyle w:val="TAC"/>
              <w:rPr>
                <w:lang w:val="en-US" w:eastAsia="zh-CN"/>
              </w:rPr>
            </w:pPr>
            <w:r>
              <w:t>795</w:t>
            </w:r>
          </w:p>
        </w:tc>
        <w:tc>
          <w:tcPr>
            <w:tcW w:w="977" w:type="dxa"/>
            <w:tcBorders>
              <w:top w:val="single" w:sz="4" w:space="0" w:color="auto"/>
              <w:left w:val="single" w:sz="4" w:space="0" w:color="auto"/>
              <w:bottom w:val="single" w:sz="4" w:space="0" w:color="auto"/>
              <w:right w:val="single" w:sz="4" w:space="0" w:color="auto"/>
            </w:tcBorders>
          </w:tcPr>
          <w:p w14:paraId="672288F5" w14:textId="77777777" w:rsidR="00791A8F" w:rsidRDefault="00791A8F" w:rsidP="002C4B20">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2ED11B8" w14:textId="77777777" w:rsidR="00791A8F" w:rsidRDefault="00791A8F" w:rsidP="002C4B2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BCD9D34" w14:textId="77777777" w:rsidR="00791A8F" w:rsidRDefault="00791A8F" w:rsidP="002C4B20">
            <w:pPr>
              <w:pStyle w:val="TAC"/>
              <w:rPr>
                <w:lang w:val="en-US" w:eastAsia="zh-CN"/>
              </w:rPr>
            </w:pPr>
            <w:r>
              <w:t>N/A</w:t>
            </w:r>
          </w:p>
        </w:tc>
      </w:tr>
      <w:tr w:rsidR="00791A8F" w14:paraId="48CB81E9" w14:textId="77777777" w:rsidTr="002C4B2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36DB22" w14:textId="77777777" w:rsidR="00791A8F" w:rsidRDefault="00791A8F" w:rsidP="002C4B2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81AD8C" w14:textId="77777777" w:rsidR="00791A8F" w:rsidRDefault="00791A8F" w:rsidP="002C4B20">
            <w:pPr>
              <w:pStyle w:val="TAC"/>
              <w:rPr>
                <w:lang w:val="en-US" w:eastAsia="zh-CN"/>
              </w:rPr>
            </w:pPr>
            <w:r>
              <w:rPr>
                <w:color w:val="000000"/>
              </w:rPr>
              <w:t>n105</w:t>
            </w:r>
          </w:p>
        </w:tc>
        <w:tc>
          <w:tcPr>
            <w:tcW w:w="960" w:type="dxa"/>
            <w:tcBorders>
              <w:top w:val="single" w:sz="4" w:space="0" w:color="auto"/>
              <w:left w:val="single" w:sz="4" w:space="0" w:color="auto"/>
              <w:right w:val="single" w:sz="4" w:space="0" w:color="auto"/>
            </w:tcBorders>
            <w:vAlign w:val="center"/>
          </w:tcPr>
          <w:p w14:paraId="68EBB9FC" w14:textId="0308FB99" w:rsidR="00791A8F" w:rsidRDefault="009164D3" w:rsidP="002C4B20">
            <w:pPr>
              <w:pStyle w:val="TAC"/>
              <w:rPr>
                <w:lang w:val="en-US" w:eastAsia="zh-CN"/>
              </w:rPr>
            </w:pPr>
            <w:r>
              <w:rPr>
                <w:lang w:val="en-US"/>
              </w:rPr>
              <w:t>N/A</w:t>
            </w:r>
          </w:p>
        </w:tc>
        <w:tc>
          <w:tcPr>
            <w:tcW w:w="964" w:type="dxa"/>
            <w:tcBorders>
              <w:top w:val="single" w:sz="4" w:space="0" w:color="auto"/>
              <w:left w:val="single" w:sz="4" w:space="0" w:color="auto"/>
              <w:right w:val="single" w:sz="4" w:space="0" w:color="auto"/>
            </w:tcBorders>
            <w:vAlign w:val="center"/>
          </w:tcPr>
          <w:p w14:paraId="364AE891" w14:textId="77777777" w:rsidR="00791A8F" w:rsidRDefault="00791A8F" w:rsidP="002C4B2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2C8CB5A" w14:textId="6756CD55" w:rsidR="00791A8F" w:rsidRDefault="009164D3" w:rsidP="002C4B20">
            <w:pPr>
              <w:pStyle w:val="TAC"/>
              <w:rPr>
                <w:lang w:val="en-US" w:eastAsia="zh-CN"/>
              </w:rPr>
            </w:pPr>
            <w:r>
              <w:rPr>
                <w:lang w:val="en-US"/>
              </w:rPr>
              <w:t>N/A</w:t>
            </w:r>
          </w:p>
        </w:tc>
        <w:tc>
          <w:tcPr>
            <w:tcW w:w="960" w:type="dxa"/>
            <w:tcBorders>
              <w:top w:val="single" w:sz="4" w:space="0" w:color="auto"/>
              <w:left w:val="single" w:sz="4" w:space="0" w:color="auto"/>
              <w:right w:val="single" w:sz="4" w:space="0" w:color="auto"/>
            </w:tcBorders>
            <w:vAlign w:val="center"/>
          </w:tcPr>
          <w:p w14:paraId="1C2E433E" w14:textId="77777777" w:rsidR="00791A8F" w:rsidRDefault="00791A8F" w:rsidP="002C4B20">
            <w:pPr>
              <w:pStyle w:val="TAC"/>
              <w:rPr>
                <w:lang w:val="en-US" w:eastAsia="zh-CN"/>
              </w:rPr>
            </w:pPr>
            <w:r>
              <w:rPr>
                <w:lang w:val="en-US"/>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5D66BA1" w14:textId="2619F766" w:rsidR="00791A8F" w:rsidRDefault="00791A8F" w:rsidP="002C4B20">
            <w:pPr>
              <w:pStyle w:val="TAC"/>
              <w:rPr>
                <w:lang w:val="en-US" w:eastAsia="zh-CN"/>
              </w:rPr>
            </w:pPr>
            <w:r>
              <w:rPr>
                <w:lang w:val="en-US"/>
              </w:rPr>
              <w:t>2</w:t>
            </w:r>
            <w:r w:rsidR="009164D3">
              <w:rPr>
                <w:lang w:val="en-US"/>
              </w:rPr>
              <w:t>6</w:t>
            </w:r>
            <w:r>
              <w:rPr>
                <w:lang w:val="en-US"/>
              </w:rPr>
              <w:t>.</w:t>
            </w:r>
            <w:r w:rsidR="005F34F3">
              <w:rPr>
                <w:lang w:val="en-US"/>
              </w:rPr>
              <w:t>4</w:t>
            </w:r>
          </w:p>
        </w:tc>
        <w:tc>
          <w:tcPr>
            <w:tcW w:w="828" w:type="dxa"/>
            <w:tcBorders>
              <w:top w:val="single" w:sz="4" w:space="0" w:color="auto"/>
              <w:left w:val="single" w:sz="4" w:space="0" w:color="auto"/>
              <w:right w:val="single" w:sz="4" w:space="0" w:color="auto"/>
            </w:tcBorders>
            <w:vAlign w:val="center"/>
          </w:tcPr>
          <w:p w14:paraId="7DEBCB9D" w14:textId="77777777" w:rsidR="00791A8F" w:rsidRDefault="00791A8F" w:rsidP="002C4B2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EF34DA" w14:textId="77777777" w:rsidR="00791A8F" w:rsidRDefault="00791A8F" w:rsidP="002C4B20">
            <w:pPr>
              <w:pStyle w:val="TAC"/>
              <w:rPr>
                <w:lang w:val="en-US" w:eastAsia="zh-CN"/>
              </w:rPr>
            </w:pPr>
            <w:r>
              <w:t>IMD3</w:t>
            </w:r>
          </w:p>
        </w:tc>
      </w:tr>
    </w:tbl>
    <w:p w14:paraId="0C993219" w14:textId="77777777" w:rsidR="008A658C" w:rsidRDefault="008A658C" w:rsidP="00A8762B">
      <w:pPr>
        <w:rPr>
          <w:lang w:val="en-US"/>
        </w:rPr>
      </w:pPr>
    </w:p>
    <w:p w14:paraId="4B57620B" w14:textId="77777777" w:rsidR="00874787" w:rsidRPr="00D77BB1" w:rsidRDefault="00874787" w:rsidP="00A8762B"/>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0202EA2C" w:rsidR="008F4FF2" w:rsidRDefault="00793A5F" w:rsidP="008F4FF2">
      <w:pPr>
        <w:rPr>
          <w:lang w:val="en-US"/>
        </w:rPr>
      </w:pPr>
      <w:r>
        <w:rPr>
          <w:lang w:val="en-US"/>
        </w:rPr>
        <w:t>MSD analysis for IMD3 landing at n105DL due to UL CA n5+n28 was provided.</w:t>
      </w:r>
    </w:p>
    <w:p w14:paraId="149D128C" w14:textId="7267D51D" w:rsidR="008F4FF2" w:rsidRDefault="008F4FF2" w:rsidP="008F4FF2">
      <w:pPr>
        <w:rPr>
          <w:lang w:val="en-US"/>
        </w:rPr>
      </w:pPr>
      <w:r w:rsidRPr="008F4FF2">
        <w:rPr>
          <w:b/>
          <w:bCs/>
          <w:lang w:val="en-US"/>
        </w:rPr>
        <w:t>Proposal 1</w:t>
      </w:r>
      <w:r>
        <w:rPr>
          <w:lang w:val="en-US"/>
        </w:rPr>
        <w:t xml:space="preserve">: </w:t>
      </w:r>
      <w:r w:rsidR="00A155E3">
        <w:rPr>
          <w:lang w:val="en-US"/>
        </w:rPr>
        <w:t xml:space="preserve">Use </w:t>
      </w:r>
      <w:r w:rsidR="009164D3">
        <w:rPr>
          <w:lang w:val="en-US"/>
        </w:rPr>
        <w:t xml:space="preserve">the following MSD </w:t>
      </w:r>
      <w:r w:rsidR="00793A5F">
        <w:rPr>
          <w:lang w:val="en-US"/>
        </w:rPr>
        <w:t>when deciding MSD for n105 DL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743FE" w14:paraId="16E2FF2C" w14:textId="77777777" w:rsidTr="002C4B2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404F5D" w14:textId="77777777" w:rsidR="000743FE" w:rsidRDefault="000743FE" w:rsidP="002C4B2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A31785B" w14:textId="77777777" w:rsidR="000743FE" w:rsidRDefault="000743FE" w:rsidP="002C4B20">
            <w:pPr>
              <w:pStyle w:val="TAH"/>
            </w:pPr>
            <w:r>
              <w:t>Source of IMD</w:t>
            </w:r>
          </w:p>
        </w:tc>
      </w:tr>
      <w:tr w:rsidR="000743FE" w14:paraId="7F6E5E1C" w14:textId="77777777" w:rsidTr="002C4B2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D63F2BC" w14:textId="77777777" w:rsidR="000743FE" w:rsidRDefault="000743FE" w:rsidP="002C4B2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E63CF2B" w14:textId="77777777" w:rsidR="000743FE" w:rsidRDefault="000743FE" w:rsidP="002C4B2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60F7949" w14:textId="77777777" w:rsidR="000743FE" w:rsidRDefault="000743FE" w:rsidP="002C4B2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AACEF76" w14:textId="77777777" w:rsidR="000743FE" w:rsidRDefault="000743FE" w:rsidP="002C4B2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76B6B24" w14:textId="77777777" w:rsidR="000743FE" w:rsidRDefault="000743FE" w:rsidP="002C4B2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EFA25C9" w14:textId="77777777" w:rsidR="000743FE" w:rsidRDefault="000743FE" w:rsidP="002C4B2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886476" w14:textId="77777777" w:rsidR="000743FE" w:rsidRDefault="000743FE" w:rsidP="002C4B2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482F7E7" w14:textId="77777777" w:rsidR="000743FE" w:rsidRDefault="000743FE" w:rsidP="002C4B2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F6D4EA1" w14:textId="77777777" w:rsidR="000743FE" w:rsidRDefault="000743FE" w:rsidP="002C4B20">
            <w:pPr>
              <w:pStyle w:val="TAH"/>
            </w:pPr>
          </w:p>
        </w:tc>
      </w:tr>
      <w:tr w:rsidR="000743FE" w14:paraId="4F3371AB" w14:textId="77777777" w:rsidTr="002C4B2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1D6064" w14:textId="77777777" w:rsidR="000743FE" w:rsidRDefault="000743FE" w:rsidP="002C4B20">
            <w:pPr>
              <w:pStyle w:val="TAC"/>
              <w:rPr>
                <w:lang w:val="en-US" w:eastAsia="zh-CN"/>
              </w:rPr>
            </w:pPr>
            <w:r>
              <w:rPr>
                <w:color w:val="000000"/>
                <w:lang w:eastAsia="zh-CN"/>
              </w:rPr>
              <w:t>CA_n5-n28-n105</w:t>
            </w:r>
          </w:p>
        </w:tc>
        <w:tc>
          <w:tcPr>
            <w:tcW w:w="1146" w:type="dxa"/>
            <w:tcBorders>
              <w:top w:val="single" w:sz="4" w:space="0" w:color="auto"/>
              <w:left w:val="single" w:sz="4" w:space="0" w:color="auto"/>
              <w:right w:val="single" w:sz="4" w:space="0" w:color="auto"/>
            </w:tcBorders>
            <w:vAlign w:val="center"/>
          </w:tcPr>
          <w:p w14:paraId="2A07BEDC" w14:textId="77777777" w:rsidR="000743FE" w:rsidRDefault="000743FE" w:rsidP="002C4B20">
            <w:pPr>
              <w:pStyle w:val="TAC"/>
              <w:rPr>
                <w:lang w:val="en-US" w:eastAsia="zh-CN"/>
              </w:rPr>
            </w:pPr>
            <w:r>
              <w:rPr>
                <w:color w:val="000000"/>
              </w:rPr>
              <w:t>n5</w:t>
            </w:r>
          </w:p>
        </w:tc>
        <w:tc>
          <w:tcPr>
            <w:tcW w:w="960" w:type="dxa"/>
            <w:tcBorders>
              <w:top w:val="single" w:sz="4" w:space="0" w:color="auto"/>
              <w:left w:val="single" w:sz="4" w:space="0" w:color="auto"/>
              <w:right w:val="single" w:sz="4" w:space="0" w:color="auto"/>
            </w:tcBorders>
          </w:tcPr>
          <w:p w14:paraId="0631D24C" w14:textId="77777777" w:rsidR="000743FE" w:rsidRDefault="000743FE" w:rsidP="002C4B20">
            <w:pPr>
              <w:pStyle w:val="TAC"/>
              <w:rPr>
                <w:lang w:val="en-US" w:eastAsia="zh-CN"/>
              </w:rPr>
            </w:pPr>
            <w:r>
              <w:t>845</w:t>
            </w:r>
          </w:p>
        </w:tc>
        <w:tc>
          <w:tcPr>
            <w:tcW w:w="964" w:type="dxa"/>
            <w:tcBorders>
              <w:top w:val="single" w:sz="4" w:space="0" w:color="auto"/>
              <w:left w:val="single" w:sz="4" w:space="0" w:color="auto"/>
              <w:right w:val="single" w:sz="4" w:space="0" w:color="auto"/>
            </w:tcBorders>
          </w:tcPr>
          <w:p w14:paraId="405D4EF4" w14:textId="77777777" w:rsidR="000743FE" w:rsidRDefault="000743FE" w:rsidP="002C4B20">
            <w:pPr>
              <w:pStyle w:val="TAC"/>
              <w:rPr>
                <w:lang w:val="en-US" w:eastAsia="zh-CN"/>
              </w:rPr>
            </w:pPr>
            <w:r>
              <w:t>5</w:t>
            </w:r>
          </w:p>
        </w:tc>
        <w:tc>
          <w:tcPr>
            <w:tcW w:w="960" w:type="dxa"/>
            <w:tcBorders>
              <w:top w:val="single" w:sz="4" w:space="0" w:color="auto"/>
              <w:left w:val="single" w:sz="4" w:space="0" w:color="auto"/>
              <w:right w:val="single" w:sz="4" w:space="0" w:color="auto"/>
            </w:tcBorders>
          </w:tcPr>
          <w:p w14:paraId="56AAB9F6" w14:textId="77777777" w:rsidR="000743FE" w:rsidRDefault="000743FE" w:rsidP="002C4B2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EACEB9B" w14:textId="77777777" w:rsidR="000743FE" w:rsidRDefault="000743FE" w:rsidP="002C4B20">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tcPr>
          <w:p w14:paraId="7AD77FF5" w14:textId="77777777" w:rsidR="000743FE" w:rsidRDefault="000743FE" w:rsidP="002C4B20">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854D483" w14:textId="77777777" w:rsidR="000743FE" w:rsidRDefault="000743FE" w:rsidP="002C4B2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9697ED5" w14:textId="77777777" w:rsidR="000743FE" w:rsidRDefault="000743FE" w:rsidP="002C4B20">
            <w:pPr>
              <w:pStyle w:val="TAC"/>
              <w:rPr>
                <w:lang w:val="en-US" w:eastAsia="zh-CN"/>
              </w:rPr>
            </w:pPr>
            <w:r>
              <w:t>N/A</w:t>
            </w:r>
          </w:p>
        </w:tc>
      </w:tr>
      <w:tr w:rsidR="000743FE" w14:paraId="49B52548" w14:textId="77777777" w:rsidTr="002C4B2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811F" w14:textId="77777777" w:rsidR="000743FE" w:rsidRDefault="000743FE" w:rsidP="002C4B2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122721" w14:textId="77777777" w:rsidR="000743FE" w:rsidRDefault="000743FE" w:rsidP="002C4B20">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2173DE8D" w14:textId="77777777" w:rsidR="000743FE" w:rsidRDefault="000743FE" w:rsidP="002C4B20">
            <w:pPr>
              <w:pStyle w:val="TAC"/>
              <w:rPr>
                <w:lang w:val="en-US" w:eastAsia="zh-CN"/>
              </w:rPr>
            </w:pPr>
            <w:r>
              <w:t>740</w:t>
            </w:r>
          </w:p>
        </w:tc>
        <w:tc>
          <w:tcPr>
            <w:tcW w:w="964" w:type="dxa"/>
            <w:tcBorders>
              <w:top w:val="single" w:sz="4" w:space="0" w:color="auto"/>
              <w:left w:val="single" w:sz="4" w:space="0" w:color="auto"/>
              <w:right w:val="single" w:sz="4" w:space="0" w:color="auto"/>
            </w:tcBorders>
          </w:tcPr>
          <w:p w14:paraId="752D9E96" w14:textId="77777777" w:rsidR="000743FE" w:rsidRDefault="000743FE" w:rsidP="002C4B20">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29D8C0" w14:textId="77777777" w:rsidR="000743FE" w:rsidRDefault="000743FE" w:rsidP="002C4B2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A6D2C1E" w14:textId="77777777" w:rsidR="000743FE" w:rsidRDefault="000743FE" w:rsidP="002C4B20">
            <w:pPr>
              <w:pStyle w:val="TAC"/>
              <w:rPr>
                <w:lang w:val="en-US" w:eastAsia="zh-CN"/>
              </w:rPr>
            </w:pPr>
            <w:r>
              <w:t>795</w:t>
            </w:r>
          </w:p>
        </w:tc>
        <w:tc>
          <w:tcPr>
            <w:tcW w:w="977" w:type="dxa"/>
            <w:tcBorders>
              <w:top w:val="single" w:sz="4" w:space="0" w:color="auto"/>
              <w:left w:val="single" w:sz="4" w:space="0" w:color="auto"/>
              <w:bottom w:val="single" w:sz="4" w:space="0" w:color="auto"/>
              <w:right w:val="single" w:sz="4" w:space="0" w:color="auto"/>
            </w:tcBorders>
          </w:tcPr>
          <w:p w14:paraId="59426A2A" w14:textId="77777777" w:rsidR="000743FE" w:rsidRDefault="000743FE" w:rsidP="002C4B20">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3EFC358" w14:textId="77777777" w:rsidR="000743FE" w:rsidRDefault="000743FE" w:rsidP="002C4B2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025EB01" w14:textId="77777777" w:rsidR="000743FE" w:rsidRDefault="000743FE" w:rsidP="002C4B20">
            <w:pPr>
              <w:pStyle w:val="TAC"/>
              <w:rPr>
                <w:lang w:val="en-US" w:eastAsia="zh-CN"/>
              </w:rPr>
            </w:pPr>
            <w:r>
              <w:t>N/A</w:t>
            </w:r>
          </w:p>
        </w:tc>
      </w:tr>
      <w:tr w:rsidR="000743FE" w14:paraId="5AF93A4D" w14:textId="77777777" w:rsidTr="002C4B2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642388" w14:textId="77777777" w:rsidR="000743FE" w:rsidRDefault="000743FE" w:rsidP="002C4B2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B4019B" w14:textId="77777777" w:rsidR="000743FE" w:rsidRDefault="000743FE" w:rsidP="002C4B20">
            <w:pPr>
              <w:pStyle w:val="TAC"/>
              <w:rPr>
                <w:lang w:val="en-US" w:eastAsia="zh-CN"/>
              </w:rPr>
            </w:pPr>
            <w:r>
              <w:rPr>
                <w:color w:val="000000"/>
              </w:rPr>
              <w:t>n105</w:t>
            </w:r>
          </w:p>
        </w:tc>
        <w:tc>
          <w:tcPr>
            <w:tcW w:w="960" w:type="dxa"/>
            <w:tcBorders>
              <w:top w:val="single" w:sz="4" w:space="0" w:color="auto"/>
              <w:left w:val="single" w:sz="4" w:space="0" w:color="auto"/>
              <w:right w:val="single" w:sz="4" w:space="0" w:color="auto"/>
            </w:tcBorders>
            <w:vAlign w:val="center"/>
          </w:tcPr>
          <w:p w14:paraId="6DAE720B" w14:textId="77777777" w:rsidR="000743FE" w:rsidRDefault="000743FE" w:rsidP="002C4B20">
            <w:pPr>
              <w:pStyle w:val="TAC"/>
              <w:rPr>
                <w:lang w:val="en-US" w:eastAsia="zh-CN"/>
              </w:rPr>
            </w:pPr>
            <w:r>
              <w:rPr>
                <w:lang w:val="en-US"/>
              </w:rPr>
              <w:t>N/A</w:t>
            </w:r>
          </w:p>
        </w:tc>
        <w:tc>
          <w:tcPr>
            <w:tcW w:w="964" w:type="dxa"/>
            <w:tcBorders>
              <w:top w:val="single" w:sz="4" w:space="0" w:color="auto"/>
              <w:left w:val="single" w:sz="4" w:space="0" w:color="auto"/>
              <w:right w:val="single" w:sz="4" w:space="0" w:color="auto"/>
            </w:tcBorders>
            <w:vAlign w:val="center"/>
          </w:tcPr>
          <w:p w14:paraId="585A0EEC" w14:textId="77777777" w:rsidR="000743FE" w:rsidRDefault="000743FE" w:rsidP="002C4B2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1FB688D" w14:textId="77777777" w:rsidR="000743FE" w:rsidRDefault="000743FE" w:rsidP="002C4B20">
            <w:pPr>
              <w:pStyle w:val="TAC"/>
              <w:rPr>
                <w:lang w:val="en-US" w:eastAsia="zh-CN"/>
              </w:rPr>
            </w:pPr>
            <w:r>
              <w:rPr>
                <w:lang w:val="en-US"/>
              </w:rPr>
              <w:t>N/A</w:t>
            </w:r>
          </w:p>
        </w:tc>
        <w:tc>
          <w:tcPr>
            <w:tcW w:w="960" w:type="dxa"/>
            <w:tcBorders>
              <w:top w:val="single" w:sz="4" w:space="0" w:color="auto"/>
              <w:left w:val="single" w:sz="4" w:space="0" w:color="auto"/>
              <w:right w:val="single" w:sz="4" w:space="0" w:color="auto"/>
            </w:tcBorders>
            <w:vAlign w:val="center"/>
          </w:tcPr>
          <w:p w14:paraId="74E6A384" w14:textId="77777777" w:rsidR="000743FE" w:rsidRDefault="000743FE" w:rsidP="002C4B20">
            <w:pPr>
              <w:pStyle w:val="TAC"/>
              <w:rPr>
                <w:lang w:val="en-US" w:eastAsia="zh-CN"/>
              </w:rPr>
            </w:pPr>
            <w:r>
              <w:rPr>
                <w:lang w:val="en-US"/>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F1BE4EE" w14:textId="00230C84" w:rsidR="000743FE" w:rsidRDefault="000743FE" w:rsidP="002C4B20">
            <w:pPr>
              <w:pStyle w:val="TAC"/>
              <w:rPr>
                <w:lang w:val="en-US" w:eastAsia="zh-CN"/>
              </w:rPr>
            </w:pPr>
            <w:r>
              <w:rPr>
                <w:lang w:val="en-US"/>
              </w:rPr>
              <w:t>26.</w:t>
            </w:r>
            <w:r w:rsidR="005F34F3">
              <w:rPr>
                <w:lang w:val="en-US"/>
              </w:rPr>
              <w:t>4</w:t>
            </w:r>
          </w:p>
        </w:tc>
        <w:tc>
          <w:tcPr>
            <w:tcW w:w="828" w:type="dxa"/>
            <w:tcBorders>
              <w:top w:val="single" w:sz="4" w:space="0" w:color="auto"/>
              <w:left w:val="single" w:sz="4" w:space="0" w:color="auto"/>
              <w:right w:val="single" w:sz="4" w:space="0" w:color="auto"/>
            </w:tcBorders>
            <w:vAlign w:val="center"/>
          </w:tcPr>
          <w:p w14:paraId="7C2A608A" w14:textId="77777777" w:rsidR="000743FE" w:rsidRDefault="000743FE" w:rsidP="002C4B2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0C6856C" w14:textId="77777777" w:rsidR="000743FE" w:rsidRDefault="000743FE" w:rsidP="002C4B20">
            <w:pPr>
              <w:pStyle w:val="TAC"/>
              <w:rPr>
                <w:lang w:val="en-US" w:eastAsia="zh-CN"/>
              </w:rPr>
            </w:pPr>
            <w:r>
              <w:t>IMD3</w:t>
            </w:r>
          </w:p>
        </w:tc>
      </w:tr>
    </w:tbl>
    <w:p w14:paraId="08DB0D5E" w14:textId="77777777" w:rsidR="00A155E3" w:rsidRDefault="00A155E3" w:rsidP="008F4FF2">
      <w:pPr>
        <w:rPr>
          <w:lang w:val="en-US"/>
        </w:rPr>
      </w:pPr>
    </w:p>
    <w:p w14:paraId="1612B7E4" w14:textId="3390115D" w:rsidR="00DC3E57" w:rsidRDefault="00DC3E57" w:rsidP="008F4FF2">
      <w:pPr>
        <w:rPr>
          <w:lang w:val="en-US"/>
        </w:rPr>
      </w:pPr>
    </w:p>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002FCD9E" w:rsidR="00614B7A" w:rsidRPr="00292827" w:rsidRDefault="003C7067" w:rsidP="00614B7A">
      <w:pPr>
        <w:tabs>
          <w:tab w:val="left" w:pos="1080"/>
        </w:tabs>
        <w:rPr>
          <w:bCs/>
          <w:lang w:eastAsia="x-none"/>
        </w:rPr>
      </w:pPr>
      <w:r>
        <w:rPr>
          <w:lang w:val="en-US" w:eastAsia="x-none"/>
        </w:rPr>
        <w:t>[1] R</w:t>
      </w:r>
      <w:r w:rsidR="00AF65B5">
        <w:rPr>
          <w:lang w:val="en-US" w:eastAsia="x-none"/>
        </w:rPr>
        <w:t>4-2317589</w:t>
      </w:r>
      <w:r w:rsidR="00842E79" w:rsidRPr="00292827">
        <w:rPr>
          <w:lang w:val="en-US" w:eastAsia="x-none"/>
        </w:rPr>
        <w:t>,</w:t>
      </w:r>
      <w:r w:rsidRPr="00292827">
        <w:rPr>
          <w:lang w:val="en-US" w:eastAsia="x-none"/>
        </w:rPr>
        <w:t xml:space="preserve"> </w:t>
      </w:r>
      <w:r w:rsidR="00AF65B5" w:rsidRPr="00AF65B5">
        <w:rPr>
          <w:rFonts w:eastAsia="Batang"/>
          <w:lang w:val="en-US" w:eastAsia="zh-CN"/>
        </w:rPr>
        <w:t>WF on NR_700800900_combo_enh</w:t>
      </w:r>
      <w:r w:rsidR="00AF65B5">
        <w:rPr>
          <w:rFonts w:eastAsia="Batang"/>
          <w:lang w:val="en-US" w:eastAsia="zh-CN"/>
        </w:rPr>
        <w:t>, CATT</w:t>
      </w:r>
    </w:p>
    <w:p w14:paraId="58613E52" w14:textId="453ECF21" w:rsidR="00583456" w:rsidRDefault="00583456" w:rsidP="00614B7A">
      <w:pPr>
        <w:tabs>
          <w:tab w:val="left" w:pos="1080"/>
        </w:tabs>
        <w:rPr>
          <w:lang w:val="en-US" w:eastAsia="x-none"/>
        </w:rPr>
      </w:pPr>
    </w:p>
    <w:sectPr w:rsidR="00583456"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5E6E4" w14:textId="77777777" w:rsidR="0029213C" w:rsidRDefault="0029213C">
      <w:r>
        <w:separator/>
      </w:r>
    </w:p>
  </w:endnote>
  <w:endnote w:type="continuationSeparator" w:id="0">
    <w:p w14:paraId="652AD957" w14:textId="77777777" w:rsidR="0029213C" w:rsidRDefault="0029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B2B62" w14:textId="77777777" w:rsidR="0029213C" w:rsidRDefault="0029213C">
      <w:r>
        <w:separator/>
      </w:r>
    </w:p>
  </w:footnote>
  <w:footnote w:type="continuationSeparator" w:id="0">
    <w:p w14:paraId="1B637757" w14:textId="77777777" w:rsidR="0029213C" w:rsidRDefault="00292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A754E0"/>
    <w:multiLevelType w:val="hybridMultilevel"/>
    <w:tmpl w:val="B60688F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C33625"/>
    <w:multiLevelType w:val="hybridMultilevel"/>
    <w:tmpl w:val="F2D8C9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723CB8"/>
    <w:multiLevelType w:val="hybridMultilevel"/>
    <w:tmpl w:val="211C9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E5ADB"/>
    <w:multiLevelType w:val="hybridMultilevel"/>
    <w:tmpl w:val="82F20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7"/>
  </w:num>
  <w:num w:numId="4">
    <w:abstractNumId w:val="14"/>
  </w:num>
  <w:num w:numId="5">
    <w:abstractNumId w:val="6"/>
  </w:num>
  <w:num w:numId="6">
    <w:abstractNumId w:val="1"/>
  </w:num>
  <w:num w:numId="7">
    <w:abstractNumId w:val="15"/>
  </w:num>
  <w:num w:numId="8">
    <w:abstractNumId w:val="7"/>
  </w:num>
  <w:num w:numId="9">
    <w:abstractNumId w:val="12"/>
  </w:num>
  <w:num w:numId="10">
    <w:abstractNumId w:val="18"/>
  </w:num>
  <w:num w:numId="11">
    <w:abstractNumId w:val="5"/>
  </w:num>
  <w:num w:numId="12">
    <w:abstractNumId w:val="0"/>
  </w:num>
  <w:num w:numId="13">
    <w:abstractNumId w:val="10"/>
  </w:num>
  <w:num w:numId="14">
    <w:abstractNumId w:val="2"/>
  </w:num>
  <w:num w:numId="15">
    <w:abstractNumId w:val="11"/>
  </w:num>
  <w:num w:numId="16">
    <w:abstractNumId w:val="8"/>
  </w:num>
  <w:num w:numId="17">
    <w:abstractNumId w:val="13"/>
  </w:num>
  <w:num w:numId="18">
    <w:abstractNumId w:val="4"/>
  </w:num>
  <w:num w:numId="1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A96"/>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01"/>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F38"/>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16FB"/>
    <w:rsid w:val="000622CD"/>
    <w:rsid w:val="00062734"/>
    <w:rsid w:val="00062AE2"/>
    <w:rsid w:val="00062E5A"/>
    <w:rsid w:val="00062F52"/>
    <w:rsid w:val="00063B14"/>
    <w:rsid w:val="00064271"/>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67C69"/>
    <w:rsid w:val="00070561"/>
    <w:rsid w:val="00070BB7"/>
    <w:rsid w:val="00070ECC"/>
    <w:rsid w:val="00072354"/>
    <w:rsid w:val="00072470"/>
    <w:rsid w:val="000724BF"/>
    <w:rsid w:val="00072597"/>
    <w:rsid w:val="000725AA"/>
    <w:rsid w:val="00072C4C"/>
    <w:rsid w:val="00072E91"/>
    <w:rsid w:val="000737DA"/>
    <w:rsid w:val="00074312"/>
    <w:rsid w:val="000743FE"/>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87F35"/>
    <w:rsid w:val="00090891"/>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2C3"/>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17C"/>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B7957"/>
    <w:rsid w:val="000C04DE"/>
    <w:rsid w:val="000C0625"/>
    <w:rsid w:val="000C084C"/>
    <w:rsid w:val="000C086D"/>
    <w:rsid w:val="000C0B1F"/>
    <w:rsid w:val="000C0B53"/>
    <w:rsid w:val="000C123E"/>
    <w:rsid w:val="000C1B7F"/>
    <w:rsid w:val="000C1CE2"/>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4F5"/>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B05"/>
    <w:rsid w:val="001A0EAC"/>
    <w:rsid w:val="001A1533"/>
    <w:rsid w:val="001A18E6"/>
    <w:rsid w:val="001A1AB0"/>
    <w:rsid w:val="001A1B9D"/>
    <w:rsid w:val="001A1BED"/>
    <w:rsid w:val="001A1D6F"/>
    <w:rsid w:val="001A24F6"/>
    <w:rsid w:val="001A2543"/>
    <w:rsid w:val="001A2832"/>
    <w:rsid w:val="001A2CCE"/>
    <w:rsid w:val="001A32D5"/>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7D2"/>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4A7D"/>
    <w:rsid w:val="0022505B"/>
    <w:rsid w:val="002253AB"/>
    <w:rsid w:val="00225AF5"/>
    <w:rsid w:val="00225CD2"/>
    <w:rsid w:val="00226020"/>
    <w:rsid w:val="00226326"/>
    <w:rsid w:val="00226825"/>
    <w:rsid w:val="0022732E"/>
    <w:rsid w:val="002273B6"/>
    <w:rsid w:val="0022748E"/>
    <w:rsid w:val="0022758E"/>
    <w:rsid w:val="002279B7"/>
    <w:rsid w:val="002300C8"/>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190"/>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1E4"/>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8E"/>
    <w:rsid w:val="002623A5"/>
    <w:rsid w:val="00262E57"/>
    <w:rsid w:val="002635B5"/>
    <w:rsid w:val="00263A40"/>
    <w:rsid w:val="00263B56"/>
    <w:rsid w:val="00263E47"/>
    <w:rsid w:val="00263E53"/>
    <w:rsid w:val="00264019"/>
    <w:rsid w:val="002642D2"/>
    <w:rsid w:val="0026441B"/>
    <w:rsid w:val="002647D1"/>
    <w:rsid w:val="00264E3B"/>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3BEE"/>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3C"/>
    <w:rsid w:val="002921C4"/>
    <w:rsid w:val="0029239C"/>
    <w:rsid w:val="002926ED"/>
    <w:rsid w:val="00292827"/>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4A1"/>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114"/>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976"/>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6E0"/>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A4E"/>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705"/>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135"/>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CB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DA1"/>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977A8"/>
    <w:rsid w:val="003A01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50F"/>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067"/>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CCB"/>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C4A"/>
    <w:rsid w:val="003E3DA0"/>
    <w:rsid w:val="003E4095"/>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043"/>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592"/>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0F34"/>
    <w:rsid w:val="00411DE9"/>
    <w:rsid w:val="00412138"/>
    <w:rsid w:val="00412326"/>
    <w:rsid w:val="004128CD"/>
    <w:rsid w:val="00412BAF"/>
    <w:rsid w:val="00412E18"/>
    <w:rsid w:val="0041346E"/>
    <w:rsid w:val="004134F1"/>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432"/>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54"/>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9"/>
    <w:rsid w:val="0048493E"/>
    <w:rsid w:val="00484AB9"/>
    <w:rsid w:val="0048522C"/>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4AC"/>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3E60"/>
    <w:rsid w:val="004C4318"/>
    <w:rsid w:val="004C4928"/>
    <w:rsid w:val="004C498A"/>
    <w:rsid w:val="004C49D7"/>
    <w:rsid w:val="004C4C86"/>
    <w:rsid w:val="004C4E01"/>
    <w:rsid w:val="004C5025"/>
    <w:rsid w:val="004C51A3"/>
    <w:rsid w:val="004C52B8"/>
    <w:rsid w:val="004C5BA0"/>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747"/>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73"/>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4D1"/>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75F"/>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456"/>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24A"/>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6F64"/>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B21"/>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4F3"/>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671"/>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6E9"/>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6F87"/>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4BC6"/>
    <w:rsid w:val="00665702"/>
    <w:rsid w:val="006663F2"/>
    <w:rsid w:val="0066676A"/>
    <w:rsid w:val="0066680D"/>
    <w:rsid w:val="006677A5"/>
    <w:rsid w:val="00667BFB"/>
    <w:rsid w:val="00667EAC"/>
    <w:rsid w:val="0067003F"/>
    <w:rsid w:val="0067038B"/>
    <w:rsid w:val="006707E7"/>
    <w:rsid w:val="00670B09"/>
    <w:rsid w:val="00670CBF"/>
    <w:rsid w:val="00670FE5"/>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4D80"/>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97E"/>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BF2"/>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C7F11"/>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5FE8"/>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0BB"/>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EEC"/>
    <w:rsid w:val="00711F11"/>
    <w:rsid w:val="00712676"/>
    <w:rsid w:val="00712B7E"/>
    <w:rsid w:val="00712CBA"/>
    <w:rsid w:val="00712F16"/>
    <w:rsid w:val="00713E56"/>
    <w:rsid w:val="00713FA4"/>
    <w:rsid w:val="0071453D"/>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3AD9"/>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878"/>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A8F"/>
    <w:rsid w:val="00791CC0"/>
    <w:rsid w:val="00791DAA"/>
    <w:rsid w:val="0079227B"/>
    <w:rsid w:val="007923E1"/>
    <w:rsid w:val="00792480"/>
    <w:rsid w:val="00792D6A"/>
    <w:rsid w:val="0079324E"/>
    <w:rsid w:val="0079338E"/>
    <w:rsid w:val="007933AC"/>
    <w:rsid w:val="007933BE"/>
    <w:rsid w:val="00793A5F"/>
    <w:rsid w:val="00793B50"/>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642"/>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91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21C"/>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C7675"/>
    <w:rsid w:val="007D0421"/>
    <w:rsid w:val="007D1389"/>
    <w:rsid w:val="007D16F6"/>
    <w:rsid w:val="007D192A"/>
    <w:rsid w:val="007D1D86"/>
    <w:rsid w:val="007D2289"/>
    <w:rsid w:val="007D2899"/>
    <w:rsid w:val="007D2E56"/>
    <w:rsid w:val="007D35B7"/>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D0"/>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3BD"/>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27F"/>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2E79"/>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334"/>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2716"/>
    <w:rsid w:val="0086321E"/>
    <w:rsid w:val="008632C0"/>
    <w:rsid w:val="00863672"/>
    <w:rsid w:val="00863D9C"/>
    <w:rsid w:val="00864237"/>
    <w:rsid w:val="008654B7"/>
    <w:rsid w:val="00865A8B"/>
    <w:rsid w:val="00865EFC"/>
    <w:rsid w:val="00866242"/>
    <w:rsid w:val="008662E6"/>
    <w:rsid w:val="008663BA"/>
    <w:rsid w:val="00866533"/>
    <w:rsid w:val="0086664F"/>
    <w:rsid w:val="00866785"/>
    <w:rsid w:val="00866D91"/>
    <w:rsid w:val="00866DDB"/>
    <w:rsid w:val="00867503"/>
    <w:rsid w:val="00867570"/>
    <w:rsid w:val="0086772C"/>
    <w:rsid w:val="00870DFB"/>
    <w:rsid w:val="00870E48"/>
    <w:rsid w:val="00870EAF"/>
    <w:rsid w:val="00870F4B"/>
    <w:rsid w:val="00871175"/>
    <w:rsid w:val="00871CE9"/>
    <w:rsid w:val="008721CA"/>
    <w:rsid w:val="00872964"/>
    <w:rsid w:val="00872994"/>
    <w:rsid w:val="00872D4D"/>
    <w:rsid w:val="008731C1"/>
    <w:rsid w:val="00873523"/>
    <w:rsid w:val="008735C1"/>
    <w:rsid w:val="00873803"/>
    <w:rsid w:val="008738CF"/>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58C"/>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8B3"/>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97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CE5"/>
    <w:rsid w:val="00915E74"/>
    <w:rsid w:val="00916213"/>
    <w:rsid w:val="009164D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577"/>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3DB2"/>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45C"/>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68"/>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75"/>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E56"/>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F"/>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5E3"/>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94"/>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30D"/>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45"/>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130"/>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572"/>
    <w:rsid w:val="00A717B0"/>
    <w:rsid w:val="00A71E21"/>
    <w:rsid w:val="00A722EA"/>
    <w:rsid w:val="00A726B4"/>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A8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5F6"/>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B5"/>
    <w:rsid w:val="00AF65D1"/>
    <w:rsid w:val="00AF66EB"/>
    <w:rsid w:val="00AF6B61"/>
    <w:rsid w:val="00AF6CB1"/>
    <w:rsid w:val="00AF7367"/>
    <w:rsid w:val="00AF7A7E"/>
    <w:rsid w:val="00B00573"/>
    <w:rsid w:val="00B01117"/>
    <w:rsid w:val="00B0155E"/>
    <w:rsid w:val="00B01816"/>
    <w:rsid w:val="00B01C49"/>
    <w:rsid w:val="00B01F88"/>
    <w:rsid w:val="00B02544"/>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0A7"/>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CF5"/>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4F4"/>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037"/>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2F1C"/>
    <w:rsid w:val="00BB32F0"/>
    <w:rsid w:val="00BB37A4"/>
    <w:rsid w:val="00BB3C4A"/>
    <w:rsid w:val="00BB3CDA"/>
    <w:rsid w:val="00BB3CF1"/>
    <w:rsid w:val="00BB3D1D"/>
    <w:rsid w:val="00BB46FD"/>
    <w:rsid w:val="00BB4870"/>
    <w:rsid w:val="00BB4A68"/>
    <w:rsid w:val="00BB4D50"/>
    <w:rsid w:val="00BB4E05"/>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6E6"/>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CAB"/>
    <w:rsid w:val="00BD5E82"/>
    <w:rsid w:val="00BD66BA"/>
    <w:rsid w:val="00BD6C06"/>
    <w:rsid w:val="00BD6D5C"/>
    <w:rsid w:val="00BD735E"/>
    <w:rsid w:val="00BD74BF"/>
    <w:rsid w:val="00BE02EC"/>
    <w:rsid w:val="00BE04C2"/>
    <w:rsid w:val="00BE0881"/>
    <w:rsid w:val="00BE0884"/>
    <w:rsid w:val="00BE0D12"/>
    <w:rsid w:val="00BE1421"/>
    <w:rsid w:val="00BE175F"/>
    <w:rsid w:val="00BE1BAD"/>
    <w:rsid w:val="00BE1E5C"/>
    <w:rsid w:val="00BE1E8B"/>
    <w:rsid w:val="00BE1F71"/>
    <w:rsid w:val="00BE2082"/>
    <w:rsid w:val="00BE21E8"/>
    <w:rsid w:val="00BE22CC"/>
    <w:rsid w:val="00BE22E0"/>
    <w:rsid w:val="00BE2731"/>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2709"/>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1A"/>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4FA3"/>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3B43"/>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4E4B"/>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849"/>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AB8"/>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1C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437"/>
    <w:rsid w:val="00D0575F"/>
    <w:rsid w:val="00D0586D"/>
    <w:rsid w:val="00D05E2F"/>
    <w:rsid w:val="00D05E72"/>
    <w:rsid w:val="00D05F7C"/>
    <w:rsid w:val="00D061BD"/>
    <w:rsid w:val="00D06282"/>
    <w:rsid w:val="00D0655F"/>
    <w:rsid w:val="00D073B6"/>
    <w:rsid w:val="00D0765D"/>
    <w:rsid w:val="00D0797E"/>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5B6"/>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1FB3"/>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CA8"/>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1C9E"/>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676F"/>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AED"/>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643A"/>
    <w:rsid w:val="00DA68C1"/>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DC6"/>
    <w:rsid w:val="00DB5FA3"/>
    <w:rsid w:val="00DB6647"/>
    <w:rsid w:val="00DB66CE"/>
    <w:rsid w:val="00DB6832"/>
    <w:rsid w:val="00DB6A79"/>
    <w:rsid w:val="00DB6FE7"/>
    <w:rsid w:val="00DB72CE"/>
    <w:rsid w:val="00DB741D"/>
    <w:rsid w:val="00DB7ABF"/>
    <w:rsid w:val="00DC0381"/>
    <w:rsid w:val="00DC038A"/>
    <w:rsid w:val="00DC0744"/>
    <w:rsid w:val="00DC09BB"/>
    <w:rsid w:val="00DC0C19"/>
    <w:rsid w:val="00DC105D"/>
    <w:rsid w:val="00DC1101"/>
    <w:rsid w:val="00DC139D"/>
    <w:rsid w:val="00DC159C"/>
    <w:rsid w:val="00DC1805"/>
    <w:rsid w:val="00DC2181"/>
    <w:rsid w:val="00DC2307"/>
    <w:rsid w:val="00DC27DD"/>
    <w:rsid w:val="00DC2995"/>
    <w:rsid w:val="00DC2AB7"/>
    <w:rsid w:val="00DC346E"/>
    <w:rsid w:val="00DC3615"/>
    <w:rsid w:val="00DC3A53"/>
    <w:rsid w:val="00DC3E57"/>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1B7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5E7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6DB"/>
    <w:rsid w:val="00E24908"/>
    <w:rsid w:val="00E24A42"/>
    <w:rsid w:val="00E24D7E"/>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BD3"/>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18B"/>
    <w:rsid w:val="00E632D8"/>
    <w:rsid w:val="00E6333D"/>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2A2"/>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6C0"/>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4954"/>
    <w:rsid w:val="00EB4A3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875"/>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0F86"/>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5AF"/>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251"/>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3DB"/>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623"/>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777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0861"/>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4CA"/>
    <w:rsid w:val="00FE1714"/>
    <w:rsid w:val="00FE18BD"/>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411"/>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9515181">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4.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Pages>
  <Words>187</Words>
  <Characters>1071</Characters>
  <Application>Microsoft Office Word</Application>
  <DocSecurity>0</DocSecurity>
  <Lines>8</Lines>
  <Paragraphs>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3</cp:revision>
  <cp:lastPrinted>2017-09-11T16:45:00Z</cp:lastPrinted>
  <dcterms:created xsi:type="dcterms:W3CDTF">2023-11-03T14:01:00Z</dcterms:created>
  <dcterms:modified xsi:type="dcterms:W3CDTF">2023-11-03T18:02:00Z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