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C07990E" w14:textId="6C580217" w:rsidR="00B7750C" w:rsidRPr="00A4637C" w:rsidRDefault="00B7750C" w:rsidP="00B7750C">
      <w:pPr>
        <w:pStyle w:val="CRCoverPage"/>
        <w:tabs>
          <w:tab w:val="right" w:pos="9639"/>
        </w:tabs>
        <w:spacing w:after="0"/>
        <w:rPr>
          <w:b/>
          <w:i/>
          <w:noProof/>
          <w:sz w:val="28"/>
        </w:rPr>
      </w:pPr>
      <w:bookmarkStart w:id="1" w:name="_Hlk126707314"/>
      <w:bookmarkStart w:id="2" w:name="_Toc5938268"/>
      <w:bookmarkStart w:id="3"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sidR="00B749C6">
        <w:rPr>
          <w:b/>
          <w:noProof/>
          <w:sz w:val="24"/>
          <w:lang w:eastAsia="ja-JP"/>
        </w:rPr>
        <w:t>9</w:t>
      </w:r>
      <w:r w:rsidRPr="00A4637C">
        <w:rPr>
          <w:b/>
          <w:i/>
          <w:noProof/>
          <w:sz w:val="28"/>
        </w:rPr>
        <w:tab/>
      </w:r>
      <w:fldSimple w:instr=" DOCPROPERTY  Tdoc#  \* MERGEFORMAT ">
        <w:r w:rsidRPr="00A4637C">
          <w:rPr>
            <w:b/>
            <w:i/>
            <w:noProof/>
            <w:sz w:val="28"/>
          </w:rPr>
          <w:t>R4-23</w:t>
        </w:r>
        <w:r w:rsidR="00E87E22">
          <w:rPr>
            <w:rFonts w:hint="eastAsia"/>
            <w:b/>
            <w:i/>
            <w:noProof/>
            <w:sz w:val="28"/>
            <w:lang w:eastAsia="ja-JP"/>
          </w:rPr>
          <w:t>0</w:t>
        </w:r>
        <w:r w:rsidR="00E87E22">
          <w:rPr>
            <w:b/>
            <w:i/>
            <w:noProof/>
            <w:sz w:val="28"/>
            <w:lang w:eastAsia="ja-JP"/>
          </w:rPr>
          <w:t>161</w:t>
        </w:r>
      </w:fldSimple>
    </w:p>
    <w:bookmarkEnd w:id="1"/>
    <w:p w14:paraId="1A876409" w14:textId="78790FD6" w:rsidR="00B7750C" w:rsidRDefault="00B7750C" w:rsidP="00B7750C">
      <w:pPr>
        <w:pStyle w:val="CRCoverPage"/>
        <w:outlineLvl w:val="0"/>
        <w:rPr>
          <w:b/>
          <w:noProof/>
          <w:sz w:val="24"/>
        </w:rPr>
      </w:pPr>
      <w:r>
        <w:fldChar w:fldCharType="begin"/>
      </w:r>
      <w:r>
        <w:instrText xml:space="preserve"> DOCPROPERTY  Location  \* MERGEFORMAT </w:instrText>
      </w:r>
      <w:r>
        <w:fldChar w:fldCharType="separate"/>
      </w:r>
      <w:r w:rsidR="00B749C6">
        <w:rPr>
          <w:b/>
          <w:noProof/>
          <w:sz w:val="24"/>
        </w:rPr>
        <w:t>Chicago</w:t>
      </w:r>
      <w:r>
        <w:rPr>
          <w:b/>
          <w:noProof/>
          <w:sz w:val="24"/>
        </w:rPr>
        <w:fldChar w:fldCharType="end"/>
      </w:r>
      <w:r>
        <w:rPr>
          <w:b/>
          <w:noProof/>
          <w:sz w:val="24"/>
        </w:rPr>
        <w:t xml:space="preserve">, </w:t>
      </w:r>
      <w:fldSimple w:instr=" DOCPROPERTY  Country  \* MERGEFORMAT ">
        <w:r w:rsidR="00B749C6">
          <w:rPr>
            <w:b/>
            <w:noProof/>
            <w:sz w:val="24"/>
          </w:rPr>
          <w:t>US</w:t>
        </w:r>
      </w:fldSimple>
      <w:r>
        <w:rPr>
          <w:b/>
          <w:noProof/>
          <w:sz w:val="24"/>
        </w:rPr>
        <w:t xml:space="preserve">, </w:t>
      </w:r>
      <w:fldSimple w:instr=" DOCPROPERTY  StartDate  \* MERGEFORMAT ">
        <w:r w:rsidRPr="00BA51D9">
          <w:rPr>
            <w:b/>
            <w:noProof/>
            <w:sz w:val="24"/>
          </w:rPr>
          <w:t xml:space="preserve"> </w:t>
        </w:r>
        <w:r w:rsidR="00B749C6">
          <w:rPr>
            <w:b/>
            <w:noProof/>
            <w:sz w:val="24"/>
          </w:rPr>
          <w:t>13</w:t>
        </w:r>
        <w:r>
          <w:rPr>
            <w:b/>
            <w:noProof/>
            <w:sz w:val="24"/>
          </w:rPr>
          <w:t xml:space="preserve"> </w:t>
        </w:r>
        <w:r w:rsidR="00B749C6">
          <w:rPr>
            <w:b/>
            <w:noProof/>
            <w:sz w:val="24"/>
          </w:rPr>
          <w:t>November</w:t>
        </w:r>
      </w:fldSimple>
      <w:r>
        <w:rPr>
          <w:b/>
          <w:noProof/>
          <w:sz w:val="24"/>
        </w:rPr>
        <w:t xml:space="preserve"> – </w:t>
      </w:r>
      <w:fldSimple w:instr=" DOCPROPERTY  EndDate  \* MERGEFORMAT ">
        <w:r>
          <w:rPr>
            <w:b/>
            <w:noProof/>
            <w:sz w:val="24"/>
          </w:rPr>
          <w:t>1</w:t>
        </w:r>
        <w:r w:rsidR="00B749C6">
          <w:rPr>
            <w:b/>
            <w:noProof/>
            <w:sz w:val="24"/>
          </w:rPr>
          <w:t>7</w:t>
        </w:r>
        <w:r>
          <w:rPr>
            <w:b/>
            <w:noProof/>
            <w:sz w:val="24"/>
          </w:rPr>
          <w:t xml:space="preserve"> </w:t>
        </w:r>
        <w:r w:rsidR="00B749C6">
          <w:rPr>
            <w:b/>
            <w:noProof/>
            <w:sz w:val="24"/>
          </w:rPr>
          <w:t>November</w:t>
        </w:r>
        <w:r>
          <w:rPr>
            <w:b/>
            <w:noProof/>
            <w:sz w:val="24"/>
          </w:rPr>
          <w:t>, 2023</w:t>
        </w:r>
      </w:fldSimple>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259CA460"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bookmarkStart w:id="4" w:name="_Hlk146633798"/>
      <w:r w:rsidR="00E70509">
        <w:rPr>
          <w:rFonts w:ascii="Arial" w:hAnsi="Arial" w:cs="Arial"/>
          <w:color w:val="000000" w:themeColor="text1"/>
          <w:sz w:val="22"/>
        </w:rPr>
        <w:t>term</w:t>
      </w:r>
      <w:r w:rsidR="00327E8F">
        <w:rPr>
          <w:rFonts w:ascii="Arial" w:hAnsi="Arial" w:cs="Arial"/>
          <w:color w:val="000000" w:themeColor="text1"/>
          <w:sz w:val="22"/>
        </w:rPr>
        <w:t>inologie</w:t>
      </w:r>
      <w:r w:rsidR="00E70509">
        <w:rPr>
          <w:rFonts w:ascii="Arial" w:hAnsi="Arial" w:cs="Arial"/>
          <w:color w:val="000000" w:themeColor="text1"/>
          <w:sz w:val="22"/>
        </w:rPr>
        <w:t>s “transmitter OFF state” and “transmitter ON state”</w:t>
      </w:r>
      <w:bookmarkEnd w:id="4"/>
      <w:r w:rsidR="00E70509">
        <w:rPr>
          <w:rFonts w:ascii="Arial" w:hAnsi="Arial" w:cs="Arial"/>
          <w:color w:val="000000" w:themeColor="text1"/>
          <w:sz w:val="22"/>
        </w:rPr>
        <w:t xml:space="preserve"> in the repeater specifications</w:t>
      </w:r>
    </w:p>
    <w:p w14:paraId="184E6EFB" w14:textId="3468DDD2"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B7750C">
        <w:rPr>
          <w:rFonts w:ascii="Arial" w:hAnsi="Arial" w:cs="Arial"/>
          <w:color w:val="000000" w:themeColor="text1"/>
          <w:sz w:val="22"/>
        </w:rPr>
        <w:t>5</w:t>
      </w:r>
      <w:r>
        <w:rPr>
          <w:rFonts w:ascii="Arial" w:hAnsi="Arial" w:cs="Arial"/>
          <w:color w:val="000000" w:themeColor="text1"/>
          <w:sz w:val="22"/>
        </w:rPr>
        <w:t>.</w:t>
      </w:r>
      <w:r w:rsidR="00E70509">
        <w:rPr>
          <w:rFonts w:ascii="Arial" w:hAnsi="Arial" w:cs="Arial"/>
          <w:color w:val="000000" w:themeColor="text1"/>
          <w:sz w:val="22"/>
        </w:rPr>
        <w:t>2.2</w:t>
      </w:r>
      <w:r w:rsidR="00197CAF" w:rsidRPr="00197CAF">
        <w:rPr>
          <w:rFonts w:ascii="Arial" w:hAnsi="Arial" w:cs="Arial"/>
          <w:color w:val="000000" w:themeColor="text1"/>
          <w:sz w:val="22"/>
        </w:rPr>
        <w:tab/>
        <w:t xml:space="preserve">BS RF requirements and BS conformance testing </w:t>
      </w:r>
      <w:r w:rsidR="00197CAF">
        <w:rPr>
          <w:rFonts w:ascii="Arial" w:hAnsi="Arial" w:cs="Arial"/>
          <w:color w:val="000000" w:themeColor="text1"/>
          <w:sz w:val="22"/>
        </w:rPr>
        <w:t>[</w:t>
      </w:r>
      <w:proofErr w:type="spellStart"/>
      <w:r w:rsidR="00E70509">
        <w:rPr>
          <w:rFonts w:ascii="Arial" w:hAnsi="Arial" w:cs="Arial"/>
          <w:color w:val="000000" w:themeColor="text1"/>
          <w:sz w:val="22"/>
        </w:rPr>
        <w:t>NR_repeaters</w:t>
      </w:r>
      <w:proofErr w:type="spellEnd"/>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2"/>
    <w:bookmarkEnd w:id="3"/>
    <w:p w14:paraId="7108FE87" w14:textId="5A2DC686"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issues of the terms “transmitter OFF state” and “transmitter ON state” defined in the repeater specifications </w:t>
      </w:r>
      <w:r w:rsidR="00DB29F1">
        <w:rPr>
          <w:rFonts w:ascii="Times New Roman" w:eastAsia="ＭＳ 明朝" w:hAnsi="Times New Roman" w:cs="Times New Roman"/>
          <w:color w:val="000000" w:themeColor="text1"/>
          <w:sz w:val="20"/>
          <w:szCs w:val="20"/>
          <w:lang w:val="en-GB" w:eastAsia="ja-JP"/>
        </w:rPr>
        <w:t>and provide</w:t>
      </w:r>
      <w:r w:rsidR="00A93A39">
        <w:rPr>
          <w:rFonts w:ascii="Times New Roman" w:eastAsia="ＭＳ 明朝" w:hAnsi="Times New Roman" w:cs="Times New Roman"/>
          <w:color w:val="000000" w:themeColor="text1"/>
          <w:sz w:val="20"/>
          <w:szCs w:val="20"/>
          <w:lang w:val="en-GB" w:eastAsia="ja-JP"/>
        </w:rPr>
        <w:t xml:space="preserve"> a</w:t>
      </w:r>
      <w:r w:rsidR="00DB29F1">
        <w:rPr>
          <w:rFonts w:ascii="Times New Roman" w:eastAsia="ＭＳ 明朝" w:hAnsi="Times New Roman" w:cs="Times New Roman"/>
          <w:color w:val="000000" w:themeColor="text1"/>
          <w:sz w:val="20"/>
          <w:szCs w:val="20"/>
          <w:lang w:val="en-GB" w:eastAsia="ja-JP"/>
        </w:rPr>
        <w:t xml:space="preserve"> proposal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3E212C68" w14:textId="20E0563E" w:rsidR="00F51CB0"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w:t>
      </w:r>
      <w:r w:rsidR="00F51CB0">
        <w:rPr>
          <w:rFonts w:ascii="Times New Roman" w:eastAsia="ＭＳ 明朝" w:hAnsi="Times New Roman" w:cs="Times New Roman"/>
          <w:color w:val="000000" w:themeColor="text1"/>
          <w:sz w:val="20"/>
          <w:szCs w:val="20"/>
          <w:lang w:val="en-GB" w:eastAsia="ja-JP"/>
        </w:rPr>
        <w:t>repeater specifications [1, 2, 3], terms “</w:t>
      </w:r>
      <w:r w:rsidR="00197CAF">
        <w:rPr>
          <w:rFonts w:ascii="Times New Roman" w:eastAsia="ＭＳ 明朝" w:hAnsi="Times New Roman" w:cs="Times New Roman"/>
          <w:color w:val="000000" w:themeColor="text1"/>
          <w:sz w:val="20"/>
          <w:szCs w:val="20"/>
          <w:lang w:val="en-GB" w:eastAsia="ja-JP"/>
        </w:rPr>
        <w:t>t</w:t>
      </w:r>
      <w:r w:rsidR="00F51CB0">
        <w:rPr>
          <w:rFonts w:ascii="Times New Roman" w:eastAsia="ＭＳ 明朝" w:hAnsi="Times New Roman" w:cs="Times New Roman"/>
          <w:color w:val="000000" w:themeColor="text1"/>
          <w:sz w:val="20"/>
          <w:szCs w:val="20"/>
          <w:lang w:val="en-GB" w:eastAsia="ja-JP"/>
        </w:rPr>
        <w:t>ransmitter O</w:t>
      </w:r>
      <w:r w:rsidR="007F6B2C">
        <w:rPr>
          <w:rFonts w:ascii="Times New Roman" w:eastAsia="ＭＳ 明朝" w:hAnsi="Times New Roman" w:cs="Times New Roman"/>
          <w:color w:val="000000" w:themeColor="text1"/>
          <w:sz w:val="20"/>
          <w:szCs w:val="20"/>
          <w:lang w:val="en-GB" w:eastAsia="ja-JP"/>
        </w:rPr>
        <w:t>FF</w:t>
      </w:r>
      <w:r w:rsidR="00F51CB0">
        <w:rPr>
          <w:rFonts w:ascii="Times New Roman" w:eastAsia="ＭＳ 明朝" w:hAnsi="Times New Roman" w:cs="Times New Roman"/>
          <w:color w:val="000000" w:themeColor="text1"/>
          <w:sz w:val="20"/>
          <w:szCs w:val="20"/>
          <w:lang w:val="en-GB" w:eastAsia="ja-JP"/>
        </w:rPr>
        <w:t xml:space="preserve"> state” and “</w:t>
      </w:r>
      <w:r w:rsidR="00197CAF">
        <w:rPr>
          <w:rFonts w:ascii="Times New Roman" w:eastAsia="ＭＳ 明朝" w:hAnsi="Times New Roman" w:cs="Times New Roman"/>
          <w:color w:val="000000" w:themeColor="text1"/>
          <w:sz w:val="20"/>
          <w:szCs w:val="20"/>
          <w:lang w:val="en-GB" w:eastAsia="ja-JP"/>
        </w:rPr>
        <w:t>t</w:t>
      </w:r>
      <w:r w:rsidR="00F51CB0">
        <w:rPr>
          <w:rFonts w:ascii="Times New Roman" w:eastAsia="ＭＳ 明朝" w:hAnsi="Times New Roman" w:cs="Times New Roman"/>
          <w:color w:val="000000" w:themeColor="text1"/>
          <w:sz w:val="20"/>
          <w:szCs w:val="20"/>
          <w:lang w:val="en-GB" w:eastAsia="ja-JP"/>
        </w:rPr>
        <w:t>ransmitter O</w:t>
      </w:r>
      <w:r w:rsidR="007F6B2C">
        <w:rPr>
          <w:rFonts w:ascii="Times New Roman" w:eastAsia="ＭＳ 明朝" w:hAnsi="Times New Roman" w:cs="Times New Roman"/>
          <w:color w:val="000000" w:themeColor="text1"/>
          <w:sz w:val="20"/>
          <w:szCs w:val="20"/>
          <w:lang w:val="en-GB" w:eastAsia="ja-JP"/>
        </w:rPr>
        <w:t>N</w:t>
      </w:r>
      <w:r w:rsidR="00F51CB0">
        <w:rPr>
          <w:rFonts w:ascii="Times New Roman" w:eastAsia="ＭＳ 明朝" w:hAnsi="Times New Roman" w:cs="Times New Roman"/>
          <w:color w:val="000000" w:themeColor="text1"/>
          <w:sz w:val="20"/>
          <w:szCs w:val="20"/>
          <w:lang w:val="en-GB" w:eastAsia="ja-JP"/>
        </w:rPr>
        <w:t xml:space="preserve"> state” are defined and used to describe the requirements. The definitions of the terms are shown below.</w:t>
      </w:r>
    </w:p>
    <w:p w14:paraId="1C4F22D5" w14:textId="77777777" w:rsidR="00F51CB0" w:rsidRDefault="00F51CB0" w:rsidP="00F51CB0">
      <w:pPr>
        <w:spacing w:before="180" w:after="0"/>
        <w:ind w:leftChars="200" w:left="400"/>
        <w:rPr>
          <w:lang w:eastAsia="ja-JP"/>
        </w:rPr>
      </w:pPr>
      <w:r>
        <w:rPr>
          <w:b/>
          <w:bCs/>
        </w:rPr>
        <w:t>Transmitter OFF state:</w:t>
      </w:r>
      <w:r>
        <w:t xml:space="preserve"> </w:t>
      </w:r>
      <w:r>
        <w:rPr>
          <w:lang w:eastAsia="ja-JP"/>
        </w:rPr>
        <w:t>Time period during which the repeater downlink or uplink is not allowed to transmit in the corresponding direction.</w:t>
      </w:r>
    </w:p>
    <w:p w14:paraId="22F8079E" w14:textId="77777777" w:rsidR="00F51CB0" w:rsidRDefault="00F51CB0" w:rsidP="00F51CB0">
      <w:pPr>
        <w:spacing w:before="120" w:after="0"/>
        <w:ind w:leftChars="200" w:left="400"/>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rPr>
          <w:lang w:eastAsia="en-GB"/>
        </w:rPr>
        <w:t>signals</w:t>
      </w:r>
      <w:r>
        <w:rPr>
          <w:rFonts w:eastAsia="DengXian"/>
          <w:lang w:eastAsia="ja-JP"/>
        </w:rPr>
        <w:t xml:space="preserve"> in the corresponding direction.</w:t>
      </w:r>
    </w:p>
    <w:p w14:paraId="3C86AB60" w14:textId="0279617F" w:rsidR="00393A69" w:rsidRDefault="00393A69"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These terms are defined as the time period </w:t>
      </w:r>
      <w:r w:rsidR="00337F50">
        <w:rPr>
          <w:rFonts w:ascii="Times New Roman" w:eastAsia="ＭＳ 明朝" w:hAnsi="Times New Roman" w:cs="Times New Roman"/>
          <w:color w:val="000000" w:themeColor="text1"/>
          <w:sz w:val="20"/>
          <w:szCs w:val="20"/>
          <w:lang w:val="en-GB" w:eastAsia="ja-JP"/>
        </w:rPr>
        <w:t xml:space="preserve">and the terms </w:t>
      </w:r>
      <w:r>
        <w:rPr>
          <w:rFonts w:ascii="Times New Roman" w:eastAsia="ＭＳ 明朝" w:hAnsi="Times New Roman" w:cs="Times New Roman"/>
          <w:color w:val="000000" w:themeColor="text1"/>
          <w:sz w:val="20"/>
          <w:szCs w:val="20"/>
          <w:lang w:val="en-GB" w:eastAsia="ja-JP"/>
        </w:rPr>
        <w:t>correspond to “transmitter OFF period” and “transmitter ON period” defined in the BS specifications [4, 5, 6].</w:t>
      </w:r>
    </w:p>
    <w:p w14:paraId="03D9A536" w14:textId="77777777" w:rsidR="00393A69" w:rsidRDefault="00393A69" w:rsidP="00393A69">
      <w:pPr>
        <w:pStyle w:val="xxmsonormal"/>
        <w:spacing w:before="120"/>
        <w:rPr>
          <w:rFonts w:ascii="Times New Roman" w:eastAsia="ＭＳ 明朝" w:hAnsi="Times New Roman" w:cs="Times New Roman"/>
          <w:color w:val="000000" w:themeColor="text1"/>
          <w:sz w:val="20"/>
          <w:szCs w:val="20"/>
          <w:lang w:val="en-GB" w:eastAsia="ja-JP"/>
        </w:rPr>
      </w:pPr>
    </w:p>
    <w:p w14:paraId="2AC618BA" w14:textId="682919FE" w:rsidR="00393A69" w:rsidRDefault="00393A69"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Reviewing the repeater specifications carefully, it can be noted that the terms are not used consistently.</w:t>
      </w:r>
    </w:p>
    <w:p w14:paraId="0BD7263B" w14:textId="6C67FD7E" w:rsidR="00393A69" w:rsidRDefault="00393A69" w:rsidP="00393A69">
      <w:pPr>
        <w:pStyle w:val="xxmsonormal"/>
        <w:spacing w:before="120"/>
        <w:rPr>
          <w:rFonts w:ascii="Times New Roman" w:hAnsi="Times New Roman" w:cs="Times New Roman"/>
          <w:b/>
          <w:color w:val="000000" w:themeColor="text1"/>
          <w:sz w:val="20"/>
          <w:szCs w:val="20"/>
        </w:rPr>
      </w:pPr>
      <w:r>
        <w:rPr>
          <w:rFonts w:ascii="Times New Roman" w:eastAsia="ＭＳ 明朝" w:hAnsi="Times New Roman" w:cs="Times New Roman"/>
          <w:color w:val="000000" w:themeColor="text1"/>
          <w:sz w:val="20"/>
          <w:szCs w:val="20"/>
          <w:lang w:val="en-GB" w:eastAsia="ja-JP"/>
        </w:rPr>
        <w:t>Below shows the clause for the transmitter transient period requirements in [1]. We can see both “transmitter OFF state” and “transmitter OFF period” are used</w:t>
      </w:r>
      <w:r w:rsidR="00B83D9A">
        <w:rPr>
          <w:rFonts w:ascii="Times New Roman" w:eastAsia="ＭＳ 明朝" w:hAnsi="Times New Roman" w:cs="Times New Roman"/>
          <w:color w:val="000000" w:themeColor="text1"/>
          <w:sz w:val="20"/>
          <w:szCs w:val="20"/>
          <w:lang w:val="en-GB" w:eastAsia="ja-JP"/>
        </w:rPr>
        <w:t xml:space="preserve"> for the same meaning</w:t>
      </w:r>
      <w:r>
        <w:rPr>
          <w:rFonts w:ascii="Times New Roman" w:eastAsia="ＭＳ 明朝" w:hAnsi="Times New Roman" w:cs="Times New Roman"/>
          <w:color w:val="000000" w:themeColor="text1"/>
          <w:sz w:val="20"/>
          <w:szCs w:val="20"/>
          <w:lang w:val="en-GB" w:eastAsia="ja-JP"/>
        </w:rPr>
        <w:t>. It is true for “transmitter ON state” and “transmitter ON period”.</w:t>
      </w:r>
    </w:p>
    <w:p w14:paraId="30B5C0B0" w14:textId="77777777" w:rsidR="00EF759F" w:rsidRPr="00EF759F" w:rsidRDefault="00EF759F" w:rsidP="00EF759F">
      <w:pPr>
        <w:pStyle w:val="3"/>
        <w:spacing w:before="240" w:after="0"/>
        <w:ind w:leftChars="233" w:left="1600"/>
        <w:rPr>
          <w:i/>
          <w:iCs/>
          <w:sz w:val="24"/>
          <w:szCs w:val="18"/>
        </w:rPr>
      </w:pPr>
      <w:bookmarkStart w:id="5" w:name="_Toc137111527"/>
      <w:bookmarkStart w:id="6" w:name="_Toc137112335"/>
      <w:bookmarkStart w:id="7" w:name="_Toc137461240"/>
      <w:bookmarkStart w:id="8" w:name="_Toc138883733"/>
      <w:bookmarkStart w:id="9" w:name="_Toc145426184"/>
      <w:r w:rsidRPr="00EF759F">
        <w:rPr>
          <w:i/>
          <w:iCs/>
          <w:sz w:val="24"/>
          <w:szCs w:val="18"/>
        </w:rPr>
        <w:t>6.10.2</w:t>
      </w:r>
      <w:r w:rsidRPr="00EF759F">
        <w:rPr>
          <w:i/>
          <w:iCs/>
          <w:sz w:val="24"/>
          <w:szCs w:val="18"/>
        </w:rPr>
        <w:tab/>
        <w:t>Transmitter transient period</w:t>
      </w:r>
      <w:bookmarkEnd w:id="5"/>
      <w:bookmarkEnd w:id="6"/>
      <w:bookmarkEnd w:id="7"/>
      <w:bookmarkEnd w:id="8"/>
      <w:bookmarkEnd w:id="9"/>
    </w:p>
    <w:p w14:paraId="47ADF116" w14:textId="77777777" w:rsidR="00EF759F" w:rsidRPr="00EF759F" w:rsidRDefault="00EF759F" w:rsidP="00EF759F">
      <w:pPr>
        <w:pStyle w:val="4"/>
        <w:spacing w:after="0"/>
        <w:ind w:leftChars="400" w:left="2218"/>
        <w:rPr>
          <w:i/>
          <w:iCs/>
        </w:rPr>
      </w:pPr>
      <w:bookmarkStart w:id="10" w:name="_Toc137111528"/>
      <w:bookmarkStart w:id="11" w:name="_Toc137112336"/>
      <w:bookmarkStart w:id="12" w:name="_Toc137461241"/>
      <w:bookmarkStart w:id="13" w:name="_Toc138883734"/>
      <w:bookmarkStart w:id="14" w:name="_Toc145426185"/>
      <w:r w:rsidRPr="00EF759F">
        <w:rPr>
          <w:i/>
          <w:iCs/>
        </w:rPr>
        <w:t>6.10.2.1</w:t>
      </w:r>
      <w:r w:rsidRPr="00EF759F">
        <w:rPr>
          <w:i/>
          <w:iCs/>
        </w:rPr>
        <w:tab/>
        <w:t>General</w:t>
      </w:r>
      <w:bookmarkEnd w:id="10"/>
      <w:bookmarkEnd w:id="11"/>
      <w:bookmarkEnd w:id="12"/>
      <w:bookmarkEnd w:id="13"/>
      <w:bookmarkEnd w:id="14"/>
    </w:p>
    <w:p w14:paraId="7706A7F7" w14:textId="77777777" w:rsidR="00EF759F" w:rsidRPr="00EF759F" w:rsidRDefault="00EF759F" w:rsidP="00EF759F">
      <w:pPr>
        <w:spacing w:before="180" w:after="0"/>
        <w:ind w:leftChars="400" w:left="800"/>
        <w:rPr>
          <w:rFonts w:eastAsia="DengXian"/>
          <w:i/>
          <w:iCs/>
        </w:rPr>
      </w:pPr>
      <w:r w:rsidRPr="00EF759F">
        <w:rPr>
          <w:rFonts w:eastAsia="DengXian"/>
          <w:i/>
          <w:iCs/>
        </w:rPr>
        <w:t>Transmitter transient period requirements apply only to TDD operation of the repeater. The requirement applies to both downlink and uplink of the repeater.</w:t>
      </w:r>
    </w:p>
    <w:p w14:paraId="153E4FDE" w14:textId="77777777" w:rsidR="00EF759F" w:rsidRDefault="00EF759F" w:rsidP="00EF759F">
      <w:pPr>
        <w:spacing w:before="180" w:after="0"/>
        <w:ind w:leftChars="400" w:left="800"/>
        <w:rPr>
          <w:rFonts w:eastAsia="DengXian"/>
          <w:i/>
          <w:iCs/>
        </w:rPr>
      </w:pPr>
      <w:r w:rsidRPr="00EF759F">
        <w:rPr>
          <w:rFonts w:eastAsia="DengXian"/>
          <w:i/>
          <w:iCs/>
        </w:rPr>
        <w:t xml:space="preserve">The transmitter transient state is the time period during which the transmitter is changing from the </w:t>
      </w:r>
      <w:r w:rsidRPr="006C3AD6">
        <w:rPr>
          <w:rFonts w:eastAsia="DengXian"/>
          <w:i/>
          <w:iCs/>
          <w:highlight w:val="cyan"/>
        </w:rPr>
        <w:t>transmitter OFF state</w:t>
      </w:r>
      <w:r w:rsidRPr="00EF759F">
        <w:rPr>
          <w:rFonts w:eastAsia="DengXian"/>
          <w:i/>
          <w:iCs/>
        </w:rPr>
        <w:t xml:space="preserve"> to the </w:t>
      </w:r>
      <w:r w:rsidRPr="006C3AD6">
        <w:rPr>
          <w:rFonts w:eastAsia="DengXian"/>
          <w:i/>
          <w:iCs/>
          <w:highlight w:val="cyan"/>
        </w:rPr>
        <w:t>transmitter ON state</w:t>
      </w:r>
      <w:r w:rsidRPr="00EF759F">
        <w:rPr>
          <w:rFonts w:eastAsia="DengXian"/>
          <w:i/>
          <w:iCs/>
        </w:rPr>
        <w:t xml:space="preserve"> or vice versa. The </w:t>
      </w:r>
      <w:r w:rsidRPr="00A01859">
        <w:rPr>
          <w:rFonts w:eastAsia="DengXian"/>
          <w:i/>
          <w:iCs/>
        </w:rPr>
        <w:t>transmitter transient period is</w:t>
      </w:r>
      <w:r w:rsidRPr="00EF759F">
        <w:rPr>
          <w:rFonts w:eastAsia="DengXian"/>
          <w:i/>
          <w:iCs/>
        </w:rPr>
        <w:t xml:space="preserve"> illustrated in figure 6.10.2.1-1.</w:t>
      </w:r>
    </w:p>
    <w:p w14:paraId="5C273D0A" w14:textId="1478A84B" w:rsidR="00EF759F" w:rsidRPr="00EF759F" w:rsidRDefault="00A01859" w:rsidP="00EF759F">
      <w:pPr>
        <w:spacing w:before="180" w:after="0"/>
        <w:ind w:leftChars="400" w:left="800"/>
        <w:rPr>
          <w:rFonts w:eastAsia="DengXian"/>
          <w:i/>
          <w:iCs/>
        </w:rPr>
      </w:pPr>
      <w:r>
        <w:rPr>
          <w:noProof/>
          <w:lang w:eastAsia="zh-CN"/>
        </w:rPr>
        <w:lastRenderedPageBreak/>
        <mc:AlternateContent>
          <mc:Choice Requires="wps">
            <w:drawing>
              <wp:anchor distT="0" distB="0" distL="114300" distR="114300" simplePos="0" relativeHeight="251664384" behindDoc="0" locked="0" layoutInCell="1" allowOverlap="1" wp14:anchorId="73DD10B2" wp14:editId="15B94E53">
                <wp:simplePos x="0" y="0"/>
                <wp:positionH relativeFrom="column">
                  <wp:posOffset>2914650</wp:posOffset>
                </wp:positionH>
                <wp:positionV relativeFrom="paragraph">
                  <wp:posOffset>809624</wp:posOffset>
                </wp:positionV>
                <wp:extent cx="866775" cy="161925"/>
                <wp:effectExtent l="0" t="0" r="9525" b="9525"/>
                <wp:wrapNone/>
                <wp:docPr id="123" name="正方形/長方形 123"/>
                <wp:cNvGraphicFramePr/>
                <a:graphic xmlns:a="http://schemas.openxmlformats.org/drawingml/2006/main">
                  <a:graphicData uri="http://schemas.microsoft.com/office/word/2010/wordprocessingShape">
                    <wps:wsp>
                      <wps:cNvSpPr/>
                      <wps:spPr>
                        <a:xfrm>
                          <a:off x="0" y="0"/>
                          <a:ext cx="866775" cy="161925"/>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BE37B" id="正方形/長方形 123" o:spid="_x0000_s1026" style="position:absolute;left:0;text-align:left;margin-left:229.5pt;margin-top:63.75pt;width:68.2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" fillcolor="yellow" stroked="f" strokeweight="1pt"/>
            </w:pict>
          </mc:Fallback>
        </mc:AlternateContent>
      </w:r>
      <w:r>
        <w:rPr>
          <w:noProof/>
          <w:lang w:eastAsia="zh-CN"/>
        </w:rPr>
        <mc:AlternateContent>
          <mc:Choice Requires="wps">
            <w:drawing>
              <wp:anchor distT="0" distB="0" distL="114300" distR="114300" simplePos="0" relativeHeight="251662336" behindDoc="0" locked="0" layoutInCell="1" allowOverlap="1" wp14:anchorId="03ABAE71" wp14:editId="03581CEA">
                <wp:simplePos x="0" y="0"/>
                <wp:positionH relativeFrom="column">
                  <wp:posOffset>4200525</wp:posOffset>
                </wp:positionH>
                <wp:positionV relativeFrom="paragraph">
                  <wp:posOffset>1962150</wp:posOffset>
                </wp:positionV>
                <wp:extent cx="723900" cy="190500"/>
                <wp:effectExtent l="0" t="0" r="0" b="0"/>
                <wp:wrapNone/>
                <wp:docPr id="122" name="正方形/長方形 122"/>
                <wp:cNvGraphicFramePr/>
                <a:graphic xmlns:a="http://schemas.openxmlformats.org/drawingml/2006/main">
                  <a:graphicData uri="http://schemas.microsoft.com/office/word/2010/wordprocessingShape">
                    <wps:wsp>
                      <wps:cNvSpPr/>
                      <wps:spPr>
                        <a:xfrm>
                          <a:off x="0" y="0"/>
                          <a:ext cx="723900" cy="19050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B7E0DB" id="正方形/長方形 122" o:spid="_x0000_s1026" style="position:absolute;left:0;text-align:left;margin-left:330.75pt;margin-top:154.5pt;width:57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" fillcolor="yellow" stroked="f" strokeweight="1pt"/>
            </w:pict>
          </mc:Fallback>
        </mc:AlternateContent>
      </w:r>
      <w:r>
        <w:rPr>
          <w:noProof/>
          <w:lang w:eastAsia="zh-CN"/>
        </w:rPr>
        <mc:AlternateContent>
          <mc:Choice Requires="wps">
            <w:drawing>
              <wp:anchor distT="0" distB="0" distL="114300" distR="114300" simplePos="0" relativeHeight="251658238" behindDoc="0" locked="0" layoutInCell="1" allowOverlap="1" wp14:anchorId="67C6741B" wp14:editId="4AE2DEAF">
                <wp:simplePos x="0" y="0"/>
                <wp:positionH relativeFrom="column">
                  <wp:posOffset>1800225</wp:posOffset>
                </wp:positionH>
                <wp:positionV relativeFrom="paragraph">
                  <wp:posOffset>1981200</wp:posOffset>
                </wp:positionV>
                <wp:extent cx="723900" cy="190500"/>
                <wp:effectExtent l="0" t="0" r="0" b="0"/>
                <wp:wrapNone/>
                <wp:docPr id="121" name="正方形/長方形 121"/>
                <wp:cNvGraphicFramePr/>
                <a:graphic xmlns:a="http://schemas.openxmlformats.org/drawingml/2006/main">
                  <a:graphicData uri="http://schemas.microsoft.com/office/word/2010/wordprocessingShape">
                    <wps:wsp>
                      <wps:cNvSpPr/>
                      <wps:spPr>
                        <a:xfrm>
                          <a:off x="0" y="0"/>
                          <a:ext cx="723900" cy="19050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64E6D1" id="正方形/長方形 121" o:spid="_x0000_s1026" style="position:absolute;left:0;text-align:left;margin-left:141.75pt;margin-top:156pt;width:57pt;height:15pt;z-index:2516582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" fillcolor="yellow" stroked="f" strokeweight="1pt"/>
            </w:pict>
          </mc:Fallback>
        </mc:AlternateContent>
      </w:r>
      <w:r>
        <w:rPr>
          <w:noProof/>
          <w:lang w:eastAsia="zh-CN"/>
        </w:rPr>
        <w:drawing>
          <wp:anchor distT="0" distB="0" distL="114300" distR="114300" simplePos="0" relativeHeight="251665408" behindDoc="0" locked="0" layoutInCell="1" allowOverlap="1" wp14:anchorId="7D92C3D4" wp14:editId="4169BAAC">
            <wp:simplePos x="0" y="0"/>
            <wp:positionH relativeFrom="column">
              <wp:posOffset>860425</wp:posOffset>
            </wp:positionH>
            <wp:positionV relativeFrom="paragraph">
              <wp:posOffset>256540</wp:posOffset>
            </wp:positionV>
            <wp:extent cx="4419600" cy="2133600"/>
            <wp:effectExtent l="0" t="0" r="0" b="0"/>
            <wp:wrapTopAndBottom/>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F759F">
        <w:rPr>
          <w:i/>
          <w:iCs/>
          <w:noProof/>
          <w:lang w:eastAsia="zh-CN"/>
        </w:rPr>
        <mc:AlternateContent>
          <mc:Choice Requires="wpc">
            <w:drawing>
              <wp:anchor distT="0" distB="0" distL="114300" distR="114300" simplePos="0" relativeHeight="251660288" behindDoc="0" locked="0" layoutInCell="1" allowOverlap="1" wp14:anchorId="210B2CA9" wp14:editId="7D3CB520">
                <wp:simplePos x="0" y="0"/>
                <wp:positionH relativeFrom="column">
                  <wp:posOffset>-914400</wp:posOffset>
                </wp:positionH>
                <wp:positionV relativeFrom="paragraph">
                  <wp:posOffset>-8545830</wp:posOffset>
                </wp:positionV>
                <wp:extent cx="4476750" cy="2284095"/>
                <wp:effectExtent l="0" t="0" r="0" b="1905"/>
                <wp:wrapNone/>
                <wp:docPr id="119" name="キャンバス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4408170" y="202374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D06EB" w14:textId="3109C1C7"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3" name="Rectangle 6"/>
                        <wps:cNvSpPr>
                          <a:spLocks noChangeArrowheads="1"/>
                        </wps:cNvSpPr>
                        <wps:spPr bwMode="auto">
                          <a:xfrm>
                            <a:off x="4354195" y="19735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A59C9" w14:textId="1A456AE8"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 name="Rectangle 7"/>
                        <wps:cNvSpPr>
                          <a:spLocks noChangeArrowheads="1"/>
                        </wps:cNvSpPr>
                        <wps:spPr bwMode="auto">
                          <a:xfrm>
                            <a:off x="4401820" y="19735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126E5" w14:textId="4F91033C"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 name="Freeform 8"/>
                        <wps:cNvSpPr>
                          <a:spLocks noEditPoints="1"/>
                        </wps:cNvSpPr>
                        <wps:spPr bwMode="auto">
                          <a:xfrm>
                            <a:off x="851535" y="1112520"/>
                            <a:ext cx="3246755" cy="6985"/>
                          </a:xfrm>
                          <a:custGeom>
                            <a:avLst/>
                            <a:gdLst>
                              <a:gd name="T0" fmla="*/ 360 w 24010"/>
                              <a:gd name="T1" fmla="*/ 0 h 47"/>
                              <a:gd name="T2" fmla="*/ 839 w 24010"/>
                              <a:gd name="T3" fmla="*/ 0 h 47"/>
                              <a:gd name="T4" fmla="*/ 1198 w 24010"/>
                              <a:gd name="T5" fmla="*/ 23 h 47"/>
                              <a:gd name="T6" fmla="*/ 1510 w 24010"/>
                              <a:gd name="T7" fmla="*/ 47 h 47"/>
                              <a:gd name="T8" fmla="*/ 1702 w 24010"/>
                              <a:gd name="T9" fmla="*/ 47 h 47"/>
                              <a:gd name="T10" fmla="*/ 2013 w 24010"/>
                              <a:gd name="T11" fmla="*/ 23 h 47"/>
                              <a:gd name="T12" fmla="*/ 2373 w 24010"/>
                              <a:gd name="T13" fmla="*/ 0 h 47"/>
                              <a:gd name="T14" fmla="*/ 3043 w 24010"/>
                              <a:gd name="T15" fmla="*/ 0 h 47"/>
                              <a:gd name="T16" fmla="*/ 3523 w 24010"/>
                              <a:gd name="T17" fmla="*/ 0 h 47"/>
                              <a:gd name="T18" fmla="*/ 3882 w 24010"/>
                              <a:gd name="T19" fmla="*/ 23 h 47"/>
                              <a:gd name="T20" fmla="*/ 4194 w 24010"/>
                              <a:gd name="T21" fmla="*/ 47 h 47"/>
                              <a:gd name="T22" fmla="*/ 4385 w 24010"/>
                              <a:gd name="T23" fmla="*/ 47 h 47"/>
                              <a:gd name="T24" fmla="*/ 4697 w 24010"/>
                              <a:gd name="T25" fmla="*/ 23 h 47"/>
                              <a:gd name="T26" fmla="*/ 5056 w 24010"/>
                              <a:gd name="T27" fmla="*/ 0 h 47"/>
                              <a:gd name="T28" fmla="*/ 5727 w 24010"/>
                              <a:gd name="T29" fmla="*/ 0 h 47"/>
                              <a:gd name="T30" fmla="*/ 6206 w 24010"/>
                              <a:gd name="T31" fmla="*/ 0 h 47"/>
                              <a:gd name="T32" fmla="*/ 6566 w 24010"/>
                              <a:gd name="T33" fmla="*/ 23 h 47"/>
                              <a:gd name="T34" fmla="*/ 6877 w 24010"/>
                              <a:gd name="T35" fmla="*/ 47 h 47"/>
                              <a:gd name="T36" fmla="*/ 7069 w 24010"/>
                              <a:gd name="T37" fmla="*/ 47 h 47"/>
                              <a:gd name="T38" fmla="*/ 7381 w 24010"/>
                              <a:gd name="T39" fmla="*/ 23 h 47"/>
                              <a:gd name="T40" fmla="*/ 7740 w 24010"/>
                              <a:gd name="T41" fmla="*/ 0 h 47"/>
                              <a:gd name="T42" fmla="*/ 8411 w 24010"/>
                              <a:gd name="T43" fmla="*/ 0 h 47"/>
                              <a:gd name="T44" fmla="*/ 8890 w 24010"/>
                              <a:gd name="T45" fmla="*/ 0 h 47"/>
                              <a:gd name="T46" fmla="*/ 9250 w 24010"/>
                              <a:gd name="T47" fmla="*/ 23 h 47"/>
                              <a:gd name="T48" fmla="*/ 9561 w 24010"/>
                              <a:gd name="T49" fmla="*/ 47 h 47"/>
                              <a:gd name="T50" fmla="*/ 9753 w 24010"/>
                              <a:gd name="T51" fmla="*/ 47 h 47"/>
                              <a:gd name="T52" fmla="*/ 10064 w 24010"/>
                              <a:gd name="T53" fmla="*/ 23 h 47"/>
                              <a:gd name="T54" fmla="*/ 10424 w 24010"/>
                              <a:gd name="T55" fmla="*/ 0 h 47"/>
                              <a:gd name="T56" fmla="*/ 11095 w 24010"/>
                              <a:gd name="T57" fmla="*/ 0 h 47"/>
                              <a:gd name="T58" fmla="*/ 11574 w 24010"/>
                              <a:gd name="T59" fmla="*/ 0 h 47"/>
                              <a:gd name="T60" fmla="*/ 11933 w 24010"/>
                              <a:gd name="T61" fmla="*/ 23 h 47"/>
                              <a:gd name="T62" fmla="*/ 12245 w 24010"/>
                              <a:gd name="T63" fmla="*/ 47 h 47"/>
                              <a:gd name="T64" fmla="*/ 12437 w 24010"/>
                              <a:gd name="T65" fmla="*/ 47 h 47"/>
                              <a:gd name="T66" fmla="*/ 12748 w 24010"/>
                              <a:gd name="T67" fmla="*/ 23 h 47"/>
                              <a:gd name="T68" fmla="*/ 13108 w 24010"/>
                              <a:gd name="T69" fmla="*/ 0 h 47"/>
                              <a:gd name="T70" fmla="*/ 13779 w 24010"/>
                              <a:gd name="T71" fmla="*/ 0 h 47"/>
                              <a:gd name="T72" fmla="*/ 14258 w 24010"/>
                              <a:gd name="T73" fmla="*/ 0 h 47"/>
                              <a:gd name="T74" fmla="*/ 14617 w 24010"/>
                              <a:gd name="T75" fmla="*/ 23 h 47"/>
                              <a:gd name="T76" fmla="*/ 14929 w 24010"/>
                              <a:gd name="T77" fmla="*/ 47 h 47"/>
                              <a:gd name="T78" fmla="*/ 15120 w 24010"/>
                              <a:gd name="T79" fmla="*/ 47 h 47"/>
                              <a:gd name="T80" fmla="*/ 15432 w 24010"/>
                              <a:gd name="T81" fmla="*/ 23 h 47"/>
                              <a:gd name="T82" fmla="*/ 15791 w 24010"/>
                              <a:gd name="T83" fmla="*/ 0 h 47"/>
                              <a:gd name="T84" fmla="*/ 16462 w 24010"/>
                              <a:gd name="T85" fmla="*/ 0 h 47"/>
                              <a:gd name="T86" fmla="*/ 16942 w 24010"/>
                              <a:gd name="T87" fmla="*/ 0 h 47"/>
                              <a:gd name="T88" fmla="*/ 17301 w 24010"/>
                              <a:gd name="T89" fmla="*/ 23 h 47"/>
                              <a:gd name="T90" fmla="*/ 17613 w 24010"/>
                              <a:gd name="T91" fmla="*/ 47 h 47"/>
                              <a:gd name="T92" fmla="*/ 17804 w 24010"/>
                              <a:gd name="T93" fmla="*/ 47 h 47"/>
                              <a:gd name="T94" fmla="*/ 18116 w 24010"/>
                              <a:gd name="T95" fmla="*/ 23 h 47"/>
                              <a:gd name="T96" fmla="*/ 18475 w 24010"/>
                              <a:gd name="T97" fmla="*/ 0 h 47"/>
                              <a:gd name="T98" fmla="*/ 19146 w 24010"/>
                              <a:gd name="T99" fmla="*/ 0 h 47"/>
                              <a:gd name="T100" fmla="*/ 19625 w 24010"/>
                              <a:gd name="T101" fmla="*/ 0 h 47"/>
                              <a:gd name="T102" fmla="*/ 19985 w 24010"/>
                              <a:gd name="T103" fmla="*/ 23 h 47"/>
                              <a:gd name="T104" fmla="*/ 20296 w 24010"/>
                              <a:gd name="T105" fmla="*/ 47 h 47"/>
                              <a:gd name="T106" fmla="*/ 20488 w 24010"/>
                              <a:gd name="T107" fmla="*/ 47 h 47"/>
                              <a:gd name="T108" fmla="*/ 20799 w 24010"/>
                              <a:gd name="T109" fmla="*/ 23 h 47"/>
                              <a:gd name="T110" fmla="*/ 21159 w 24010"/>
                              <a:gd name="T111" fmla="*/ 0 h 47"/>
                              <a:gd name="T112" fmla="*/ 21830 w 24010"/>
                              <a:gd name="T113" fmla="*/ 0 h 47"/>
                              <a:gd name="T114" fmla="*/ 22309 w 24010"/>
                              <a:gd name="T115" fmla="*/ 0 h 47"/>
                              <a:gd name="T116" fmla="*/ 22669 w 24010"/>
                              <a:gd name="T117" fmla="*/ 23 h 47"/>
                              <a:gd name="T118" fmla="*/ 22980 w 24010"/>
                              <a:gd name="T119" fmla="*/ 47 h 47"/>
                              <a:gd name="T120" fmla="*/ 23172 w 24010"/>
                              <a:gd name="T121" fmla="*/ 47 h 47"/>
                              <a:gd name="T122" fmla="*/ 23483 w 24010"/>
                              <a:gd name="T123" fmla="*/ 23 h 47"/>
                              <a:gd name="T124" fmla="*/ 23843 w 24010"/>
                              <a:gd name="T12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4010" h="47">
                                <a:moveTo>
                                  <a:pt x="24" y="0"/>
                                </a:moveTo>
                                <a:lnTo>
                                  <a:pt x="168" y="0"/>
                                </a:lnTo>
                                <a:cubicBezTo>
                                  <a:pt x="181" y="0"/>
                                  <a:pt x="192" y="11"/>
                                  <a:pt x="192" y="23"/>
                                </a:cubicBezTo>
                                <a:cubicBezTo>
                                  <a:pt x="192" y="36"/>
                                  <a:pt x="181" y="47"/>
                                  <a:pt x="168" y="47"/>
                                </a:cubicBezTo>
                                <a:lnTo>
                                  <a:pt x="24" y="47"/>
                                </a:lnTo>
                                <a:cubicBezTo>
                                  <a:pt x="12" y="47"/>
                                  <a:pt x="0" y="36"/>
                                  <a:pt x="0" y="23"/>
                                </a:cubicBezTo>
                                <a:cubicBezTo>
                                  <a:pt x="0" y="11"/>
                                  <a:pt x="12" y="0"/>
                                  <a:pt x="24" y="0"/>
                                </a:cubicBezTo>
                                <a:close/>
                                <a:moveTo>
                                  <a:pt x="360" y="0"/>
                                </a:moveTo>
                                <a:lnTo>
                                  <a:pt x="503" y="0"/>
                                </a:lnTo>
                                <a:cubicBezTo>
                                  <a:pt x="517" y="0"/>
                                  <a:pt x="527" y="11"/>
                                  <a:pt x="527" y="23"/>
                                </a:cubicBezTo>
                                <a:cubicBezTo>
                                  <a:pt x="527" y="36"/>
                                  <a:pt x="517" y="47"/>
                                  <a:pt x="503" y="47"/>
                                </a:cubicBezTo>
                                <a:lnTo>
                                  <a:pt x="360" y="47"/>
                                </a:lnTo>
                                <a:cubicBezTo>
                                  <a:pt x="347" y="47"/>
                                  <a:pt x="336" y="36"/>
                                  <a:pt x="336" y="23"/>
                                </a:cubicBezTo>
                                <a:cubicBezTo>
                                  <a:pt x="336" y="11"/>
                                  <a:pt x="347" y="0"/>
                                  <a:pt x="360" y="0"/>
                                </a:cubicBezTo>
                                <a:close/>
                                <a:moveTo>
                                  <a:pt x="695" y="0"/>
                                </a:moveTo>
                                <a:lnTo>
                                  <a:pt x="839" y="0"/>
                                </a:lnTo>
                                <a:cubicBezTo>
                                  <a:pt x="852" y="0"/>
                                  <a:pt x="863" y="11"/>
                                  <a:pt x="863" y="23"/>
                                </a:cubicBezTo>
                                <a:cubicBezTo>
                                  <a:pt x="863" y="36"/>
                                  <a:pt x="852" y="47"/>
                                  <a:pt x="839" y="47"/>
                                </a:cubicBezTo>
                                <a:lnTo>
                                  <a:pt x="695" y="47"/>
                                </a:lnTo>
                                <a:cubicBezTo>
                                  <a:pt x="683" y="47"/>
                                  <a:pt x="671" y="36"/>
                                  <a:pt x="671" y="23"/>
                                </a:cubicBezTo>
                                <a:cubicBezTo>
                                  <a:pt x="671" y="11"/>
                                  <a:pt x="683" y="0"/>
                                  <a:pt x="695" y="0"/>
                                </a:cubicBezTo>
                                <a:close/>
                                <a:moveTo>
                                  <a:pt x="1031" y="0"/>
                                </a:moveTo>
                                <a:lnTo>
                                  <a:pt x="1174" y="0"/>
                                </a:lnTo>
                                <a:cubicBezTo>
                                  <a:pt x="1188" y="0"/>
                                  <a:pt x="1198" y="11"/>
                                  <a:pt x="1198" y="23"/>
                                </a:cubicBezTo>
                                <a:cubicBezTo>
                                  <a:pt x="1198" y="36"/>
                                  <a:pt x="1188" y="47"/>
                                  <a:pt x="1174" y="47"/>
                                </a:cubicBezTo>
                                <a:lnTo>
                                  <a:pt x="1031" y="47"/>
                                </a:lnTo>
                                <a:cubicBezTo>
                                  <a:pt x="1018" y="47"/>
                                  <a:pt x="1007" y="36"/>
                                  <a:pt x="1007" y="23"/>
                                </a:cubicBezTo>
                                <a:cubicBezTo>
                                  <a:pt x="1007" y="11"/>
                                  <a:pt x="1018" y="0"/>
                                  <a:pt x="1031" y="0"/>
                                </a:cubicBezTo>
                                <a:close/>
                                <a:moveTo>
                                  <a:pt x="1366" y="0"/>
                                </a:moveTo>
                                <a:lnTo>
                                  <a:pt x="1510" y="0"/>
                                </a:lnTo>
                                <a:cubicBezTo>
                                  <a:pt x="1523" y="0"/>
                                  <a:pt x="1534" y="11"/>
                                  <a:pt x="1534" y="23"/>
                                </a:cubicBezTo>
                                <a:cubicBezTo>
                                  <a:pt x="1534" y="36"/>
                                  <a:pt x="1523" y="47"/>
                                  <a:pt x="1510" y="47"/>
                                </a:cubicBezTo>
                                <a:lnTo>
                                  <a:pt x="1366" y="47"/>
                                </a:lnTo>
                                <a:cubicBezTo>
                                  <a:pt x="1354" y="47"/>
                                  <a:pt x="1342" y="36"/>
                                  <a:pt x="1342" y="23"/>
                                </a:cubicBezTo>
                                <a:cubicBezTo>
                                  <a:pt x="1342" y="11"/>
                                  <a:pt x="1354" y="0"/>
                                  <a:pt x="1366" y="0"/>
                                </a:cubicBezTo>
                                <a:close/>
                                <a:moveTo>
                                  <a:pt x="1702" y="0"/>
                                </a:moveTo>
                                <a:lnTo>
                                  <a:pt x="1845" y="0"/>
                                </a:lnTo>
                                <a:cubicBezTo>
                                  <a:pt x="1859" y="0"/>
                                  <a:pt x="1869" y="11"/>
                                  <a:pt x="1869" y="23"/>
                                </a:cubicBezTo>
                                <a:cubicBezTo>
                                  <a:pt x="1869" y="36"/>
                                  <a:pt x="1859" y="47"/>
                                  <a:pt x="1845" y="47"/>
                                </a:cubicBezTo>
                                <a:lnTo>
                                  <a:pt x="1702" y="47"/>
                                </a:lnTo>
                                <a:cubicBezTo>
                                  <a:pt x="1689" y="47"/>
                                  <a:pt x="1678" y="36"/>
                                  <a:pt x="1678" y="23"/>
                                </a:cubicBezTo>
                                <a:cubicBezTo>
                                  <a:pt x="1678" y="11"/>
                                  <a:pt x="1689" y="0"/>
                                  <a:pt x="1702" y="0"/>
                                </a:cubicBezTo>
                                <a:close/>
                                <a:moveTo>
                                  <a:pt x="2037" y="0"/>
                                </a:moveTo>
                                <a:lnTo>
                                  <a:pt x="2181" y="0"/>
                                </a:lnTo>
                                <a:cubicBezTo>
                                  <a:pt x="2194" y="0"/>
                                  <a:pt x="2205" y="11"/>
                                  <a:pt x="2205" y="23"/>
                                </a:cubicBezTo>
                                <a:cubicBezTo>
                                  <a:pt x="2205" y="36"/>
                                  <a:pt x="2194" y="47"/>
                                  <a:pt x="2181" y="47"/>
                                </a:cubicBezTo>
                                <a:lnTo>
                                  <a:pt x="2037" y="47"/>
                                </a:lnTo>
                                <a:cubicBezTo>
                                  <a:pt x="2025" y="47"/>
                                  <a:pt x="2013" y="36"/>
                                  <a:pt x="2013" y="23"/>
                                </a:cubicBezTo>
                                <a:cubicBezTo>
                                  <a:pt x="2013" y="11"/>
                                  <a:pt x="2025" y="0"/>
                                  <a:pt x="2037" y="0"/>
                                </a:cubicBezTo>
                                <a:close/>
                                <a:moveTo>
                                  <a:pt x="2373" y="0"/>
                                </a:moveTo>
                                <a:lnTo>
                                  <a:pt x="2516" y="0"/>
                                </a:lnTo>
                                <a:cubicBezTo>
                                  <a:pt x="2530" y="0"/>
                                  <a:pt x="2540" y="11"/>
                                  <a:pt x="2540" y="23"/>
                                </a:cubicBezTo>
                                <a:cubicBezTo>
                                  <a:pt x="2540" y="36"/>
                                  <a:pt x="2530" y="47"/>
                                  <a:pt x="2516" y="47"/>
                                </a:cubicBezTo>
                                <a:lnTo>
                                  <a:pt x="2373" y="47"/>
                                </a:lnTo>
                                <a:cubicBezTo>
                                  <a:pt x="2360" y="47"/>
                                  <a:pt x="2349" y="36"/>
                                  <a:pt x="2349" y="23"/>
                                </a:cubicBezTo>
                                <a:cubicBezTo>
                                  <a:pt x="2349" y="11"/>
                                  <a:pt x="2360" y="0"/>
                                  <a:pt x="2373" y="0"/>
                                </a:cubicBezTo>
                                <a:close/>
                                <a:moveTo>
                                  <a:pt x="2708" y="0"/>
                                </a:moveTo>
                                <a:lnTo>
                                  <a:pt x="2852" y="0"/>
                                </a:lnTo>
                                <a:cubicBezTo>
                                  <a:pt x="2865" y="0"/>
                                  <a:pt x="2876" y="11"/>
                                  <a:pt x="2876" y="23"/>
                                </a:cubicBezTo>
                                <a:cubicBezTo>
                                  <a:pt x="2876" y="36"/>
                                  <a:pt x="2865" y="47"/>
                                  <a:pt x="2852" y="47"/>
                                </a:cubicBezTo>
                                <a:lnTo>
                                  <a:pt x="2708" y="47"/>
                                </a:lnTo>
                                <a:cubicBezTo>
                                  <a:pt x="2696" y="47"/>
                                  <a:pt x="2684" y="36"/>
                                  <a:pt x="2684" y="23"/>
                                </a:cubicBezTo>
                                <a:cubicBezTo>
                                  <a:pt x="2684" y="11"/>
                                  <a:pt x="2696" y="0"/>
                                  <a:pt x="2708" y="0"/>
                                </a:cubicBezTo>
                                <a:close/>
                                <a:moveTo>
                                  <a:pt x="3043" y="0"/>
                                </a:moveTo>
                                <a:lnTo>
                                  <a:pt x="3187" y="0"/>
                                </a:lnTo>
                                <a:cubicBezTo>
                                  <a:pt x="3201" y="0"/>
                                  <a:pt x="3211" y="11"/>
                                  <a:pt x="3211" y="23"/>
                                </a:cubicBezTo>
                                <a:cubicBezTo>
                                  <a:pt x="3211" y="36"/>
                                  <a:pt x="3201" y="47"/>
                                  <a:pt x="3187" y="47"/>
                                </a:cubicBezTo>
                                <a:lnTo>
                                  <a:pt x="3043" y="47"/>
                                </a:lnTo>
                                <a:cubicBezTo>
                                  <a:pt x="3031" y="47"/>
                                  <a:pt x="3020" y="36"/>
                                  <a:pt x="3020" y="23"/>
                                </a:cubicBezTo>
                                <a:cubicBezTo>
                                  <a:pt x="3020" y="11"/>
                                  <a:pt x="3031" y="0"/>
                                  <a:pt x="3043" y="0"/>
                                </a:cubicBezTo>
                                <a:close/>
                                <a:moveTo>
                                  <a:pt x="3379" y="0"/>
                                </a:moveTo>
                                <a:lnTo>
                                  <a:pt x="3523" y="0"/>
                                </a:lnTo>
                                <a:cubicBezTo>
                                  <a:pt x="3536" y="0"/>
                                  <a:pt x="3547" y="11"/>
                                  <a:pt x="3547" y="23"/>
                                </a:cubicBezTo>
                                <a:cubicBezTo>
                                  <a:pt x="3547" y="36"/>
                                  <a:pt x="3536" y="47"/>
                                  <a:pt x="3523" y="47"/>
                                </a:cubicBezTo>
                                <a:lnTo>
                                  <a:pt x="3379" y="47"/>
                                </a:lnTo>
                                <a:cubicBezTo>
                                  <a:pt x="3366" y="47"/>
                                  <a:pt x="3355" y="36"/>
                                  <a:pt x="3355" y="23"/>
                                </a:cubicBezTo>
                                <a:cubicBezTo>
                                  <a:pt x="3355" y="11"/>
                                  <a:pt x="3366" y="0"/>
                                  <a:pt x="3379" y="0"/>
                                </a:cubicBezTo>
                                <a:close/>
                                <a:moveTo>
                                  <a:pt x="3714" y="0"/>
                                </a:moveTo>
                                <a:lnTo>
                                  <a:pt x="3858" y="0"/>
                                </a:lnTo>
                                <a:cubicBezTo>
                                  <a:pt x="3872" y="0"/>
                                  <a:pt x="3882" y="11"/>
                                  <a:pt x="3882" y="23"/>
                                </a:cubicBezTo>
                                <a:cubicBezTo>
                                  <a:pt x="3882" y="36"/>
                                  <a:pt x="3872" y="47"/>
                                  <a:pt x="3858" y="47"/>
                                </a:cubicBezTo>
                                <a:lnTo>
                                  <a:pt x="3714" y="47"/>
                                </a:lnTo>
                                <a:cubicBezTo>
                                  <a:pt x="3702" y="47"/>
                                  <a:pt x="3690" y="36"/>
                                  <a:pt x="3690" y="23"/>
                                </a:cubicBezTo>
                                <a:cubicBezTo>
                                  <a:pt x="3690" y="11"/>
                                  <a:pt x="3702" y="0"/>
                                  <a:pt x="3714" y="0"/>
                                </a:cubicBezTo>
                                <a:close/>
                                <a:moveTo>
                                  <a:pt x="4050" y="0"/>
                                </a:moveTo>
                                <a:lnTo>
                                  <a:pt x="4194" y="0"/>
                                </a:lnTo>
                                <a:cubicBezTo>
                                  <a:pt x="4207" y="0"/>
                                  <a:pt x="4218" y="11"/>
                                  <a:pt x="4218" y="23"/>
                                </a:cubicBezTo>
                                <a:cubicBezTo>
                                  <a:pt x="4218" y="36"/>
                                  <a:pt x="4207" y="47"/>
                                  <a:pt x="4194" y="47"/>
                                </a:cubicBezTo>
                                <a:lnTo>
                                  <a:pt x="4050" y="47"/>
                                </a:lnTo>
                                <a:cubicBezTo>
                                  <a:pt x="4037" y="47"/>
                                  <a:pt x="4026" y="36"/>
                                  <a:pt x="4026" y="23"/>
                                </a:cubicBezTo>
                                <a:cubicBezTo>
                                  <a:pt x="4026" y="11"/>
                                  <a:pt x="4037" y="0"/>
                                  <a:pt x="4050" y="0"/>
                                </a:cubicBezTo>
                                <a:close/>
                                <a:moveTo>
                                  <a:pt x="4385" y="0"/>
                                </a:moveTo>
                                <a:lnTo>
                                  <a:pt x="4529" y="0"/>
                                </a:lnTo>
                                <a:cubicBezTo>
                                  <a:pt x="4543" y="0"/>
                                  <a:pt x="4553" y="11"/>
                                  <a:pt x="4553" y="23"/>
                                </a:cubicBezTo>
                                <a:cubicBezTo>
                                  <a:pt x="4553" y="36"/>
                                  <a:pt x="4543" y="47"/>
                                  <a:pt x="4529" y="47"/>
                                </a:cubicBezTo>
                                <a:lnTo>
                                  <a:pt x="4385" y="47"/>
                                </a:lnTo>
                                <a:cubicBezTo>
                                  <a:pt x="4373" y="47"/>
                                  <a:pt x="4361" y="36"/>
                                  <a:pt x="4361" y="23"/>
                                </a:cubicBezTo>
                                <a:cubicBezTo>
                                  <a:pt x="4361" y="11"/>
                                  <a:pt x="4373" y="0"/>
                                  <a:pt x="4385" y="0"/>
                                </a:cubicBezTo>
                                <a:close/>
                                <a:moveTo>
                                  <a:pt x="4721" y="0"/>
                                </a:moveTo>
                                <a:lnTo>
                                  <a:pt x="4865" y="0"/>
                                </a:lnTo>
                                <a:cubicBezTo>
                                  <a:pt x="4878" y="0"/>
                                  <a:pt x="4889" y="11"/>
                                  <a:pt x="4889" y="23"/>
                                </a:cubicBezTo>
                                <a:cubicBezTo>
                                  <a:pt x="4889" y="36"/>
                                  <a:pt x="4878" y="47"/>
                                  <a:pt x="4865" y="47"/>
                                </a:cubicBezTo>
                                <a:lnTo>
                                  <a:pt x="4721" y="47"/>
                                </a:lnTo>
                                <a:cubicBezTo>
                                  <a:pt x="4708" y="47"/>
                                  <a:pt x="4697" y="36"/>
                                  <a:pt x="4697" y="23"/>
                                </a:cubicBezTo>
                                <a:cubicBezTo>
                                  <a:pt x="4697" y="11"/>
                                  <a:pt x="4708" y="0"/>
                                  <a:pt x="4721" y="0"/>
                                </a:cubicBezTo>
                                <a:close/>
                                <a:moveTo>
                                  <a:pt x="5056" y="0"/>
                                </a:moveTo>
                                <a:lnTo>
                                  <a:pt x="5200" y="0"/>
                                </a:lnTo>
                                <a:cubicBezTo>
                                  <a:pt x="5213" y="0"/>
                                  <a:pt x="5224" y="11"/>
                                  <a:pt x="5224" y="23"/>
                                </a:cubicBezTo>
                                <a:cubicBezTo>
                                  <a:pt x="5224" y="36"/>
                                  <a:pt x="5213" y="47"/>
                                  <a:pt x="5200" y="47"/>
                                </a:cubicBezTo>
                                <a:lnTo>
                                  <a:pt x="5056" y="47"/>
                                </a:lnTo>
                                <a:cubicBezTo>
                                  <a:pt x="5044" y="47"/>
                                  <a:pt x="5032" y="36"/>
                                  <a:pt x="5032" y="23"/>
                                </a:cubicBezTo>
                                <a:cubicBezTo>
                                  <a:pt x="5032" y="11"/>
                                  <a:pt x="5044" y="0"/>
                                  <a:pt x="5056" y="0"/>
                                </a:cubicBezTo>
                                <a:close/>
                                <a:moveTo>
                                  <a:pt x="5392" y="0"/>
                                </a:moveTo>
                                <a:lnTo>
                                  <a:pt x="5536" y="0"/>
                                </a:lnTo>
                                <a:cubicBezTo>
                                  <a:pt x="5549" y="0"/>
                                  <a:pt x="5560" y="11"/>
                                  <a:pt x="5560" y="23"/>
                                </a:cubicBezTo>
                                <a:cubicBezTo>
                                  <a:pt x="5560" y="36"/>
                                  <a:pt x="5549" y="47"/>
                                  <a:pt x="5536" y="47"/>
                                </a:cubicBezTo>
                                <a:lnTo>
                                  <a:pt x="5392" y="47"/>
                                </a:lnTo>
                                <a:cubicBezTo>
                                  <a:pt x="5379" y="47"/>
                                  <a:pt x="5368" y="36"/>
                                  <a:pt x="5368" y="23"/>
                                </a:cubicBezTo>
                                <a:cubicBezTo>
                                  <a:pt x="5368" y="11"/>
                                  <a:pt x="5379" y="0"/>
                                  <a:pt x="5392" y="0"/>
                                </a:cubicBezTo>
                                <a:close/>
                                <a:moveTo>
                                  <a:pt x="5727" y="0"/>
                                </a:moveTo>
                                <a:lnTo>
                                  <a:pt x="5871" y="0"/>
                                </a:lnTo>
                                <a:cubicBezTo>
                                  <a:pt x="5884" y="0"/>
                                  <a:pt x="5895" y="11"/>
                                  <a:pt x="5895" y="23"/>
                                </a:cubicBezTo>
                                <a:cubicBezTo>
                                  <a:pt x="5895" y="36"/>
                                  <a:pt x="5884" y="47"/>
                                  <a:pt x="5871" y="47"/>
                                </a:cubicBezTo>
                                <a:lnTo>
                                  <a:pt x="5727" y="47"/>
                                </a:lnTo>
                                <a:cubicBezTo>
                                  <a:pt x="5715" y="47"/>
                                  <a:pt x="5703" y="36"/>
                                  <a:pt x="5703" y="23"/>
                                </a:cubicBezTo>
                                <a:cubicBezTo>
                                  <a:pt x="5703" y="11"/>
                                  <a:pt x="5715" y="0"/>
                                  <a:pt x="5727" y="0"/>
                                </a:cubicBezTo>
                                <a:close/>
                                <a:moveTo>
                                  <a:pt x="6063" y="0"/>
                                </a:moveTo>
                                <a:lnTo>
                                  <a:pt x="6206" y="0"/>
                                </a:lnTo>
                                <a:cubicBezTo>
                                  <a:pt x="6220" y="0"/>
                                  <a:pt x="6230" y="11"/>
                                  <a:pt x="6230" y="23"/>
                                </a:cubicBezTo>
                                <a:cubicBezTo>
                                  <a:pt x="6230" y="36"/>
                                  <a:pt x="6220" y="47"/>
                                  <a:pt x="6206" y="47"/>
                                </a:cubicBezTo>
                                <a:lnTo>
                                  <a:pt x="6063" y="47"/>
                                </a:lnTo>
                                <a:cubicBezTo>
                                  <a:pt x="6050" y="47"/>
                                  <a:pt x="6039" y="36"/>
                                  <a:pt x="6039" y="23"/>
                                </a:cubicBezTo>
                                <a:cubicBezTo>
                                  <a:pt x="6039" y="11"/>
                                  <a:pt x="6050" y="0"/>
                                  <a:pt x="6063" y="0"/>
                                </a:cubicBezTo>
                                <a:close/>
                                <a:moveTo>
                                  <a:pt x="6398" y="0"/>
                                </a:moveTo>
                                <a:lnTo>
                                  <a:pt x="6542" y="0"/>
                                </a:lnTo>
                                <a:cubicBezTo>
                                  <a:pt x="6555" y="0"/>
                                  <a:pt x="6566" y="11"/>
                                  <a:pt x="6566" y="23"/>
                                </a:cubicBezTo>
                                <a:cubicBezTo>
                                  <a:pt x="6566" y="36"/>
                                  <a:pt x="6555" y="47"/>
                                  <a:pt x="6542" y="47"/>
                                </a:cubicBezTo>
                                <a:lnTo>
                                  <a:pt x="6398" y="47"/>
                                </a:lnTo>
                                <a:cubicBezTo>
                                  <a:pt x="6386" y="47"/>
                                  <a:pt x="6374" y="36"/>
                                  <a:pt x="6374" y="23"/>
                                </a:cubicBezTo>
                                <a:cubicBezTo>
                                  <a:pt x="6374" y="11"/>
                                  <a:pt x="6386" y="0"/>
                                  <a:pt x="6398" y="0"/>
                                </a:cubicBezTo>
                                <a:close/>
                                <a:moveTo>
                                  <a:pt x="6734" y="0"/>
                                </a:moveTo>
                                <a:lnTo>
                                  <a:pt x="6877" y="0"/>
                                </a:lnTo>
                                <a:cubicBezTo>
                                  <a:pt x="6891" y="0"/>
                                  <a:pt x="6901" y="11"/>
                                  <a:pt x="6901" y="23"/>
                                </a:cubicBezTo>
                                <a:cubicBezTo>
                                  <a:pt x="6901" y="36"/>
                                  <a:pt x="6891" y="47"/>
                                  <a:pt x="6877" y="47"/>
                                </a:cubicBezTo>
                                <a:lnTo>
                                  <a:pt x="6734" y="47"/>
                                </a:lnTo>
                                <a:cubicBezTo>
                                  <a:pt x="6721" y="47"/>
                                  <a:pt x="6710" y="36"/>
                                  <a:pt x="6710" y="23"/>
                                </a:cubicBezTo>
                                <a:cubicBezTo>
                                  <a:pt x="6710" y="11"/>
                                  <a:pt x="6721" y="0"/>
                                  <a:pt x="6734" y="0"/>
                                </a:cubicBezTo>
                                <a:close/>
                                <a:moveTo>
                                  <a:pt x="7069" y="0"/>
                                </a:moveTo>
                                <a:lnTo>
                                  <a:pt x="7213" y="0"/>
                                </a:lnTo>
                                <a:cubicBezTo>
                                  <a:pt x="7226" y="0"/>
                                  <a:pt x="7237" y="11"/>
                                  <a:pt x="7237" y="23"/>
                                </a:cubicBezTo>
                                <a:cubicBezTo>
                                  <a:pt x="7237" y="36"/>
                                  <a:pt x="7226" y="47"/>
                                  <a:pt x="7213" y="47"/>
                                </a:cubicBezTo>
                                <a:lnTo>
                                  <a:pt x="7069" y="47"/>
                                </a:lnTo>
                                <a:cubicBezTo>
                                  <a:pt x="7057" y="47"/>
                                  <a:pt x="7045" y="36"/>
                                  <a:pt x="7045" y="23"/>
                                </a:cubicBezTo>
                                <a:cubicBezTo>
                                  <a:pt x="7045" y="11"/>
                                  <a:pt x="7057" y="0"/>
                                  <a:pt x="7069" y="0"/>
                                </a:cubicBezTo>
                                <a:close/>
                                <a:moveTo>
                                  <a:pt x="7405" y="0"/>
                                </a:moveTo>
                                <a:lnTo>
                                  <a:pt x="7548" y="0"/>
                                </a:lnTo>
                                <a:cubicBezTo>
                                  <a:pt x="7562" y="0"/>
                                  <a:pt x="7572" y="11"/>
                                  <a:pt x="7572" y="23"/>
                                </a:cubicBezTo>
                                <a:cubicBezTo>
                                  <a:pt x="7572" y="36"/>
                                  <a:pt x="7562" y="47"/>
                                  <a:pt x="7548" y="47"/>
                                </a:cubicBezTo>
                                <a:lnTo>
                                  <a:pt x="7405" y="47"/>
                                </a:lnTo>
                                <a:cubicBezTo>
                                  <a:pt x="7392" y="47"/>
                                  <a:pt x="7381" y="36"/>
                                  <a:pt x="7381" y="23"/>
                                </a:cubicBezTo>
                                <a:cubicBezTo>
                                  <a:pt x="7381" y="11"/>
                                  <a:pt x="7392" y="0"/>
                                  <a:pt x="7405" y="0"/>
                                </a:cubicBezTo>
                                <a:close/>
                                <a:moveTo>
                                  <a:pt x="7740" y="0"/>
                                </a:moveTo>
                                <a:lnTo>
                                  <a:pt x="7884" y="0"/>
                                </a:lnTo>
                                <a:cubicBezTo>
                                  <a:pt x="7897" y="0"/>
                                  <a:pt x="7908" y="11"/>
                                  <a:pt x="7908" y="23"/>
                                </a:cubicBezTo>
                                <a:cubicBezTo>
                                  <a:pt x="7908" y="36"/>
                                  <a:pt x="7897" y="47"/>
                                  <a:pt x="7884" y="47"/>
                                </a:cubicBezTo>
                                <a:lnTo>
                                  <a:pt x="7740" y="47"/>
                                </a:lnTo>
                                <a:cubicBezTo>
                                  <a:pt x="7728" y="47"/>
                                  <a:pt x="7716" y="36"/>
                                  <a:pt x="7716" y="23"/>
                                </a:cubicBezTo>
                                <a:cubicBezTo>
                                  <a:pt x="7716" y="11"/>
                                  <a:pt x="7728" y="0"/>
                                  <a:pt x="7740" y="0"/>
                                </a:cubicBezTo>
                                <a:close/>
                                <a:moveTo>
                                  <a:pt x="8076" y="0"/>
                                </a:moveTo>
                                <a:lnTo>
                                  <a:pt x="8219" y="0"/>
                                </a:lnTo>
                                <a:cubicBezTo>
                                  <a:pt x="8233" y="0"/>
                                  <a:pt x="8243" y="11"/>
                                  <a:pt x="8243" y="23"/>
                                </a:cubicBezTo>
                                <a:cubicBezTo>
                                  <a:pt x="8243" y="36"/>
                                  <a:pt x="8233" y="47"/>
                                  <a:pt x="8219" y="47"/>
                                </a:cubicBezTo>
                                <a:lnTo>
                                  <a:pt x="8076" y="47"/>
                                </a:lnTo>
                                <a:cubicBezTo>
                                  <a:pt x="8063" y="47"/>
                                  <a:pt x="8052" y="36"/>
                                  <a:pt x="8052" y="23"/>
                                </a:cubicBezTo>
                                <a:cubicBezTo>
                                  <a:pt x="8052" y="11"/>
                                  <a:pt x="8063" y="0"/>
                                  <a:pt x="8076" y="0"/>
                                </a:cubicBezTo>
                                <a:close/>
                                <a:moveTo>
                                  <a:pt x="8411" y="0"/>
                                </a:moveTo>
                                <a:lnTo>
                                  <a:pt x="8555" y="0"/>
                                </a:lnTo>
                                <a:cubicBezTo>
                                  <a:pt x="8568" y="0"/>
                                  <a:pt x="8579" y="11"/>
                                  <a:pt x="8579" y="23"/>
                                </a:cubicBezTo>
                                <a:cubicBezTo>
                                  <a:pt x="8579" y="36"/>
                                  <a:pt x="8568" y="47"/>
                                  <a:pt x="8555" y="47"/>
                                </a:cubicBezTo>
                                <a:lnTo>
                                  <a:pt x="8411" y="47"/>
                                </a:lnTo>
                                <a:cubicBezTo>
                                  <a:pt x="8399" y="47"/>
                                  <a:pt x="8387" y="36"/>
                                  <a:pt x="8387" y="23"/>
                                </a:cubicBezTo>
                                <a:cubicBezTo>
                                  <a:pt x="8387" y="11"/>
                                  <a:pt x="8399" y="0"/>
                                  <a:pt x="8411" y="0"/>
                                </a:cubicBezTo>
                                <a:close/>
                                <a:moveTo>
                                  <a:pt x="8746" y="0"/>
                                </a:moveTo>
                                <a:lnTo>
                                  <a:pt x="8890" y="0"/>
                                </a:lnTo>
                                <a:cubicBezTo>
                                  <a:pt x="8904" y="0"/>
                                  <a:pt x="8914" y="11"/>
                                  <a:pt x="8914" y="23"/>
                                </a:cubicBezTo>
                                <a:cubicBezTo>
                                  <a:pt x="8914" y="36"/>
                                  <a:pt x="8904" y="47"/>
                                  <a:pt x="8890" y="47"/>
                                </a:cubicBezTo>
                                <a:lnTo>
                                  <a:pt x="8746" y="47"/>
                                </a:lnTo>
                                <a:cubicBezTo>
                                  <a:pt x="8734" y="47"/>
                                  <a:pt x="8723" y="36"/>
                                  <a:pt x="8723" y="23"/>
                                </a:cubicBezTo>
                                <a:cubicBezTo>
                                  <a:pt x="8723" y="11"/>
                                  <a:pt x="8734" y="0"/>
                                  <a:pt x="8746" y="0"/>
                                </a:cubicBezTo>
                                <a:close/>
                                <a:moveTo>
                                  <a:pt x="9082" y="0"/>
                                </a:moveTo>
                                <a:lnTo>
                                  <a:pt x="9226" y="0"/>
                                </a:lnTo>
                                <a:cubicBezTo>
                                  <a:pt x="9239" y="0"/>
                                  <a:pt x="9250" y="11"/>
                                  <a:pt x="9250" y="23"/>
                                </a:cubicBezTo>
                                <a:cubicBezTo>
                                  <a:pt x="9250" y="36"/>
                                  <a:pt x="9239" y="47"/>
                                  <a:pt x="9226" y="47"/>
                                </a:cubicBezTo>
                                <a:lnTo>
                                  <a:pt x="9082" y="47"/>
                                </a:lnTo>
                                <a:cubicBezTo>
                                  <a:pt x="9069" y="47"/>
                                  <a:pt x="9058" y="36"/>
                                  <a:pt x="9058" y="23"/>
                                </a:cubicBezTo>
                                <a:cubicBezTo>
                                  <a:pt x="9058" y="11"/>
                                  <a:pt x="9069" y="0"/>
                                  <a:pt x="9082" y="0"/>
                                </a:cubicBezTo>
                                <a:close/>
                                <a:moveTo>
                                  <a:pt x="9417" y="0"/>
                                </a:moveTo>
                                <a:lnTo>
                                  <a:pt x="9561" y="0"/>
                                </a:lnTo>
                                <a:cubicBezTo>
                                  <a:pt x="9575" y="0"/>
                                  <a:pt x="9585" y="11"/>
                                  <a:pt x="9585" y="23"/>
                                </a:cubicBezTo>
                                <a:cubicBezTo>
                                  <a:pt x="9585" y="36"/>
                                  <a:pt x="9575" y="47"/>
                                  <a:pt x="9561" y="47"/>
                                </a:cubicBezTo>
                                <a:lnTo>
                                  <a:pt x="9417" y="47"/>
                                </a:lnTo>
                                <a:cubicBezTo>
                                  <a:pt x="9405" y="47"/>
                                  <a:pt x="9393" y="36"/>
                                  <a:pt x="9393" y="23"/>
                                </a:cubicBezTo>
                                <a:cubicBezTo>
                                  <a:pt x="9393" y="11"/>
                                  <a:pt x="9405" y="0"/>
                                  <a:pt x="9417" y="0"/>
                                </a:cubicBezTo>
                                <a:close/>
                                <a:moveTo>
                                  <a:pt x="9753" y="0"/>
                                </a:moveTo>
                                <a:lnTo>
                                  <a:pt x="9897" y="0"/>
                                </a:lnTo>
                                <a:cubicBezTo>
                                  <a:pt x="9910" y="0"/>
                                  <a:pt x="9921" y="11"/>
                                  <a:pt x="9921" y="23"/>
                                </a:cubicBezTo>
                                <a:cubicBezTo>
                                  <a:pt x="9921" y="36"/>
                                  <a:pt x="9910" y="47"/>
                                  <a:pt x="9897" y="47"/>
                                </a:cubicBezTo>
                                <a:lnTo>
                                  <a:pt x="9753" y="47"/>
                                </a:lnTo>
                                <a:cubicBezTo>
                                  <a:pt x="9740" y="47"/>
                                  <a:pt x="9729" y="36"/>
                                  <a:pt x="9729" y="23"/>
                                </a:cubicBezTo>
                                <a:cubicBezTo>
                                  <a:pt x="9729" y="11"/>
                                  <a:pt x="9740" y="0"/>
                                  <a:pt x="9753" y="0"/>
                                </a:cubicBezTo>
                                <a:close/>
                                <a:moveTo>
                                  <a:pt x="10088" y="0"/>
                                </a:moveTo>
                                <a:lnTo>
                                  <a:pt x="10232" y="0"/>
                                </a:lnTo>
                                <a:cubicBezTo>
                                  <a:pt x="10246" y="0"/>
                                  <a:pt x="10256" y="11"/>
                                  <a:pt x="10256" y="23"/>
                                </a:cubicBezTo>
                                <a:cubicBezTo>
                                  <a:pt x="10256" y="36"/>
                                  <a:pt x="10246" y="47"/>
                                  <a:pt x="10232" y="47"/>
                                </a:cubicBezTo>
                                <a:lnTo>
                                  <a:pt x="10088" y="47"/>
                                </a:lnTo>
                                <a:cubicBezTo>
                                  <a:pt x="10076" y="47"/>
                                  <a:pt x="10064" y="36"/>
                                  <a:pt x="10064" y="23"/>
                                </a:cubicBezTo>
                                <a:cubicBezTo>
                                  <a:pt x="10064" y="11"/>
                                  <a:pt x="10076" y="0"/>
                                  <a:pt x="10088" y="0"/>
                                </a:cubicBezTo>
                                <a:close/>
                                <a:moveTo>
                                  <a:pt x="10424" y="0"/>
                                </a:moveTo>
                                <a:lnTo>
                                  <a:pt x="10568" y="0"/>
                                </a:lnTo>
                                <a:cubicBezTo>
                                  <a:pt x="10581" y="0"/>
                                  <a:pt x="10592" y="11"/>
                                  <a:pt x="10592" y="23"/>
                                </a:cubicBezTo>
                                <a:cubicBezTo>
                                  <a:pt x="10592" y="36"/>
                                  <a:pt x="10581" y="47"/>
                                  <a:pt x="10568" y="47"/>
                                </a:cubicBezTo>
                                <a:lnTo>
                                  <a:pt x="10424" y="47"/>
                                </a:lnTo>
                                <a:cubicBezTo>
                                  <a:pt x="10411" y="47"/>
                                  <a:pt x="10400" y="36"/>
                                  <a:pt x="10400" y="23"/>
                                </a:cubicBezTo>
                                <a:cubicBezTo>
                                  <a:pt x="10400" y="11"/>
                                  <a:pt x="10411" y="0"/>
                                  <a:pt x="10424" y="0"/>
                                </a:cubicBezTo>
                                <a:close/>
                                <a:moveTo>
                                  <a:pt x="10759" y="0"/>
                                </a:moveTo>
                                <a:lnTo>
                                  <a:pt x="10903" y="0"/>
                                </a:lnTo>
                                <a:cubicBezTo>
                                  <a:pt x="10917" y="0"/>
                                  <a:pt x="10927" y="11"/>
                                  <a:pt x="10927" y="23"/>
                                </a:cubicBezTo>
                                <a:cubicBezTo>
                                  <a:pt x="10927" y="36"/>
                                  <a:pt x="10917" y="47"/>
                                  <a:pt x="10903" y="47"/>
                                </a:cubicBezTo>
                                <a:lnTo>
                                  <a:pt x="10759" y="47"/>
                                </a:lnTo>
                                <a:cubicBezTo>
                                  <a:pt x="10747" y="47"/>
                                  <a:pt x="10735" y="36"/>
                                  <a:pt x="10735" y="23"/>
                                </a:cubicBezTo>
                                <a:cubicBezTo>
                                  <a:pt x="10735" y="11"/>
                                  <a:pt x="10747" y="0"/>
                                  <a:pt x="10759" y="0"/>
                                </a:cubicBezTo>
                                <a:close/>
                                <a:moveTo>
                                  <a:pt x="11095" y="0"/>
                                </a:moveTo>
                                <a:lnTo>
                                  <a:pt x="11239" y="0"/>
                                </a:lnTo>
                                <a:cubicBezTo>
                                  <a:pt x="11252" y="0"/>
                                  <a:pt x="11263" y="11"/>
                                  <a:pt x="11263" y="23"/>
                                </a:cubicBezTo>
                                <a:cubicBezTo>
                                  <a:pt x="11263" y="36"/>
                                  <a:pt x="11252" y="47"/>
                                  <a:pt x="11239" y="47"/>
                                </a:cubicBezTo>
                                <a:lnTo>
                                  <a:pt x="11095" y="47"/>
                                </a:lnTo>
                                <a:cubicBezTo>
                                  <a:pt x="11082" y="47"/>
                                  <a:pt x="11071" y="36"/>
                                  <a:pt x="11071" y="23"/>
                                </a:cubicBezTo>
                                <a:cubicBezTo>
                                  <a:pt x="11071" y="11"/>
                                  <a:pt x="11082" y="0"/>
                                  <a:pt x="11095" y="0"/>
                                </a:cubicBezTo>
                                <a:close/>
                                <a:moveTo>
                                  <a:pt x="11430" y="0"/>
                                </a:moveTo>
                                <a:lnTo>
                                  <a:pt x="11574" y="0"/>
                                </a:lnTo>
                                <a:cubicBezTo>
                                  <a:pt x="11587" y="0"/>
                                  <a:pt x="11598" y="11"/>
                                  <a:pt x="11598" y="23"/>
                                </a:cubicBezTo>
                                <a:cubicBezTo>
                                  <a:pt x="11598" y="36"/>
                                  <a:pt x="11587" y="47"/>
                                  <a:pt x="11574" y="47"/>
                                </a:cubicBezTo>
                                <a:lnTo>
                                  <a:pt x="11430" y="47"/>
                                </a:lnTo>
                                <a:cubicBezTo>
                                  <a:pt x="11418" y="47"/>
                                  <a:pt x="11406" y="36"/>
                                  <a:pt x="11406" y="23"/>
                                </a:cubicBezTo>
                                <a:cubicBezTo>
                                  <a:pt x="11406" y="11"/>
                                  <a:pt x="11418" y="0"/>
                                  <a:pt x="11430" y="0"/>
                                </a:cubicBezTo>
                                <a:close/>
                                <a:moveTo>
                                  <a:pt x="11766" y="0"/>
                                </a:moveTo>
                                <a:lnTo>
                                  <a:pt x="11909" y="0"/>
                                </a:lnTo>
                                <a:cubicBezTo>
                                  <a:pt x="11923" y="0"/>
                                  <a:pt x="11933" y="11"/>
                                  <a:pt x="11933" y="23"/>
                                </a:cubicBezTo>
                                <a:cubicBezTo>
                                  <a:pt x="11933" y="36"/>
                                  <a:pt x="11923" y="47"/>
                                  <a:pt x="11909" y="47"/>
                                </a:cubicBezTo>
                                <a:lnTo>
                                  <a:pt x="11766" y="47"/>
                                </a:lnTo>
                                <a:cubicBezTo>
                                  <a:pt x="11753" y="47"/>
                                  <a:pt x="11742" y="36"/>
                                  <a:pt x="11742" y="23"/>
                                </a:cubicBezTo>
                                <a:cubicBezTo>
                                  <a:pt x="11742" y="11"/>
                                  <a:pt x="11753" y="0"/>
                                  <a:pt x="11766" y="0"/>
                                </a:cubicBezTo>
                                <a:close/>
                                <a:moveTo>
                                  <a:pt x="12101" y="0"/>
                                </a:moveTo>
                                <a:lnTo>
                                  <a:pt x="12245" y="0"/>
                                </a:lnTo>
                                <a:cubicBezTo>
                                  <a:pt x="12258" y="0"/>
                                  <a:pt x="12269" y="11"/>
                                  <a:pt x="12269" y="23"/>
                                </a:cubicBezTo>
                                <a:cubicBezTo>
                                  <a:pt x="12269" y="36"/>
                                  <a:pt x="12258" y="47"/>
                                  <a:pt x="12245" y="47"/>
                                </a:cubicBezTo>
                                <a:lnTo>
                                  <a:pt x="12101" y="47"/>
                                </a:lnTo>
                                <a:cubicBezTo>
                                  <a:pt x="12089" y="47"/>
                                  <a:pt x="12077" y="36"/>
                                  <a:pt x="12077" y="23"/>
                                </a:cubicBezTo>
                                <a:cubicBezTo>
                                  <a:pt x="12077" y="11"/>
                                  <a:pt x="12089" y="0"/>
                                  <a:pt x="12101" y="0"/>
                                </a:cubicBezTo>
                                <a:close/>
                                <a:moveTo>
                                  <a:pt x="12437" y="0"/>
                                </a:moveTo>
                                <a:lnTo>
                                  <a:pt x="12580" y="0"/>
                                </a:lnTo>
                                <a:cubicBezTo>
                                  <a:pt x="12594" y="0"/>
                                  <a:pt x="12604" y="11"/>
                                  <a:pt x="12604" y="23"/>
                                </a:cubicBezTo>
                                <a:cubicBezTo>
                                  <a:pt x="12604" y="36"/>
                                  <a:pt x="12594" y="47"/>
                                  <a:pt x="12580" y="47"/>
                                </a:cubicBezTo>
                                <a:lnTo>
                                  <a:pt x="12437" y="47"/>
                                </a:lnTo>
                                <a:cubicBezTo>
                                  <a:pt x="12424" y="47"/>
                                  <a:pt x="12413" y="36"/>
                                  <a:pt x="12413" y="23"/>
                                </a:cubicBezTo>
                                <a:cubicBezTo>
                                  <a:pt x="12413" y="11"/>
                                  <a:pt x="12424" y="0"/>
                                  <a:pt x="12437" y="0"/>
                                </a:cubicBezTo>
                                <a:close/>
                                <a:moveTo>
                                  <a:pt x="12772" y="0"/>
                                </a:moveTo>
                                <a:lnTo>
                                  <a:pt x="12916" y="0"/>
                                </a:lnTo>
                                <a:cubicBezTo>
                                  <a:pt x="12929" y="0"/>
                                  <a:pt x="12940" y="11"/>
                                  <a:pt x="12940" y="23"/>
                                </a:cubicBezTo>
                                <a:cubicBezTo>
                                  <a:pt x="12940" y="36"/>
                                  <a:pt x="12929" y="47"/>
                                  <a:pt x="12916" y="47"/>
                                </a:cubicBezTo>
                                <a:lnTo>
                                  <a:pt x="12772" y="47"/>
                                </a:lnTo>
                                <a:cubicBezTo>
                                  <a:pt x="12760" y="47"/>
                                  <a:pt x="12748" y="36"/>
                                  <a:pt x="12748" y="23"/>
                                </a:cubicBezTo>
                                <a:cubicBezTo>
                                  <a:pt x="12748" y="11"/>
                                  <a:pt x="12760" y="0"/>
                                  <a:pt x="12772" y="0"/>
                                </a:cubicBezTo>
                                <a:close/>
                                <a:moveTo>
                                  <a:pt x="13108" y="0"/>
                                </a:moveTo>
                                <a:lnTo>
                                  <a:pt x="13251" y="0"/>
                                </a:lnTo>
                                <a:cubicBezTo>
                                  <a:pt x="13265" y="0"/>
                                  <a:pt x="13275" y="11"/>
                                  <a:pt x="13275" y="23"/>
                                </a:cubicBezTo>
                                <a:cubicBezTo>
                                  <a:pt x="13275" y="36"/>
                                  <a:pt x="13265" y="47"/>
                                  <a:pt x="13251" y="47"/>
                                </a:cubicBezTo>
                                <a:lnTo>
                                  <a:pt x="13108" y="47"/>
                                </a:lnTo>
                                <a:cubicBezTo>
                                  <a:pt x="13095" y="47"/>
                                  <a:pt x="13084" y="36"/>
                                  <a:pt x="13084" y="23"/>
                                </a:cubicBezTo>
                                <a:cubicBezTo>
                                  <a:pt x="13084" y="11"/>
                                  <a:pt x="13095" y="0"/>
                                  <a:pt x="13108" y="0"/>
                                </a:cubicBezTo>
                                <a:close/>
                                <a:moveTo>
                                  <a:pt x="13443" y="0"/>
                                </a:moveTo>
                                <a:lnTo>
                                  <a:pt x="13587" y="0"/>
                                </a:lnTo>
                                <a:cubicBezTo>
                                  <a:pt x="13600" y="0"/>
                                  <a:pt x="13611" y="11"/>
                                  <a:pt x="13611" y="23"/>
                                </a:cubicBezTo>
                                <a:cubicBezTo>
                                  <a:pt x="13611" y="36"/>
                                  <a:pt x="13600" y="47"/>
                                  <a:pt x="13587" y="47"/>
                                </a:cubicBezTo>
                                <a:lnTo>
                                  <a:pt x="13443" y="47"/>
                                </a:lnTo>
                                <a:cubicBezTo>
                                  <a:pt x="13431" y="47"/>
                                  <a:pt x="13419" y="36"/>
                                  <a:pt x="13419" y="23"/>
                                </a:cubicBezTo>
                                <a:cubicBezTo>
                                  <a:pt x="13419" y="11"/>
                                  <a:pt x="13431" y="0"/>
                                  <a:pt x="13443" y="0"/>
                                </a:cubicBezTo>
                                <a:close/>
                                <a:moveTo>
                                  <a:pt x="13779" y="0"/>
                                </a:moveTo>
                                <a:lnTo>
                                  <a:pt x="13922" y="0"/>
                                </a:lnTo>
                                <a:cubicBezTo>
                                  <a:pt x="13936" y="0"/>
                                  <a:pt x="13946" y="11"/>
                                  <a:pt x="13946" y="23"/>
                                </a:cubicBezTo>
                                <a:cubicBezTo>
                                  <a:pt x="13946" y="36"/>
                                  <a:pt x="13936" y="47"/>
                                  <a:pt x="13922" y="47"/>
                                </a:cubicBezTo>
                                <a:lnTo>
                                  <a:pt x="13779" y="47"/>
                                </a:lnTo>
                                <a:cubicBezTo>
                                  <a:pt x="13766" y="47"/>
                                  <a:pt x="13755" y="36"/>
                                  <a:pt x="13755" y="23"/>
                                </a:cubicBezTo>
                                <a:cubicBezTo>
                                  <a:pt x="13755" y="11"/>
                                  <a:pt x="13766" y="0"/>
                                  <a:pt x="13779" y="0"/>
                                </a:cubicBezTo>
                                <a:close/>
                                <a:moveTo>
                                  <a:pt x="14114" y="0"/>
                                </a:moveTo>
                                <a:lnTo>
                                  <a:pt x="14258" y="0"/>
                                </a:lnTo>
                                <a:cubicBezTo>
                                  <a:pt x="14271" y="0"/>
                                  <a:pt x="14282" y="11"/>
                                  <a:pt x="14282" y="23"/>
                                </a:cubicBezTo>
                                <a:cubicBezTo>
                                  <a:pt x="14282" y="36"/>
                                  <a:pt x="14271" y="47"/>
                                  <a:pt x="14258" y="47"/>
                                </a:cubicBezTo>
                                <a:lnTo>
                                  <a:pt x="14114" y="47"/>
                                </a:lnTo>
                                <a:cubicBezTo>
                                  <a:pt x="14102" y="47"/>
                                  <a:pt x="14090" y="36"/>
                                  <a:pt x="14090" y="23"/>
                                </a:cubicBezTo>
                                <a:cubicBezTo>
                                  <a:pt x="14090" y="11"/>
                                  <a:pt x="14102" y="0"/>
                                  <a:pt x="14114" y="0"/>
                                </a:cubicBezTo>
                                <a:close/>
                                <a:moveTo>
                                  <a:pt x="14449" y="0"/>
                                </a:moveTo>
                                <a:lnTo>
                                  <a:pt x="14593" y="0"/>
                                </a:lnTo>
                                <a:cubicBezTo>
                                  <a:pt x="14607" y="0"/>
                                  <a:pt x="14617" y="11"/>
                                  <a:pt x="14617" y="23"/>
                                </a:cubicBezTo>
                                <a:cubicBezTo>
                                  <a:pt x="14617" y="36"/>
                                  <a:pt x="14607" y="47"/>
                                  <a:pt x="14593" y="47"/>
                                </a:cubicBezTo>
                                <a:lnTo>
                                  <a:pt x="14449" y="47"/>
                                </a:lnTo>
                                <a:cubicBezTo>
                                  <a:pt x="14437" y="47"/>
                                  <a:pt x="14426" y="36"/>
                                  <a:pt x="14426" y="23"/>
                                </a:cubicBezTo>
                                <a:cubicBezTo>
                                  <a:pt x="14426" y="11"/>
                                  <a:pt x="14437" y="0"/>
                                  <a:pt x="14449" y="0"/>
                                </a:cubicBezTo>
                                <a:close/>
                                <a:moveTo>
                                  <a:pt x="14785" y="0"/>
                                </a:moveTo>
                                <a:lnTo>
                                  <a:pt x="14929" y="0"/>
                                </a:lnTo>
                                <a:cubicBezTo>
                                  <a:pt x="14942" y="0"/>
                                  <a:pt x="14953" y="11"/>
                                  <a:pt x="14953" y="23"/>
                                </a:cubicBezTo>
                                <a:cubicBezTo>
                                  <a:pt x="14953" y="36"/>
                                  <a:pt x="14942" y="47"/>
                                  <a:pt x="14929" y="47"/>
                                </a:cubicBezTo>
                                <a:lnTo>
                                  <a:pt x="14785" y="47"/>
                                </a:lnTo>
                                <a:cubicBezTo>
                                  <a:pt x="14773" y="47"/>
                                  <a:pt x="14761" y="36"/>
                                  <a:pt x="14761" y="23"/>
                                </a:cubicBezTo>
                                <a:cubicBezTo>
                                  <a:pt x="14761" y="11"/>
                                  <a:pt x="14773" y="0"/>
                                  <a:pt x="14785" y="0"/>
                                </a:cubicBezTo>
                                <a:close/>
                                <a:moveTo>
                                  <a:pt x="15120" y="0"/>
                                </a:moveTo>
                                <a:lnTo>
                                  <a:pt x="15264" y="0"/>
                                </a:lnTo>
                                <a:cubicBezTo>
                                  <a:pt x="15278" y="0"/>
                                  <a:pt x="15288" y="11"/>
                                  <a:pt x="15288" y="23"/>
                                </a:cubicBezTo>
                                <a:cubicBezTo>
                                  <a:pt x="15288" y="36"/>
                                  <a:pt x="15278" y="47"/>
                                  <a:pt x="15264" y="47"/>
                                </a:cubicBezTo>
                                <a:lnTo>
                                  <a:pt x="15120" y="47"/>
                                </a:lnTo>
                                <a:cubicBezTo>
                                  <a:pt x="15108" y="47"/>
                                  <a:pt x="15096" y="36"/>
                                  <a:pt x="15096" y="23"/>
                                </a:cubicBezTo>
                                <a:cubicBezTo>
                                  <a:pt x="15096" y="11"/>
                                  <a:pt x="15108" y="0"/>
                                  <a:pt x="15120" y="0"/>
                                </a:cubicBezTo>
                                <a:close/>
                                <a:moveTo>
                                  <a:pt x="15456" y="0"/>
                                </a:moveTo>
                                <a:lnTo>
                                  <a:pt x="15600" y="0"/>
                                </a:lnTo>
                                <a:cubicBezTo>
                                  <a:pt x="15613" y="0"/>
                                  <a:pt x="15624" y="11"/>
                                  <a:pt x="15624" y="23"/>
                                </a:cubicBezTo>
                                <a:cubicBezTo>
                                  <a:pt x="15624" y="36"/>
                                  <a:pt x="15613" y="47"/>
                                  <a:pt x="15600" y="47"/>
                                </a:cubicBezTo>
                                <a:lnTo>
                                  <a:pt x="15456" y="47"/>
                                </a:lnTo>
                                <a:cubicBezTo>
                                  <a:pt x="15443" y="47"/>
                                  <a:pt x="15432" y="36"/>
                                  <a:pt x="15432" y="23"/>
                                </a:cubicBezTo>
                                <a:cubicBezTo>
                                  <a:pt x="15432" y="11"/>
                                  <a:pt x="15443" y="0"/>
                                  <a:pt x="15456" y="0"/>
                                </a:cubicBezTo>
                                <a:close/>
                                <a:moveTo>
                                  <a:pt x="15791" y="0"/>
                                </a:moveTo>
                                <a:lnTo>
                                  <a:pt x="15935" y="0"/>
                                </a:lnTo>
                                <a:cubicBezTo>
                                  <a:pt x="15949" y="0"/>
                                  <a:pt x="15959" y="11"/>
                                  <a:pt x="15959" y="23"/>
                                </a:cubicBezTo>
                                <a:cubicBezTo>
                                  <a:pt x="15959" y="36"/>
                                  <a:pt x="15949" y="47"/>
                                  <a:pt x="15935" y="47"/>
                                </a:cubicBezTo>
                                <a:lnTo>
                                  <a:pt x="15791" y="47"/>
                                </a:lnTo>
                                <a:cubicBezTo>
                                  <a:pt x="15779" y="47"/>
                                  <a:pt x="15767" y="36"/>
                                  <a:pt x="15767" y="23"/>
                                </a:cubicBezTo>
                                <a:cubicBezTo>
                                  <a:pt x="15767" y="11"/>
                                  <a:pt x="15779" y="0"/>
                                  <a:pt x="15791" y="0"/>
                                </a:cubicBezTo>
                                <a:close/>
                                <a:moveTo>
                                  <a:pt x="16127" y="0"/>
                                </a:moveTo>
                                <a:lnTo>
                                  <a:pt x="16271" y="0"/>
                                </a:lnTo>
                                <a:cubicBezTo>
                                  <a:pt x="16284" y="0"/>
                                  <a:pt x="16295" y="11"/>
                                  <a:pt x="16295" y="23"/>
                                </a:cubicBezTo>
                                <a:cubicBezTo>
                                  <a:pt x="16295" y="36"/>
                                  <a:pt x="16284" y="47"/>
                                  <a:pt x="16271" y="47"/>
                                </a:cubicBezTo>
                                <a:lnTo>
                                  <a:pt x="16127" y="47"/>
                                </a:lnTo>
                                <a:cubicBezTo>
                                  <a:pt x="16114" y="47"/>
                                  <a:pt x="16103" y="36"/>
                                  <a:pt x="16103" y="23"/>
                                </a:cubicBezTo>
                                <a:cubicBezTo>
                                  <a:pt x="16103" y="11"/>
                                  <a:pt x="16114" y="0"/>
                                  <a:pt x="16127" y="0"/>
                                </a:cubicBezTo>
                                <a:close/>
                                <a:moveTo>
                                  <a:pt x="16462" y="0"/>
                                </a:moveTo>
                                <a:lnTo>
                                  <a:pt x="16606" y="0"/>
                                </a:lnTo>
                                <a:cubicBezTo>
                                  <a:pt x="16620" y="0"/>
                                  <a:pt x="16630" y="11"/>
                                  <a:pt x="16630" y="23"/>
                                </a:cubicBezTo>
                                <a:cubicBezTo>
                                  <a:pt x="16630" y="36"/>
                                  <a:pt x="16620" y="47"/>
                                  <a:pt x="16606" y="47"/>
                                </a:cubicBezTo>
                                <a:lnTo>
                                  <a:pt x="16462" y="47"/>
                                </a:lnTo>
                                <a:cubicBezTo>
                                  <a:pt x="16450" y="47"/>
                                  <a:pt x="16438" y="36"/>
                                  <a:pt x="16438" y="23"/>
                                </a:cubicBezTo>
                                <a:cubicBezTo>
                                  <a:pt x="16438" y="11"/>
                                  <a:pt x="16450" y="0"/>
                                  <a:pt x="16462" y="0"/>
                                </a:cubicBezTo>
                                <a:close/>
                                <a:moveTo>
                                  <a:pt x="16798" y="0"/>
                                </a:moveTo>
                                <a:lnTo>
                                  <a:pt x="16942" y="0"/>
                                </a:lnTo>
                                <a:cubicBezTo>
                                  <a:pt x="16955" y="0"/>
                                  <a:pt x="16966" y="11"/>
                                  <a:pt x="16966" y="23"/>
                                </a:cubicBezTo>
                                <a:cubicBezTo>
                                  <a:pt x="16966" y="36"/>
                                  <a:pt x="16955" y="47"/>
                                  <a:pt x="16942" y="47"/>
                                </a:cubicBezTo>
                                <a:lnTo>
                                  <a:pt x="16798" y="47"/>
                                </a:lnTo>
                                <a:cubicBezTo>
                                  <a:pt x="16785" y="47"/>
                                  <a:pt x="16774" y="36"/>
                                  <a:pt x="16774" y="23"/>
                                </a:cubicBezTo>
                                <a:cubicBezTo>
                                  <a:pt x="16774" y="11"/>
                                  <a:pt x="16785" y="0"/>
                                  <a:pt x="16798" y="0"/>
                                </a:cubicBezTo>
                                <a:close/>
                                <a:moveTo>
                                  <a:pt x="17133" y="0"/>
                                </a:moveTo>
                                <a:lnTo>
                                  <a:pt x="17277" y="0"/>
                                </a:lnTo>
                                <a:cubicBezTo>
                                  <a:pt x="17290" y="0"/>
                                  <a:pt x="17301" y="11"/>
                                  <a:pt x="17301" y="23"/>
                                </a:cubicBezTo>
                                <a:cubicBezTo>
                                  <a:pt x="17301" y="36"/>
                                  <a:pt x="17290" y="47"/>
                                  <a:pt x="17277" y="47"/>
                                </a:cubicBezTo>
                                <a:lnTo>
                                  <a:pt x="17133" y="47"/>
                                </a:lnTo>
                                <a:cubicBezTo>
                                  <a:pt x="17121" y="47"/>
                                  <a:pt x="17109" y="36"/>
                                  <a:pt x="17109" y="23"/>
                                </a:cubicBezTo>
                                <a:cubicBezTo>
                                  <a:pt x="17109" y="11"/>
                                  <a:pt x="17121" y="0"/>
                                  <a:pt x="17133" y="0"/>
                                </a:cubicBezTo>
                                <a:close/>
                                <a:moveTo>
                                  <a:pt x="17469" y="0"/>
                                </a:moveTo>
                                <a:lnTo>
                                  <a:pt x="17613" y="0"/>
                                </a:lnTo>
                                <a:cubicBezTo>
                                  <a:pt x="17626" y="0"/>
                                  <a:pt x="17636" y="11"/>
                                  <a:pt x="17636" y="23"/>
                                </a:cubicBezTo>
                                <a:cubicBezTo>
                                  <a:pt x="17636" y="36"/>
                                  <a:pt x="17626" y="47"/>
                                  <a:pt x="17613" y="47"/>
                                </a:cubicBezTo>
                                <a:lnTo>
                                  <a:pt x="17469" y="47"/>
                                </a:lnTo>
                                <a:cubicBezTo>
                                  <a:pt x="17456" y="47"/>
                                  <a:pt x="17445" y="36"/>
                                  <a:pt x="17445" y="23"/>
                                </a:cubicBezTo>
                                <a:cubicBezTo>
                                  <a:pt x="17445" y="11"/>
                                  <a:pt x="17456" y="0"/>
                                  <a:pt x="17469" y="0"/>
                                </a:cubicBezTo>
                                <a:close/>
                                <a:moveTo>
                                  <a:pt x="17804" y="0"/>
                                </a:moveTo>
                                <a:lnTo>
                                  <a:pt x="17948" y="0"/>
                                </a:lnTo>
                                <a:cubicBezTo>
                                  <a:pt x="17961" y="0"/>
                                  <a:pt x="17972" y="11"/>
                                  <a:pt x="17972" y="23"/>
                                </a:cubicBezTo>
                                <a:cubicBezTo>
                                  <a:pt x="17972" y="36"/>
                                  <a:pt x="17961" y="47"/>
                                  <a:pt x="17948" y="47"/>
                                </a:cubicBezTo>
                                <a:lnTo>
                                  <a:pt x="17804" y="47"/>
                                </a:lnTo>
                                <a:cubicBezTo>
                                  <a:pt x="17792" y="47"/>
                                  <a:pt x="17780" y="36"/>
                                  <a:pt x="17780" y="23"/>
                                </a:cubicBezTo>
                                <a:cubicBezTo>
                                  <a:pt x="17780" y="11"/>
                                  <a:pt x="17792" y="0"/>
                                  <a:pt x="17804" y="0"/>
                                </a:cubicBezTo>
                                <a:close/>
                                <a:moveTo>
                                  <a:pt x="18140" y="0"/>
                                </a:moveTo>
                                <a:lnTo>
                                  <a:pt x="18283" y="0"/>
                                </a:lnTo>
                                <a:cubicBezTo>
                                  <a:pt x="18297" y="0"/>
                                  <a:pt x="18307" y="11"/>
                                  <a:pt x="18307" y="23"/>
                                </a:cubicBezTo>
                                <a:cubicBezTo>
                                  <a:pt x="18307" y="36"/>
                                  <a:pt x="18297" y="47"/>
                                  <a:pt x="18283" y="47"/>
                                </a:cubicBezTo>
                                <a:lnTo>
                                  <a:pt x="18140" y="47"/>
                                </a:lnTo>
                                <a:cubicBezTo>
                                  <a:pt x="18127" y="47"/>
                                  <a:pt x="18116" y="36"/>
                                  <a:pt x="18116" y="23"/>
                                </a:cubicBezTo>
                                <a:cubicBezTo>
                                  <a:pt x="18116" y="11"/>
                                  <a:pt x="18127" y="0"/>
                                  <a:pt x="18140" y="0"/>
                                </a:cubicBezTo>
                                <a:close/>
                                <a:moveTo>
                                  <a:pt x="18475" y="0"/>
                                </a:moveTo>
                                <a:lnTo>
                                  <a:pt x="18619" y="0"/>
                                </a:lnTo>
                                <a:cubicBezTo>
                                  <a:pt x="18632" y="0"/>
                                  <a:pt x="18643" y="11"/>
                                  <a:pt x="18643" y="23"/>
                                </a:cubicBezTo>
                                <a:cubicBezTo>
                                  <a:pt x="18643" y="36"/>
                                  <a:pt x="18632" y="47"/>
                                  <a:pt x="18619" y="47"/>
                                </a:cubicBezTo>
                                <a:lnTo>
                                  <a:pt x="18475" y="47"/>
                                </a:lnTo>
                                <a:cubicBezTo>
                                  <a:pt x="18463" y="47"/>
                                  <a:pt x="18451" y="36"/>
                                  <a:pt x="18451" y="23"/>
                                </a:cubicBezTo>
                                <a:cubicBezTo>
                                  <a:pt x="18451" y="11"/>
                                  <a:pt x="18463" y="0"/>
                                  <a:pt x="18475" y="0"/>
                                </a:cubicBezTo>
                                <a:close/>
                                <a:moveTo>
                                  <a:pt x="18811" y="0"/>
                                </a:moveTo>
                                <a:lnTo>
                                  <a:pt x="18954" y="0"/>
                                </a:lnTo>
                                <a:cubicBezTo>
                                  <a:pt x="18968" y="0"/>
                                  <a:pt x="18978" y="11"/>
                                  <a:pt x="18978" y="23"/>
                                </a:cubicBezTo>
                                <a:cubicBezTo>
                                  <a:pt x="18978" y="36"/>
                                  <a:pt x="18968" y="47"/>
                                  <a:pt x="18954" y="47"/>
                                </a:cubicBezTo>
                                <a:lnTo>
                                  <a:pt x="18811" y="47"/>
                                </a:lnTo>
                                <a:cubicBezTo>
                                  <a:pt x="18798" y="47"/>
                                  <a:pt x="18787" y="36"/>
                                  <a:pt x="18787" y="23"/>
                                </a:cubicBezTo>
                                <a:cubicBezTo>
                                  <a:pt x="18787" y="11"/>
                                  <a:pt x="18798" y="0"/>
                                  <a:pt x="18811" y="0"/>
                                </a:cubicBezTo>
                                <a:close/>
                                <a:moveTo>
                                  <a:pt x="19146" y="0"/>
                                </a:moveTo>
                                <a:lnTo>
                                  <a:pt x="19290" y="0"/>
                                </a:lnTo>
                                <a:cubicBezTo>
                                  <a:pt x="19303" y="0"/>
                                  <a:pt x="19314" y="11"/>
                                  <a:pt x="19314" y="23"/>
                                </a:cubicBezTo>
                                <a:cubicBezTo>
                                  <a:pt x="19314" y="36"/>
                                  <a:pt x="19303" y="47"/>
                                  <a:pt x="19290" y="47"/>
                                </a:cubicBezTo>
                                <a:lnTo>
                                  <a:pt x="19146" y="47"/>
                                </a:lnTo>
                                <a:cubicBezTo>
                                  <a:pt x="19134" y="47"/>
                                  <a:pt x="19122" y="36"/>
                                  <a:pt x="19122" y="23"/>
                                </a:cubicBezTo>
                                <a:cubicBezTo>
                                  <a:pt x="19122" y="11"/>
                                  <a:pt x="19134" y="0"/>
                                  <a:pt x="19146" y="0"/>
                                </a:cubicBezTo>
                                <a:close/>
                                <a:moveTo>
                                  <a:pt x="19482" y="0"/>
                                </a:moveTo>
                                <a:lnTo>
                                  <a:pt x="19625" y="0"/>
                                </a:lnTo>
                                <a:cubicBezTo>
                                  <a:pt x="19639" y="0"/>
                                  <a:pt x="19649" y="11"/>
                                  <a:pt x="19649" y="23"/>
                                </a:cubicBezTo>
                                <a:cubicBezTo>
                                  <a:pt x="19649" y="36"/>
                                  <a:pt x="19639" y="47"/>
                                  <a:pt x="19625" y="47"/>
                                </a:cubicBezTo>
                                <a:lnTo>
                                  <a:pt x="19482" y="47"/>
                                </a:lnTo>
                                <a:cubicBezTo>
                                  <a:pt x="19469" y="47"/>
                                  <a:pt x="19458" y="36"/>
                                  <a:pt x="19458" y="23"/>
                                </a:cubicBezTo>
                                <a:cubicBezTo>
                                  <a:pt x="19458" y="11"/>
                                  <a:pt x="19469" y="0"/>
                                  <a:pt x="19482" y="0"/>
                                </a:cubicBezTo>
                                <a:close/>
                                <a:moveTo>
                                  <a:pt x="19817" y="0"/>
                                </a:moveTo>
                                <a:lnTo>
                                  <a:pt x="19961" y="0"/>
                                </a:lnTo>
                                <a:cubicBezTo>
                                  <a:pt x="19974" y="0"/>
                                  <a:pt x="19985" y="11"/>
                                  <a:pt x="19985" y="23"/>
                                </a:cubicBezTo>
                                <a:cubicBezTo>
                                  <a:pt x="19985" y="36"/>
                                  <a:pt x="19974" y="47"/>
                                  <a:pt x="19961" y="47"/>
                                </a:cubicBezTo>
                                <a:lnTo>
                                  <a:pt x="19817" y="47"/>
                                </a:lnTo>
                                <a:cubicBezTo>
                                  <a:pt x="19805" y="47"/>
                                  <a:pt x="19793" y="36"/>
                                  <a:pt x="19793" y="23"/>
                                </a:cubicBezTo>
                                <a:cubicBezTo>
                                  <a:pt x="19793" y="11"/>
                                  <a:pt x="19805" y="0"/>
                                  <a:pt x="19817" y="0"/>
                                </a:cubicBezTo>
                                <a:close/>
                                <a:moveTo>
                                  <a:pt x="20153" y="0"/>
                                </a:moveTo>
                                <a:lnTo>
                                  <a:pt x="20296" y="0"/>
                                </a:lnTo>
                                <a:cubicBezTo>
                                  <a:pt x="20310" y="0"/>
                                  <a:pt x="20320" y="11"/>
                                  <a:pt x="20320" y="23"/>
                                </a:cubicBezTo>
                                <a:cubicBezTo>
                                  <a:pt x="20320" y="36"/>
                                  <a:pt x="20310" y="47"/>
                                  <a:pt x="20296" y="47"/>
                                </a:cubicBezTo>
                                <a:lnTo>
                                  <a:pt x="20153" y="47"/>
                                </a:lnTo>
                                <a:cubicBezTo>
                                  <a:pt x="20140" y="47"/>
                                  <a:pt x="20129" y="36"/>
                                  <a:pt x="20129" y="23"/>
                                </a:cubicBezTo>
                                <a:cubicBezTo>
                                  <a:pt x="20129" y="11"/>
                                  <a:pt x="20140" y="0"/>
                                  <a:pt x="20153" y="0"/>
                                </a:cubicBezTo>
                                <a:close/>
                                <a:moveTo>
                                  <a:pt x="20488" y="0"/>
                                </a:moveTo>
                                <a:lnTo>
                                  <a:pt x="20632" y="0"/>
                                </a:lnTo>
                                <a:cubicBezTo>
                                  <a:pt x="20645" y="0"/>
                                  <a:pt x="20656" y="11"/>
                                  <a:pt x="20656" y="23"/>
                                </a:cubicBezTo>
                                <a:cubicBezTo>
                                  <a:pt x="20656" y="36"/>
                                  <a:pt x="20645" y="47"/>
                                  <a:pt x="20632" y="47"/>
                                </a:cubicBezTo>
                                <a:lnTo>
                                  <a:pt x="20488" y="47"/>
                                </a:lnTo>
                                <a:cubicBezTo>
                                  <a:pt x="20476" y="47"/>
                                  <a:pt x="20464" y="36"/>
                                  <a:pt x="20464" y="23"/>
                                </a:cubicBezTo>
                                <a:cubicBezTo>
                                  <a:pt x="20464" y="11"/>
                                  <a:pt x="20476" y="0"/>
                                  <a:pt x="20488" y="0"/>
                                </a:cubicBezTo>
                                <a:close/>
                                <a:moveTo>
                                  <a:pt x="20823" y="0"/>
                                </a:moveTo>
                                <a:lnTo>
                                  <a:pt x="20967" y="0"/>
                                </a:lnTo>
                                <a:cubicBezTo>
                                  <a:pt x="20981" y="0"/>
                                  <a:pt x="20991" y="11"/>
                                  <a:pt x="20991" y="23"/>
                                </a:cubicBezTo>
                                <a:cubicBezTo>
                                  <a:pt x="20991" y="36"/>
                                  <a:pt x="20981" y="47"/>
                                  <a:pt x="20967" y="47"/>
                                </a:cubicBezTo>
                                <a:lnTo>
                                  <a:pt x="20823" y="47"/>
                                </a:lnTo>
                                <a:cubicBezTo>
                                  <a:pt x="20811" y="47"/>
                                  <a:pt x="20799" y="36"/>
                                  <a:pt x="20799" y="23"/>
                                </a:cubicBezTo>
                                <a:cubicBezTo>
                                  <a:pt x="20799" y="11"/>
                                  <a:pt x="20811" y="0"/>
                                  <a:pt x="20823" y="0"/>
                                </a:cubicBezTo>
                                <a:close/>
                                <a:moveTo>
                                  <a:pt x="21159" y="0"/>
                                </a:moveTo>
                                <a:lnTo>
                                  <a:pt x="21303" y="0"/>
                                </a:lnTo>
                                <a:cubicBezTo>
                                  <a:pt x="21316" y="0"/>
                                  <a:pt x="21327" y="11"/>
                                  <a:pt x="21327" y="23"/>
                                </a:cubicBezTo>
                                <a:cubicBezTo>
                                  <a:pt x="21327" y="36"/>
                                  <a:pt x="21316" y="47"/>
                                  <a:pt x="21303" y="47"/>
                                </a:cubicBezTo>
                                <a:lnTo>
                                  <a:pt x="21159" y="47"/>
                                </a:lnTo>
                                <a:cubicBezTo>
                                  <a:pt x="21146" y="47"/>
                                  <a:pt x="21135" y="36"/>
                                  <a:pt x="21135" y="23"/>
                                </a:cubicBezTo>
                                <a:cubicBezTo>
                                  <a:pt x="21135" y="11"/>
                                  <a:pt x="21146" y="0"/>
                                  <a:pt x="21159" y="0"/>
                                </a:cubicBezTo>
                                <a:close/>
                                <a:moveTo>
                                  <a:pt x="21494" y="0"/>
                                </a:moveTo>
                                <a:lnTo>
                                  <a:pt x="21638" y="0"/>
                                </a:lnTo>
                                <a:cubicBezTo>
                                  <a:pt x="21652" y="0"/>
                                  <a:pt x="21662" y="11"/>
                                  <a:pt x="21662" y="23"/>
                                </a:cubicBezTo>
                                <a:cubicBezTo>
                                  <a:pt x="21662" y="36"/>
                                  <a:pt x="21652" y="47"/>
                                  <a:pt x="21638" y="47"/>
                                </a:cubicBezTo>
                                <a:lnTo>
                                  <a:pt x="21494" y="47"/>
                                </a:lnTo>
                                <a:cubicBezTo>
                                  <a:pt x="21482" y="47"/>
                                  <a:pt x="21470" y="36"/>
                                  <a:pt x="21470" y="23"/>
                                </a:cubicBezTo>
                                <a:cubicBezTo>
                                  <a:pt x="21470" y="11"/>
                                  <a:pt x="21482" y="0"/>
                                  <a:pt x="21494" y="0"/>
                                </a:cubicBezTo>
                                <a:close/>
                                <a:moveTo>
                                  <a:pt x="21830" y="0"/>
                                </a:moveTo>
                                <a:lnTo>
                                  <a:pt x="21974" y="0"/>
                                </a:lnTo>
                                <a:cubicBezTo>
                                  <a:pt x="21987" y="0"/>
                                  <a:pt x="21998" y="11"/>
                                  <a:pt x="21998" y="23"/>
                                </a:cubicBezTo>
                                <a:cubicBezTo>
                                  <a:pt x="21998" y="36"/>
                                  <a:pt x="21987" y="47"/>
                                  <a:pt x="21974" y="47"/>
                                </a:cubicBezTo>
                                <a:lnTo>
                                  <a:pt x="21830" y="47"/>
                                </a:lnTo>
                                <a:cubicBezTo>
                                  <a:pt x="21817" y="47"/>
                                  <a:pt x="21806" y="36"/>
                                  <a:pt x="21806" y="23"/>
                                </a:cubicBezTo>
                                <a:cubicBezTo>
                                  <a:pt x="21806" y="11"/>
                                  <a:pt x="21817" y="0"/>
                                  <a:pt x="21830" y="0"/>
                                </a:cubicBezTo>
                                <a:close/>
                                <a:moveTo>
                                  <a:pt x="22165" y="0"/>
                                </a:moveTo>
                                <a:lnTo>
                                  <a:pt x="22309" y="0"/>
                                </a:lnTo>
                                <a:cubicBezTo>
                                  <a:pt x="22323" y="0"/>
                                  <a:pt x="22333" y="11"/>
                                  <a:pt x="22333" y="23"/>
                                </a:cubicBezTo>
                                <a:cubicBezTo>
                                  <a:pt x="22333" y="36"/>
                                  <a:pt x="22323" y="47"/>
                                  <a:pt x="22309" y="47"/>
                                </a:cubicBezTo>
                                <a:lnTo>
                                  <a:pt x="22165" y="47"/>
                                </a:lnTo>
                                <a:cubicBezTo>
                                  <a:pt x="22153" y="47"/>
                                  <a:pt x="22141" y="36"/>
                                  <a:pt x="22141" y="23"/>
                                </a:cubicBezTo>
                                <a:cubicBezTo>
                                  <a:pt x="22141" y="11"/>
                                  <a:pt x="22153" y="0"/>
                                  <a:pt x="22165" y="0"/>
                                </a:cubicBezTo>
                                <a:close/>
                                <a:moveTo>
                                  <a:pt x="22501" y="0"/>
                                </a:moveTo>
                                <a:lnTo>
                                  <a:pt x="22645" y="0"/>
                                </a:lnTo>
                                <a:cubicBezTo>
                                  <a:pt x="22658" y="0"/>
                                  <a:pt x="22669" y="11"/>
                                  <a:pt x="22669" y="23"/>
                                </a:cubicBezTo>
                                <a:cubicBezTo>
                                  <a:pt x="22669" y="36"/>
                                  <a:pt x="22658" y="47"/>
                                  <a:pt x="22645" y="47"/>
                                </a:cubicBezTo>
                                <a:lnTo>
                                  <a:pt x="22501" y="47"/>
                                </a:lnTo>
                                <a:cubicBezTo>
                                  <a:pt x="22488" y="47"/>
                                  <a:pt x="22477" y="36"/>
                                  <a:pt x="22477" y="23"/>
                                </a:cubicBezTo>
                                <a:cubicBezTo>
                                  <a:pt x="22477" y="11"/>
                                  <a:pt x="22488" y="0"/>
                                  <a:pt x="22501" y="0"/>
                                </a:cubicBezTo>
                                <a:close/>
                                <a:moveTo>
                                  <a:pt x="22836" y="0"/>
                                </a:moveTo>
                                <a:lnTo>
                                  <a:pt x="22980" y="0"/>
                                </a:lnTo>
                                <a:cubicBezTo>
                                  <a:pt x="22993" y="0"/>
                                  <a:pt x="23004" y="11"/>
                                  <a:pt x="23004" y="23"/>
                                </a:cubicBezTo>
                                <a:cubicBezTo>
                                  <a:pt x="23004" y="36"/>
                                  <a:pt x="22993" y="47"/>
                                  <a:pt x="22980" y="47"/>
                                </a:cubicBezTo>
                                <a:lnTo>
                                  <a:pt x="22836" y="47"/>
                                </a:lnTo>
                                <a:cubicBezTo>
                                  <a:pt x="22824" y="47"/>
                                  <a:pt x="22812" y="36"/>
                                  <a:pt x="22812" y="23"/>
                                </a:cubicBezTo>
                                <a:cubicBezTo>
                                  <a:pt x="22812" y="11"/>
                                  <a:pt x="22824" y="0"/>
                                  <a:pt x="22836" y="0"/>
                                </a:cubicBezTo>
                                <a:close/>
                                <a:moveTo>
                                  <a:pt x="23172" y="0"/>
                                </a:moveTo>
                                <a:lnTo>
                                  <a:pt x="23316" y="0"/>
                                </a:lnTo>
                                <a:cubicBezTo>
                                  <a:pt x="23329" y="0"/>
                                  <a:pt x="23339" y="11"/>
                                  <a:pt x="23339" y="23"/>
                                </a:cubicBezTo>
                                <a:cubicBezTo>
                                  <a:pt x="23339" y="36"/>
                                  <a:pt x="23329" y="47"/>
                                  <a:pt x="23316" y="47"/>
                                </a:cubicBezTo>
                                <a:lnTo>
                                  <a:pt x="23172" y="47"/>
                                </a:lnTo>
                                <a:cubicBezTo>
                                  <a:pt x="23159" y="47"/>
                                  <a:pt x="23148" y="36"/>
                                  <a:pt x="23148" y="23"/>
                                </a:cubicBezTo>
                                <a:cubicBezTo>
                                  <a:pt x="23148" y="11"/>
                                  <a:pt x="23159" y="0"/>
                                  <a:pt x="23172" y="0"/>
                                </a:cubicBezTo>
                                <a:close/>
                                <a:moveTo>
                                  <a:pt x="23507" y="0"/>
                                </a:moveTo>
                                <a:lnTo>
                                  <a:pt x="23651" y="0"/>
                                </a:lnTo>
                                <a:cubicBezTo>
                                  <a:pt x="23664" y="0"/>
                                  <a:pt x="23675" y="11"/>
                                  <a:pt x="23675" y="23"/>
                                </a:cubicBezTo>
                                <a:cubicBezTo>
                                  <a:pt x="23675" y="36"/>
                                  <a:pt x="23664" y="47"/>
                                  <a:pt x="23651" y="47"/>
                                </a:cubicBezTo>
                                <a:lnTo>
                                  <a:pt x="23507" y="47"/>
                                </a:lnTo>
                                <a:cubicBezTo>
                                  <a:pt x="23495" y="47"/>
                                  <a:pt x="23483" y="36"/>
                                  <a:pt x="23483" y="23"/>
                                </a:cubicBezTo>
                                <a:cubicBezTo>
                                  <a:pt x="23483" y="11"/>
                                  <a:pt x="23495" y="0"/>
                                  <a:pt x="23507" y="0"/>
                                </a:cubicBezTo>
                                <a:close/>
                                <a:moveTo>
                                  <a:pt x="23843" y="0"/>
                                </a:moveTo>
                                <a:lnTo>
                                  <a:pt x="23986" y="0"/>
                                </a:lnTo>
                                <a:cubicBezTo>
                                  <a:pt x="24000" y="0"/>
                                  <a:pt x="24010" y="11"/>
                                  <a:pt x="24010" y="23"/>
                                </a:cubicBezTo>
                                <a:cubicBezTo>
                                  <a:pt x="24010" y="36"/>
                                  <a:pt x="24000" y="47"/>
                                  <a:pt x="23986" y="47"/>
                                </a:cubicBezTo>
                                <a:lnTo>
                                  <a:pt x="23843" y="47"/>
                                </a:lnTo>
                                <a:cubicBezTo>
                                  <a:pt x="23830" y="47"/>
                                  <a:pt x="23819" y="36"/>
                                  <a:pt x="23819" y="23"/>
                                </a:cubicBezTo>
                                <a:cubicBezTo>
                                  <a:pt x="23819" y="11"/>
                                  <a:pt x="23830" y="0"/>
                                  <a:pt x="23843" y="0"/>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 name="Freeform 9"/>
                        <wps:cNvSpPr>
                          <a:spLocks noEditPoints="1"/>
                        </wps:cNvSpPr>
                        <wps:spPr bwMode="auto">
                          <a:xfrm>
                            <a:off x="851535" y="1112520"/>
                            <a:ext cx="3246755" cy="6985"/>
                          </a:xfrm>
                          <a:custGeom>
                            <a:avLst/>
                            <a:gdLst>
                              <a:gd name="T0" fmla="*/ 360 w 24010"/>
                              <a:gd name="T1" fmla="*/ 0 h 47"/>
                              <a:gd name="T2" fmla="*/ 839 w 24010"/>
                              <a:gd name="T3" fmla="*/ 0 h 47"/>
                              <a:gd name="T4" fmla="*/ 1198 w 24010"/>
                              <a:gd name="T5" fmla="*/ 23 h 47"/>
                              <a:gd name="T6" fmla="*/ 1510 w 24010"/>
                              <a:gd name="T7" fmla="*/ 47 h 47"/>
                              <a:gd name="T8" fmla="*/ 1702 w 24010"/>
                              <a:gd name="T9" fmla="*/ 47 h 47"/>
                              <a:gd name="T10" fmla="*/ 2013 w 24010"/>
                              <a:gd name="T11" fmla="*/ 23 h 47"/>
                              <a:gd name="T12" fmla="*/ 2373 w 24010"/>
                              <a:gd name="T13" fmla="*/ 0 h 47"/>
                              <a:gd name="T14" fmla="*/ 3043 w 24010"/>
                              <a:gd name="T15" fmla="*/ 0 h 47"/>
                              <a:gd name="T16" fmla="*/ 3523 w 24010"/>
                              <a:gd name="T17" fmla="*/ 0 h 47"/>
                              <a:gd name="T18" fmla="*/ 3882 w 24010"/>
                              <a:gd name="T19" fmla="*/ 23 h 47"/>
                              <a:gd name="T20" fmla="*/ 4194 w 24010"/>
                              <a:gd name="T21" fmla="*/ 47 h 47"/>
                              <a:gd name="T22" fmla="*/ 4385 w 24010"/>
                              <a:gd name="T23" fmla="*/ 47 h 47"/>
                              <a:gd name="T24" fmla="*/ 4697 w 24010"/>
                              <a:gd name="T25" fmla="*/ 23 h 47"/>
                              <a:gd name="T26" fmla="*/ 5056 w 24010"/>
                              <a:gd name="T27" fmla="*/ 0 h 47"/>
                              <a:gd name="T28" fmla="*/ 5727 w 24010"/>
                              <a:gd name="T29" fmla="*/ 0 h 47"/>
                              <a:gd name="T30" fmla="*/ 6206 w 24010"/>
                              <a:gd name="T31" fmla="*/ 0 h 47"/>
                              <a:gd name="T32" fmla="*/ 6566 w 24010"/>
                              <a:gd name="T33" fmla="*/ 23 h 47"/>
                              <a:gd name="T34" fmla="*/ 6877 w 24010"/>
                              <a:gd name="T35" fmla="*/ 47 h 47"/>
                              <a:gd name="T36" fmla="*/ 7069 w 24010"/>
                              <a:gd name="T37" fmla="*/ 47 h 47"/>
                              <a:gd name="T38" fmla="*/ 7381 w 24010"/>
                              <a:gd name="T39" fmla="*/ 23 h 47"/>
                              <a:gd name="T40" fmla="*/ 7740 w 24010"/>
                              <a:gd name="T41" fmla="*/ 0 h 47"/>
                              <a:gd name="T42" fmla="*/ 8411 w 24010"/>
                              <a:gd name="T43" fmla="*/ 0 h 47"/>
                              <a:gd name="T44" fmla="*/ 8890 w 24010"/>
                              <a:gd name="T45" fmla="*/ 0 h 47"/>
                              <a:gd name="T46" fmla="*/ 9250 w 24010"/>
                              <a:gd name="T47" fmla="*/ 23 h 47"/>
                              <a:gd name="T48" fmla="*/ 9561 w 24010"/>
                              <a:gd name="T49" fmla="*/ 47 h 47"/>
                              <a:gd name="T50" fmla="*/ 9753 w 24010"/>
                              <a:gd name="T51" fmla="*/ 47 h 47"/>
                              <a:gd name="T52" fmla="*/ 10064 w 24010"/>
                              <a:gd name="T53" fmla="*/ 23 h 47"/>
                              <a:gd name="T54" fmla="*/ 10424 w 24010"/>
                              <a:gd name="T55" fmla="*/ 0 h 47"/>
                              <a:gd name="T56" fmla="*/ 11095 w 24010"/>
                              <a:gd name="T57" fmla="*/ 0 h 47"/>
                              <a:gd name="T58" fmla="*/ 11574 w 24010"/>
                              <a:gd name="T59" fmla="*/ 0 h 47"/>
                              <a:gd name="T60" fmla="*/ 11933 w 24010"/>
                              <a:gd name="T61" fmla="*/ 23 h 47"/>
                              <a:gd name="T62" fmla="*/ 12245 w 24010"/>
                              <a:gd name="T63" fmla="*/ 47 h 47"/>
                              <a:gd name="T64" fmla="*/ 12437 w 24010"/>
                              <a:gd name="T65" fmla="*/ 47 h 47"/>
                              <a:gd name="T66" fmla="*/ 12748 w 24010"/>
                              <a:gd name="T67" fmla="*/ 23 h 47"/>
                              <a:gd name="T68" fmla="*/ 13108 w 24010"/>
                              <a:gd name="T69" fmla="*/ 0 h 47"/>
                              <a:gd name="T70" fmla="*/ 13779 w 24010"/>
                              <a:gd name="T71" fmla="*/ 0 h 47"/>
                              <a:gd name="T72" fmla="*/ 14258 w 24010"/>
                              <a:gd name="T73" fmla="*/ 0 h 47"/>
                              <a:gd name="T74" fmla="*/ 14617 w 24010"/>
                              <a:gd name="T75" fmla="*/ 23 h 47"/>
                              <a:gd name="T76" fmla="*/ 14929 w 24010"/>
                              <a:gd name="T77" fmla="*/ 47 h 47"/>
                              <a:gd name="T78" fmla="*/ 15120 w 24010"/>
                              <a:gd name="T79" fmla="*/ 47 h 47"/>
                              <a:gd name="T80" fmla="*/ 15432 w 24010"/>
                              <a:gd name="T81" fmla="*/ 23 h 47"/>
                              <a:gd name="T82" fmla="*/ 15791 w 24010"/>
                              <a:gd name="T83" fmla="*/ 0 h 47"/>
                              <a:gd name="T84" fmla="*/ 16462 w 24010"/>
                              <a:gd name="T85" fmla="*/ 0 h 47"/>
                              <a:gd name="T86" fmla="*/ 16942 w 24010"/>
                              <a:gd name="T87" fmla="*/ 0 h 47"/>
                              <a:gd name="T88" fmla="*/ 17301 w 24010"/>
                              <a:gd name="T89" fmla="*/ 23 h 47"/>
                              <a:gd name="T90" fmla="*/ 17613 w 24010"/>
                              <a:gd name="T91" fmla="*/ 47 h 47"/>
                              <a:gd name="T92" fmla="*/ 17804 w 24010"/>
                              <a:gd name="T93" fmla="*/ 47 h 47"/>
                              <a:gd name="T94" fmla="*/ 18116 w 24010"/>
                              <a:gd name="T95" fmla="*/ 23 h 47"/>
                              <a:gd name="T96" fmla="*/ 18475 w 24010"/>
                              <a:gd name="T97" fmla="*/ 0 h 47"/>
                              <a:gd name="T98" fmla="*/ 19146 w 24010"/>
                              <a:gd name="T99" fmla="*/ 0 h 47"/>
                              <a:gd name="T100" fmla="*/ 19625 w 24010"/>
                              <a:gd name="T101" fmla="*/ 0 h 47"/>
                              <a:gd name="T102" fmla="*/ 19985 w 24010"/>
                              <a:gd name="T103" fmla="*/ 23 h 47"/>
                              <a:gd name="T104" fmla="*/ 20296 w 24010"/>
                              <a:gd name="T105" fmla="*/ 47 h 47"/>
                              <a:gd name="T106" fmla="*/ 20488 w 24010"/>
                              <a:gd name="T107" fmla="*/ 47 h 47"/>
                              <a:gd name="T108" fmla="*/ 20799 w 24010"/>
                              <a:gd name="T109" fmla="*/ 23 h 47"/>
                              <a:gd name="T110" fmla="*/ 21159 w 24010"/>
                              <a:gd name="T111" fmla="*/ 0 h 47"/>
                              <a:gd name="T112" fmla="*/ 21830 w 24010"/>
                              <a:gd name="T113" fmla="*/ 0 h 47"/>
                              <a:gd name="T114" fmla="*/ 22309 w 24010"/>
                              <a:gd name="T115" fmla="*/ 0 h 47"/>
                              <a:gd name="T116" fmla="*/ 22669 w 24010"/>
                              <a:gd name="T117" fmla="*/ 23 h 47"/>
                              <a:gd name="T118" fmla="*/ 22980 w 24010"/>
                              <a:gd name="T119" fmla="*/ 47 h 47"/>
                              <a:gd name="T120" fmla="*/ 23172 w 24010"/>
                              <a:gd name="T121" fmla="*/ 47 h 47"/>
                              <a:gd name="T122" fmla="*/ 23483 w 24010"/>
                              <a:gd name="T123" fmla="*/ 23 h 47"/>
                              <a:gd name="T124" fmla="*/ 23843 w 24010"/>
                              <a:gd name="T12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4010" h="47">
                                <a:moveTo>
                                  <a:pt x="24" y="0"/>
                                </a:moveTo>
                                <a:lnTo>
                                  <a:pt x="168" y="0"/>
                                </a:lnTo>
                                <a:cubicBezTo>
                                  <a:pt x="181" y="0"/>
                                  <a:pt x="192" y="11"/>
                                  <a:pt x="192" y="23"/>
                                </a:cubicBezTo>
                                <a:cubicBezTo>
                                  <a:pt x="192" y="36"/>
                                  <a:pt x="181" y="47"/>
                                  <a:pt x="168" y="47"/>
                                </a:cubicBezTo>
                                <a:lnTo>
                                  <a:pt x="24" y="47"/>
                                </a:lnTo>
                                <a:cubicBezTo>
                                  <a:pt x="12" y="47"/>
                                  <a:pt x="0" y="36"/>
                                  <a:pt x="0" y="23"/>
                                </a:cubicBezTo>
                                <a:cubicBezTo>
                                  <a:pt x="0" y="11"/>
                                  <a:pt x="12" y="0"/>
                                  <a:pt x="24" y="0"/>
                                </a:cubicBezTo>
                                <a:close/>
                                <a:moveTo>
                                  <a:pt x="360" y="0"/>
                                </a:moveTo>
                                <a:lnTo>
                                  <a:pt x="503" y="0"/>
                                </a:lnTo>
                                <a:cubicBezTo>
                                  <a:pt x="517" y="0"/>
                                  <a:pt x="527" y="11"/>
                                  <a:pt x="527" y="23"/>
                                </a:cubicBezTo>
                                <a:cubicBezTo>
                                  <a:pt x="527" y="36"/>
                                  <a:pt x="517" y="47"/>
                                  <a:pt x="503" y="47"/>
                                </a:cubicBezTo>
                                <a:lnTo>
                                  <a:pt x="360" y="47"/>
                                </a:lnTo>
                                <a:cubicBezTo>
                                  <a:pt x="347" y="47"/>
                                  <a:pt x="336" y="36"/>
                                  <a:pt x="336" y="23"/>
                                </a:cubicBezTo>
                                <a:cubicBezTo>
                                  <a:pt x="336" y="11"/>
                                  <a:pt x="347" y="0"/>
                                  <a:pt x="360" y="0"/>
                                </a:cubicBezTo>
                                <a:close/>
                                <a:moveTo>
                                  <a:pt x="695" y="0"/>
                                </a:moveTo>
                                <a:lnTo>
                                  <a:pt x="839" y="0"/>
                                </a:lnTo>
                                <a:cubicBezTo>
                                  <a:pt x="852" y="0"/>
                                  <a:pt x="863" y="11"/>
                                  <a:pt x="863" y="23"/>
                                </a:cubicBezTo>
                                <a:cubicBezTo>
                                  <a:pt x="863" y="36"/>
                                  <a:pt x="852" y="47"/>
                                  <a:pt x="839" y="47"/>
                                </a:cubicBezTo>
                                <a:lnTo>
                                  <a:pt x="695" y="47"/>
                                </a:lnTo>
                                <a:cubicBezTo>
                                  <a:pt x="683" y="47"/>
                                  <a:pt x="671" y="36"/>
                                  <a:pt x="671" y="23"/>
                                </a:cubicBezTo>
                                <a:cubicBezTo>
                                  <a:pt x="671" y="11"/>
                                  <a:pt x="683" y="0"/>
                                  <a:pt x="695" y="0"/>
                                </a:cubicBezTo>
                                <a:close/>
                                <a:moveTo>
                                  <a:pt x="1031" y="0"/>
                                </a:moveTo>
                                <a:lnTo>
                                  <a:pt x="1174" y="0"/>
                                </a:lnTo>
                                <a:cubicBezTo>
                                  <a:pt x="1188" y="0"/>
                                  <a:pt x="1198" y="11"/>
                                  <a:pt x="1198" y="23"/>
                                </a:cubicBezTo>
                                <a:cubicBezTo>
                                  <a:pt x="1198" y="36"/>
                                  <a:pt x="1188" y="47"/>
                                  <a:pt x="1174" y="47"/>
                                </a:cubicBezTo>
                                <a:lnTo>
                                  <a:pt x="1031" y="47"/>
                                </a:lnTo>
                                <a:cubicBezTo>
                                  <a:pt x="1018" y="47"/>
                                  <a:pt x="1007" y="36"/>
                                  <a:pt x="1007" y="23"/>
                                </a:cubicBezTo>
                                <a:cubicBezTo>
                                  <a:pt x="1007" y="11"/>
                                  <a:pt x="1018" y="0"/>
                                  <a:pt x="1031" y="0"/>
                                </a:cubicBezTo>
                                <a:close/>
                                <a:moveTo>
                                  <a:pt x="1366" y="0"/>
                                </a:moveTo>
                                <a:lnTo>
                                  <a:pt x="1510" y="0"/>
                                </a:lnTo>
                                <a:cubicBezTo>
                                  <a:pt x="1523" y="0"/>
                                  <a:pt x="1534" y="11"/>
                                  <a:pt x="1534" y="23"/>
                                </a:cubicBezTo>
                                <a:cubicBezTo>
                                  <a:pt x="1534" y="36"/>
                                  <a:pt x="1523" y="47"/>
                                  <a:pt x="1510" y="47"/>
                                </a:cubicBezTo>
                                <a:lnTo>
                                  <a:pt x="1366" y="47"/>
                                </a:lnTo>
                                <a:cubicBezTo>
                                  <a:pt x="1354" y="47"/>
                                  <a:pt x="1342" y="36"/>
                                  <a:pt x="1342" y="23"/>
                                </a:cubicBezTo>
                                <a:cubicBezTo>
                                  <a:pt x="1342" y="11"/>
                                  <a:pt x="1354" y="0"/>
                                  <a:pt x="1366" y="0"/>
                                </a:cubicBezTo>
                                <a:close/>
                                <a:moveTo>
                                  <a:pt x="1702" y="0"/>
                                </a:moveTo>
                                <a:lnTo>
                                  <a:pt x="1845" y="0"/>
                                </a:lnTo>
                                <a:cubicBezTo>
                                  <a:pt x="1859" y="0"/>
                                  <a:pt x="1869" y="11"/>
                                  <a:pt x="1869" y="23"/>
                                </a:cubicBezTo>
                                <a:cubicBezTo>
                                  <a:pt x="1869" y="36"/>
                                  <a:pt x="1859" y="47"/>
                                  <a:pt x="1845" y="47"/>
                                </a:cubicBezTo>
                                <a:lnTo>
                                  <a:pt x="1702" y="47"/>
                                </a:lnTo>
                                <a:cubicBezTo>
                                  <a:pt x="1689" y="47"/>
                                  <a:pt x="1678" y="36"/>
                                  <a:pt x="1678" y="23"/>
                                </a:cubicBezTo>
                                <a:cubicBezTo>
                                  <a:pt x="1678" y="11"/>
                                  <a:pt x="1689" y="0"/>
                                  <a:pt x="1702" y="0"/>
                                </a:cubicBezTo>
                                <a:close/>
                                <a:moveTo>
                                  <a:pt x="2037" y="0"/>
                                </a:moveTo>
                                <a:lnTo>
                                  <a:pt x="2181" y="0"/>
                                </a:lnTo>
                                <a:cubicBezTo>
                                  <a:pt x="2194" y="0"/>
                                  <a:pt x="2205" y="11"/>
                                  <a:pt x="2205" y="23"/>
                                </a:cubicBezTo>
                                <a:cubicBezTo>
                                  <a:pt x="2205" y="36"/>
                                  <a:pt x="2194" y="47"/>
                                  <a:pt x="2181" y="47"/>
                                </a:cubicBezTo>
                                <a:lnTo>
                                  <a:pt x="2037" y="47"/>
                                </a:lnTo>
                                <a:cubicBezTo>
                                  <a:pt x="2025" y="47"/>
                                  <a:pt x="2013" y="36"/>
                                  <a:pt x="2013" y="23"/>
                                </a:cubicBezTo>
                                <a:cubicBezTo>
                                  <a:pt x="2013" y="11"/>
                                  <a:pt x="2025" y="0"/>
                                  <a:pt x="2037" y="0"/>
                                </a:cubicBezTo>
                                <a:close/>
                                <a:moveTo>
                                  <a:pt x="2373" y="0"/>
                                </a:moveTo>
                                <a:lnTo>
                                  <a:pt x="2516" y="0"/>
                                </a:lnTo>
                                <a:cubicBezTo>
                                  <a:pt x="2530" y="0"/>
                                  <a:pt x="2540" y="11"/>
                                  <a:pt x="2540" y="23"/>
                                </a:cubicBezTo>
                                <a:cubicBezTo>
                                  <a:pt x="2540" y="36"/>
                                  <a:pt x="2530" y="47"/>
                                  <a:pt x="2516" y="47"/>
                                </a:cubicBezTo>
                                <a:lnTo>
                                  <a:pt x="2373" y="47"/>
                                </a:lnTo>
                                <a:cubicBezTo>
                                  <a:pt x="2360" y="47"/>
                                  <a:pt x="2349" y="36"/>
                                  <a:pt x="2349" y="23"/>
                                </a:cubicBezTo>
                                <a:cubicBezTo>
                                  <a:pt x="2349" y="11"/>
                                  <a:pt x="2360" y="0"/>
                                  <a:pt x="2373" y="0"/>
                                </a:cubicBezTo>
                                <a:close/>
                                <a:moveTo>
                                  <a:pt x="2708" y="0"/>
                                </a:moveTo>
                                <a:lnTo>
                                  <a:pt x="2852" y="0"/>
                                </a:lnTo>
                                <a:cubicBezTo>
                                  <a:pt x="2865" y="0"/>
                                  <a:pt x="2876" y="11"/>
                                  <a:pt x="2876" y="23"/>
                                </a:cubicBezTo>
                                <a:cubicBezTo>
                                  <a:pt x="2876" y="36"/>
                                  <a:pt x="2865" y="47"/>
                                  <a:pt x="2852" y="47"/>
                                </a:cubicBezTo>
                                <a:lnTo>
                                  <a:pt x="2708" y="47"/>
                                </a:lnTo>
                                <a:cubicBezTo>
                                  <a:pt x="2696" y="47"/>
                                  <a:pt x="2684" y="36"/>
                                  <a:pt x="2684" y="23"/>
                                </a:cubicBezTo>
                                <a:cubicBezTo>
                                  <a:pt x="2684" y="11"/>
                                  <a:pt x="2696" y="0"/>
                                  <a:pt x="2708" y="0"/>
                                </a:cubicBezTo>
                                <a:close/>
                                <a:moveTo>
                                  <a:pt x="3043" y="0"/>
                                </a:moveTo>
                                <a:lnTo>
                                  <a:pt x="3187" y="0"/>
                                </a:lnTo>
                                <a:cubicBezTo>
                                  <a:pt x="3201" y="0"/>
                                  <a:pt x="3211" y="11"/>
                                  <a:pt x="3211" y="23"/>
                                </a:cubicBezTo>
                                <a:cubicBezTo>
                                  <a:pt x="3211" y="36"/>
                                  <a:pt x="3201" y="47"/>
                                  <a:pt x="3187" y="47"/>
                                </a:cubicBezTo>
                                <a:lnTo>
                                  <a:pt x="3043" y="47"/>
                                </a:lnTo>
                                <a:cubicBezTo>
                                  <a:pt x="3031" y="47"/>
                                  <a:pt x="3020" y="36"/>
                                  <a:pt x="3020" y="23"/>
                                </a:cubicBezTo>
                                <a:cubicBezTo>
                                  <a:pt x="3020" y="11"/>
                                  <a:pt x="3031" y="0"/>
                                  <a:pt x="3043" y="0"/>
                                </a:cubicBezTo>
                                <a:close/>
                                <a:moveTo>
                                  <a:pt x="3379" y="0"/>
                                </a:moveTo>
                                <a:lnTo>
                                  <a:pt x="3523" y="0"/>
                                </a:lnTo>
                                <a:cubicBezTo>
                                  <a:pt x="3536" y="0"/>
                                  <a:pt x="3547" y="11"/>
                                  <a:pt x="3547" y="23"/>
                                </a:cubicBezTo>
                                <a:cubicBezTo>
                                  <a:pt x="3547" y="36"/>
                                  <a:pt x="3536" y="47"/>
                                  <a:pt x="3523" y="47"/>
                                </a:cubicBezTo>
                                <a:lnTo>
                                  <a:pt x="3379" y="47"/>
                                </a:lnTo>
                                <a:cubicBezTo>
                                  <a:pt x="3366" y="47"/>
                                  <a:pt x="3355" y="36"/>
                                  <a:pt x="3355" y="23"/>
                                </a:cubicBezTo>
                                <a:cubicBezTo>
                                  <a:pt x="3355" y="11"/>
                                  <a:pt x="3366" y="0"/>
                                  <a:pt x="3379" y="0"/>
                                </a:cubicBezTo>
                                <a:close/>
                                <a:moveTo>
                                  <a:pt x="3714" y="0"/>
                                </a:moveTo>
                                <a:lnTo>
                                  <a:pt x="3858" y="0"/>
                                </a:lnTo>
                                <a:cubicBezTo>
                                  <a:pt x="3872" y="0"/>
                                  <a:pt x="3882" y="11"/>
                                  <a:pt x="3882" y="23"/>
                                </a:cubicBezTo>
                                <a:cubicBezTo>
                                  <a:pt x="3882" y="36"/>
                                  <a:pt x="3872" y="47"/>
                                  <a:pt x="3858" y="47"/>
                                </a:cubicBezTo>
                                <a:lnTo>
                                  <a:pt x="3714" y="47"/>
                                </a:lnTo>
                                <a:cubicBezTo>
                                  <a:pt x="3702" y="47"/>
                                  <a:pt x="3690" y="36"/>
                                  <a:pt x="3690" y="23"/>
                                </a:cubicBezTo>
                                <a:cubicBezTo>
                                  <a:pt x="3690" y="11"/>
                                  <a:pt x="3702" y="0"/>
                                  <a:pt x="3714" y="0"/>
                                </a:cubicBezTo>
                                <a:close/>
                                <a:moveTo>
                                  <a:pt x="4050" y="0"/>
                                </a:moveTo>
                                <a:lnTo>
                                  <a:pt x="4194" y="0"/>
                                </a:lnTo>
                                <a:cubicBezTo>
                                  <a:pt x="4207" y="0"/>
                                  <a:pt x="4218" y="11"/>
                                  <a:pt x="4218" y="23"/>
                                </a:cubicBezTo>
                                <a:cubicBezTo>
                                  <a:pt x="4218" y="36"/>
                                  <a:pt x="4207" y="47"/>
                                  <a:pt x="4194" y="47"/>
                                </a:cubicBezTo>
                                <a:lnTo>
                                  <a:pt x="4050" y="47"/>
                                </a:lnTo>
                                <a:cubicBezTo>
                                  <a:pt x="4037" y="47"/>
                                  <a:pt x="4026" y="36"/>
                                  <a:pt x="4026" y="23"/>
                                </a:cubicBezTo>
                                <a:cubicBezTo>
                                  <a:pt x="4026" y="11"/>
                                  <a:pt x="4037" y="0"/>
                                  <a:pt x="4050" y="0"/>
                                </a:cubicBezTo>
                                <a:close/>
                                <a:moveTo>
                                  <a:pt x="4385" y="0"/>
                                </a:moveTo>
                                <a:lnTo>
                                  <a:pt x="4529" y="0"/>
                                </a:lnTo>
                                <a:cubicBezTo>
                                  <a:pt x="4543" y="0"/>
                                  <a:pt x="4553" y="11"/>
                                  <a:pt x="4553" y="23"/>
                                </a:cubicBezTo>
                                <a:cubicBezTo>
                                  <a:pt x="4553" y="36"/>
                                  <a:pt x="4543" y="47"/>
                                  <a:pt x="4529" y="47"/>
                                </a:cubicBezTo>
                                <a:lnTo>
                                  <a:pt x="4385" y="47"/>
                                </a:lnTo>
                                <a:cubicBezTo>
                                  <a:pt x="4373" y="47"/>
                                  <a:pt x="4361" y="36"/>
                                  <a:pt x="4361" y="23"/>
                                </a:cubicBezTo>
                                <a:cubicBezTo>
                                  <a:pt x="4361" y="11"/>
                                  <a:pt x="4373" y="0"/>
                                  <a:pt x="4385" y="0"/>
                                </a:cubicBezTo>
                                <a:close/>
                                <a:moveTo>
                                  <a:pt x="4721" y="0"/>
                                </a:moveTo>
                                <a:lnTo>
                                  <a:pt x="4865" y="0"/>
                                </a:lnTo>
                                <a:cubicBezTo>
                                  <a:pt x="4878" y="0"/>
                                  <a:pt x="4889" y="11"/>
                                  <a:pt x="4889" y="23"/>
                                </a:cubicBezTo>
                                <a:cubicBezTo>
                                  <a:pt x="4889" y="36"/>
                                  <a:pt x="4878" y="47"/>
                                  <a:pt x="4865" y="47"/>
                                </a:cubicBezTo>
                                <a:lnTo>
                                  <a:pt x="4721" y="47"/>
                                </a:lnTo>
                                <a:cubicBezTo>
                                  <a:pt x="4708" y="47"/>
                                  <a:pt x="4697" y="36"/>
                                  <a:pt x="4697" y="23"/>
                                </a:cubicBezTo>
                                <a:cubicBezTo>
                                  <a:pt x="4697" y="11"/>
                                  <a:pt x="4708" y="0"/>
                                  <a:pt x="4721" y="0"/>
                                </a:cubicBezTo>
                                <a:close/>
                                <a:moveTo>
                                  <a:pt x="5056" y="0"/>
                                </a:moveTo>
                                <a:lnTo>
                                  <a:pt x="5200" y="0"/>
                                </a:lnTo>
                                <a:cubicBezTo>
                                  <a:pt x="5213" y="0"/>
                                  <a:pt x="5224" y="11"/>
                                  <a:pt x="5224" y="23"/>
                                </a:cubicBezTo>
                                <a:cubicBezTo>
                                  <a:pt x="5224" y="36"/>
                                  <a:pt x="5213" y="47"/>
                                  <a:pt x="5200" y="47"/>
                                </a:cubicBezTo>
                                <a:lnTo>
                                  <a:pt x="5056" y="47"/>
                                </a:lnTo>
                                <a:cubicBezTo>
                                  <a:pt x="5044" y="47"/>
                                  <a:pt x="5032" y="36"/>
                                  <a:pt x="5032" y="23"/>
                                </a:cubicBezTo>
                                <a:cubicBezTo>
                                  <a:pt x="5032" y="11"/>
                                  <a:pt x="5044" y="0"/>
                                  <a:pt x="5056" y="0"/>
                                </a:cubicBezTo>
                                <a:close/>
                                <a:moveTo>
                                  <a:pt x="5392" y="0"/>
                                </a:moveTo>
                                <a:lnTo>
                                  <a:pt x="5536" y="0"/>
                                </a:lnTo>
                                <a:cubicBezTo>
                                  <a:pt x="5549" y="0"/>
                                  <a:pt x="5560" y="11"/>
                                  <a:pt x="5560" y="23"/>
                                </a:cubicBezTo>
                                <a:cubicBezTo>
                                  <a:pt x="5560" y="36"/>
                                  <a:pt x="5549" y="47"/>
                                  <a:pt x="5536" y="47"/>
                                </a:cubicBezTo>
                                <a:lnTo>
                                  <a:pt x="5392" y="47"/>
                                </a:lnTo>
                                <a:cubicBezTo>
                                  <a:pt x="5379" y="47"/>
                                  <a:pt x="5368" y="36"/>
                                  <a:pt x="5368" y="23"/>
                                </a:cubicBezTo>
                                <a:cubicBezTo>
                                  <a:pt x="5368" y="11"/>
                                  <a:pt x="5379" y="0"/>
                                  <a:pt x="5392" y="0"/>
                                </a:cubicBezTo>
                                <a:close/>
                                <a:moveTo>
                                  <a:pt x="5727" y="0"/>
                                </a:moveTo>
                                <a:lnTo>
                                  <a:pt x="5871" y="0"/>
                                </a:lnTo>
                                <a:cubicBezTo>
                                  <a:pt x="5884" y="0"/>
                                  <a:pt x="5895" y="11"/>
                                  <a:pt x="5895" y="23"/>
                                </a:cubicBezTo>
                                <a:cubicBezTo>
                                  <a:pt x="5895" y="36"/>
                                  <a:pt x="5884" y="47"/>
                                  <a:pt x="5871" y="47"/>
                                </a:cubicBezTo>
                                <a:lnTo>
                                  <a:pt x="5727" y="47"/>
                                </a:lnTo>
                                <a:cubicBezTo>
                                  <a:pt x="5715" y="47"/>
                                  <a:pt x="5703" y="36"/>
                                  <a:pt x="5703" y="23"/>
                                </a:cubicBezTo>
                                <a:cubicBezTo>
                                  <a:pt x="5703" y="11"/>
                                  <a:pt x="5715" y="0"/>
                                  <a:pt x="5727" y="0"/>
                                </a:cubicBezTo>
                                <a:close/>
                                <a:moveTo>
                                  <a:pt x="6063" y="0"/>
                                </a:moveTo>
                                <a:lnTo>
                                  <a:pt x="6206" y="0"/>
                                </a:lnTo>
                                <a:cubicBezTo>
                                  <a:pt x="6220" y="0"/>
                                  <a:pt x="6230" y="11"/>
                                  <a:pt x="6230" y="23"/>
                                </a:cubicBezTo>
                                <a:cubicBezTo>
                                  <a:pt x="6230" y="36"/>
                                  <a:pt x="6220" y="47"/>
                                  <a:pt x="6206" y="47"/>
                                </a:cubicBezTo>
                                <a:lnTo>
                                  <a:pt x="6063" y="47"/>
                                </a:lnTo>
                                <a:cubicBezTo>
                                  <a:pt x="6050" y="47"/>
                                  <a:pt x="6039" y="36"/>
                                  <a:pt x="6039" y="23"/>
                                </a:cubicBezTo>
                                <a:cubicBezTo>
                                  <a:pt x="6039" y="11"/>
                                  <a:pt x="6050" y="0"/>
                                  <a:pt x="6063" y="0"/>
                                </a:cubicBezTo>
                                <a:close/>
                                <a:moveTo>
                                  <a:pt x="6398" y="0"/>
                                </a:moveTo>
                                <a:lnTo>
                                  <a:pt x="6542" y="0"/>
                                </a:lnTo>
                                <a:cubicBezTo>
                                  <a:pt x="6555" y="0"/>
                                  <a:pt x="6566" y="11"/>
                                  <a:pt x="6566" y="23"/>
                                </a:cubicBezTo>
                                <a:cubicBezTo>
                                  <a:pt x="6566" y="36"/>
                                  <a:pt x="6555" y="47"/>
                                  <a:pt x="6542" y="47"/>
                                </a:cubicBezTo>
                                <a:lnTo>
                                  <a:pt x="6398" y="47"/>
                                </a:lnTo>
                                <a:cubicBezTo>
                                  <a:pt x="6386" y="47"/>
                                  <a:pt x="6374" y="36"/>
                                  <a:pt x="6374" y="23"/>
                                </a:cubicBezTo>
                                <a:cubicBezTo>
                                  <a:pt x="6374" y="11"/>
                                  <a:pt x="6386" y="0"/>
                                  <a:pt x="6398" y="0"/>
                                </a:cubicBezTo>
                                <a:close/>
                                <a:moveTo>
                                  <a:pt x="6734" y="0"/>
                                </a:moveTo>
                                <a:lnTo>
                                  <a:pt x="6877" y="0"/>
                                </a:lnTo>
                                <a:cubicBezTo>
                                  <a:pt x="6891" y="0"/>
                                  <a:pt x="6901" y="11"/>
                                  <a:pt x="6901" y="23"/>
                                </a:cubicBezTo>
                                <a:cubicBezTo>
                                  <a:pt x="6901" y="36"/>
                                  <a:pt x="6891" y="47"/>
                                  <a:pt x="6877" y="47"/>
                                </a:cubicBezTo>
                                <a:lnTo>
                                  <a:pt x="6734" y="47"/>
                                </a:lnTo>
                                <a:cubicBezTo>
                                  <a:pt x="6721" y="47"/>
                                  <a:pt x="6710" y="36"/>
                                  <a:pt x="6710" y="23"/>
                                </a:cubicBezTo>
                                <a:cubicBezTo>
                                  <a:pt x="6710" y="11"/>
                                  <a:pt x="6721" y="0"/>
                                  <a:pt x="6734" y="0"/>
                                </a:cubicBezTo>
                                <a:close/>
                                <a:moveTo>
                                  <a:pt x="7069" y="0"/>
                                </a:moveTo>
                                <a:lnTo>
                                  <a:pt x="7213" y="0"/>
                                </a:lnTo>
                                <a:cubicBezTo>
                                  <a:pt x="7226" y="0"/>
                                  <a:pt x="7237" y="11"/>
                                  <a:pt x="7237" y="23"/>
                                </a:cubicBezTo>
                                <a:cubicBezTo>
                                  <a:pt x="7237" y="36"/>
                                  <a:pt x="7226" y="47"/>
                                  <a:pt x="7213" y="47"/>
                                </a:cubicBezTo>
                                <a:lnTo>
                                  <a:pt x="7069" y="47"/>
                                </a:lnTo>
                                <a:cubicBezTo>
                                  <a:pt x="7057" y="47"/>
                                  <a:pt x="7045" y="36"/>
                                  <a:pt x="7045" y="23"/>
                                </a:cubicBezTo>
                                <a:cubicBezTo>
                                  <a:pt x="7045" y="11"/>
                                  <a:pt x="7057" y="0"/>
                                  <a:pt x="7069" y="0"/>
                                </a:cubicBezTo>
                                <a:close/>
                                <a:moveTo>
                                  <a:pt x="7405" y="0"/>
                                </a:moveTo>
                                <a:lnTo>
                                  <a:pt x="7548" y="0"/>
                                </a:lnTo>
                                <a:cubicBezTo>
                                  <a:pt x="7562" y="0"/>
                                  <a:pt x="7572" y="11"/>
                                  <a:pt x="7572" y="23"/>
                                </a:cubicBezTo>
                                <a:cubicBezTo>
                                  <a:pt x="7572" y="36"/>
                                  <a:pt x="7562" y="47"/>
                                  <a:pt x="7548" y="47"/>
                                </a:cubicBezTo>
                                <a:lnTo>
                                  <a:pt x="7405" y="47"/>
                                </a:lnTo>
                                <a:cubicBezTo>
                                  <a:pt x="7392" y="47"/>
                                  <a:pt x="7381" y="36"/>
                                  <a:pt x="7381" y="23"/>
                                </a:cubicBezTo>
                                <a:cubicBezTo>
                                  <a:pt x="7381" y="11"/>
                                  <a:pt x="7392" y="0"/>
                                  <a:pt x="7405" y="0"/>
                                </a:cubicBezTo>
                                <a:close/>
                                <a:moveTo>
                                  <a:pt x="7740" y="0"/>
                                </a:moveTo>
                                <a:lnTo>
                                  <a:pt x="7884" y="0"/>
                                </a:lnTo>
                                <a:cubicBezTo>
                                  <a:pt x="7897" y="0"/>
                                  <a:pt x="7908" y="11"/>
                                  <a:pt x="7908" y="23"/>
                                </a:cubicBezTo>
                                <a:cubicBezTo>
                                  <a:pt x="7908" y="36"/>
                                  <a:pt x="7897" y="47"/>
                                  <a:pt x="7884" y="47"/>
                                </a:cubicBezTo>
                                <a:lnTo>
                                  <a:pt x="7740" y="47"/>
                                </a:lnTo>
                                <a:cubicBezTo>
                                  <a:pt x="7728" y="47"/>
                                  <a:pt x="7716" y="36"/>
                                  <a:pt x="7716" y="23"/>
                                </a:cubicBezTo>
                                <a:cubicBezTo>
                                  <a:pt x="7716" y="11"/>
                                  <a:pt x="7728" y="0"/>
                                  <a:pt x="7740" y="0"/>
                                </a:cubicBezTo>
                                <a:close/>
                                <a:moveTo>
                                  <a:pt x="8076" y="0"/>
                                </a:moveTo>
                                <a:lnTo>
                                  <a:pt x="8219" y="0"/>
                                </a:lnTo>
                                <a:cubicBezTo>
                                  <a:pt x="8233" y="0"/>
                                  <a:pt x="8243" y="11"/>
                                  <a:pt x="8243" y="23"/>
                                </a:cubicBezTo>
                                <a:cubicBezTo>
                                  <a:pt x="8243" y="36"/>
                                  <a:pt x="8233" y="47"/>
                                  <a:pt x="8219" y="47"/>
                                </a:cubicBezTo>
                                <a:lnTo>
                                  <a:pt x="8076" y="47"/>
                                </a:lnTo>
                                <a:cubicBezTo>
                                  <a:pt x="8063" y="47"/>
                                  <a:pt x="8052" y="36"/>
                                  <a:pt x="8052" y="23"/>
                                </a:cubicBezTo>
                                <a:cubicBezTo>
                                  <a:pt x="8052" y="11"/>
                                  <a:pt x="8063" y="0"/>
                                  <a:pt x="8076" y="0"/>
                                </a:cubicBezTo>
                                <a:close/>
                                <a:moveTo>
                                  <a:pt x="8411" y="0"/>
                                </a:moveTo>
                                <a:lnTo>
                                  <a:pt x="8555" y="0"/>
                                </a:lnTo>
                                <a:cubicBezTo>
                                  <a:pt x="8568" y="0"/>
                                  <a:pt x="8579" y="11"/>
                                  <a:pt x="8579" y="23"/>
                                </a:cubicBezTo>
                                <a:cubicBezTo>
                                  <a:pt x="8579" y="36"/>
                                  <a:pt x="8568" y="47"/>
                                  <a:pt x="8555" y="47"/>
                                </a:cubicBezTo>
                                <a:lnTo>
                                  <a:pt x="8411" y="47"/>
                                </a:lnTo>
                                <a:cubicBezTo>
                                  <a:pt x="8399" y="47"/>
                                  <a:pt x="8387" y="36"/>
                                  <a:pt x="8387" y="23"/>
                                </a:cubicBezTo>
                                <a:cubicBezTo>
                                  <a:pt x="8387" y="11"/>
                                  <a:pt x="8399" y="0"/>
                                  <a:pt x="8411" y="0"/>
                                </a:cubicBezTo>
                                <a:close/>
                                <a:moveTo>
                                  <a:pt x="8746" y="0"/>
                                </a:moveTo>
                                <a:lnTo>
                                  <a:pt x="8890" y="0"/>
                                </a:lnTo>
                                <a:cubicBezTo>
                                  <a:pt x="8904" y="0"/>
                                  <a:pt x="8914" y="11"/>
                                  <a:pt x="8914" y="23"/>
                                </a:cubicBezTo>
                                <a:cubicBezTo>
                                  <a:pt x="8914" y="36"/>
                                  <a:pt x="8904" y="47"/>
                                  <a:pt x="8890" y="47"/>
                                </a:cubicBezTo>
                                <a:lnTo>
                                  <a:pt x="8746" y="47"/>
                                </a:lnTo>
                                <a:cubicBezTo>
                                  <a:pt x="8734" y="47"/>
                                  <a:pt x="8723" y="36"/>
                                  <a:pt x="8723" y="23"/>
                                </a:cubicBezTo>
                                <a:cubicBezTo>
                                  <a:pt x="8723" y="11"/>
                                  <a:pt x="8734" y="0"/>
                                  <a:pt x="8746" y="0"/>
                                </a:cubicBezTo>
                                <a:close/>
                                <a:moveTo>
                                  <a:pt x="9082" y="0"/>
                                </a:moveTo>
                                <a:lnTo>
                                  <a:pt x="9226" y="0"/>
                                </a:lnTo>
                                <a:cubicBezTo>
                                  <a:pt x="9239" y="0"/>
                                  <a:pt x="9250" y="11"/>
                                  <a:pt x="9250" y="23"/>
                                </a:cubicBezTo>
                                <a:cubicBezTo>
                                  <a:pt x="9250" y="36"/>
                                  <a:pt x="9239" y="47"/>
                                  <a:pt x="9226" y="47"/>
                                </a:cubicBezTo>
                                <a:lnTo>
                                  <a:pt x="9082" y="47"/>
                                </a:lnTo>
                                <a:cubicBezTo>
                                  <a:pt x="9069" y="47"/>
                                  <a:pt x="9058" y="36"/>
                                  <a:pt x="9058" y="23"/>
                                </a:cubicBezTo>
                                <a:cubicBezTo>
                                  <a:pt x="9058" y="11"/>
                                  <a:pt x="9069" y="0"/>
                                  <a:pt x="9082" y="0"/>
                                </a:cubicBezTo>
                                <a:close/>
                                <a:moveTo>
                                  <a:pt x="9417" y="0"/>
                                </a:moveTo>
                                <a:lnTo>
                                  <a:pt x="9561" y="0"/>
                                </a:lnTo>
                                <a:cubicBezTo>
                                  <a:pt x="9575" y="0"/>
                                  <a:pt x="9585" y="11"/>
                                  <a:pt x="9585" y="23"/>
                                </a:cubicBezTo>
                                <a:cubicBezTo>
                                  <a:pt x="9585" y="36"/>
                                  <a:pt x="9575" y="47"/>
                                  <a:pt x="9561" y="47"/>
                                </a:cubicBezTo>
                                <a:lnTo>
                                  <a:pt x="9417" y="47"/>
                                </a:lnTo>
                                <a:cubicBezTo>
                                  <a:pt x="9405" y="47"/>
                                  <a:pt x="9393" y="36"/>
                                  <a:pt x="9393" y="23"/>
                                </a:cubicBezTo>
                                <a:cubicBezTo>
                                  <a:pt x="9393" y="11"/>
                                  <a:pt x="9405" y="0"/>
                                  <a:pt x="9417" y="0"/>
                                </a:cubicBezTo>
                                <a:close/>
                                <a:moveTo>
                                  <a:pt x="9753" y="0"/>
                                </a:moveTo>
                                <a:lnTo>
                                  <a:pt x="9897" y="0"/>
                                </a:lnTo>
                                <a:cubicBezTo>
                                  <a:pt x="9910" y="0"/>
                                  <a:pt x="9921" y="11"/>
                                  <a:pt x="9921" y="23"/>
                                </a:cubicBezTo>
                                <a:cubicBezTo>
                                  <a:pt x="9921" y="36"/>
                                  <a:pt x="9910" y="47"/>
                                  <a:pt x="9897" y="47"/>
                                </a:cubicBezTo>
                                <a:lnTo>
                                  <a:pt x="9753" y="47"/>
                                </a:lnTo>
                                <a:cubicBezTo>
                                  <a:pt x="9740" y="47"/>
                                  <a:pt x="9729" y="36"/>
                                  <a:pt x="9729" y="23"/>
                                </a:cubicBezTo>
                                <a:cubicBezTo>
                                  <a:pt x="9729" y="11"/>
                                  <a:pt x="9740" y="0"/>
                                  <a:pt x="9753" y="0"/>
                                </a:cubicBezTo>
                                <a:close/>
                                <a:moveTo>
                                  <a:pt x="10088" y="0"/>
                                </a:moveTo>
                                <a:lnTo>
                                  <a:pt x="10232" y="0"/>
                                </a:lnTo>
                                <a:cubicBezTo>
                                  <a:pt x="10246" y="0"/>
                                  <a:pt x="10256" y="11"/>
                                  <a:pt x="10256" y="23"/>
                                </a:cubicBezTo>
                                <a:cubicBezTo>
                                  <a:pt x="10256" y="36"/>
                                  <a:pt x="10246" y="47"/>
                                  <a:pt x="10232" y="47"/>
                                </a:cubicBezTo>
                                <a:lnTo>
                                  <a:pt x="10088" y="47"/>
                                </a:lnTo>
                                <a:cubicBezTo>
                                  <a:pt x="10076" y="47"/>
                                  <a:pt x="10064" y="36"/>
                                  <a:pt x="10064" y="23"/>
                                </a:cubicBezTo>
                                <a:cubicBezTo>
                                  <a:pt x="10064" y="11"/>
                                  <a:pt x="10076" y="0"/>
                                  <a:pt x="10088" y="0"/>
                                </a:cubicBezTo>
                                <a:close/>
                                <a:moveTo>
                                  <a:pt x="10424" y="0"/>
                                </a:moveTo>
                                <a:lnTo>
                                  <a:pt x="10568" y="0"/>
                                </a:lnTo>
                                <a:cubicBezTo>
                                  <a:pt x="10581" y="0"/>
                                  <a:pt x="10592" y="11"/>
                                  <a:pt x="10592" y="23"/>
                                </a:cubicBezTo>
                                <a:cubicBezTo>
                                  <a:pt x="10592" y="36"/>
                                  <a:pt x="10581" y="47"/>
                                  <a:pt x="10568" y="47"/>
                                </a:cubicBezTo>
                                <a:lnTo>
                                  <a:pt x="10424" y="47"/>
                                </a:lnTo>
                                <a:cubicBezTo>
                                  <a:pt x="10411" y="47"/>
                                  <a:pt x="10400" y="36"/>
                                  <a:pt x="10400" y="23"/>
                                </a:cubicBezTo>
                                <a:cubicBezTo>
                                  <a:pt x="10400" y="11"/>
                                  <a:pt x="10411" y="0"/>
                                  <a:pt x="10424" y="0"/>
                                </a:cubicBezTo>
                                <a:close/>
                                <a:moveTo>
                                  <a:pt x="10759" y="0"/>
                                </a:moveTo>
                                <a:lnTo>
                                  <a:pt x="10903" y="0"/>
                                </a:lnTo>
                                <a:cubicBezTo>
                                  <a:pt x="10917" y="0"/>
                                  <a:pt x="10927" y="11"/>
                                  <a:pt x="10927" y="23"/>
                                </a:cubicBezTo>
                                <a:cubicBezTo>
                                  <a:pt x="10927" y="36"/>
                                  <a:pt x="10917" y="47"/>
                                  <a:pt x="10903" y="47"/>
                                </a:cubicBezTo>
                                <a:lnTo>
                                  <a:pt x="10759" y="47"/>
                                </a:lnTo>
                                <a:cubicBezTo>
                                  <a:pt x="10747" y="47"/>
                                  <a:pt x="10735" y="36"/>
                                  <a:pt x="10735" y="23"/>
                                </a:cubicBezTo>
                                <a:cubicBezTo>
                                  <a:pt x="10735" y="11"/>
                                  <a:pt x="10747" y="0"/>
                                  <a:pt x="10759" y="0"/>
                                </a:cubicBezTo>
                                <a:close/>
                                <a:moveTo>
                                  <a:pt x="11095" y="0"/>
                                </a:moveTo>
                                <a:lnTo>
                                  <a:pt x="11239" y="0"/>
                                </a:lnTo>
                                <a:cubicBezTo>
                                  <a:pt x="11252" y="0"/>
                                  <a:pt x="11263" y="11"/>
                                  <a:pt x="11263" y="23"/>
                                </a:cubicBezTo>
                                <a:cubicBezTo>
                                  <a:pt x="11263" y="36"/>
                                  <a:pt x="11252" y="47"/>
                                  <a:pt x="11239" y="47"/>
                                </a:cubicBezTo>
                                <a:lnTo>
                                  <a:pt x="11095" y="47"/>
                                </a:lnTo>
                                <a:cubicBezTo>
                                  <a:pt x="11082" y="47"/>
                                  <a:pt x="11071" y="36"/>
                                  <a:pt x="11071" y="23"/>
                                </a:cubicBezTo>
                                <a:cubicBezTo>
                                  <a:pt x="11071" y="11"/>
                                  <a:pt x="11082" y="0"/>
                                  <a:pt x="11095" y="0"/>
                                </a:cubicBezTo>
                                <a:close/>
                                <a:moveTo>
                                  <a:pt x="11430" y="0"/>
                                </a:moveTo>
                                <a:lnTo>
                                  <a:pt x="11574" y="0"/>
                                </a:lnTo>
                                <a:cubicBezTo>
                                  <a:pt x="11587" y="0"/>
                                  <a:pt x="11598" y="11"/>
                                  <a:pt x="11598" y="23"/>
                                </a:cubicBezTo>
                                <a:cubicBezTo>
                                  <a:pt x="11598" y="36"/>
                                  <a:pt x="11587" y="47"/>
                                  <a:pt x="11574" y="47"/>
                                </a:cubicBezTo>
                                <a:lnTo>
                                  <a:pt x="11430" y="47"/>
                                </a:lnTo>
                                <a:cubicBezTo>
                                  <a:pt x="11418" y="47"/>
                                  <a:pt x="11406" y="36"/>
                                  <a:pt x="11406" y="23"/>
                                </a:cubicBezTo>
                                <a:cubicBezTo>
                                  <a:pt x="11406" y="11"/>
                                  <a:pt x="11418" y="0"/>
                                  <a:pt x="11430" y="0"/>
                                </a:cubicBezTo>
                                <a:close/>
                                <a:moveTo>
                                  <a:pt x="11766" y="0"/>
                                </a:moveTo>
                                <a:lnTo>
                                  <a:pt x="11909" y="0"/>
                                </a:lnTo>
                                <a:cubicBezTo>
                                  <a:pt x="11923" y="0"/>
                                  <a:pt x="11933" y="11"/>
                                  <a:pt x="11933" y="23"/>
                                </a:cubicBezTo>
                                <a:cubicBezTo>
                                  <a:pt x="11933" y="36"/>
                                  <a:pt x="11923" y="47"/>
                                  <a:pt x="11909" y="47"/>
                                </a:cubicBezTo>
                                <a:lnTo>
                                  <a:pt x="11766" y="47"/>
                                </a:lnTo>
                                <a:cubicBezTo>
                                  <a:pt x="11753" y="47"/>
                                  <a:pt x="11742" y="36"/>
                                  <a:pt x="11742" y="23"/>
                                </a:cubicBezTo>
                                <a:cubicBezTo>
                                  <a:pt x="11742" y="11"/>
                                  <a:pt x="11753" y="0"/>
                                  <a:pt x="11766" y="0"/>
                                </a:cubicBezTo>
                                <a:close/>
                                <a:moveTo>
                                  <a:pt x="12101" y="0"/>
                                </a:moveTo>
                                <a:lnTo>
                                  <a:pt x="12245" y="0"/>
                                </a:lnTo>
                                <a:cubicBezTo>
                                  <a:pt x="12258" y="0"/>
                                  <a:pt x="12269" y="11"/>
                                  <a:pt x="12269" y="23"/>
                                </a:cubicBezTo>
                                <a:cubicBezTo>
                                  <a:pt x="12269" y="36"/>
                                  <a:pt x="12258" y="47"/>
                                  <a:pt x="12245" y="47"/>
                                </a:cubicBezTo>
                                <a:lnTo>
                                  <a:pt x="12101" y="47"/>
                                </a:lnTo>
                                <a:cubicBezTo>
                                  <a:pt x="12089" y="47"/>
                                  <a:pt x="12077" y="36"/>
                                  <a:pt x="12077" y="23"/>
                                </a:cubicBezTo>
                                <a:cubicBezTo>
                                  <a:pt x="12077" y="11"/>
                                  <a:pt x="12089" y="0"/>
                                  <a:pt x="12101" y="0"/>
                                </a:cubicBezTo>
                                <a:close/>
                                <a:moveTo>
                                  <a:pt x="12437" y="0"/>
                                </a:moveTo>
                                <a:lnTo>
                                  <a:pt x="12580" y="0"/>
                                </a:lnTo>
                                <a:cubicBezTo>
                                  <a:pt x="12594" y="0"/>
                                  <a:pt x="12604" y="11"/>
                                  <a:pt x="12604" y="23"/>
                                </a:cubicBezTo>
                                <a:cubicBezTo>
                                  <a:pt x="12604" y="36"/>
                                  <a:pt x="12594" y="47"/>
                                  <a:pt x="12580" y="47"/>
                                </a:cubicBezTo>
                                <a:lnTo>
                                  <a:pt x="12437" y="47"/>
                                </a:lnTo>
                                <a:cubicBezTo>
                                  <a:pt x="12424" y="47"/>
                                  <a:pt x="12413" y="36"/>
                                  <a:pt x="12413" y="23"/>
                                </a:cubicBezTo>
                                <a:cubicBezTo>
                                  <a:pt x="12413" y="11"/>
                                  <a:pt x="12424" y="0"/>
                                  <a:pt x="12437" y="0"/>
                                </a:cubicBezTo>
                                <a:close/>
                                <a:moveTo>
                                  <a:pt x="12772" y="0"/>
                                </a:moveTo>
                                <a:lnTo>
                                  <a:pt x="12916" y="0"/>
                                </a:lnTo>
                                <a:cubicBezTo>
                                  <a:pt x="12929" y="0"/>
                                  <a:pt x="12940" y="11"/>
                                  <a:pt x="12940" y="23"/>
                                </a:cubicBezTo>
                                <a:cubicBezTo>
                                  <a:pt x="12940" y="36"/>
                                  <a:pt x="12929" y="47"/>
                                  <a:pt x="12916" y="47"/>
                                </a:cubicBezTo>
                                <a:lnTo>
                                  <a:pt x="12772" y="47"/>
                                </a:lnTo>
                                <a:cubicBezTo>
                                  <a:pt x="12760" y="47"/>
                                  <a:pt x="12748" y="36"/>
                                  <a:pt x="12748" y="23"/>
                                </a:cubicBezTo>
                                <a:cubicBezTo>
                                  <a:pt x="12748" y="11"/>
                                  <a:pt x="12760" y="0"/>
                                  <a:pt x="12772" y="0"/>
                                </a:cubicBezTo>
                                <a:close/>
                                <a:moveTo>
                                  <a:pt x="13108" y="0"/>
                                </a:moveTo>
                                <a:lnTo>
                                  <a:pt x="13251" y="0"/>
                                </a:lnTo>
                                <a:cubicBezTo>
                                  <a:pt x="13265" y="0"/>
                                  <a:pt x="13275" y="11"/>
                                  <a:pt x="13275" y="23"/>
                                </a:cubicBezTo>
                                <a:cubicBezTo>
                                  <a:pt x="13275" y="36"/>
                                  <a:pt x="13265" y="47"/>
                                  <a:pt x="13251" y="47"/>
                                </a:cubicBezTo>
                                <a:lnTo>
                                  <a:pt x="13108" y="47"/>
                                </a:lnTo>
                                <a:cubicBezTo>
                                  <a:pt x="13095" y="47"/>
                                  <a:pt x="13084" y="36"/>
                                  <a:pt x="13084" y="23"/>
                                </a:cubicBezTo>
                                <a:cubicBezTo>
                                  <a:pt x="13084" y="11"/>
                                  <a:pt x="13095" y="0"/>
                                  <a:pt x="13108" y="0"/>
                                </a:cubicBezTo>
                                <a:close/>
                                <a:moveTo>
                                  <a:pt x="13443" y="0"/>
                                </a:moveTo>
                                <a:lnTo>
                                  <a:pt x="13587" y="0"/>
                                </a:lnTo>
                                <a:cubicBezTo>
                                  <a:pt x="13600" y="0"/>
                                  <a:pt x="13611" y="11"/>
                                  <a:pt x="13611" y="23"/>
                                </a:cubicBezTo>
                                <a:cubicBezTo>
                                  <a:pt x="13611" y="36"/>
                                  <a:pt x="13600" y="47"/>
                                  <a:pt x="13587" y="47"/>
                                </a:cubicBezTo>
                                <a:lnTo>
                                  <a:pt x="13443" y="47"/>
                                </a:lnTo>
                                <a:cubicBezTo>
                                  <a:pt x="13431" y="47"/>
                                  <a:pt x="13419" y="36"/>
                                  <a:pt x="13419" y="23"/>
                                </a:cubicBezTo>
                                <a:cubicBezTo>
                                  <a:pt x="13419" y="11"/>
                                  <a:pt x="13431" y="0"/>
                                  <a:pt x="13443" y="0"/>
                                </a:cubicBezTo>
                                <a:close/>
                                <a:moveTo>
                                  <a:pt x="13779" y="0"/>
                                </a:moveTo>
                                <a:lnTo>
                                  <a:pt x="13922" y="0"/>
                                </a:lnTo>
                                <a:cubicBezTo>
                                  <a:pt x="13936" y="0"/>
                                  <a:pt x="13946" y="11"/>
                                  <a:pt x="13946" y="23"/>
                                </a:cubicBezTo>
                                <a:cubicBezTo>
                                  <a:pt x="13946" y="36"/>
                                  <a:pt x="13936" y="47"/>
                                  <a:pt x="13922" y="47"/>
                                </a:cubicBezTo>
                                <a:lnTo>
                                  <a:pt x="13779" y="47"/>
                                </a:lnTo>
                                <a:cubicBezTo>
                                  <a:pt x="13766" y="47"/>
                                  <a:pt x="13755" y="36"/>
                                  <a:pt x="13755" y="23"/>
                                </a:cubicBezTo>
                                <a:cubicBezTo>
                                  <a:pt x="13755" y="11"/>
                                  <a:pt x="13766" y="0"/>
                                  <a:pt x="13779" y="0"/>
                                </a:cubicBezTo>
                                <a:close/>
                                <a:moveTo>
                                  <a:pt x="14114" y="0"/>
                                </a:moveTo>
                                <a:lnTo>
                                  <a:pt x="14258" y="0"/>
                                </a:lnTo>
                                <a:cubicBezTo>
                                  <a:pt x="14271" y="0"/>
                                  <a:pt x="14282" y="11"/>
                                  <a:pt x="14282" y="23"/>
                                </a:cubicBezTo>
                                <a:cubicBezTo>
                                  <a:pt x="14282" y="36"/>
                                  <a:pt x="14271" y="47"/>
                                  <a:pt x="14258" y="47"/>
                                </a:cubicBezTo>
                                <a:lnTo>
                                  <a:pt x="14114" y="47"/>
                                </a:lnTo>
                                <a:cubicBezTo>
                                  <a:pt x="14102" y="47"/>
                                  <a:pt x="14090" y="36"/>
                                  <a:pt x="14090" y="23"/>
                                </a:cubicBezTo>
                                <a:cubicBezTo>
                                  <a:pt x="14090" y="11"/>
                                  <a:pt x="14102" y="0"/>
                                  <a:pt x="14114" y="0"/>
                                </a:cubicBezTo>
                                <a:close/>
                                <a:moveTo>
                                  <a:pt x="14449" y="0"/>
                                </a:moveTo>
                                <a:lnTo>
                                  <a:pt x="14593" y="0"/>
                                </a:lnTo>
                                <a:cubicBezTo>
                                  <a:pt x="14607" y="0"/>
                                  <a:pt x="14617" y="11"/>
                                  <a:pt x="14617" y="23"/>
                                </a:cubicBezTo>
                                <a:cubicBezTo>
                                  <a:pt x="14617" y="36"/>
                                  <a:pt x="14607" y="47"/>
                                  <a:pt x="14593" y="47"/>
                                </a:cubicBezTo>
                                <a:lnTo>
                                  <a:pt x="14449" y="47"/>
                                </a:lnTo>
                                <a:cubicBezTo>
                                  <a:pt x="14437" y="47"/>
                                  <a:pt x="14426" y="36"/>
                                  <a:pt x="14426" y="23"/>
                                </a:cubicBezTo>
                                <a:cubicBezTo>
                                  <a:pt x="14426" y="11"/>
                                  <a:pt x="14437" y="0"/>
                                  <a:pt x="14449" y="0"/>
                                </a:cubicBezTo>
                                <a:close/>
                                <a:moveTo>
                                  <a:pt x="14785" y="0"/>
                                </a:moveTo>
                                <a:lnTo>
                                  <a:pt x="14929" y="0"/>
                                </a:lnTo>
                                <a:cubicBezTo>
                                  <a:pt x="14942" y="0"/>
                                  <a:pt x="14953" y="11"/>
                                  <a:pt x="14953" y="23"/>
                                </a:cubicBezTo>
                                <a:cubicBezTo>
                                  <a:pt x="14953" y="36"/>
                                  <a:pt x="14942" y="47"/>
                                  <a:pt x="14929" y="47"/>
                                </a:cubicBezTo>
                                <a:lnTo>
                                  <a:pt x="14785" y="47"/>
                                </a:lnTo>
                                <a:cubicBezTo>
                                  <a:pt x="14773" y="47"/>
                                  <a:pt x="14761" y="36"/>
                                  <a:pt x="14761" y="23"/>
                                </a:cubicBezTo>
                                <a:cubicBezTo>
                                  <a:pt x="14761" y="11"/>
                                  <a:pt x="14773" y="0"/>
                                  <a:pt x="14785" y="0"/>
                                </a:cubicBezTo>
                                <a:close/>
                                <a:moveTo>
                                  <a:pt x="15120" y="0"/>
                                </a:moveTo>
                                <a:lnTo>
                                  <a:pt x="15264" y="0"/>
                                </a:lnTo>
                                <a:cubicBezTo>
                                  <a:pt x="15278" y="0"/>
                                  <a:pt x="15288" y="11"/>
                                  <a:pt x="15288" y="23"/>
                                </a:cubicBezTo>
                                <a:cubicBezTo>
                                  <a:pt x="15288" y="36"/>
                                  <a:pt x="15278" y="47"/>
                                  <a:pt x="15264" y="47"/>
                                </a:cubicBezTo>
                                <a:lnTo>
                                  <a:pt x="15120" y="47"/>
                                </a:lnTo>
                                <a:cubicBezTo>
                                  <a:pt x="15108" y="47"/>
                                  <a:pt x="15096" y="36"/>
                                  <a:pt x="15096" y="23"/>
                                </a:cubicBezTo>
                                <a:cubicBezTo>
                                  <a:pt x="15096" y="11"/>
                                  <a:pt x="15108" y="0"/>
                                  <a:pt x="15120" y="0"/>
                                </a:cubicBezTo>
                                <a:close/>
                                <a:moveTo>
                                  <a:pt x="15456" y="0"/>
                                </a:moveTo>
                                <a:lnTo>
                                  <a:pt x="15600" y="0"/>
                                </a:lnTo>
                                <a:cubicBezTo>
                                  <a:pt x="15613" y="0"/>
                                  <a:pt x="15624" y="11"/>
                                  <a:pt x="15624" y="23"/>
                                </a:cubicBezTo>
                                <a:cubicBezTo>
                                  <a:pt x="15624" y="36"/>
                                  <a:pt x="15613" y="47"/>
                                  <a:pt x="15600" y="47"/>
                                </a:cubicBezTo>
                                <a:lnTo>
                                  <a:pt x="15456" y="47"/>
                                </a:lnTo>
                                <a:cubicBezTo>
                                  <a:pt x="15443" y="47"/>
                                  <a:pt x="15432" y="36"/>
                                  <a:pt x="15432" y="23"/>
                                </a:cubicBezTo>
                                <a:cubicBezTo>
                                  <a:pt x="15432" y="11"/>
                                  <a:pt x="15443" y="0"/>
                                  <a:pt x="15456" y="0"/>
                                </a:cubicBezTo>
                                <a:close/>
                                <a:moveTo>
                                  <a:pt x="15791" y="0"/>
                                </a:moveTo>
                                <a:lnTo>
                                  <a:pt x="15935" y="0"/>
                                </a:lnTo>
                                <a:cubicBezTo>
                                  <a:pt x="15949" y="0"/>
                                  <a:pt x="15959" y="11"/>
                                  <a:pt x="15959" y="23"/>
                                </a:cubicBezTo>
                                <a:cubicBezTo>
                                  <a:pt x="15959" y="36"/>
                                  <a:pt x="15949" y="47"/>
                                  <a:pt x="15935" y="47"/>
                                </a:cubicBezTo>
                                <a:lnTo>
                                  <a:pt x="15791" y="47"/>
                                </a:lnTo>
                                <a:cubicBezTo>
                                  <a:pt x="15779" y="47"/>
                                  <a:pt x="15767" y="36"/>
                                  <a:pt x="15767" y="23"/>
                                </a:cubicBezTo>
                                <a:cubicBezTo>
                                  <a:pt x="15767" y="11"/>
                                  <a:pt x="15779" y="0"/>
                                  <a:pt x="15791" y="0"/>
                                </a:cubicBezTo>
                                <a:close/>
                                <a:moveTo>
                                  <a:pt x="16127" y="0"/>
                                </a:moveTo>
                                <a:lnTo>
                                  <a:pt x="16271" y="0"/>
                                </a:lnTo>
                                <a:cubicBezTo>
                                  <a:pt x="16284" y="0"/>
                                  <a:pt x="16295" y="11"/>
                                  <a:pt x="16295" y="23"/>
                                </a:cubicBezTo>
                                <a:cubicBezTo>
                                  <a:pt x="16295" y="36"/>
                                  <a:pt x="16284" y="47"/>
                                  <a:pt x="16271" y="47"/>
                                </a:cubicBezTo>
                                <a:lnTo>
                                  <a:pt x="16127" y="47"/>
                                </a:lnTo>
                                <a:cubicBezTo>
                                  <a:pt x="16114" y="47"/>
                                  <a:pt x="16103" y="36"/>
                                  <a:pt x="16103" y="23"/>
                                </a:cubicBezTo>
                                <a:cubicBezTo>
                                  <a:pt x="16103" y="11"/>
                                  <a:pt x="16114" y="0"/>
                                  <a:pt x="16127" y="0"/>
                                </a:cubicBezTo>
                                <a:close/>
                                <a:moveTo>
                                  <a:pt x="16462" y="0"/>
                                </a:moveTo>
                                <a:lnTo>
                                  <a:pt x="16606" y="0"/>
                                </a:lnTo>
                                <a:cubicBezTo>
                                  <a:pt x="16620" y="0"/>
                                  <a:pt x="16630" y="11"/>
                                  <a:pt x="16630" y="23"/>
                                </a:cubicBezTo>
                                <a:cubicBezTo>
                                  <a:pt x="16630" y="36"/>
                                  <a:pt x="16620" y="47"/>
                                  <a:pt x="16606" y="47"/>
                                </a:cubicBezTo>
                                <a:lnTo>
                                  <a:pt x="16462" y="47"/>
                                </a:lnTo>
                                <a:cubicBezTo>
                                  <a:pt x="16450" y="47"/>
                                  <a:pt x="16438" y="36"/>
                                  <a:pt x="16438" y="23"/>
                                </a:cubicBezTo>
                                <a:cubicBezTo>
                                  <a:pt x="16438" y="11"/>
                                  <a:pt x="16450" y="0"/>
                                  <a:pt x="16462" y="0"/>
                                </a:cubicBezTo>
                                <a:close/>
                                <a:moveTo>
                                  <a:pt x="16798" y="0"/>
                                </a:moveTo>
                                <a:lnTo>
                                  <a:pt x="16942" y="0"/>
                                </a:lnTo>
                                <a:cubicBezTo>
                                  <a:pt x="16955" y="0"/>
                                  <a:pt x="16966" y="11"/>
                                  <a:pt x="16966" y="23"/>
                                </a:cubicBezTo>
                                <a:cubicBezTo>
                                  <a:pt x="16966" y="36"/>
                                  <a:pt x="16955" y="47"/>
                                  <a:pt x="16942" y="47"/>
                                </a:cubicBezTo>
                                <a:lnTo>
                                  <a:pt x="16798" y="47"/>
                                </a:lnTo>
                                <a:cubicBezTo>
                                  <a:pt x="16785" y="47"/>
                                  <a:pt x="16774" y="36"/>
                                  <a:pt x="16774" y="23"/>
                                </a:cubicBezTo>
                                <a:cubicBezTo>
                                  <a:pt x="16774" y="11"/>
                                  <a:pt x="16785" y="0"/>
                                  <a:pt x="16798" y="0"/>
                                </a:cubicBezTo>
                                <a:close/>
                                <a:moveTo>
                                  <a:pt x="17133" y="0"/>
                                </a:moveTo>
                                <a:lnTo>
                                  <a:pt x="17277" y="0"/>
                                </a:lnTo>
                                <a:cubicBezTo>
                                  <a:pt x="17290" y="0"/>
                                  <a:pt x="17301" y="11"/>
                                  <a:pt x="17301" y="23"/>
                                </a:cubicBezTo>
                                <a:cubicBezTo>
                                  <a:pt x="17301" y="36"/>
                                  <a:pt x="17290" y="47"/>
                                  <a:pt x="17277" y="47"/>
                                </a:cubicBezTo>
                                <a:lnTo>
                                  <a:pt x="17133" y="47"/>
                                </a:lnTo>
                                <a:cubicBezTo>
                                  <a:pt x="17121" y="47"/>
                                  <a:pt x="17109" y="36"/>
                                  <a:pt x="17109" y="23"/>
                                </a:cubicBezTo>
                                <a:cubicBezTo>
                                  <a:pt x="17109" y="11"/>
                                  <a:pt x="17121" y="0"/>
                                  <a:pt x="17133" y="0"/>
                                </a:cubicBezTo>
                                <a:close/>
                                <a:moveTo>
                                  <a:pt x="17469" y="0"/>
                                </a:moveTo>
                                <a:lnTo>
                                  <a:pt x="17613" y="0"/>
                                </a:lnTo>
                                <a:cubicBezTo>
                                  <a:pt x="17626" y="0"/>
                                  <a:pt x="17636" y="11"/>
                                  <a:pt x="17636" y="23"/>
                                </a:cubicBezTo>
                                <a:cubicBezTo>
                                  <a:pt x="17636" y="36"/>
                                  <a:pt x="17626" y="47"/>
                                  <a:pt x="17613" y="47"/>
                                </a:cubicBezTo>
                                <a:lnTo>
                                  <a:pt x="17469" y="47"/>
                                </a:lnTo>
                                <a:cubicBezTo>
                                  <a:pt x="17456" y="47"/>
                                  <a:pt x="17445" y="36"/>
                                  <a:pt x="17445" y="23"/>
                                </a:cubicBezTo>
                                <a:cubicBezTo>
                                  <a:pt x="17445" y="11"/>
                                  <a:pt x="17456" y="0"/>
                                  <a:pt x="17469" y="0"/>
                                </a:cubicBezTo>
                                <a:close/>
                                <a:moveTo>
                                  <a:pt x="17804" y="0"/>
                                </a:moveTo>
                                <a:lnTo>
                                  <a:pt x="17948" y="0"/>
                                </a:lnTo>
                                <a:cubicBezTo>
                                  <a:pt x="17961" y="0"/>
                                  <a:pt x="17972" y="11"/>
                                  <a:pt x="17972" y="23"/>
                                </a:cubicBezTo>
                                <a:cubicBezTo>
                                  <a:pt x="17972" y="36"/>
                                  <a:pt x="17961" y="47"/>
                                  <a:pt x="17948" y="47"/>
                                </a:cubicBezTo>
                                <a:lnTo>
                                  <a:pt x="17804" y="47"/>
                                </a:lnTo>
                                <a:cubicBezTo>
                                  <a:pt x="17792" y="47"/>
                                  <a:pt x="17780" y="36"/>
                                  <a:pt x="17780" y="23"/>
                                </a:cubicBezTo>
                                <a:cubicBezTo>
                                  <a:pt x="17780" y="11"/>
                                  <a:pt x="17792" y="0"/>
                                  <a:pt x="17804" y="0"/>
                                </a:cubicBezTo>
                                <a:close/>
                                <a:moveTo>
                                  <a:pt x="18140" y="0"/>
                                </a:moveTo>
                                <a:lnTo>
                                  <a:pt x="18283" y="0"/>
                                </a:lnTo>
                                <a:cubicBezTo>
                                  <a:pt x="18297" y="0"/>
                                  <a:pt x="18307" y="11"/>
                                  <a:pt x="18307" y="23"/>
                                </a:cubicBezTo>
                                <a:cubicBezTo>
                                  <a:pt x="18307" y="36"/>
                                  <a:pt x="18297" y="47"/>
                                  <a:pt x="18283" y="47"/>
                                </a:cubicBezTo>
                                <a:lnTo>
                                  <a:pt x="18140" y="47"/>
                                </a:lnTo>
                                <a:cubicBezTo>
                                  <a:pt x="18127" y="47"/>
                                  <a:pt x="18116" y="36"/>
                                  <a:pt x="18116" y="23"/>
                                </a:cubicBezTo>
                                <a:cubicBezTo>
                                  <a:pt x="18116" y="11"/>
                                  <a:pt x="18127" y="0"/>
                                  <a:pt x="18140" y="0"/>
                                </a:cubicBezTo>
                                <a:close/>
                                <a:moveTo>
                                  <a:pt x="18475" y="0"/>
                                </a:moveTo>
                                <a:lnTo>
                                  <a:pt x="18619" y="0"/>
                                </a:lnTo>
                                <a:cubicBezTo>
                                  <a:pt x="18632" y="0"/>
                                  <a:pt x="18643" y="11"/>
                                  <a:pt x="18643" y="23"/>
                                </a:cubicBezTo>
                                <a:cubicBezTo>
                                  <a:pt x="18643" y="36"/>
                                  <a:pt x="18632" y="47"/>
                                  <a:pt x="18619" y="47"/>
                                </a:cubicBezTo>
                                <a:lnTo>
                                  <a:pt x="18475" y="47"/>
                                </a:lnTo>
                                <a:cubicBezTo>
                                  <a:pt x="18463" y="47"/>
                                  <a:pt x="18451" y="36"/>
                                  <a:pt x="18451" y="23"/>
                                </a:cubicBezTo>
                                <a:cubicBezTo>
                                  <a:pt x="18451" y="11"/>
                                  <a:pt x="18463" y="0"/>
                                  <a:pt x="18475" y="0"/>
                                </a:cubicBezTo>
                                <a:close/>
                                <a:moveTo>
                                  <a:pt x="18811" y="0"/>
                                </a:moveTo>
                                <a:lnTo>
                                  <a:pt x="18954" y="0"/>
                                </a:lnTo>
                                <a:cubicBezTo>
                                  <a:pt x="18968" y="0"/>
                                  <a:pt x="18978" y="11"/>
                                  <a:pt x="18978" y="23"/>
                                </a:cubicBezTo>
                                <a:cubicBezTo>
                                  <a:pt x="18978" y="36"/>
                                  <a:pt x="18968" y="47"/>
                                  <a:pt x="18954" y="47"/>
                                </a:cubicBezTo>
                                <a:lnTo>
                                  <a:pt x="18811" y="47"/>
                                </a:lnTo>
                                <a:cubicBezTo>
                                  <a:pt x="18798" y="47"/>
                                  <a:pt x="18787" y="36"/>
                                  <a:pt x="18787" y="23"/>
                                </a:cubicBezTo>
                                <a:cubicBezTo>
                                  <a:pt x="18787" y="11"/>
                                  <a:pt x="18798" y="0"/>
                                  <a:pt x="18811" y="0"/>
                                </a:cubicBezTo>
                                <a:close/>
                                <a:moveTo>
                                  <a:pt x="19146" y="0"/>
                                </a:moveTo>
                                <a:lnTo>
                                  <a:pt x="19290" y="0"/>
                                </a:lnTo>
                                <a:cubicBezTo>
                                  <a:pt x="19303" y="0"/>
                                  <a:pt x="19314" y="11"/>
                                  <a:pt x="19314" y="23"/>
                                </a:cubicBezTo>
                                <a:cubicBezTo>
                                  <a:pt x="19314" y="36"/>
                                  <a:pt x="19303" y="47"/>
                                  <a:pt x="19290" y="47"/>
                                </a:cubicBezTo>
                                <a:lnTo>
                                  <a:pt x="19146" y="47"/>
                                </a:lnTo>
                                <a:cubicBezTo>
                                  <a:pt x="19134" y="47"/>
                                  <a:pt x="19122" y="36"/>
                                  <a:pt x="19122" y="23"/>
                                </a:cubicBezTo>
                                <a:cubicBezTo>
                                  <a:pt x="19122" y="11"/>
                                  <a:pt x="19134" y="0"/>
                                  <a:pt x="19146" y="0"/>
                                </a:cubicBezTo>
                                <a:close/>
                                <a:moveTo>
                                  <a:pt x="19482" y="0"/>
                                </a:moveTo>
                                <a:lnTo>
                                  <a:pt x="19625" y="0"/>
                                </a:lnTo>
                                <a:cubicBezTo>
                                  <a:pt x="19639" y="0"/>
                                  <a:pt x="19649" y="11"/>
                                  <a:pt x="19649" y="23"/>
                                </a:cubicBezTo>
                                <a:cubicBezTo>
                                  <a:pt x="19649" y="36"/>
                                  <a:pt x="19639" y="47"/>
                                  <a:pt x="19625" y="47"/>
                                </a:cubicBezTo>
                                <a:lnTo>
                                  <a:pt x="19482" y="47"/>
                                </a:lnTo>
                                <a:cubicBezTo>
                                  <a:pt x="19469" y="47"/>
                                  <a:pt x="19458" y="36"/>
                                  <a:pt x="19458" y="23"/>
                                </a:cubicBezTo>
                                <a:cubicBezTo>
                                  <a:pt x="19458" y="11"/>
                                  <a:pt x="19469" y="0"/>
                                  <a:pt x="19482" y="0"/>
                                </a:cubicBezTo>
                                <a:close/>
                                <a:moveTo>
                                  <a:pt x="19817" y="0"/>
                                </a:moveTo>
                                <a:lnTo>
                                  <a:pt x="19961" y="0"/>
                                </a:lnTo>
                                <a:cubicBezTo>
                                  <a:pt x="19974" y="0"/>
                                  <a:pt x="19985" y="11"/>
                                  <a:pt x="19985" y="23"/>
                                </a:cubicBezTo>
                                <a:cubicBezTo>
                                  <a:pt x="19985" y="36"/>
                                  <a:pt x="19974" y="47"/>
                                  <a:pt x="19961" y="47"/>
                                </a:cubicBezTo>
                                <a:lnTo>
                                  <a:pt x="19817" y="47"/>
                                </a:lnTo>
                                <a:cubicBezTo>
                                  <a:pt x="19805" y="47"/>
                                  <a:pt x="19793" y="36"/>
                                  <a:pt x="19793" y="23"/>
                                </a:cubicBezTo>
                                <a:cubicBezTo>
                                  <a:pt x="19793" y="11"/>
                                  <a:pt x="19805" y="0"/>
                                  <a:pt x="19817" y="0"/>
                                </a:cubicBezTo>
                                <a:close/>
                                <a:moveTo>
                                  <a:pt x="20153" y="0"/>
                                </a:moveTo>
                                <a:lnTo>
                                  <a:pt x="20296" y="0"/>
                                </a:lnTo>
                                <a:cubicBezTo>
                                  <a:pt x="20310" y="0"/>
                                  <a:pt x="20320" y="11"/>
                                  <a:pt x="20320" y="23"/>
                                </a:cubicBezTo>
                                <a:cubicBezTo>
                                  <a:pt x="20320" y="36"/>
                                  <a:pt x="20310" y="47"/>
                                  <a:pt x="20296" y="47"/>
                                </a:cubicBezTo>
                                <a:lnTo>
                                  <a:pt x="20153" y="47"/>
                                </a:lnTo>
                                <a:cubicBezTo>
                                  <a:pt x="20140" y="47"/>
                                  <a:pt x="20129" y="36"/>
                                  <a:pt x="20129" y="23"/>
                                </a:cubicBezTo>
                                <a:cubicBezTo>
                                  <a:pt x="20129" y="11"/>
                                  <a:pt x="20140" y="0"/>
                                  <a:pt x="20153" y="0"/>
                                </a:cubicBezTo>
                                <a:close/>
                                <a:moveTo>
                                  <a:pt x="20488" y="0"/>
                                </a:moveTo>
                                <a:lnTo>
                                  <a:pt x="20632" y="0"/>
                                </a:lnTo>
                                <a:cubicBezTo>
                                  <a:pt x="20645" y="0"/>
                                  <a:pt x="20656" y="11"/>
                                  <a:pt x="20656" y="23"/>
                                </a:cubicBezTo>
                                <a:cubicBezTo>
                                  <a:pt x="20656" y="36"/>
                                  <a:pt x="20645" y="47"/>
                                  <a:pt x="20632" y="47"/>
                                </a:cubicBezTo>
                                <a:lnTo>
                                  <a:pt x="20488" y="47"/>
                                </a:lnTo>
                                <a:cubicBezTo>
                                  <a:pt x="20476" y="47"/>
                                  <a:pt x="20464" y="36"/>
                                  <a:pt x="20464" y="23"/>
                                </a:cubicBezTo>
                                <a:cubicBezTo>
                                  <a:pt x="20464" y="11"/>
                                  <a:pt x="20476" y="0"/>
                                  <a:pt x="20488" y="0"/>
                                </a:cubicBezTo>
                                <a:close/>
                                <a:moveTo>
                                  <a:pt x="20823" y="0"/>
                                </a:moveTo>
                                <a:lnTo>
                                  <a:pt x="20967" y="0"/>
                                </a:lnTo>
                                <a:cubicBezTo>
                                  <a:pt x="20981" y="0"/>
                                  <a:pt x="20991" y="11"/>
                                  <a:pt x="20991" y="23"/>
                                </a:cubicBezTo>
                                <a:cubicBezTo>
                                  <a:pt x="20991" y="36"/>
                                  <a:pt x="20981" y="47"/>
                                  <a:pt x="20967" y="47"/>
                                </a:cubicBezTo>
                                <a:lnTo>
                                  <a:pt x="20823" y="47"/>
                                </a:lnTo>
                                <a:cubicBezTo>
                                  <a:pt x="20811" y="47"/>
                                  <a:pt x="20799" y="36"/>
                                  <a:pt x="20799" y="23"/>
                                </a:cubicBezTo>
                                <a:cubicBezTo>
                                  <a:pt x="20799" y="11"/>
                                  <a:pt x="20811" y="0"/>
                                  <a:pt x="20823" y="0"/>
                                </a:cubicBezTo>
                                <a:close/>
                                <a:moveTo>
                                  <a:pt x="21159" y="0"/>
                                </a:moveTo>
                                <a:lnTo>
                                  <a:pt x="21303" y="0"/>
                                </a:lnTo>
                                <a:cubicBezTo>
                                  <a:pt x="21316" y="0"/>
                                  <a:pt x="21327" y="11"/>
                                  <a:pt x="21327" y="23"/>
                                </a:cubicBezTo>
                                <a:cubicBezTo>
                                  <a:pt x="21327" y="36"/>
                                  <a:pt x="21316" y="47"/>
                                  <a:pt x="21303" y="47"/>
                                </a:cubicBezTo>
                                <a:lnTo>
                                  <a:pt x="21159" y="47"/>
                                </a:lnTo>
                                <a:cubicBezTo>
                                  <a:pt x="21146" y="47"/>
                                  <a:pt x="21135" y="36"/>
                                  <a:pt x="21135" y="23"/>
                                </a:cubicBezTo>
                                <a:cubicBezTo>
                                  <a:pt x="21135" y="11"/>
                                  <a:pt x="21146" y="0"/>
                                  <a:pt x="21159" y="0"/>
                                </a:cubicBezTo>
                                <a:close/>
                                <a:moveTo>
                                  <a:pt x="21494" y="0"/>
                                </a:moveTo>
                                <a:lnTo>
                                  <a:pt x="21638" y="0"/>
                                </a:lnTo>
                                <a:cubicBezTo>
                                  <a:pt x="21652" y="0"/>
                                  <a:pt x="21662" y="11"/>
                                  <a:pt x="21662" y="23"/>
                                </a:cubicBezTo>
                                <a:cubicBezTo>
                                  <a:pt x="21662" y="36"/>
                                  <a:pt x="21652" y="47"/>
                                  <a:pt x="21638" y="47"/>
                                </a:cubicBezTo>
                                <a:lnTo>
                                  <a:pt x="21494" y="47"/>
                                </a:lnTo>
                                <a:cubicBezTo>
                                  <a:pt x="21482" y="47"/>
                                  <a:pt x="21470" y="36"/>
                                  <a:pt x="21470" y="23"/>
                                </a:cubicBezTo>
                                <a:cubicBezTo>
                                  <a:pt x="21470" y="11"/>
                                  <a:pt x="21482" y="0"/>
                                  <a:pt x="21494" y="0"/>
                                </a:cubicBezTo>
                                <a:close/>
                                <a:moveTo>
                                  <a:pt x="21830" y="0"/>
                                </a:moveTo>
                                <a:lnTo>
                                  <a:pt x="21974" y="0"/>
                                </a:lnTo>
                                <a:cubicBezTo>
                                  <a:pt x="21987" y="0"/>
                                  <a:pt x="21998" y="11"/>
                                  <a:pt x="21998" y="23"/>
                                </a:cubicBezTo>
                                <a:cubicBezTo>
                                  <a:pt x="21998" y="36"/>
                                  <a:pt x="21987" y="47"/>
                                  <a:pt x="21974" y="47"/>
                                </a:cubicBezTo>
                                <a:lnTo>
                                  <a:pt x="21830" y="47"/>
                                </a:lnTo>
                                <a:cubicBezTo>
                                  <a:pt x="21817" y="47"/>
                                  <a:pt x="21806" y="36"/>
                                  <a:pt x="21806" y="23"/>
                                </a:cubicBezTo>
                                <a:cubicBezTo>
                                  <a:pt x="21806" y="11"/>
                                  <a:pt x="21817" y="0"/>
                                  <a:pt x="21830" y="0"/>
                                </a:cubicBezTo>
                                <a:close/>
                                <a:moveTo>
                                  <a:pt x="22165" y="0"/>
                                </a:moveTo>
                                <a:lnTo>
                                  <a:pt x="22309" y="0"/>
                                </a:lnTo>
                                <a:cubicBezTo>
                                  <a:pt x="22323" y="0"/>
                                  <a:pt x="22333" y="11"/>
                                  <a:pt x="22333" y="23"/>
                                </a:cubicBezTo>
                                <a:cubicBezTo>
                                  <a:pt x="22333" y="36"/>
                                  <a:pt x="22323" y="47"/>
                                  <a:pt x="22309" y="47"/>
                                </a:cubicBezTo>
                                <a:lnTo>
                                  <a:pt x="22165" y="47"/>
                                </a:lnTo>
                                <a:cubicBezTo>
                                  <a:pt x="22153" y="47"/>
                                  <a:pt x="22141" y="36"/>
                                  <a:pt x="22141" y="23"/>
                                </a:cubicBezTo>
                                <a:cubicBezTo>
                                  <a:pt x="22141" y="11"/>
                                  <a:pt x="22153" y="0"/>
                                  <a:pt x="22165" y="0"/>
                                </a:cubicBezTo>
                                <a:close/>
                                <a:moveTo>
                                  <a:pt x="22501" y="0"/>
                                </a:moveTo>
                                <a:lnTo>
                                  <a:pt x="22645" y="0"/>
                                </a:lnTo>
                                <a:cubicBezTo>
                                  <a:pt x="22658" y="0"/>
                                  <a:pt x="22669" y="11"/>
                                  <a:pt x="22669" y="23"/>
                                </a:cubicBezTo>
                                <a:cubicBezTo>
                                  <a:pt x="22669" y="36"/>
                                  <a:pt x="22658" y="47"/>
                                  <a:pt x="22645" y="47"/>
                                </a:cubicBezTo>
                                <a:lnTo>
                                  <a:pt x="22501" y="47"/>
                                </a:lnTo>
                                <a:cubicBezTo>
                                  <a:pt x="22488" y="47"/>
                                  <a:pt x="22477" y="36"/>
                                  <a:pt x="22477" y="23"/>
                                </a:cubicBezTo>
                                <a:cubicBezTo>
                                  <a:pt x="22477" y="11"/>
                                  <a:pt x="22488" y="0"/>
                                  <a:pt x="22501" y="0"/>
                                </a:cubicBezTo>
                                <a:close/>
                                <a:moveTo>
                                  <a:pt x="22836" y="0"/>
                                </a:moveTo>
                                <a:lnTo>
                                  <a:pt x="22980" y="0"/>
                                </a:lnTo>
                                <a:cubicBezTo>
                                  <a:pt x="22993" y="0"/>
                                  <a:pt x="23004" y="11"/>
                                  <a:pt x="23004" y="23"/>
                                </a:cubicBezTo>
                                <a:cubicBezTo>
                                  <a:pt x="23004" y="36"/>
                                  <a:pt x="22993" y="47"/>
                                  <a:pt x="22980" y="47"/>
                                </a:cubicBezTo>
                                <a:lnTo>
                                  <a:pt x="22836" y="47"/>
                                </a:lnTo>
                                <a:cubicBezTo>
                                  <a:pt x="22824" y="47"/>
                                  <a:pt x="22812" y="36"/>
                                  <a:pt x="22812" y="23"/>
                                </a:cubicBezTo>
                                <a:cubicBezTo>
                                  <a:pt x="22812" y="11"/>
                                  <a:pt x="22824" y="0"/>
                                  <a:pt x="22836" y="0"/>
                                </a:cubicBezTo>
                                <a:close/>
                                <a:moveTo>
                                  <a:pt x="23172" y="0"/>
                                </a:moveTo>
                                <a:lnTo>
                                  <a:pt x="23316" y="0"/>
                                </a:lnTo>
                                <a:cubicBezTo>
                                  <a:pt x="23329" y="0"/>
                                  <a:pt x="23339" y="11"/>
                                  <a:pt x="23339" y="23"/>
                                </a:cubicBezTo>
                                <a:cubicBezTo>
                                  <a:pt x="23339" y="36"/>
                                  <a:pt x="23329" y="47"/>
                                  <a:pt x="23316" y="47"/>
                                </a:cubicBezTo>
                                <a:lnTo>
                                  <a:pt x="23172" y="47"/>
                                </a:lnTo>
                                <a:cubicBezTo>
                                  <a:pt x="23159" y="47"/>
                                  <a:pt x="23148" y="36"/>
                                  <a:pt x="23148" y="23"/>
                                </a:cubicBezTo>
                                <a:cubicBezTo>
                                  <a:pt x="23148" y="11"/>
                                  <a:pt x="23159" y="0"/>
                                  <a:pt x="23172" y="0"/>
                                </a:cubicBezTo>
                                <a:close/>
                                <a:moveTo>
                                  <a:pt x="23507" y="0"/>
                                </a:moveTo>
                                <a:lnTo>
                                  <a:pt x="23651" y="0"/>
                                </a:lnTo>
                                <a:cubicBezTo>
                                  <a:pt x="23664" y="0"/>
                                  <a:pt x="23675" y="11"/>
                                  <a:pt x="23675" y="23"/>
                                </a:cubicBezTo>
                                <a:cubicBezTo>
                                  <a:pt x="23675" y="36"/>
                                  <a:pt x="23664" y="47"/>
                                  <a:pt x="23651" y="47"/>
                                </a:cubicBezTo>
                                <a:lnTo>
                                  <a:pt x="23507" y="47"/>
                                </a:lnTo>
                                <a:cubicBezTo>
                                  <a:pt x="23495" y="47"/>
                                  <a:pt x="23483" y="36"/>
                                  <a:pt x="23483" y="23"/>
                                </a:cubicBezTo>
                                <a:cubicBezTo>
                                  <a:pt x="23483" y="11"/>
                                  <a:pt x="23495" y="0"/>
                                  <a:pt x="23507" y="0"/>
                                </a:cubicBezTo>
                                <a:close/>
                                <a:moveTo>
                                  <a:pt x="23843" y="0"/>
                                </a:moveTo>
                                <a:lnTo>
                                  <a:pt x="23986" y="0"/>
                                </a:lnTo>
                                <a:cubicBezTo>
                                  <a:pt x="24000" y="0"/>
                                  <a:pt x="24010" y="11"/>
                                  <a:pt x="24010" y="23"/>
                                </a:cubicBezTo>
                                <a:cubicBezTo>
                                  <a:pt x="24010" y="36"/>
                                  <a:pt x="24000" y="47"/>
                                  <a:pt x="23986" y="47"/>
                                </a:cubicBezTo>
                                <a:lnTo>
                                  <a:pt x="23843" y="47"/>
                                </a:lnTo>
                                <a:cubicBezTo>
                                  <a:pt x="23830" y="47"/>
                                  <a:pt x="23819" y="36"/>
                                  <a:pt x="23819" y="23"/>
                                </a:cubicBezTo>
                                <a:cubicBezTo>
                                  <a:pt x="23819" y="11"/>
                                  <a:pt x="23830" y="0"/>
                                  <a:pt x="23843" y="0"/>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10"/>
                        <wps:cNvSpPr>
                          <a:spLocks noEditPoints="1"/>
                        </wps:cNvSpPr>
                        <wps:spPr bwMode="auto">
                          <a:xfrm>
                            <a:off x="831215" y="1351915"/>
                            <a:ext cx="3328670" cy="52070"/>
                          </a:xfrm>
                          <a:custGeom>
                            <a:avLst/>
                            <a:gdLst>
                              <a:gd name="T0" fmla="*/ 33 w 24617"/>
                              <a:gd name="T1" fmla="*/ 156 h 383"/>
                              <a:gd name="T2" fmla="*/ 24298 w 24617"/>
                              <a:gd name="T3" fmla="*/ 159 h 383"/>
                              <a:gd name="T4" fmla="*/ 24331 w 24617"/>
                              <a:gd name="T5" fmla="*/ 192 h 383"/>
                              <a:gd name="T6" fmla="*/ 24298 w 24617"/>
                              <a:gd name="T7" fmla="*/ 223 h 383"/>
                              <a:gd name="T8" fmla="*/ 33 w 24617"/>
                              <a:gd name="T9" fmla="*/ 220 h 383"/>
                              <a:gd name="T10" fmla="*/ 0 w 24617"/>
                              <a:gd name="T11" fmla="*/ 188 h 383"/>
                              <a:gd name="T12" fmla="*/ 33 w 24617"/>
                              <a:gd name="T13" fmla="*/ 156 h 383"/>
                              <a:gd name="T14" fmla="*/ 24234 w 24617"/>
                              <a:gd name="T15" fmla="*/ 0 h 383"/>
                              <a:gd name="T16" fmla="*/ 24617 w 24617"/>
                              <a:gd name="T17" fmla="*/ 192 h 383"/>
                              <a:gd name="T18" fmla="*/ 24234 w 24617"/>
                              <a:gd name="T19" fmla="*/ 383 h 383"/>
                              <a:gd name="T20" fmla="*/ 24234 w 24617"/>
                              <a:gd name="T21" fmla="*/ 0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617" h="383">
                                <a:moveTo>
                                  <a:pt x="33" y="156"/>
                                </a:moveTo>
                                <a:lnTo>
                                  <a:pt x="24298" y="159"/>
                                </a:lnTo>
                                <a:cubicBezTo>
                                  <a:pt x="24316" y="159"/>
                                  <a:pt x="24331" y="173"/>
                                  <a:pt x="24331" y="192"/>
                                </a:cubicBezTo>
                                <a:cubicBezTo>
                                  <a:pt x="24331" y="209"/>
                                  <a:pt x="24316" y="223"/>
                                  <a:pt x="24298" y="223"/>
                                </a:cubicBezTo>
                                <a:lnTo>
                                  <a:pt x="33" y="220"/>
                                </a:lnTo>
                                <a:cubicBezTo>
                                  <a:pt x="15" y="220"/>
                                  <a:pt x="0" y="206"/>
                                  <a:pt x="0" y="188"/>
                                </a:cubicBezTo>
                                <a:cubicBezTo>
                                  <a:pt x="0" y="171"/>
                                  <a:pt x="15" y="156"/>
                                  <a:pt x="33" y="156"/>
                                </a:cubicBezTo>
                                <a:close/>
                                <a:moveTo>
                                  <a:pt x="24234" y="0"/>
                                </a:moveTo>
                                <a:lnTo>
                                  <a:pt x="24617" y="192"/>
                                </a:lnTo>
                                <a:lnTo>
                                  <a:pt x="24234" y="383"/>
                                </a:lnTo>
                                <a:lnTo>
                                  <a:pt x="24234"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 name="Freeform 11"/>
                        <wps:cNvSpPr>
                          <a:spLocks noEditPoints="1"/>
                        </wps:cNvSpPr>
                        <wps:spPr bwMode="auto">
                          <a:xfrm>
                            <a:off x="831215" y="1351915"/>
                            <a:ext cx="3328670" cy="52070"/>
                          </a:xfrm>
                          <a:custGeom>
                            <a:avLst/>
                            <a:gdLst>
                              <a:gd name="T0" fmla="*/ 33 w 24617"/>
                              <a:gd name="T1" fmla="*/ 156 h 383"/>
                              <a:gd name="T2" fmla="*/ 24298 w 24617"/>
                              <a:gd name="T3" fmla="*/ 159 h 383"/>
                              <a:gd name="T4" fmla="*/ 24331 w 24617"/>
                              <a:gd name="T5" fmla="*/ 192 h 383"/>
                              <a:gd name="T6" fmla="*/ 24298 w 24617"/>
                              <a:gd name="T7" fmla="*/ 223 h 383"/>
                              <a:gd name="T8" fmla="*/ 33 w 24617"/>
                              <a:gd name="T9" fmla="*/ 220 h 383"/>
                              <a:gd name="T10" fmla="*/ 0 w 24617"/>
                              <a:gd name="T11" fmla="*/ 188 h 383"/>
                              <a:gd name="T12" fmla="*/ 33 w 24617"/>
                              <a:gd name="T13" fmla="*/ 156 h 383"/>
                              <a:gd name="T14" fmla="*/ 24234 w 24617"/>
                              <a:gd name="T15" fmla="*/ 0 h 383"/>
                              <a:gd name="T16" fmla="*/ 24617 w 24617"/>
                              <a:gd name="T17" fmla="*/ 192 h 383"/>
                              <a:gd name="T18" fmla="*/ 24234 w 24617"/>
                              <a:gd name="T19" fmla="*/ 383 h 383"/>
                              <a:gd name="T20" fmla="*/ 24234 w 24617"/>
                              <a:gd name="T21" fmla="*/ 0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617" h="383">
                                <a:moveTo>
                                  <a:pt x="33" y="156"/>
                                </a:moveTo>
                                <a:lnTo>
                                  <a:pt x="24298" y="159"/>
                                </a:lnTo>
                                <a:cubicBezTo>
                                  <a:pt x="24316" y="159"/>
                                  <a:pt x="24331" y="173"/>
                                  <a:pt x="24331" y="192"/>
                                </a:cubicBezTo>
                                <a:cubicBezTo>
                                  <a:pt x="24331" y="209"/>
                                  <a:pt x="24316" y="223"/>
                                  <a:pt x="24298" y="223"/>
                                </a:cubicBezTo>
                                <a:lnTo>
                                  <a:pt x="33" y="220"/>
                                </a:lnTo>
                                <a:cubicBezTo>
                                  <a:pt x="15" y="220"/>
                                  <a:pt x="0" y="206"/>
                                  <a:pt x="0" y="188"/>
                                </a:cubicBezTo>
                                <a:cubicBezTo>
                                  <a:pt x="0" y="171"/>
                                  <a:pt x="15" y="156"/>
                                  <a:pt x="33" y="156"/>
                                </a:cubicBezTo>
                                <a:close/>
                                <a:moveTo>
                                  <a:pt x="24234" y="0"/>
                                </a:moveTo>
                                <a:lnTo>
                                  <a:pt x="24617" y="192"/>
                                </a:lnTo>
                                <a:lnTo>
                                  <a:pt x="24234" y="383"/>
                                </a:lnTo>
                                <a:lnTo>
                                  <a:pt x="24234" y="0"/>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12"/>
                        <wps:cNvSpPr>
                          <a:spLocks noEditPoints="1"/>
                        </wps:cNvSpPr>
                        <wps:spPr bwMode="auto">
                          <a:xfrm>
                            <a:off x="900430" y="38735"/>
                            <a:ext cx="52070" cy="1382395"/>
                          </a:xfrm>
                          <a:custGeom>
                            <a:avLst/>
                            <a:gdLst>
                              <a:gd name="T0" fmla="*/ 312 w 766"/>
                              <a:gd name="T1" fmla="*/ 20176 h 20240"/>
                              <a:gd name="T2" fmla="*/ 319 w 766"/>
                              <a:gd name="T3" fmla="*/ 638 h 20240"/>
                              <a:gd name="T4" fmla="*/ 383 w 766"/>
                              <a:gd name="T5" fmla="*/ 574 h 20240"/>
                              <a:gd name="T6" fmla="*/ 446 w 766"/>
                              <a:gd name="T7" fmla="*/ 638 h 20240"/>
                              <a:gd name="T8" fmla="*/ 440 w 766"/>
                              <a:gd name="T9" fmla="*/ 20176 h 20240"/>
                              <a:gd name="T10" fmla="*/ 376 w 766"/>
                              <a:gd name="T11" fmla="*/ 20240 h 20240"/>
                              <a:gd name="T12" fmla="*/ 312 w 766"/>
                              <a:gd name="T13" fmla="*/ 20176 h 20240"/>
                              <a:gd name="T14" fmla="*/ 0 w 766"/>
                              <a:gd name="T15" fmla="*/ 766 h 20240"/>
                              <a:gd name="T16" fmla="*/ 383 w 766"/>
                              <a:gd name="T17" fmla="*/ 0 h 20240"/>
                              <a:gd name="T18" fmla="*/ 766 w 766"/>
                              <a:gd name="T19" fmla="*/ 766 h 20240"/>
                              <a:gd name="T20" fmla="*/ 0 w 766"/>
                              <a:gd name="T21" fmla="*/ 766 h 20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66" h="20240">
                                <a:moveTo>
                                  <a:pt x="312" y="20176"/>
                                </a:moveTo>
                                <a:lnTo>
                                  <a:pt x="319" y="638"/>
                                </a:lnTo>
                                <a:cubicBezTo>
                                  <a:pt x="319" y="603"/>
                                  <a:pt x="347" y="574"/>
                                  <a:pt x="383" y="574"/>
                                </a:cubicBezTo>
                                <a:cubicBezTo>
                                  <a:pt x="417" y="574"/>
                                  <a:pt x="446" y="603"/>
                                  <a:pt x="446" y="638"/>
                                </a:cubicBezTo>
                                <a:lnTo>
                                  <a:pt x="440" y="20176"/>
                                </a:lnTo>
                                <a:cubicBezTo>
                                  <a:pt x="440" y="20211"/>
                                  <a:pt x="412" y="20240"/>
                                  <a:pt x="376" y="20240"/>
                                </a:cubicBezTo>
                                <a:cubicBezTo>
                                  <a:pt x="341" y="20240"/>
                                  <a:pt x="312" y="20211"/>
                                  <a:pt x="312" y="20176"/>
                                </a:cubicBezTo>
                                <a:close/>
                                <a:moveTo>
                                  <a:pt x="0" y="766"/>
                                </a:moveTo>
                                <a:lnTo>
                                  <a:pt x="383" y="0"/>
                                </a:lnTo>
                                <a:lnTo>
                                  <a:pt x="766" y="766"/>
                                </a:lnTo>
                                <a:lnTo>
                                  <a:pt x="0" y="766"/>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Freeform 13"/>
                        <wps:cNvSpPr>
                          <a:spLocks noEditPoints="1"/>
                        </wps:cNvSpPr>
                        <wps:spPr bwMode="auto">
                          <a:xfrm>
                            <a:off x="900430" y="38735"/>
                            <a:ext cx="52070" cy="1382395"/>
                          </a:xfrm>
                          <a:custGeom>
                            <a:avLst/>
                            <a:gdLst>
                              <a:gd name="T0" fmla="*/ 312 w 766"/>
                              <a:gd name="T1" fmla="*/ 20176 h 20240"/>
                              <a:gd name="T2" fmla="*/ 319 w 766"/>
                              <a:gd name="T3" fmla="*/ 638 h 20240"/>
                              <a:gd name="T4" fmla="*/ 383 w 766"/>
                              <a:gd name="T5" fmla="*/ 574 h 20240"/>
                              <a:gd name="T6" fmla="*/ 446 w 766"/>
                              <a:gd name="T7" fmla="*/ 638 h 20240"/>
                              <a:gd name="T8" fmla="*/ 440 w 766"/>
                              <a:gd name="T9" fmla="*/ 20176 h 20240"/>
                              <a:gd name="T10" fmla="*/ 376 w 766"/>
                              <a:gd name="T11" fmla="*/ 20240 h 20240"/>
                              <a:gd name="T12" fmla="*/ 312 w 766"/>
                              <a:gd name="T13" fmla="*/ 20176 h 20240"/>
                              <a:gd name="T14" fmla="*/ 0 w 766"/>
                              <a:gd name="T15" fmla="*/ 766 h 20240"/>
                              <a:gd name="T16" fmla="*/ 383 w 766"/>
                              <a:gd name="T17" fmla="*/ 0 h 20240"/>
                              <a:gd name="T18" fmla="*/ 766 w 766"/>
                              <a:gd name="T19" fmla="*/ 766 h 20240"/>
                              <a:gd name="T20" fmla="*/ 0 w 766"/>
                              <a:gd name="T21" fmla="*/ 766 h 20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66" h="20240">
                                <a:moveTo>
                                  <a:pt x="312" y="20176"/>
                                </a:moveTo>
                                <a:lnTo>
                                  <a:pt x="319" y="638"/>
                                </a:lnTo>
                                <a:cubicBezTo>
                                  <a:pt x="319" y="603"/>
                                  <a:pt x="347" y="574"/>
                                  <a:pt x="383" y="574"/>
                                </a:cubicBezTo>
                                <a:cubicBezTo>
                                  <a:pt x="417" y="574"/>
                                  <a:pt x="446" y="603"/>
                                  <a:pt x="446" y="638"/>
                                </a:cubicBezTo>
                                <a:lnTo>
                                  <a:pt x="440" y="20176"/>
                                </a:lnTo>
                                <a:cubicBezTo>
                                  <a:pt x="440" y="20211"/>
                                  <a:pt x="412" y="20240"/>
                                  <a:pt x="376" y="20240"/>
                                </a:cubicBezTo>
                                <a:cubicBezTo>
                                  <a:pt x="341" y="20240"/>
                                  <a:pt x="312" y="20211"/>
                                  <a:pt x="312" y="20176"/>
                                </a:cubicBezTo>
                                <a:close/>
                                <a:moveTo>
                                  <a:pt x="0" y="766"/>
                                </a:moveTo>
                                <a:lnTo>
                                  <a:pt x="383" y="0"/>
                                </a:lnTo>
                                <a:lnTo>
                                  <a:pt x="766" y="766"/>
                                </a:lnTo>
                                <a:lnTo>
                                  <a:pt x="0" y="766"/>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
                        <wps:cNvSpPr>
                          <a:spLocks noEditPoints="1"/>
                        </wps:cNvSpPr>
                        <wps:spPr bwMode="auto">
                          <a:xfrm>
                            <a:off x="1706880" y="878205"/>
                            <a:ext cx="6985" cy="522605"/>
                          </a:xfrm>
                          <a:custGeom>
                            <a:avLst/>
                            <a:gdLst>
                              <a:gd name="T0" fmla="*/ 95 w 101"/>
                              <a:gd name="T1" fmla="*/ 335 h 7660"/>
                              <a:gd name="T2" fmla="*/ 1 w 101"/>
                              <a:gd name="T3" fmla="*/ 336 h 7660"/>
                              <a:gd name="T4" fmla="*/ 47 w 101"/>
                              <a:gd name="T5" fmla="*/ 0 h 7660"/>
                              <a:gd name="T6" fmla="*/ 95 w 101"/>
                              <a:gd name="T7" fmla="*/ 718 h 7660"/>
                              <a:gd name="T8" fmla="*/ 48 w 101"/>
                              <a:gd name="T9" fmla="*/ 1053 h 7660"/>
                              <a:gd name="T10" fmla="*/ 1 w 101"/>
                              <a:gd name="T11" fmla="*/ 719 h 7660"/>
                              <a:gd name="T12" fmla="*/ 95 w 101"/>
                              <a:gd name="T13" fmla="*/ 718 h 7660"/>
                              <a:gd name="T14" fmla="*/ 96 w 101"/>
                              <a:gd name="T15" fmla="*/ 1674 h 7660"/>
                              <a:gd name="T16" fmla="*/ 2 w 101"/>
                              <a:gd name="T17" fmla="*/ 1675 h 7660"/>
                              <a:gd name="T18" fmla="*/ 49 w 101"/>
                              <a:gd name="T19" fmla="*/ 1340 h 7660"/>
                              <a:gd name="T20" fmla="*/ 96 w 101"/>
                              <a:gd name="T21" fmla="*/ 2057 h 7660"/>
                              <a:gd name="T22" fmla="*/ 50 w 101"/>
                              <a:gd name="T23" fmla="*/ 2392 h 7660"/>
                              <a:gd name="T24" fmla="*/ 2 w 101"/>
                              <a:gd name="T25" fmla="*/ 2058 h 7660"/>
                              <a:gd name="T26" fmla="*/ 96 w 101"/>
                              <a:gd name="T27" fmla="*/ 2057 h 7660"/>
                              <a:gd name="T28" fmla="*/ 97 w 101"/>
                              <a:gd name="T29" fmla="*/ 3014 h 7660"/>
                              <a:gd name="T30" fmla="*/ 3 w 101"/>
                              <a:gd name="T31" fmla="*/ 3015 h 7660"/>
                              <a:gd name="T32" fmla="*/ 50 w 101"/>
                              <a:gd name="T33" fmla="*/ 2679 h 7660"/>
                              <a:gd name="T34" fmla="*/ 97 w 101"/>
                              <a:gd name="T35" fmla="*/ 3396 h 7660"/>
                              <a:gd name="T36" fmla="*/ 51 w 101"/>
                              <a:gd name="T37" fmla="*/ 3731 h 7660"/>
                              <a:gd name="T38" fmla="*/ 3 w 101"/>
                              <a:gd name="T39" fmla="*/ 3397 h 7660"/>
                              <a:gd name="T40" fmla="*/ 97 w 101"/>
                              <a:gd name="T41" fmla="*/ 3396 h 7660"/>
                              <a:gd name="T42" fmla="*/ 98 w 101"/>
                              <a:gd name="T43" fmla="*/ 4353 h 7660"/>
                              <a:gd name="T44" fmla="*/ 4 w 101"/>
                              <a:gd name="T45" fmla="*/ 4354 h 7660"/>
                              <a:gd name="T46" fmla="*/ 51 w 101"/>
                              <a:gd name="T47" fmla="*/ 4018 h 7660"/>
                              <a:gd name="T48" fmla="*/ 99 w 101"/>
                              <a:gd name="T49" fmla="*/ 4735 h 7660"/>
                              <a:gd name="T50" fmla="*/ 52 w 101"/>
                              <a:gd name="T51" fmla="*/ 5070 h 7660"/>
                              <a:gd name="T52" fmla="*/ 5 w 101"/>
                              <a:gd name="T53" fmla="*/ 4736 h 7660"/>
                              <a:gd name="T54" fmla="*/ 99 w 101"/>
                              <a:gd name="T55" fmla="*/ 4735 h 7660"/>
                              <a:gd name="T56" fmla="*/ 99 w 101"/>
                              <a:gd name="T57" fmla="*/ 5692 h 7660"/>
                              <a:gd name="T58" fmla="*/ 5 w 101"/>
                              <a:gd name="T59" fmla="*/ 5693 h 7660"/>
                              <a:gd name="T60" fmla="*/ 52 w 101"/>
                              <a:gd name="T61" fmla="*/ 5357 h 7660"/>
                              <a:gd name="T62" fmla="*/ 100 w 101"/>
                              <a:gd name="T63" fmla="*/ 6075 h 7660"/>
                              <a:gd name="T64" fmla="*/ 53 w 101"/>
                              <a:gd name="T65" fmla="*/ 6409 h 7660"/>
                              <a:gd name="T66" fmla="*/ 6 w 101"/>
                              <a:gd name="T67" fmla="*/ 6076 h 7660"/>
                              <a:gd name="T68" fmla="*/ 100 w 101"/>
                              <a:gd name="T69" fmla="*/ 6075 h 7660"/>
                              <a:gd name="T70" fmla="*/ 101 w 101"/>
                              <a:gd name="T71" fmla="*/ 7031 h 7660"/>
                              <a:gd name="T72" fmla="*/ 7 w 101"/>
                              <a:gd name="T73" fmla="*/ 7032 h 7660"/>
                              <a:gd name="T74" fmla="*/ 53 w 101"/>
                              <a:gd name="T75" fmla="*/ 6696 h 7660"/>
                              <a:gd name="T76" fmla="*/ 101 w 101"/>
                              <a:gd name="T77" fmla="*/ 7414 h 7660"/>
                              <a:gd name="T78" fmla="*/ 54 w 101"/>
                              <a:gd name="T79" fmla="*/ 7660 h 7660"/>
                              <a:gd name="T80" fmla="*/ 7 w 101"/>
                              <a:gd name="T81" fmla="*/ 7415 h 7660"/>
                              <a:gd name="T82" fmla="*/ 101 w 101"/>
                              <a:gd name="T83" fmla="*/ 7414 h 76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1" h="7660">
                                <a:moveTo>
                                  <a:pt x="94" y="48"/>
                                </a:moveTo>
                                <a:lnTo>
                                  <a:pt x="95" y="335"/>
                                </a:lnTo>
                                <a:cubicBezTo>
                                  <a:pt x="95" y="362"/>
                                  <a:pt x="74" y="383"/>
                                  <a:pt x="48" y="383"/>
                                </a:cubicBezTo>
                                <a:cubicBezTo>
                                  <a:pt x="22" y="383"/>
                                  <a:pt x="1" y="362"/>
                                  <a:pt x="1" y="336"/>
                                </a:cubicBezTo>
                                <a:lnTo>
                                  <a:pt x="0" y="49"/>
                                </a:lnTo>
                                <a:cubicBezTo>
                                  <a:pt x="0" y="22"/>
                                  <a:pt x="22" y="0"/>
                                  <a:pt x="47" y="0"/>
                                </a:cubicBezTo>
                                <a:cubicBezTo>
                                  <a:pt x="74" y="0"/>
                                  <a:pt x="94" y="22"/>
                                  <a:pt x="94" y="48"/>
                                </a:cubicBezTo>
                                <a:close/>
                                <a:moveTo>
                                  <a:pt x="95" y="718"/>
                                </a:moveTo>
                                <a:lnTo>
                                  <a:pt x="95" y="1005"/>
                                </a:lnTo>
                                <a:cubicBezTo>
                                  <a:pt x="95" y="1031"/>
                                  <a:pt x="75" y="1053"/>
                                  <a:pt x="48" y="1053"/>
                                </a:cubicBezTo>
                                <a:cubicBezTo>
                                  <a:pt x="23" y="1053"/>
                                  <a:pt x="1" y="1031"/>
                                  <a:pt x="1" y="1006"/>
                                </a:cubicBezTo>
                                <a:lnTo>
                                  <a:pt x="1" y="719"/>
                                </a:lnTo>
                                <a:cubicBezTo>
                                  <a:pt x="1" y="692"/>
                                  <a:pt x="22" y="670"/>
                                  <a:pt x="48" y="670"/>
                                </a:cubicBezTo>
                                <a:cubicBezTo>
                                  <a:pt x="75" y="670"/>
                                  <a:pt x="95" y="692"/>
                                  <a:pt x="95" y="718"/>
                                </a:cubicBezTo>
                                <a:close/>
                                <a:moveTo>
                                  <a:pt x="96" y="1387"/>
                                </a:moveTo>
                                <a:lnTo>
                                  <a:pt x="96" y="1674"/>
                                </a:lnTo>
                                <a:cubicBezTo>
                                  <a:pt x="96" y="1701"/>
                                  <a:pt x="76" y="1722"/>
                                  <a:pt x="49" y="1722"/>
                                </a:cubicBezTo>
                                <a:cubicBezTo>
                                  <a:pt x="23" y="1722"/>
                                  <a:pt x="2" y="1701"/>
                                  <a:pt x="2" y="1675"/>
                                </a:cubicBezTo>
                                <a:lnTo>
                                  <a:pt x="2" y="1388"/>
                                </a:lnTo>
                                <a:cubicBezTo>
                                  <a:pt x="2" y="1362"/>
                                  <a:pt x="23" y="1340"/>
                                  <a:pt x="49" y="1340"/>
                                </a:cubicBezTo>
                                <a:cubicBezTo>
                                  <a:pt x="75" y="1340"/>
                                  <a:pt x="96" y="1362"/>
                                  <a:pt x="96" y="1387"/>
                                </a:cubicBezTo>
                                <a:close/>
                                <a:moveTo>
                                  <a:pt x="96" y="2057"/>
                                </a:moveTo>
                                <a:lnTo>
                                  <a:pt x="96" y="2344"/>
                                </a:lnTo>
                                <a:cubicBezTo>
                                  <a:pt x="97" y="2371"/>
                                  <a:pt x="76" y="2392"/>
                                  <a:pt x="50" y="2392"/>
                                </a:cubicBezTo>
                                <a:cubicBezTo>
                                  <a:pt x="24" y="2392"/>
                                  <a:pt x="3" y="2371"/>
                                  <a:pt x="2" y="2345"/>
                                </a:cubicBezTo>
                                <a:lnTo>
                                  <a:pt x="2" y="2058"/>
                                </a:lnTo>
                                <a:cubicBezTo>
                                  <a:pt x="2" y="2031"/>
                                  <a:pt x="24" y="2009"/>
                                  <a:pt x="49" y="2009"/>
                                </a:cubicBezTo>
                                <a:cubicBezTo>
                                  <a:pt x="76" y="2009"/>
                                  <a:pt x="96" y="2031"/>
                                  <a:pt x="96" y="2057"/>
                                </a:cubicBezTo>
                                <a:close/>
                                <a:moveTo>
                                  <a:pt x="97" y="2727"/>
                                </a:moveTo>
                                <a:lnTo>
                                  <a:pt x="97" y="3014"/>
                                </a:lnTo>
                                <a:cubicBezTo>
                                  <a:pt x="97" y="3040"/>
                                  <a:pt x="76" y="3061"/>
                                  <a:pt x="50" y="3061"/>
                                </a:cubicBezTo>
                                <a:cubicBezTo>
                                  <a:pt x="25" y="3061"/>
                                  <a:pt x="3" y="3040"/>
                                  <a:pt x="3" y="3015"/>
                                </a:cubicBezTo>
                                <a:lnTo>
                                  <a:pt x="3" y="2728"/>
                                </a:lnTo>
                                <a:cubicBezTo>
                                  <a:pt x="3" y="2701"/>
                                  <a:pt x="24" y="2679"/>
                                  <a:pt x="50" y="2679"/>
                                </a:cubicBezTo>
                                <a:cubicBezTo>
                                  <a:pt x="76" y="2679"/>
                                  <a:pt x="97" y="2701"/>
                                  <a:pt x="97" y="2727"/>
                                </a:cubicBezTo>
                                <a:close/>
                                <a:moveTo>
                                  <a:pt x="97" y="3396"/>
                                </a:moveTo>
                                <a:lnTo>
                                  <a:pt x="98" y="3683"/>
                                </a:lnTo>
                                <a:cubicBezTo>
                                  <a:pt x="98" y="3710"/>
                                  <a:pt x="76" y="3731"/>
                                  <a:pt x="51" y="3731"/>
                                </a:cubicBezTo>
                                <a:cubicBezTo>
                                  <a:pt x="25" y="3731"/>
                                  <a:pt x="4" y="3710"/>
                                  <a:pt x="4" y="3684"/>
                                </a:cubicBezTo>
                                <a:lnTo>
                                  <a:pt x="3" y="3397"/>
                                </a:lnTo>
                                <a:cubicBezTo>
                                  <a:pt x="3" y="3370"/>
                                  <a:pt x="25" y="3348"/>
                                  <a:pt x="50" y="3348"/>
                                </a:cubicBezTo>
                                <a:cubicBezTo>
                                  <a:pt x="76" y="3348"/>
                                  <a:pt x="97" y="3370"/>
                                  <a:pt x="97" y="3396"/>
                                </a:cubicBezTo>
                                <a:close/>
                                <a:moveTo>
                                  <a:pt x="98" y="4066"/>
                                </a:moveTo>
                                <a:lnTo>
                                  <a:pt x="98" y="4353"/>
                                </a:lnTo>
                                <a:cubicBezTo>
                                  <a:pt x="98" y="4380"/>
                                  <a:pt x="77" y="4401"/>
                                  <a:pt x="51" y="4401"/>
                                </a:cubicBezTo>
                                <a:cubicBezTo>
                                  <a:pt x="26" y="4401"/>
                                  <a:pt x="4" y="4380"/>
                                  <a:pt x="4" y="4354"/>
                                </a:cubicBezTo>
                                <a:lnTo>
                                  <a:pt x="4" y="4067"/>
                                </a:lnTo>
                                <a:cubicBezTo>
                                  <a:pt x="4" y="4040"/>
                                  <a:pt x="25" y="4018"/>
                                  <a:pt x="51" y="4018"/>
                                </a:cubicBezTo>
                                <a:cubicBezTo>
                                  <a:pt x="77" y="4018"/>
                                  <a:pt x="98" y="4040"/>
                                  <a:pt x="98" y="4066"/>
                                </a:cubicBezTo>
                                <a:close/>
                                <a:moveTo>
                                  <a:pt x="99" y="4735"/>
                                </a:moveTo>
                                <a:lnTo>
                                  <a:pt x="99" y="5022"/>
                                </a:lnTo>
                                <a:cubicBezTo>
                                  <a:pt x="99" y="5049"/>
                                  <a:pt x="78" y="5070"/>
                                  <a:pt x="52" y="5070"/>
                                </a:cubicBezTo>
                                <a:cubicBezTo>
                                  <a:pt x="26" y="5070"/>
                                  <a:pt x="5" y="5049"/>
                                  <a:pt x="5" y="5023"/>
                                </a:cubicBezTo>
                                <a:lnTo>
                                  <a:pt x="5" y="4736"/>
                                </a:lnTo>
                                <a:cubicBezTo>
                                  <a:pt x="5" y="4710"/>
                                  <a:pt x="26" y="4688"/>
                                  <a:pt x="52" y="4688"/>
                                </a:cubicBezTo>
                                <a:cubicBezTo>
                                  <a:pt x="77" y="4688"/>
                                  <a:pt x="99" y="4710"/>
                                  <a:pt x="99" y="4735"/>
                                </a:cubicBezTo>
                                <a:close/>
                                <a:moveTo>
                                  <a:pt x="99" y="5405"/>
                                </a:moveTo>
                                <a:lnTo>
                                  <a:pt x="99" y="5692"/>
                                </a:lnTo>
                                <a:cubicBezTo>
                                  <a:pt x="99" y="5719"/>
                                  <a:pt x="78" y="5740"/>
                                  <a:pt x="52" y="5740"/>
                                </a:cubicBezTo>
                                <a:cubicBezTo>
                                  <a:pt x="27" y="5740"/>
                                  <a:pt x="5" y="5719"/>
                                  <a:pt x="5" y="5693"/>
                                </a:cubicBezTo>
                                <a:lnTo>
                                  <a:pt x="5" y="5406"/>
                                </a:lnTo>
                                <a:cubicBezTo>
                                  <a:pt x="5" y="5379"/>
                                  <a:pt x="27" y="5357"/>
                                  <a:pt x="52" y="5357"/>
                                </a:cubicBezTo>
                                <a:cubicBezTo>
                                  <a:pt x="78" y="5357"/>
                                  <a:pt x="99" y="5379"/>
                                  <a:pt x="99" y="5405"/>
                                </a:cubicBezTo>
                                <a:close/>
                                <a:moveTo>
                                  <a:pt x="100" y="6075"/>
                                </a:moveTo>
                                <a:lnTo>
                                  <a:pt x="100" y="6362"/>
                                </a:lnTo>
                                <a:cubicBezTo>
                                  <a:pt x="100" y="6388"/>
                                  <a:pt x="79" y="6409"/>
                                  <a:pt x="53" y="6409"/>
                                </a:cubicBezTo>
                                <a:cubicBezTo>
                                  <a:pt x="27" y="6409"/>
                                  <a:pt x="6" y="6388"/>
                                  <a:pt x="6" y="6363"/>
                                </a:cubicBezTo>
                                <a:lnTo>
                                  <a:pt x="6" y="6076"/>
                                </a:lnTo>
                                <a:cubicBezTo>
                                  <a:pt x="6" y="6049"/>
                                  <a:pt x="27" y="6027"/>
                                  <a:pt x="53" y="6027"/>
                                </a:cubicBezTo>
                                <a:cubicBezTo>
                                  <a:pt x="78" y="6027"/>
                                  <a:pt x="100" y="6049"/>
                                  <a:pt x="100" y="6075"/>
                                </a:cubicBezTo>
                                <a:close/>
                                <a:moveTo>
                                  <a:pt x="100" y="6744"/>
                                </a:moveTo>
                                <a:lnTo>
                                  <a:pt x="101" y="7031"/>
                                </a:lnTo>
                                <a:cubicBezTo>
                                  <a:pt x="101" y="7058"/>
                                  <a:pt x="79" y="7079"/>
                                  <a:pt x="54" y="7079"/>
                                </a:cubicBezTo>
                                <a:cubicBezTo>
                                  <a:pt x="27" y="7079"/>
                                  <a:pt x="7" y="7058"/>
                                  <a:pt x="7" y="7032"/>
                                </a:cubicBezTo>
                                <a:lnTo>
                                  <a:pt x="6" y="6745"/>
                                </a:lnTo>
                                <a:cubicBezTo>
                                  <a:pt x="6" y="6718"/>
                                  <a:pt x="27" y="6696"/>
                                  <a:pt x="53" y="6696"/>
                                </a:cubicBezTo>
                                <a:cubicBezTo>
                                  <a:pt x="79" y="6696"/>
                                  <a:pt x="100" y="6718"/>
                                  <a:pt x="100" y="6744"/>
                                </a:cubicBezTo>
                                <a:close/>
                                <a:moveTo>
                                  <a:pt x="101" y="7414"/>
                                </a:moveTo>
                                <a:lnTo>
                                  <a:pt x="101" y="7612"/>
                                </a:lnTo>
                                <a:cubicBezTo>
                                  <a:pt x="101" y="7639"/>
                                  <a:pt x="80" y="7660"/>
                                  <a:pt x="54" y="7660"/>
                                </a:cubicBezTo>
                                <a:cubicBezTo>
                                  <a:pt x="28" y="7660"/>
                                  <a:pt x="7" y="7639"/>
                                  <a:pt x="7" y="7612"/>
                                </a:cubicBezTo>
                                <a:lnTo>
                                  <a:pt x="7" y="7415"/>
                                </a:lnTo>
                                <a:cubicBezTo>
                                  <a:pt x="7" y="7388"/>
                                  <a:pt x="27" y="7366"/>
                                  <a:pt x="54" y="7366"/>
                                </a:cubicBezTo>
                                <a:cubicBezTo>
                                  <a:pt x="80" y="7366"/>
                                  <a:pt x="101" y="7388"/>
                                  <a:pt x="101" y="7414"/>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Freeform 15"/>
                        <wps:cNvSpPr>
                          <a:spLocks noEditPoints="1"/>
                        </wps:cNvSpPr>
                        <wps:spPr bwMode="auto">
                          <a:xfrm>
                            <a:off x="1706880" y="878205"/>
                            <a:ext cx="6985" cy="522605"/>
                          </a:xfrm>
                          <a:custGeom>
                            <a:avLst/>
                            <a:gdLst>
                              <a:gd name="T0" fmla="*/ 95 w 101"/>
                              <a:gd name="T1" fmla="*/ 335 h 7660"/>
                              <a:gd name="T2" fmla="*/ 1 w 101"/>
                              <a:gd name="T3" fmla="*/ 336 h 7660"/>
                              <a:gd name="T4" fmla="*/ 47 w 101"/>
                              <a:gd name="T5" fmla="*/ 0 h 7660"/>
                              <a:gd name="T6" fmla="*/ 95 w 101"/>
                              <a:gd name="T7" fmla="*/ 718 h 7660"/>
                              <a:gd name="T8" fmla="*/ 48 w 101"/>
                              <a:gd name="T9" fmla="*/ 1053 h 7660"/>
                              <a:gd name="T10" fmla="*/ 1 w 101"/>
                              <a:gd name="T11" fmla="*/ 719 h 7660"/>
                              <a:gd name="T12" fmla="*/ 95 w 101"/>
                              <a:gd name="T13" fmla="*/ 718 h 7660"/>
                              <a:gd name="T14" fmla="*/ 96 w 101"/>
                              <a:gd name="T15" fmla="*/ 1674 h 7660"/>
                              <a:gd name="T16" fmla="*/ 2 w 101"/>
                              <a:gd name="T17" fmla="*/ 1675 h 7660"/>
                              <a:gd name="T18" fmla="*/ 49 w 101"/>
                              <a:gd name="T19" fmla="*/ 1340 h 7660"/>
                              <a:gd name="T20" fmla="*/ 96 w 101"/>
                              <a:gd name="T21" fmla="*/ 2057 h 7660"/>
                              <a:gd name="T22" fmla="*/ 50 w 101"/>
                              <a:gd name="T23" fmla="*/ 2392 h 7660"/>
                              <a:gd name="T24" fmla="*/ 2 w 101"/>
                              <a:gd name="T25" fmla="*/ 2058 h 7660"/>
                              <a:gd name="T26" fmla="*/ 96 w 101"/>
                              <a:gd name="T27" fmla="*/ 2057 h 7660"/>
                              <a:gd name="T28" fmla="*/ 97 w 101"/>
                              <a:gd name="T29" fmla="*/ 3014 h 7660"/>
                              <a:gd name="T30" fmla="*/ 3 w 101"/>
                              <a:gd name="T31" fmla="*/ 3015 h 7660"/>
                              <a:gd name="T32" fmla="*/ 50 w 101"/>
                              <a:gd name="T33" fmla="*/ 2679 h 7660"/>
                              <a:gd name="T34" fmla="*/ 97 w 101"/>
                              <a:gd name="T35" fmla="*/ 3396 h 7660"/>
                              <a:gd name="T36" fmla="*/ 51 w 101"/>
                              <a:gd name="T37" fmla="*/ 3731 h 7660"/>
                              <a:gd name="T38" fmla="*/ 3 w 101"/>
                              <a:gd name="T39" fmla="*/ 3397 h 7660"/>
                              <a:gd name="T40" fmla="*/ 97 w 101"/>
                              <a:gd name="T41" fmla="*/ 3396 h 7660"/>
                              <a:gd name="T42" fmla="*/ 98 w 101"/>
                              <a:gd name="T43" fmla="*/ 4353 h 7660"/>
                              <a:gd name="T44" fmla="*/ 4 w 101"/>
                              <a:gd name="T45" fmla="*/ 4354 h 7660"/>
                              <a:gd name="T46" fmla="*/ 51 w 101"/>
                              <a:gd name="T47" fmla="*/ 4018 h 7660"/>
                              <a:gd name="T48" fmla="*/ 99 w 101"/>
                              <a:gd name="T49" fmla="*/ 4735 h 7660"/>
                              <a:gd name="T50" fmla="*/ 52 w 101"/>
                              <a:gd name="T51" fmla="*/ 5070 h 7660"/>
                              <a:gd name="T52" fmla="*/ 5 w 101"/>
                              <a:gd name="T53" fmla="*/ 4736 h 7660"/>
                              <a:gd name="T54" fmla="*/ 99 w 101"/>
                              <a:gd name="T55" fmla="*/ 4735 h 7660"/>
                              <a:gd name="T56" fmla="*/ 99 w 101"/>
                              <a:gd name="T57" fmla="*/ 5692 h 7660"/>
                              <a:gd name="T58" fmla="*/ 5 w 101"/>
                              <a:gd name="T59" fmla="*/ 5693 h 7660"/>
                              <a:gd name="T60" fmla="*/ 52 w 101"/>
                              <a:gd name="T61" fmla="*/ 5357 h 7660"/>
                              <a:gd name="T62" fmla="*/ 100 w 101"/>
                              <a:gd name="T63" fmla="*/ 6075 h 7660"/>
                              <a:gd name="T64" fmla="*/ 53 w 101"/>
                              <a:gd name="T65" fmla="*/ 6409 h 7660"/>
                              <a:gd name="T66" fmla="*/ 6 w 101"/>
                              <a:gd name="T67" fmla="*/ 6076 h 7660"/>
                              <a:gd name="T68" fmla="*/ 100 w 101"/>
                              <a:gd name="T69" fmla="*/ 6075 h 7660"/>
                              <a:gd name="T70" fmla="*/ 101 w 101"/>
                              <a:gd name="T71" fmla="*/ 7031 h 7660"/>
                              <a:gd name="T72" fmla="*/ 7 w 101"/>
                              <a:gd name="T73" fmla="*/ 7032 h 7660"/>
                              <a:gd name="T74" fmla="*/ 53 w 101"/>
                              <a:gd name="T75" fmla="*/ 6696 h 7660"/>
                              <a:gd name="T76" fmla="*/ 101 w 101"/>
                              <a:gd name="T77" fmla="*/ 7414 h 7660"/>
                              <a:gd name="T78" fmla="*/ 54 w 101"/>
                              <a:gd name="T79" fmla="*/ 7660 h 7660"/>
                              <a:gd name="T80" fmla="*/ 7 w 101"/>
                              <a:gd name="T81" fmla="*/ 7415 h 7660"/>
                              <a:gd name="T82" fmla="*/ 101 w 101"/>
                              <a:gd name="T83" fmla="*/ 7414 h 76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1" h="7660">
                                <a:moveTo>
                                  <a:pt x="94" y="48"/>
                                </a:moveTo>
                                <a:lnTo>
                                  <a:pt x="95" y="335"/>
                                </a:lnTo>
                                <a:cubicBezTo>
                                  <a:pt x="95" y="362"/>
                                  <a:pt x="74" y="383"/>
                                  <a:pt x="48" y="383"/>
                                </a:cubicBezTo>
                                <a:cubicBezTo>
                                  <a:pt x="22" y="383"/>
                                  <a:pt x="1" y="362"/>
                                  <a:pt x="1" y="336"/>
                                </a:cubicBezTo>
                                <a:lnTo>
                                  <a:pt x="0" y="49"/>
                                </a:lnTo>
                                <a:cubicBezTo>
                                  <a:pt x="0" y="22"/>
                                  <a:pt x="22" y="0"/>
                                  <a:pt x="47" y="0"/>
                                </a:cubicBezTo>
                                <a:cubicBezTo>
                                  <a:pt x="74" y="0"/>
                                  <a:pt x="94" y="22"/>
                                  <a:pt x="94" y="48"/>
                                </a:cubicBezTo>
                                <a:close/>
                                <a:moveTo>
                                  <a:pt x="95" y="718"/>
                                </a:moveTo>
                                <a:lnTo>
                                  <a:pt x="95" y="1005"/>
                                </a:lnTo>
                                <a:cubicBezTo>
                                  <a:pt x="95" y="1031"/>
                                  <a:pt x="75" y="1053"/>
                                  <a:pt x="48" y="1053"/>
                                </a:cubicBezTo>
                                <a:cubicBezTo>
                                  <a:pt x="23" y="1053"/>
                                  <a:pt x="1" y="1031"/>
                                  <a:pt x="1" y="1006"/>
                                </a:cubicBezTo>
                                <a:lnTo>
                                  <a:pt x="1" y="719"/>
                                </a:lnTo>
                                <a:cubicBezTo>
                                  <a:pt x="1" y="692"/>
                                  <a:pt x="22" y="670"/>
                                  <a:pt x="48" y="670"/>
                                </a:cubicBezTo>
                                <a:cubicBezTo>
                                  <a:pt x="75" y="670"/>
                                  <a:pt x="95" y="692"/>
                                  <a:pt x="95" y="718"/>
                                </a:cubicBezTo>
                                <a:close/>
                                <a:moveTo>
                                  <a:pt x="96" y="1387"/>
                                </a:moveTo>
                                <a:lnTo>
                                  <a:pt x="96" y="1674"/>
                                </a:lnTo>
                                <a:cubicBezTo>
                                  <a:pt x="96" y="1701"/>
                                  <a:pt x="76" y="1722"/>
                                  <a:pt x="49" y="1722"/>
                                </a:cubicBezTo>
                                <a:cubicBezTo>
                                  <a:pt x="23" y="1722"/>
                                  <a:pt x="2" y="1701"/>
                                  <a:pt x="2" y="1675"/>
                                </a:cubicBezTo>
                                <a:lnTo>
                                  <a:pt x="2" y="1388"/>
                                </a:lnTo>
                                <a:cubicBezTo>
                                  <a:pt x="2" y="1362"/>
                                  <a:pt x="23" y="1340"/>
                                  <a:pt x="49" y="1340"/>
                                </a:cubicBezTo>
                                <a:cubicBezTo>
                                  <a:pt x="75" y="1340"/>
                                  <a:pt x="96" y="1362"/>
                                  <a:pt x="96" y="1387"/>
                                </a:cubicBezTo>
                                <a:close/>
                                <a:moveTo>
                                  <a:pt x="96" y="2057"/>
                                </a:moveTo>
                                <a:lnTo>
                                  <a:pt x="96" y="2344"/>
                                </a:lnTo>
                                <a:cubicBezTo>
                                  <a:pt x="97" y="2371"/>
                                  <a:pt x="76" y="2392"/>
                                  <a:pt x="50" y="2392"/>
                                </a:cubicBezTo>
                                <a:cubicBezTo>
                                  <a:pt x="24" y="2392"/>
                                  <a:pt x="3" y="2371"/>
                                  <a:pt x="2" y="2345"/>
                                </a:cubicBezTo>
                                <a:lnTo>
                                  <a:pt x="2" y="2058"/>
                                </a:lnTo>
                                <a:cubicBezTo>
                                  <a:pt x="2" y="2031"/>
                                  <a:pt x="24" y="2009"/>
                                  <a:pt x="49" y="2009"/>
                                </a:cubicBezTo>
                                <a:cubicBezTo>
                                  <a:pt x="76" y="2009"/>
                                  <a:pt x="96" y="2031"/>
                                  <a:pt x="96" y="2057"/>
                                </a:cubicBezTo>
                                <a:close/>
                                <a:moveTo>
                                  <a:pt x="97" y="2727"/>
                                </a:moveTo>
                                <a:lnTo>
                                  <a:pt x="97" y="3014"/>
                                </a:lnTo>
                                <a:cubicBezTo>
                                  <a:pt x="97" y="3040"/>
                                  <a:pt x="76" y="3061"/>
                                  <a:pt x="50" y="3061"/>
                                </a:cubicBezTo>
                                <a:cubicBezTo>
                                  <a:pt x="25" y="3061"/>
                                  <a:pt x="3" y="3040"/>
                                  <a:pt x="3" y="3015"/>
                                </a:cubicBezTo>
                                <a:lnTo>
                                  <a:pt x="3" y="2728"/>
                                </a:lnTo>
                                <a:cubicBezTo>
                                  <a:pt x="3" y="2701"/>
                                  <a:pt x="24" y="2679"/>
                                  <a:pt x="50" y="2679"/>
                                </a:cubicBezTo>
                                <a:cubicBezTo>
                                  <a:pt x="76" y="2679"/>
                                  <a:pt x="97" y="2701"/>
                                  <a:pt x="97" y="2727"/>
                                </a:cubicBezTo>
                                <a:close/>
                                <a:moveTo>
                                  <a:pt x="97" y="3396"/>
                                </a:moveTo>
                                <a:lnTo>
                                  <a:pt x="98" y="3683"/>
                                </a:lnTo>
                                <a:cubicBezTo>
                                  <a:pt x="98" y="3710"/>
                                  <a:pt x="76" y="3731"/>
                                  <a:pt x="51" y="3731"/>
                                </a:cubicBezTo>
                                <a:cubicBezTo>
                                  <a:pt x="25" y="3731"/>
                                  <a:pt x="4" y="3710"/>
                                  <a:pt x="4" y="3684"/>
                                </a:cubicBezTo>
                                <a:lnTo>
                                  <a:pt x="3" y="3397"/>
                                </a:lnTo>
                                <a:cubicBezTo>
                                  <a:pt x="3" y="3370"/>
                                  <a:pt x="25" y="3348"/>
                                  <a:pt x="50" y="3348"/>
                                </a:cubicBezTo>
                                <a:cubicBezTo>
                                  <a:pt x="76" y="3348"/>
                                  <a:pt x="97" y="3370"/>
                                  <a:pt x="97" y="3396"/>
                                </a:cubicBezTo>
                                <a:close/>
                                <a:moveTo>
                                  <a:pt x="98" y="4066"/>
                                </a:moveTo>
                                <a:lnTo>
                                  <a:pt x="98" y="4353"/>
                                </a:lnTo>
                                <a:cubicBezTo>
                                  <a:pt x="98" y="4380"/>
                                  <a:pt x="77" y="4401"/>
                                  <a:pt x="51" y="4401"/>
                                </a:cubicBezTo>
                                <a:cubicBezTo>
                                  <a:pt x="26" y="4401"/>
                                  <a:pt x="4" y="4380"/>
                                  <a:pt x="4" y="4354"/>
                                </a:cubicBezTo>
                                <a:lnTo>
                                  <a:pt x="4" y="4067"/>
                                </a:lnTo>
                                <a:cubicBezTo>
                                  <a:pt x="4" y="4040"/>
                                  <a:pt x="25" y="4018"/>
                                  <a:pt x="51" y="4018"/>
                                </a:cubicBezTo>
                                <a:cubicBezTo>
                                  <a:pt x="77" y="4018"/>
                                  <a:pt x="98" y="4040"/>
                                  <a:pt x="98" y="4066"/>
                                </a:cubicBezTo>
                                <a:close/>
                                <a:moveTo>
                                  <a:pt x="99" y="4735"/>
                                </a:moveTo>
                                <a:lnTo>
                                  <a:pt x="99" y="5022"/>
                                </a:lnTo>
                                <a:cubicBezTo>
                                  <a:pt x="99" y="5049"/>
                                  <a:pt x="78" y="5070"/>
                                  <a:pt x="52" y="5070"/>
                                </a:cubicBezTo>
                                <a:cubicBezTo>
                                  <a:pt x="26" y="5070"/>
                                  <a:pt x="5" y="5049"/>
                                  <a:pt x="5" y="5023"/>
                                </a:cubicBezTo>
                                <a:lnTo>
                                  <a:pt x="5" y="4736"/>
                                </a:lnTo>
                                <a:cubicBezTo>
                                  <a:pt x="5" y="4710"/>
                                  <a:pt x="26" y="4688"/>
                                  <a:pt x="52" y="4688"/>
                                </a:cubicBezTo>
                                <a:cubicBezTo>
                                  <a:pt x="77" y="4688"/>
                                  <a:pt x="99" y="4710"/>
                                  <a:pt x="99" y="4735"/>
                                </a:cubicBezTo>
                                <a:close/>
                                <a:moveTo>
                                  <a:pt x="99" y="5405"/>
                                </a:moveTo>
                                <a:lnTo>
                                  <a:pt x="99" y="5692"/>
                                </a:lnTo>
                                <a:cubicBezTo>
                                  <a:pt x="99" y="5719"/>
                                  <a:pt x="78" y="5740"/>
                                  <a:pt x="52" y="5740"/>
                                </a:cubicBezTo>
                                <a:cubicBezTo>
                                  <a:pt x="27" y="5740"/>
                                  <a:pt x="5" y="5719"/>
                                  <a:pt x="5" y="5693"/>
                                </a:cubicBezTo>
                                <a:lnTo>
                                  <a:pt x="5" y="5406"/>
                                </a:lnTo>
                                <a:cubicBezTo>
                                  <a:pt x="5" y="5379"/>
                                  <a:pt x="27" y="5357"/>
                                  <a:pt x="52" y="5357"/>
                                </a:cubicBezTo>
                                <a:cubicBezTo>
                                  <a:pt x="78" y="5357"/>
                                  <a:pt x="99" y="5379"/>
                                  <a:pt x="99" y="5405"/>
                                </a:cubicBezTo>
                                <a:close/>
                                <a:moveTo>
                                  <a:pt x="100" y="6075"/>
                                </a:moveTo>
                                <a:lnTo>
                                  <a:pt x="100" y="6362"/>
                                </a:lnTo>
                                <a:cubicBezTo>
                                  <a:pt x="100" y="6388"/>
                                  <a:pt x="79" y="6409"/>
                                  <a:pt x="53" y="6409"/>
                                </a:cubicBezTo>
                                <a:cubicBezTo>
                                  <a:pt x="27" y="6409"/>
                                  <a:pt x="6" y="6388"/>
                                  <a:pt x="6" y="6363"/>
                                </a:cubicBezTo>
                                <a:lnTo>
                                  <a:pt x="6" y="6076"/>
                                </a:lnTo>
                                <a:cubicBezTo>
                                  <a:pt x="6" y="6049"/>
                                  <a:pt x="27" y="6027"/>
                                  <a:pt x="53" y="6027"/>
                                </a:cubicBezTo>
                                <a:cubicBezTo>
                                  <a:pt x="78" y="6027"/>
                                  <a:pt x="100" y="6049"/>
                                  <a:pt x="100" y="6075"/>
                                </a:cubicBezTo>
                                <a:close/>
                                <a:moveTo>
                                  <a:pt x="100" y="6744"/>
                                </a:moveTo>
                                <a:lnTo>
                                  <a:pt x="101" y="7031"/>
                                </a:lnTo>
                                <a:cubicBezTo>
                                  <a:pt x="101" y="7058"/>
                                  <a:pt x="79" y="7079"/>
                                  <a:pt x="54" y="7079"/>
                                </a:cubicBezTo>
                                <a:cubicBezTo>
                                  <a:pt x="27" y="7079"/>
                                  <a:pt x="7" y="7058"/>
                                  <a:pt x="7" y="7032"/>
                                </a:cubicBezTo>
                                <a:lnTo>
                                  <a:pt x="6" y="6745"/>
                                </a:lnTo>
                                <a:cubicBezTo>
                                  <a:pt x="6" y="6718"/>
                                  <a:pt x="27" y="6696"/>
                                  <a:pt x="53" y="6696"/>
                                </a:cubicBezTo>
                                <a:cubicBezTo>
                                  <a:pt x="79" y="6696"/>
                                  <a:pt x="100" y="6718"/>
                                  <a:pt x="100" y="6744"/>
                                </a:cubicBezTo>
                                <a:close/>
                                <a:moveTo>
                                  <a:pt x="101" y="7414"/>
                                </a:moveTo>
                                <a:lnTo>
                                  <a:pt x="101" y="7612"/>
                                </a:lnTo>
                                <a:cubicBezTo>
                                  <a:pt x="101" y="7639"/>
                                  <a:pt x="80" y="7660"/>
                                  <a:pt x="54" y="7660"/>
                                </a:cubicBezTo>
                                <a:cubicBezTo>
                                  <a:pt x="28" y="7660"/>
                                  <a:pt x="7" y="7639"/>
                                  <a:pt x="7" y="7612"/>
                                </a:cubicBezTo>
                                <a:lnTo>
                                  <a:pt x="7" y="7415"/>
                                </a:lnTo>
                                <a:cubicBezTo>
                                  <a:pt x="7" y="7388"/>
                                  <a:pt x="27" y="7366"/>
                                  <a:pt x="54" y="7366"/>
                                </a:cubicBezTo>
                                <a:cubicBezTo>
                                  <a:pt x="80" y="7366"/>
                                  <a:pt x="101" y="7388"/>
                                  <a:pt x="101" y="7414"/>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6"/>
                        <wps:cNvSpPr>
                          <a:spLocks noEditPoints="1"/>
                        </wps:cNvSpPr>
                        <wps:spPr bwMode="auto">
                          <a:xfrm>
                            <a:off x="1939925" y="172720"/>
                            <a:ext cx="7620" cy="1214755"/>
                          </a:xfrm>
                          <a:custGeom>
                            <a:avLst/>
                            <a:gdLst>
                              <a:gd name="T0" fmla="*/ 51 w 107"/>
                              <a:gd name="T1" fmla="*/ 383 h 17792"/>
                              <a:gd name="T2" fmla="*/ 50 w 107"/>
                              <a:gd name="T3" fmla="*/ 0 h 17792"/>
                              <a:gd name="T4" fmla="*/ 101 w 107"/>
                              <a:gd name="T5" fmla="*/ 1004 h 17792"/>
                              <a:gd name="T6" fmla="*/ 1 w 107"/>
                              <a:gd name="T7" fmla="*/ 717 h 17792"/>
                              <a:gd name="T8" fmla="*/ 101 w 107"/>
                              <a:gd name="T9" fmla="*/ 1387 h 17792"/>
                              <a:gd name="T10" fmla="*/ 1 w 107"/>
                              <a:gd name="T11" fmla="*/ 1674 h 17792"/>
                              <a:gd name="T12" fmla="*/ 101 w 107"/>
                              <a:gd name="T13" fmla="*/ 1387 h 17792"/>
                              <a:gd name="T14" fmla="*/ 51 w 107"/>
                              <a:gd name="T15" fmla="*/ 2391 h 17792"/>
                              <a:gd name="T16" fmla="*/ 51 w 107"/>
                              <a:gd name="T17" fmla="*/ 2009 h 17792"/>
                              <a:gd name="T18" fmla="*/ 102 w 107"/>
                              <a:gd name="T19" fmla="*/ 3013 h 17792"/>
                              <a:gd name="T20" fmla="*/ 1 w 107"/>
                              <a:gd name="T21" fmla="*/ 2726 h 17792"/>
                              <a:gd name="T22" fmla="*/ 102 w 107"/>
                              <a:gd name="T23" fmla="*/ 3396 h 17792"/>
                              <a:gd name="T24" fmla="*/ 2 w 107"/>
                              <a:gd name="T25" fmla="*/ 3683 h 17792"/>
                              <a:gd name="T26" fmla="*/ 102 w 107"/>
                              <a:gd name="T27" fmla="*/ 3396 h 17792"/>
                              <a:gd name="T28" fmla="*/ 52 w 107"/>
                              <a:gd name="T29" fmla="*/ 4400 h 17792"/>
                              <a:gd name="T30" fmla="*/ 52 w 107"/>
                              <a:gd name="T31" fmla="*/ 4018 h 17792"/>
                              <a:gd name="T32" fmla="*/ 102 w 107"/>
                              <a:gd name="T33" fmla="*/ 5022 h 17792"/>
                              <a:gd name="T34" fmla="*/ 2 w 107"/>
                              <a:gd name="T35" fmla="*/ 4735 h 17792"/>
                              <a:gd name="T36" fmla="*/ 102 w 107"/>
                              <a:gd name="T37" fmla="*/ 5405 h 17792"/>
                              <a:gd name="T38" fmla="*/ 3 w 107"/>
                              <a:gd name="T39" fmla="*/ 5692 h 17792"/>
                              <a:gd name="T40" fmla="*/ 102 w 107"/>
                              <a:gd name="T41" fmla="*/ 5405 h 17792"/>
                              <a:gd name="T42" fmla="*/ 53 w 107"/>
                              <a:gd name="T43" fmla="*/ 6409 h 17792"/>
                              <a:gd name="T44" fmla="*/ 53 w 107"/>
                              <a:gd name="T45" fmla="*/ 6026 h 17792"/>
                              <a:gd name="T46" fmla="*/ 103 w 107"/>
                              <a:gd name="T47" fmla="*/ 7031 h 17792"/>
                              <a:gd name="T48" fmla="*/ 3 w 107"/>
                              <a:gd name="T49" fmla="*/ 6744 h 17792"/>
                              <a:gd name="T50" fmla="*/ 103 w 107"/>
                              <a:gd name="T51" fmla="*/ 7413 h 17792"/>
                              <a:gd name="T52" fmla="*/ 3 w 107"/>
                              <a:gd name="T53" fmla="*/ 7700 h 17792"/>
                              <a:gd name="T54" fmla="*/ 103 w 107"/>
                              <a:gd name="T55" fmla="*/ 7413 h 17792"/>
                              <a:gd name="T56" fmla="*/ 54 w 107"/>
                              <a:gd name="T57" fmla="*/ 8418 h 17792"/>
                              <a:gd name="T58" fmla="*/ 53 w 107"/>
                              <a:gd name="T59" fmla="*/ 8035 h 17792"/>
                              <a:gd name="T60" fmla="*/ 104 w 107"/>
                              <a:gd name="T61" fmla="*/ 9040 h 17792"/>
                              <a:gd name="T62" fmla="*/ 4 w 107"/>
                              <a:gd name="T63" fmla="*/ 8753 h 17792"/>
                              <a:gd name="T64" fmla="*/ 104 w 107"/>
                              <a:gd name="T65" fmla="*/ 9422 h 17792"/>
                              <a:gd name="T66" fmla="*/ 4 w 107"/>
                              <a:gd name="T67" fmla="*/ 9709 h 17792"/>
                              <a:gd name="T68" fmla="*/ 104 w 107"/>
                              <a:gd name="T69" fmla="*/ 9422 h 17792"/>
                              <a:gd name="T70" fmla="*/ 54 w 107"/>
                              <a:gd name="T71" fmla="*/ 10427 h 17792"/>
                              <a:gd name="T72" fmla="*/ 54 w 107"/>
                              <a:gd name="T73" fmla="*/ 10044 h 17792"/>
                              <a:gd name="T74" fmla="*/ 105 w 107"/>
                              <a:gd name="T75" fmla="*/ 11048 h 17792"/>
                              <a:gd name="T76" fmla="*/ 4 w 107"/>
                              <a:gd name="T77" fmla="*/ 10761 h 17792"/>
                              <a:gd name="T78" fmla="*/ 105 w 107"/>
                              <a:gd name="T79" fmla="*/ 11431 h 17792"/>
                              <a:gd name="T80" fmla="*/ 5 w 107"/>
                              <a:gd name="T81" fmla="*/ 11718 h 17792"/>
                              <a:gd name="T82" fmla="*/ 105 w 107"/>
                              <a:gd name="T83" fmla="*/ 11431 h 17792"/>
                              <a:gd name="T84" fmla="*/ 55 w 107"/>
                              <a:gd name="T85" fmla="*/ 12435 h 17792"/>
                              <a:gd name="T86" fmla="*/ 55 w 107"/>
                              <a:gd name="T87" fmla="*/ 12053 h 17792"/>
                              <a:gd name="T88" fmla="*/ 105 w 107"/>
                              <a:gd name="T89" fmla="*/ 13057 h 17792"/>
                              <a:gd name="T90" fmla="*/ 5 w 107"/>
                              <a:gd name="T91" fmla="*/ 12770 h 17792"/>
                              <a:gd name="T92" fmla="*/ 105 w 107"/>
                              <a:gd name="T93" fmla="*/ 13440 h 17792"/>
                              <a:gd name="T94" fmla="*/ 6 w 107"/>
                              <a:gd name="T95" fmla="*/ 13727 h 17792"/>
                              <a:gd name="T96" fmla="*/ 105 w 107"/>
                              <a:gd name="T97" fmla="*/ 13440 h 17792"/>
                              <a:gd name="T98" fmla="*/ 56 w 107"/>
                              <a:gd name="T99" fmla="*/ 14444 h 17792"/>
                              <a:gd name="T100" fmla="*/ 56 w 107"/>
                              <a:gd name="T101" fmla="*/ 14062 h 17792"/>
                              <a:gd name="T102" fmla="*/ 106 w 107"/>
                              <a:gd name="T103" fmla="*/ 15066 h 17792"/>
                              <a:gd name="T104" fmla="*/ 6 w 107"/>
                              <a:gd name="T105" fmla="*/ 14779 h 17792"/>
                              <a:gd name="T106" fmla="*/ 106 w 107"/>
                              <a:gd name="T107" fmla="*/ 15449 h 17792"/>
                              <a:gd name="T108" fmla="*/ 6 w 107"/>
                              <a:gd name="T109" fmla="*/ 15736 h 17792"/>
                              <a:gd name="T110" fmla="*/ 106 w 107"/>
                              <a:gd name="T111" fmla="*/ 15449 h 17792"/>
                              <a:gd name="T112" fmla="*/ 57 w 107"/>
                              <a:gd name="T113" fmla="*/ 16453 h 17792"/>
                              <a:gd name="T114" fmla="*/ 56 w 107"/>
                              <a:gd name="T115" fmla="*/ 16070 h 17792"/>
                              <a:gd name="T116" fmla="*/ 107 w 107"/>
                              <a:gd name="T117" fmla="*/ 17075 h 17792"/>
                              <a:gd name="T118" fmla="*/ 7 w 107"/>
                              <a:gd name="T119" fmla="*/ 16788 h 17792"/>
                              <a:gd name="T120" fmla="*/ 107 w 107"/>
                              <a:gd name="T121" fmla="*/ 17457 h 17792"/>
                              <a:gd name="T122" fmla="*/ 7 w 107"/>
                              <a:gd name="T123" fmla="*/ 17744 h 17792"/>
                              <a:gd name="T124" fmla="*/ 107 w 107"/>
                              <a:gd name="T125" fmla="*/ 17457 h 177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7" h="17792">
                                <a:moveTo>
                                  <a:pt x="100" y="48"/>
                                </a:moveTo>
                                <a:lnTo>
                                  <a:pt x="101" y="335"/>
                                </a:lnTo>
                                <a:cubicBezTo>
                                  <a:pt x="101" y="362"/>
                                  <a:pt x="78" y="383"/>
                                  <a:pt x="51" y="383"/>
                                </a:cubicBezTo>
                                <a:cubicBezTo>
                                  <a:pt x="23" y="383"/>
                                  <a:pt x="1" y="362"/>
                                  <a:pt x="1" y="335"/>
                                </a:cubicBezTo>
                                <a:lnTo>
                                  <a:pt x="0" y="48"/>
                                </a:lnTo>
                                <a:cubicBezTo>
                                  <a:pt x="0" y="22"/>
                                  <a:pt x="23" y="0"/>
                                  <a:pt x="50" y="0"/>
                                </a:cubicBezTo>
                                <a:cubicBezTo>
                                  <a:pt x="78" y="0"/>
                                  <a:pt x="100" y="22"/>
                                  <a:pt x="100" y="48"/>
                                </a:cubicBezTo>
                                <a:close/>
                                <a:moveTo>
                                  <a:pt x="101" y="717"/>
                                </a:moveTo>
                                <a:lnTo>
                                  <a:pt x="101" y="1004"/>
                                </a:lnTo>
                                <a:cubicBezTo>
                                  <a:pt x="101" y="1031"/>
                                  <a:pt x="78" y="1052"/>
                                  <a:pt x="51" y="1052"/>
                                </a:cubicBezTo>
                                <a:cubicBezTo>
                                  <a:pt x="23" y="1052"/>
                                  <a:pt x="1" y="1031"/>
                                  <a:pt x="1" y="1004"/>
                                </a:cubicBezTo>
                                <a:lnTo>
                                  <a:pt x="1" y="717"/>
                                </a:lnTo>
                                <a:cubicBezTo>
                                  <a:pt x="1" y="692"/>
                                  <a:pt x="23" y="670"/>
                                  <a:pt x="51" y="670"/>
                                </a:cubicBezTo>
                                <a:cubicBezTo>
                                  <a:pt x="78" y="670"/>
                                  <a:pt x="101" y="692"/>
                                  <a:pt x="101" y="717"/>
                                </a:cubicBezTo>
                                <a:close/>
                                <a:moveTo>
                                  <a:pt x="101" y="1387"/>
                                </a:moveTo>
                                <a:lnTo>
                                  <a:pt x="101" y="1674"/>
                                </a:lnTo>
                                <a:cubicBezTo>
                                  <a:pt x="101" y="1701"/>
                                  <a:pt x="79" y="1722"/>
                                  <a:pt x="51" y="1722"/>
                                </a:cubicBezTo>
                                <a:cubicBezTo>
                                  <a:pt x="23" y="1722"/>
                                  <a:pt x="1" y="1701"/>
                                  <a:pt x="1" y="1674"/>
                                </a:cubicBezTo>
                                <a:lnTo>
                                  <a:pt x="1" y="1387"/>
                                </a:lnTo>
                                <a:cubicBezTo>
                                  <a:pt x="1" y="1361"/>
                                  <a:pt x="23" y="1339"/>
                                  <a:pt x="51" y="1339"/>
                                </a:cubicBezTo>
                                <a:cubicBezTo>
                                  <a:pt x="79" y="1339"/>
                                  <a:pt x="101" y="1361"/>
                                  <a:pt x="101" y="1387"/>
                                </a:cubicBezTo>
                                <a:close/>
                                <a:moveTo>
                                  <a:pt x="101" y="2057"/>
                                </a:moveTo>
                                <a:lnTo>
                                  <a:pt x="101" y="2344"/>
                                </a:lnTo>
                                <a:cubicBezTo>
                                  <a:pt x="101" y="2370"/>
                                  <a:pt x="79" y="2391"/>
                                  <a:pt x="51" y="2391"/>
                                </a:cubicBezTo>
                                <a:cubicBezTo>
                                  <a:pt x="24" y="2391"/>
                                  <a:pt x="1" y="2370"/>
                                  <a:pt x="1" y="2344"/>
                                </a:cubicBezTo>
                                <a:lnTo>
                                  <a:pt x="1" y="2057"/>
                                </a:lnTo>
                                <a:cubicBezTo>
                                  <a:pt x="1" y="2031"/>
                                  <a:pt x="24" y="2009"/>
                                  <a:pt x="51" y="2009"/>
                                </a:cubicBezTo>
                                <a:cubicBezTo>
                                  <a:pt x="79" y="2009"/>
                                  <a:pt x="101" y="2031"/>
                                  <a:pt x="101" y="2057"/>
                                </a:cubicBezTo>
                                <a:close/>
                                <a:moveTo>
                                  <a:pt x="101" y="2726"/>
                                </a:moveTo>
                                <a:lnTo>
                                  <a:pt x="102" y="3013"/>
                                </a:lnTo>
                                <a:cubicBezTo>
                                  <a:pt x="102" y="3040"/>
                                  <a:pt x="79" y="3061"/>
                                  <a:pt x="52" y="3061"/>
                                </a:cubicBezTo>
                                <a:cubicBezTo>
                                  <a:pt x="24" y="3061"/>
                                  <a:pt x="2" y="3040"/>
                                  <a:pt x="2" y="3013"/>
                                </a:cubicBezTo>
                                <a:lnTo>
                                  <a:pt x="1" y="2726"/>
                                </a:lnTo>
                                <a:cubicBezTo>
                                  <a:pt x="1" y="2700"/>
                                  <a:pt x="24" y="2678"/>
                                  <a:pt x="51" y="2678"/>
                                </a:cubicBezTo>
                                <a:cubicBezTo>
                                  <a:pt x="79" y="2678"/>
                                  <a:pt x="101" y="2700"/>
                                  <a:pt x="101" y="2726"/>
                                </a:cubicBezTo>
                                <a:close/>
                                <a:moveTo>
                                  <a:pt x="102" y="3396"/>
                                </a:moveTo>
                                <a:lnTo>
                                  <a:pt x="102" y="3683"/>
                                </a:lnTo>
                                <a:cubicBezTo>
                                  <a:pt x="102" y="3710"/>
                                  <a:pt x="79" y="3731"/>
                                  <a:pt x="52" y="3731"/>
                                </a:cubicBezTo>
                                <a:cubicBezTo>
                                  <a:pt x="24" y="3731"/>
                                  <a:pt x="2" y="3710"/>
                                  <a:pt x="2" y="3683"/>
                                </a:cubicBezTo>
                                <a:lnTo>
                                  <a:pt x="2" y="3396"/>
                                </a:lnTo>
                                <a:cubicBezTo>
                                  <a:pt x="2" y="3370"/>
                                  <a:pt x="24" y="3348"/>
                                  <a:pt x="52" y="3348"/>
                                </a:cubicBezTo>
                                <a:cubicBezTo>
                                  <a:pt x="79" y="3348"/>
                                  <a:pt x="102" y="3370"/>
                                  <a:pt x="102" y="3396"/>
                                </a:cubicBezTo>
                                <a:close/>
                                <a:moveTo>
                                  <a:pt x="102" y="4065"/>
                                </a:moveTo>
                                <a:lnTo>
                                  <a:pt x="102" y="4352"/>
                                </a:lnTo>
                                <a:cubicBezTo>
                                  <a:pt x="102" y="4379"/>
                                  <a:pt x="80" y="4400"/>
                                  <a:pt x="52" y="4400"/>
                                </a:cubicBezTo>
                                <a:cubicBezTo>
                                  <a:pt x="24" y="4400"/>
                                  <a:pt x="2" y="4379"/>
                                  <a:pt x="2" y="4352"/>
                                </a:cubicBezTo>
                                <a:lnTo>
                                  <a:pt x="2" y="4065"/>
                                </a:lnTo>
                                <a:cubicBezTo>
                                  <a:pt x="2" y="4040"/>
                                  <a:pt x="24" y="4018"/>
                                  <a:pt x="52" y="4018"/>
                                </a:cubicBezTo>
                                <a:cubicBezTo>
                                  <a:pt x="80" y="4018"/>
                                  <a:pt x="102" y="4040"/>
                                  <a:pt x="102" y="4065"/>
                                </a:cubicBezTo>
                                <a:close/>
                                <a:moveTo>
                                  <a:pt x="102" y="4735"/>
                                </a:moveTo>
                                <a:lnTo>
                                  <a:pt x="102" y="5022"/>
                                </a:lnTo>
                                <a:cubicBezTo>
                                  <a:pt x="102" y="5049"/>
                                  <a:pt x="80" y="5070"/>
                                  <a:pt x="52" y="5070"/>
                                </a:cubicBezTo>
                                <a:cubicBezTo>
                                  <a:pt x="25" y="5070"/>
                                  <a:pt x="2" y="5049"/>
                                  <a:pt x="2" y="5022"/>
                                </a:cubicBezTo>
                                <a:lnTo>
                                  <a:pt x="2" y="4735"/>
                                </a:lnTo>
                                <a:cubicBezTo>
                                  <a:pt x="2" y="4709"/>
                                  <a:pt x="25" y="4687"/>
                                  <a:pt x="52" y="4687"/>
                                </a:cubicBezTo>
                                <a:cubicBezTo>
                                  <a:pt x="80" y="4687"/>
                                  <a:pt x="102" y="4709"/>
                                  <a:pt x="102" y="4735"/>
                                </a:cubicBezTo>
                                <a:close/>
                                <a:moveTo>
                                  <a:pt x="102" y="5405"/>
                                </a:moveTo>
                                <a:lnTo>
                                  <a:pt x="103" y="5692"/>
                                </a:lnTo>
                                <a:cubicBezTo>
                                  <a:pt x="103" y="5718"/>
                                  <a:pt x="80" y="5739"/>
                                  <a:pt x="53" y="5739"/>
                                </a:cubicBezTo>
                                <a:cubicBezTo>
                                  <a:pt x="25" y="5739"/>
                                  <a:pt x="3" y="5718"/>
                                  <a:pt x="3" y="5692"/>
                                </a:cubicBezTo>
                                <a:lnTo>
                                  <a:pt x="2" y="5405"/>
                                </a:lnTo>
                                <a:cubicBezTo>
                                  <a:pt x="2" y="5379"/>
                                  <a:pt x="25" y="5357"/>
                                  <a:pt x="52" y="5357"/>
                                </a:cubicBezTo>
                                <a:cubicBezTo>
                                  <a:pt x="80" y="5357"/>
                                  <a:pt x="102" y="5379"/>
                                  <a:pt x="102" y="5405"/>
                                </a:cubicBezTo>
                                <a:close/>
                                <a:moveTo>
                                  <a:pt x="103" y="6074"/>
                                </a:moveTo>
                                <a:lnTo>
                                  <a:pt x="103" y="6361"/>
                                </a:lnTo>
                                <a:cubicBezTo>
                                  <a:pt x="103" y="6388"/>
                                  <a:pt x="80" y="6409"/>
                                  <a:pt x="53" y="6409"/>
                                </a:cubicBezTo>
                                <a:cubicBezTo>
                                  <a:pt x="25" y="6409"/>
                                  <a:pt x="3" y="6388"/>
                                  <a:pt x="3" y="6361"/>
                                </a:cubicBezTo>
                                <a:lnTo>
                                  <a:pt x="3" y="6074"/>
                                </a:lnTo>
                                <a:cubicBezTo>
                                  <a:pt x="3" y="6048"/>
                                  <a:pt x="25" y="6026"/>
                                  <a:pt x="53" y="6026"/>
                                </a:cubicBezTo>
                                <a:cubicBezTo>
                                  <a:pt x="80" y="6026"/>
                                  <a:pt x="103" y="6048"/>
                                  <a:pt x="103" y="6074"/>
                                </a:cubicBezTo>
                                <a:close/>
                                <a:moveTo>
                                  <a:pt x="103" y="6744"/>
                                </a:moveTo>
                                <a:lnTo>
                                  <a:pt x="103" y="7031"/>
                                </a:lnTo>
                                <a:cubicBezTo>
                                  <a:pt x="103" y="7058"/>
                                  <a:pt x="81" y="7079"/>
                                  <a:pt x="53" y="7079"/>
                                </a:cubicBezTo>
                                <a:cubicBezTo>
                                  <a:pt x="25" y="7079"/>
                                  <a:pt x="3" y="7058"/>
                                  <a:pt x="3" y="7031"/>
                                </a:cubicBezTo>
                                <a:lnTo>
                                  <a:pt x="3" y="6744"/>
                                </a:lnTo>
                                <a:cubicBezTo>
                                  <a:pt x="3" y="6718"/>
                                  <a:pt x="25" y="6696"/>
                                  <a:pt x="53" y="6696"/>
                                </a:cubicBezTo>
                                <a:cubicBezTo>
                                  <a:pt x="81" y="6696"/>
                                  <a:pt x="103" y="6718"/>
                                  <a:pt x="103" y="6744"/>
                                </a:cubicBezTo>
                                <a:close/>
                                <a:moveTo>
                                  <a:pt x="103" y="7413"/>
                                </a:moveTo>
                                <a:lnTo>
                                  <a:pt x="103" y="7700"/>
                                </a:lnTo>
                                <a:cubicBezTo>
                                  <a:pt x="103" y="7727"/>
                                  <a:pt x="81" y="7748"/>
                                  <a:pt x="53" y="7748"/>
                                </a:cubicBezTo>
                                <a:cubicBezTo>
                                  <a:pt x="26" y="7748"/>
                                  <a:pt x="3" y="7727"/>
                                  <a:pt x="3" y="7700"/>
                                </a:cubicBezTo>
                                <a:lnTo>
                                  <a:pt x="3" y="7413"/>
                                </a:lnTo>
                                <a:cubicBezTo>
                                  <a:pt x="3" y="7388"/>
                                  <a:pt x="26" y="7366"/>
                                  <a:pt x="53" y="7366"/>
                                </a:cubicBezTo>
                                <a:cubicBezTo>
                                  <a:pt x="81" y="7366"/>
                                  <a:pt x="103" y="7388"/>
                                  <a:pt x="103" y="7413"/>
                                </a:cubicBezTo>
                                <a:close/>
                                <a:moveTo>
                                  <a:pt x="103" y="8083"/>
                                </a:moveTo>
                                <a:lnTo>
                                  <a:pt x="104" y="8370"/>
                                </a:lnTo>
                                <a:cubicBezTo>
                                  <a:pt x="104" y="8397"/>
                                  <a:pt x="81" y="8418"/>
                                  <a:pt x="54" y="8418"/>
                                </a:cubicBezTo>
                                <a:cubicBezTo>
                                  <a:pt x="26" y="8418"/>
                                  <a:pt x="4" y="8397"/>
                                  <a:pt x="4" y="8370"/>
                                </a:cubicBezTo>
                                <a:lnTo>
                                  <a:pt x="3" y="8083"/>
                                </a:lnTo>
                                <a:cubicBezTo>
                                  <a:pt x="3" y="8057"/>
                                  <a:pt x="26" y="8035"/>
                                  <a:pt x="53" y="8035"/>
                                </a:cubicBezTo>
                                <a:cubicBezTo>
                                  <a:pt x="81" y="8035"/>
                                  <a:pt x="103" y="8057"/>
                                  <a:pt x="103" y="8083"/>
                                </a:cubicBezTo>
                                <a:close/>
                                <a:moveTo>
                                  <a:pt x="104" y="8753"/>
                                </a:moveTo>
                                <a:lnTo>
                                  <a:pt x="104" y="9040"/>
                                </a:lnTo>
                                <a:cubicBezTo>
                                  <a:pt x="104" y="9066"/>
                                  <a:pt x="81" y="9087"/>
                                  <a:pt x="54" y="9087"/>
                                </a:cubicBezTo>
                                <a:cubicBezTo>
                                  <a:pt x="26" y="9087"/>
                                  <a:pt x="4" y="9066"/>
                                  <a:pt x="4" y="9040"/>
                                </a:cubicBezTo>
                                <a:lnTo>
                                  <a:pt x="4" y="8753"/>
                                </a:lnTo>
                                <a:cubicBezTo>
                                  <a:pt x="4" y="8727"/>
                                  <a:pt x="26" y="8705"/>
                                  <a:pt x="54" y="8705"/>
                                </a:cubicBezTo>
                                <a:cubicBezTo>
                                  <a:pt x="81" y="8705"/>
                                  <a:pt x="104" y="8727"/>
                                  <a:pt x="104" y="8753"/>
                                </a:cubicBezTo>
                                <a:close/>
                                <a:moveTo>
                                  <a:pt x="104" y="9422"/>
                                </a:moveTo>
                                <a:lnTo>
                                  <a:pt x="104" y="9709"/>
                                </a:lnTo>
                                <a:cubicBezTo>
                                  <a:pt x="104" y="9736"/>
                                  <a:pt x="82" y="9757"/>
                                  <a:pt x="54" y="9757"/>
                                </a:cubicBezTo>
                                <a:cubicBezTo>
                                  <a:pt x="26" y="9757"/>
                                  <a:pt x="4" y="9736"/>
                                  <a:pt x="4" y="9709"/>
                                </a:cubicBezTo>
                                <a:lnTo>
                                  <a:pt x="4" y="9422"/>
                                </a:lnTo>
                                <a:cubicBezTo>
                                  <a:pt x="4" y="9396"/>
                                  <a:pt x="26" y="9374"/>
                                  <a:pt x="54" y="9374"/>
                                </a:cubicBezTo>
                                <a:cubicBezTo>
                                  <a:pt x="82" y="9374"/>
                                  <a:pt x="104" y="9396"/>
                                  <a:pt x="104" y="9422"/>
                                </a:cubicBezTo>
                                <a:close/>
                                <a:moveTo>
                                  <a:pt x="104" y="10092"/>
                                </a:moveTo>
                                <a:lnTo>
                                  <a:pt x="104" y="10379"/>
                                </a:lnTo>
                                <a:cubicBezTo>
                                  <a:pt x="104" y="10406"/>
                                  <a:pt x="82" y="10427"/>
                                  <a:pt x="54" y="10427"/>
                                </a:cubicBezTo>
                                <a:cubicBezTo>
                                  <a:pt x="27" y="10427"/>
                                  <a:pt x="4" y="10406"/>
                                  <a:pt x="4" y="10379"/>
                                </a:cubicBezTo>
                                <a:lnTo>
                                  <a:pt x="4" y="10092"/>
                                </a:lnTo>
                                <a:cubicBezTo>
                                  <a:pt x="4" y="10066"/>
                                  <a:pt x="27" y="10044"/>
                                  <a:pt x="54" y="10044"/>
                                </a:cubicBezTo>
                                <a:cubicBezTo>
                                  <a:pt x="82" y="10044"/>
                                  <a:pt x="104" y="10066"/>
                                  <a:pt x="104" y="10092"/>
                                </a:cubicBezTo>
                                <a:close/>
                                <a:moveTo>
                                  <a:pt x="104" y="10761"/>
                                </a:moveTo>
                                <a:lnTo>
                                  <a:pt x="105" y="11048"/>
                                </a:lnTo>
                                <a:cubicBezTo>
                                  <a:pt x="105" y="11075"/>
                                  <a:pt x="82" y="11096"/>
                                  <a:pt x="55" y="11096"/>
                                </a:cubicBezTo>
                                <a:cubicBezTo>
                                  <a:pt x="27" y="11096"/>
                                  <a:pt x="5" y="11075"/>
                                  <a:pt x="5" y="11048"/>
                                </a:cubicBezTo>
                                <a:lnTo>
                                  <a:pt x="4" y="10761"/>
                                </a:lnTo>
                                <a:cubicBezTo>
                                  <a:pt x="4" y="10736"/>
                                  <a:pt x="27" y="10714"/>
                                  <a:pt x="54" y="10714"/>
                                </a:cubicBezTo>
                                <a:cubicBezTo>
                                  <a:pt x="82" y="10714"/>
                                  <a:pt x="104" y="10736"/>
                                  <a:pt x="104" y="10761"/>
                                </a:cubicBezTo>
                                <a:close/>
                                <a:moveTo>
                                  <a:pt x="105" y="11431"/>
                                </a:moveTo>
                                <a:lnTo>
                                  <a:pt x="105" y="11718"/>
                                </a:lnTo>
                                <a:cubicBezTo>
                                  <a:pt x="105" y="11745"/>
                                  <a:pt x="82" y="11766"/>
                                  <a:pt x="55" y="11766"/>
                                </a:cubicBezTo>
                                <a:cubicBezTo>
                                  <a:pt x="27" y="11766"/>
                                  <a:pt x="5" y="11745"/>
                                  <a:pt x="5" y="11718"/>
                                </a:cubicBezTo>
                                <a:lnTo>
                                  <a:pt x="5" y="11431"/>
                                </a:lnTo>
                                <a:cubicBezTo>
                                  <a:pt x="5" y="11405"/>
                                  <a:pt x="27" y="11383"/>
                                  <a:pt x="55" y="11383"/>
                                </a:cubicBezTo>
                                <a:cubicBezTo>
                                  <a:pt x="82" y="11383"/>
                                  <a:pt x="105" y="11405"/>
                                  <a:pt x="105" y="11431"/>
                                </a:cubicBezTo>
                                <a:close/>
                                <a:moveTo>
                                  <a:pt x="105" y="12101"/>
                                </a:moveTo>
                                <a:lnTo>
                                  <a:pt x="105" y="12388"/>
                                </a:lnTo>
                                <a:cubicBezTo>
                                  <a:pt x="105" y="12414"/>
                                  <a:pt x="83" y="12435"/>
                                  <a:pt x="55" y="12435"/>
                                </a:cubicBezTo>
                                <a:cubicBezTo>
                                  <a:pt x="27" y="12435"/>
                                  <a:pt x="5" y="12414"/>
                                  <a:pt x="5" y="12388"/>
                                </a:cubicBezTo>
                                <a:lnTo>
                                  <a:pt x="5" y="12101"/>
                                </a:lnTo>
                                <a:cubicBezTo>
                                  <a:pt x="5" y="12075"/>
                                  <a:pt x="27" y="12053"/>
                                  <a:pt x="55" y="12053"/>
                                </a:cubicBezTo>
                                <a:cubicBezTo>
                                  <a:pt x="83" y="12053"/>
                                  <a:pt x="105" y="12075"/>
                                  <a:pt x="105" y="12101"/>
                                </a:cubicBezTo>
                                <a:close/>
                                <a:moveTo>
                                  <a:pt x="105" y="12770"/>
                                </a:moveTo>
                                <a:lnTo>
                                  <a:pt x="105" y="13057"/>
                                </a:lnTo>
                                <a:cubicBezTo>
                                  <a:pt x="105" y="13084"/>
                                  <a:pt x="83" y="13105"/>
                                  <a:pt x="55" y="13105"/>
                                </a:cubicBezTo>
                                <a:cubicBezTo>
                                  <a:pt x="28" y="13105"/>
                                  <a:pt x="5" y="13084"/>
                                  <a:pt x="5" y="13057"/>
                                </a:cubicBezTo>
                                <a:lnTo>
                                  <a:pt x="5" y="12770"/>
                                </a:lnTo>
                                <a:cubicBezTo>
                                  <a:pt x="5" y="12744"/>
                                  <a:pt x="28" y="12722"/>
                                  <a:pt x="55" y="12722"/>
                                </a:cubicBezTo>
                                <a:cubicBezTo>
                                  <a:pt x="83" y="12722"/>
                                  <a:pt x="105" y="12744"/>
                                  <a:pt x="105" y="12770"/>
                                </a:cubicBezTo>
                                <a:close/>
                                <a:moveTo>
                                  <a:pt x="105" y="13440"/>
                                </a:moveTo>
                                <a:lnTo>
                                  <a:pt x="106" y="13727"/>
                                </a:lnTo>
                                <a:cubicBezTo>
                                  <a:pt x="106" y="13754"/>
                                  <a:pt x="83" y="13775"/>
                                  <a:pt x="56" y="13775"/>
                                </a:cubicBezTo>
                                <a:cubicBezTo>
                                  <a:pt x="28" y="13775"/>
                                  <a:pt x="6" y="13754"/>
                                  <a:pt x="6" y="13727"/>
                                </a:cubicBezTo>
                                <a:lnTo>
                                  <a:pt x="5" y="13440"/>
                                </a:lnTo>
                                <a:cubicBezTo>
                                  <a:pt x="5" y="13414"/>
                                  <a:pt x="28" y="13392"/>
                                  <a:pt x="55" y="13392"/>
                                </a:cubicBezTo>
                                <a:cubicBezTo>
                                  <a:pt x="83" y="13392"/>
                                  <a:pt x="105" y="13414"/>
                                  <a:pt x="105" y="13440"/>
                                </a:cubicBezTo>
                                <a:close/>
                                <a:moveTo>
                                  <a:pt x="106" y="14109"/>
                                </a:moveTo>
                                <a:lnTo>
                                  <a:pt x="106" y="14396"/>
                                </a:lnTo>
                                <a:cubicBezTo>
                                  <a:pt x="106" y="14423"/>
                                  <a:pt x="83" y="14444"/>
                                  <a:pt x="56" y="14444"/>
                                </a:cubicBezTo>
                                <a:cubicBezTo>
                                  <a:pt x="28" y="14444"/>
                                  <a:pt x="6" y="14423"/>
                                  <a:pt x="6" y="14396"/>
                                </a:cubicBezTo>
                                <a:lnTo>
                                  <a:pt x="6" y="14109"/>
                                </a:lnTo>
                                <a:cubicBezTo>
                                  <a:pt x="6" y="14084"/>
                                  <a:pt x="28" y="14062"/>
                                  <a:pt x="56" y="14062"/>
                                </a:cubicBezTo>
                                <a:cubicBezTo>
                                  <a:pt x="83" y="14062"/>
                                  <a:pt x="106" y="14084"/>
                                  <a:pt x="106" y="14109"/>
                                </a:cubicBezTo>
                                <a:close/>
                                <a:moveTo>
                                  <a:pt x="106" y="14779"/>
                                </a:moveTo>
                                <a:lnTo>
                                  <a:pt x="106" y="15066"/>
                                </a:lnTo>
                                <a:cubicBezTo>
                                  <a:pt x="106" y="15093"/>
                                  <a:pt x="84" y="15114"/>
                                  <a:pt x="56" y="15114"/>
                                </a:cubicBezTo>
                                <a:cubicBezTo>
                                  <a:pt x="28" y="15114"/>
                                  <a:pt x="6" y="15093"/>
                                  <a:pt x="6" y="15066"/>
                                </a:cubicBezTo>
                                <a:lnTo>
                                  <a:pt x="6" y="14779"/>
                                </a:lnTo>
                                <a:cubicBezTo>
                                  <a:pt x="6" y="14753"/>
                                  <a:pt x="28" y="14731"/>
                                  <a:pt x="56" y="14731"/>
                                </a:cubicBezTo>
                                <a:cubicBezTo>
                                  <a:pt x="84" y="14731"/>
                                  <a:pt x="106" y="14753"/>
                                  <a:pt x="106" y="14779"/>
                                </a:cubicBezTo>
                                <a:close/>
                                <a:moveTo>
                                  <a:pt x="106" y="15449"/>
                                </a:moveTo>
                                <a:lnTo>
                                  <a:pt x="106" y="15736"/>
                                </a:lnTo>
                                <a:cubicBezTo>
                                  <a:pt x="106" y="15762"/>
                                  <a:pt x="84" y="15783"/>
                                  <a:pt x="56" y="15783"/>
                                </a:cubicBezTo>
                                <a:cubicBezTo>
                                  <a:pt x="29" y="15783"/>
                                  <a:pt x="6" y="15762"/>
                                  <a:pt x="6" y="15736"/>
                                </a:cubicBezTo>
                                <a:lnTo>
                                  <a:pt x="6" y="15449"/>
                                </a:lnTo>
                                <a:cubicBezTo>
                                  <a:pt x="6" y="15423"/>
                                  <a:pt x="29" y="15401"/>
                                  <a:pt x="56" y="15401"/>
                                </a:cubicBezTo>
                                <a:cubicBezTo>
                                  <a:pt x="84" y="15401"/>
                                  <a:pt x="106" y="15423"/>
                                  <a:pt x="106" y="15449"/>
                                </a:cubicBezTo>
                                <a:close/>
                                <a:moveTo>
                                  <a:pt x="106" y="16118"/>
                                </a:moveTo>
                                <a:lnTo>
                                  <a:pt x="107" y="16405"/>
                                </a:lnTo>
                                <a:cubicBezTo>
                                  <a:pt x="107" y="16432"/>
                                  <a:pt x="84" y="16453"/>
                                  <a:pt x="57" y="16453"/>
                                </a:cubicBezTo>
                                <a:cubicBezTo>
                                  <a:pt x="29" y="16453"/>
                                  <a:pt x="7" y="16432"/>
                                  <a:pt x="7" y="16405"/>
                                </a:cubicBezTo>
                                <a:lnTo>
                                  <a:pt x="6" y="16118"/>
                                </a:lnTo>
                                <a:cubicBezTo>
                                  <a:pt x="6" y="16092"/>
                                  <a:pt x="29" y="16070"/>
                                  <a:pt x="56" y="16070"/>
                                </a:cubicBezTo>
                                <a:cubicBezTo>
                                  <a:pt x="84" y="16070"/>
                                  <a:pt x="106" y="16092"/>
                                  <a:pt x="106" y="16118"/>
                                </a:cubicBezTo>
                                <a:close/>
                                <a:moveTo>
                                  <a:pt x="107" y="16788"/>
                                </a:moveTo>
                                <a:lnTo>
                                  <a:pt x="107" y="17075"/>
                                </a:lnTo>
                                <a:cubicBezTo>
                                  <a:pt x="107" y="17102"/>
                                  <a:pt x="84" y="17123"/>
                                  <a:pt x="57" y="17123"/>
                                </a:cubicBezTo>
                                <a:cubicBezTo>
                                  <a:pt x="29" y="17123"/>
                                  <a:pt x="7" y="17102"/>
                                  <a:pt x="7" y="17075"/>
                                </a:cubicBezTo>
                                <a:lnTo>
                                  <a:pt x="7" y="16788"/>
                                </a:lnTo>
                                <a:cubicBezTo>
                                  <a:pt x="7" y="16762"/>
                                  <a:pt x="29" y="16740"/>
                                  <a:pt x="57" y="16740"/>
                                </a:cubicBezTo>
                                <a:cubicBezTo>
                                  <a:pt x="84" y="16740"/>
                                  <a:pt x="107" y="16762"/>
                                  <a:pt x="107" y="16788"/>
                                </a:cubicBezTo>
                                <a:close/>
                                <a:moveTo>
                                  <a:pt x="107" y="17457"/>
                                </a:moveTo>
                                <a:lnTo>
                                  <a:pt x="107" y="17744"/>
                                </a:lnTo>
                                <a:cubicBezTo>
                                  <a:pt x="107" y="17771"/>
                                  <a:pt x="85" y="17792"/>
                                  <a:pt x="57" y="17792"/>
                                </a:cubicBezTo>
                                <a:cubicBezTo>
                                  <a:pt x="29" y="17792"/>
                                  <a:pt x="7" y="17771"/>
                                  <a:pt x="7" y="17744"/>
                                </a:cubicBezTo>
                                <a:lnTo>
                                  <a:pt x="7" y="17457"/>
                                </a:lnTo>
                                <a:cubicBezTo>
                                  <a:pt x="7" y="17432"/>
                                  <a:pt x="29" y="17410"/>
                                  <a:pt x="57" y="17410"/>
                                </a:cubicBezTo>
                                <a:cubicBezTo>
                                  <a:pt x="85" y="17410"/>
                                  <a:pt x="107" y="17432"/>
                                  <a:pt x="107" y="1745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17"/>
                        <wps:cNvSpPr>
                          <a:spLocks noEditPoints="1"/>
                        </wps:cNvSpPr>
                        <wps:spPr bwMode="auto">
                          <a:xfrm>
                            <a:off x="1939925" y="172720"/>
                            <a:ext cx="7620" cy="1214755"/>
                          </a:xfrm>
                          <a:custGeom>
                            <a:avLst/>
                            <a:gdLst>
                              <a:gd name="T0" fmla="*/ 51 w 107"/>
                              <a:gd name="T1" fmla="*/ 383 h 17792"/>
                              <a:gd name="T2" fmla="*/ 50 w 107"/>
                              <a:gd name="T3" fmla="*/ 0 h 17792"/>
                              <a:gd name="T4" fmla="*/ 101 w 107"/>
                              <a:gd name="T5" fmla="*/ 1004 h 17792"/>
                              <a:gd name="T6" fmla="*/ 1 w 107"/>
                              <a:gd name="T7" fmla="*/ 717 h 17792"/>
                              <a:gd name="T8" fmla="*/ 101 w 107"/>
                              <a:gd name="T9" fmla="*/ 1387 h 17792"/>
                              <a:gd name="T10" fmla="*/ 1 w 107"/>
                              <a:gd name="T11" fmla="*/ 1674 h 17792"/>
                              <a:gd name="T12" fmla="*/ 101 w 107"/>
                              <a:gd name="T13" fmla="*/ 1387 h 17792"/>
                              <a:gd name="T14" fmla="*/ 51 w 107"/>
                              <a:gd name="T15" fmla="*/ 2391 h 17792"/>
                              <a:gd name="T16" fmla="*/ 51 w 107"/>
                              <a:gd name="T17" fmla="*/ 2009 h 17792"/>
                              <a:gd name="T18" fmla="*/ 102 w 107"/>
                              <a:gd name="T19" fmla="*/ 3013 h 17792"/>
                              <a:gd name="T20" fmla="*/ 1 w 107"/>
                              <a:gd name="T21" fmla="*/ 2726 h 17792"/>
                              <a:gd name="T22" fmla="*/ 102 w 107"/>
                              <a:gd name="T23" fmla="*/ 3396 h 17792"/>
                              <a:gd name="T24" fmla="*/ 2 w 107"/>
                              <a:gd name="T25" fmla="*/ 3683 h 17792"/>
                              <a:gd name="T26" fmla="*/ 102 w 107"/>
                              <a:gd name="T27" fmla="*/ 3396 h 17792"/>
                              <a:gd name="T28" fmla="*/ 52 w 107"/>
                              <a:gd name="T29" fmla="*/ 4400 h 17792"/>
                              <a:gd name="T30" fmla="*/ 52 w 107"/>
                              <a:gd name="T31" fmla="*/ 4018 h 17792"/>
                              <a:gd name="T32" fmla="*/ 102 w 107"/>
                              <a:gd name="T33" fmla="*/ 5022 h 17792"/>
                              <a:gd name="T34" fmla="*/ 2 w 107"/>
                              <a:gd name="T35" fmla="*/ 4735 h 17792"/>
                              <a:gd name="T36" fmla="*/ 102 w 107"/>
                              <a:gd name="T37" fmla="*/ 5405 h 17792"/>
                              <a:gd name="T38" fmla="*/ 3 w 107"/>
                              <a:gd name="T39" fmla="*/ 5692 h 17792"/>
                              <a:gd name="T40" fmla="*/ 102 w 107"/>
                              <a:gd name="T41" fmla="*/ 5405 h 17792"/>
                              <a:gd name="T42" fmla="*/ 53 w 107"/>
                              <a:gd name="T43" fmla="*/ 6409 h 17792"/>
                              <a:gd name="T44" fmla="*/ 53 w 107"/>
                              <a:gd name="T45" fmla="*/ 6026 h 17792"/>
                              <a:gd name="T46" fmla="*/ 103 w 107"/>
                              <a:gd name="T47" fmla="*/ 7031 h 17792"/>
                              <a:gd name="T48" fmla="*/ 3 w 107"/>
                              <a:gd name="T49" fmla="*/ 6744 h 17792"/>
                              <a:gd name="T50" fmla="*/ 103 w 107"/>
                              <a:gd name="T51" fmla="*/ 7413 h 17792"/>
                              <a:gd name="T52" fmla="*/ 3 w 107"/>
                              <a:gd name="T53" fmla="*/ 7700 h 17792"/>
                              <a:gd name="T54" fmla="*/ 103 w 107"/>
                              <a:gd name="T55" fmla="*/ 7413 h 17792"/>
                              <a:gd name="T56" fmla="*/ 54 w 107"/>
                              <a:gd name="T57" fmla="*/ 8418 h 17792"/>
                              <a:gd name="T58" fmla="*/ 53 w 107"/>
                              <a:gd name="T59" fmla="*/ 8035 h 17792"/>
                              <a:gd name="T60" fmla="*/ 104 w 107"/>
                              <a:gd name="T61" fmla="*/ 9040 h 17792"/>
                              <a:gd name="T62" fmla="*/ 4 w 107"/>
                              <a:gd name="T63" fmla="*/ 8753 h 17792"/>
                              <a:gd name="T64" fmla="*/ 104 w 107"/>
                              <a:gd name="T65" fmla="*/ 9422 h 17792"/>
                              <a:gd name="T66" fmla="*/ 4 w 107"/>
                              <a:gd name="T67" fmla="*/ 9709 h 17792"/>
                              <a:gd name="T68" fmla="*/ 104 w 107"/>
                              <a:gd name="T69" fmla="*/ 9422 h 17792"/>
                              <a:gd name="T70" fmla="*/ 54 w 107"/>
                              <a:gd name="T71" fmla="*/ 10427 h 17792"/>
                              <a:gd name="T72" fmla="*/ 54 w 107"/>
                              <a:gd name="T73" fmla="*/ 10044 h 17792"/>
                              <a:gd name="T74" fmla="*/ 105 w 107"/>
                              <a:gd name="T75" fmla="*/ 11048 h 17792"/>
                              <a:gd name="T76" fmla="*/ 4 w 107"/>
                              <a:gd name="T77" fmla="*/ 10761 h 17792"/>
                              <a:gd name="T78" fmla="*/ 105 w 107"/>
                              <a:gd name="T79" fmla="*/ 11431 h 17792"/>
                              <a:gd name="T80" fmla="*/ 5 w 107"/>
                              <a:gd name="T81" fmla="*/ 11718 h 17792"/>
                              <a:gd name="T82" fmla="*/ 105 w 107"/>
                              <a:gd name="T83" fmla="*/ 11431 h 17792"/>
                              <a:gd name="T84" fmla="*/ 55 w 107"/>
                              <a:gd name="T85" fmla="*/ 12435 h 17792"/>
                              <a:gd name="T86" fmla="*/ 55 w 107"/>
                              <a:gd name="T87" fmla="*/ 12053 h 17792"/>
                              <a:gd name="T88" fmla="*/ 105 w 107"/>
                              <a:gd name="T89" fmla="*/ 13057 h 17792"/>
                              <a:gd name="T90" fmla="*/ 5 w 107"/>
                              <a:gd name="T91" fmla="*/ 12770 h 17792"/>
                              <a:gd name="T92" fmla="*/ 105 w 107"/>
                              <a:gd name="T93" fmla="*/ 13440 h 17792"/>
                              <a:gd name="T94" fmla="*/ 6 w 107"/>
                              <a:gd name="T95" fmla="*/ 13727 h 17792"/>
                              <a:gd name="T96" fmla="*/ 105 w 107"/>
                              <a:gd name="T97" fmla="*/ 13440 h 17792"/>
                              <a:gd name="T98" fmla="*/ 56 w 107"/>
                              <a:gd name="T99" fmla="*/ 14444 h 17792"/>
                              <a:gd name="T100" fmla="*/ 56 w 107"/>
                              <a:gd name="T101" fmla="*/ 14062 h 17792"/>
                              <a:gd name="T102" fmla="*/ 106 w 107"/>
                              <a:gd name="T103" fmla="*/ 15066 h 17792"/>
                              <a:gd name="T104" fmla="*/ 6 w 107"/>
                              <a:gd name="T105" fmla="*/ 14779 h 17792"/>
                              <a:gd name="T106" fmla="*/ 106 w 107"/>
                              <a:gd name="T107" fmla="*/ 15449 h 17792"/>
                              <a:gd name="T108" fmla="*/ 6 w 107"/>
                              <a:gd name="T109" fmla="*/ 15736 h 17792"/>
                              <a:gd name="T110" fmla="*/ 106 w 107"/>
                              <a:gd name="T111" fmla="*/ 15449 h 17792"/>
                              <a:gd name="T112" fmla="*/ 57 w 107"/>
                              <a:gd name="T113" fmla="*/ 16453 h 17792"/>
                              <a:gd name="T114" fmla="*/ 56 w 107"/>
                              <a:gd name="T115" fmla="*/ 16070 h 17792"/>
                              <a:gd name="T116" fmla="*/ 107 w 107"/>
                              <a:gd name="T117" fmla="*/ 17075 h 17792"/>
                              <a:gd name="T118" fmla="*/ 7 w 107"/>
                              <a:gd name="T119" fmla="*/ 16788 h 17792"/>
                              <a:gd name="T120" fmla="*/ 107 w 107"/>
                              <a:gd name="T121" fmla="*/ 17457 h 17792"/>
                              <a:gd name="T122" fmla="*/ 7 w 107"/>
                              <a:gd name="T123" fmla="*/ 17744 h 17792"/>
                              <a:gd name="T124" fmla="*/ 107 w 107"/>
                              <a:gd name="T125" fmla="*/ 17457 h 177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7" h="17792">
                                <a:moveTo>
                                  <a:pt x="100" y="48"/>
                                </a:moveTo>
                                <a:lnTo>
                                  <a:pt x="101" y="335"/>
                                </a:lnTo>
                                <a:cubicBezTo>
                                  <a:pt x="101" y="362"/>
                                  <a:pt x="78" y="383"/>
                                  <a:pt x="51" y="383"/>
                                </a:cubicBezTo>
                                <a:cubicBezTo>
                                  <a:pt x="23" y="383"/>
                                  <a:pt x="1" y="362"/>
                                  <a:pt x="1" y="335"/>
                                </a:cubicBezTo>
                                <a:lnTo>
                                  <a:pt x="0" y="48"/>
                                </a:lnTo>
                                <a:cubicBezTo>
                                  <a:pt x="0" y="22"/>
                                  <a:pt x="23" y="0"/>
                                  <a:pt x="50" y="0"/>
                                </a:cubicBezTo>
                                <a:cubicBezTo>
                                  <a:pt x="78" y="0"/>
                                  <a:pt x="100" y="22"/>
                                  <a:pt x="100" y="48"/>
                                </a:cubicBezTo>
                                <a:close/>
                                <a:moveTo>
                                  <a:pt x="101" y="717"/>
                                </a:moveTo>
                                <a:lnTo>
                                  <a:pt x="101" y="1004"/>
                                </a:lnTo>
                                <a:cubicBezTo>
                                  <a:pt x="101" y="1031"/>
                                  <a:pt x="78" y="1052"/>
                                  <a:pt x="51" y="1052"/>
                                </a:cubicBezTo>
                                <a:cubicBezTo>
                                  <a:pt x="23" y="1052"/>
                                  <a:pt x="1" y="1031"/>
                                  <a:pt x="1" y="1004"/>
                                </a:cubicBezTo>
                                <a:lnTo>
                                  <a:pt x="1" y="717"/>
                                </a:lnTo>
                                <a:cubicBezTo>
                                  <a:pt x="1" y="692"/>
                                  <a:pt x="23" y="670"/>
                                  <a:pt x="51" y="670"/>
                                </a:cubicBezTo>
                                <a:cubicBezTo>
                                  <a:pt x="78" y="670"/>
                                  <a:pt x="101" y="692"/>
                                  <a:pt x="101" y="717"/>
                                </a:cubicBezTo>
                                <a:close/>
                                <a:moveTo>
                                  <a:pt x="101" y="1387"/>
                                </a:moveTo>
                                <a:lnTo>
                                  <a:pt x="101" y="1674"/>
                                </a:lnTo>
                                <a:cubicBezTo>
                                  <a:pt x="101" y="1701"/>
                                  <a:pt x="79" y="1722"/>
                                  <a:pt x="51" y="1722"/>
                                </a:cubicBezTo>
                                <a:cubicBezTo>
                                  <a:pt x="23" y="1722"/>
                                  <a:pt x="1" y="1701"/>
                                  <a:pt x="1" y="1674"/>
                                </a:cubicBezTo>
                                <a:lnTo>
                                  <a:pt x="1" y="1387"/>
                                </a:lnTo>
                                <a:cubicBezTo>
                                  <a:pt x="1" y="1361"/>
                                  <a:pt x="23" y="1339"/>
                                  <a:pt x="51" y="1339"/>
                                </a:cubicBezTo>
                                <a:cubicBezTo>
                                  <a:pt x="79" y="1339"/>
                                  <a:pt x="101" y="1361"/>
                                  <a:pt x="101" y="1387"/>
                                </a:cubicBezTo>
                                <a:close/>
                                <a:moveTo>
                                  <a:pt x="101" y="2057"/>
                                </a:moveTo>
                                <a:lnTo>
                                  <a:pt x="101" y="2344"/>
                                </a:lnTo>
                                <a:cubicBezTo>
                                  <a:pt x="101" y="2370"/>
                                  <a:pt x="79" y="2391"/>
                                  <a:pt x="51" y="2391"/>
                                </a:cubicBezTo>
                                <a:cubicBezTo>
                                  <a:pt x="24" y="2391"/>
                                  <a:pt x="1" y="2370"/>
                                  <a:pt x="1" y="2344"/>
                                </a:cubicBezTo>
                                <a:lnTo>
                                  <a:pt x="1" y="2057"/>
                                </a:lnTo>
                                <a:cubicBezTo>
                                  <a:pt x="1" y="2031"/>
                                  <a:pt x="24" y="2009"/>
                                  <a:pt x="51" y="2009"/>
                                </a:cubicBezTo>
                                <a:cubicBezTo>
                                  <a:pt x="79" y="2009"/>
                                  <a:pt x="101" y="2031"/>
                                  <a:pt x="101" y="2057"/>
                                </a:cubicBezTo>
                                <a:close/>
                                <a:moveTo>
                                  <a:pt x="101" y="2726"/>
                                </a:moveTo>
                                <a:lnTo>
                                  <a:pt x="102" y="3013"/>
                                </a:lnTo>
                                <a:cubicBezTo>
                                  <a:pt x="102" y="3040"/>
                                  <a:pt x="79" y="3061"/>
                                  <a:pt x="52" y="3061"/>
                                </a:cubicBezTo>
                                <a:cubicBezTo>
                                  <a:pt x="24" y="3061"/>
                                  <a:pt x="2" y="3040"/>
                                  <a:pt x="2" y="3013"/>
                                </a:cubicBezTo>
                                <a:lnTo>
                                  <a:pt x="1" y="2726"/>
                                </a:lnTo>
                                <a:cubicBezTo>
                                  <a:pt x="1" y="2700"/>
                                  <a:pt x="24" y="2678"/>
                                  <a:pt x="51" y="2678"/>
                                </a:cubicBezTo>
                                <a:cubicBezTo>
                                  <a:pt x="79" y="2678"/>
                                  <a:pt x="101" y="2700"/>
                                  <a:pt x="101" y="2726"/>
                                </a:cubicBezTo>
                                <a:close/>
                                <a:moveTo>
                                  <a:pt x="102" y="3396"/>
                                </a:moveTo>
                                <a:lnTo>
                                  <a:pt x="102" y="3683"/>
                                </a:lnTo>
                                <a:cubicBezTo>
                                  <a:pt x="102" y="3710"/>
                                  <a:pt x="79" y="3731"/>
                                  <a:pt x="52" y="3731"/>
                                </a:cubicBezTo>
                                <a:cubicBezTo>
                                  <a:pt x="24" y="3731"/>
                                  <a:pt x="2" y="3710"/>
                                  <a:pt x="2" y="3683"/>
                                </a:cubicBezTo>
                                <a:lnTo>
                                  <a:pt x="2" y="3396"/>
                                </a:lnTo>
                                <a:cubicBezTo>
                                  <a:pt x="2" y="3370"/>
                                  <a:pt x="24" y="3348"/>
                                  <a:pt x="52" y="3348"/>
                                </a:cubicBezTo>
                                <a:cubicBezTo>
                                  <a:pt x="79" y="3348"/>
                                  <a:pt x="102" y="3370"/>
                                  <a:pt x="102" y="3396"/>
                                </a:cubicBezTo>
                                <a:close/>
                                <a:moveTo>
                                  <a:pt x="102" y="4065"/>
                                </a:moveTo>
                                <a:lnTo>
                                  <a:pt x="102" y="4352"/>
                                </a:lnTo>
                                <a:cubicBezTo>
                                  <a:pt x="102" y="4379"/>
                                  <a:pt x="80" y="4400"/>
                                  <a:pt x="52" y="4400"/>
                                </a:cubicBezTo>
                                <a:cubicBezTo>
                                  <a:pt x="24" y="4400"/>
                                  <a:pt x="2" y="4379"/>
                                  <a:pt x="2" y="4352"/>
                                </a:cubicBezTo>
                                <a:lnTo>
                                  <a:pt x="2" y="4065"/>
                                </a:lnTo>
                                <a:cubicBezTo>
                                  <a:pt x="2" y="4040"/>
                                  <a:pt x="24" y="4018"/>
                                  <a:pt x="52" y="4018"/>
                                </a:cubicBezTo>
                                <a:cubicBezTo>
                                  <a:pt x="80" y="4018"/>
                                  <a:pt x="102" y="4040"/>
                                  <a:pt x="102" y="4065"/>
                                </a:cubicBezTo>
                                <a:close/>
                                <a:moveTo>
                                  <a:pt x="102" y="4735"/>
                                </a:moveTo>
                                <a:lnTo>
                                  <a:pt x="102" y="5022"/>
                                </a:lnTo>
                                <a:cubicBezTo>
                                  <a:pt x="102" y="5049"/>
                                  <a:pt x="80" y="5070"/>
                                  <a:pt x="52" y="5070"/>
                                </a:cubicBezTo>
                                <a:cubicBezTo>
                                  <a:pt x="25" y="5070"/>
                                  <a:pt x="2" y="5049"/>
                                  <a:pt x="2" y="5022"/>
                                </a:cubicBezTo>
                                <a:lnTo>
                                  <a:pt x="2" y="4735"/>
                                </a:lnTo>
                                <a:cubicBezTo>
                                  <a:pt x="2" y="4709"/>
                                  <a:pt x="25" y="4687"/>
                                  <a:pt x="52" y="4687"/>
                                </a:cubicBezTo>
                                <a:cubicBezTo>
                                  <a:pt x="80" y="4687"/>
                                  <a:pt x="102" y="4709"/>
                                  <a:pt x="102" y="4735"/>
                                </a:cubicBezTo>
                                <a:close/>
                                <a:moveTo>
                                  <a:pt x="102" y="5405"/>
                                </a:moveTo>
                                <a:lnTo>
                                  <a:pt x="103" y="5692"/>
                                </a:lnTo>
                                <a:cubicBezTo>
                                  <a:pt x="103" y="5718"/>
                                  <a:pt x="80" y="5739"/>
                                  <a:pt x="53" y="5739"/>
                                </a:cubicBezTo>
                                <a:cubicBezTo>
                                  <a:pt x="25" y="5739"/>
                                  <a:pt x="3" y="5718"/>
                                  <a:pt x="3" y="5692"/>
                                </a:cubicBezTo>
                                <a:lnTo>
                                  <a:pt x="2" y="5405"/>
                                </a:lnTo>
                                <a:cubicBezTo>
                                  <a:pt x="2" y="5379"/>
                                  <a:pt x="25" y="5357"/>
                                  <a:pt x="52" y="5357"/>
                                </a:cubicBezTo>
                                <a:cubicBezTo>
                                  <a:pt x="80" y="5357"/>
                                  <a:pt x="102" y="5379"/>
                                  <a:pt x="102" y="5405"/>
                                </a:cubicBezTo>
                                <a:close/>
                                <a:moveTo>
                                  <a:pt x="103" y="6074"/>
                                </a:moveTo>
                                <a:lnTo>
                                  <a:pt x="103" y="6361"/>
                                </a:lnTo>
                                <a:cubicBezTo>
                                  <a:pt x="103" y="6388"/>
                                  <a:pt x="80" y="6409"/>
                                  <a:pt x="53" y="6409"/>
                                </a:cubicBezTo>
                                <a:cubicBezTo>
                                  <a:pt x="25" y="6409"/>
                                  <a:pt x="3" y="6388"/>
                                  <a:pt x="3" y="6361"/>
                                </a:cubicBezTo>
                                <a:lnTo>
                                  <a:pt x="3" y="6074"/>
                                </a:lnTo>
                                <a:cubicBezTo>
                                  <a:pt x="3" y="6048"/>
                                  <a:pt x="25" y="6026"/>
                                  <a:pt x="53" y="6026"/>
                                </a:cubicBezTo>
                                <a:cubicBezTo>
                                  <a:pt x="80" y="6026"/>
                                  <a:pt x="103" y="6048"/>
                                  <a:pt x="103" y="6074"/>
                                </a:cubicBezTo>
                                <a:close/>
                                <a:moveTo>
                                  <a:pt x="103" y="6744"/>
                                </a:moveTo>
                                <a:lnTo>
                                  <a:pt x="103" y="7031"/>
                                </a:lnTo>
                                <a:cubicBezTo>
                                  <a:pt x="103" y="7058"/>
                                  <a:pt x="81" y="7079"/>
                                  <a:pt x="53" y="7079"/>
                                </a:cubicBezTo>
                                <a:cubicBezTo>
                                  <a:pt x="25" y="7079"/>
                                  <a:pt x="3" y="7058"/>
                                  <a:pt x="3" y="7031"/>
                                </a:cubicBezTo>
                                <a:lnTo>
                                  <a:pt x="3" y="6744"/>
                                </a:lnTo>
                                <a:cubicBezTo>
                                  <a:pt x="3" y="6718"/>
                                  <a:pt x="25" y="6696"/>
                                  <a:pt x="53" y="6696"/>
                                </a:cubicBezTo>
                                <a:cubicBezTo>
                                  <a:pt x="81" y="6696"/>
                                  <a:pt x="103" y="6718"/>
                                  <a:pt x="103" y="6744"/>
                                </a:cubicBezTo>
                                <a:close/>
                                <a:moveTo>
                                  <a:pt x="103" y="7413"/>
                                </a:moveTo>
                                <a:lnTo>
                                  <a:pt x="103" y="7700"/>
                                </a:lnTo>
                                <a:cubicBezTo>
                                  <a:pt x="103" y="7727"/>
                                  <a:pt x="81" y="7748"/>
                                  <a:pt x="53" y="7748"/>
                                </a:cubicBezTo>
                                <a:cubicBezTo>
                                  <a:pt x="26" y="7748"/>
                                  <a:pt x="3" y="7727"/>
                                  <a:pt x="3" y="7700"/>
                                </a:cubicBezTo>
                                <a:lnTo>
                                  <a:pt x="3" y="7413"/>
                                </a:lnTo>
                                <a:cubicBezTo>
                                  <a:pt x="3" y="7388"/>
                                  <a:pt x="26" y="7366"/>
                                  <a:pt x="53" y="7366"/>
                                </a:cubicBezTo>
                                <a:cubicBezTo>
                                  <a:pt x="81" y="7366"/>
                                  <a:pt x="103" y="7388"/>
                                  <a:pt x="103" y="7413"/>
                                </a:cubicBezTo>
                                <a:close/>
                                <a:moveTo>
                                  <a:pt x="103" y="8083"/>
                                </a:moveTo>
                                <a:lnTo>
                                  <a:pt x="104" y="8370"/>
                                </a:lnTo>
                                <a:cubicBezTo>
                                  <a:pt x="104" y="8397"/>
                                  <a:pt x="81" y="8418"/>
                                  <a:pt x="54" y="8418"/>
                                </a:cubicBezTo>
                                <a:cubicBezTo>
                                  <a:pt x="26" y="8418"/>
                                  <a:pt x="4" y="8397"/>
                                  <a:pt x="4" y="8370"/>
                                </a:cubicBezTo>
                                <a:lnTo>
                                  <a:pt x="3" y="8083"/>
                                </a:lnTo>
                                <a:cubicBezTo>
                                  <a:pt x="3" y="8057"/>
                                  <a:pt x="26" y="8035"/>
                                  <a:pt x="53" y="8035"/>
                                </a:cubicBezTo>
                                <a:cubicBezTo>
                                  <a:pt x="81" y="8035"/>
                                  <a:pt x="103" y="8057"/>
                                  <a:pt x="103" y="8083"/>
                                </a:cubicBezTo>
                                <a:close/>
                                <a:moveTo>
                                  <a:pt x="104" y="8753"/>
                                </a:moveTo>
                                <a:lnTo>
                                  <a:pt x="104" y="9040"/>
                                </a:lnTo>
                                <a:cubicBezTo>
                                  <a:pt x="104" y="9066"/>
                                  <a:pt x="81" y="9087"/>
                                  <a:pt x="54" y="9087"/>
                                </a:cubicBezTo>
                                <a:cubicBezTo>
                                  <a:pt x="26" y="9087"/>
                                  <a:pt x="4" y="9066"/>
                                  <a:pt x="4" y="9040"/>
                                </a:cubicBezTo>
                                <a:lnTo>
                                  <a:pt x="4" y="8753"/>
                                </a:lnTo>
                                <a:cubicBezTo>
                                  <a:pt x="4" y="8727"/>
                                  <a:pt x="26" y="8705"/>
                                  <a:pt x="54" y="8705"/>
                                </a:cubicBezTo>
                                <a:cubicBezTo>
                                  <a:pt x="81" y="8705"/>
                                  <a:pt x="104" y="8727"/>
                                  <a:pt x="104" y="8753"/>
                                </a:cubicBezTo>
                                <a:close/>
                                <a:moveTo>
                                  <a:pt x="104" y="9422"/>
                                </a:moveTo>
                                <a:lnTo>
                                  <a:pt x="104" y="9709"/>
                                </a:lnTo>
                                <a:cubicBezTo>
                                  <a:pt x="104" y="9736"/>
                                  <a:pt x="82" y="9757"/>
                                  <a:pt x="54" y="9757"/>
                                </a:cubicBezTo>
                                <a:cubicBezTo>
                                  <a:pt x="26" y="9757"/>
                                  <a:pt x="4" y="9736"/>
                                  <a:pt x="4" y="9709"/>
                                </a:cubicBezTo>
                                <a:lnTo>
                                  <a:pt x="4" y="9422"/>
                                </a:lnTo>
                                <a:cubicBezTo>
                                  <a:pt x="4" y="9396"/>
                                  <a:pt x="26" y="9374"/>
                                  <a:pt x="54" y="9374"/>
                                </a:cubicBezTo>
                                <a:cubicBezTo>
                                  <a:pt x="82" y="9374"/>
                                  <a:pt x="104" y="9396"/>
                                  <a:pt x="104" y="9422"/>
                                </a:cubicBezTo>
                                <a:close/>
                                <a:moveTo>
                                  <a:pt x="104" y="10092"/>
                                </a:moveTo>
                                <a:lnTo>
                                  <a:pt x="104" y="10379"/>
                                </a:lnTo>
                                <a:cubicBezTo>
                                  <a:pt x="104" y="10406"/>
                                  <a:pt x="82" y="10427"/>
                                  <a:pt x="54" y="10427"/>
                                </a:cubicBezTo>
                                <a:cubicBezTo>
                                  <a:pt x="27" y="10427"/>
                                  <a:pt x="4" y="10406"/>
                                  <a:pt x="4" y="10379"/>
                                </a:cubicBezTo>
                                <a:lnTo>
                                  <a:pt x="4" y="10092"/>
                                </a:lnTo>
                                <a:cubicBezTo>
                                  <a:pt x="4" y="10066"/>
                                  <a:pt x="27" y="10044"/>
                                  <a:pt x="54" y="10044"/>
                                </a:cubicBezTo>
                                <a:cubicBezTo>
                                  <a:pt x="82" y="10044"/>
                                  <a:pt x="104" y="10066"/>
                                  <a:pt x="104" y="10092"/>
                                </a:cubicBezTo>
                                <a:close/>
                                <a:moveTo>
                                  <a:pt x="104" y="10761"/>
                                </a:moveTo>
                                <a:lnTo>
                                  <a:pt x="105" y="11048"/>
                                </a:lnTo>
                                <a:cubicBezTo>
                                  <a:pt x="105" y="11075"/>
                                  <a:pt x="82" y="11096"/>
                                  <a:pt x="55" y="11096"/>
                                </a:cubicBezTo>
                                <a:cubicBezTo>
                                  <a:pt x="27" y="11096"/>
                                  <a:pt x="5" y="11075"/>
                                  <a:pt x="5" y="11048"/>
                                </a:cubicBezTo>
                                <a:lnTo>
                                  <a:pt x="4" y="10761"/>
                                </a:lnTo>
                                <a:cubicBezTo>
                                  <a:pt x="4" y="10736"/>
                                  <a:pt x="27" y="10714"/>
                                  <a:pt x="54" y="10714"/>
                                </a:cubicBezTo>
                                <a:cubicBezTo>
                                  <a:pt x="82" y="10714"/>
                                  <a:pt x="104" y="10736"/>
                                  <a:pt x="104" y="10761"/>
                                </a:cubicBezTo>
                                <a:close/>
                                <a:moveTo>
                                  <a:pt x="105" y="11431"/>
                                </a:moveTo>
                                <a:lnTo>
                                  <a:pt x="105" y="11718"/>
                                </a:lnTo>
                                <a:cubicBezTo>
                                  <a:pt x="105" y="11745"/>
                                  <a:pt x="82" y="11766"/>
                                  <a:pt x="55" y="11766"/>
                                </a:cubicBezTo>
                                <a:cubicBezTo>
                                  <a:pt x="27" y="11766"/>
                                  <a:pt x="5" y="11745"/>
                                  <a:pt x="5" y="11718"/>
                                </a:cubicBezTo>
                                <a:lnTo>
                                  <a:pt x="5" y="11431"/>
                                </a:lnTo>
                                <a:cubicBezTo>
                                  <a:pt x="5" y="11405"/>
                                  <a:pt x="27" y="11383"/>
                                  <a:pt x="55" y="11383"/>
                                </a:cubicBezTo>
                                <a:cubicBezTo>
                                  <a:pt x="82" y="11383"/>
                                  <a:pt x="105" y="11405"/>
                                  <a:pt x="105" y="11431"/>
                                </a:cubicBezTo>
                                <a:close/>
                                <a:moveTo>
                                  <a:pt x="105" y="12101"/>
                                </a:moveTo>
                                <a:lnTo>
                                  <a:pt x="105" y="12388"/>
                                </a:lnTo>
                                <a:cubicBezTo>
                                  <a:pt x="105" y="12414"/>
                                  <a:pt x="83" y="12435"/>
                                  <a:pt x="55" y="12435"/>
                                </a:cubicBezTo>
                                <a:cubicBezTo>
                                  <a:pt x="27" y="12435"/>
                                  <a:pt x="5" y="12414"/>
                                  <a:pt x="5" y="12388"/>
                                </a:cubicBezTo>
                                <a:lnTo>
                                  <a:pt x="5" y="12101"/>
                                </a:lnTo>
                                <a:cubicBezTo>
                                  <a:pt x="5" y="12075"/>
                                  <a:pt x="27" y="12053"/>
                                  <a:pt x="55" y="12053"/>
                                </a:cubicBezTo>
                                <a:cubicBezTo>
                                  <a:pt x="83" y="12053"/>
                                  <a:pt x="105" y="12075"/>
                                  <a:pt x="105" y="12101"/>
                                </a:cubicBezTo>
                                <a:close/>
                                <a:moveTo>
                                  <a:pt x="105" y="12770"/>
                                </a:moveTo>
                                <a:lnTo>
                                  <a:pt x="105" y="13057"/>
                                </a:lnTo>
                                <a:cubicBezTo>
                                  <a:pt x="105" y="13084"/>
                                  <a:pt x="83" y="13105"/>
                                  <a:pt x="55" y="13105"/>
                                </a:cubicBezTo>
                                <a:cubicBezTo>
                                  <a:pt x="28" y="13105"/>
                                  <a:pt x="5" y="13084"/>
                                  <a:pt x="5" y="13057"/>
                                </a:cubicBezTo>
                                <a:lnTo>
                                  <a:pt x="5" y="12770"/>
                                </a:lnTo>
                                <a:cubicBezTo>
                                  <a:pt x="5" y="12744"/>
                                  <a:pt x="28" y="12722"/>
                                  <a:pt x="55" y="12722"/>
                                </a:cubicBezTo>
                                <a:cubicBezTo>
                                  <a:pt x="83" y="12722"/>
                                  <a:pt x="105" y="12744"/>
                                  <a:pt x="105" y="12770"/>
                                </a:cubicBezTo>
                                <a:close/>
                                <a:moveTo>
                                  <a:pt x="105" y="13440"/>
                                </a:moveTo>
                                <a:lnTo>
                                  <a:pt x="106" y="13727"/>
                                </a:lnTo>
                                <a:cubicBezTo>
                                  <a:pt x="106" y="13754"/>
                                  <a:pt x="83" y="13775"/>
                                  <a:pt x="56" y="13775"/>
                                </a:cubicBezTo>
                                <a:cubicBezTo>
                                  <a:pt x="28" y="13775"/>
                                  <a:pt x="6" y="13754"/>
                                  <a:pt x="6" y="13727"/>
                                </a:cubicBezTo>
                                <a:lnTo>
                                  <a:pt x="5" y="13440"/>
                                </a:lnTo>
                                <a:cubicBezTo>
                                  <a:pt x="5" y="13414"/>
                                  <a:pt x="28" y="13392"/>
                                  <a:pt x="55" y="13392"/>
                                </a:cubicBezTo>
                                <a:cubicBezTo>
                                  <a:pt x="83" y="13392"/>
                                  <a:pt x="105" y="13414"/>
                                  <a:pt x="105" y="13440"/>
                                </a:cubicBezTo>
                                <a:close/>
                                <a:moveTo>
                                  <a:pt x="106" y="14109"/>
                                </a:moveTo>
                                <a:lnTo>
                                  <a:pt x="106" y="14396"/>
                                </a:lnTo>
                                <a:cubicBezTo>
                                  <a:pt x="106" y="14423"/>
                                  <a:pt x="83" y="14444"/>
                                  <a:pt x="56" y="14444"/>
                                </a:cubicBezTo>
                                <a:cubicBezTo>
                                  <a:pt x="28" y="14444"/>
                                  <a:pt x="6" y="14423"/>
                                  <a:pt x="6" y="14396"/>
                                </a:cubicBezTo>
                                <a:lnTo>
                                  <a:pt x="6" y="14109"/>
                                </a:lnTo>
                                <a:cubicBezTo>
                                  <a:pt x="6" y="14084"/>
                                  <a:pt x="28" y="14062"/>
                                  <a:pt x="56" y="14062"/>
                                </a:cubicBezTo>
                                <a:cubicBezTo>
                                  <a:pt x="83" y="14062"/>
                                  <a:pt x="106" y="14084"/>
                                  <a:pt x="106" y="14109"/>
                                </a:cubicBezTo>
                                <a:close/>
                                <a:moveTo>
                                  <a:pt x="106" y="14779"/>
                                </a:moveTo>
                                <a:lnTo>
                                  <a:pt x="106" y="15066"/>
                                </a:lnTo>
                                <a:cubicBezTo>
                                  <a:pt x="106" y="15093"/>
                                  <a:pt x="84" y="15114"/>
                                  <a:pt x="56" y="15114"/>
                                </a:cubicBezTo>
                                <a:cubicBezTo>
                                  <a:pt x="28" y="15114"/>
                                  <a:pt x="6" y="15093"/>
                                  <a:pt x="6" y="15066"/>
                                </a:cubicBezTo>
                                <a:lnTo>
                                  <a:pt x="6" y="14779"/>
                                </a:lnTo>
                                <a:cubicBezTo>
                                  <a:pt x="6" y="14753"/>
                                  <a:pt x="28" y="14731"/>
                                  <a:pt x="56" y="14731"/>
                                </a:cubicBezTo>
                                <a:cubicBezTo>
                                  <a:pt x="84" y="14731"/>
                                  <a:pt x="106" y="14753"/>
                                  <a:pt x="106" y="14779"/>
                                </a:cubicBezTo>
                                <a:close/>
                                <a:moveTo>
                                  <a:pt x="106" y="15449"/>
                                </a:moveTo>
                                <a:lnTo>
                                  <a:pt x="106" y="15736"/>
                                </a:lnTo>
                                <a:cubicBezTo>
                                  <a:pt x="106" y="15762"/>
                                  <a:pt x="84" y="15783"/>
                                  <a:pt x="56" y="15783"/>
                                </a:cubicBezTo>
                                <a:cubicBezTo>
                                  <a:pt x="29" y="15783"/>
                                  <a:pt x="6" y="15762"/>
                                  <a:pt x="6" y="15736"/>
                                </a:cubicBezTo>
                                <a:lnTo>
                                  <a:pt x="6" y="15449"/>
                                </a:lnTo>
                                <a:cubicBezTo>
                                  <a:pt x="6" y="15423"/>
                                  <a:pt x="29" y="15401"/>
                                  <a:pt x="56" y="15401"/>
                                </a:cubicBezTo>
                                <a:cubicBezTo>
                                  <a:pt x="84" y="15401"/>
                                  <a:pt x="106" y="15423"/>
                                  <a:pt x="106" y="15449"/>
                                </a:cubicBezTo>
                                <a:close/>
                                <a:moveTo>
                                  <a:pt x="106" y="16118"/>
                                </a:moveTo>
                                <a:lnTo>
                                  <a:pt x="107" y="16405"/>
                                </a:lnTo>
                                <a:cubicBezTo>
                                  <a:pt x="107" y="16432"/>
                                  <a:pt x="84" y="16453"/>
                                  <a:pt x="57" y="16453"/>
                                </a:cubicBezTo>
                                <a:cubicBezTo>
                                  <a:pt x="29" y="16453"/>
                                  <a:pt x="7" y="16432"/>
                                  <a:pt x="7" y="16405"/>
                                </a:cubicBezTo>
                                <a:lnTo>
                                  <a:pt x="6" y="16118"/>
                                </a:lnTo>
                                <a:cubicBezTo>
                                  <a:pt x="6" y="16092"/>
                                  <a:pt x="29" y="16070"/>
                                  <a:pt x="56" y="16070"/>
                                </a:cubicBezTo>
                                <a:cubicBezTo>
                                  <a:pt x="84" y="16070"/>
                                  <a:pt x="106" y="16092"/>
                                  <a:pt x="106" y="16118"/>
                                </a:cubicBezTo>
                                <a:close/>
                                <a:moveTo>
                                  <a:pt x="107" y="16788"/>
                                </a:moveTo>
                                <a:lnTo>
                                  <a:pt x="107" y="17075"/>
                                </a:lnTo>
                                <a:cubicBezTo>
                                  <a:pt x="107" y="17102"/>
                                  <a:pt x="84" y="17123"/>
                                  <a:pt x="57" y="17123"/>
                                </a:cubicBezTo>
                                <a:cubicBezTo>
                                  <a:pt x="29" y="17123"/>
                                  <a:pt x="7" y="17102"/>
                                  <a:pt x="7" y="17075"/>
                                </a:cubicBezTo>
                                <a:lnTo>
                                  <a:pt x="7" y="16788"/>
                                </a:lnTo>
                                <a:cubicBezTo>
                                  <a:pt x="7" y="16762"/>
                                  <a:pt x="29" y="16740"/>
                                  <a:pt x="57" y="16740"/>
                                </a:cubicBezTo>
                                <a:cubicBezTo>
                                  <a:pt x="84" y="16740"/>
                                  <a:pt x="107" y="16762"/>
                                  <a:pt x="107" y="16788"/>
                                </a:cubicBezTo>
                                <a:close/>
                                <a:moveTo>
                                  <a:pt x="107" y="17457"/>
                                </a:moveTo>
                                <a:lnTo>
                                  <a:pt x="107" y="17744"/>
                                </a:lnTo>
                                <a:cubicBezTo>
                                  <a:pt x="107" y="17771"/>
                                  <a:pt x="85" y="17792"/>
                                  <a:pt x="57" y="17792"/>
                                </a:cubicBezTo>
                                <a:cubicBezTo>
                                  <a:pt x="29" y="17792"/>
                                  <a:pt x="7" y="17771"/>
                                  <a:pt x="7" y="17744"/>
                                </a:cubicBezTo>
                                <a:lnTo>
                                  <a:pt x="7" y="17457"/>
                                </a:lnTo>
                                <a:cubicBezTo>
                                  <a:pt x="7" y="17432"/>
                                  <a:pt x="29" y="17410"/>
                                  <a:pt x="57" y="17410"/>
                                </a:cubicBezTo>
                                <a:cubicBezTo>
                                  <a:pt x="85" y="17410"/>
                                  <a:pt x="107" y="17432"/>
                                  <a:pt x="107" y="17457"/>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18"/>
                        <wps:cNvSpPr>
                          <a:spLocks noEditPoints="1"/>
                        </wps:cNvSpPr>
                        <wps:spPr bwMode="auto">
                          <a:xfrm>
                            <a:off x="2950845" y="172720"/>
                            <a:ext cx="7620" cy="1214755"/>
                          </a:xfrm>
                          <a:custGeom>
                            <a:avLst/>
                            <a:gdLst>
                              <a:gd name="T0" fmla="*/ 26 w 53"/>
                              <a:gd name="T1" fmla="*/ 191 h 8896"/>
                              <a:gd name="T2" fmla="*/ 25 w 53"/>
                              <a:gd name="T3" fmla="*/ 0 h 8896"/>
                              <a:gd name="T4" fmla="*/ 50 w 53"/>
                              <a:gd name="T5" fmla="*/ 502 h 8896"/>
                              <a:gd name="T6" fmla="*/ 1 w 53"/>
                              <a:gd name="T7" fmla="*/ 358 h 8896"/>
                              <a:gd name="T8" fmla="*/ 50 w 53"/>
                              <a:gd name="T9" fmla="*/ 693 h 8896"/>
                              <a:gd name="T10" fmla="*/ 1 w 53"/>
                              <a:gd name="T11" fmla="*/ 837 h 8896"/>
                              <a:gd name="T12" fmla="*/ 50 w 53"/>
                              <a:gd name="T13" fmla="*/ 693 h 8896"/>
                              <a:gd name="T14" fmla="*/ 26 w 53"/>
                              <a:gd name="T15" fmla="*/ 1195 h 8896"/>
                              <a:gd name="T16" fmla="*/ 26 w 53"/>
                              <a:gd name="T17" fmla="*/ 1004 h 8896"/>
                              <a:gd name="T18" fmla="*/ 50 w 53"/>
                              <a:gd name="T19" fmla="*/ 1506 h 8896"/>
                              <a:gd name="T20" fmla="*/ 1 w 53"/>
                              <a:gd name="T21" fmla="*/ 1363 h 8896"/>
                              <a:gd name="T22" fmla="*/ 50 w 53"/>
                              <a:gd name="T23" fmla="*/ 1698 h 8896"/>
                              <a:gd name="T24" fmla="*/ 1 w 53"/>
                              <a:gd name="T25" fmla="*/ 1841 h 8896"/>
                              <a:gd name="T26" fmla="*/ 50 w 53"/>
                              <a:gd name="T27" fmla="*/ 1698 h 8896"/>
                              <a:gd name="T28" fmla="*/ 26 w 53"/>
                              <a:gd name="T29" fmla="*/ 2200 h 8896"/>
                              <a:gd name="T30" fmla="*/ 26 w 53"/>
                              <a:gd name="T31" fmla="*/ 2009 h 8896"/>
                              <a:gd name="T32" fmla="*/ 50 w 53"/>
                              <a:gd name="T33" fmla="*/ 2511 h 8896"/>
                              <a:gd name="T34" fmla="*/ 1 w 53"/>
                              <a:gd name="T35" fmla="*/ 2367 h 8896"/>
                              <a:gd name="T36" fmla="*/ 50 w 53"/>
                              <a:gd name="T37" fmla="*/ 2702 h 8896"/>
                              <a:gd name="T38" fmla="*/ 2 w 53"/>
                              <a:gd name="T39" fmla="*/ 2846 h 8896"/>
                              <a:gd name="T40" fmla="*/ 50 w 53"/>
                              <a:gd name="T41" fmla="*/ 2702 h 8896"/>
                              <a:gd name="T42" fmla="*/ 27 w 53"/>
                              <a:gd name="T43" fmla="*/ 3204 h 8896"/>
                              <a:gd name="T44" fmla="*/ 27 w 53"/>
                              <a:gd name="T45" fmla="*/ 3013 h 8896"/>
                              <a:gd name="T46" fmla="*/ 51 w 53"/>
                              <a:gd name="T47" fmla="*/ 3515 h 8896"/>
                              <a:gd name="T48" fmla="*/ 2 w 53"/>
                              <a:gd name="T49" fmla="*/ 3372 h 8896"/>
                              <a:gd name="T50" fmla="*/ 51 w 53"/>
                              <a:gd name="T51" fmla="*/ 3706 h 8896"/>
                              <a:gd name="T52" fmla="*/ 2 w 53"/>
                              <a:gd name="T53" fmla="*/ 3850 h 8896"/>
                              <a:gd name="T54" fmla="*/ 51 w 53"/>
                              <a:gd name="T55" fmla="*/ 3706 h 8896"/>
                              <a:gd name="T56" fmla="*/ 27 w 53"/>
                              <a:gd name="T57" fmla="*/ 4209 h 8896"/>
                              <a:gd name="T58" fmla="*/ 27 w 53"/>
                              <a:gd name="T59" fmla="*/ 4017 h 8896"/>
                              <a:gd name="T60" fmla="*/ 51 w 53"/>
                              <a:gd name="T61" fmla="*/ 4520 h 8896"/>
                              <a:gd name="T62" fmla="*/ 2 w 53"/>
                              <a:gd name="T63" fmla="*/ 4376 h 8896"/>
                              <a:gd name="T64" fmla="*/ 51 w 53"/>
                              <a:gd name="T65" fmla="*/ 4711 h 8896"/>
                              <a:gd name="T66" fmla="*/ 2 w 53"/>
                              <a:gd name="T67" fmla="*/ 4854 h 8896"/>
                              <a:gd name="T68" fmla="*/ 51 w 53"/>
                              <a:gd name="T69" fmla="*/ 4711 h 8896"/>
                              <a:gd name="T70" fmla="*/ 27 w 53"/>
                              <a:gd name="T71" fmla="*/ 5213 h 8896"/>
                              <a:gd name="T72" fmla="*/ 27 w 53"/>
                              <a:gd name="T73" fmla="*/ 5022 h 8896"/>
                              <a:gd name="T74" fmla="*/ 51 w 53"/>
                              <a:gd name="T75" fmla="*/ 5524 h 8896"/>
                              <a:gd name="T76" fmla="*/ 2 w 53"/>
                              <a:gd name="T77" fmla="*/ 5380 h 8896"/>
                              <a:gd name="T78" fmla="*/ 52 w 53"/>
                              <a:gd name="T79" fmla="*/ 5715 h 8896"/>
                              <a:gd name="T80" fmla="*/ 3 w 53"/>
                              <a:gd name="T81" fmla="*/ 5859 h 8896"/>
                              <a:gd name="T82" fmla="*/ 52 w 53"/>
                              <a:gd name="T83" fmla="*/ 5715 h 8896"/>
                              <a:gd name="T84" fmla="*/ 28 w 53"/>
                              <a:gd name="T85" fmla="*/ 6217 h 8896"/>
                              <a:gd name="T86" fmla="*/ 28 w 53"/>
                              <a:gd name="T87" fmla="*/ 6026 h 8896"/>
                              <a:gd name="T88" fmla="*/ 52 w 53"/>
                              <a:gd name="T89" fmla="*/ 6528 h 8896"/>
                              <a:gd name="T90" fmla="*/ 3 w 53"/>
                              <a:gd name="T91" fmla="*/ 6385 h 8896"/>
                              <a:gd name="T92" fmla="*/ 52 w 53"/>
                              <a:gd name="T93" fmla="*/ 6720 h 8896"/>
                              <a:gd name="T94" fmla="*/ 3 w 53"/>
                              <a:gd name="T95" fmla="*/ 6863 h 8896"/>
                              <a:gd name="T96" fmla="*/ 52 w 53"/>
                              <a:gd name="T97" fmla="*/ 6720 h 8896"/>
                              <a:gd name="T98" fmla="*/ 28 w 53"/>
                              <a:gd name="T99" fmla="*/ 7222 h 8896"/>
                              <a:gd name="T100" fmla="*/ 28 w 53"/>
                              <a:gd name="T101" fmla="*/ 7031 h 8896"/>
                              <a:gd name="T102" fmla="*/ 52 w 53"/>
                              <a:gd name="T103" fmla="*/ 7533 h 8896"/>
                              <a:gd name="T104" fmla="*/ 3 w 53"/>
                              <a:gd name="T105" fmla="*/ 7389 h 8896"/>
                              <a:gd name="T106" fmla="*/ 52 w 53"/>
                              <a:gd name="T107" fmla="*/ 7724 h 8896"/>
                              <a:gd name="T108" fmla="*/ 3 w 53"/>
                              <a:gd name="T109" fmla="*/ 7868 h 8896"/>
                              <a:gd name="T110" fmla="*/ 52 w 53"/>
                              <a:gd name="T111" fmla="*/ 7724 h 8896"/>
                              <a:gd name="T112" fmla="*/ 29 w 53"/>
                              <a:gd name="T113" fmla="*/ 8226 h 8896"/>
                              <a:gd name="T114" fmla="*/ 28 w 53"/>
                              <a:gd name="T115" fmla="*/ 8035 h 8896"/>
                              <a:gd name="T116" fmla="*/ 53 w 53"/>
                              <a:gd name="T117" fmla="*/ 8537 h 8896"/>
                              <a:gd name="T118" fmla="*/ 4 w 53"/>
                              <a:gd name="T119" fmla="*/ 8394 h 8896"/>
                              <a:gd name="T120" fmla="*/ 53 w 53"/>
                              <a:gd name="T121" fmla="*/ 8728 h 8896"/>
                              <a:gd name="T122" fmla="*/ 4 w 53"/>
                              <a:gd name="T123" fmla="*/ 8872 h 8896"/>
                              <a:gd name="T124" fmla="*/ 53 w 53"/>
                              <a:gd name="T125" fmla="*/ 8728 h 8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3" h="8896">
                                <a:moveTo>
                                  <a:pt x="49" y="24"/>
                                </a:moveTo>
                                <a:lnTo>
                                  <a:pt x="50" y="167"/>
                                </a:lnTo>
                                <a:cubicBezTo>
                                  <a:pt x="50" y="181"/>
                                  <a:pt x="39" y="191"/>
                                  <a:pt x="26" y="191"/>
                                </a:cubicBezTo>
                                <a:cubicBezTo>
                                  <a:pt x="12" y="191"/>
                                  <a:pt x="1" y="181"/>
                                  <a:pt x="1" y="167"/>
                                </a:cubicBezTo>
                                <a:lnTo>
                                  <a:pt x="0" y="24"/>
                                </a:lnTo>
                                <a:cubicBezTo>
                                  <a:pt x="0" y="11"/>
                                  <a:pt x="12" y="0"/>
                                  <a:pt x="25" y="0"/>
                                </a:cubicBezTo>
                                <a:cubicBezTo>
                                  <a:pt x="39" y="0"/>
                                  <a:pt x="49" y="11"/>
                                  <a:pt x="49" y="24"/>
                                </a:cubicBezTo>
                                <a:close/>
                                <a:moveTo>
                                  <a:pt x="50" y="358"/>
                                </a:moveTo>
                                <a:lnTo>
                                  <a:pt x="50" y="502"/>
                                </a:lnTo>
                                <a:cubicBezTo>
                                  <a:pt x="50" y="515"/>
                                  <a:pt x="39" y="526"/>
                                  <a:pt x="26" y="526"/>
                                </a:cubicBezTo>
                                <a:cubicBezTo>
                                  <a:pt x="12" y="526"/>
                                  <a:pt x="1" y="515"/>
                                  <a:pt x="1" y="502"/>
                                </a:cubicBezTo>
                                <a:lnTo>
                                  <a:pt x="1" y="358"/>
                                </a:lnTo>
                                <a:cubicBezTo>
                                  <a:pt x="1" y="346"/>
                                  <a:pt x="12" y="335"/>
                                  <a:pt x="26" y="335"/>
                                </a:cubicBezTo>
                                <a:cubicBezTo>
                                  <a:pt x="39" y="335"/>
                                  <a:pt x="50" y="346"/>
                                  <a:pt x="50" y="358"/>
                                </a:cubicBezTo>
                                <a:close/>
                                <a:moveTo>
                                  <a:pt x="50" y="693"/>
                                </a:moveTo>
                                <a:lnTo>
                                  <a:pt x="50" y="837"/>
                                </a:lnTo>
                                <a:cubicBezTo>
                                  <a:pt x="50" y="850"/>
                                  <a:pt x="40" y="861"/>
                                  <a:pt x="26" y="861"/>
                                </a:cubicBezTo>
                                <a:cubicBezTo>
                                  <a:pt x="12" y="861"/>
                                  <a:pt x="1" y="850"/>
                                  <a:pt x="1" y="837"/>
                                </a:cubicBezTo>
                                <a:lnTo>
                                  <a:pt x="1" y="693"/>
                                </a:lnTo>
                                <a:cubicBezTo>
                                  <a:pt x="1" y="681"/>
                                  <a:pt x="12" y="669"/>
                                  <a:pt x="26" y="669"/>
                                </a:cubicBezTo>
                                <a:cubicBezTo>
                                  <a:pt x="40" y="669"/>
                                  <a:pt x="50" y="681"/>
                                  <a:pt x="50" y="693"/>
                                </a:cubicBezTo>
                                <a:close/>
                                <a:moveTo>
                                  <a:pt x="50" y="1028"/>
                                </a:moveTo>
                                <a:lnTo>
                                  <a:pt x="50" y="1172"/>
                                </a:lnTo>
                                <a:cubicBezTo>
                                  <a:pt x="50" y="1185"/>
                                  <a:pt x="40" y="1195"/>
                                  <a:pt x="26" y="1195"/>
                                </a:cubicBezTo>
                                <a:cubicBezTo>
                                  <a:pt x="12" y="1195"/>
                                  <a:pt x="1" y="1185"/>
                                  <a:pt x="1" y="1172"/>
                                </a:cubicBezTo>
                                <a:lnTo>
                                  <a:pt x="1" y="1028"/>
                                </a:lnTo>
                                <a:cubicBezTo>
                                  <a:pt x="1" y="1016"/>
                                  <a:pt x="12" y="1004"/>
                                  <a:pt x="26" y="1004"/>
                                </a:cubicBezTo>
                                <a:cubicBezTo>
                                  <a:pt x="40" y="1004"/>
                                  <a:pt x="50" y="1016"/>
                                  <a:pt x="50" y="1028"/>
                                </a:cubicBezTo>
                                <a:close/>
                                <a:moveTo>
                                  <a:pt x="50" y="1363"/>
                                </a:moveTo>
                                <a:lnTo>
                                  <a:pt x="50" y="1506"/>
                                </a:lnTo>
                                <a:cubicBezTo>
                                  <a:pt x="50" y="1520"/>
                                  <a:pt x="40" y="1530"/>
                                  <a:pt x="26" y="1530"/>
                                </a:cubicBezTo>
                                <a:cubicBezTo>
                                  <a:pt x="12" y="1530"/>
                                  <a:pt x="1" y="1520"/>
                                  <a:pt x="1" y="1506"/>
                                </a:cubicBezTo>
                                <a:lnTo>
                                  <a:pt x="1" y="1363"/>
                                </a:lnTo>
                                <a:cubicBezTo>
                                  <a:pt x="1" y="1350"/>
                                  <a:pt x="12" y="1339"/>
                                  <a:pt x="26" y="1339"/>
                                </a:cubicBezTo>
                                <a:cubicBezTo>
                                  <a:pt x="40" y="1339"/>
                                  <a:pt x="50" y="1350"/>
                                  <a:pt x="50" y="1363"/>
                                </a:cubicBezTo>
                                <a:close/>
                                <a:moveTo>
                                  <a:pt x="50" y="1698"/>
                                </a:moveTo>
                                <a:lnTo>
                                  <a:pt x="50" y="1841"/>
                                </a:lnTo>
                                <a:cubicBezTo>
                                  <a:pt x="50" y="1855"/>
                                  <a:pt x="40" y="1865"/>
                                  <a:pt x="26" y="1865"/>
                                </a:cubicBezTo>
                                <a:cubicBezTo>
                                  <a:pt x="12" y="1865"/>
                                  <a:pt x="1" y="1855"/>
                                  <a:pt x="1" y="1841"/>
                                </a:cubicBezTo>
                                <a:lnTo>
                                  <a:pt x="1" y="1698"/>
                                </a:lnTo>
                                <a:cubicBezTo>
                                  <a:pt x="1" y="1685"/>
                                  <a:pt x="12" y="1674"/>
                                  <a:pt x="26" y="1674"/>
                                </a:cubicBezTo>
                                <a:cubicBezTo>
                                  <a:pt x="40" y="1674"/>
                                  <a:pt x="50" y="1685"/>
                                  <a:pt x="50" y="1698"/>
                                </a:cubicBezTo>
                                <a:close/>
                                <a:moveTo>
                                  <a:pt x="50" y="2032"/>
                                </a:moveTo>
                                <a:lnTo>
                                  <a:pt x="50" y="2176"/>
                                </a:lnTo>
                                <a:cubicBezTo>
                                  <a:pt x="50" y="2189"/>
                                  <a:pt x="40" y="2200"/>
                                  <a:pt x="26" y="2200"/>
                                </a:cubicBezTo>
                                <a:cubicBezTo>
                                  <a:pt x="12" y="2200"/>
                                  <a:pt x="1" y="2189"/>
                                  <a:pt x="1" y="2176"/>
                                </a:cubicBezTo>
                                <a:lnTo>
                                  <a:pt x="1" y="2032"/>
                                </a:lnTo>
                                <a:cubicBezTo>
                                  <a:pt x="1" y="2020"/>
                                  <a:pt x="12" y="2009"/>
                                  <a:pt x="26" y="2009"/>
                                </a:cubicBezTo>
                                <a:cubicBezTo>
                                  <a:pt x="40" y="2009"/>
                                  <a:pt x="50" y="2020"/>
                                  <a:pt x="50" y="2032"/>
                                </a:cubicBezTo>
                                <a:close/>
                                <a:moveTo>
                                  <a:pt x="50" y="2367"/>
                                </a:moveTo>
                                <a:lnTo>
                                  <a:pt x="50" y="2511"/>
                                </a:lnTo>
                                <a:cubicBezTo>
                                  <a:pt x="50" y="2524"/>
                                  <a:pt x="40" y="2535"/>
                                  <a:pt x="26" y="2535"/>
                                </a:cubicBezTo>
                                <a:cubicBezTo>
                                  <a:pt x="13" y="2535"/>
                                  <a:pt x="1" y="2524"/>
                                  <a:pt x="1" y="2511"/>
                                </a:cubicBezTo>
                                <a:lnTo>
                                  <a:pt x="1" y="2367"/>
                                </a:lnTo>
                                <a:cubicBezTo>
                                  <a:pt x="1" y="2355"/>
                                  <a:pt x="13" y="2343"/>
                                  <a:pt x="26" y="2343"/>
                                </a:cubicBezTo>
                                <a:cubicBezTo>
                                  <a:pt x="40" y="2343"/>
                                  <a:pt x="50" y="2355"/>
                                  <a:pt x="50" y="2367"/>
                                </a:cubicBezTo>
                                <a:close/>
                                <a:moveTo>
                                  <a:pt x="50" y="2702"/>
                                </a:moveTo>
                                <a:lnTo>
                                  <a:pt x="51" y="2846"/>
                                </a:lnTo>
                                <a:cubicBezTo>
                                  <a:pt x="51" y="2859"/>
                                  <a:pt x="40" y="2869"/>
                                  <a:pt x="27" y="2869"/>
                                </a:cubicBezTo>
                                <a:cubicBezTo>
                                  <a:pt x="13" y="2869"/>
                                  <a:pt x="2" y="2859"/>
                                  <a:pt x="2" y="2846"/>
                                </a:cubicBezTo>
                                <a:lnTo>
                                  <a:pt x="1" y="2702"/>
                                </a:lnTo>
                                <a:cubicBezTo>
                                  <a:pt x="1" y="2690"/>
                                  <a:pt x="13" y="2678"/>
                                  <a:pt x="26" y="2678"/>
                                </a:cubicBezTo>
                                <a:cubicBezTo>
                                  <a:pt x="40" y="2678"/>
                                  <a:pt x="50" y="2690"/>
                                  <a:pt x="50" y="2702"/>
                                </a:cubicBezTo>
                                <a:close/>
                                <a:moveTo>
                                  <a:pt x="51" y="3037"/>
                                </a:moveTo>
                                <a:lnTo>
                                  <a:pt x="51" y="3180"/>
                                </a:lnTo>
                                <a:cubicBezTo>
                                  <a:pt x="51" y="3194"/>
                                  <a:pt x="40" y="3204"/>
                                  <a:pt x="27" y="3204"/>
                                </a:cubicBezTo>
                                <a:cubicBezTo>
                                  <a:pt x="13" y="3204"/>
                                  <a:pt x="2" y="3194"/>
                                  <a:pt x="2" y="3180"/>
                                </a:cubicBezTo>
                                <a:lnTo>
                                  <a:pt x="2" y="3037"/>
                                </a:lnTo>
                                <a:cubicBezTo>
                                  <a:pt x="2" y="3024"/>
                                  <a:pt x="13" y="3013"/>
                                  <a:pt x="27" y="3013"/>
                                </a:cubicBezTo>
                                <a:cubicBezTo>
                                  <a:pt x="40" y="3013"/>
                                  <a:pt x="51" y="3024"/>
                                  <a:pt x="51" y="3037"/>
                                </a:cubicBezTo>
                                <a:close/>
                                <a:moveTo>
                                  <a:pt x="51" y="3372"/>
                                </a:moveTo>
                                <a:lnTo>
                                  <a:pt x="51" y="3515"/>
                                </a:lnTo>
                                <a:cubicBezTo>
                                  <a:pt x="51" y="3529"/>
                                  <a:pt x="41" y="3539"/>
                                  <a:pt x="27" y="3539"/>
                                </a:cubicBezTo>
                                <a:cubicBezTo>
                                  <a:pt x="13" y="3539"/>
                                  <a:pt x="2" y="3529"/>
                                  <a:pt x="2" y="3515"/>
                                </a:cubicBezTo>
                                <a:lnTo>
                                  <a:pt x="2" y="3372"/>
                                </a:lnTo>
                                <a:cubicBezTo>
                                  <a:pt x="2" y="3359"/>
                                  <a:pt x="13" y="3348"/>
                                  <a:pt x="27" y="3348"/>
                                </a:cubicBezTo>
                                <a:cubicBezTo>
                                  <a:pt x="40" y="3348"/>
                                  <a:pt x="51" y="3359"/>
                                  <a:pt x="51" y="3372"/>
                                </a:cubicBezTo>
                                <a:close/>
                                <a:moveTo>
                                  <a:pt x="51" y="3706"/>
                                </a:moveTo>
                                <a:lnTo>
                                  <a:pt x="51" y="3850"/>
                                </a:lnTo>
                                <a:cubicBezTo>
                                  <a:pt x="51" y="3863"/>
                                  <a:pt x="41" y="3874"/>
                                  <a:pt x="27" y="3874"/>
                                </a:cubicBezTo>
                                <a:cubicBezTo>
                                  <a:pt x="13" y="3874"/>
                                  <a:pt x="2" y="3863"/>
                                  <a:pt x="2" y="3850"/>
                                </a:cubicBezTo>
                                <a:lnTo>
                                  <a:pt x="2" y="3706"/>
                                </a:lnTo>
                                <a:cubicBezTo>
                                  <a:pt x="2" y="3694"/>
                                  <a:pt x="13" y="3683"/>
                                  <a:pt x="27" y="3683"/>
                                </a:cubicBezTo>
                                <a:cubicBezTo>
                                  <a:pt x="41" y="3683"/>
                                  <a:pt x="51" y="3694"/>
                                  <a:pt x="51" y="3706"/>
                                </a:cubicBezTo>
                                <a:close/>
                                <a:moveTo>
                                  <a:pt x="51" y="4041"/>
                                </a:moveTo>
                                <a:lnTo>
                                  <a:pt x="51" y="4185"/>
                                </a:lnTo>
                                <a:cubicBezTo>
                                  <a:pt x="51" y="4198"/>
                                  <a:pt x="41" y="4209"/>
                                  <a:pt x="27" y="4209"/>
                                </a:cubicBezTo>
                                <a:cubicBezTo>
                                  <a:pt x="13" y="4209"/>
                                  <a:pt x="2" y="4198"/>
                                  <a:pt x="2" y="4185"/>
                                </a:cubicBezTo>
                                <a:lnTo>
                                  <a:pt x="2" y="4041"/>
                                </a:lnTo>
                                <a:cubicBezTo>
                                  <a:pt x="2" y="4029"/>
                                  <a:pt x="13" y="4017"/>
                                  <a:pt x="27" y="4017"/>
                                </a:cubicBezTo>
                                <a:cubicBezTo>
                                  <a:pt x="41" y="4017"/>
                                  <a:pt x="51" y="4029"/>
                                  <a:pt x="51" y="4041"/>
                                </a:cubicBezTo>
                                <a:close/>
                                <a:moveTo>
                                  <a:pt x="51" y="4376"/>
                                </a:moveTo>
                                <a:lnTo>
                                  <a:pt x="51" y="4520"/>
                                </a:lnTo>
                                <a:cubicBezTo>
                                  <a:pt x="51" y="4533"/>
                                  <a:pt x="41" y="4543"/>
                                  <a:pt x="27" y="4543"/>
                                </a:cubicBezTo>
                                <a:cubicBezTo>
                                  <a:pt x="13" y="4543"/>
                                  <a:pt x="2" y="4533"/>
                                  <a:pt x="2" y="4520"/>
                                </a:cubicBezTo>
                                <a:lnTo>
                                  <a:pt x="2" y="4376"/>
                                </a:lnTo>
                                <a:cubicBezTo>
                                  <a:pt x="2" y="4364"/>
                                  <a:pt x="13" y="4352"/>
                                  <a:pt x="27" y="4352"/>
                                </a:cubicBezTo>
                                <a:cubicBezTo>
                                  <a:pt x="41" y="4352"/>
                                  <a:pt x="51" y="4364"/>
                                  <a:pt x="51" y="4376"/>
                                </a:cubicBezTo>
                                <a:close/>
                                <a:moveTo>
                                  <a:pt x="51" y="4711"/>
                                </a:moveTo>
                                <a:lnTo>
                                  <a:pt x="51" y="4854"/>
                                </a:lnTo>
                                <a:cubicBezTo>
                                  <a:pt x="51" y="4868"/>
                                  <a:pt x="41" y="4878"/>
                                  <a:pt x="27" y="4878"/>
                                </a:cubicBezTo>
                                <a:cubicBezTo>
                                  <a:pt x="13" y="4878"/>
                                  <a:pt x="2" y="4868"/>
                                  <a:pt x="2" y="4854"/>
                                </a:cubicBezTo>
                                <a:lnTo>
                                  <a:pt x="2" y="4711"/>
                                </a:lnTo>
                                <a:cubicBezTo>
                                  <a:pt x="2" y="4698"/>
                                  <a:pt x="13" y="4687"/>
                                  <a:pt x="27" y="4687"/>
                                </a:cubicBezTo>
                                <a:cubicBezTo>
                                  <a:pt x="41" y="4687"/>
                                  <a:pt x="51" y="4698"/>
                                  <a:pt x="51" y="4711"/>
                                </a:cubicBezTo>
                                <a:close/>
                                <a:moveTo>
                                  <a:pt x="51" y="5046"/>
                                </a:moveTo>
                                <a:lnTo>
                                  <a:pt x="51" y="5189"/>
                                </a:lnTo>
                                <a:cubicBezTo>
                                  <a:pt x="51" y="5203"/>
                                  <a:pt x="41" y="5213"/>
                                  <a:pt x="27" y="5213"/>
                                </a:cubicBezTo>
                                <a:cubicBezTo>
                                  <a:pt x="14" y="5213"/>
                                  <a:pt x="2" y="5203"/>
                                  <a:pt x="2" y="5189"/>
                                </a:cubicBezTo>
                                <a:lnTo>
                                  <a:pt x="2" y="5046"/>
                                </a:lnTo>
                                <a:cubicBezTo>
                                  <a:pt x="2" y="5033"/>
                                  <a:pt x="14" y="5022"/>
                                  <a:pt x="27" y="5022"/>
                                </a:cubicBezTo>
                                <a:cubicBezTo>
                                  <a:pt x="41" y="5022"/>
                                  <a:pt x="51" y="5033"/>
                                  <a:pt x="51" y="5046"/>
                                </a:cubicBezTo>
                                <a:close/>
                                <a:moveTo>
                                  <a:pt x="51" y="5380"/>
                                </a:moveTo>
                                <a:lnTo>
                                  <a:pt x="51" y="5524"/>
                                </a:lnTo>
                                <a:cubicBezTo>
                                  <a:pt x="52" y="5537"/>
                                  <a:pt x="41" y="5548"/>
                                  <a:pt x="28" y="5548"/>
                                </a:cubicBezTo>
                                <a:cubicBezTo>
                                  <a:pt x="14" y="5548"/>
                                  <a:pt x="3" y="5537"/>
                                  <a:pt x="2" y="5524"/>
                                </a:cubicBezTo>
                                <a:lnTo>
                                  <a:pt x="2" y="5380"/>
                                </a:lnTo>
                                <a:cubicBezTo>
                                  <a:pt x="2" y="5368"/>
                                  <a:pt x="14" y="5357"/>
                                  <a:pt x="27" y="5357"/>
                                </a:cubicBezTo>
                                <a:cubicBezTo>
                                  <a:pt x="41" y="5357"/>
                                  <a:pt x="51" y="5368"/>
                                  <a:pt x="51" y="5380"/>
                                </a:cubicBezTo>
                                <a:close/>
                                <a:moveTo>
                                  <a:pt x="52" y="5715"/>
                                </a:moveTo>
                                <a:lnTo>
                                  <a:pt x="52" y="5859"/>
                                </a:lnTo>
                                <a:cubicBezTo>
                                  <a:pt x="52" y="5872"/>
                                  <a:pt x="41" y="5883"/>
                                  <a:pt x="28" y="5883"/>
                                </a:cubicBezTo>
                                <a:cubicBezTo>
                                  <a:pt x="14" y="5883"/>
                                  <a:pt x="3" y="5872"/>
                                  <a:pt x="3" y="5859"/>
                                </a:cubicBezTo>
                                <a:lnTo>
                                  <a:pt x="3" y="5715"/>
                                </a:lnTo>
                                <a:cubicBezTo>
                                  <a:pt x="3" y="5703"/>
                                  <a:pt x="14" y="5691"/>
                                  <a:pt x="28" y="5691"/>
                                </a:cubicBezTo>
                                <a:cubicBezTo>
                                  <a:pt x="41" y="5691"/>
                                  <a:pt x="52" y="5703"/>
                                  <a:pt x="52" y="5715"/>
                                </a:cubicBezTo>
                                <a:close/>
                                <a:moveTo>
                                  <a:pt x="52" y="6050"/>
                                </a:moveTo>
                                <a:lnTo>
                                  <a:pt x="52" y="6194"/>
                                </a:lnTo>
                                <a:cubicBezTo>
                                  <a:pt x="52" y="6207"/>
                                  <a:pt x="42" y="6217"/>
                                  <a:pt x="28" y="6217"/>
                                </a:cubicBezTo>
                                <a:cubicBezTo>
                                  <a:pt x="14" y="6217"/>
                                  <a:pt x="3" y="6207"/>
                                  <a:pt x="3" y="6194"/>
                                </a:cubicBezTo>
                                <a:lnTo>
                                  <a:pt x="3" y="6050"/>
                                </a:lnTo>
                                <a:cubicBezTo>
                                  <a:pt x="3" y="6038"/>
                                  <a:pt x="14" y="6026"/>
                                  <a:pt x="28" y="6026"/>
                                </a:cubicBezTo>
                                <a:cubicBezTo>
                                  <a:pt x="41" y="6026"/>
                                  <a:pt x="52" y="6038"/>
                                  <a:pt x="52" y="6050"/>
                                </a:cubicBezTo>
                                <a:close/>
                                <a:moveTo>
                                  <a:pt x="52" y="6385"/>
                                </a:moveTo>
                                <a:lnTo>
                                  <a:pt x="52" y="6528"/>
                                </a:lnTo>
                                <a:cubicBezTo>
                                  <a:pt x="52" y="6542"/>
                                  <a:pt x="42" y="6552"/>
                                  <a:pt x="28" y="6552"/>
                                </a:cubicBezTo>
                                <a:cubicBezTo>
                                  <a:pt x="14" y="6552"/>
                                  <a:pt x="3" y="6542"/>
                                  <a:pt x="3" y="6528"/>
                                </a:cubicBezTo>
                                <a:lnTo>
                                  <a:pt x="3" y="6385"/>
                                </a:lnTo>
                                <a:cubicBezTo>
                                  <a:pt x="3" y="6372"/>
                                  <a:pt x="14" y="6361"/>
                                  <a:pt x="28" y="6361"/>
                                </a:cubicBezTo>
                                <a:cubicBezTo>
                                  <a:pt x="42" y="6361"/>
                                  <a:pt x="52" y="6372"/>
                                  <a:pt x="52" y="6385"/>
                                </a:cubicBezTo>
                                <a:close/>
                                <a:moveTo>
                                  <a:pt x="52" y="6720"/>
                                </a:moveTo>
                                <a:lnTo>
                                  <a:pt x="52" y="6863"/>
                                </a:lnTo>
                                <a:cubicBezTo>
                                  <a:pt x="52" y="6877"/>
                                  <a:pt x="42" y="6887"/>
                                  <a:pt x="28" y="6887"/>
                                </a:cubicBezTo>
                                <a:cubicBezTo>
                                  <a:pt x="14" y="6887"/>
                                  <a:pt x="3" y="6877"/>
                                  <a:pt x="3" y="6863"/>
                                </a:cubicBezTo>
                                <a:lnTo>
                                  <a:pt x="3" y="6720"/>
                                </a:lnTo>
                                <a:cubicBezTo>
                                  <a:pt x="3" y="6707"/>
                                  <a:pt x="14" y="6696"/>
                                  <a:pt x="28" y="6696"/>
                                </a:cubicBezTo>
                                <a:cubicBezTo>
                                  <a:pt x="42" y="6696"/>
                                  <a:pt x="52" y="6707"/>
                                  <a:pt x="52" y="6720"/>
                                </a:cubicBezTo>
                                <a:close/>
                                <a:moveTo>
                                  <a:pt x="52" y="7054"/>
                                </a:moveTo>
                                <a:lnTo>
                                  <a:pt x="52" y="7198"/>
                                </a:lnTo>
                                <a:cubicBezTo>
                                  <a:pt x="52" y="7211"/>
                                  <a:pt x="42" y="7222"/>
                                  <a:pt x="28" y="7222"/>
                                </a:cubicBezTo>
                                <a:cubicBezTo>
                                  <a:pt x="14" y="7222"/>
                                  <a:pt x="3" y="7211"/>
                                  <a:pt x="3" y="7198"/>
                                </a:cubicBezTo>
                                <a:lnTo>
                                  <a:pt x="3" y="7054"/>
                                </a:lnTo>
                                <a:cubicBezTo>
                                  <a:pt x="3" y="7042"/>
                                  <a:pt x="14" y="7031"/>
                                  <a:pt x="28" y="7031"/>
                                </a:cubicBezTo>
                                <a:cubicBezTo>
                                  <a:pt x="42" y="7031"/>
                                  <a:pt x="52" y="7042"/>
                                  <a:pt x="52" y="7054"/>
                                </a:cubicBezTo>
                                <a:close/>
                                <a:moveTo>
                                  <a:pt x="52" y="7389"/>
                                </a:moveTo>
                                <a:lnTo>
                                  <a:pt x="52" y="7533"/>
                                </a:lnTo>
                                <a:cubicBezTo>
                                  <a:pt x="52" y="7546"/>
                                  <a:pt x="42" y="7557"/>
                                  <a:pt x="28" y="7557"/>
                                </a:cubicBezTo>
                                <a:cubicBezTo>
                                  <a:pt x="14" y="7557"/>
                                  <a:pt x="3" y="7546"/>
                                  <a:pt x="3" y="7533"/>
                                </a:cubicBezTo>
                                <a:lnTo>
                                  <a:pt x="3" y="7389"/>
                                </a:lnTo>
                                <a:cubicBezTo>
                                  <a:pt x="3" y="7377"/>
                                  <a:pt x="14" y="7365"/>
                                  <a:pt x="28" y="7365"/>
                                </a:cubicBezTo>
                                <a:cubicBezTo>
                                  <a:pt x="42" y="7365"/>
                                  <a:pt x="52" y="7377"/>
                                  <a:pt x="52" y="7389"/>
                                </a:cubicBezTo>
                                <a:close/>
                                <a:moveTo>
                                  <a:pt x="52" y="7724"/>
                                </a:moveTo>
                                <a:lnTo>
                                  <a:pt x="52" y="7868"/>
                                </a:lnTo>
                                <a:cubicBezTo>
                                  <a:pt x="52" y="7881"/>
                                  <a:pt x="42" y="7891"/>
                                  <a:pt x="28" y="7891"/>
                                </a:cubicBezTo>
                                <a:cubicBezTo>
                                  <a:pt x="15" y="7891"/>
                                  <a:pt x="3" y="7881"/>
                                  <a:pt x="3" y="7868"/>
                                </a:cubicBezTo>
                                <a:lnTo>
                                  <a:pt x="3" y="7724"/>
                                </a:lnTo>
                                <a:cubicBezTo>
                                  <a:pt x="3" y="7712"/>
                                  <a:pt x="15" y="7700"/>
                                  <a:pt x="28" y="7700"/>
                                </a:cubicBezTo>
                                <a:cubicBezTo>
                                  <a:pt x="42" y="7700"/>
                                  <a:pt x="52" y="7712"/>
                                  <a:pt x="52" y="7724"/>
                                </a:cubicBezTo>
                                <a:close/>
                                <a:moveTo>
                                  <a:pt x="52" y="8059"/>
                                </a:moveTo>
                                <a:lnTo>
                                  <a:pt x="53" y="8202"/>
                                </a:lnTo>
                                <a:cubicBezTo>
                                  <a:pt x="53" y="8216"/>
                                  <a:pt x="42" y="8226"/>
                                  <a:pt x="29" y="8226"/>
                                </a:cubicBezTo>
                                <a:cubicBezTo>
                                  <a:pt x="15" y="8226"/>
                                  <a:pt x="4" y="8216"/>
                                  <a:pt x="4" y="8202"/>
                                </a:cubicBezTo>
                                <a:lnTo>
                                  <a:pt x="3" y="8059"/>
                                </a:lnTo>
                                <a:cubicBezTo>
                                  <a:pt x="3" y="8046"/>
                                  <a:pt x="15" y="8035"/>
                                  <a:pt x="28" y="8035"/>
                                </a:cubicBezTo>
                                <a:cubicBezTo>
                                  <a:pt x="42" y="8035"/>
                                  <a:pt x="52" y="8046"/>
                                  <a:pt x="52" y="8059"/>
                                </a:cubicBezTo>
                                <a:close/>
                                <a:moveTo>
                                  <a:pt x="53" y="8394"/>
                                </a:moveTo>
                                <a:lnTo>
                                  <a:pt x="53" y="8537"/>
                                </a:lnTo>
                                <a:cubicBezTo>
                                  <a:pt x="53" y="8551"/>
                                  <a:pt x="42" y="8561"/>
                                  <a:pt x="29" y="8561"/>
                                </a:cubicBezTo>
                                <a:cubicBezTo>
                                  <a:pt x="15" y="8561"/>
                                  <a:pt x="4" y="8551"/>
                                  <a:pt x="4" y="8537"/>
                                </a:cubicBezTo>
                                <a:lnTo>
                                  <a:pt x="4" y="8394"/>
                                </a:lnTo>
                                <a:cubicBezTo>
                                  <a:pt x="4" y="8381"/>
                                  <a:pt x="15" y="8370"/>
                                  <a:pt x="29" y="8370"/>
                                </a:cubicBezTo>
                                <a:cubicBezTo>
                                  <a:pt x="42" y="8370"/>
                                  <a:pt x="53" y="8381"/>
                                  <a:pt x="53" y="8394"/>
                                </a:cubicBezTo>
                                <a:close/>
                                <a:moveTo>
                                  <a:pt x="53" y="8728"/>
                                </a:moveTo>
                                <a:lnTo>
                                  <a:pt x="53" y="8872"/>
                                </a:lnTo>
                                <a:cubicBezTo>
                                  <a:pt x="53" y="8885"/>
                                  <a:pt x="43" y="8896"/>
                                  <a:pt x="29" y="8896"/>
                                </a:cubicBezTo>
                                <a:cubicBezTo>
                                  <a:pt x="15" y="8896"/>
                                  <a:pt x="4" y="8885"/>
                                  <a:pt x="4" y="8872"/>
                                </a:cubicBezTo>
                                <a:lnTo>
                                  <a:pt x="4" y="8728"/>
                                </a:lnTo>
                                <a:cubicBezTo>
                                  <a:pt x="4" y="8716"/>
                                  <a:pt x="15" y="8705"/>
                                  <a:pt x="29" y="8705"/>
                                </a:cubicBezTo>
                                <a:cubicBezTo>
                                  <a:pt x="43" y="8705"/>
                                  <a:pt x="53" y="8716"/>
                                  <a:pt x="53" y="872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19"/>
                        <wps:cNvSpPr>
                          <a:spLocks noEditPoints="1"/>
                        </wps:cNvSpPr>
                        <wps:spPr bwMode="auto">
                          <a:xfrm>
                            <a:off x="2950845" y="172720"/>
                            <a:ext cx="7620" cy="1214755"/>
                          </a:xfrm>
                          <a:custGeom>
                            <a:avLst/>
                            <a:gdLst>
                              <a:gd name="T0" fmla="*/ 26 w 53"/>
                              <a:gd name="T1" fmla="*/ 191 h 8896"/>
                              <a:gd name="T2" fmla="*/ 25 w 53"/>
                              <a:gd name="T3" fmla="*/ 0 h 8896"/>
                              <a:gd name="T4" fmla="*/ 50 w 53"/>
                              <a:gd name="T5" fmla="*/ 502 h 8896"/>
                              <a:gd name="T6" fmla="*/ 1 w 53"/>
                              <a:gd name="T7" fmla="*/ 358 h 8896"/>
                              <a:gd name="T8" fmla="*/ 50 w 53"/>
                              <a:gd name="T9" fmla="*/ 693 h 8896"/>
                              <a:gd name="T10" fmla="*/ 1 w 53"/>
                              <a:gd name="T11" fmla="*/ 837 h 8896"/>
                              <a:gd name="T12" fmla="*/ 50 w 53"/>
                              <a:gd name="T13" fmla="*/ 693 h 8896"/>
                              <a:gd name="T14" fmla="*/ 26 w 53"/>
                              <a:gd name="T15" fmla="*/ 1195 h 8896"/>
                              <a:gd name="T16" fmla="*/ 26 w 53"/>
                              <a:gd name="T17" fmla="*/ 1004 h 8896"/>
                              <a:gd name="T18" fmla="*/ 50 w 53"/>
                              <a:gd name="T19" fmla="*/ 1506 h 8896"/>
                              <a:gd name="T20" fmla="*/ 1 w 53"/>
                              <a:gd name="T21" fmla="*/ 1363 h 8896"/>
                              <a:gd name="T22" fmla="*/ 50 w 53"/>
                              <a:gd name="T23" fmla="*/ 1698 h 8896"/>
                              <a:gd name="T24" fmla="*/ 1 w 53"/>
                              <a:gd name="T25" fmla="*/ 1841 h 8896"/>
                              <a:gd name="T26" fmla="*/ 50 w 53"/>
                              <a:gd name="T27" fmla="*/ 1698 h 8896"/>
                              <a:gd name="T28" fmla="*/ 26 w 53"/>
                              <a:gd name="T29" fmla="*/ 2200 h 8896"/>
                              <a:gd name="T30" fmla="*/ 26 w 53"/>
                              <a:gd name="T31" fmla="*/ 2009 h 8896"/>
                              <a:gd name="T32" fmla="*/ 50 w 53"/>
                              <a:gd name="T33" fmla="*/ 2511 h 8896"/>
                              <a:gd name="T34" fmla="*/ 1 w 53"/>
                              <a:gd name="T35" fmla="*/ 2367 h 8896"/>
                              <a:gd name="T36" fmla="*/ 50 w 53"/>
                              <a:gd name="T37" fmla="*/ 2702 h 8896"/>
                              <a:gd name="T38" fmla="*/ 2 w 53"/>
                              <a:gd name="T39" fmla="*/ 2846 h 8896"/>
                              <a:gd name="T40" fmla="*/ 50 w 53"/>
                              <a:gd name="T41" fmla="*/ 2702 h 8896"/>
                              <a:gd name="T42" fmla="*/ 27 w 53"/>
                              <a:gd name="T43" fmla="*/ 3204 h 8896"/>
                              <a:gd name="T44" fmla="*/ 27 w 53"/>
                              <a:gd name="T45" fmla="*/ 3013 h 8896"/>
                              <a:gd name="T46" fmla="*/ 51 w 53"/>
                              <a:gd name="T47" fmla="*/ 3515 h 8896"/>
                              <a:gd name="T48" fmla="*/ 2 w 53"/>
                              <a:gd name="T49" fmla="*/ 3372 h 8896"/>
                              <a:gd name="T50" fmla="*/ 51 w 53"/>
                              <a:gd name="T51" fmla="*/ 3706 h 8896"/>
                              <a:gd name="T52" fmla="*/ 2 w 53"/>
                              <a:gd name="T53" fmla="*/ 3850 h 8896"/>
                              <a:gd name="T54" fmla="*/ 51 w 53"/>
                              <a:gd name="T55" fmla="*/ 3706 h 8896"/>
                              <a:gd name="T56" fmla="*/ 27 w 53"/>
                              <a:gd name="T57" fmla="*/ 4209 h 8896"/>
                              <a:gd name="T58" fmla="*/ 27 w 53"/>
                              <a:gd name="T59" fmla="*/ 4017 h 8896"/>
                              <a:gd name="T60" fmla="*/ 51 w 53"/>
                              <a:gd name="T61" fmla="*/ 4520 h 8896"/>
                              <a:gd name="T62" fmla="*/ 2 w 53"/>
                              <a:gd name="T63" fmla="*/ 4376 h 8896"/>
                              <a:gd name="T64" fmla="*/ 51 w 53"/>
                              <a:gd name="T65" fmla="*/ 4711 h 8896"/>
                              <a:gd name="T66" fmla="*/ 2 w 53"/>
                              <a:gd name="T67" fmla="*/ 4854 h 8896"/>
                              <a:gd name="T68" fmla="*/ 51 w 53"/>
                              <a:gd name="T69" fmla="*/ 4711 h 8896"/>
                              <a:gd name="T70" fmla="*/ 27 w 53"/>
                              <a:gd name="T71" fmla="*/ 5213 h 8896"/>
                              <a:gd name="T72" fmla="*/ 27 w 53"/>
                              <a:gd name="T73" fmla="*/ 5022 h 8896"/>
                              <a:gd name="T74" fmla="*/ 51 w 53"/>
                              <a:gd name="T75" fmla="*/ 5524 h 8896"/>
                              <a:gd name="T76" fmla="*/ 2 w 53"/>
                              <a:gd name="T77" fmla="*/ 5380 h 8896"/>
                              <a:gd name="T78" fmla="*/ 52 w 53"/>
                              <a:gd name="T79" fmla="*/ 5715 h 8896"/>
                              <a:gd name="T80" fmla="*/ 3 w 53"/>
                              <a:gd name="T81" fmla="*/ 5859 h 8896"/>
                              <a:gd name="T82" fmla="*/ 52 w 53"/>
                              <a:gd name="T83" fmla="*/ 5715 h 8896"/>
                              <a:gd name="T84" fmla="*/ 28 w 53"/>
                              <a:gd name="T85" fmla="*/ 6217 h 8896"/>
                              <a:gd name="T86" fmla="*/ 28 w 53"/>
                              <a:gd name="T87" fmla="*/ 6026 h 8896"/>
                              <a:gd name="T88" fmla="*/ 52 w 53"/>
                              <a:gd name="T89" fmla="*/ 6528 h 8896"/>
                              <a:gd name="T90" fmla="*/ 3 w 53"/>
                              <a:gd name="T91" fmla="*/ 6385 h 8896"/>
                              <a:gd name="T92" fmla="*/ 52 w 53"/>
                              <a:gd name="T93" fmla="*/ 6720 h 8896"/>
                              <a:gd name="T94" fmla="*/ 3 w 53"/>
                              <a:gd name="T95" fmla="*/ 6863 h 8896"/>
                              <a:gd name="T96" fmla="*/ 52 w 53"/>
                              <a:gd name="T97" fmla="*/ 6720 h 8896"/>
                              <a:gd name="T98" fmla="*/ 28 w 53"/>
                              <a:gd name="T99" fmla="*/ 7222 h 8896"/>
                              <a:gd name="T100" fmla="*/ 28 w 53"/>
                              <a:gd name="T101" fmla="*/ 7031 h 8896"/>
                              <a:gd name="T102" fmla="*/ 52 w 53"/>
                              <a:gd name="T103" fmla="*/ 7533 h 8896"/>
                              <a:gd name="T104" fmla="*/ 3 w 53"/>
                              <a:gd name="T105" fmla="*/ 7389 h 8896"/>
                              <a:gd name="T106" fmla="*/ 52 w 53"/>
                              <a:gd name="T107" fmla="*/ 7724 h 8896"/>
                              <a:gd name="T108" fmla="*/ 3 w 53"/>
                              <a:gd name="T109" fmla="*/ 7868 h 8896"/>
                              <a:gd name="T110" fmla="*/ 52 w 53"/>
                              <a:gd name="T111" fmla="*/ 7724 h 8896"/>
                              <a:gd name="T112" fmla="*/ 29 w 53"/>
                              <a:gd name="T113" fmla="*/ 8226 h 8896"/>
                              <a:gd name="T114" fmla="*/ 28 w 53"/>
                              <a:gd name="T115" fmla="*/ 8035 h 8896"/>
                              <a:gd name="T116" fmla="*/ 53 w 53"/>
                              <a:gd name="T117" fmla="*/ 8537 h 8896"/>
                              <a:gd name="T118" fmla="*/ 4 w 53"/>
                              <a:gd name="T119" fmla="*/ 8394 h 8896"/>
                              <a:gd name="T120" fmla="*/ 53 w 53"/>
                              <a:gd name="T121" fmla="*/ 8728 h 8896"/>
                              <a:gd name="T122" fmla="*/ 4 w 53"/>
                              <a:gd name="T123" fmla="*/ 8872 h 8896"/>
                              <a:gd name="T124" fmla="*/ 53 w 53"/>
                              <a:gd name="T125" fmla="*/ 8728 h 8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3" h="8896">
                                <a:moveTo>
                                  <a:pt x="49" y="24"/>
                                </a:moveTo>
                                <a:lnTo>
                                  <a:pt x="50" y="167"/>
                                </a:lnTo>
                                <a:cubicBezTo>
                                  <a:pt x="50" y="181"/>
                                  <a:pt x="39" y="191"/>
                                  <a:pt x="26" y="191"/>
                                </a:cubicBezTo>
                                <a:cubicBezTo>
                                  <a:pt x="12" y="191"/>
                                  <a:pt x="1" y="181"/>
                                  <a:pt x="1" y="167"/>
                                </a:cubicBezTo>
                                <a:lnTo>
                                  <a:pt x="0" y="24"/>
                                </a:lnTo>
                                <a:cubicBezTo>
                                  <a:pt x="0" y="11"/>
                                  <a:pt x="12" y="0"/>
                                  <a:pt x="25" y="0"/>
                                </a:cubicBezTo>
                                <a:cubicBezTo>
                                  <a:pt x="39" y="0"/>
                                  <a:pt x="49" y="11"/>
                                  <a:pt x="49" y="24"/>
                                </a:cubicBezTo>
                                <a:close/>
                                <a:moveTo>
                                  <a:pt x="50" y="358"/>
                                </a:moveTo>
                                <a:lnTo>
                                  <a:pt x="50" y="502"/>
                                </a:lnTo>
                                <a:cubicBezTo>
                                  <a:pt x="50" y="515"/>
                                  <a:pt x="39" y="526"/>
                                  <a:pt x="26" y="526"/>
                                </a:cubicBezTo>
                                <a:cubicBezTo>
                                  <a:pt x="12" y="526"/>
                                  <a:pt x="1" y="515"/>
                                  <a:pt x="1" y="502"/>
                                </a:cubicBezTo>
                                <a:lnTo>
                                  <a:pt x="1" y="358"/>
                                </a:lnTo>
                                <a:cubicBezTo>
                                  <a:pt x="1" y="346"/>
                                  <a:pt x="12" y="335"/>
                                  <a:pt x="26" y="335"/>
                                </a:cubicBezTo>
                                <a:cubicBezTo>
                                  <a:pt x="39" y="335"/>
                                  <a:pt x="50" y="346"/>
                                  <a:pt x="50" y="358"/>
                                </a:cubicBezTo>
                                <a:close/>
                                <a:moveTo>
                                  <a:pt x="50" y="693"/>
                                </a:moveTo>
                                <a:lnTo>
                                  <a:pt x="50" y="837"/>
                                </a:lnTo>
                                <a:cubicBezTo>
                                  <a:pt x="50" y="850"/>
                                  <a:pt x="40" y="861"/>
                                  <a:pt x="26" y="861"/>
                                </a:cubicBezTo>
                                <a:cubicBezTo>
                                  <a:pt x="12" y="861"/>
                                  <a:pt x="1" y="850"/>
                                  <a:pt x="1" y="837"/>
                                </a:cubicBezTo>
                                <a:lnTo>
                                  <a:pt x="1" y="693"/>
                                </a:lnTo>
                                <a:cubicBezTo>
                                  <a:pt x="1" y="681"/>
                                  <a:pt x="12" y="669"/>
                                  <a:pt x="26" y="669"/>
                                </a:cubicBezTo>
                                <a:cubicBezTo>
                                  <a:pt x="40" y="669"/>
                                  <a:pt x="50" y="681"/>
                                  <a:pt x="50" y="693"/>
                                </a:cubicBezTo>
                                <a:close/>
                                <a:moveTo>
                                  <a:pt x="50" y="1028"/>
                                </a:moveTo>
                                <a:lnTo>
                                  <a:pt x="50" y="1172"/>
                                </a:lnTo>
                                <a:cubicBezTo>
                                  <a:pt x="50" y="1185"/>
                                  <a:pt x="40" y="1195"/>
                                  <a:pt x="26" y="1195"/>
                                </a:cubicBezTo>
                                <a:cubicBezTo>
                                  <a:pt x="12" y="1195"/>
                                  <a:pt x="1" y="1185"/>
                                  <a:pt x="1" y="1172"/>
                                </a:cubicBezTo>
                                <a:lnTo>
                                  <a:pt x="1" y="1028"/>
                                </a:lnTo>
                                <a:cubicBezTo>
                                  <a:pt x="1" y="1016"/>
                                  <a:pt x="12" y="1004"/>
                                  <a:pt x="26" y="1004"/>
                                </a:cubicBezTo>
                                <a:cubicBezTo>
                                  <a:pt x="40" y="1004"/>
                                  <a:pt x="50" y="1016"/>
                                  <a:pt x="50" y="1028"/>
                                </a:cubicBezTo>
                                <a:close/>
                                <a:moveTo>
                                  <a:pt x="50" y="1363"/>
                                </a:moveTo>
                                <a:lnTo>
                                  <a:pt x="50" y="1506"/>
                                </a:lnTo>
                                <a:cubicBezTo>
                                  <a:pt x="50" y="1520"/>
                                  <a:pt x="40" y="1530"/>
                                  <a:pt x="26" y="1530"/>
                                </a:cubicBezTo>
                                <a:cubicBezTo>
                                  <a:pt x="12" y="1530"/>
                                  <a:pt x="1" y="1520"/>
                                  <a:pt x="1" y="1506"/>
                                </a:cubicBezTo>
                                <a:lnTo>
                                  <a:pt x="1" y="1363"/>
                                </a:lnTo>
                                <a:cubicBezTo>
                                  <a:pt x="1" y="1350"/>
                                  <a:pt x="12" y="1339"/>
                                  <a:pt x="26" y="1339"/>
                                </a:cubicBezTo>
                                <a:cubicBezTo>
                                  <a:pt x="40" y="1339"/>
                                  <a:pt x="50" y="1350"/>
                                  <a:pt x="50" y="1363"/>
                                </a:cubicBezTo>
                                <a:close/>
                                <a:moveTo>
                                  <a:pt x="50" y="1698"/>
                                </a:moveTo>
                                <a:lnTo>
                                  <a:pt x="50" y="1841"/>
                                </a:lnTo>
                                <a:cubicBezTo>
                                  <a:pt x="50" y="1855"/>
                                  <a:pt x="40" y="1865"/>
                                  <a:pt x="26" y="1865"/>
                                </a:cubicBezTo>
                                <a:cubicBezTo>
                                  <a:pt x="12" y="1865"/>
                                  <a:pt x="1" y="1855"/>
                                  <a:pt x="1" y="1841"/>
                                </a:cubicBezTo>
                                <a:lnTo>
                                  <a:pt x="1" y="1698"/>
                                </a:lnTo>
                                <a:cubicBezTo>
                                  <a:pt x="1" y="1685"/>
                                  <a:pt x="12" y="1674"/>
                                  <a:pt x="26" y="1674"/>
                                </a:cubicBezTo>
                                <a:cubicBezTo>
                                  <a:pt x="40" y="1674"/>
                                  <a:pt x="50" y="1685"/>
                                  <a:pt x="50" y="1698"/>
                                </a:cubicBezTo>
                                <a:close/>
                                <a:moveTo>
                                  <a:pt x="50" y="2032"/>
                                </a:moveTo>
                                <a:lnTo>
                                  <a:pt x="50" y="2176"/>
                                </a:lnTo>
                                <a:cubicBezTo>
                                  <a:pt x="50" y="2189"/>
                                  <a:pt x="40" y="2200"/>
                                  <a:pt x="26" y="2200"/>
                                </a:cubicBezTo>
                                <a:cubicBezTo>
                                  <a:pt x="12" y="2200"/>
                                  <a:pt x="1" y="2189"/>
                                  <a:pt x="1" y="2176"/>
                                </a:cubicBezTo>
                                <a:lnTo>
                                  <a:pt x="1" y="2032"/>
                                </a:lnTo>
                                <a:cubicBezTo>
                                  <a:pt x="1" y="2020"/>
                                  <a:pt x="12" y="2009"/>
                                  <a:pt x="26" y="2009"/>
                                </a:cubicBezTo>
                                <a:cubicBezTo>
                                  <a:pt x="40" y="2009"/>
                                  <a:pt x="50" y="2020"/>
                                  <a:pt x="50" y="2032"/>
                                </a:cubicBezTo>
                                <a:close/>
                                <a:moveTo>
                                  <a:pt x="50" y="2367"/>
                                </a:moveTo>
                                <a:lnTo>
                                  <a:pt x="50" y="2511"/>
                                </a:lnTo>
                                <a:cubicBezTo>
                                  <a:pt x="50" y="2524"/>
                                  <a:pt x="40" y="2535"/>
                                  <a:pt x="26" y="2535"/>
                                </a:cubicBezTo>
                                <a:cubicBezTo>
                                  <a:pt x="13" y="2535"/>
                                  <a:pt x="1" y="2524"/>
                                  <a:pt x="1" y="2511"/>
                                </a:cubicBezTo>
                                <a:lnTo>
                                  <a:pt x="1" y="2367"/>
                                </a:lnTo>
                                <a:cubicBezTo>
                                  <a:pt x="1" y="2355"/>
                                  <a:pt x="13" y="2343"/>
                                  <a:pt x="26" y="2343"/>
                                </a:cubicBezTo>
                                <a:cubicBezTo>
                                  <a:pt x="40" y="2343"/>
                                  <a:pt x="50" y="2355"/>
                                  <a:pt x="50" y="2367"/>
                                </a:cubicBezTo>
                                <a:close/>
                                <a:moveTo>
                                  <a:pt x="50" y="2702"/>
                                </a:moveTo>
                                <a:lnTo>
                                  <a:pt x="51" y="2846"/>
                                </a:lnTo>
                                <a:cubicBezTo>
                                  <a:pt x="51" y="2859"/>
                                  <a:pt x="40" y="2869"/>
                                  <a:pt x="27" y="2869"/>
                                </a:cubicBezTo>
                                <a:cubicBezTo>
                                  <a:pt x="13" y="2869"/>
                                  <a:pt x="2" y="2859"/>
                                  <a:pt x="2" y="2846"/>
                                </a:cubicBezTo>
                                <a:lnTo>
                                  <a:pt x="1" y="2702"/>
                                </a:lnTo>
                                <a:cubicBezTo>
                                  <a:pt x="1" y="2690"/>
                                  <a:pt x="13" y="2678"/>
                                  <a:pt x="26" y="2678"/>
                                </a:cubicBezTo>
                                <a:cubicBezTo>
                                  <a:pt x="40" y="2678"/>
                                  <a:pt x="50" y="2690"/>
                                  <a:pt x="50" y="2702"/>
                                </a:cubicBezTo>
                                <a:close/>
                                <a:moveTo>
                                  <a:pt x="51" y="3037"/>
                                </a:moveTo>
                                <a:lnTo>
                                  <a:pt x="51" y="3180"/>
                                </a:lnTo>
                                <a:cubicBezTo>
                                  <a:pt x="51" y="3194"/>
                                  <a:pt x="40" y="3204"/>
                                  <a:pt x="27" y="3204"/>
                                </a:cubicBezTo>
                                <a:cubicBezTo>
                                  <a:pt x="13" y="3204"/>
                                  <a:pt x="2" y="3194"/>
                                  <a:pt x="2" y="3180"/>
                                </a:cubicBezTo>
                                <a:lnTo>
                                  <a:pt x="2" y="3037"/>
                                </a:lnTo>
                                <a:cubicBezTo>
                                  <a:pt x="2" y="3024"/>
                                  <a:pt x="13" y="3013"/>
                                  <a:pt x="27" y="3013"/>
                                </a:cubicBezTo>
                                <a:cubicBezTo>
                                  <a:pt x="40" y="3013"/>
                                  <a:pt x="51" y="3024"/>
                                  <a:pt x="51" y="3037"/>
                                </a:cubicBezTo>
                                <a:close/>
                                <a:moveTo>
                                  <a:pt x="51" y="3372"/>
                                </a:moveTo>
                                <a:lnTo>
                                  <a:pt x="51" y="3515"/>
                                </a:lnTo>
                                <a:cubicBezTo>
                                  <a:pt x="51" y="3529"/>
                                  <a:pt x="41" y="3539"/>
                                  <a:pt x="27" y="3539"/>
                                </a:cubicBezTo>
                                <a:cubicBezTo>
                                  <a:pt x="13" y="3539"/>
                                  <a:pt x="2" y="3529"/>
                                  <a:pt x="2" y="3515"/>
                                </a:cubicBezTo>
                                <a:lnTo>
                                  <a:pt x="2" y="3372"/>
                                </a:lnTo>
                                <a:cubicBezTo>
                                  <a:pt x="2" y="3359"/>
                                  <a:pt x="13" y="3348"/>
                                  <a:pt x="27" y="3348"/>
                                </a:cubicBezTo>
                                <a:cubicBezTo>
                                  <a:pt x="40" y="3348"/>
                                  <a:pt x="51" y="3359"/>
                                  <a:pt x="51" y="3372"/>
                                </a:cubicBezTo>
                                <a:close/>
                                <a:moveTo>
                                  <a:pt x="51" y="3706"/>
                                </a:moveTo>
                                <a:lnTo>
                                  <a:pt x="51" y="3850"/>
                                </a:lnTo>
                                <a:cubicBezTo>
                                  <a:pt x="51" y="3863"/>
                                  <a:pt x="41" y="3874"/>
                                  <a:pt x="27" y="3874"/>
                                </a:cubicBezTo>
                                <a:cubicBezTo>
                                  <a:pt x="13" y="3874"/>
                                  <a:pt x="2" y="3863"/>
                                  <a:pt x="2" y="3850"/>
                                </a:cubicBezTo>
                                <a:lnTo>
                                  <a:pt x="2" y="3706"/>
                                </a:lnTo>
                                <a:cubicBezTo>
                                  <a:pt x="2" y="3694"/>
                                  <a:pt x="13" y="3683"/>
                                  <a:pt x="27" y="3683"/>
                                </a:cubicBezTo>
                                <a:cubicBezTo>
                                  <a:pt x="41" y="3683"/>
                                  <a:pt x="51" y="3694"/>
                                  <a:pt x="51" y="3706"/>
                                </a:cubicBezTo>
                                <a:close/>
                                <a:moveTo>
                                  <a:pt x="51" y="4041"/>
                                </a:moveTo>
                                <a:lnTo>
                                  <a:pt x="51" y="4185"/>
                                </a:lnTo>
                                <a:cubicBezTo>
                                  <a:pt x="51" y="4198"/>
                                  <a:pt x="41" y="4209"/>
                                  <a:pt x="27" y="4209"/>
                                </a:cubicBezTo>
                                <a:cubicBezTo>
                                  <a:pt x="13" y="4209"/>
                                  <a:pt x="2" y="4198"/>
                                  <a:pt x="2" y="4185"/>
                                </a:cubicBezTo>
                                <a:lnTo>
                                  <a:pt x="2" y="4041"/>
                                </a:lnTo>
                                <a:cubicBezTo>
                                  <a:pt x="2" y="4029"/>
                                  <a:pt x="13" y="4017"/>
                                  <a:pt x="27" y="4017"/>
                                </a:cubicBezTo>
                                <a:cubicBezTo>
                                  <a:pt x="41" y="4017"/>
                                  <a:pt x="51" y="4029"/>
                                  <a:pt x="51" y="4041"/>
                                </a:cubicBezTo>
                                <a:close/>
                                <a:moveTo>
                                  <a:pt x="51" y="4376"/>
                                </a:moveTo>
                                <a:lnTo>
                                  <a:pt x="51" y="4520"/>
                                </a:lnTo>
                                <a:cubicBezTo>
                                  <a:pt x="51" y="4533"/>
                                  <a:pt x="41" y="4543"/>
                                  <a:pt x="27" y="4543"/>
                                </a:cubicBezTo>
                                <a:cubicBezTo>
                                  <a:pt x="13" y="4543"/>
                                  <a:pt x="2" y="4533"/>
                                  <a:pt x="2" y="4520"/>
                                </a:cubicBezTo>
                                <a:lnTo>
                                  <a:pt x="2" y="4376"/>
                                </a:lnTo>
                                <a:cubicBezTo>
                                  <a:pt x="2" y="4364"/>
                                  <a:pt x="13" y="4352"/>
                                  <a:pt x="27" y="4352"/>
                                </a:cubicBezTo>
                                <a:cubicBezTo>
                                  <a:pt x="41" y="4352"/>
                                  <a:pt x="51" y="4364"/>
                                  <a:pt x="51" y="4376"/>
                                </a:cubicBezTo>
                                <a:close/>
                                <a:moveTo>
                                  <a:pt x="51" y="4711"/>
                                </a:moveTo>
                                <a:lnTo>
                                  <a:pt x="51" y="4854"/>
                                </a:lnTo>
                                <a:cubicBezTo>
                                  <a:pt x="51" y="4868"/>
                                  <a:pt x="41" y="4878"/>
                                  <a:pt x="27" y="4878"/>
                                </a:cubicBezTo>
                                <a:cubicBezTo>
                                  <a:pt x="13" y="4878"/>
                                  <a:pt x="2" y="4868"/>
                                  <a:pt x="2" y="4854"/>
                                </a:cubicBezTo>
                                <a:lnTo>
                                  <a:pt x="2" y="4711"/>
                                </a:lnTo>
                                <a:cubicBezTo>
                                  <a:pt x="2" y="4698"/>
                                  <a:pt x="13" y="4687"/>
                                  <a:pt x="27" y="4687"/>
                                </a:cubicBezTo>
                                <a:cubicBezTo>
                                  <a:pt x="41" y="4687"/>
                                  <a:pt x="51" y="4698"/>
                                  <a:pt x="51" y="4711"/>
                                </a:cubicBezTo>
                                <a:close/>
                                <a:moveTo>
                                  <a:pt x="51" y="5046"/>
                                </a:moveTo>
                                <a:lnTo>
                                  <a:pt x="51" y="5189"/>
                                </a:lnTo>
                                <a:cubicBezTo>
                                  <a:pt x="51" y="5203"/>
                                  <a:pt x="41" y="5213"/>
                                  <a:pt x="27" y="5213"/>
                                </a:cubicBezTo>
                                <a:cubicBezTo>
                                  <a:pt x="14" y="5213"/>
                                  <a:pt x="2" y="5203"/>
                                  <a:pt x="2" y="5189"/>
                                </a:cubicBezTo>
                                <a:lnTo>
                                  <a:pt x="2" y="5046"/>
                                </a:lnTo>
                                <a:cubicBezTo>
                                  <a:pt x="2" y="5033"/>
                                  <a:pt x="14" y="5022"/>
                                  <a:pt x="27" y="5022"/>
                                </a:cubicBezTo>
                                <a:cubicBezTo>
                                  <a:pt x="41" y="5022"/>
                                  <a:pt x="51" y="5033"/>
                                  <a:pt x="51" y="5046"/>
                                </a:cubicBezTo>
                                <a:close/>
                                <a:moveTo>
                                  <a:pt x="51" y="5380"/>
                                </a:moveTo>
                                <a:lnTo>
                                  <a:pt x="51" y="5524"/>
                                </a:lnTo>
                                <a:cubicBezTo>
                                  <a:pt x="52" y="5537"/>
                                  <a:pt x="41" y="5548"/>
                                  <a:pt x="28" y="5548"/>
                                </a:cubicBezTo>
                                <a:cubicBezTo>
                                  <a:pt x="14" y="5548"/>
                                  <a:pt x="3" y="5537"/>
                                  <a:pt x="2" y="5524"/>
                                </a:cubicBezTo>
                                <a:lnTo>
                                  <a:pt x="2" y="5380"/>
                                </a:lnTo>
                                <a:cubicBezTo>
                                  <a:pt x="2" y="5368"/>
                                  <a:pt x="14" y="5357"/>
                                  <a:pt x="27" y="5357"/>
                                </a:cubicBezTo>
                                <a:cubicBezTo>
                                  <a:pt x="41" y="5357"/>
                                  <a:pt x="51" y="5368"/>
                                  <a:pt x="51" y="5380"/>
                                </a:cubicBezTo>
                                <a:close/>
                                <a:moveTo>
                                  <a:pt x="52" y="5715"/>
                                </a:moveTo>
                                <a:lnTo>
                                  <a:pt x="52" y="5859"/>
                                </a:lnTo>
                                <a:cubicBezTo>
                                  <a:pt x="52" y="5872"/>
                                  <a:pt x="41" y="5883"/>
                                  <a:pt x="28" y="5883"/>
                                </a:cubicBezTo>
                                <a:cubicBezTo>
                                  <a:pt x="14" y="5883"/>
                                  <a:pt x="3" y="5872"/>
                                  <a:pt x="3" y="5859"/>
                                </a:cubicBezTo>
                                <a:lnTo>
                                  <a:pt x="3" y="5715"/>
                                </a:lnTo>
                                <a:cubicBezTo>
                                  <a:pt x="3" y="5703"/>
                                  <a:pt x="14" y="5691"/>
                                  <a:pt x="28" y="5691"/>
                                </a:cubicBezTo>
                                <a:cubicBezTo>
                                  <a:pt x="41" y="5691"/>
                                  <a:pt x="52" y="5703"/>
                                  <a:pt x="52" y="5715"/>
                                </a:cubicBezTo>
                                <a:close/>
                                <a:moveTo>
                                  <a:pt x="52" y="6050"/>
                                </a:moveTo>
                                <a:lnTo>
                                  <a:pt x="52" y="6194"/>
                                </a:lnTo>
                                <a:cubicBezTo>
                                  <a:pt x="52" y="6207"/>
                                  <a:pt x="42" y="6217"/>
                                  <a:pt x="28" y="6217"/>
                                </a:cubicBezTo>
                                <a:cubicBezTo>
                                  <a:pt x="14" y="6217"/>
                                  <a:pt x="3" y="6207"/>
                                  <a:pt x="3" y="6194"/>
                                </a:cubicBezTo>
                                <a:lnTo>
                                  <a:pt x="3" y="6050"/>
                                </a:lnTo>
                                <a:cubicBezTo>
                                  <a:pt x="3" y="6038"/>
                                  <a:pt x="14" y="6026"/>
                                  <a:pt x="28" y="6026"/>
                                </a:cubicBezTo>
                                <a:cubicBezTo>
                                  <a:pt x="41" y="6026"/>
                                  <a:pt x="52" y="6038"/>
                                  <a:pt x="52" y="6050"/>
                                </a:cubicBezTo>
                                <a:close/>
                                <a:moveTo>
                                  <a:pt x="52" y="6385"/>
                                </a:moveTo>
                                <a:lnTo>
                                  <a:pt x="52" y="6528"/>
                                </a:lnTo>
                                <a:cubicBezTo>
                                  <a:pt x="52" y="6542"/>
                                  <a:pt x="42" y="6552"/>
                                  <a:pt x="28" y="6552"/>
                                </a:cubicBezTo>
                                <a:cubicBezTo>
                                  <a:pt x="14" y="6552"/>
                                  <a:pt x="3" y="6542"/>
                                  <a:pt x="3" y="6528"/>
                                </a:cubicBezTo>
                                <a:lnTo>
                                  <a:pt x="3" y="6385"/>
                                </a:lnTo>
                                <a:cubicBezTo>
                                  <a:pt x="3" y="6372"/>
                                  <a:pt x="14" y="6361"/>
                                  <a:pt x="28" y="6361"/>
                                </a:cubicBezTo>
                                <a:cubicBezTo>
                                  <a:pt x="42" y="6361"/>
                                  <a:pt x="52" y="6372"/>
                                  <a:pt x="52" y="6385"/>
                                </a:cubicBezTo>
                                <a:close/>
                                <a:moveTo>
                                  <a:pt x="52" y="6720"/>
                                </a:moveTo>
                                <a:lnTo>
                                  <a:pt x="52" y="6863"/>
                                </a:lnTo>
                                <a:cubicBezTo>
                                  <a:pt x="52" y="6877"/>
                                  <a:pt x="42" y="6887"/>
                                  <a:pt x="28" y="6887"/>
                                </a:cubicBezTo>
                                <a:cubicBezTo>
                                  <a:pt x="14" y="6887"/>
                                  <a:pt x="3" y="6877"/>
                                  <a:pt x="3" y="6863"/>
                                </a:cubicBezTo>
                                <a:lnTo>
                                  <a:pt x="3" y="6720"/>
                                </a:lnTo>
                                <a:cubicBezTo>
                                  <a:pt x="3" y="6707"/>
                                  <a:pt x="14" y="6696"/>
                                  <a:pt x="28" y="6696"/>
                                </a:cubicBezTo>
                                <a:cubicBezTo>
                                  <a:pt x="42" y="6696"/>
                                  <a:pt x="52" y="6707"/>
                                  <a:pt x="52" y="6720"/>
                                </a:cubicBezTo>
                                <a:close/>
                                <a:moveTo>
                                  <a:pt x="52" y="7054"/>
                                </a:moveTo>
                                <a:lnTo>
                                  <a:pt x="52" y="7198"/>
                                </a:lnTo>
                                <a:cubicBezTo>
                                  <a:pt x="52" y="7211"/>
                                  <a:pt x="42" y="7222"/>
                                  <a:pt x="28" y="7222"/>
                                </a:cubicBezTo>
                                <a:cubicBezTo>
                                  <a:pt x="14" y="7222"/>
                                  <a:pt x="3" y="7211"/>
                                  <a:pt x="3" y="7198"/>
                                </a:cubicBezTo>
                                <a:lnTo>
                                  <a:pt x="3" y="7054"/>
                                </a:lnTo>
                                <a:cubicBezTo>
                                  <a:pt x="3" y="7042"/>
                                  <a:pt x="14" y="7031"/>
                                  <a:pt x="28" y="7031"/>
                                </a:cubicBezTo>
                                <a:cubicBezTo>
                                  <a:pt x="42" y="7031"/>
                                  <a:pt x="52" y="7042"/>
                                  <a:pt x="52" y="7054"/>
                                </a:cubicBezTo>
                                <a:close/>
                                <a:moveTo>
                                  <a:pt x="52" y="7389"/>
                                </a:moveTo>
                                <a:lnTo>
                                  <a:pt x="52" y="7533"/>
                                </a:lnTo>
                                <a:cubicBezTo>
                                  <a:pt x="52" y="7546"/>
                                  <a:pt x="42" y="7557"/>
                                  <a:pt x="28" y="7557"/>
                                </a:cubicBezTo>
                                <a:cubicBezTo>
                                  <a:pt x="14" y="7557"/>
                                  <a:pt x="3" y="7546"/>
                                  <a:pt x="3" y="7533"/>
                                </a:cubicBezTo>
                                <a:lnTo>
                                  <a:pt x="3" y="7389"/>
                                </a:lnTo>
                                <a:cubicBezTo>
                                  <a:pt x="3" y="7377"/>
                                  <a:pt x="14" y="7365"/>
                                  <a:pt x="28" y="7365"/>
                                </a:cubicBezTo>
                                <a:cubicBezTo>
                                  <a:pt x="42" y="7365"/>
                                  <a:pt x="52" y="7377"/>
                                  <a:pt x="52" y="7389"/>
                                </a:cubicBezTo>
                                <a:close/>
                                <a:moveTo>
                                  <a:pt x="52" y="7724"/>
                                </a:moveTo>
                                <a:lnTo>
                                  <a:pt x="52" y="7868"/>
                                </a:lnTo>
                                <a:cubicBezTo>
                                  <a:pt x="52" y="7881"/>
                                  <a:pt x="42" y="7891"/>
                                  <a:pt x="28" y="7891"/>
                                </a:cubicBezTo>
                                <a:cubicBezTo>
                                  <a:pt x="15" y="7891"/>
                                  <a:pt x="3" y="7881"/>
                                  <a:pt x="3" y="7868"/>
                                </a:cubicBezTo>
                                <a:lnTo>
                                  <a:pt x="3" y="7724"/>
                                </a:lnTo>
                                <a:cubicBezTo>
                                  <a:pt x="3" y="7712"/>
                                  <a:pt x="15" y="7700"/>
                                  <a:pt x="28" y="7700"/>
                                </a:cubicBezTo>
                                <a:cubicBezTo>
                                  <a:pt x="42" y="7700"/>
                                  <a:pt x="52" y="7712"/>
                                  <a:pt x="52" y="7724"/>
                                </a:cubicBezTo>
                                <a:close/>
                                <a:moveTo>
                                  <a:pt x="52" y="8059"/>
                                </a:moveTo>
                                <a:lnTo>
                                  <a:pt x="53" y="8202"/>
                                </a:lnTo>
                                <a:cubicBezTo>
                                  <a:pt x="53" y="8216"/>
                                  <a:pt x="42" y="8226"/>
                                  <a:pt x="29" y="8226"/>
                                </a:cubicBezTo>
                                <a:cubicBezTo>
                                  <a:pt x="15" y="8226"/>
                                  <a:pt x="4" y="8216"/>
                                  <a:pt x="4" y="8202"/>
                                </a:cubicBezTo>
                                <a:lnTo>
                                  <a:pt x="3" y="8059"/>
                                </a:lnTo>
                                <a:cubicBezTo>
                                  <a:pt x="3" y="8046"/>
                                  <a:pt x="15" y="8035"/>
                                  <a:pt x="28" y="8035"/>
                                </a:cubicBezTo>
                                <a:cubicBezTo>
                                  <a:pt x="42" y="8035"/>
                                  <a:pt x="52" y="8046"/>
                                  <a:pt x="52" y="8059"/>
                                </a:cubicBezTo>
                                <a:close/>
                                <a:moveTo>
                                  <a:pt x="53" y="8394"/>
                                </a:moveTo>
                                <a:lnTo>
                                  <a:pt x="53" y="8537"/>
                                </a:lnTo>
                                <a:cubicBezTo>
                                  <a:pt x="53" y="8551"/>
                                  <a:pt x="42" y="8561"/>
                                  <a:pt x="29" y="8561"/>
                                </a:cubicBezTo>
                                <a:cubicBezTo>
                                  <a:pt x="15" y="8561"/>
                                  <a:pt x="4" y="8551"/>
                                  <a:pt x="4" y="8537"/>
                                </a:cubicBezTo>
                                <a:lnTo>
                                  <a:pt x="4" y="8394"/>
                                </a:lnTo>
                                <a:cubicBezTo>
                                  <a:pt x="4" y="8381"/>
                                  <a:pt x="15" y="8370"/>
                                  <a:pt x="29" y="8370"/>
                                </a:cubicBezTo>
                                <a:cubicBezTo>
                                  <a:pt x="42" y="8370"/>
                                  <a:pt x="53" y="8381"/>
                                  <a:pt x="53" y="8394"/>
                                </a:cubicBezTo>
                                <a:close/>
                                <a:moveTo>
                                  <a:pt x="53" y="8728"/>
                                </a:moveTo>
                                <a:lnTo>
                                  <a:pt x="53" y="8872"/>
                                </a:lnTo>
                                <a:cubicBezTo>
                                  <a:pt x="53" y="8885"/>
                                  <a:pt x="43" y="8896"/>
                                  <a:pt x="29" y="8896"/>
                                </a:cubicBezTo>
                                <a:cubicBezTo>
                                  <a:pt x="15" y="8896"/>
                                  <a:pt x="4" y="8885"/>
                                  <a:pt x="4" y="8872"/>
                                </a:cubicBezTo>
                                <a:lnTo>
                                  <a:pt x="4" y="8728"/>
                                </a:lnTo>
                                <a:cubicBezTo>
                                  <a:pt x="4" y="8716"/>
                                  <a:pt x="15" y="8705"/>
                                  <a:pt x="29" y="8705"/>
                                </a:cubicBezTo>
                                <a:cubicBezTo>
                                  <a:pt x="43" y="8705"/>
                                  <a:pt x="53" y="8716"/>
                                  <a:pt x="53" y="8728"/>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0"/>
                        <wps:cNvSpPr>
                          <a:spLocks noEditPoints="1"/>
                        </wps:cNvSpPr>
                        <wps:spPr bwMode="auto">
                          <a:xfrm>
                            <a:off x="3261995" y="878205"/>
                            <a:ext cx="7620" cy="522605"/>
                          </a:xfrm>
                          <a:custGeom>
                            <a:avLst/>
                            <a:gdLst>
                              <a:gd name="T0" fmla="*/ 50 w 53"/>
                              <a:gd name="T1" fmla="*/ 168 h 3830"/>
                              <a:gd name="T2" fmla="*/ 1 w 53"/>
                              <a:gd name="T3" fmla="*/ 168 h 3830"/>
                              <a:gd name="T4" fmla="*/ 25 w 53"/>
                              <a:gd name="T5" fmla="*/ 0 h 3830"/>
                              <a:gd name="T6" fmla="*/ 50 w 53"/>
                              <a:gd name="T7" fmla="*/ 359 h 3830"/>
                              <a:gd name="T8" fmla="*/ 26 w 53"/>
                              <a:gd name="T9" fmla="*/ 526 h 3830"/>
                              <a:gd name="T10" fmla="*/ 1 w 53"/>
                              <a:gd name="T11" fmla="*/ 359 h 3830"/>
                              <a:gd name="T12" fmla="*/ 50 w 53"/>
                              <a:gd name="T13" fmla="*/ 359 h 3830"/>
                              <a:gd name="T14" fmla="*/ 50 w 53"/>
                              <a:gd name="T15" fmla="*/ 837 h 3830"/>
                              <a:gd name="T16" fmla="*/ 1 w 53"/>
                              <a:gd name="T17" fmla="*/ 837 h 3830"/>
                              <a:gd name="T18" fmla="*/ 26 w 53"/>
                              <a:gd name="T19" fmla="*/ 670 h 3830"/>
                              <a:gd name="T20" fmla="*/ 50 w 53"/>
                              <a:gd name="T21" fmla="*/ 1029 h 3830"/>
                              <a:gd name="T22" fmla="*/ 26 w 53"/>
                              <a:gd name="T23" fmla="*/ 1196 h 3830"/>
                              <a:gd name="T24" fmla="*/ 1 w 53"/>
                              <a:gd name="T25" fmla="*/ 1029 h 3830"/>
                              <a:gd name="T26" fmla="*/ 50 w 53"/>
                              <a:gd name="T27" fmla="*/ 1029 h 3830"/>
                              <a:gd name="T28" fmla="*/ 51 w 53"/>
                              <a:gd name="T29" fmla="*/ 1507 h 3830"/>
                              <a:gd name="T30" fmla="*/ 2 w 53"/>
                              <a:gd name="T31" fmla="*/ 1507 h 3830"/>
                              <a:gd name="T32" fmla="*/ 27 w 53"/>
                              <a:gd name="T33" fmla="*/ 1339 h 3830"/>
                              <a:gd name="T34" fmla="*/ 51 w 53"/>
                              <a:gd name="T35" fmla="*/ 1698 h 3830"/>
                              <a:gd name="T36" fmla="*/ 27 w 53"/>
                              <a:gd name="T37" fmla="*/ 1865 h 3830"/>
                              <a:gd name="T38" fmla="*/ 2 w 53"/>
                              <a:gd name="T39" fmla="*/ 1698 h 3830"/>
                              <a:gd name="T40" fmla="*/ 51 w 53"/>
                              <a:gd name="T41" fmla="*/ 1698 h 3830"/>
                              <a:gd name="T42" fmla="*/ 51 w 53"/>
                              <a:gd name="T43" fmla="*/ 2176 h 3830"/>
                              <a:gd name="T44" fmla="*/ 2 w 53"/>
                              <a:gd name="T45" fmla="*/ 2176 h 3830"/>
                              <a:gd name="T46" fmla="*/ 27 w 53"/>
                              <a:gd name="T47" fmla="*/ 2009 h 3830"/>
                              <a:gd name="T48" fmla="*/ 52 w 53"/>
                              <a:gd name="T49" fmla="*/ 2368 h 3830"/>
                              <a:gd name="T50" fmla="*/ 28 w 53"/>
                              <a:gd name="T51" fmla="*/ 2535 h 3830"/>
                              <a:gd name="T52" fmla="*/ 3 w 53"/>
                              <a:gd name="T53" fmla="*/ 2368 h 3830"/>
                              <a:gd name="T54" fmla="*/ 52 w 53"/>
                              <a:gd name="T55" fmla="*/ 2368 h 3830"/>
                              <a:gd name="T56" fmla="*/ 52 w 53"/>
                              <a:gd name="T57" fmla="*/ 2846 h 3830"/>
                              <a:gd name="T58" fmla="*/ 3 w 53"/>
                              <a:gd name="T59" fmla="*/ 2846 h 3830"/>
                              <a:gd name="T60" fmla="*/ 28 w 53"/>
                              <a:gd name="T61" fmla="*/ 2678 h 3830"/>
                              <a:gd name="T62" fmla="*/ 52 w 53"/>
                              <a:gd name="T63" fmla="*/ 3037 h 3830"/>
                              <a:gd name="T64" fmla="*/ 28 w 53"/>
                              <a:gd name="T65" fmla="*/ 3205 h 3830"/>
                              <a:gd name="T66" fmla="*/ 3 w 53"/>
                              <a:gd name="T67" fmla="*/ 3037 h 3830"/>
                              <a:gd name="T68" fmla="*/ 52 w 53"/>
                              <a:gd name="T69" fmla="*/ 3037 h 3830"/>
                              <a:gd name="T70" fmla="*/ 53 w 53"/>
                              <a:gd name="T71" fmla="*/ 3515 h 3830"/>
                              <a:gd name="T72" fmla="*/ 4 w 53"/>
                              <a:gd name="T73" fmla="*/ 3515 h 3830"/>
                              <a:gd name="T74" fmla="*/ 28 w 53"/>
                              <a:gd name="T75" fmla="*/ 3348 h 3830"/>
                              <a:gd name="T76" fmla="*/ 53 w 53"/>
                              <a:gd name="T77" fmla="*/ 3707 h 3830"/>
                              <a:gd name="T78" fmla="*/ 29 w 53"/>
                              <a:gd name="T79" fmla="*/ 3830 h 3830"/>
                              <a:gd name="T80" fmla="*/ 4 w 53"/>
                              <a:gd name="T81" fmla="*/ 3707 h 3830"/>
                              <a:gd name="T82" fmla="*/ 53 w 53"/>
                              <a:gd name="T83" fmla="*/ 3707 h 3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3" h="3830">
                                <a:moveTo>
                                  <a:pt x="49" y="24"/>
                                </a:moveTo>
                                <a:lnTo>
                                  <a:pt x="50" y="168"/>
                                </a:lnTo>
                                <a:cubicBezTo>
                                  <a:pt x="50" y="181"/>
                                  <a:pt x="38" y="192"/>
                                  <a:pt x="26" y="192"/>
                                </a:cubicBezTo>
                                <a:cubicBezTo>
                                  <a:pt x="12" y="192"/>
                                  <a:pt x="1" y="181"/>
                                  <a:pt x="1" y="168"/>
                                </a:cubicBezTo>
                                <a:lnTo>
                                  <a:pt x="0" y="24"/>
                                </a:lnTo>
                                <a:cubicBezTo>
                                  <a:pt x="0" y="12"/>
                                  <a:pt x="12" y="0"/>
                                  <a:pt x="25" y="0"/>
                                </a:cubicBezTo>
                                <a:cubicBezTo>
                                  <a:pt x="38" y="0"/>
                                  <a:pt x="49" y="12"/>
                                  <a:pt x="49" y="24"/>
                                </a:cubicBezTo>
                                <a:close/>
                                <a:moveTo>
                                  <a:pt x="50" y="359"/>
                                </a:moveTo>
                                <a:lnTo>
                                  <a:pt x="50" y="503"/>
                                </a:lnTo>
                                <a:cubicBezTo>
                                  <a:pt x="50" y="516"/>
                                  <a:pt x="39" y="526"/>
                                  <a:pt x="26" y="526"/>
                                </a:cubicBezTo>
                                <a:cubicBezTo>
                                  <a:pt x="12" y="526"/>
                                  <a:pt x="1" y="516"/>
                                  <a:pt x="1" y="503"/>
                                </a:cubicBezTo>
                                <a:lnTo>
                                  <a:pt x="1" y="359"/>
                                </a:lnTo>
                                <a:cubicBezTo>
                                  <a:pt x="1" y="347"/>
                                  <a:pt x="12" y="335"/>
                                  <a:pt x="26" y="335"/>
                                </a:cubicBezTo>
                                <a:cubicBezTo>
                                  <a:pt x="39" y="335"/>
                                  <a:pt x="50" y="347"/>
                                  <a:pt x="50" y="359"/>
                                </a:cubicBezTo>
                                <a:close/>
                                <a:moveTo>
                                  <a:pt x="50" y="694"/>
                                </a:moveTo>
                                <a:lnTo>
                                  <a:pt x="50" y="837"/>
                                </a:lnTo>
                                <a:cubicBezTo>
                                  <a:pt x="50" y="851"/>
                                  <a:pt x="39" y="861"/>
                                  <a:pt x="26" y="861"/>
                                </a:cubicBezTo>
                                <a:cubicBezTo>
                                  <a:pt x="12" y="861"/>
                                  <a:pt x="1" y="851"/>
                                  <a:pt x="1" y="837"/>
                                </a:cubicBezTo>
                                <a:lnTo>
                                  <a:pt x="1" y="694"/>
                                </a:lnTo>
                                <a:cubicBezTo>
                                  <a:pt x="1" y="681"/>
                                  <a:pt x="12" y="670"/>
                                  <a:pt x="26" y="670"/>
                                </a:cubicBezTo>
                                <a:cubicBezTo>
                                  <a:pt x="39" y="670"/>
                                  <a:pt x="50" y="681"/>
                                  <a:pt x="50" y="694"/>
                                </a:cubicBezTo>
                                <a:close/>
                                <a:moveTo>
                                  <a:pt x="50" y="1029"/>
                                </a:moveTo>
                                <a:lnTo>
                                  <a:pt x="50" y="1172"/>
                                </a:lnTo>
                                <a:cubicBezTo>
                                  <a:pt x="50" y="1185"/>
                                  <a:pt x="39" y="1196"/>
                                  <a:pt x="26" y="1196"/>
                                </a:cubicBezTo>
                                <a:cubicBezTo>
                                  <a:pt x="13" y="1196"/>
                                  <a:pt x="1" y="1185"/>
                                  <a:pt x="1" y="1172"/>
                                </a:cubicBezTo>
                                <a:lnTo>
                                  <a:pt x="1" y="1029"/>
                                </a:lnTo>
                                <a:cubicBezTo>
                                  <a:pt x="1" y="1016"/>
                                  <a:pt x="13" y="1005"/>
                                  <a:pt x="26" y="1005"/>
                                </a:cubicBezTo>
                                <a:cubicBezTo>
                                  <a:pt x="39" y="1005"/>
                                  <a:pt x="50" y="1016"/>
                                  <a:pt x="50" y="1029"/>
                                </a:cubicBezTo>
                                <a:close/>
                                <a:moveTo>
                                  <a:pt x="51" y="1363"/>
                                </a:moveTo>
                                <a:lnTo>
                                  <a:pt x="51" y="1507"/>
                                </a:lnTo>
                                <a:cubicBezTo>
                                  <a:pt x="51" y="1520"/>
                                  <a:pt x="40" y="1531"/>
                                  <a:pt x="27" y="1531"/>
                                </a:cubicBezTo>
                                <a:cubicBezTo>
                                  <a:pt x="13" y="1531"/>
                                  <a:pt x="2" y="1520"/>
                                  <a:pt x="2" y="1507"/>
                                </a:cubicBezTo>
                                <a:lnTo>
                                  <a:pt x="2" y="1363"/>
                                </a:lnTo>
                                <a:cubicBezTo>
                                  <a:pt x="2" y="1351"/>
                                  <a:pt x="13" y="1339"/>
                                  <a:pt x="27" y="1339"/>
                                </a:cubicBezTo>
                                <a:cubicBezTo>
                                  <a:pt x="39" y="1339"/>
                                  <a:pt x="51" y="1351"/>
                                  <a:pt x="51" y="1363"/>
                                </a:cubicBezTo>
                                <a:close/>
                                <a:moveTo>
                                  <a:pt x="51" y="1698"/>
                                </a:moveTo>
                                <a:lnTo>
                                  <a:pt x="51" y="1842"/>
                                </a:lnTo>
                                <a:cubicBezTo>
                                  <a:pt x="51" y="1855"/>
                                  <a:pt x="40" y="1865"/>
                                  <a:pt x="27" y="1865"/>
                                </a:cubicBezTo>
                                <a:cubicBezTo>
                                  <a:pt x="13" y="1865"/>
                                  <a:pt x="2" y="1855"/>
                                  <a:pt x="2" y="1842"/>
                                </a:cubicBezTo>
                                <a:lnTo>
                                  <a:pt x="2" y="1698"/>
                                </a:lnTo>
                                <a:cubicBezTo>
                                  <a:pt x="2" y="1686"/>
                                  <a:pt x="13" y="1674"/>
                                  <a:pt x="27" y="1674"/>
                                </a:cubicBezTo>
                                <a:cubicBezTo>
                                  <a:pt x="40" y="1674"/>
                                  <a:pt x="51" y="1686"/>
                                  <a:pt x="51" y="1698"/>
                                </a:cubicBezTo>
                                <a:close/>
                                <a:moveTo>
                                  <a:pt x="51" y="2033"/>
                                </a:moveTo>
                                <a:lnTo>
                                  <a:pt x="51" y="2176"/>
                                </a:lnTo>
                                <a:cubicBezTo>
                                  <a:pt x="51" y="2190"/>
                                  <a:pt x="40" y="2200"/>
                                  <a:pt x="27" y="2200"/>
                                </a:cubicBezTo>
                                <a:cubicBezTo>
                                  <a:pt x="14" y="2200"/>
                                  <a:pt x="2" y="2190"/>
                                  <a:pt x="2" y="2176"/>
                                </a:cubicBezTo>
                                <a:lnTo>
                                  <a:pt x="2" y="2033"/>
                                </a:lnTo>
                                <a:cubicBezTo>
                                  <a:pt x="2" y="2020"/>
                                  <a:pt x="13" y="2009"/>
                                  <a:pt x="27" y="2009"/>
                                </a:cubicBezTo>
                                <a:cubicBezTo>
                                  <a:pt x="40" y="2009"/>
                                  <a:pt x="51" y="2020"/>
                                  <a:pt x="51" y="2033"/>
                                </a:cubicBezTo>
                                <a:close/>
                                <a:moveTo>
                                  <a:pt x="52" y="2368"/>
                                </a:moveTo>
                                <a:lnTo>
                                  <a:pt x="52" y="2511"/>
                                </a:lnTo>
                                <a:cubicBezTo>
                                  <a:pt x="52" y="2525"/>
                                  <a:pt x="40" y="2535"/>
                                  <a:pt x="28" y="2535"/>
                                </a:cubicBezTo>
                                <a:cubicBezTo>
                                  <a:pt x="14" y="2535"/>
                                  <a:pt x="3" y="2525"/>
                                  <a:pt x="3" y="2511"/>
                                </a:cubicBezTo>
                                <a:lnTo>
                                  <a:pt x="3" y="2368"/>
                                </a:lnTo>
                                <a:cubicBezTo>
                                  <a:pt x="3" y="2355"/>
                                  <a:pt x="14" y="2344"/>
                                  <a:pt x="28" y="2344"/>
                                </a:cubicBezTo>
                                <a:cubicBezTo>
                                  <a:pt x="40" y="2344"/>
                                  <a:pt x="52" y="2355"/>
                                  <a:pt x="52" y="2368"/>
                                </a:cubicBezTo>
                                <a:close/>
                                <a:moveTo>
                                  <a:pt x="52" y="2702"/>
                                </a:moveTo>
                                <a:lnTo>
                                  <a:pt x="52" y="2846"/>
                                </a:lnTo>
                                <a:cubicBezTo>
                                  <a:pt x="52" y="2859"/>
                                  <a:pt x="41" y="2870"/>
                                  <a:pt x="28" y="2870"/>
                                </a:cubicBezTo>
                                <a:cubicBezTo>
                                  <a:pt x="14" y="2870"/>
                                  <a:pt x="3" y="2859"/>
                                  <a:pt x="3" y="2846"/>
                                </a:cubicBezTo>
                                <a:lnTo>
                                  <a:pt x="3" y="2702"/>
                                </a:lnTo>
                                <a:cubicBezTo>
                                  <a:pt x="3" y="2690"/>
                                  <a:pt x="14" y="2678"/>
                                  <a:pt x="28" y="2678"/>
                                </a:cubicBezTo>
                                <a:cubicBezTo>
                                  <a:pt x="41" y="2678"/>
                                  <a:pt x="52" y="2690"/>
                                  <a:pt x="52" y="2702"/>
                                </a:cubicBezTo>
                                <a:close/>
                                <a:moveTo>
                                  <a:pt x="52" y="3037"/>
                                </a:moveTo>
                                <a:lnTo>
                                  <a:pt x="52" y="3181"/>
                                </a:lnTo>
                                <a:cubicBezTo>
                                  <a:pt x="52" y="3194"/>
                                  <a:pt x="41" y="3205"/>
                                  <a:pt x="28" y="3205"/>
                                </a:cubicBezTo>
                                <a:cubicBezTo>
                                  <a:pt x="14" y="3205"/>
                                  <a:pt x="3" y="3194"/>
                                  <a:pt x="3" y="3181"/>
                                </a:cubicBezTo>
                                <a:lnTo>
                                  <a:pt x="3" y="3037"/>
                                </a:lnTo>
                                <a:cubicBezTo>
                                  <a:pt x="3" y="3025"/>
                                  <a:pt x="14" y="3013"/>
                                  <a:pt x="28" y="3013"/>
                                </a:cubicBezTo>
                                <a:cubicBezTo>
                                  <a:pt x="41" y="3013"/>
                                  <a:pt x="52" y="3025"/>
                                  <a:pt x="52" y="3037"/>
                                </a:cubicBezTo>
                                <a:close/>
                                <a:moveTo>
                                  <a:pt x="52" y="3372"/>
                                </a:moveTo>
                                <a:lnTo>
                                  <a:pt x="53" y="3515"/>
                                </a:lnTo>
                                <a:cubicBezTo>
                                  <a:pt x="53" y="3529"/>
                                  <a:pt x="41" y="3539"/>
                                  <a:pt x="29" y="3539"/>
                                </a:cubicBezTo>
                                <a:cubicBezTo>
                                  <a:pt x="15" y="3539"/>
                                  <a:pt x="4" y="3529"/>
                                  <a:pt x="4" y="3515"/>
                                </a:cubicBezTo>
                                <a:lnTo>
                                  <a:pt x="3" y="3372"/>
                                </a:lnTo>
                                <a:cubicBezTo>
                                  <a:pt x="3" y="3360"/>
                                  <a:pt x="15" y="3348"/>
                                  <a:pt x="28" y="3348"/>
                                </a:cubicBezTo>
                                <a:cubicBezTo>
                                  <a:pt x="41" y="3348"/>
                                  <a:pt x="52" y="3360"/>
                                  <a:pt x="52" y="3372"/>
                                </a:cubicBezTo>
                                <a:close/>
                                <a:moveTo>
                                  <a:pt x="53" y="3707"/>
                                </a:moveTo>
                                <a:lnTo>
                                  <a:pt x="53" y="3806"/>
                                </a:lnTo>
                                <a:cubicBezTo>
                                  <a:pt x="53" y="3820"/>
                                  <a:pt x="42" y="3830"/>
                                  <a:pt x="29" y="3830"/>
                                </a:cubicBezTo>
                                <a:cubicBezTo>
                                  <a:pt x="15" y="3830"/>
                                  <a:pt x="4" y="3820"/>
                                  <a:pt x="4" y="3806"/>
                                </a:cubicBezTo>
                                <a:lnTo>
                                  <a:pt x="4" y="3707"/>
                                </a:lnTo>
                                <a:cubicBezTo>
                                  <a:pt x="4" y="3694"/>
                                  <a:pt x="15" y="3683"/>
                                  <a:pt x="29" y="3683"/>
                                </a:cubicBezTo>
                                <a:cubicBezTo>
                                  <a:pt x="41" y="3683"/>
                                  <a:pt x="53" y="3694"/>
                                  <a:pt x="53" y="370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 name="Freeform 21"/>
                        <wps:cNvSpPr>
                          <a:spLocks noEditPoints="1"/>
                        </wps:cNvSpPr>
                        <wps:spPr bwMode="auto">
                          <a:xfrm>
                            <a:off x="3261995" y="878205"/>
                            <a:ext cx="7620" cy="522605"/>
                          </a:xfrm>
                          <a:custGeom>
                            <a:avLst/>
                            <a:gdLst>
                              <a:gd name="T0" fmla="*/ 50 w 53"/>
                              <a:gd name="T1" fmla="*/ 168 h 3830"/>
                              <a:gd name="T2" fmla="*/ 1 w 53"/>
                              <a:gd name="T3" fmla="*/ 168 h 3830"/>
                              <a:gd name="T4" fmla="*/ 25 w 53"/>
                              <a:gd name="T5" fmla="*/ 0 h 3830"/>
                              <a:gd name="T6" fmla="*/ 50 w 53"/>
                              <a:gd name="T7" fmla="*/ 359 h 3830"/>
                              <a:gd name="T8" fmla="*/ 26 w 53"/>
                              <a:gd name="T9" fmla="*/ 526 h 3830"/>
                              <a:gd name="T10" fmla="*/ 1 w 53"/>
                              <a:gd name="T11" fmla="*/ 359 h 3830"/>
                              <a:gd name="T12" fmla="*/ 50 w 53"/>
                              <a:gd name="T13" fmla="*/ 359 h 3830"/>
                              <a:gd name="T14" fmla="*/ 50 w 53"/>
                              <a:gd name="T15" fmla="*/ 837 h 3830"/>
                              <a:gd name="T16" fmla="*/ 1 w 53"/>
                              <a:gd name="T17" fmla="*/ 837 h 3830"/>
                              <a:gd name="T18" fmla="*/ 26 w 53"/>
                              <a:gd name="T19" fmla="*/ 670 h 3830"/>
                              <a:gd name="T20" fmla="*/ 50 w 53"/>
                              <a:gd name="T21" fmla="*/ 1029 h 3830"/>
                              <a:gd name="T22" fmla="*/ 26 w 53"/>
                              <a:gd name="T23" fmla="*/ 1196 h 3830"/>
                              <a:gd name="T24" fmla="*/ 1 w 53"/>
                              <a:gd name="T25" fmla="*/ 1029 h 3830"/>
                              <a:gd name="T26" fmla="*/ 50 w 53"/>
                              <a:gd name="T27" fmla="*/ 1029 h 3830"/>
                              <a:gd name="T28" fmla="*/ 51 w 53"/>
                              <a:gd name="T29" fmla="*/ 1507 h 3830"/>
                              <a:gd name="T30" fmla="*/ 2 w 53"/>
                              <a:gd name="T31" fmla="*/ 1507 h 3830"/>
                              <a:gd name="T32" fmla="*/ 27 w 53"/>
                              <a:gd name="T33" fmla="*/ 1339 h 3830"/>
                              <a:gd name="T34" fmla="*/ 51 w 53"/>
                              <a:gd name="T35" fmla="*/ 1698 h 3830"/>
                              <a:gd name="T36" fmla="*/ 27 w 53"/>
                              <a:gd name="T37" fmla="*/ 1865 h 3830"/>
                              <a:gd name="T38" fmla="*/ 2 w 53"/>
                              <a:gd name="T39" fmla="*/ 1698 h 3830"/>
                              <a:gd name="T40" fmla="*/ 51 w 53"/>
                              <a:gd name="T41" fmla="*/ 1698 h 3830"/>
                              <a:gd name="T42" fmla="*/ 51 w 53"/>
                              <a:gd name="T43" fmla="*/ 2176 h 3830"/>
                              <a:gd name="T44" fmla="*/ 2 w 53"/>
                              <a:gd name="T45" fmla="*/ 2176 h 3830"/>
                              <a:gd name="T46" fmla="*/ 27 w 53"/>
                              <a:gd name="T47" fmla="*/ 2009 h 3830"/>
                              <a:gd name="T48" fmla="*/ 52 w 53"/>
                              <a:gd name="T49" fmla="*/ 2368 h 3830"/>
                              <a:gd name="T50" fmla="*/ 28 w 53"/>
                              <a:gd name="T51" fmla="*/ 2535 h 3830"/>
                              <a:gd name="T52" fmla="*/ 3 w 53"/>
                              <a:gd name="T53" fmla="*/ 2368 h 3830"/>
                              <a:gd name="T54" fmla="*/ 52 w 53"/>
                              <a:gd name="T55" fmla="*/ 2368 h 3830"/>
                              <a:gd name="T56" fmla="*/ 52 w 53"/>
                              <a:gd name="T57" fmla="*/ 2846 h 3830"/>
                              <a:gd name="T58" fmla="*/ 3 w 53"/>
                              <a:gd name="T59" fmla="*/ 2846 h 3830"/>
                              <a:gd name="T60" fmla="*/ 28 w 53"/>
                              <a:gd name="T61" fmla="*/ 2678 h 3830"/>
                              <a:gd name="T62" fmla="*/ 52 w 53"/>
                              <a:gd name="T63" fmla="*/ 3037 h 3830"/>
                              <a:gd name="T64" fmla="*/ 28 w 53"/>
                              <a:gd name="T65" fmla="*/ 3205 h 3830"/>
                              <a:gd name="T66" fmla="*/ 3 w 53"/>
                              <a:gd name="T67" fmla="*/ 3037 h 3830"/>
                              <a:gd name="T68" fmla="*/ 52 w 53"/>
                              <a:gd name="T69" fmla="*/ 3037 h 3830"/>
                              <a:gd name="T70" fmla="*/ 53 w 53"/>
                              <a:gd name="T71" fmla="*/ 3515 h 3830"/>
                              <a:gd name="T72" fmla="*/ 4 w 53"/>
                              <a:gd name="T73" fmla="*/ 3515 h 3830"/>
                              <a:gd name="T74" fmla="*/ 28 w 53"/>
                              <a:gd name="T75" fmla="*/ 3348 h 3830"/>
                              <a:gd name="T76" fmla="*/ 53 w 53"/>
                              <a:gd name="T77" fmla="*/ 3707 h 3830"/>
                              <a:gd name="T78" fmla="*/ 29 w 53"/>
                              <a:gd name="T79" fmla="*/ 3830 h 3830"/>
                              <a:gd name="T80" fmla="*/ 4 w 53"/>
                              <a:gd name="T81" fmla="*/ 3707 h 3830"/>
                              <a:gd name="T82" fmla="*/ 53 w 53"/>
                              <a:gd name="T83" fmla="*/ 3707 h 3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3" h="3830">
                                <a:moveTo>
                                  <a:pt x="49" y="24"/>
                                </a:moveTo>
                                <a:lnTo>
                                  <a:pt x="50" y="168"/>
                                </a:lnTo>
                                <a:cubicBezTo>
                                  <a:pt x="50" y="181"/>
                                  <a:pt x="38" y="192"/>
                                  <a:pt x="26" y="192"/>
                                </a:cubicBezTo>
                                <a:cubicBezTo>
                                  <a:pt x="12" y="192"/>
                                  <a:pt x="1" y="181"/>
                                  <a:pt x="1" y="168"/>
                                </a:cubicBezTo>
                                <a:lnTo>
                                  <a:pt x="0" y="24"/>
                                </a:lnTo>
                                <a:cubicBezTo>
                                  <a:pt x="0" y="12"/>
                                  <a:pt x="12" y="0"/>
                                  <a:pt x="25" y="0"/>
                                </a:cubicBezTo>
                                <a:cubicBezTo>
                                  <a:pt x="38" y="0"/>
                                  <a:pt x="49" y="12"/>
                                  <a:pt x="49" y="24"/>
                                </a:cubicBezTo>
                                <a:close/>
                                <a:moveTo>
                                  <a:pt x="50" y="359"/>
                                </a:moveTo>
                                <a:lnTo>
                                  <a:pt x="50" y="503"/>
                                </a:lnTo>
                                <a:cubicBezTo>
                                  <a:pt x="50" y="516"/>
                                  <a:pt x="39" y="526"/>
                                  <a:pt x="26" y="526"/>
                                </a:cubicBezTo>
                                <a:cubicBezTo>
                                  <a:pt x="12" y="526"/>
                                  <a:pt x="1" y="516"/>
                                  <a:pt x="1" y="503"/>
                                </a:cubicBezTo>
                                <a:lnTo>
                                  <a:pt x="1" y="359"/>
                                </a:lnTo>
                                <a:cubicBezTo>
                                  <a:pt x="1" y="347"/>
                                  <a:pt x="12" y="335"/>
                                  <a:pt x="26" y="335"/>
                                </a:cubicBezTo>
                                <a:cubicBezTo>
                                  <a:pt x="39" y="335"/>
                                  <a:pt x="50" y="347"/>
                                  <a:pt x="50" y="359"/>
                                </a:cubicBezTo>
                                <a:close/>
                                <a:moveTo>
                                  <a:pt x="50" y="694"/>
                                </a:moveTo>
                                <a:lnTo>
                                  <a:pt x="50" y="837"/>
                                </a:lnTo>
                                <a:cubicBezTo>
                                  <a:pt x="50" y="851"/>
                                  <a:pt x="39" y="861"/>
                                  <a:pt x="26" y="861"/>
                                </a:cubicBezTo>
                                <a:cubicBezTo>
                                  <a:pt x="12" y="861"/>
                                  <a:pt x="1" y="851"/>
                                  <a:pt x="1" y="837"/>
                                </a:cubicBezTo>
                                <a:lnTo>
                                  <a:pt x="1" y="694"/>
                                </a:lnTo>
                                <a:cubicBezTo>
                                  <a:pt x="1" y="681"/>
                                  <a:pt x="12" y="670"/>
                                  <a:pt x="26" y="670"/>
                                </a:cubicBezTo>
                                <a:cubicBezTo>
                                  <a:pt x="39" y="670"/>
                                  <a:pt x="50" y="681"/>
                                  <a:pt x="50" y="694"/>
                                </a:cubicBezTo>
                                <a:close/>
                                <a:moveTo>
                                  <a:pt x="50" y="1029"/>
                                </a:moveTo>
                                <a:lnTo>
                                  <a:pt x="50" y="1172"/>
                                </a:lnTo>
                                <a:cubicBezTo>
                                  <a:pt x="50" y="1185"/>
                                  <a:pt x="39" y="1196"/>
                                  <a:pt x="26" y="1196"/>
                                </a:cubicBezTo>
                                <a:cubicBezTo>
                                  <a:pt x="13" y="1196"/>
                                  <a:pt x="1" y="1185"/>
                                  <a:pt x="1" y="1172"/>
                                </a:cubicBezTo>
                                <a:lnTo>
                                  <a:pt x="1" y="1029"/>
                                </a:lnTo>
                                <a:cubicBezTo>
                                  <a:pt x="1" y="1016"/>
                                  <a:pt x="13" y="1005"/>
                                  <a:pt x="26" y="1005"/>
                                </a:cubicBezTo>
                                <a:cubicBezTo>
                                  <a:pt x="39" y="1005"/>
                                  <a:pt x="50" y="1016"/>
                                  <a:pt x="50" y="1029"/>
                                </a:cubicBezTo>
                                <a:close/>
                                <a:moveTo>
                                  <a:pt x="51" y="1363"/>
                                </a:moveTo>
                                <a:lnTo>
                                  <a:pt x="51" y="1507"/>
                                </a:lnTo>
                                <a:cubicBezTo>
                                  <a:pt x="51" y="1520"/>
                                  <a:pt x="40" y="1531"/>
                                  <a:pt x="27" y="1531"/>
                                </a:cubicBezTo>
                                <a:cubicBezTo>
                                  <a:pt x="13" y="1531"/>
                                  <a:pt x="2" y="1520"/>
                                  <a:pt x="2" y="1507"/>
                                </a:cubicBezTo>
                                <a:lnTo>
                                  <a:pt x="2" y="1363"/>
                                </a:lnTo>
                                <a:cubicBezTo>
                                  <a:pt x="2" y="1351"/>
                                  <a:pt x="13" y="1339"/>
                                  <a:pt x="27" y="1339"/>
                                </a:cubicBezTo>
                                <a:cubicBezTo>
                                  <a:pt x="39" y="1339"/>
                                  <a:pt x="51" y="1351"/>
                                  <a:pt x="51" y="1363"/>
                                </a:cubicBezTo>
                                <a:close/>
                                <a:moveTo>
                                  <a:pt x="51" y="1698"/>
                                </a:moveTo>
                                <a:lnTo>
                                  <a:pt x="51" y="1842"/>
                                </a:lnTo>
                                <a:cubicBezTo>
                                  <a:pt x="51" y="1855"/>
                                  <a:pt x="40" y="1865"/>
                                  <a:pt x="27" y="1865"/>
                                </a:cubicBezTo>
                                <a:cubicBezTo>
                                  <a:pt x="13" y="1865"/>
                                  <a:pt x="2" y="1855"/>
                                  <a:pt x="2" y="1842"/>
                                </a:cubicBezTo>
                                <a:lnTo>
                                  <a:pt x="2" y="1698"/>
                                </a:lnTo>
                                <a:cubicBezTo>
                                  <a:pt x="2" y="1686"/>
                                  <a:pt x="13" y="1674"/>
                                  <a:pt x="27" y="1674"/>
                                </a:cubicBezTo>
                                <a:cubicBezTo>
                                  <a:pt x="40" y="1674"/>
                                  <a:pt x="51" y="1686"/>
                                  <a:pt x="51" y="1698"/>
                                </a:cubicBezTo>
                                <a:close/>
                                <a:moveTo>
                                  <a:pt x="51" y="2033"/>
                                </a:moveTo>
                                <a:lnTo>
                                  <a:pt x="51" y="2176"/>
                                </a:lnTo>
                                <a:cubicBezTo>
                                  <a:pt x="51" y="2190"/>
                                  <a:pt x="40" y="2200"/>
                                  <a:pt x="27" y="2200"/>
                                </a:cubicBezTo>
                                <a:cubicBezTo>
                                  <a:pt x="14" y="2200"/>
                                  <a:pt x="2" y="2190"/>
                                  <a:pt x="2" y="2176"/>
                                </a:cubicBezTo>
                                <a:lnTo>
                                  <a:pt x="2" y="2033"/>
                                </a:lnTo>
                                <a:cubicBezTo>
                                  <a:pt x="2" y="2020"/>
                                  <a:pt x="13" y="2009"/>
                                  <a:pt x="27" y="2009"/>
                                </a:cubicBezTo>
                                <a:cubicBezTo>
                                  <a:pt x="40" y="2009"/>
                                  <a:pt x="51" y="2020"/>
                                  <a:pt x="51" y="2033"/>
                                </a:cubicBezTo>
                                <a:close/>
                                <a:moveTo>
                                  <a:pt x="52" y="2368"/>
                                </a:moveTo>
                                <a:lnTo>
                                  <a:pt x="52" y="2511"/>
                                </a:lnTo>
                                <a:cubicBezTo>
                                  <a:pt x="52" y="2525"/>
                                  <a:pt x="40" y="2535"/>
                                  <a:pt x="28" y="2535"/>
                                </a:cubicBezTo>
                                <a:cubicBezTo>
                                  <a:pt x="14" y="2535"/>
                                  <a:pt x="3" y="2525"/>
                                  <a:pt x="3" y="2511"/>
                                </a:cubicBezTo>
                                <a:lnTo>
                                  <a:pt x="3" y="2368"/>
                                </a:lnTo>
                                <a:cubicBezTo>
                                  <a:pt x="3" y="2355"/>
                                  <a:pt x="14" y="2344"/>
                                  <a:pt x="28" y="2344"/>
                                </a:cubicBezTo>
                                <a:cubicBezTo>
                                  <a:pt x="40" y="2344"/>
                                  <a:pt x="52" y="2355"/>
                                  <a:pt x="52" y="2368"/>
                                </a:cubicBezTo>
                                <a:close/>
                                <a:moveTo>
                                  <a:pt x="52" y="2702"/>
                                </a:moveTo>
                                <a:lnTo>
                                  <a:pt x="52" y="2846"/>
                                </a:lnTo>
                                <a:cubicBezTo>
                                  <a:pt x="52" y="2859"/>
                                  <a:pt x="41" y="2870"/>
                                  <a:pt x="28" y="2870"/>
                                </a:cubicBezTo>
                                <a:cubicBezTo>
                                  <a:pt x="14" y="2870"/>
                                  <a:pt x="3" y="2859"/>
                                  <a:pt x="3" y="2846"/>
                                </a:cubicBezTo>
                                <a:lnTo>
                                  <a:pt x="3" y="2702"/>
                                </a:lnTo>
                                <a:cubicBezTo>
                                  <a:pt x="3" y="2690"/>
                                  <a:pt x="14" y="2678"/>
                                  <a:pt x="28" y="2678"/>
                                </a:cubicBezTo>
                                <a:cubicBezTo>
                                  <a:pt x="41" y="2678"/>
                                  <a:pt x="52" y="2690"/>
                                  <a:pt x="52" y="2702"/>
                                </a:cubicBezTo>
                                <a:close/>
                                <a:moveTo>
                                  <a:pt x="52" y="3037"/>
                                </a:moveTo>
                                <a:lnTo>
                                  <a:pt x="52" y="3181"/>
                                </a:lnTo>
                                <a:cubicBezTo>
                                  <a:pt x="52" y="3194"/>
                                  <a:pt x="41" y="3205"/>
                                  <a:pt x="28" y="3205"/>
                                </a:cubicBezTo>
                                <a:cubicBezTo>
                                  <a:pt x="14" y="3205"/>
                                  <a:pt x="3" y="3194"/>
                                  <a:pt x="3" y="3181"/>
                                </a:cubicBezTo>
                                <a:lnTo>
                                  <a:pt x="3" y="3037"/>
                                </a:lnTo>
                                <a:cubicBezTo>
                                  <a:pt x="3" y="3025"/>
                                  <a:pt x="14" y="3013"/>
                                  <a:pt x="28" y="3013"/>
                                </a:cubicBezTo>
                                <a:cubicBezTo>
                                  <a:pt x="41" y="3013"/>
                                  <a:pt x="52" y="3025"/>
                                  <a:pt x="52" y="3037"/>
                                </a:cubicBezTo>
                                <a:close/>
                                <a:moveTo>
                                  <a:pt x="52" y="3372"/>
                                </a:moveTo>
                                <a:lnTo>
                                  <a:pt x="53" y="3515"/>
                                </a:lnTo>
                                <a:cubicBezTo>
                                  <a:pt x="53" y="3529"/>
                                  <a:pt x="41" y="3539"/>
                                  <a:pt x="29" y="3539"/>
                                </a:cubicBezTo>
                                <a:cubicBezTo>
                                  <a:pt x="15" y="3539"/>
                                  <a:pt x="4" y="3529"/>
                                  <a:pt x="4" y="3515"/>
                                </a:cubicBezTo>
                                <a:lnTo>
                                  <a:pt x="3" y="3372"/>
                                </a:lnTo>
                                <a:cubicBezTo>
                                  <a:pt x="3" y="3360"/>
                                  <a:pt x="15" y="3348"/>
                                  <a:pt x="28" y="3348"/>
                                </a:cubicBezTo>
                                <a:cubicBezTo>
                                  <a:pt x="41" y="3348"/>
                                  <a:pt x="52" y="3360"/>
                                  <a:pt x="52" y="3372"/>
                                </a:cubicBezTo>
                                <a:close/>
                                <a:moveTo>
                                  <a:pt x="53" y="3707"/>
                                </a:moveTo>
                                <a:lnTo>
                                  <a:pt x="53" y="3806"/>
                                </a:lnTo>
                                <a:cubicBezTo>
                                  <a:pt x="53" y="3820"/>
                                  <a:pt x="42" y="3830"/>
                                  <a:pt x="29" y="3830"/>
                                </a:cubicBezTo>
                                <a:cubicBezTo>
                                  <a:pt x="15" y="3830"/>
                                  <a:pt x="4" y="3820"/>
                                  <a:pt x="4" y="3806"/>
                                </a:cubicBezTo>
                                <a:lnTo>
                                  <a:pt x="4" y="3707"/>
                                </a:lnTo>
                                <a:cubicBezTo>
                                  <a:pt x="4" y="3694"/>
                                  <a:pt x="15" y="3683"/>
                                  <a:pt x="29" y="3683"/>
                                </a:cubicBezTo>
                                <a:cubicBezTo>
                                  <a:pt x="41" y="3683"/>
                                  <a:pt x="53" y="3694"/>
                                  <a:pt x="53" y="3707"/>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08380" y="26670"/>
                            <a:ext cx="920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0AC8B" w14:textId="0B13851B" w:rsidR="00EF759F" w:rsidRDefault="00EF759F">
                              <w:r>
                                <w:rPr>
                                  <w:rFonts w:ascii="Calibri" w:hAnsi="Calibri" w:cs="Calibri"/>
                                  <w:color w:val="000000"/>
                                  <w:sz w:val="16"/>
                                  <w:szCs w:val="16"/>
                                </w:rPr>
                                <w:t>Transmitter output po</w:t>
                              </w:r>
                            </w:p>
                          </w:txbxContent>
                        </wps:txbx>
                        <wps:bodyPr rot="0" vert="horz" wrap="none" lIns="0" tIns="0" rIns="0" bIns="0" anchor="t" anchorCtr="0">
                          <a:spAutoFit/>
                        </wps:bodyPr>
                      </wps:wsp>
                      <wps:wsp>
                        <wps:cNvPr id="20" name="Rectangle 23"/>
                        <wps:cNvSpPr>
                          <a:spLocks noChangeArrowheads="1"/>
                        </wps:cNvSpPr>
                        <wps:spPr bwMode="auto">
                          <a:xfrm>
                            <a:off x="1855470" y="26670"/>
                            <a:ext cx="1587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9EFA2" w14:textId="1974FFB4" w:rsidR="00EF759F" w:rsidRDefault="00EF759F">
                              <w:proofErr w:type="spellStart"/>
                              <w:r>
                                <w:rPr>
                                  <w:rFonts w:ascii="Calibri" w:hAnsi="Calibri" w:cs="Calibri"/>
                                  <w:color w:val="000000"/>
                                  <w:sz w:val="16"/>
                                  <w:szCs w:val="16"/>
                                </w:rPr>
                                <w:t>wer</w:t>
                              </w:r>
                              <w:proofErr w:type="spellEnd"/>
                            </w:p>
                          </w:txbxContent>
                        </wps:txbx>
                        <wps:bodyPr rot="0" vert="horz" wrap="none" lIns="0" tIns="0" rIns="0" bIns="0" anchor="t" anchorCtr="0">
                          <a:spAutoFit/>
                        </wps:bodyPr>
                      </wps:wsp>
                      <wps:wsp>
                        <wps:cNvPr id="21" name="Rectangle 24"/>
                        <wps:cNvSpPr>
                          <a:spLocks noChangeArrowheads="1"/>
                        </wps:cNvSpPr>
                        <wps:spPr bwMode="auto">
                          <a:xfrm>
                            <a:off x="2001520" y="2667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55270" w14:textId="588CEB8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2" name="Rectangle 25"/>
                        <wps:cNvSpPr>
                          <a:spLocks noChangeArrowheads="1"/>
                        </wps:cNvSpPr>
                        <wps:spPr bwMode="auto">
                          <a:xfrm>
                            <a:off x="1915160" y="2667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E8D01" w14:textId="06743236"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3" name="Rectangle 26"/>
                        <wps:cNvSpPr>
                          <a:spLocks noChangeArrowheads="1"/>
                        </wps:cNvSpPr>
                        <wps:spPr bwMode="auto">
                          <a:xfrm>
                            <a:off x="1962150" y="2667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9C934" w14:textId="48FF4ED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4" name="Rectangle 27"/>
                        <wps:cNvSpPr>
                          <a:spLocks noChangeArrowheads="1"/>
                        </wps:cNvSpPr>
                        <wps:spPr bwMode="auto">
                          <a:xfrm>
                            <a:off x="3872865" y="1473200"/>
                            <a:ext cx="2051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644A3" w14:textId="3BA73C46" w:rsidR="00EF759F" w:rsidRDefault="00EF759F">
                              <w:r>
                                <w:rPr>
                                  <w:rFonts w:ascii="Calibri" w:hAnsi="Calibri" w:cs="Calibri"/>
                                  <w:color w:val="000000"/>
                                  <w:sz w:val="16"/>
                                  <w:szCs w:val="16"/>
                                </w:rPr>
                                <w:t>Time</w:t>
                              </w:r>
                            </w:p>
                          </w:txbxContent>
                        </wps:txbx>
                        <wps:bodyPr rot="0" vert="horz" wrap="none" lIns="0" tIns="0" rIns="0" bIns="0" anchor="t" anchorCtr="0">
                          <a:spAutoFit/>
                        </wps:bodyPr>
                      </wps:wsp>
                      <wps:wsp>
                        <wps:cNvPr id="25" name="Rectangle 28"/>
                        <wps:cNvSpPr>
                          <a:spLocks noChangeArrowheads="1"/>
                        </wps:cNvSpPr>
                        <wps:spPr bwMode="auto">
                          <a:xfrm>
                            <a:off x="4063365" y="147320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E90AE" w14:textId="1A2ED9B3"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6" name="Rectangle 29"/>
                        <wps:cNvSpPr>
                          <a:spLocks noChangeArrowheads="1"/>
                        </wps:cNvSpPr>
                        <wps:spPr bwMode="auto">
                          <a:xfrm>
                            <a:off x="4053840" y="147320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AD9C3" w14:textId="3F38ABC2"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7" name="Rectangle 30"/>
                        <wps:cNvSpPr>
                          <a:spLocks noChangeArrowheads="1"/>
                        </wps:cNvSpPr>
                        <wps:spPr bwMode="auto">
                          <a:xfrm>
                            <a:off x="4101465" y="147320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6A6B2" w14:textId="5DC36FEA"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28" name="Freeform 31"/>
                        <wps:cNvSpPr>
                          <a:spLocks/>
                        </wps:cNvSpPr>
                        <wps:spPr bwMode="auto">
                          <a:xfrm>
                            <a:off x="991235" y="262255"/>
                            <a:ext cx="2747645" cy="1031875"/>
                          </a:xfrm>
                          <a:custGeom>
                            <a:avLst/>
                            <a:gdLst>
                              <a:gd name="T0" fmla="*/ 0 w 4327"/>
                              <a:gd name="T1" fmla="*/ 1581 h 1625"/>
                              <a:gd name="T2" fmla="*/ 153 w 4327"/>
                              <a:gd name="T3" fmla="*/ 1602 h 1625"/>
                              <a:gd name="T4" fmla="*/ 520 w 4327"/>
                              <a:gd name="T5" fmla="*/ 1581 h 1625"/>
                              <a:gd name="T6" fmla="*/ 796 w 4327"/>
                              <a:gd name="T7" fmla="*/ 1581 h 1625"/>
                              <a:gd name="T8" fmla="*/ 1041 w 4327"/>
                              <a:gd name="T9" fmla="*/ 1571 h 1625"/>
                              <a:gd name="T10" fmla="*/ 1102 w 4327"/>
                              <a:gd name="T11" fmla="*/ 1530 h 1625"/>
                              <a:gd name="T12" fmla="*/ 1163 w 4327"/>
                              <a:gd name="T13" fmla="*/ 1375 h 1625"/>
                              <a:gd name="T14" fmla="*/ 1215 w 4327"/>
                              <a:gd name="T15" fmla="*/ 1139 h 1625"/>
                              <a:gd name="T16" fmla="*/ 1276 w 4327"/>
                              <a:gd name="T17" fmla="*/ 820 h 1625"/>
                              <a:gd name="T18" fmla="*/ 1317 w 4327"/>
                              <a:gd name="T19" fmla="*/ 306 h 1625"/>
                              <a:gd name="T20" fmla="*/ 1357 w 4327"/>
                              <a:gd name="T21" fmla="*/ 121 h 1625"/>
                              <a:gd name="T22" fmla="*/ 1388 w 4327"/>
                              <a:gd name="T23" fmla="*/ 110 h 1625"/>
                              <a:gd name="T24" fmla="*/ 1664 w 4327"/>
                              <a:gd name="T25" fmla="*/ 59 h 1625"/>
                              <a:gd name="T26" fmla="*/ 2714 w 4327"/>
                              <a:gd name="T27" fmla="*/ 100 h 1625"/>
                              <a:gd name="T28" fmla="*/ 2837 w 4327"/>
                              <a:gd name="T29" fmla="*/ 38 h 1625"/>
                              <a:gd name="T30" fmla="*/ 3174 w 4327"/>
                              <a:gd name="T31" fmla="*/ 100 h 1625"/>
                              <a:gd name="T32" fmla="*/ 3348 w 4327"/>
                              <a:gd name="T33" fmla="*/ 450 h 1625"/>
                              <a:gd name="T34" fmla="*/ 3419 w 4327"/>
                              <a:gd name="T35" fmla="*/ 687 h 1625"/>
                              <a:gd name="T36" fmla="*/ 3429 w 4327"/>
                              <a:gd name="T37" fmla="*/ 985 h 1625"/>
                              <a:gd name="T38" fmla="*/ 3470 w 4327"/>
                              <a:gd name="T39" fmla="*/ 1448 h 1625"/>
                              <a:gd name="T40" fmla="*/ 3664 w 4327"/>
                              <a:gd name="T41" fmla="*/ 1571 h 1625"/>
                              <a:gd name="T42" fmla="*/ 3898 w 4327"/>
                              <a:gd name="T43" fmla="*/ 1602 h 1625"/>
                              <a:gd name="T44" fmla="*/ 4011 w 4327"/>
                              <a:gd name="T45" fmla="*/ 1623 h 1625"/>
                              <a:gd name="T46" fmla="*/ 4327 w 4327"/>
                              <a:gd name="T47" fmla="*/ 1623 h 1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327" h="1625">
                                <a:moveTo>
                                  <a:pt x="0" y="1581"/>
                                </a:moveTo>
                                <a:cubicBezTo>
                                  <a:pt x="51" y="1586"/>
                                  <a:pt x="101" y="1602"/>
                                  <a:pt x="153" y="1602"/>
                                </a:cubicBezTo>
                                <a:cubicBezTo>
                                  <a:pt x="275" y="1602"/>
                                  <a:pt x="398" y="1586"/>
                                  <a:pt x="520" y="1581"/>
                                </a:cubicBezTo>
                                <a:cubicBezTo>
                                  <a:pt x="706" y="1558"/>
                                  <a:pt x="482" y="1581"/>
                                  <a:pt x="796" y="1581"/>
                                </a:cubicBezTo>
                                <a:cubicBezTo>
                                  <a:pt x="877" y="1581"/>
                                  <a:pt x="959" y="1574"/>
                                  <a:pt x="1041" y="1571"/>
                                </a:cubicBezTo>
                                <a:cubicBezTo>
                                  <a:pt x="1070" y="1562"/>
                                  <a:pt x="1085" y="1562"/>
                                  <a:pt x="1102" y="1530"/>
                                </a:cubicBezTo>
                                <a:cubicBezTo>
                                  <a:pt x="1112" y="1512"/>
                                  <a:pt x="1159" y="1391"/>
                                  <a:pt x="1163" y="1375"/>
                                </a:cubicBezTo>
                                <a:cubicBezTo>
                                  <a:pt x="1188" y="1300"/>
                                  <a:pt x="1197" y="1217"/>
                                  <a:pt x="1215" y="1139"/>
                                </a:cubicBezTo>
                                <a:cubicBezTo>
                                  <a:pt x="1238" y="1031"/>
                                  <a:pt x="1263" y="931"/>
                                  <a:pt x="1276" y="820"/>
                                </a:cubicBezTo>
                                <a:cubicBezTo>
                                  <a:pt x="1284" y="651"/>
                                  <a:pt x="1286" y="472"/>
                                  <a:pt x="1317" y="306"/>
                                </a:cubicBezTo>
                                <a:cubicBezTo>
                                  <a:pt x="1321" y="278"/>
                                  <a:pt x="1340" y="139"/>
                                  <a:pt x="1357" y="121"/>
                                </a:cubicBezTo>
                                <a:cubicBezTo>
                                  <a:pt x="1365" y="113"/>
                                  <a:pt x="1378" y="115"/>
                                  <a:pt x="1388" y="110"/>
                                </a:cubicBezTo>
                                <a:cubicBezTo>
                                  <a:pt x="1511" y="49"/>
                                  <a:pt x="1485" y="69"/>
                                  <a:pt x="1664" y="59"/>
                                </a:cubicBezTo>
                                <a:cubicBezTo>
                                  <a:pt x="1763" y="61"/>
                                  <a:pt x="2416" y="0"/>
                                  <a:pt x="2714" y="100"/>
                                </a:cubicBezTo>
                                <a:cubicBezTo>
                                  <a:pt x="2755" y="87"/>
                                  <a:pt x="2802" y="62"/>
                                  <a:pt x="2837" y="38"/>
                                </a:cubicBezTo>
                                <a:cubicBezTo>
                                  <a:pt x="2958" y="47"/>
                                  <a:pt x="3060" y="62"/>
                                  <a:pt x="3174" y="100"/>
                                </a:cubicBezTo>
                                <a:cubicBezTo>
                                  <a:pt x="3281" y="208"/>
                                  <a:pt x="3306" y="312"/>
                                  <a:pt x="3348" y="450"/>
                                </a:cubicBezTo>
                                <a:cubicBezTo>
                                  <a:pt x="3371" y="530"/>
                                  <a:pt x="3403" y="605"/>
                                  <a:pt x="3419" y="687"/>
                                </a:cubicBezTo>
                                <a:cubicBezTo>
                                  <a:pt x="3422" y="786"/>
                                  <a:pt x="3424" y="885"/>
                                  <a:pt x="3429" y="985"/>
                                </a:cubicBezTo>
                                <a:cubicBezTo>
                                  <a:pt x="3436" y="1138"/>
                                  <a:pt x="3422" y="1303"/>
                                  <a:pt x="3470" y="1448"/>
                                </a:cubicBezTo>
                                <a:cubicBezTo>
                                  <a:pt x="3498" y="1531"/>
                                  <a:pt x="3588" y="1561"/>
                                  <a:pt x="3664" y="1571"/>
                                </a:cubicBezTo>
                                <a:cubicBezTo>
                                  <a:pt x="3742" y="1581"/>
                                  <a:pt x="3820" y="1589"/>
                                  <a:pt x="3898" y="1602"/>
                                </a:cubicBezTo>
                                <a:cubicBezTo>
                                  <a:pt x="3936" y="1608"/>
                                  <a:pt x="3973" y="1621"/>
                                  <a:pt x="4011" y="1623"/>
                                </a:cubicBezTo>
                                <a:cubicBezTo>
                                  <a:pt x="4116" y="1625"/>
                                  <a:pt x="4222" y="1623"/>
                                  <a:pt x="4327" y="1623"/>
                                </a:cubicBez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32"/>
                        <wps:cNvSpPr>
                          <a:spLocks noEditPoints="1"/>
                        </wps:cNvSpPr>
                        <wps:spPr bwMode="auto">
                          <a:xfrm>
                            <a:off x="960755" y="1606550"/>
                            <a:ext cx="749300" cy="52070"/>
                          </a:xfrm>
                          <a:custGeom>
                            <a:avLst/>
                            <a:gdLst>
                              <a:gd name="T0" fmla="*/ 64 w 11080"/>
                              <a:gd name="T1" fmla="*/ 313 h 766"/>
                              <a:gd name="T2" fmla="*/ 10442 w 11080"/>
                              <a:gd name="T3" fmla="*/ 320 h 766"/>
                              <a:gd name="T4" fmla="*/ 10505 w 11080"/>
                              <a:gd name="T5" fmla="*/ 383 h 766"/>
                              <a:gd name="T6" fmla="*/ 10442 w 11080"/>
                              <a:gd name="T7" fmla="*/ 447 h 766"/>
                              <a:gd name="T8" fmla="*/ 64 w 11080"/>
                              <a:gd name="T9" fmla="*/ 441 h 766"/>
                              <a:gd name="T10" fmla="*/ 0 w 11080"/>
                              <a:gd name="T11" fmla="*/ 377 h 766"/>
                              <a:gd name="T12" fmla="*/ 64 w 11080"/>
                              <a:gd name="T13" fmla="*/ 313 h 766"/>
                              <a:gd name="T14" fmla="*/ 10315 w 11080"/>
                              <a:gd name="T15" fmla="*/ 0 h 766"/>
                              <a:gd name="T16" fmla="*/ 11080 w 11080"/>
                              <a:gd name="T17" fmla="*/ 384 h 766"/>
                              <a:gd name="T18" fmla="*/ 10314 w 11080"/>
                              <a:gd name="T19" fmla="*/ 766 h 766"/>
                              <a:gd name="T20" fmla="*/ 10315 w 11080"/>
                              <a:gd name="T2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080" h="766">
                                <a:moveTo>
                                  <a:pt x="64" y="313"/>
                                </a:moveTo>
                                <a:lnTo>
                                  <a:pt x="10442" y="320"/>
                                </a:lnTo>
                                <a:cubicBezTo>
                                  <a:pt x="10478" y="320"/>
                                  <a:pt x="10505" y="348"/>
                                  <a:pt x="10505" y="383"/>
                                </a:cubicBezTo>
                                <a:cubicBezTo>
                                  <a:pt x="10505" y="418"/>
                                  <a:pt x="10478" y="447"/>
                                  <a:pt x="10442" y="447"/>
                                </a:cubicBezTo>
                                <a:lnTo>
                                  <a:pt x="64" y="441"/>
                                </a:lnTo>
                                <a:cubicBezTo>
                                  <a:pt x="29" y="441"/>
                                  <a:pt x="0" y="413"/>
                                  <a:pt x="0" y="377"/>
                                </a:cubicBezTo>
                                <a:cubicBezTo>
                                  <a:pt x="0" y="342"/>
                                  <a:pt x="29" y="313"/>
                                  <a:pt x="64" y="313"/>
                                </a:cubicBezTo>
                                <a:close/>
                                <a:moveTo>
                                  <a:pt x="10315" y="0"/>
                                </a:moveTo>
                                <a:lnTo>
                                  <a:pt x="11080" y="384"/>
                                </a:lnTo>
                                <a:lnTo>
                                  <a:pt x="10314" y="766"/>
                                </a:lnTo>
                                <a:lnTo>
                                  <a:pt x="103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33"/>
                        <wps:cNvSpPr>
                          <a:spLocks noEditPoints="1"/>
                        </wps:cNvSpPr>
                        <wps:spPr bwMode="auto">
                          <a:xfrm>
                            <a:off x="960755" y="1606550"/>
                            <a:ext cx="749300" cy="52070"/>
                          </a:xfrm>
                          <a:custGeom>
                            <a:avLst/>
                            <a:gdLst>
                              <a:gd name="T0" fmla="*/ 64 w 11080"/>
                              <a:gd name="T1" fmla="*/ 313 h 766"/>
                              <a:gd name="T2" fmla="*/ 10442 w 11080"/>
                              <a:gd name="T3" fmla="*/ 320 h 766"/>
                              <a:gd name="T4" fmla="*/ 10505 w 11080"/>
                              <a:gd name="T5" fmla="*/ 383 h 766"/>
                              <a:gd name="T6" fmla="*/ 10442 w 11080"/>
                              <a:gd name="T7" fmla="*/ 447 h 766"/>
                              <a:gd name="T8" fmla="*/ 64 w 11080"/>
                              <a:gd name="T9" fmla="*/ 441 h 766"/>
                              <a:gd name="T10" fmla="*/ 0 w 11080"/>
                              <a:gd name="T11" fmla="*/ 377 h 766"/>
                              <a:gd name="T12" fmla="*/ 64 w 11080"/>
                              <a:gd name="T13" fmla="*/ 313 h 766"/>
                              <a:gd name="T14" fmla="*/ 10315 w 11080"/>
                              <a:gd name="T15" fmla="*/ 0 h 766"/>
                              <a:gd name="T16" fmla="*/ 11080 w 11080"/>
                              <a:gd name="T17" fmla="*/ 384 h 766"/>
                              <a:gd name="T18" fmla="*/ 10314 w 11080"/>
                              <a:gd name="T19" fmla="*/ 766 h 766"/>
                              <a:gd name="T20" fmla="*/ 10315 w 11080"/>
                              <a:gd name="T2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080" h="766">
                                <a:moveTo>
                                  <a:pt x="64" y="313"/>
                                </a:moveTo>
                                <a:lnTo>
                                  <a:pt x="10442" y="320"/>
                                </a:lnTo>
                                <a:cubicBezTo>
                                  <a:pt x="10478" y="320"/>
                                  <a:pt x="10505" y="348"/>
                                  <a:pt x="10505" y="383"/>
                                </a:cubicBezTo>
                                <a:cubicBezTo>
                                  <a:pt x="10505" y="418"/>
                                  <a:pt x="10478" y="447"/>
                                  <a:pt x="10442" y="447"/>
                                </a:cubicBezTo>
                                <a:lnTo>
                                  <a:pt x="64" y="441"/>
                                </a:lnTo>
                                <a:cubicBezTo>
                                  <a:pt x="29" y="441"/>
                                  <a:pt x="0" y="413"/>
                                  <a:pt x="0" y="377"/>
                                </a:cubicBezTo>
                                <a:cubicBezTo>
                                  <a:pt x="0" y="342"/>
                                  <a:pt x="29" y="313"/>
                                  <a:pt x="64" y="313"/>
                                </a:cubicBezTo>
                                <a:close/>
                                <a:moveTo>
                                  <a:pt x="10315" y="0"/>
                                </a:moveTo>
                                <a:lnTo>
                                  <a:pt x="11080" y="384"/>
                                </a:lnTo>
                                <a:lnTo>
                                  <a:pt x="10314" y="766"/>
                                </a:lnTo>
                                <a:lnTo>
                                  <a:pt x="10315" y="0"/>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4"/>
                        <wps:cNvSpPr>
                          <a:spLocks noEditPoints="1"/>
                        </wps:cNvSpPr>
                        <wps:spPr bwMode="auto">
                          <a:xfrm>
                            <a:off x="1943100" y="776605"/>
                            <a:ext cx="1011555" cy="52705"/>
                          </a:xfrm>
                          <a:custGeom>
                            <a:avLst/>
                            <a:gdLst>
                              <a:gd name="T0" fmla="*/ 320 w 7477"/>
                              <a:gd name="T1" fmla="*/ 159 h 386"/>
                              <a:gd name="T2" fmla="*/ 7157 w 7477"/>
                              <a:gd name="T3" fmla="*/ 162 h 386"/>
                              <a:gd name="T4" fmla="*/ 7189 w 7477"/>
                              <a:gd name="T5" fmla="*/ 194 h 386"/>
                              <a:gd name="T6" fmla="*/ 7157 w 7477"/>
                              <a:gd name="T7" fmla="*/ 226 h 386"/>
                              <a:gd name="T8" fmla="*/ 320 w 7477"/>
                              <a:gd name="T9" fmla="*/ 223 h 386"/>
                              <a:gd name="T10" fmla="*/ 287 w 7477"/>
                              <a:gd name="T11" fmla="*/ 192 h 386"/>
                              <a:gd name="T12" fmla="*/ 320 w 7477"/>
                              <a:gd name="T13" fmla="*/ 159 h 386"/>
                              <a:gd name="T14" fmla="*/ 383 w 7477"/>
                              <a:gd name="T15" fmla="*/ 384 h 386"/>
                              <a:gd name="T16" fmla="*/ 0 w 7477"/>
                              <a:gd name="T17" fmla="*/ 191 h 386"/>
                              <a:gd name="T18" fmla="*/ 384 w 7477"/>
                              <a:gd name="T19" fmla="*/ 0 h 386"/>
                              <a:gd name="T20" fmla="*/ 383 w 7477"/>
                              <a:gd name="T21" fmla="*/ 384 h 386"/>
                              <a:gd name="T22" fmla="*/ 7094 w 7477"/>
                              <a:gd name="T23" fmla="*/ 2 h 386"/>
                              <a:gd name="T24" fmla="*/ 7477 w 7477"/>
                              <a:gd name="T25" fmla="*/ 194 h 386"/>
                              <a:gd name="T26" fmla="*/ 7093 w 7477"/>
                              <a:gd name="T27" fmla="*/ 386 h 386"/>
                              <a:gd name="T28" fmla="*/ 7094 w 7477"/>
                              <a:gd name="T29" fmla="*/ 2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477" h="386">
                                <a:moveTo>
                                  <a:pt x="320" y="159"/>
                                </a:moveTo>
                                <a:lnTo>
                                  <a:pt x="7157" y="162"/>
                                </a:lnTo>
                                <a:cubicBezTo>
                                  <a:pt x="7176" y="162"/>
                                  <a:pt x="7189" y="176"/>
                                  <a:pt x="7189" y="194"/>
                                </a:cubicBezTo>
                                <a:cubicBezTo>
                                  <a:pt x="7189" y="212"/>
                                  <a:pt x="7176" y="226"/>
                                  <a:pt x="7157" y="226"/>
                                </a:cubicBezTo>
                                <a:lnTo>
                                  <a:pt x="320" y="223"/>
                                </a:lnTo>
                                <a:cubicBezTo>
                                  <a:pt x="302" y="223"/>
                                  <a:pt x="287" y="209"/>
                                  <a:pt x="287" y="192"/>
                                </a:cubicBezTo>
                                <a:cubicBezTo>
                                  <a:pt x="287" y="173"/>
                                  <a:pt x="302" y="159"/>
                                  <a:pt x="320" y="159"/>
                                </a:cubicBezTo>
                                <a:close/>
                                <a:moveTo>
                                  <a:pt x="383" y="384"/>
                                </a:moveTo>
                                <a:lnTo>
                                  <a:pt x="0" y="191"/>
                                </a:lnTo>
                                <a:lnTo>
                                  <a:pt x="384" y="0"/>
                                </a:lnTo>
                                <a:lnTo>
                                  <a:pt x="383" y="384"/>
                                </a:lnTo>
                                <a:close/>
                                <a:moveTo>
                                  <a:pt x="7094" y="2"/>
                                </a:moveTo>
                                <a:lnTo>
                                  <a:pt x="7477" y="194"/>
                                </a:lnTo>
                                <a:lnTo>
                                  <a:pt x="7093" y="386"/>
                                </a:lnTo>
                                <a:lnTo>
                                  <a:pt x="7094" y="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5"/>
                        <wps:cNvSpPr>
                          <a:spLocks noEditPoints="1"/>
                        </wps:cNvSpPr>
                        <wps:spPr bwMode="auto">
                          <a:xfrm>
                            <a:off x="1943100" y="776605"/>
                            <a:ext cx="1011555" cy="52705"/>
                          </a:xfrm>
                          <a:custGeom>
                            <a:avLst/>
                            <a:gdLst>
                              <a:gd name="T0" fmla="*/ 320 w 7477"/>
                              <a:gd name="T1" fmla="*/ 159 h 386"/>
                              <a:gd name="T2" fmla="*/ 7157 w 7477"/>
                              <a:gd name="T3" fmla="*/ 162 h 386"/>
                              <a:gd name="T4" fmla="*/ 7189 w 7477"/>
                              <a:gd name="T5" fmla="*/ 194 h 386"/>
                              <a:gd name="T6" fmla="*/ 7157 w 7477"/>
                              <a:gd name="T7" fmla="*/ 226 h 386"/>
                              <a:gd name="T8" fmla="*/ 320 w 7477"/>
                              <a:gd name="T9" fmla="*/ 223 h 386"/>
                              <a:gd name="T10" fmla="*/ 287 w 7477"/>
                              <a:gd name="T11" fmla="*/ 192 h 386"/>
                              <a:gd name="T12" fmla="*/ 320 w 7477"/>
                              <a:gd name="T13" fmla="*/ 159 h 386"/>
                              <a:gd name="T14" fmla="*/ 383 w 7477"/>
                              <a:gd name="T15" fmla="*/ 384 h 386"/>
                              <a:gd name="T16" fmla="*/ 0 w 7477"/>
                              <a:gd name="T17" fmla="*/ 191 h 386"/>
                              <a:gd name="T18" fmla="*/ 384 w 7477"/>
                              <a:gd name="T19" fmla="*/ 0 h 386"/>
                              <a:gd name="T20" fmla="*/ 383 w 7477"/>
                              <a:gd name="T21" fmla="*/ 384 h 386"/>
                              <a:gd name="T22" fmla="*/ 7094 w 7477"/>
                              <a:gd name="T23" fmla="*/ 2 h 386"/>
                              <a:gd name="T24" fmla="*/ 7477 w 7477"/>
                              <a:gd name="T25" fmla="*/ 194 h 386"/>
                              <a:gd name="T26" fmla="*/ 7093 w 7477"/>
                              <a:gd name="T27" fmla="*/ 386 h 386"/>
                              <a:gd name="T28" fmla="*/ 7094 w 7477"/>
                              <a:gd name="T29" fmla="*/ 2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477" h="386">
                                <a:moveTo>
                                  <a:pt x="320" y="159"/>
                                </a:moveTo>
                                <a:lnTo>
                                  <a:pt x="7157" y="162"/>
                                </a:lnTo>
                                <a:cubicBezTo>
                                  <a:pt x="7176" y="162"/>
                                  <a:pt x="7189" y="176"/>
                                  <a:pt x="7189" y="194"/>
                                </a:cubicBezTo>
                                <a:cubicBezTo>
                                  <a:pt x="7189" y="212"/>
                                  <a:pt x="7176" y="226"/>
                                  <a:pt x="7157" y="226"/>
                                </a:cubicBezTo>
                                <a:lnTo>
                                  <a:pt x="320" y="223"/>
                                </a:lnTo>
                                <a:cubicBezTo>
                                  <a:pt x="302" y="223"/>
                                  <a:pt x="287" y="209"/>
                                  <a:pt x="287" y="192"/>
                                </a:cubicBezTo>
                                <a:cubicBezTo>
                                  <a:pt x="287" y="173"/>
                                  <a:pt x="302" y="159"/>
                                  <a:pt x="320" y="159"/>
                                </a:cubicBezTo>
                                <a:close/>
                                <a:moveTo>
                                  <a:pt x="383" y="384"/>
                                </a:moveTo>
                                <a:lnTo>
                                  <a:pt x="0" y="191"/>
                                </a:lnTo>
                                <a:lnTo>
                                  <a:pt x="384" y="0"/>
                                </a:lnTo>
                                <a:lnTo>
                                  <a:pt x="383" y="384"/>
                                </a:lnTo>
                                <a:close/>
                                <a:moveTo>
                                  <a:pt x="7094" y="2"/>
                                </a:moveTo>
                                <a:lnTo>
                                  <a:pt x="7477" y="194"/>
                                </a:lnTo>
                                <a:lnTo>
                                  <a:pt x="7093" y="386"/>
                                </a:lnTo>
                                <a:lnTo>
                                  <a:pt x="7094" y="2"/>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6"/>
                        <wps:cNvSpPr>
                          <a:spLocks noChangeArrowheads="1"/>
                        </wps:cNvSpPr>
                        <wps:spPr bwMode="auto">
                          <a:xfrm>
                            <a:off x="2053590" y="566420"/>
                            <a:ext cx="9340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5C33D" w14:textId="70D179BD" w:rsidR="00EF759F" w:rsidRDefault="00EF759F">
                              <w:r>
                                <w:rPr>
                                  <w:rFonts w:ascii="Calibri" w:hAnsi="Calibri" w:cs="Calibri"/>
                                  <w:color w:val="000000"/>
                                  <w:sz w:val="16"/>
                                  <w:szCs w:val="16"/>
                                </w:rPr>
                                <w:t>Transmitter ON period</w:t>
                              </w:r>
                            </w:p>
                          </w:txbxContent>
                        </wps:txbx>
                        <wps:bodyPr rot="0" vert="horz" wrap="none" lIns="0" tIns="0" rIns="0" bIns="0" anchor="t" anchorCtr="0">
                          <a:spAutoFit/>
                        </wps:bodyPr>
                      </wps:wsp>
                      <wps:wsp>
                        <wps:cNvPr id="34" name="Rectangle 37"/>
                        <wps:cNvSpPr>
                          <a:spLocks noChangeArrowheads="1"/>
                        </wps:cNvSpPr>
                        <wps:spPr bwMode="auto">
                          <a:xfrm>
                            <a:off x="2913380"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2EAE5" w14:textId="1067E3E7"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35" name="Rectangle 38"/>
                        <wps:cNvSpPr>
                          <a:spLocks noChangeArrowheads="1"/>
                        </wps:cNvSpPr>
                        <wps:spPr bwMode="auto">
                          <a:xfrm>
                            <a:off x="2845435"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A4512" w14:textId="4921F7B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36" name="Rectangle 39"/>
                        <wps:cNvSpPr>
                          <a:spLocks noChangeArrowheads="1"/>
                        </wps:cNvSpPr>
                        <wps:spPr bwMode="auto">
                          <a:xfrm>
                            <a:off x="2893060"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051A7" w14:textId="37D368D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37" name="Rectangle 40"/>
                        <wps:cNvSpPr>
                          <a:spLocks noChangeArrowheads="1"/>
                        </wps:cNvSpPr>
                        <wps:spPr bwMode="auto">
                          <a:xfrm>
                            <a:off x="2066290" y="666750"/>
                            <a:ext cx="1365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BD0F" w14:textId="1604E98A" w:rsidR="00EF759F" w:rsidRDefault="00EF759F">
                              <w:r>
                                <w:rPr>
                                  <w:rFonts w:ascii="Calibri" w:hAnsi="Calibri" w:cs="Calibri"/>
                                  <w:color w:val="000000"/>
                                  <w:sz w:val="16"/>
                                  <w:szCs w:val="16"/>
                                </w:rPr>
                                <w:t>(DL</w:t>
                              </w:r>
                            </w:p>
                          </w:txbxContent>
                        </wps:txbx>
                        <wps:bodyPr rot="0" vert="horz" wrap="none" lIns="0" tIns="0" rIns="0" bIns="0" anchor="t" anchorCtr="0">
                          <a:spAutoFit/>
                        </wps:bodyPr>
                      </wps:wsp>
                      <wps:wsp>
                        <wps:cNvPr id="38" name="Rectangle 41"/>
                        <wps:cNvSpPr>
                          <a:spLocks noChangeArrowheads="1"/>
                        </wps:cNvSpPr>
                        <wps:spPr bwMode="auto">
                          <a:xfrm>
                            <a:off x="2193925" y="666750"/>
                            <a:ext cx="1473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02EEE" w14:textId="440F7F19" w:rsidR="00EF759F" w:rsidRDefault="00EF759F">
                              <w:r>
                                <w:rPr>
                                  <w:rFonts w:ascii="Calibri" w:hAnsi="Calibri" w:cs="Calibri"/>
                                  <w:color w:val="000000"/>
                                  <w:sz w:val="16"/>
                                  <w:szCs w:val="16"/>
                                </w:rPr>
                                <w:t>/UL</w:t>
                              </w:r>
                            </w:p>
                          </w:txbxContent>
                        </wps:txbx>
                        <wps:bodyPr rot="0" vert="horz" wrap="none" lIns="0" tIns="0" rIns="0" bIns="0" anchor="t" anchorCtr="0">
                          <a:spAutoFit/>
                        </wps:bodyPr>
                      </wps:wsp>
                      <wps:wsp>
                        <wps:cNvPr id="39" name="Rectangle 42"/>
                        <wps:cNvSpPr>
                          <a:spLocks noChangeArrowheads="1"/>
                        </wps:cNvSpPr>
                        <wps:spPr bwMode="auto">
                          <a:xfrm>
                            <a:off x="2331085"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FFAB6" w14:textId="45BCD741"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0" name="Rectangle 43"/>
                        <wps:cNvSpPr>
                          <a:spLocks noChangeArrowheads="1"/>
                        </wps:cNvSpPr>
                        <wps:spPr bwMode="auto">
                          <a:xfrm>
                            <a:off x="2353310" y="666750"/>
                            <a:ext cx="34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BA1C3" w14:textId="0219F8B8" w:rsidR="00EF759F" w:rsidRDefault="00EF759F">
                              <w:r>
                                <w:rPr>
                                  <w:rFonts w:ascii="Calibri" w:hAnsi="Calibri" w:cs="Calibri"/>
                                  <w:color w:val="000000"/>
                                  <w:sz w:val="16"/>
                                  <w:szCs w:val="16"/>
                                </w:rPr>
                                <w:t>t</w:t>
                              </w:r>
                            </w:p>
                          </w:txbxContent>
                        </wps:txbx>
                        <wps:bodyPr rot="0" vert="horz" wrap="none" lIns="0" tIns="0" rIns="0" bIns="0" anchor="t" anchorCtr="0">
                          <a:spAutoFit/>
                        </wps:bodyPr>
                      </wps:wsp>
                      <wps:wsp>
                        <wps:cNvPr id="41" name="Rectangle 44"/>
                        <wps:cNvSpPr>
                          <a:spLocks noChangeArrowheads="1"/>
                        </wps:cNvSpPr>
                        <wps:spPr bwMode="auto">
                          <a:xfrm>
                            <a:off x="2384425" y="666750"/>
                            <a:ext cx="5226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863AA" w14:textId="3BFA1C25" w:rsidR="00EF759F" w:rsidRDefault="00EF759F">
                              <w:proofErr w:type="spellStart"/>
                              <w:r>
                                <w:rPr>
                                  <w:rFonts w:ascii="Calibri" w:hAnsi="Calibri" w:cs="Calibri"/>
                                  <w:color w:val="000000"/>
                                  <w:sz w:val="16"/>
                                  <w:szCs w:val="16"/>
                                </w:rPr>
                                <w:t>ransmission</w:t>
                              </w:r>
                              <w:proofErr w:type="spellEnd"/>
                              <w:r>
                                <w:rPr>
                                  <w:rFonts w:ascii="Calibri" w:hAnsi="Calibri" w:cs="Calibri"/>
                                  <w:color w:val="000000"/>
                                  <w:sz w:val="16"/>
                                  <w:szCs w:val="16"/>
                                </w:rPr>
                                <w:t>)</w:t>
                              </w:r>
                            </w:p>
                          </w:txbxContent>
                        </wps:txbx>
                        <wps:bodyPr rot="0" vert="horz" wrap="none" lIns="0" tIns="0" rIns="0" bIns="0" anchor="t" anchorCtr="0">
                          <a:spAutoFit/>
                        </wps:bodyPr>
                      </wps:wsp>
                      <wps:wsp>
                        <wps:cNvPr id="42" name="Rectangle 45"/>
                        <wps:cNvSpPr>
                          <a:spLocks noChangeArrowheads="1"/>
                        </wps:cNvSpPr>
                        <wps:spPr bwMode="auto">
                          <a:xfrm>
                            <a:off x="2867660"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781DA" w14:textId="52B5D85B"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3" name="Rectangle 46"/>
                        <wps:cNvSpPr>
                          <a:spLocks noChangeArrowheads="1"/>
                        </wps:cNvSpPr>
                        <wps:spPr bwMode="auto">
                          <a:xfrm>
                            <a:off x="2934970"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B7511" w14:textId="703C346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4" name="Rectangle 47"/>
                        <wps:cNvSpPr>
                          <a:spLocks noChangeArrowheads="1"/>
                        </wps:cNvSpPr>
                        <wps:spPr bwMode="auto">
                          <a:xfrm>
                            <a:off x="2982595"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5DC7" w14:textId="683BF72B"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5" name="Rectangle 48"/>
                        <wps:cNvSpPr>
                          <a:spLocks noChangeArrowheads="1"/>
                        </wps:cNvSpPr>
                        <wps:spPr bwMode="auto">
                          <a:xfrm>
                            <a:off x="3402330" y="1708150"/>
                            <a:ext cx="669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D72EF" w14:textId="3C9B6FF1" w:rsidR="00EF759F" w:rsidRDefault="00EF759F">
                              <w:r>
                                <w:rPr>
                                  <w:rFonts w:ascii="Calibri" w:hAnsi="Calibri" w:cs="Calibri"/>
                                  <w:color w:val="000000"/>
                                  <w:sz w:val="16"/>
                                  <w:szCs w:val="16"/>
                                </w:rPr>
                                <w:t xml:space="preserve">Transmitter OFF </w:t>
                              </w:r>
                            </w:p>
                          </w:txbxContent>
                        </wps:txbx>
                        <wps:bodyPr rot="0" vert="horz" wrap="none" lIns="0" tIns="0" rIns="0" bIns="0" anchor="t" anchorCtr="0">
                          <a:spAutoFit/>
                        </wps:bodyPr>
                      </wps:wsp>
                      <wps:wsp>
                        <wps:cNvPr id="46" name="Rectangle 49"/>
                        <wps:cNvSpPr>
                          <a:spLocks noChangeArrowheads="1"/>
                        </wps:cNvSpPr>
                        <wps:spPr bwMode="auto">
                          <a:xfrm>
                            <a:off x="4062095" y="17081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F8991" w14:textId="7F3AF35C"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7" name="Rectangle 50"/>
                        <wps:cNvSpPr>
                          <a:spLocks noChangeArrowheads="1"/>
                        </wps:cNvSpPr>
                        <wps:spPr bwMode="auto">
                          <a:xfrm>
                            <a:off x="3582035" y="1808480"/>
                            <a:ext cx="2698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E8987" w14:textId="6C686593" w:rsidR="00EF759F" w:rsidRDefault="00EF759F">
                              <w:r>
                                <w:rPr>
                                  <w:rFonts w:ascii="Calibri" w:hAnsi="Calibri" w:cs="Calibri"/>
                                  <w:color w:val="000000"/>
                                  <w:sz w:val="16"/>
                                  <w:szCs w:val="16"/>
                                </w:rPr>
                                <w:t>period</w:t>
                              </w:r>
                            </w:p>
                          </w:txbxContent>
                        </wps:txbx>
                        <wps:bodyPr rot="0" vert="horz" wrap="none" lIns="0" tIns="0" rIns="0" bIns="0" anchor="t" anchorCtr="0">
                          <a:spAutoFit/>
                        </wps:bodyPr>
                      </wps:wsp>
                      <wps:wsp>
                        <wps:cNvPr id="48" name="Rectangle 51"/>
                        <wps:cNvSpPr>
                          <a:spLocks noChangeArrowheads="1"/>
                        </wps:cNvSpPr>
                        <wps:spPr bwMode="auto">
                          <a:xfrm>
                            <a:off x="3832860"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1AB26" w14:textId="2A39D966"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49" name="Rectangle 52"/>
                        <wps:cNvSpPr>
                          <a:spLocks noChangeArrowheads="1"/>
                        </wps:cNvSpPr>
                        <wps:spPr bwMode="auto">
                          <a:xfrm>
                            <a:off x="3804920"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6433A" w14:textId="41058731"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0" name="Rectangle 53"/>
                        <wps:cNvSpPr>
                          <a:spLocks noChangeArrowheads="1"/>
                        </wps:cNvSpPr>
                        <wps:spPr bwMode="auto">
                          <a:xfrm>
                            <a:off x="3852545"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57EA3" w14:textId="3A5284AC"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1" name="Rectangle 54"/>
                        <wps:cNvSpPr>
                          <a:spLocks noChangeArrowheads="1"/>
                        </wps:cNvSpPr>
                        <wps:spPr bwMode="auto">
                          <a:xfrm>
                            <a:off x="991235" y="1708150"/>
                            <a:ext cx="669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DCC52" w14:textId="6CE946FD" w:rsidR="00EF759F" w:rsidRDefault="00EF759F">
                              <w:r>
                                <w:rPr>
                                  <w:rFonts w:ascii="Calibri" w:hAnsi="Calibri" w:cs="Calibri"/>
                                  <w:color w:val="000000"/>
                                  <w:sz w:val="16"/>
                                  <w:szCs w:val="16"/>
                                </w:rPr>
                                <w:t xml:space="preserve">Transmitter OFF </w:t>
                              </w:r>
                            </w:p>
                          </w:txbxContent>
                        </wps:txbx>
                        <wps:bodyPr rot="0" vert="horz" wrap="none" lIns="0" tIns="0" rIns="0" bIns="0" anchor="t" anchorCtr="0">
                          <a:spAutoFit/>
                        </wps:bodyPr>
                      </wps:wsp>
                      <wps:wsp>
                        <wps:cNvPr id="52" name="Rectangle 55"/>
                        <wps:cNvSpPr>
                          <a:spLocks noChangeArrowheads="1"/>
                        </wps:cNvSpPr>
                        <wps:spPr bwMode="auto">
                          <a:xfrm>
                            <a:off x="1651000" y="17081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1D9D6" w14:textId="5D86FE3F"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3" name="Rectangle 56"/>
                        <wps:cNvSpPr>
                          <a:spLocks noChangeArrowheads="1"/>
                        </wps:cNvSpPr>
                        <wps:spPr bwMode="auto">
                          <a:xfrm>
                            <a:off x="1171575" y="1808480"/>
                            <a:ext cx="2698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1F20B" w14:textId="3FCFFA60" w:rsidR="00EF759F" w:rsidRDefault="00EF759F">
                              <w:r>
                                <w:rPr>
                                  <w:rFonts w:ascii="Calibri" w:hAnsi="Calibri" w:cs="Calibri"/>
                                  <w:color w:val="000000"/>
                                  <w:sz w:val="16"/>
                                  <w:szCs w:val="16"/>
                                </w:rPr>
                                <w:t>period</w:t>
                              </w:r>
                            </w:p>
                          </w:txbxContent>
                        </wps:txbx>
                        <wps:bodyPr rot="0" vert="horz" wrap="none" lIns="0" tIns="0" rIns="0" bIns="0" anchor="t" anchorCtr="0">
                          <a:spAutoFit/>
                        </wps:bodyPr>
                      </wps:wsp>
                      <wps:wsp>
                        <wps:cNvPr id="54" name="Rectangle 57"/>
                        <wps:cNvSpPr>
                          <a:spLocks noChangeArrowheads="1"/>
                        </wps:cNvSpPr>
                        <wps:spPr bwMode="auto">
                          <a:xfrm>
                            <a:off x="1422400"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554AA" w14:textId="0791B9E5"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5" name="Rectangle 58"/>
                        <wps:cNvSpPr>
                          <a:spLocks noChangeArrowheads="1"/>
                        </wps:cNvSpPr>
                        <wps:spPr bwMode="auto">
                          <a:xfrm>
                            <a:off x="1393190"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25580" w14:textId="1F58F77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6" name="Rectangle 59"/>
                        <wps:cNvSpPr>
                          <a:spLocks noChangeArrowheads="1"/>
                        </wps:cNvSpPr>
                        <wps:spPr bwMode="auto">
                          <a:xfrm>
                            <a:off x="1440815" y="180848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BCFB" w14:textId="496CFA05"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57" name="Freeform 60"/>
                        <wps:cNvSpPr>
                          <a:spLocks noEditPoints="1"/>
                        </wps:cNvSpPr>
                        <wps:spPr bwMode="auto">
                          <a:xfrm>
                            <a:off x="3272790" y="1606550"/>
                            <a:ext cx="833755" cy="52705"/>
                          </a:xfrm>
                          <a:custGeom>
                            <a:avLst/>
                            <a:gdLst>
                              <a:gd name="T0" fmla="*/ 319 w 6166"/>
                              <a:gd name="T1" fmla="*/ 160 h 383"/>
                              <a:gd name="T2" fmla="*/ 6135 w 6166"/>
                              <a:gd name="T3" fmla="*/ 162 h 383"/>
                              <a:gd name="T4" fmla="*/ 6166 w 6166"/>
                              <a:gd name="T5" fmla="*/ 194 h 383"/>
                              <a:gd name="T6" fmla="*/ 6135 w 6166"/>
                              <a:gd name="T7" fmla="*/ 226 h 383"/>
                              <a:gd name="T8" fmla="*/ 319 w 6166"/>
                              <a:gd name="T9" fmla="*/ 223 h 383"/>
                              <a:gd name="T10" fmla="*/ 287 w 6166"/>
                              <a:gd name="T11" fmla="*/ 191 h 383"/>
                              <a:gd name="T12" fmla="*/ 319 w 6166"/>
                              <a:gd name="T13" fmla="*/ 160 h 383"/>
                              <a:gd name="T14" fmla="*/ 383 w 6166"/>
                              <a:gd name="T15" fmla="*/ 383 h 383"/>
                              <a:gd name="T16" fmla="*/ 0 w 6166"/>
                              <a:gd name="T17" fmla="*/ 191 h 383"/>
                              <a:gd name="T18" fmla="*/ 383 w 6166"/>
                              <a:gd name="T19" fmla="*/ 0 h 383"/>
                              <a:gd name="T20" fmla="*/ 383 w 6166"/>
                              <a:gd name="T21" fmla="*/ 383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166" h="383">
                                <a:moveTo>
                                  <a:pt x="319" y="160"/>
                                </a:moveTo>
                                <a:lnTo>
                                  <a:pt x="6135" y="162"/>
                                </a:lnTo>
                                <a:cubicBezTo>
                                  <a:pt x="6152" y="162"/>
                                  <a:pt x="6166" y="177"/>
                                  <a:pt x="6166" y="194"/>
                                </a:cubicBezTo>
                                <a:cubicBezTo>
                                  <a:pt x="6166" y="212"/>
                                  <a:pt x="6152" y="226"/>
                                  <a:pt x="6135" y="226"/>
                                </a:cubicBezTo>
                                <a:lnTo>
                                  <a:pt x="319" y="223"/>
                                </a:lnTo>
                                <a:cubicBezTo>
                                  <a:pt x="302" y="223"/>
                                  <a:pt x="287" y="208"/>
                                  <a:pt x="287" y="191"/>
                                </a:cubicBezTo>
                                <a:cubicBezTo>
                                  <a:pt x="287" y="174"/>
                                  <a:pt x="302" y="160"/>
                                  <a:pt x="319" y="160"/>
                                </a:cubicBezTo>
                                <a:close/>
                                <a:moveTo>
                                  <a:pt x="383" y="383"/>
                                </a:moveTo>
                                <a:lnTo>
                                  <a:pt x="0" y="191"/>
                                </a:lnTo>
                                <a:lnTo>
                                  <a:pt x="383" y="0"/>
                                </a:lnTo>
                                <a:lnTo>
                                  <a:pt x="383" y="38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61"/>
                        <wps:cNvSpPr>
                          <a:spLocks noEditPoints="1"/>
                        </wps:cNvSpPr>
                        <wps:spPr bwMode="auto">
                          <a:xfrm>
                            <a:off x="3272790" y="1606550"/>
                            <a:ext cx="833755" cy="52705"/>
                          </a:xfrm>
                          <a:custGeom>
                            <a:avLst/>
                            <a:gdLst>
                              <a:gd name="T0" fmla="*/ 319 w 6166"/>
                              <a:gd name="T1" fmla="*/ 160 h 383"/>
                              <a:gd name="T2" fmla="*/ 6135 w 6166"/>
                              <a:gd name="T3" fmla="*/ 162 h 383"/>
                              <a:gd name="T4" fmla="*/ 6166 w 6166"/>
                              <a:gd name="T5" fmla="*/ 194 h 383"/>
                              <a:gd name="T6" fmla="*/ 6135 w 6166"/>
                              <a:gd name="T7" fmla="*/ 226 h 383"/>
                              <a:gd name="T8" fmla="*/ 319 w 6166"/>
                              <a:gd name="T9" fmla="*/ 223 h 383"/>
                              <a:gd name="T10" fmla="*/ 287 w 6166"/>
                              <a:gd name="T11" fmla="*/ 191 h 383"/>
                              <a:gd name="T12" fmla="*/ 319 w 6166"/>
                              <a:gd name="T13" fmla="*/ 160 h 383"/>
                              <a:gd name="T14" fmla="*/ 383 w 6166"/>
                              <a:gd name="T15" fmla="*/ 383 h 383"/>
                              <a:gd name="T16" fmla="*/ 0 w 6166"/>
                              <a:gd name="T17" fmla="*/ 191 h 383"/>
                              <a:gd name="T18" fmla="*/ 383 w 6166"/>
                              <a:gd name="T19" fmla="*/ 0 h 383"/>
                              <a:gd name="T20" fmla="*/ 383 w 6166"/>
                              <a:gd name="T21" fmla="*/ 383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166" h="383">
                                <a:moveTo>
                                  <a:pt x="319" y="160"/>
                                </a:moveTo>
                                <a:lnTo>
                                  <a:pt x="6135" y="162"/>
                                </a:lnTo>
                                <a:cubicBezTo>
                                  <a:pt x="6152" y="162"/>
                                  <a:pt x="6166" y="177"/>
                                  <a:pt x="6166" y="194"/>
                                </a:cubicBezTo>
                                <a:cubicBezTo>
                                  <a:pt x="6166" y="212"/>
                                  <a:pt x="6152" y="226"/>
                                  <a:pt x="6135" y="226"/>
                                </a:cubicBezTo>
                                <a:lnTo>
                                  <a:pt x="319" y="223"/>
                                </a:lnTo>
                                <a:cubicBezTo>
                                  <a:pt x="302" y="223"/>
                                  <a:pt x="287" y="208"/>
                                  <a:pt x="287" y="191"/>
                                </a:cubicBezTo>
                                <a:cubicBezTo>
                                  <a:pt x="287" y="174"/>
                                  <a:pt x="302" y="160"/>
                                  <a:pt x="319" y="160"/>
                                </a:cubicBezTo>
                                <a:close/>
                                <a:moveTo>
                                  <a:pt x="383" y="383"/>
                                </a:moveTo>
                                <a:lnTo>
                                  <a:pt x="0" y="191"/>
                                </a:lnTo>
                                <a:lnTo>
                                  <a:pt x="383" y="0"/>
                                </a:lnTo>
                                <a:lnTo>
                                  <a:pt x="383" y="383"/>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2"/>
                        <wps:cNvSpPr>
                          <a:spLocks noEditPoints="1"/>
                        </wps:cNvSpPr>
                        <wps:spPr bwMode="auto">
                          <a:xfrm>
                            <a:off x="1710055" y="1606550"/>
                            <a:ext cx="252730" cy="52070"/>
                          </a:xfrm>
                          <a:custGeom>
                            <a:avLst/>
                            <a:gdLst>
                              <a:gd name="T0" fmla="*/ 639 w 3740"/>
                              <a:gd name="T1" fmla="*/ 318 h 766"/>
                              <a:gd name="T2" fmla="*/ 3103 w 3740"/>
                              <a:gd name="T3" fmla="*/ 322 h 766"/>
                              <a:gd name="T4" fmla="*/ 3166 w 3740"/>
                              <a:gd name="T5" fmla="*/ 386 h 766"/>
                              <a:gd name="T6" fmla="*/ 3102 w 3740"/>
                              <a:gd name="T7" fmla="*/ 449 h 766"/>
                              <a:gd name="T8" fmla="*/ 639 w 3740"/>
                              <a:gd name="T9" fmla="*/ 445 h 766"/>
                              <a:gd name="T10" fmla="*/ 575 w 3740"/>
                              <a:gd name="T11" fmla="*/ 381 h 766"/>
                              <a:gd name="T12" fmla="*/ 639 w 3740"/>
                              <a:gd name="T13" fmla="*/ 318 h 766"/>
                              <a:gd name="T14" fmla="*/ 766 w 3740"/>
                              <a:gd name="T15" fmla="*/ 762 h 766"/>
                              <a:gd name="T16" fmla="*/ 0 w 3740"/>
                              <a:gd name="T17" fmla="*/ 380 h 766"/>
                              <a:gd name="T18" fmla="*/ 767 w 3740"/>
                              <a:gd name="T19" fmla="*/ 0 h 766"/>
                              <a:gd name="T20" fmla="*/ 766 w 3740"/>
                              <a:gd name="T21" fmla="*/ 762 h 766"/>
                              <a:gd name="T22" fmla="*/ 2975 w 3740"/>
                              <a:gd name="T23" fmla="*/ 3 h 766"/>
                              <a:gd name="T24" fmla="*/ 3740 w 3740"/>
                              <a:gd name="T25" fmla="*/ 387 h 766"/>
                              <a:gd name="T26" fmla="*/ 2973 w 3740"/>
                              <a:gd name="T27" fmla="*/ 766 h 766"/>
                              <a:gd name="T28" fmla="*/ 2975 w 3740"/>
                              <a:gd name="T29" fmla="*/ 3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40" h="766">
                                <a:moveTo>
                                  <a:pt x="639" y="318"/>
                                </a:moveTo>
                                <a:lnTo>
                                  <a:pt x="3103" y="322"/>
                                </a:lnTo>
                                <a:cubicBezTo>
                                  <a:pt x="3137" y="322"/>
                                  <a:pt x="3166" y="350"/>
                                  <a:pt x="3166" y="386"/>
                                </a:cubicBezTo>
                                <a:cubicBezTo>
                                  <a:pt x="3166" y="421"/>
                                  <a:pt x="3137" y="449"/>
                                  <a:pt x="3102" y="449"/>
                                </a:cubicBezTo>
                                <a:lnTo>
                                  <a:pt x="639" y="445"/>
                                </a:lnTo>
                                <a:cubicBezTo>
                                  <a:pt x="603" y="445"/>
                                  <a:pt x="575" y="416"/>
                                  <a:pt x="575" y="381"/>
                                </a:cubicBezTo>
                                <a:cubicBezTo>
                                  <a:pt x="576" y="346"/>
                                  <a:pt x="603" y="318"/>
                                  <a:pt x="639" y="318"/>
                                </a:cubicBezTo>
                                <a:close/>
                                <a:moveTo>
                                  <a:pt x="766" y="762"/>
                                </a:moveTo>
                                <a:lnTo>
                                  <a:pt x="0" y="380"/>
                                </a:lnTo>
                                <a:lnTo>
                                  <a:pt x="767" y="0"/>
                                </a:lnTo>
                                <a:lnTo>
                                  <a:pt x="766" y="762"/>
                                </a:lnTo>
                                <a:close/>
                                <a:moveTo>
                                  <a:pt x="2975" y="3"/>
                                </a:moveTo>
                                <a:lnTo>
                                  <a:pt x="3740" y="387"/>
                                </a:lnTo>
                                <a:lnTo>
                                  <a:pt x="2973" y="766"/>
                                </a:lnTo>
                                <a:lnTo>
                                  <a:pt x="2975" y="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0" name="Freeform 63"/>
                        <wps:cNvSpPr>
                          <a:spLocks noEditPoints="1"/>
                        </wps:cNvSpPr>
                        <wps:spPr bwMode="auto">
                          <a:xfrm>
                            <a:off x="1710055" y="1606550"/>
                            <a:ext cx="252730" cy="52070"/>
                          </a:xfrm>
                          <a:custGeom>
                            <a:avLst/>
                            <a:gdLst>
                              <a:gd name="T0" fmla="*/ 639 w 3740"/>
                              <a:gd name="T1" fmla="*/ 318 h 766"/>
                              <a:gd name="T2" fmla="*/ 3103 w 3740"/>
                              <a:gd name="T3" fmla="*/ 322 h 766"/>
                              <a:gd name="T4" fmla="*/ 3166 w 3740"/>
                              <a:gd name="T5" fmla="*/ 386 h 766"/>
                              <a:gd name="T6" fmla="*/ 3102 w 3740"/>
                              <a:gd name="T7" fmla="*/ 449 h 766"/>
                              <a:gd name="T8" fmla="*/ 639 w 3740"/>
                              <a:gd name="T9" fmla="*/ 445 h 766"/>
                              <a:gd name="T10" fmla="*/ 575 w 3740"/>
                              <a:gd name="T11" fmla="*/ 381 h 766"/>
                              <a:gd name="T12" fmla="*/ 639 w 3740"/>
                              <a:gd name="T13" fmla="*/ 318 h 766"/>
                              <a:gd name="T14" fmla="*/ 766 w 3740"/>
                              <a:gd name="T15" fmla="*/ 762 h 766"/>
                              <a:gd name="T16" fmla="*/ 0 w 3740"/>
                              <a:gd name="T17" fmla="*/ 380 h 766"/>
                              <a:gd name="T18" fmla="*/ 767 w 3740"/>
                              <a:gd name="T19" fmla="*/ 0 h 766"/>
                              <a:gd name="T20" fmla="*/ 766 w 3740"/>
                              <a:gd name="T21" fmla="*/ 762 h 766"/>
                              <a:gd name="T22" fmla="*/ 2975 w 3740"/>
                              <a:gd name="T23" fmla="*/ 3 h 766"/>
                              <a:gd name="T24" fmla="*/ 3740 w 3740"/>
                              <a:gd name="T25" fmla="*/ 387 h 766"/>
                              <a:gd name="T26" fmla="*/ 2973 w 3740"/>
                              <a:gd name="T27" fmla="*/ 766 h 766"/>
                              <a:gd name="T28" fmla="*/ 2975 w 3740"/>
                              <a:gd name="T29" fmla="*/ 3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40" h="766">
                                <a:moveTo>
                                  <a:pt x="639" y="318"/>
                                </a:moveTo>
                                <a:lnTo>
                                  <a:pt x="3103" y="322"/>
                                </a:lnTo>
                                <a:cubicBezTo>
                                  <a:pt x="3137" y="322"/>
                                  <a:pt x="3166" y="350"/>
                                  <a:pt x="3166" y="386"/>
                                </a:cubicBezTo>
                                <a:cubicBezTo>
                                  <a:pt x="3166" y="421"/>
                                  <a:pt x="3137" y="449"/>
                                  <a:pt x="3102" y="449"/>
                                </a:cubicBezTo>
                                <a:lnTo>
                                  <a:pt x="639" y="445"/>
                                </a:lnTo>
                                <a:cubicBezTo>
                                  <a:pt x="603" y="445"/>
                                  <a:pt x="575" y="416"/>
                                  <a:pt x="575" y="381"/>
                                </a:cubicBezTo>
                                <a:cubicBezTo>
                                  <a:pt x="576" y="346"/>
                                  <a:pt x="603" y="318"/>
                                  <a:pt x="639" y="318"/>
                                </a:cubicBezTo>
                                <a:close/>
                                <a:moveTo>
                                  <a:pt x="766" y="762"/>
                                </a:moveTo>
                                <a:lnTo>
                                  <a:pt x="0" y="380"/>
                                </a:lnTo>
                                <a:lnTo>
                                  <a:pt x="767" y="0"/>
                                </a:lnTo>
                                <a:lnTo>
                                  <a:pt x="766" y="762"/>
                                </a:lnTo>
                                <a:close/>
                                <a:moveTo>
                                  <a:pt x="2975" y="3"/>
                                </a:moveTo>
                                <a:lnTo>
                                  <a:pt x="3740" y="387"/>
                                </a:lnTo>
                                <a:lnTo>
                                  <a:pt x="2973" y="766"/>
                                </a:lnTo>
                                <a:lnTo>
                                  <a:pt x="2975" y="3"/>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4"/>
                        <wps:cNvSpPr>
                          <a:spLocks noEditPoints="1"/>
                        </wps:cNvSpPr>
                        <wps:spPr bwMode="auto">
                          <a:xfrm>
                            <a:off x="2967355" y="1606550"/>
                            <a:ext cx="299085" cy="52705"/>
                          </a:xfrm>
                          <a:custGeom>
                            <a:avLst/>
                            <a:gdLst>
                              <a:gd name="T0" fmla="*/ 320 w 2210"/>
                              <a:gd name="T1" fmla="*/ 158 h 383"/>
                              <a:gd name="T2" fmla="*/ 1891 w 2210"/>
                              <a:gd name="T3" fmla="*/ 160 h 383"/>
                              <a:gd name="T4" fmla="*/ 1922 w 2210"/>
                              <a:gd name="T5" fmla="*/ 193 h 383"/>
                              <a:gd name="T6" fmla="*/ 1890 w 2210"/>
                              <a:gd name="T7" fmla="*/ 224 h 383"/>
                              <a:gd name="T8" fmla="*/ 320 w 2210"/>
                              <a:gd name="T9" fmla="*/ 222 h 383"/>
                              <a:gd name="T10" fmla="*/ 288 w 2210"/>
                              <a:gd name="T11" fmla="*/ 190 h 383"/>
                              <a:gd name="T12" fmla="*/ 320 w 2210"/>
                              <a:gd name="T13" fmla="*/ 158 h 383"/>
                              <a:gd name="T14" fmla="*/ 384 w 2210"/>
                              <a:gd name="T15" fmla="*/ 380 h 383"/>
                              <a:gd name="T16" fmla="*/ 0 w 2210"/>
                              <a:gd name="T17" fmla="*/ 190 h 383"/>
                              <a:gd name="T18" fmla="*/ 385 w 2210"/>
                              <a:gd name="T19" fmla="*/ 0 h 383"/>
                              <a:gd name="T20" fmla="*/ 384 w 2210"/>
                              <a:gd name="T21" fmla="*/ 380 h 383"/>
                              <a:gd name="T22" fmla="*/ 1826 w 2210"/>
                              <a:gd name="T23" fmla="*/ 2 h 383"/>
                              <a:gd name="T24" fmla="*/ 2210 w 2210"/>
                              <a:gd name="T25" fmla="*/ 193 h 383"/>
                              <a:gd name="T26" fmla="*/ 1826 w 2210"/>
                              <a:gd name="T27" fmla="*/ 383 h 383"/>
                              <a:gd name="T28" fmla="*/ 1826 w 2210"/>
                              <a:gd name="T29" fmla="*/ 2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10" h="383">
                                <a:moveTo>
                                  <a:pt x="320" y="158"/>
                                </a:moveTo>
                                <a:lnTo>
                                  <a:pt x="1891" y="160"/>
                                </a:lnTo>
                                <a:cubicBezTo>
                                  <a:pt x="1908" y="160"/>
                                  <a:pt x="1922" y="175"/>
                                  <a:pt x="1922" y="193"/>
                                </a:cubicBezTo>
                                <a:cubicBezTo>
                                  <a:pt x="1922" y="210"/>
                                  <a:pt x="1908" y="224"/>
                                  <a:pt x="1890" y="224"/>
                                </a:cubicBezTo>
                                <a:lnTo>
                                  <a:pt x="320" y="222"/>
                                </a:lnTo>
                                <a:cubicBezTo>
                                  <a:pt x="302" y="222"/>
                                  <a:pt x="288" y="208"/>
                                  <a:pt x="288" y="190"/>
                                </a:cubicBezTo>
                                <a:cubicBezTo>
                                  <a:pt x="288" y="173"/>
                                  <a:pt x="302" y="158"/>
                                  <a:pt x="320" y="158"/>
                                </a:cubicBezTo>
                                <a:close/>
                                <a:moveTo>
                                  <a:pt x="384" y="380"/>
                                </a:moveTo>
                                <a:lnTo>
                                  <a:pt x="0" y="190"/>
                                </a:lnTo>
                                <a:lnTo>
                                  <a:pt x="385" y="0"/>
                                </a:lnTo>
                                <a:lnTo>
                                  <a:pt x="384" y="380"/>
                                </a:lnTo>
                                <a:close/>
                                <a:moveTo>
                                  <a:pt x="1826" y="2"/>
                                </a:moveTo>
                                <a:lnTo>
                                  <a:pt x="2210" y="193"/>
                                </a:lnTo>
                                <a:lnTo>
                                  <a:pt x="1826" y="383"/>
                                </a:lnTo>
                                <a:lnTo>
                                  <a:pt x="1826" y="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5"/>
                        <wps:cNvSpPr>
                          <a:spLocks noEditPoints="1"/>
                        </wps:cNvSpPr>
                        <wps:spPr bwMode="auto">
                          <a:xfrm>
                            <a:off x="2967355" y="1606550"/>
                            <a:ext cx="299085" cy="52705"/>
                          </a:xfrm>
                          <a:custGeom>
                            <a:avLst/>
                            <a:gdLst>
                              <a:gd name="T0" fmla="*/ 320 w 2210"/>
                              <a:gd name="T1" fmla="*/ 158 h 383"/>
                              <a:gd name="T2" fmla="*/ 1891 w 2210"/>
                              <a:gd name="T3" fmla="*/ 160 h 383"/>
                              <a:gd name="T4" fmla="*/ 1922 w 2210"/>
                              <a:gd name="T5" fmla="*/ 193 h 383"/>
                              <a:gd name="T6" fmla="*/ 1890 w 2210"/>
                              <a:gd name="T7" fmla="*/ 224 h 383"/>
                              <a:gd name="T8" fmla="*/ 320 w 2210"/>
                              <a:gd name="T9" fmla="*/ 222 h 383"/>
                              <a:gd name="T10" fmla="*/ 288 w 2210"/>
                              <a:gd name="T11" fmla="*/ 190 h 383"/>
                              <a:gd name="T12" fmla="*/ 320 w 2210"/>
                              <a:gd name="T13" fmla="*/ 158 h 383"/>
                              <a:gd name="T14" fmla="*/ 384 w 2210"/>
                              <a:gd name="T15" fmla="*/ 380 h 383"/>
                              <a:gd name="T16" fmla="*/ 0 w 2210"/>
                              <a:gd name="T17" fmla="*/ 190 h 383"/>
                              <a:gd name="T18" fmla="*/ 385 w 2210"/>
                              <a:gd name="T19" fmla="*/ 0 h 383"/>
                              <a:gd name="T20" fmla="*/ 384 w 2210"/>
                              <a:gd name="T21" fmla="*/ 380 h 383"/>
                              <a:gd name="T22" fmla="*/ 1826 w 2210"/>
                              <a:gd name="T23" fmla="*/ 2 h 383"/>
                              <a:gd name="T24" fmla="*/ 2210 w 2210"/>
                              <a:gd name="T25" fmla="*/ 193 h 383"/>
                              <a:gd name="T26" fmla="*/ 1826 w 2210"/>
                              <a:gd name="T27" fmla="*/ 383 h 383"/>
                              <a:gd name="T28" fmla="*/ 1826 w 2210"/>
                              <a:gd name="T29" fmla="*/ 2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10" h="383">
                                <a:moveTo>
                                  <a:pt x="320" y="158"/>
                                </a:moveTo>
                                <a:lnTo>
                                  <a:pt x="1891" y="160"/>
                                </a:lnTo>
                                <a:cubicBezTo>
                                  <a:pt x="1908" y="160"/>
                                  <a:pt x="1922" y="175"/>
                                  <a:pt x="1922" y="193"/>
                                </a:cubicBezTo>
                                <a:cubicBezTo>
                                  <a:pt x="1922" y="210"/>
                                  <a:pt x="1908" y="224"/>
                                  <a:pt x="1890" y="224"/>
                                </a:cubicBezTo>
                                <a:lnTo>
                                  <a:pt x="320" y="222"/>
                                </a:lnTo>
                                <a:cubicBezTo>
                                  <a:pt x="302" y="222"/>
                                  <a:pt x="288" y="208"/>
                                  <a:pt x="288" y="190"/>
                                </a:cubicBezTo>
                                <a:cubicBezTo>
                                  <a:pt x="288" y="173"/>
                                  <a:pt x="302" y="158"/>
                                  <a:pt x="320" y="158"/>
                                </a:cubicBezTo>
                                <a:close/>
                                <a:moveTo>
                                  <a:pt x="384" y="380"/>
                                </a:moveTo>
                                <a:lnTo>
                                  <a:pt x="0" y="190"/>
                                </a:lnTo>
                                <a:lnTo>
                                  <a:pt x="385" y="0"/>
                                </a:lnTo>
                                <a:lnTo>
                                  <a:pt x="384" y="380"/>
                                </a:lnTo>
                                <a:close/>
                                <a:moveTo>
                                  <a:pt x="1826" y="2"/>
                                </a:moveTo>
                                <a:lnTo>
                                  <a:pt x="2210" y="193"/>
                                </a:lnTo>
                                <a:lnTo>
                                  <a:pt x="1826" y="383"/>
                                </a:lnTo>
                                <a:lnTo>
                                  <a:pt x="1826" y="2"/>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6"/>
                        <wps:cNvSpPr>
                          <a:spLocks noChangeArrowheads="1"/>
                        </wps:cNvSpPr>
                        <wps:spPr bwMode="auto">
                          <a:xfrm>
                            <a:off x="2087880" y="1421765"/>
                            <a:ext cx="8807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37E76" w14:textId="583D4CA0" w:rsidR="00EF759F" w:rsidRDefault="00EF759F">
                              <w:r>
                                <w:rPr>
                                  <w:rFonts w:ascii="Calibri" w:hAnsi="Calibri" w:cs="Calibri"/>
                                  <w:color w:val="000000"/>
                                  <w:sz w:val="16"/>
                                  <w:szCs w:val="16"/>
                                </w:rPr>
                                <w:t xml:space="preserve">Transmitter transient </w:t>
                              </w:r>
                            </w:p>
                          </w:txbxContent>
                        </wps:txbx>
                        <wps:bodyPr rot="0" vert="horz" wrap="none" lIns="0" tIns="0" rIns="0" bIns="0" anchor="t" anchorCtr="0">
                          <a:spAutoFit/>
                        </wps:bodyPr>
                      </wps:wsp>
                      <wps:wsp>
                        <wps:cNvPr id="64" name="Rectangle 67"/>
                        <wps:cNvSpPr>
                          <a:spLocks noChangeArrowheads="1"/>
                        </wps:cNvSpPr>
                        <wps:spPr bwMode="auto">
                          <a:xfrm>
                            <a:off x="2942590" y="142176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44300" w14:textId="0706A80A"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65" name="Rectangle 68"/>
                        <wps:cNvSpPr>
                          <a:spLocks noChangeArrowheads="1"/>
                        </wps:cNvSpPr>
                        <wps:spPr bwMode="auto">
                          <a:xfrm>
                            <a:off x="2338070" y="1522095"/>
                            <a:ext cx="2698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E3415" w14:textId="401B17C7" w:rsidR="00EF759F" w:rsidRDefault="00EF759F">
                              <w:r>
                                <w:rPr>
                                  <w:rFonts w:ascii="Calibri" w:hAnsi="Calibri" w:cs="Calibri"/>
                                  <w:color w:val="000000"/>
                                  <w:sz w:val="16"/>
                                  <w:szCs w:val="16"/>
                                </w:rPr>
                                <w:t>period</w:t>
                              </w:r>
                            </w:p>
                          </w:txbxContent>
                        </wps:txbx>
                        <wps:bodyPr rot="0" vert="horz" wrap="none" lIns="0" tIns="0" rIns="0" bIns="0" anchor="t" anchorCtr="0">
                          <a:spAutoFit/>
                        </wps:bodyPr>
                      </wps:wsp>
                      <wps:wsp>
                        <wps:cNvPr id="66" name="Rectangle 69"/>
                        <wps:cNvSpPr>
                          <a:spLocks noChangeArrowheads="1"/>
                        </wps:cNvSpPr>
                        <wps:spPr bwMode="auto">
                          <a:xfrm>
                            <a:off x="2588895" y="152209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63544" w14:textId="0D58A39B"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67" name="Rectangle 70"/>
                        <wps:cNvSpPr>
                          <a:spLocks noChangeArrowheads="1"/>
                        </wps:cNvSpPr>
                        <wps:spPr bwMode="auto">
                          <a:xfrm>
                            <a:off x="2559685" y="152209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20FA2" w14:textId="3D5FF933"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68" name="Rectangle 71"/>
                        <wps:cNvSpPr>
                          <a:spLocks noChangeArrowheads="1"/>
                        </wps:cNvSpPr>
                        <wps:spPr bwMode="auto">
                          <a:xfrm>
                            <a:off x="2607310" y="152209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A3932" w14:textId="7710E71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69" name="Line 72"/>
                        <wps:cNvCnPr>
                          <a:cxnSpLocks noChangeShapeType="1"/>
                        </wps:cNvCnPr>
                        <wps:spPr bwMode="auto">
                          <a:xfrm flipV="1">
                            <a:off x="1774825" y="1463040"/>
                            <a:ext cx="271780" cy="15621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Line 73"/>
                        <wps:cNvCnPr>
                          <a:cxnSpLocks noChangeShapeType="1"/>
                        </wps:cNvCnPr>
                        <wps:spPr bwMode="auto">
                          <a:xfrm flipH="1" flipV="1">
                            <a:off x="2857500" y="1463040"/>
                            <a:ext cx="265430" cy="15621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74"/>
                        <wps:cNvSpPr>
                          <a:spLocks noChangeArrowheads="1"/>
                        </wps:cNvSpPr>
                        <wps:spPr bwMode="auto">
                          <a:xfrm>
                            <a:off x="932180" y="959485"/>
                            <a:ext cx="777875" cy="1562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Line 75"/>
                        <wps:cNvCnPr>
                          <a:cxnSpLocks noChangeShapeType="1"/>
                        </wps:cNvCnPr>
                        <wps:spPr bwMode="auto">
                          <a:xfrm>
                            <a:off x="932180" y="1115695"/>
                            <a:ext cx="777875" cy="635"/>
                          </a:xfrm>
                          <a:prstGeom prst="line">
                            <a:avLst/>
                          </a:prstGeom>
                          <a:noFill/>
                          <a:ln w="1333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76"/>
                        <wps:cNvCnPr>
                          <a:cxnSpLocks noChangeShapeType="1"/>
                        </wps:cNvCnPr>
                        <wps:spPr bwMode="auto">
                          <a:xfrm flipV="1">
                            <a:off x="1710055" y="959485"/>
                            <a:ext cx="635" cy="156210"/>
                          </a:xfrm>
                          <a:prstGeom prst="line">
                            <a:avLst/>
                          </a:prstGeom>
                          <a:noFill/>
                          <a:ln w="1333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Rectangle 77"/>
                        <wps:cNvSpPr>
                          <a:spLocks noChangeArrowheads="1"/>
                        </wps:cNvSpPr>
                        <wps:spPr bwMode="auto">
                          <a:xfrm>
                            <a:off x="3265170" y="959485"/>
                            <a:ext cx="777875" cy="1568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78"/>
                        <wps:cNvCnPr>
                          <a:cxnSpLocks noChangeShapeType="1"/>
                        </wps:cNvCnPr>
                        <wps:spPr bwMode="auto">
                          <a:xfrm>
                            <a:off x="3265170" y="1116330"/>
                            <a:ext cx="777875" cy="0"/>
                          </a:xfrm>
                          <a:prstGeom prst="line">
                            <a:avLst/>
                          </a:prstGeom>
                          <a:noFill/>
                          <a:ln w="1333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79"/>
                        <wps:cNvCnPr>
                          <a:cxnSpLocks noChangeShapeType="1"/>
                        </wps:cNvCnPr>
                        <wps:spPr bwMode="auto">
                          <a:xfrm flipV="1">
                            <a:off x="3265170" y="959485"/>
                            <a:ext cx="1270" cy="156845"/>
                          </a:xfrm>
                          <a:prstGeom prst="line">
                            <a:avLst/>
                          </a:prstGeom>
                          <a:noFill/>
                          <a:ln w="1333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80"/>
                        <wps:cNvSpPr>
                          <a:spLocks noChangeArrowheads="1"/>
                        </wps:cNvSpPr>
                        <wps:spPr bwMode="auto">
                          <a:xfrm>
                            <a:off x="217170" y="1082040"/>
                            <a:ext cx="666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3FECA" w14:textId="5335E3C1" w:rsidR="00EF759F" w:rsidRDefault="00EF759F">
                              <w:r>
                                <w:rPr>
                                  <w:rFonts w:ascii="Calibri" w:hAnsi="Calibri" w:cs="Calibri"/>
                                  <w:color w:val="000000"/>
                                  <w:sz w:val="16"/>
                                  <w:szCs w:val="16"/>
                                </w:rPr>
                                <w:t>OFF power level</w:t>
                              </w:r>
                            </w:p>
                          </w:txbxContent>
                        </wps:txbx>
                        <wps:bodyPr rot="0" vert="horz" wrap="none" lIns="0" tIns="0" rIns="0" bIns="0" anchor="t" anchorCtr="0">
                          <a:spAutoFit/>
                        </wps:bodyPr>
                      </wps:wsp>
                      <wps:wsp>
                        <wps:cNvPr id="78" name="Rectangle 81"/>
                        <wps:cNvSpPr>
                          <a:spLocks noChangeArrowheads="1"/>
                        </wps:cNvSpPr>
                        <wps:spPr bwMode="auto">
                          <a:xfrm>
                            <a:off x="835025" y="108204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85176" w14:textId="5AECE95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79" name="Rectangle 82"/>
                        <wps:cNvSpPr>
                          <a:spLocks noChangeArrowheads="1"/>
                        </wps:cNvSpPr>
                        <wps:spPr bwMode="auto">
                          <a:xfrm>
                            <a:off x="802640" y="108204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F5507" w14:textId="6010E74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0" name="Rectangle 83"/>
                        <wps:cNvSpPr>
                          <a:spLocks noChangeArrowheads="1"/>
                        </wps:cNvSpPr>
                        <wps:spPr bwMode="auto">
                          <a:xfrm>
                            <a:off x="850265" y="108204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C1D3F" w14:textId="0450D746"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1" name="Rectangle 84"/>
                        <wps:cNvSpPr>
                          <a:spLocks noChangeArrowheads="1"/>
                        </wps:cNvSpPr>
                        <wps:spPr bwMode="auto">
                          <a:xfrm>
                            <a:off x="217170" y="118237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98992" w14:textId="69CDE681"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2" name="Rectangle 85"/>
                        <wps:cNvSpPr>
                          <a:spLocks noChangeArrowheads="1"/>
                        </wps:cNvSpPr>
                        <wps:spPr bwMode="auto">
                          <a:xfrm>
                            <a:off x="264795" y="118237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D388A" w14:textId="7C29151D"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3" name="Rectangle 86"/>
                        <wps:cNvSpPr>
                          <a:spLocks noChangeArrowheads="1"/>
                        </wps:cNvSpPr>
                        <wps:spPr bwMode="auto">
                          <a:xfrm>
                            <a:off x="190500" y="219075"/>
                            <a:ext cx="6381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054D8" w14:textId="5E3270C2" w:rsidR="00EF759F" w:rsidRDefault="00EF759F">
                              <w:r>
                                <w:rPr>
                                  <w:rFonts w:ascii="Calibri" w:hAnsi="Calibri" w:cs="Calibri"/>
                                  <w:color w:val="000000"/>
                                  <w:sz w:val="16"/>
                                  <w:szCs w:val="16"/>
                                </w:rPr>
                                <w:t>ON power level</w:t>
                              </w:r>
                            </w:p>
                          </w:txbxContent>
                        </wps:txbx>
                        <wps:bodyPr rot="0" vert="horz" wrap="none" lIns="0" tIns="0" rIns="0" bIns="0" anchor="t" anchorCtr="0">
                          <a:spAutoFit/>
                        </wps:bodyPr>
                      </wps:wsp>
                      <wps:wsp>
                        <wps:cNvPr id="84" name="Rectangle 87"/>
                        <wps:cNvSpPr>
                          <a:spLocks noChangeArrowheads="1"/>
                        </wps:cNvSpPr>
                        <wps:spPr bwMode="auto">
                          <a:xfrm>
                            <a:off x="782320" y="2190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9A89D" w14:textId="1B24C765"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5" name="Rectangle 88"/>
                        <wps:cNvSpPr>
                          <a:spLocks noChangeArrowheads="1"/>
                        </wps:cNvSpPr>
                        <wps:spPr bwMode="auto">
                          <a:xfrm>
                            <a:off x="741045" y="2190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07ABA" w14:textId="65962479"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6" name="Rectangle 89"/>
                        <wps:cNvSpPr>
                          <a:spLocks noChangeArrowheads="1"/>
                        </wps:cNvSpPr>
                        <wps:spPr bwMode="auto">
                          <a:xfrm>
                            <a:off x="788670" y="2190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8A782" w14:textId="6000B53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90"/>
                        <wps:cNvSpPr>
                          <a:spLocks noChangeArrowheads="1"/>
                        </wps:cNvSpPr>
                        <wps:spPr bwMode="auto">
                          <a:xfrm>
                            <a:off x="234950" y="3206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69114" w14:textId="44072E9F"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8" name="Rectangle 91"/>
                        <wps:cNvSpPr>
                          <a:spLocks noChangeArrowheads="1"/>
                        </wps:cNvSpPr>
                        <wps:spPr bwMode="auto">
                          <a:xfrm>
                            <a:off x="699135" y="3206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21056" w14:textId="67AA1DF7"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89" name="Rectangle 92"/>
                        <wps:cNvSpPr>
                          <a:spLocks noChangeArrowheads="1"/>
                        </wps:cNvSpPr>
                        <wps:spPr bwMode="auto">
                          <a:xfrm>
                            <a:off x="746760" y="320675"/>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AB2CC" w14:textId="690B7F3A"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90" name="Freeform 93"/>
                        <wps:cNvSpPr>
                          <a:spLocks noEditPoints="1"/>
                        </wps:cNvSpPr>
                        <wps:spPr bwMode="auto">
                          <a:xfrm>
                            <a:off x="851535" y="328930"/>
                            <a:ext cx="2105660" cy="7620"/>
                          </a:xfrm>
                          <a:custGeom>
                            <a:avLst/>
                            <a:gdLst>
                              <a:gd name="T0" fmla="*/ 0 w 15574"/>
                              <a:gd name="T1" fmla="*/ 25 h 54"/>
                              <a:gd name="T2" fmla="*/ 360 w 15574"/>
                              <a:gd name="T3" fmla="*/ 51 h 54"/>
                              <a:gd name="T4" fmla="*/ 839 w 15574"/>
                              <a:gd name="T5" fmla="*/ 51 h 54"/>
                              <a:gd name="T6" fmla="*/ 1198 w 15574"/>
                              <a:gd name="T7" fmla="*/ 26 h 54"/>
                              <a:gd name="T8" fmla="*/ 1510 w 15574"/>
                              <a:gd name="T9" fmla="*/ 1 h 54"/>
                              <a:gd name="T10" fmla="*/ 1701 w 15574"/>
                              <a:gd name="T11" fmla="*/ 1 h 54"/>
                              <a:gd name="T12" fmla="*/ 1701 w 15574"/>
                              <a:gd name="T13" fmla="*/ 1 h 54"/>
                              <a:gd name="T14" fmla="*/ 2013 w 15574"/>
                              <a:gd name="T15" fmla="*/ 26 h 54"/>
                              <a:gd name="T16" fmla="*/ 2372 w 15574"/>
                              <a:gd name="T17" fmla="*/ 51 h 54"/>
                              <a:gd name="T18" fmla="*/ 2851 w 15574"/>
                              <a:gd name="T19" fmla="*/ 51 h 54"/>
                              <a:gd name="T20" fmla="*/ 3211 w 15574"/>
                              <a:gd name="T21" fmla="*/ 26 h 54"/>
                              <a:gd name="T22" fmla="*/ 3522 w 15574"/>
                              <a:gd name="T23" fmla="*/ 1 h 54"/>
                              <a:gd name="T24" fmla="*/ 3714 w 15574"/>
                              <a:gd name="T25" fmla="*/ 1 h 54"/>
                              <a:gd name="T26" fmla="*/ 3714 w 15574"/>
                              <a:gd name="T27" fmla="*/ 1 h 54"/>
                              <a:gd name="T28" fmla="*/ 4025 w 15574"/>
                              <a:gd name="T29" fmla="*/ 26 h 54"/>
                              <a:gd name="T30" fmla="*/ 4385 w 15574"/>
                              <a:gd name="T31" fmla="*/ 51 h 54"/>
                              <a:gd name="T32" fmla="*/ 4864 w 15574"/>
                              <a:gd name="T33" fmla="*/ 52 h 54"/>
                              <a:gd name="T34" fmla="*/ 5223 w 15574"/>
                              <a:gd name="T35" fmla="*/ 27 h 54"/>
                              <a:gd name="T36" fmla="*/ 5535 w 15574"/>
                              <a:gd name="T37" fmla="*/ 2 h 54"/>
                              <a:gd name="T38" fmla="*/ 5726 w 15574"/>
                              <a:gd name="T39" fmla="*/ 2 h 54"/>
                              <a:gd name="T40" fmla="*/ 5726 w 15574"/>
                              <a:gd name="T41" fmla="*/ 2 h 54"/>
                              <a:gd name="T42" fmla="*/ 6038 w 15574"/>
                              <a:gd name="T43" fmla="*/ 27 h 54"/>
                              <a:gd name="T44" fmla="*/ 6397 w 15574"/>
                              <a:gd name="T45" fmla="*/ 52 h 54"/>
                              <a:gd name="T46" fmla="*/ 6876 w 15574"/>
                              <a:gd name="T47" fmla="*/ 52 h 54"/>
                              <a:gd name="T48" fmla="*/ 7236 w 15574"/>
                              <a:gd name="T49" fmla="*/ 27 h 54"/>
                              <a:gd name="T50" fmla="*/ 7547 w 15574"/>
                              <a:gd name="T51" fmla="*/ 2 h 54"/>
                              <a:gd name="T52" fmla="*/ 7739 w 15574"/>
                              <a:gd name="T53" fmla="*/ 2 h 54"/>
                              <a:gd name="T54" fmla="*/ 7739 w 15574"/>
                              <a:gd name="T55" fmla="*/ 2 h 54"/>
                              <a:gd name="T56" fmla="*/ 8050 w 15574"/>
                              <a:gd name="T57" fmla="*/ 27 h 54"/>
                              <a:gd name="T58" fmla="*/ 8410 w 15574"/>
                              <a:gd name="T59" fmla="*/ 52 h 54"/>
                              <a:gd name="T60" fmla="*/ 8889 w 15574"/>
                              <a:gd name="T61" fmla="*/ 52 h 54"/>
                              <a:gd name="T62" fmla="*/ 9248 w 15574"/>
                              <a:gd name="T63" fmla="*/ 27 h 54"/>
                              <a:gd name="T64" fmla="*/ 9560 w 15574"/>
                              <a:gd name="T65" fmla="*/ 3 h 54"/>
                              <a:gd name="T66" fmla="*/ 9752 w 15574"/>
                              <a:gd name="T67" fmla="*/ 3 h 54"/>
                              <a:gd name="T68" fmla="*/ 9752 w 15574"/>
                              <a:gd name="T69" fmla="*/ 3 h 54"/>
                              <a:gd name="T70" fmla="*/ 10063 w 15574"/>
                              <a:gd name="T71" fmla="*/ 28 h 54"/>
                              <a:gd name="T72" fmla="*/ 10422 w 15574"/>
                              <a:gd name="T73" fmla="*/ 53 h 54"/>
                              <a:gd name="T74" fmla="*/ 10902 w 15574"/>
                              <a:gd name="T75" fmla="*/ 53 h 54"/>
                              <a:gd name="T76" fmla="*/ 11261 w 15574"/>
                              <a:gd name="T77" fmla="*/ 28 h 54"/>
                              <a:gd name="T78" fmla="*/ 11572 w 15574"/>
                              <a:gd name="T79" fmla="*/ 3 h 54"/>
                              <a:gd name="T80" fmla="*/ 11764 w 15574"/>
                              <a:gd name="T81" fmla="*/ 3 h 54"/>
                              <a:gd name="T82" fmla="*/ 11764 w 15574"/>
                              <a:gd name="T83" fmla="*/ 3 h 54"/>
                              <a:gd name="T84" fmla="*/ 12076 w 15574"/>
                              <a:gd name="T85" fmla="*/ 28 h 54"/>
                              <a:gd name="T86" fmla="*/ 12435 w 15574"/>
                              <a:gd name="T87" fmla="*/ 53 h 54"/>
                              <a:gd name="T88" fmla="*/ 12914 w 15574"/>
                              <a:gd name="T89" fmla="*/ 53 h 54"/>
                              <a:gd name="T90" fmla="*/ 13274 w 15574"/>
                              <a:gd name="T91" fmla="*/ 28 h 54"/>
                              <a:gd name="T92" fmla="*/ 13585 w 15574"/>
                              <a:gd name="T93" fmla="*/ 3 h 54"/>
                              <a:gd name="T94" fmla="*/ 13777 w 15574"/>
                              <a:gd name="T95" fmla="*/ 3 h 54"/>
                              <a:gd name="T96" fmla="*/ 13777 w 15574"/>
                              <a:gd name="T97" fmla="*/ 3 h 54"/>
                              <a:gd name="T98" fmla="*/ 14088 w 15574"/>
                              <a:gd name="T99" fmla="*/ 28 h 54"/>
                              <a:gd name="T100" fmla="*/ 14448 w 15574"/>
                              <a:gd name="T101" fmla="*/ 54 h 54"/>
                              <a:gd name="T102" fmla="*/ 14927 w 15574"/>
                              <a:gd name="T103" fmla="*/ 54 h 54"/>
                              <a:gd name="T104" fmla="*/ 15286 w 15574"/>
                              <a:gd name="T105" fmla="*/ 29 h 54"/>
                              <a:gd name="T106" fmla="*/ 15550 w 15574"/>
                              <a:gd name="T107" fmla="*/ 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574" h="54">
                                <a:moveTo>
                                  <a:pt x="24" y="0"/>
                                </a:moveTo>
                                <a:lnTo>
                                  <a:pt x="168" y="0"/>
                                </a:lnTo>
                                <a:cubicBezTo>
                                  <a:pt x="181" y="1"/>
                                  <a:pt x="192" y="12"/>
                                  <a:pt x="192" y="26"/>
                                </a:cubicBezTo>
                                <a:cubicBezTo>
                                  <a:pt x="192" y="39"/>
                                  <a:pt x="181" y="51"/>
                                  <a:pt x="168" y="50"/>
                                </a:cubicBezTo>
                                <a:lnTo>
                                  <a:pt x="24" y="50"/>
                                </a:lnTo>
                                <a:cubicBezTo>
                                  <a:pt x="12" y="50"/>
                                  <a:pt x="0" y="39"/>
                                  <a:pt x="0" y="25"/>
                                </a:cubicBezTo>
                                <a:cubicBezTo>
                                  <a:pt x="0" y="12"/>
                                  <a:pt x="12" y="0"/>
                                  <a:pt x="24" y="0"/>
                                </a:cubicBezTo>
                                <a:close/>
                                <a:moveTo>
                                  <a:pt x="360" y="1"/>
                                </a:moveTo>
                                <a:lnTo>
                                  <a:pt x="503" y="1"/>
                                </a:lnTo>
                                <a:cubicBezTo>
                                  <a:pt x="517" y="1"/>
                                  <a:pt x="527" y="12"/>
                                  <a:pt x="527" y="26"/>
                                </a:cubicBezTo>
                                <a:cubicBezTo>
                                  <a:pt x="527" y="39"/>
                                  <a:pt x="517" y="51"/>
                                  <a:pt x="503" y="51"/>
                                </a:cubicBezTo>
                                <a:lnTo>
                                  <a:pt x="360" y="51"/>
                                </a:lnTo>
                                <a:cubicBezTo>
                                  <a:pt x="347" y="51"/>
                                  <a:pt x="336" y="39"/>
                                  <a:pt x="336" y="26"/>
                                </a:cubicBezTo>
                                <a:cubicBezTo>
                                  <a:pt x="336" y="12"/>
                                  <a:pt x="347" y="1"/>
                                  <a:pt x="360" y="1"/>
                                </a:cubicBezTo>
                                <a:close/>
                                <a:moveTo>
                                  <a:pt x="695" y="1"/>
                                </a:moveTo>
                                <a:lnTo>
                                  <a:pt x="839" y="1"/>
                                </a:lnTo>
                                <a:cubicBezTo>
                                  <a:pt x="852" y="1"/>
                                  <a:pt x="863" y="12"/>
                                  <a:pt x="863" y="26"/>
                                </a:cubicBezTo>
                                <a:cubicBezTo>
                                  <a:pt x="863" y="39"/>
                                  <a:pt x="852" y="51"/>
                                  <a:pt x="839" y="51"/>
                                </a:cubicBezTo>
                                <a:lnTo>
                                  <a:pt x="695" y="51"/>
                                </a:lnTo>
                                <a:cubicBezTo>
                                  <a:pt x="683" y="51"/>
                                  <a:pt x="671" y="39"/>
                                  <a:pt x="671" y="26"/>
                                </a:cubicBezTo>
                                <a:cubicBezTo>
                                  <a:pt x="671" y="12"/>
                                  <a:pt x="683" y="1"/>
                                  <a:pt x="695" y="1"/>
                                </a:cubicBezTo>
                                <a:close/>
                                <a:moveTo>
                                  <a:pt x="1030" y="1"/>
                                </a:moveTo>
                                <a:lnTo>
                                  <a:pt x="1174" y="1"/>
                                </a:lnTo>
                                <a:cubicBezTo>
                                  <a:pt x="1188" y="1"/>
                                  <a:pt x="1198" y="12"/>
                                  <a:pt x="1198" y="26"/>
                                </a:cubicBezTo>
                                <a:cubicBezTo>
                                  <a:pt x="1198" y="40"/>
                                  <a:pt x="1188" y="51"/>
                                  <a:pt x="1174" y="51"/>
                                </a:cubicBezTo>
                                <a:lnTo>
                                  <a:pt x="1030" y="51"/>
                                </a:lnTo>
                                <a:cubicBezTo>
                                  <a:pt x="1018" y="51"/>
                                  <a:pt x="1007" y="39"/>
                                  <a:pt x="1007" y="26"/>
                                </a:cubicBezTo>
                                <a:cubicBezTo>
                                  <a:pt x="1007" y="12"/>
                                  <a:pt x="1018" y="1"/>
                                  <a:pt x="1030" y="1"/>
                                </a:cubicBezTo>
                                <a:close/>
                                <a:moveTo>
                                  <a:pt x="1366" y="1"/>
                                </a:moveTo>
                                <a:lnTo>
                                  <a:pt x="1510" y="1"/>
                                </a:lnTo>
                                <a:cubicBezTo>
                                  <a:pt x="1523" y="1"/>
                                  <a:pt x="1534" y="12"/>
                                  <a:pt x="1534" y="26"/>
                                </a:cubicBezTo>
                                <a:cubicBezTo>
                                  <a:pt x="1534" y="40"/>
                                  <a:pt x="1523" y="51"/>
                                  <a:pt x="1510" y="51"/>
                                </a:cubicBezTo>
                                <a:lnTo>
                                  <a:pt x="1366" y="51"/>
                                </a:lnTo>
                                <a:cubicBezTo>
                                  <a:pt x="1353" y="51"/>
                                  <a:pt x="1342" y="40"/>
                                  <a:pt x="1342" y="26"/>
                                </a:cubicBezTo>
                                <a:cubicBezTo>
                                  <a:pt x="1342" y="12"/>
                                  <a:pt x="1353" y="1"/>
                                  <a:pt x="1366" y="1"/>
                                </a:cubicBezTo>
                                <a:close/>
                                <a:moveTo>
                                  <a:pt x="1701" y="1"/>
                                </a:moveTo>
                                <a:lnTo>
                                  <a:pt x="1845" y="1"/>
                                </a:lnTo>
                                <a:cubicBezTo>
                                  <a:pt x="1859" y="1"/>
                                  <a:pt x="1869" y="12"/>
                                  <a:pt x="1869" y="26"/>
                                </a:cubicBezTo>
                                <a:cubicBezTo>
                                  <a:pt x="1869" y="40"/>
                                  <a:pt x="1859" y="51"/>
                                  <a:pt x="1845" y="51"/>
                                </a:cubicBezTo>
                                <a:lnTo>
                                  <a:pt x="1701" y="51"/>
                                </a:lnTo>
                                <a:cubicBezTo>
                                  <a:pt x="1689" y="51"/>
                                  <a:pt x="1677" y="40"/>
                                  <a:pt x="1677" y="26"/>
                                </a:cubicBezTo>
                                <a:cubicBezTo>
                                  <a:pt x="1677" y="12"/>
                                  <a:pt x="1689" y="1"/>
                                  <a:pt x="1701" y="1"/>
                                </a:cubicBezTo>
                                <a:close/>
                                <a:moveTo>
                                  <a:pt x="2037" y="1"/>
                                </a:moveTo>
                                <a:lnTo>
                                  <a:pt x="2181" y="1"/>
                                </a:lnTo>
                                <a:cubicBezTo>
                                  <a:pt x="2194" y="1"/>
                                  <a:pt x="2204" y="12"/>
                                  <a:pt x="2204" y="26"/>
                                </a:cubicBezTo>
                                <a:cubicBezTo>
                                  <a:pt x="2204" y="40"/>
                                  <a:pt x="2194" y="51"/>
                                  <a:pt x="2181" y="51"/>
                                </a:cubicBezTo>
                                <a:lnTo>
                                  <a:pt x="2037" y="51"/>
                                </a:lnTo>
                                <a:cubicBezTo>
                                  <a:pt x="2024" y="51"/>
                                  <a:pt x="2013" y="40"/>
                                  <a:pt x="2013" y="26"/>
                                </a:cubicBezTo>
                                <a:cubicBezTo>
                                  <a:pt x="2013" y="12"/>
                                  <a:pt x="2024" y="1"/>
                                  <a:pt x="2037" y="1"/>
                                </a:cubicBezTo>
                                <a:close/>
                                <a:moveTo>
                                  <a:pt x="2372" y="1"/>
                                </a:moveTo>
                                <a:lnTo>
                                  <a:pt x="2516" y="1"/>
                                </a:lnTo>
                                <a:cubicBezTo>
                                  <a:pt x="2529" y="1"/>
                                  <a:pt x="2540" y="12"/>
                                  <a:pt x="2540" y="26"/>
                                </a:cubicBezTo>
                                <a:cubicBezTo>
                                  <a:pt x="2540" y="40"/>
                                  <a:pt x="2529" y="51"/>
                                  <a:pt x="2516" y="51"/>
                                </a:cubicBezTo>
                                <a:lnTo>
                                  <a:pt x="2372" y="51"/>
                                </a:lnTo>
                                <a:cubicBezTo>
                                  <a:pt x="2360" y="51"/>
                                  <a:pt x="2348" y="40"/>
                                  <a:pt x="2348" y="26"/>
                                </a:cubicBezTo>
                                <a:cubicBezTo>
                                  <a:pt x="2348" y="12"/>
                                  <a:pt x="2360" y="1"/>
                                  <a:pt x="2372" y="1"/>
                                </a:cubicBezTo>
                                <a:close/>
                                <a:moveTo>
                                  <a:pt x="2708" y="1"/>
                                </a:moveTo>
                                <a:lnTo>
                                  <a:pt x="2851" y="1"/>
                                </a:lnTo>
                                <a:cubicBezTo>
                                  <a:pt x="2865" y="1"/>
                                  <a:pt x="2875" y="12"/>
                                  <a:pt x="2875" y="26"/>
                                </a:cubicBezTo>
                                <a:cubicBezTo>
                                  <a:pt x="2875" y="40"/>
                                  <a:pt x="2865" y="51"/>
                                  <a:pt x="2851" y="51"/>
                                </a:cubicBezTo>
                                <a:lnTo>
                                  <a:pt x="2708" y="51"/>
                                </a:lnTo>
                                <a:cubicBezTo>
                                  <a:pt x="2695" y="51"/>
                                  <a:pt x="2684" y="40"/>
                                  <a:pt x="2684" y="26"/>
                                </a:cubicBezTo>
                                <a:cubicBezTo>
                                  <a:pt x="2684" y="12"/>
                                  <a:pt x="2695" y="1"/>
                                  <a:pt x="2708" y="1"/>
                                </a:cubicBezTo>
                                <a:close/>
                                <a:moveTo>
                                  <a:pt x="3043" y="1"/>
                                </a:moveTo>
                                <a:lnTo>
                                  <a:pt x="3187" y="1"/>
                                </a:lnTo>
                                <a:cubicBezTo>
                                  <a:pt x="3200" y="1"/>
                                  <a:pt x="3211" y="12"/>
                                  <a:pt x="3211" y="26"/>
                                </a:cubicBezTo>
                                <a:cubicBezTo>
                                  <a:pt x="3211" y="40"/>
                                  <a:pt x="3200" y="51"/>
                                  <a:pt x="3187" y="51"/>
                                </a:cubicBezTo>
                                <a:lnTo>
                                  <a:pt x="3043" y="51"/>
                                </a:lnTo>
                                <a:cubicBezTo>
                                  <a:pt x="3031" y="51"/>
                                  <a:pt x="3019" y="40"/>
                                  <a:pt x="3019" y="26"/>
                                </a:cubicBezTo>
                                <a:cubicBezTo>
                                  <a:pt x="3019" y="12"/>
                                  <a:pt x="3031" y="1"/>
                                  <a:pt x="3043" y="1"/>
                                </a:cubicBezTo>
                                <a:close/>
                                <a:moveTo>
                                  <a:pt x="3378" y="1"/>
                                </a:moveTo>
                                <a:lnTo>
                                  <a:pt x="3522" y="1"/>
                                </a:lnTo>
                                <a:cubicBezTo>
                                  <a:pt x="3536" y="1"/>
                                  <a:pt x="3546" y="12"/>
                                  <a:pt x="3546" y="26"/>
                                </a:cubicBezTo>
                                <a:cubicBezTo>
                                  <a:pt x="3546" y="40"/>
                                  <a:pt x="3536" y="51"/>
                                  <a:pt x="3522" y="51"/>
                                </a:cubicBezTo>
                                <a:lnTo>
                                  <a:pt x="3378" y="51"/>
                                </a:lnTo>
                                <a:cubicBezTo>
                                  <a:pt x="3366" y="51"/>
                                  <a:pt x="3355" y="40"/>
                                  <a:pt x="3355" y="26"/>
                                </a:cubicBezTo>
                                <a:cubicBezTo>
                                  <a:pt x="3355" y="12"/>
                                  <a:pt x="3366" y="1"/>
                                  <a:pt x="3378" y="1"/>
                                </a:cubicBezTo>
                                <a:close/>
                                <a:moveTo>
                                  <a:pt x="3714" y="1"/>
                                </a:moveTo>
                                <a:lnTo>
                                  <a:pt x="3858" y="1"/>
                                </a:lnTo>
                                <a:cubicBezTo>
                                  <a:pt x="3871" y="1"/>
                                  <a:pt x="3882" y="12"/>
                                  <a:pt x="3882" y="26"/>
                                </a:cubicBezTo>
                                <a:cubicBezTo>
                                  <a:pt x="3882" y="40"/>
                                  <a:pt x="3871" y="51"/>
                                  <a:pt x="3858" y="51"/>
                                </a:cubicBezTo>
                                <a:lnTo>
                                  <a:pt x="3714" y="51"/>
                                </a:lnTo>
                                <a:cubicBezTo>
                                  <a:pt x="3701" y="51"/>
                                  <a:pt x="3690" y="40"/>
                                  <a:pt x="3690" y="26"/>
                                </a:cubicBezTo>
                                <a:cubicBezTo>
                                  <a:pt x="3690" y="12"/>
                                  <a:pt x="3701" y="1"/>
                                  <a:pt x="3714" y="1"/>
                                </a:cubicBezTo>
                                <a:close/>
                                <a:moveTo>
                                  <a:pt x="4049" y="1"/>
                                </a:moveTo>
                                <a:lnTo>
                                  <a:pt x="4193" y="1"/>
                                </a:lnTo>
                                <a:cubicBezTo>
                                  <a:pt x="4207" y="1"/>
                                  <a:pt x="4217" y="13"/>
                                  <a:pt x="4217" y="26"/>
                                </a:cubicBezTo>
                                <a:cubicBezTo>
                                  <a:pt x="4217" y="40"/>
                                  <a:pt x="4207" y="51"/>
                                  <a:pt x="4193" y="51"/>
                                </a:cubicBezTo>
                                <a:lnTo>
                                  <a:pt x="4049" y="51"/>
                                </a:lnTo>
                                <a:cubicBezTo>
                                  <a:pt x="4037" y="51"/>
                                  <a:pt x="4025" y="40"/>
                                  <a:pt x="4025" y="26"/>
                                </a:cubicBezTo>
                                <a:cubicBezTo>
                                  <a:pt x="4025" y="13"/>
                                  <a:pt x="4037" y="1"/>
                                  <a:pt x="4049" y="1"/>
                                </a:cubicBezTo>
                                <a:close/>
                                <a:moveTo>
                                  <a:pt x="4385" y="1"/>
                                </a:moveTo>
                                <a:lnTo>
                                  <a:pt x="4529" y="1"/>
                                </a:lnTo>
                                <a:cubicBezTo>
                                  <a:pt x="4542" y="1"/>
                                  <a:pt x="4552" y="13"/>
                                  <a:pt x="4552" y="26"/>
                                </a:cubicBezTo>
                                <a:cubicBezTo>
                                  <a:pt x="4552" y="40"/>
                                  <a:pt x="4542" y="51"/>
                                  <a:pt x="4529" y="51"/>
                                </a:cubicBezTo>
                                <a:lnTo>
                                  <a:pt x="4385" y="51"/>
                                </a:lnTo>
                                <a:cubicBezTo>
                                  <a:pt x="4372" y="51"/>
                                  <a:pt x="4361" y="40"/>
                                  <a:pt x="4361" y="26"/>
                                </a:cubicBezTo>
                                <a:cubicBezTo>
                                  <a:pt x="4361" y="13"/>
                                  <a:pt x="4372" y="1"/>
                                  <a:pt x="4385" y="1"/>
                                </a:cubicBezTo>
                                <a:close/>
                                <a:moveTo>
                                  <a:pt x="4720" y="1"/>
                                </a:moveTo>
                                <a:lnTo>
                                  <a:pt x="4864" y="2"/>
                                </a:lnTo>
                                <a:cubicBezTo>
                                  <a:pt x="4877" y="2"/>
                                  <a:pt x="4888" y="13"/>
                                  <a:pt x="4888" y="27"/>
                                </a:cubicBezTo>
                                <a:cubicBezTo>
                                  <a:pt x="4888" y="40"/>
                                  <a:pt x="4877" y="52"/>
                                  <a:pt x="4864" y="52"/>
                                </a:cubicBezTo>
                                <a:lnTo>
                                  <a:pt x="4720" y="51"/>
                                </a:lnTo>
                                <a:cubicBezTo>
                                  <a:pt x="4708" y="51"/>
                                  <a:pt x="4696" y="40"/>
                                  <a:pt x="4696" y="26"/>
                                </a:cubicBezTo>
                                <a:cubicBezTo>
                                  <a:pt x="4696" y="13"/>
                                  <a:pt x="4708" y="1"/>
                                  <a:pt x="4720" y="1"/>
                                </a:cubicBezTo>
                                <a:close/>
                                <a:moveTo>
                                  <a:pt x="5056" y="2"/>
                                </a:moveTo>
                                <a:lnTo>
                                  <a:pt x="5199" y="2"/>
                                </a:lnTo>
                                <a:cubicBezTo>
                                  <a:pt x="5213" y="2"/>
                                  <a:pt x="5223" y="13"/>
                                  <a:pt x="5223" y="27"/>
                                </a:cubicBezTo>
                                <a:cubicBezTo>
                                  <a:pt x="5223" y="40"/>
                                  <a:pt x="5213" y="52"/>
                                  <a:pt x="5199" y="52"/>
                                </a:cubicBezTo>
                                <a:lnTo>
                                  <a:pt x="5056" y="52"/>
                                </a:lnTo>
                                <a:cubicBezTo>
                                  <a:pt x="5043" y="52"/>
                                  <a:pt x="5032" y="40"/>
                                  <a:pt x="5032" y="27"/>
                                </a:cubicBezTo>
                                <a:cubicBezTo>
                                  <a:pt x="5032" y="13"/>
                                  <a:pt x="5043" y="2"/>
                                  <a:pt x="5056" y="2"/>
                                </a:cubicBezTo>
                                <a:close/>
                                <a:moveTo>
                                  <a:pt x="5391" y="2"/>
                                </a:moveTo>
                                <a:lnTo>
                                  <a:pt x="5535" y="2"/>
                                </a:lnTo>
                                <a:cubicBezTo>
                                  <a:pt x="5548" y="2"/>
                                  <a:pt x="5559" y="13"/>
                                  <a:pt x="5559" y="27"/>
                                </a:cubicBezTo>
                                <a:cubicBezTo>
                                  <a:pt x="5559" y="40"/>
                                  <a:pt x="5548" y="52"/>
                                  <a:pt x="5535" y="52"/>
                                </a:cubicBezTo>
                                <a:lnTo>
                                  <a:pt x="5391" y="52"/>
                                </a:lnTo>
                                <a:cubicBezTo>
                                  <a:pt x="5379" y="52"/>
                                  <a:pt x="5367" y="40"/>
                                  <a:pt x="5367" y="27"/>
                                </a:cubicBezTo>
                                <a:cubicBezTo>
                                  <a:pt x="5367" y="13"/>
                                  <a:pt x="5379" y="2"/>
                                  <a:pt x="5391" y="2"/>
                                </a:cubicBezTo>
                                <a:close/>
                                <a:moveTo>
                                  <a:pt x="5726" y="2"/>
                                </a:moveTo>
                                <a:lnTo>
                                  <a:pt x="5870" y="2"/>
                                </a:lnTo>
                                <a:cubicBezTo>
                                  <a:pt x="5884" y="2"/>
                                  <a:pt x="5894" y="13"/>
                                  <a:pt x="5894" y="27"/>
                                </a:cubicBezTo>
                                <a:cubicBezTo>
                                  <a:pt x="5894" y="41"/>
                                  <a:pt x="5884" y="52"/>
                                  <a:pt x="5870" y="52"/>
                                </a:cubicBezTo>
                                <a:lnTo>
                                  <a:pt x="5726" y="52"/>
                                </a:lnTo>
                                <a:cubicBezTo>
                                  <a:pt x="5714" y="52"/>
                                  <a:pt x="5703" y="40"/>
                                  <a:pt x="5703" y="27"/>
                                </a:cubicBezTo>
                                <a:cubicBezTo>
                                  <a:pt x="5703" y="13"/>
                                  <a:pt x="5714" y="2"/>
                                  <a:pt x="5726" y="2"/>
                                </a:cubicBezTo>
                                <a:close/>
                                <a:moveTo>
                                  <a:pt x="6062" y="2"/>
                                </a:moveTo>
                                <a:lnTo>
                                  <a:pt x="6206" y="2"/>
                                </a:lnTo>
                                <a:cubicBezTo>
                                  <a:pt x="6219" y="2"/>
                                  <a:pt x="6230" y="13"/>
                                  <a:pt x="6230" y="27"/>
                                </a:cubicBezTo>
                                <a:cubicBezTo>
                                  <a:pt x="6230" y="41"/>
                                  <a:pt x="6219" y="52"/>
                                  <a:pt x="6206" y="52"/>
                                </a:cubicBezTo>
                                <a:lnTo>
                                  <a:pt x="6062" y="52"/>
                                </a:lnTo>
                                <a:cubicBezTo>
                                  <a:pt x="6049" y="52"/>
                                  <a:pt x="6038" y="41"/>
                                  <a:pt x="6038" y="27"/>
                                </a:cubicBezTo>
                                <a:cubicBezTo>
                                  <a:pt x="6038" y="13"/>
                                  <a:pt x="6049" y="2"/>
                                  <a:pt x="6062" y="2"/>
                                </a:cubicBezTo>
                                <a:close/>
                                <a:moveTo>
                                  <a:pt x="6397" y="2"/>
                                </a:moveTo>
                                <a:lnTo>
                                  <a:pt x="6541" y="2"/>
                                </a:lnTo>
                                <a:cubicBezTo>
                                  <a:pt x="6554" y="2"/>
                                  <a:pt x="6565" y="13"/>
                                  <a:pt x="6565" y="27"/>
                                </a:cubicBezTo>
                                <a:cubicBezTo>
                                  <a:pt x="6565" y="41"/>
                                  <a:pt x="6554" y="52"/>
                                  <a:pt x="6541" y="52"/>
                                </a:cubicBezTo>
                                <a:lnTo>
                                  <a:pt x="6397" y="52"/>
                                </a:lnTo>
                                <a:cubicBezTo>
                                  <a:pt x="6385" y="52"/>
                                  <a:pt x="6373" y="41"/>
                                  <a:pt x="6373" y="27"/>
                                </a:cubicBezTo>
                                <a:cubicBezTo>
                                  <a:pt x="6373" y="13"/>
                                  <a:pt x="6385" y="2"/>
                                  <a:pt x="6397" y="2"/>
                                </a:cubicBezTo>
                                <a:close/>
                                <a:moveTo>
                                  <a:pt x="6733" y="2"/>
                                </a:moveTo>
                                <a:lnTo>
                                  <a:pt x="6876" y="2"/>
                                </a:lnTo>
                                <a:cubicBezTo>
                                  <a:pt x="6890" y="2"/>
                                  <a:pt x="6900" y="13"/>
                                  <a:pt x="6900" y="27"/>
                                </a:cubicBezTo>
                                <a:cubicBezTo>
                                  <a:pt x="6900" y="41"/>
                                  <a:pt x="6890" y="52"/>
                                  <a:pt x="6876" y="52"/>
                                </a:cubicBezTo>
                                <a:lnTo>
                                  <a:pt x="6733" y="52"/>
                                </a:lnTo>
                                <a:cubicBezTo>
                                  <a:pt x="6720" y="52"/>
                                  <a:pt x="6709" y="41"/>
                                  <a:pt x="6709" y="27"/>
                                </a:cubicBezTo>
                                <a:cubicBezTo>
                                  <a:pt x="6709" y="13"/>
                                  <a:pt x="6720" y="2"/>
                                  <a:pt x="6733" y="2"/>
                                </a:cubicBezTo>
                                <a:close/>
                                <a:moveTo>
                                  <a:pt x="7068" y="2"/>
                                </a:moveTo>
                                <a:lnTo>
                                  <a:pt x="7212" y="2"/>
                                </a:lnTo>
                                <a:cubicBezTo>
                                  <a:pt x="7225" y="2"/>
                                  <a:pt x="7236" y="13"/>
                                  <a:pt x="7236" y="27"/>
                                </a:cubicBezTo>
                                <a:cubicBezTo>
                                  <a:pt x="7236" y="41"/>
                                  <a:pt x="7225" y="52"/>
                                  <a:pt x="7212" y="52"/>
                                </a:cubicBezTo>
                                <a:lnTo>
                                  <a:pt x="7068" y="52"/>
                                </a:lnTo>
                                <a:cubicBezTo>
                                  <a:pt x="7056" y="52"/>
                                  <a:pt x="7044" y="41"/>
                                  <a:pt x="7044" y="27"/>
                                </a:cubicBezTo>
                                <a:cubicBezTo>
                                  <a:pt x="7044" y="13"/>
                                  <a:pt x="7056" y="2"/>
                                  <a:pt x="7068" y="2"/>
                                </a:cubicBezTo>
                                <a:close/>
                                <a:moveTo>
                                  <a:pt x="7404" y="2"/>
                                </a:moveTo>
                                <a:lnTo>
                                  <a:pt x="7547" y="2"/>
                                </a:lnTo>
                                <a:cubicBezTo>
                                  <a:pt x="7561" y="2"/>
                                  <a:pt x="7571" y="13"/>
                                  <a:pt x="7571" y="27"/>
                                </a:cubicBezTo>
                                <a:cubicBezTo>
                                  <a:pt x="7571" y="41"/>
                                  <a:pt x="7561" y="52"/>
                                  <a:pt x="7547" y="52"/>
                                </a:cubicBezTo>
                                <a:lnTo>
                                  <a:pt x="7404" y="52"/>
                                </a:lnTo>
                                <a:cubicBezTo>
                                  <a:pt x="7391" y="52"/>
                                  <a:pt x="7380" y="41"/>
                                  <a:pt x="7380" y="27"/>
                                </a:cubicBezTo>
                                <a:cubicBezTo>
                                  <a:pt x="7380" y="13"/>
                                  <a:pt x="7391" y="2"/>
                                  <a:pt x="7404" y="2"/>
                                </a:cubicBezTo>
                                <a:close/>
                                <a:moveTo>
                                  <a:pt x="7739" y="2"/>
                                </a:moveTo>
                                <a:lnTo>
                                  <a:pt x="7883" y="2"/>
                                </a:lnTo>
                                <a:cubicBezTo>
                                  <a:pt x="7896" y="2"/>
                                  <a:pt x="7907" y="13"/>
                                  <a:pt x="7907" y="27"/>
                                </a:cubicBezTo>
                                <a:cubicBezTo>
                                  <a:pt x="7907" y="41"/>
                                  <a:pt x="7896" y="52"/>
                                  <a:pt x="7883" y="52"/>
                                </a:cubicBezTo>
                                <a:lnTo>
                                  <a:pt x="7739" y="52"/>
                                </a:lnTo>
                                <a:cubicBezTo>
                                  <a:pt x="7727" y="52"/>
                                  <a:pt x="7715" y="41"/>
                                  <a:pt x="7715" y="27"/>
                                </a:cubicBezTo>
                                <a:cubicBezTo>
                                  <a:pt x="7715" y="13"/>
                                  <a:pt x="7727" y="2"/>
                                  <a:pt x="7739" y="2"/>
                                </a:cubicBezTo>
                                <a:close/>
                                <a:moveTo>
                                  <a:pt x="8074" y="2"/>
                                </a:moveTo>
                                <a:lnTo>
                                  <a:pt x="8218" y="2"/>
                                </a:lnTo>
                                <a:cubicBezTo>
                                  <a:pt x="8232" y="2"/>
                                  <a:pt x="8242" y="13"/>
                                  <a:pt x="8242" y="27"/>
                                </a:cubicBezTo>
                                <a:cubicBezTo>
                                  <a:pt x="8242" y="41"/>
                                  <a:pt x="8232" y="52"/>
                                  <a:pt x="8218" y="52"/>
                                </a:cubicBezTo>
                                <a:lnTo>
                                  <a:pt x="8074" y="52"/>
                                </a:lnTo>
                                <a:cubicBezTo>
                                  <a:pt x="8062" y="52"/>
                                  <a:pt x="8050" y="41"/>
                                  <a:pt x="8050" y="27"/>
                                </a:cubicBezTo>
                                <a:cubicBezTo>
                                  <a:pt x="8050" y="13"/>
                                  <a:pt x="8062" y="2"/>
                                  <a:pt x="8074" y="2"/>
                                </a:cubicBezTo>
                                <a:close/>
                                <a:moveTo>
                                  <a:pt x="8410" y="2"/>
                                </a:moveTo>
                                <a:lnTo>
                                  <a:pt x="8554" y="2"/>
                                </a:lnTo>
                                <a:cubicBezTo>
                                  <a:pt x="8567" y="2"/>
                                  <a:pt x="8578" y="13"/>
                                  <a:pt x="8578" y="27"/>
                                </a:cubicBezTo>
                                <a:cubicBezTo>
                                  <a:pt x="8578" y="41"/>
                                  <a:pt x="8567" y="52"/>
                                  <a:pt x="8554" y="52"/>
                                </a:cubicBezTo>
                                <a:lnTo>
                                  <a:pt x="8410" y="52"/>
                                </a:lnTo>
                                <a:cubicBezTo>
                                  <a:pt x="8397" y="52"/>
                                  <a:pt x="8386" y="41"/>
                                  <a:pt x="8386" y="27"/>
                                </a:cubicBezTo>
                                <a:cubicBezTo>
                                  <a:pt x="8386" y="13"/>
                                  <a:pt x="8397" y="2"/>
                                  <a:pt x="8410" y="2"/>
                                </a:cubicBezTo>
                                <a:close/>
                                <a:moveTo>
                                  <a:pt x="8745" y="2"/>
                                </a:moveTo>
                                <a:lnTo>
                                  <a:pt x="8889" y="2"/>
                                </a:lnTo>
                                <a:cubicBezTo>
                                  <a:pt x="8902" y="2"/>
                                  <a:pt x="8913" y="14"/>
                                  <a:pt x="8913" y="27"/>
                                </a:cubicBezTo>
                                <a:cubicBezTo>
                                  <a:pt x="8913" y="41"/>
                                  <a:pt x="8902" y="52"/>
                                  <a:pt x="8889" y="52"/>
                                </a:cubicBezTo>
                                <a:lnTo>
                                  <a:pt x="8745" y="52"/>
                                </a:lnTo>
                                <a:cubicBezTo>
                                  <a:pt x="8733" y="52"/>
                                  <a:pt x="8721" y="41"/>
                                  <a:pt x="8721" y="27"/>
                                </a:cubicBezTo>
                                <a:cubicBezTo>
                                  <a:pt x="8721" y="14"/>
                                  <a:pt x="8733" y="2"/>
                                  <a:pt x="8745" y="2"/>
                                </a:cubicBezTo>
                                <a:close/>
                                <a:moveTo>
                                  <a:pt x="9081" y="2"/>
                                </a:moveTo>
                                <a:lnTo>
                                  <a:pt x="9224" y="2"/>
                                </a:lnTo>
                                <a:cubicBezTo>
                                  <a:pt x="9238" y="2"/>
                                  <a:pt x="9248" y="14"/>
                                  <a:pt x="9248" y="27"/>
                                </a:cubicBezTo>
                                <a:cubicBezTo>
                                  <a:pt x="9248" y="41"/>
                                  <a:pt x="9238" y="52"/>
                                  <a:pt x="9224" y="52"/>
                                </a:cubicBezTo>
                                <a:lnTo>
                                  <a:pt x="9081" y="52"/>
                                </a:lnTo>
                                <a:cubicBezTo>
                                  <a:pt x="9068" y="52"/>
                                  <a:pt x="9057" y="41"/>
                                  <a:pt x="9057" y="27"/>
                                </a:cubicBezTo>
                                <a:cubicBezTo>
                                  <a:pt x="9057" y="14"/>
                                  <a:pt x="9068" y="2"/>
                                  <a:pt x="9081" y="2"/>
                                </a:cubicBezTo>
                                <a:close/>
                                <a:moveTo>
                                  <a:pt x="9416" y="2"/>
                                </a:moveTo>
                                <a:lnTo>
                                  <a:pt x="9560" y="3"/>
                                </a:lnTo>
                                <a:cubicBezTo>
                                  <a:pt x="9573" y="3"/>
                                  <a:pt x="9584" y="14"/>
                                  <a:pt x="9584" y="28"/>
                                </a:cubicBezTo>
                                <a:cubicBezTo>
                                  <a:pt x="9584" y="41"/>
                                  <a:pt x="9573" y="53"/>
                                  <a:pt x="9560" y="53"/>
                                </a:cubicBezTo>
                                <a:lnTo>
                                  <a:pt x="9416" y="52"/>
                                </a:lnTo>
                                <a:cubicBezTo>
                                  <a:pt x="9404" y="52"/>
                                  <a:pt x="9392" y="41"/>
                                  <a:pt x="9392" y="27"/>
                                </a:cubicBezTo>
                                <a:cubicBezTo>
                                  <a:pt x="9392" y="14"/>
                                  <a:pt x="9404" y="2"/>
                                  <a:pt x="9416" y="2"/>
                                </a:cubicBezTo>
                                <a:close/>
                                <a:moveTo>
                                  <a:pt x="9752" y="3"/>
                                </a:moveTo>
                                <a:lnTo>
                                  <a:pt x="9895" y="3"/>
                                </a:lnTo>
                                <a:cubicBezTo>
                                  <a:pt x="9909" y="3"/>
                                  <a:pt x="9919" y="14"/>
                                  <a:pt x="9919" y="28"/>
                                </a:cubicBezTo>
                                <a:cubicBezTo>
                                  <a:pt x="9919" y="41"/>
                                  <a:pt x="9909" y="53"/>
                                  <a:pt x="9895" y="53"/>
                                </a:cubicBezTo>
                                <a:lnTo>
                                  <a:pt x="9752" y="53"/>
                                </a:lnTo>
                                <a:cubicBezTo>
                                  <a:pt x="9739" y="53"/>
                                  <a:pt x="9728" y="41"/>
                                  <a:pt x="9728" y="28"/>
                                </a:cubicBezTo>
                                <a:cubicBezTo>
                                  <a:pt x="9728" y="14"/>
                                  <a:pt x="9739" y="3"/>
                                  <a:pt x="9752" y="3"/>
                                </a:cubicBezTo>
                                <a:close/>
                                <a:moveTo>
                                  <a:pt x="10087" y="3"/>
                                </a:moveTo>
                                <a:lnTo>
                                  <a:pt x="10231" y="3"/>
                                </a:lnTo>
                                <a:cubicBezTo>
                                  <a:pt x="10244" y="3"/>
                                  <a:pt x="10255" y="14"/>
                                  <a:pt x="10255" y="28"/>
                                </a:cubicBezTo>
                                <a:cubicBezTo>
                                  <a:pt x="10255" y="41"/>
                                  <a:pt x="10244" y="53"/>
                                  <a:pt x="10231" y="53"/>
                                </a:cubicBezTo>
                                <a:lnTo>
                                  <a:pt x="10087" y="53"/>
                                </a:lnTo>
                                <a:cubicBezTo>
                                  <a:pt x="10075" y="53"/>
                                  <a:pt x="10063" y="41"/>
                                  <a:pt x="10063" y="28"/>
                                </a:cubicBezTo>
                                <a:cubicBezTo>
                                  <a:pt x="10063" y="14"/>
                                  <a:pt x="10075" y="3"/>
                                  <a:pt x="10087" y="3"/>
                                </a:cubicBezTo>
                                <a:close/>
                                <a:moveTo>
                                  <a:pt x="10422" y="3"/>
                                </a:moveTo>
                                <a:lnTo>
                                  <a:pt x="10566" y="3"/>
                                </a:lnTo>
                                <a:cubicBezTo>
                                  <a:pt x="10580" y="3"/>
                                  <a:pt x="10590" y="14"/>
                                  <a:pt x="10590" y="28"/>
                                </a:cubicBezTo>
                                <a:cubicBezTo>
                                  <a:pt x="10590" y="42"/>
                                  <a:pt x="10580" y="53"/>
                                  <a:pt x="10566" y="53"/>
                                </a:cubicBezTo>
                                <a:lnTo>
                                  <a:pt x="10422" y="53"/>
                                </a:lnTo>
                                <a:cubicBezTo>
                                  <a:pt x="10410" y="53"/>
                                  <a:pt x="10398" y="41"/>
                                  <a:pt x="10398" y="28"/>
                                </a:cubicBezTo>
                                <a:cubicBezTo>
                                  <a:pt x="10398" y="14"/>
                                  <a:pt x="10410" y="3"/>
                                  <a:pt x="10422" y="3"/>
                                </a:cubicBezTo>
                                <a:close/>
                                <a:moveTo>
                                  <a:pt x="10758" y="3"/>
                                </a:moveTo>
                                <a:lnTo>
                                  <a:pt x="10902" y="3"/>
                                </a:lnTo>
                                <a:cubicBezTo>
                                  <a:pt x="10915" y="3"/>
                                  <a:pt x="10926" y="14"/>
                                  <a:pt x="10926" y="28"/>
                                </a:cubicBezTo>
                                <a:cubicBezTo>
                                  <a:pt x="10926" y="42"/>
                                  <a:pt x="10915" y="53"/>
                                  <a:pt x="10902" y="53"/>
                                </a:cubicBezTo>
                                <a:lnTo>
                                  <a:pt x="10758" y="53"/>
                                </a:lnTo>
                                <a:cubicBezTo>
                                  <a:pt x="10745" y="53"/>
                                  <a:pt x="10734" y="42"/>
                                  <a:pt x="10734" y="28"/>
                                </a:cubicBezTo>
                                <a:cubicBezTo>
                                  <a:pt x="10734" y="14"/>
                                  <a:pt x="10745" y="3"/>
                                  <a:pt x="10758" y="3"/>
                                </a:cubicBezTo>
                                <a:close/>
                                <a:moveTo>
                                  <a:pt x="11093" y="3"/>
                                </a:moveTo>
                                <a:lnTo>
                                  <a:pt x="11237" y="3"/>
                                </a:lnTo>
                                <a:cubicBezTo>
                                  <a:pt x="11250" y="3"/>
                                  <a:pt x="11261" y="14"/>
                                  <a:pt x="11261" y="28"/>
                                </a:cubicBezTo>
                                <a:cubicBezTo>
                                  <a:pt x="11261" y="42"/>
                                  <a:pt x="11250" y="53"/>
                                  <a:pt x="11237" y="53"/>
                                </a:cubicBezTo>
                                <a:lnTo>
                                  <a:pt x="11093" y="53"/>
                                </a:lnTo>
                                <a:cubicBezTo>
                                  <a:pt x="11081" y="53"/>
                                  <a:pt x="11069" y="42"/>
                                  <a:pt x="11069" y="28"/>
                                </a:cubicBezTo>
                                <a:cubicBezTo>
                                  <a:pt x="11069" y="14"/>
                                  <a:pt x="11081" y="3"/>
                                  <a:pt x="11093" y="3"/>
                                </a:cubicBezTo>
                                <a:close/>
                                <a:moveTo>
                                  <a:pt x="11429" y="3"/>
                                </a:moveTo>
                                <a:lnTo>
                                  <a:pt x="11572" y="3"/>
                                </a:lnTo>
                                <a:cubicBezTo>
                                  <a:pt x="11586" y="3"/>
                                  <a:pt x="11596" y="14"/>
                                  <a:pt x="11596" y="28"/>
                                </a:cubicBezTo>
                                <a:cubicBezTo>
                                  <a:pt x="11596" y="42"/>
                                  <a:pt x="11586" y="53"/>
                                  <a:pt x="11572" y="53"/>
                                </a:cubicBezTo>
                                <a:lnTo>
                                  <a:pt x="11429" y="53"/>
                                </a:lnTo>
                                <a:cubicBezTo>
                                  <a:pt x="11416" y="53"/>
                                  <a:pt x="11405" y="42"/>
                                  <a:pt x="11405" y="28"/>
                                </a:cubicBezTo>
                                <a:cubicBezTo>
                                  <a:pt x="11405" y="14"/>
                                  <a:pt x="11416" y="3"/>
                                  <a:pt x="11429" y="3"/>
                                </a:cubicBezTo>
                                <a:close/>
                                <a:moveTo>
                                  <a:pt x="11764" y="3"/>
                                </a:moveTo>
                                <a:lnTo>
                                  <a:pt x="11908" y="3"/>
                                </a:lnTo>
                                <a:cubicBezTo>
                                  <a:pt x="11921" y="3"/>
                                  <a:pt x="11932" y="14"/>
                                  <a:pt x="11932" y="28"/>
                                </a:cubicBezTo>
                                <a:cubicBezTo>
                                  <a:pt x="11932" y="42"/>
                                  <a:pt x="11921" y="53"/>
                                  <a:pt x="11908" y="53"/>
                                </a:cubicBezTo>
                                <a:lnTo>
                                  <a:pt x="11764" y="53"/>
                                </a:lnTo>
                                <a:cubicBezTo>
                                  <a:pt x="11752" y="53"/>
                                  <a:pt x="11740" y="42"/>
                                  <a:pt x="11740" y="28"/>
                                </a:cubicBezTo>
                                <a:cubicBezTo>
                                  <a:pt x="11740" y="14"/>
                                  <a:pt x="11752" y="3"/>
                                  <a:pt x="11764" y="3"/>
                                </a:cubicBezTo>
                                <a:close/>
                                <a:moveTo>
                                  <a:pt x="12100" y="3"/>
                                </a:moveTo>
                                <a:lnTo>
                                  <a:pt x="12243" y="3"/>
                                </a:lnTo>
                                <a:cubicBezTo>
                                  <a:pt x="12257" y="3"/>
                                  <a:pt x="12267" y="14"/>
                                  <a:pt x="12267" y="28"/>
                                </a:cubicBezTo>
                                <a:cubicBezTo>
                                  <a:pt x="12267" y="42"/>
                                  <a:pt x="12257" y="53"/>
                                  <a:pt x="12243" y="53"/>
                                </a:cubicBezTo>
                                <a:lnTo>
                                  <a:pt x="12100" y="53"/>
                                </a:lnTo>
                                <a:cubicBezTo>
                                  <a:pt x="12087" y="53"/>
                                  <a:pt x="12076" y="42"/>
                                  <a:pt x="12076" y="28"/>
                                </a:cubicBezTo>
                                <a:cubicBezTo>
                                  <a:pt x="12076" y="14"/>
                                  <a:pt x="12087" y="3"/>
                                  <a:pt x="12100" y="3"/>
                                </a:cubicBezTo>
                                <a:close/>
                                <a:moveTo>
                                  <a:pt x="12435" y="3"/>
                                </a:moveTo>
                                <a:lnTo>
                                  <a:pt x="12579" y="3"/>
                                </a:lnTo>
                                <a:cubicBezTo>
                                  <a:pt x="12592" y="3"/>
                                  <a:pt x="12603" y="14"/>
                                  <a:pt x="12603" y="28"/>
                                </a:cubicBezTo>
                                <a:cubicBezTo>
                                  <a:pt x="12603" y="42"/>
                                  <a:pt x="12592" y="53"/>
                                  <a:pt x="12579" y="53"/>
                                </a:cubicBezTo>
                                <a:lnTo>
                                  <a:pt x="12435" y="53"/>
                                </a:lnTo>
                                <a:cubicBezTo>
                                  <a:pt x="12423" y="53"/>
                                  <a:pt x="12411" y="42"/>
                                  <a:pt x="12411" y="28"/>
                                </a:cubicBezTo>
                                <a:cubicBezTo>
                                  <a:pt x="12411" y="14"/>
                                  <a:pt x="12423" y="3"/>
                                  <a:pt x="12435" y="3"/>
                                </a:cubicBezTo>
                                <a:close/>
                                <a:moveTo>
                                  <a:pt x="12770" y="3"/>
                                </a:moveTo>
                                <a:lnTo>
                                  <a:pt x="12914" y="3"/>
                                </a:lnTo>
                                <a:cubicBezTo>
                                  <a:pt x="12928" y="3"/>
                                  <a:pt x="12938" y="14"/>
                                  <a:pt x="12938" y="28"/>
                                </a:cubicBezTo>
                                <a:cubicBezTo>
                                  <a:pt x="12938" y="42"/>
                                  <a:pt x="12928" y="53"/>
                                  <a:pt x="12914" y="53"/>
                                </a:cubicBezTo>
                                <a:lnTo>
                                  <a:pt x="12770" y="53"/>
                                </a:lnTo>
                                <a:cubicBezTo>
                                  <a:pt x="12758" y="53"/>
                                  <a:pt x="12746" y="42"/>
                                  <a:pt x="12746" y="28"/>
                                </a:cubicBezTo>
                                <a:cubicBezTo>
                                  <a:pt x="12746" y="14"/>
                                  <a:pt x="12758" y="3"/>
                                  <a:pt x="12770" y="3"/>
                                </a:cubicBezTo>
                                <a:close/>
                                <a:moveTo>
                                  <a:pt x="13106" y="3"/>
                                </a:moveTo>
                                <a:lnTo>
                                  <a:pt x="13250" y="3"/>
                                </a:lnTo>
                                <a:cubicBezTo>
                                  <a:pt x="13263" y="3"/>
                                  <a:pt x="13274" y="14"/>
                                  <a:pt x="13274" y="28"/>
                                </a:cubicBezTo>
                                <a:cubicBezTo>
                                  <a:pt x="13274" y="42"/>
                                  <a:pt x="13263" y="53"/>
                                  <a:pt x="13250" y="53"/>
                                </a:cubicBezTo>
                                <a:lnTo>
                                  <a:pt x="13106" y="53"/>
                                </a:lnTo>
                                <a:cubicBezTo>
                                  <a:pt x="13093" y="53"/>
                                  <a:pt x="13082" y="42"/>
                                  <a:pt x="13082" y="28"/>
                                </a:cubicBezTo>
                                <a:cubicBezTo>
                                  <a:pt x="13082" y="14"/>
                                  <a:pt x="13093" y="3"/>
                                  <a:pt x="13106" y="3"/>
                                </a:cubicBezTo>
                                <a:close/>
                                <a:moveTo>
                                  <a:pt x="13441" y="3"/>
                                </a:moveTo>
                                <a:lnTo>
                                  <a:pt x="13585" y="3"/>
                                </a:lnTo>
                                <a:cubicBezTo>
                                  <a:pt x="13598" y="3"/>
                                  <a:pt x="13609" y="15"/>
                                  <a:pt x="13609" y="28"/>
                                </a:cubicBezTo>
                                <a:cubicBezTo>
                                  <a:pt x="13609" y="42"/>
                                  <a:pt x="13598" y="53"/>
                                  <a:pt x="13585" y="53"/>
                                </a:cubicBezTo>
                                <a:lnTo>
                                  <a:pt x="13441" y="53"/>
                                </a:lnTo>
                                <a:cubicBezTo>
                                  <a:pt x="13429" y="53"/>
                                  <a:pt x="13417" y="42"/>
                                  <a:pt x="13417" y="28"/>
                                </a:cubicBezTo>
                                <a:cubicBezTo>
                                  <a:pt x="13417" y="15"/>
                                  <a:pt x="13429" y="3"/>
                                  <a:pt x="13441" y="3"/>
                                </a:cubicBezTo>
                                <a:close/>
                                <a:moveTo>
                                  <a:pt x="13777" y="3"/>
                                </a:moveTo>
                                <a:lnTo>
                                  <a:pt x="13920" y="3"/>
                                </a:lnTo>
                                <a:cubicBezTo>
                                  <a:pt x="13934" y="3"/>
                                  <a:pt x="13944" y="15"/>
                                  <a:pt x="13944" y="28"/>
                                </a:cubicBezTo>
                                <a:cubicBezTo>
                                  <a:pt x="13944" y="42"/>
                                  <a:pt x="13934" y="53"/>
                                  <a:pt x="13920" y="53"/>
                                </a:cubicBezTo>
                                <a:lnTo>
                                  <a:pt x="13777" y="53"/>
                                </a:lnTo>
                                <a:cubicBezTo>
                                  <a:pt x="13764" y="53"/>
                                  <a:pt x="13753" y="42"/>
                                  <a:pt x="13753" y="28"/>
                                </a:cubicBezTo>
                                <a:cubicBezTo>
                                  <a:pt x="13753" y="15"/>
                                  <a:pt x="13764" y="3"/>
                                  <a:pt x="13777" y="3"/>
                                </a:cubicBezTo>
                                <a:close/>
                                <a:moveTo>
                                  <a:pt x="14112" y="3"/>
                                </a:moveTo>
                                <a:lnTo>
                                  <a:pt x="14256" y="4"/>
                                </a:lnTo>
                                <a:cubicBezTo>
                                  <a:pt x="14269" y="4"/>
                                  <a:pt x="14280" y="15"/>
                                  <a:pt x="14280" y="29"/>
                                </a:cubicBezTo>
                                <a:cubicBezTo>
                                  <a:pt x="14280" y="42"/>
                                  <a:pt x="14269" y="54"/>
                                  <a:pt x="14256" y="54"/>
                                </a:cubicBezTo>
                                <a:lnTo>
                                  <a:pt x="14112" y="53"/>
                                </a:lnTo>
                                <a:cubicBezTo>
                                  <a:pt x="14100" y="53"/>
                                  <a:pt x="14088" y="42"/>
                                  <a:pt x="14088" y="28"/>
                                </a:cubicBezTo>
                                <a:cubicBezTo>
                                  <a:pt x="14088" y="15"/>
                                  <a:pt x="14100" y="3"/>
                                  <a:pt x="14112" y="3"/>
                                </a:cubicBezTo>
                                <a:close/>
                                <a:moveTo>
                                  <a:pt x="14448" y="4"/>
                                </a:moveTo>
                                <a:lnTo>
                                  <a:pt x="14591" y="4"/>
                                </a:lnTo>
                                <a:cubicBezTo>
                                  <a:pt x="14605" y="4"/>
                                  <a:pt x="14615" y="15"/>
                                  <a:pt x="14615" y="29"/>
                                </a:cubicBezTo>
                                <a:cubicBezTo>
                                  <a:pt x="14615" y="42"/>
                                  <a:pt x="14605" y="54"/>
                                  <a:pt x="14591" y="54"/>
                                </a:cubicBezTo>
                                <a:lnTo>
                                  <a:pt x="14448" y="54"/>
                                </a:lnTo>
                                <a:cubicBezTo>
                                  <a:pt x="14435" y="54"/>
                                  <a:pt x="14424" y="42"/>
                                  <a:pt x="14424" y="29"/>
                                </a:cubicBezTo>
                                <a:cubicBezTo>
                                  <a:pt x="14424" y="15"/>
                                  <a:pt x="14435" y="4"/>
                                  <a:pt x="14448" y="4"/>
                                </a:cubicBezTo>
                                <a:close/>
                                <a:moveTo>
                                  <a:pt x="14783" y="4"/>
                                </a:moveTo>
                                <a:lnTo>
                                  <a:pt x="14927" y="4"/>
                                </a:lnTo>
                                <a:cubicBezTo>
                                  <a:pt x="14940" y="4"/>
                                  <a:pt x="14951" y="15"/>
                                  <a:pt x="14951" y="29"/>
                                </a:cubicBezTo>
                                <a:cubicBezTo>
                                  <a:pt x="14951" y="42"/>
                                  <a:pt x="14940" y="54"/>
                                  <a:pt x="14927" y="54"/>
                                </a:cubicBezTo>
                                <a:lnTo>
                                  <a:pt x="14783" y="54"/>
                                </a:lnTo>
                                <a:cubicBezTo>
                                  <a:pt x="14771" y="54"/>
                                  <a:pt x="14759" y="42"/>
                                  <a:pt x="14759" y="29"/>
                                </a:cubicBezTo>
                                <a:cubicBezTo>
                                  <a:pt x="14759" y="15"/>
                                  <a:pt x="14771" y="4"/>
                                  <a:pt x="14783" y="4"/>
                                </a:cubicBezTo>
                                <a:close/>
                                <a:moveTo>
                                  <a:pt x="15118" y="4"/>
                                </a:moveTo>
                                <a:lnTo>
                                  <a:pt x="15262" y="4"/>
                                </a:lnTo>
                                <a:cubicBezTo>
                                  <a:pt x="15276" y="4"/>
                                  <a:pt x="15286" y="15"/>
                                  <a:pt x="15286" y="29"/>
                                </a:cubicBezTo>
                                <a:cubicBezTo>
                                  <a:pt x="15286" y="43"/>
                                  <a:pt x="15276" y="54"/>
                                  <a:pt x="15262" y="54"/>
                                </a:cubicBezTo>
                                <a:lnTo>
                                  <a:pt x="15118" y="54"/>
                                </a:lnTo>
                                <a:cubicBezTo>
                                  <a:pt x="15106" y="54"/>
                                  <a:pt x="15094" y="43"/>
                                  <a:pt x="15094" y="29"/>
                                </a:cubicBezTo>
                                <a:cubicBezTo>
                                  <a:pt x="15094" y="15"/>
                                  <a:pt x="15106" y="4"/>
                                  <a:pt x="15118" y="4"/>
                                </a:cubicBezTo>
                                <a:close/>
                                <a:moveTo>
                                  <a:pt x="15454" y="4"/>
                                </a:moveTo>
                                <a:lnTo>
                                  <a:pt x="15550" y="4"/>
                                </a:lnTo>
                                <a:cubicBezTo>
                                  <a:pt x="15563" y="4"/>
                                  <a:pt x="15574" y="15"/>
                                  <a:pt x="15574" y="29"/>
                                </a:cubicBezTo>
                                <a:cubicBezTo>
                                  <a:pt x="15574" y="43"/>
                                  <a:pt x="15563" y="54"/>
                                  <a:pt x="15550" y="54"/>
                                </a:cubicBezTo>
                                <a:lnTo>
                                  <a:pt x="15454" y="54"/>
                                </a:lnTo>
                                <a:cubicBezTo>
                                  <a:pt x="15441" y="54"/>
                                  <a:pt x="15430" y="43"/>
                                  <a:pt x="15430" y="29"/>
                                </a:cubicBezTo>
                                <a:cubicBezTo>
                                  <a:pt x="15430" y="15"/>
                                  <a:pt x="15441" y="4"/>
                                  <a:pt x="15454" y="4"/>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Freeform 94"/>
                        <wps:cNvSpPr>
                          <a:spLocks noEditPoints="1"/>
                        </wps:cNvSpPr>
                        <wps:spPr bwMode="auto">
                          <a:xfrm>
                            <a:off x="851535" y="328930"/>
                            <a:ext cx="2105660" cy="7620"/>
                          </a:xfrm>
                          <a:custGeom>
                            <a:avLst/>
                            <a:gdLst>
                              <a:gd name="T0" fmla="*/ 0 w 15574"/>
                              <a:gd name="T1" fmla="*/ 25 h 54"/>
                              <a:gd name="T2" fmla="*/ 360 w 15574"/>
                              <a:gd name="T3" fmla="*/ 51 h 54"/>
                              <a:gd name="T4" fmla="*/ 839 w 15574"/>
                              <a:gd name="T5" fmla="*/ 51 h 54"/>
                              <a:gd name="T6" fmla="*/ 1198 w 15574"/>
                              <a:gd name="T7" fmla="*/ 26 h 54"/>
                              <a:gd name="T8" fmla="*/ 1510 w 15574"/>
                              <a:gd name="T9" fmla="*/ 1 h 54"/>
                              <a:gd name="T10" fmla="*/ 1701 w 15574"/>
                              <a:gd name="T11" fmla="*/ 1 h 54"/>
                              <a:gd name="T12" fmla="*/ 1701 w 15574"/>
                              <a:gd name="T13" fmla="*/ 1 h 54"/>
                              <a:gd name="T14" fmla="*/ 2013 w 15574"/>
                              <a:gd name="T15" fmla="*/ 26 h 54"/>
                              <a:gd name="T16" fmla="*/ 2372 w 15574"/>
                              <a:gd name="T17" fmla="*/ 51 h 54"/>
                              <a:gd name="T18" fmla="*/ 2851 w 15574"/>
                              <a:gd name="T19" fmla="*/ 51 h 54"/>
                              <a:gd name="T20" fmla="*/ 3211 w 15574"/>
                              <a:gd name="T21" fmla="*/ 26 h 54"/>
                              <a:gd name="T22" fmla="*/ 3522 w 15574"/>
                              <a:gd name="T23" fmla="*/ 1 h 54"/>
                              <a:gd name="T24" fmla="*/ 3714 w 15574"/>
                              <a:gd name="T25" fmla="*/ 1 h 54"/>
                              <a:gd name="T26" fmla="*/ 3714 w 15574"/>
                              <a:gd name="T27" fmla="*/ 1 h 54"/>
                              <a:gd name="T28" fmla="*/ 4025 w 15574"/>
                              <a:gd name="T29" fmla="*/ 26 h 54"/>
                              <a:gd name="T30" fmla="*/ 4385 w 15574"/>
                              <a:gd name="T31" fmla="*/ 51 h 54"/>
                              <a:gd name="T32" fmla="*/ 4864 w 15574"/>
                              <a:gd name="T33" fmla="*/ 52 h 54"/>
                              <a:gd name="T34" fmla="*/ 5223 w 15574"/>
                              <a:gd name="T35" fmla="*/ 27 h 54"/>
                              <a:gd name="T36" fmla="*/ 5535 w 15574"/>
                              <a:gd name="T37" fmla="*/ 2 h 54"/>
                              <a:gd name="T38" fmla="*/ 5726 w 15574"/>
                              <a:gd name="T39" fmla="*/ 2 h 54"/>
                              <a:gd name="T40" fmla="*/ 5726 w 15574"/>
                              <a:gd name="T41" fmla="*/ 2 h 54"/>
                              <a:gd name="T42" fmla="*/ 6038 w 15574"/>
                              <a:gd name="T43" fmla="*/ 27 h 54"/>
                              <a:gd name="T44" fmla="*/ 6397 w 15574"/>
                              <a:gd name="T45" fmla="*/ 52 h 54"/>
                              <a:gd name="T46" fmla="*/ 6876 w 15574"/>
                              <a:gd name="T47" fmla="*/ 52 h 54"/>
                              <a:gd name="T48" fmla="*/ 7236 w 15574"/>
                              <a:gd name="T49" fmla="*/ 27 h 54"/>
                              <a:gd name="T50" fmla="*/ 7547 w 15574"/>
                              <a:gd name="T51" fmla="*/ 2 h 54"/>
                              <a:gd name="T52" fmla="*/ 7739 w 15574"/>
                              <a:gd name="T53" fmla="*/ 2 h 54"/>
                              <a:gd name="T54" fmla="*/ 7739 w 15574"/>
                              <a:gd name="T55" fmla="*/ 2 h 54"/>
                              <a:gd name="T56" fmla="*/ 8050 w 15574"/>
                              <a:gd name="T57" fmla="*/ 27 h 54"/>
                              <a:gd name="T58" fmla="*/ 8410 w 15574"/>
                              <a:gd name="T59" fmla="*/ 52 h 54"/>
                              <a:gd name="T60" fmla="*/ 8889 w 15574"/>
                              <a:gd name="T61" fmla="*/ 52 h 54"/>
                              <a:gd name="T62" fmla="*/ 9248 w 15574"/>
                              <a:gd name="T63" fmla="*/ 27 h 54"/>
                              <a:gd name="T64" fmla="*/ 9560 w 15574"/>
                              <a:gd name="T65" fmla="*/ 3 h 54"/>
                              <a:gd name="T66" fmla="*/ 9752 w 15574"/>
                              <a:gd name="T67" fmla="*/ 3 h 54"/>
                              <a:gd name="T68" fmla="*/ 9752 w 15574"/>
                              <a:gd name="T69" fmla="*/ 3 h 54"/>
                              <a:gd name="T70" fmla="*/ 10063 w 15574"/>
                              <a:gd name="T71" fmla="*/ 28 h 54"/>
                              <a:gd name="T72" fmla="*/ 10422 w 15574"/>
                              <a:gd name="T73" fmla="*/ 53 h 54"/>
                              <a:gd name="T74" fmla="*/ 10902 w 15574"/>
                              <a:gd name="T75" fmla="*/ 53 h 54"/>
                              <a:gd name="T76" fmla="*/ 11261 w 15574"/>
                              <a:gd name="T77" fmla="*/ 28 h 54"/>
                              <a:gd name="T78" fmla="*/ 11572 w 15574"/>
                              <a:gd name="T79" fmla="*/ 3 h 54"/>
                              <a:gd name="T80" fmla="*/ 11764 w 15574"/>
                              <a:gd name="T81" fmla="*/ 3 h 54"/>
                              <a:gd name="T82" fmla="*/ 11764 w 15574"/>
                              <a:gd name="T83" fmla="*/ 3 h 54"/>
                              <a:gd name="T84" fmla="*/ 12076 w 15574"/>
                              <a:gd name="T85" fmla="*/ 28 h 54"/>
                              <a:gd name="T86" fmla="*/ 12435 w 15574"/>
                              <a:gd name="T87" fmla="*/ 53 h 54"/>
                              <a:gd name="T88" fmla="*/ 12914 w 15574"/>
                              <a:gd name="T89" fmla="*/ 53 h 54"/>
                              <a:gd name="T90" fmla="*/ 13274 w 15574"/>
                              <a:gd name="T91" fmla="*/ 28 h 54"/>
                              <a:gd name="T92" fmla="*/ 13585 w 15574"/>
                              <a:gd name="T93" fmla="*/ 3 h 54"/>
                              <a:gd name="T94" fmla="*/ 13777 w 15574"/>
                              <a:gd name="T95" fmla="*/ 3 h 54"/>
                              <a:gd name="T96" fmla="*/ 13777 w 15574"/>
                              <a:gd name="T97" fmla="*/ 3 h 54"/>
                              <a:gd name="T98" fmla="*/ 14088 w 15574"/>
                              <a:gd name="T99" fmla="*/ 28 h 54"/>
                              <a:gd name="T100" fmla="*/ 14448 w 15574"/>
                              <a:gd name="T101" fmla="*/ 54 h 54"/>
                              <a:gd name="T102" fmla="*/ 14927 w 15574"/>
                              <a:gd name="T103" fmla="*/ 54 h 54"/>
                              <a:gd name="T104" fmla="*/ 15286 w 15574"/>
                              <a:gd name="T105" fmla="*/ 29 h 54"/>
                              <a:gd name="T106" fmla="*/ 15550 w 15574"/>
                              <a:gd name="T107" fmla="*/ 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574" h="54">
                                <a:moveTo>
                                  <a:pt x="24" y="0"/>
                                </a:moveTo>
                                <a:lnTo>
                                  <a:pt x="168" y="0"/>
                                </a:lnTo>
                                <a:cubicBezTo>
                                  <a:pt x="181" y="1"/>
                                  <a:pt x="192" y="12"/>
                                  <a:pt x="192" y="26"/>
                                </a:cubicBezTo>
                                <a:cubicBezTo>
                                  <a:pt x="192" y="39"/>
                                  <a:pt x="181" y="51"/>
                                  <a:pt x="168" y="50"/>
                                </a:cubicBezTo>
                                <a:lnTo>
                                  <a:pt x="24" y="50"/>
                                </a:lnTo>
                                <a:cubicBezTo>
                                  <a:pt x="12" y="50"/>
                                  <a:pt x="0" y="39"/>
                                  <a:pt x="0" y="25"/>
                                </a:cubicBezTo>
                                <a:cubicBezTo>
                                  <a:pt x="0" y="12"/>
                                  <a:pt x="12" y="0"/>
                                  <a:pt x="24" y="0"/>
                                </a:cubicBezTo>
                                <a:close/>
                                <a:moveTo>
                                  <a:pt x="360" y="1"/>
                                </a:moveTo>
                                <a:lnTo>
                                  <a:pt x="503" y="1"/>
                                </a:lnTo>
                                <a:cubicBezTo>
                                  <a:pt x="517" y="1"/>
                                  <a:pt x="527" y="12"/>
                                  <a:pt x="527" y="26"/>
                                </a:cubicBezTo>
                                <a:cubicBezTo>
                                  <a:pt x="527" y="39"/>
                                  <a:pt x="517" y="51"/>
                                  <a:pt x="503" y="51"/>
                                </a:cubicBezTo>
                                <a:lnTo>
                                  <a:pt x="360" y="51"/>
                                </a:lnTo>
                                <a:cubicBezTo>
                                  <a:pt x="347" y="51"/>
                                  <a:pt x="336" y="39"/>
                                  <a:pt x="336" y="26"/>
                                </a:cubicBezTo>
                                <a:cubicBezTo>
                                  <a:pt x="336" y="12"/>
                                  <a:pt x="347" y="1"/>
                                  <a:pt x="360" y="1"/>
                                </a:cubicBezTo>
                                <a:close/>
                                <a:moveTo>
                                  <a:pt x="695" y="1"/>
                                </a:moveTo>
                                <a:lnTo>
                                  <a:pt x="839" y="1"/>
                                </a:lnTo>
                                <a:cubicBezTo>
                                  <a:pt x="852" y="1"/>
                                  <a:pt x="863" y="12"/>
                                  <a:pt x="863" y="26"/>
                                </a:cubicBezTo>
                                <a:cubicBezTo>
                                  <a:pt x="863" y="39"/>
                                  <a:pt x="852" y="51"/>
                                  <a:pt x="839" y="51"/>
                                </a:cubicBezTo>
                                <a:lnTo>
                                  <a:pt x="695" y="51"/>
                                </a:lnTo>
                                <a:cubicBezTo>
                                  <a:pt x="683" y="51"/>
                                  <a:pt x="671" y="39"/>
                                  <a:pt x="671" y="26"/>
                                </a:cubicBezTo>
                                <a:cubicBezTo>
                                  <a:pt x="671" y="12"/>
                                  <a:pt x="683" y="1"/>
                                  <a:pt x="695" y="1"/>
                                </a:cubicBezTo>
                                <a:close/>
                                <a:moveTo>
                                  <a:pt x="1030" y="1"/>
                                </a:moveTo>
                                <a:lnTo>
                                  <a:pt x="1174" y="1"/>
                                </a:lnTo>
                                <a:cubicBezTo>
                                  <a:pt x="1188" y="1"/>
                                  <a:pt x="1198" y="12"/>
                                  <a:pt x="1198" y="26"/>
                                </a:cubicBezTo>
                                <a:cubicBezTo>
                                  <a:pt x="1198" y="40"/>
                                  <a:pt x="1188" y="51"/>
                                  <a:pt x="1174" y="51"/>
                                </a:cubicBezTo>
                                <a:lnTo>
                                  <a:pt x="1030" y="51"/>
                                </a:lnTo>
                                <a:cubicBezTo>
                                  <a:pt x="1018" y="51"/>
                                  <a:pt x="1007" y="39"/>
                                  <a:pt x="1007" y="26"/>
                                </a:cubicBezTo>
                                <a:cubicBezTo>
                                  <a:pt x="1007" y="12"/>
                                  <a:pt x="1018" y="1"/>
                                  <a:pt x="1030" y="1"/>
                                </a:cubicBezTo>
                                <a:close/>
                                <a:moveTo>
                                  <a:pt x="1366" y="1"/>
                                </a:moveTo>
                                <a:lnTo>
                                  <a:pt x="1510" y="1"/>
                                </a:lnTo>
                                <a:cubicBezTo>
                                  <a:pt x="1523" y="1"/>
                                  <a:pt x="1534" y="12"/>
                                  <a:pt x="1534" y="26"/>
                                </a:cubicBezTo>
                                <a:cubicBezTo>
                                  <a:pt x="1534" y="40"/>
                                  <a:pt x="1523" y="51"/>
                                  <a:pt x="1510" y="51"/>
                                </a:cubicBezTo>
                                <a:lnTo>
                                  <a:pt x="1366" y="51"/>
                                </a:lnTo>
                                <a:cubicBezTo>
                                  <a:pt x="1353" y="51"/>
                                  <a:pt x="1342" y="40"/>
                                  <a:pt x="1342" y="26"/>
                                </a:cubicBezTo>
                                <a:cubicBezTo>
                                  <a:pt x="1342" y="12"/>
                                  <a:pt x="1353" y="1"/>
                                  <a:pt x="1366" y="1"/>
                                </a:cubicBezTo>
                                <a:close/>
                                <a:moveTo>
                                  <a:pt x="1701" y="1"/>
                                </a:moveTo>
                                <a:lnTo>
                                  <a:pt x="1845" y="1"/>
                                </a:lnTo>
                                <a:cubicBezTo>
                                  <a:pt x="1859" y="1"/>
                                  <a:pt x="1869" y="12"/>
                                  <a:pt x="1869" y="26"/>
                                </a:cubicBezTo>
                                <a:cubicBezTo>
                                  <a:pt x="1869" y="40"/>
                                  <a:pt x="1859" y="51"/>
                                  <a:pt x="1845" y="51"/>
                                </a:cubicBezTo>
                                <a:lnTo>
                                  <a:pt x="1701" y="51"/>
                                </a:lnTo>
                                <a:cubicBezTo>
                                  <a:pt x="1689" y="51"/>
                                  <a:pt x="1677" y="40"/>
                                  <a:pt x="1677" y="26"/>
                                </a:cubicBezTo>
                                <a:cubicBezTo>
                                  <a:pt x="1677" y="12"/>
                                  <a:pt x="1689" y="1"/>
                                  <a:pt x="1701" y="1"/>
                                </a:cubicBezTo>
                                <a:close/>
                                <a:moveTo>
                                  <a:pt x="2037" y="1"/>
                                </a:moveTo>
                                <a:lnTo>
                                  <a:pt x="2181" y="1"/>
                                </a:lnTo>
                                <a:cubicBezTo>
                                  <a:pt x="2194" y="1"/>
                                  <a:pt x="2204" y="12"/>
                                  <a:pt x="2204" y="26"/>
                                </a:cubicBezTo>
                                <a:cubicBezTo>
                                  <a:pt x="2204" y="40"/>
                                  <a:pt x="2194" y="51"/>
                                  <a:pt x="2181" y="51"/>
                                </a:cubicBezTo>
                                <a:lnTo>
                                  <a:pt x="2037" y="51"/>
                                </a:lnTo>
                                <a:cubicBezTo>
                                  <a:pt x="2024" y="51"/>
                                  <a:pt x="2013" y="40"/>
                                  <a:pt x="2013" y="26"/>
                                </a:cubicBezTo>
                                <a:cubicBezTo>
                                  <a:pt x="2013" y="12"/>
                                  <a:pt x="2024" y="1"/>
                                  <a:pt x="2037" y="1"/>
                                </a:cubicBezTo>
                                <a:close/>
                                <a:moveTo>
                                  <a:pt x="2372" y="1"/>
                                </a:moveTo>
                                <a:lnTo>
                                  <a:pt x="2516" y="1"/>
                                </a:lnTo>
                                <a:cubicBezTo>
                                  <a:pt x="2529" y="1"/>
                                  <a:pt x="2540" y="12"/>
                                  <a:pt x="2540" y="26"/>
                                </a:cubicBezTo>
                                <a:cubicBezTo>
                                  <a:pt x="2540" y="40"/>
                                  <a:pt x="2529" y="51"/>
                                  <a:pt x="2516" y="51"/>
                                </a:cubicBezTo>
                                <a:lnTo>
                                  <a:pt x="2372" y="51"/>
                                </a:lnTo>
                                <a:cubicBezTo>
                                  <a:pt x="2360" y="51"/>
                                  <a:pt x="2348" y="40"/>
                                  <a:pt x="2348" y="26"/>
                                </a:cubicBezTo>
                                <a:cubicBezTo>
                                  <a:pt x="2348" y="12"/>
                                  <a:pt x="2360" y="1"/>
                                  <a:pt x="2372" y="1"/>
                                </a:cubicBezTo>
                                <a:close/>
                                <a:moveTo>
                                  <a:pt x="2708" y="1"/>
                                </a:moveTo>
                                <a:lnTo>
                                  <a:pt x="2851" y="1"/>
                                </a:lnTo>
                                <a:cubicBezTo>
                                  <a:pt x="2865" y="1"/>
                                  <a:pt x="2875" y="12"/>
                                  <a:pt x="2875" y="26"/>
                                </a:cubicBezTo>
                                <a:cubicBezTo>
                                  <a:pt x="2875" y="40"/>
                                  <a:pt x="2865" y="51"/>
                                  <a:pt x="2851" y="51"/>
                                </a:cubicBezTo>
                                <a:lnTo>
                                  <a:pt x="2708" y="51"/>
                                </a:lnTo>
                                <a:cubicBezTo>
                                  <a:pt x="2695" y="51"/>
                                  <a:pt x="2684" y="40"/>
                                  <a:pt x="2684" y="26"/>
                                </a:cubicBezTo>
                                <a:cubicBezTo>
                                  <a:pt x="2684" y="12"/>
                                  <a:pt x="2695" y="1"/>
                                  <a:pt x="2708" y="1"/>
                                </a:cubicBezTo>
                                <a:close/>
                                <a:moveTo>
                                  <a:pt x="3043" y="1"/>
                                </a:moveTo>
                                <a:lnTo>
                                  <a:pt x="3187" y="1"/>
                                </a:lnTo>
                                <a:cubicBezTo>
                                  <a:pt x="3200" y="1"/>
                                  <a:pt x="3211" y="12"/>
                                  <a:pt x="3211" y="26"/>
                                </a:cubicBezTo>
                                <a:cubicBezTo>
                                  <a:pt x="3211" y="40"/>
                                  <a:pt x="3200" y="51"/>
                                  <a:pt x="3187" y="51"/>
                                </a:cubicBezTo>
                                <a:lnTo>
                                  <a:pt x="3043" y="51"/>
                                </a:lnTo>
                                <a:cubicBezTo>
                                  <a:pt x="3031" y="51"/>
                                  <a:pt x="3019" y="40"/>
                                  <a:pt x="3019" y="26"/>
                                </a:cubicBezTo>
                                <a:cubicBezTo>
                                  <a:pt x="3019" y="12"/>
                                  <a:pt x="3031" y="1"/>
                                  <a:pt x="3043" y="1"/>
                                </a:cubicBezTo>
                                <a:close/>
                                <a:moveTo>
                                  <a:pt x="3378" y="1"/>
                                </a:moveTo>
                                <a:lnTo>
                                  <a:pt x="3522" y="1"/>
                                </a:lnTo>
                                <a:cubicBezTo>
                                  <a:pt x="3536" y="1"/>
                                  <a:pt x="3546" y="12"/>
                                  <a:pt x="3546" y="26"/>
                                </a:cubicBezTo>
                                <a:cubicBezTo>
                                  <a:pt x="3546" y="40"/>
                                  <a:pt x="3536" y="51"/>
                                  <a:pt x="3522" y="51"/>
                                </a:cubicBezTo>
                                <a:lnTo>
                                  <a:pt x="3378" y="51"/>
                                </a:lnTo>
                                <a:cubicBezTo>
                                  <a:pt x="3366" y="51"/>
                                  <a:pt x="3355" y="40"/>
                                  <a:pt x="3355" y="26"/>
                                </a:cubicBezTo>
                                <a:cubicBezTo>
                                  <a:pt x="3355" y="12"/>
                                  <a:pt x="3366" y="1"/>
                                  <a:pt x="3378" y="1"/>
                                </a:cubicBezTo>
                                <a:close/>
                                <a:moveTo>
                                  <a:pt x="3714" y="1"/>
                                </a:moveTo>
                                <a:lnTo>
                                  <a:pt x="3858" y="1"/>
                                </a:lnTo>
                                <a:cubicBezTo>
                                  <a:pt x="3871" y="1"/>
                                  <a:pt x="3882" y="12"/>
                                  <a:pt x="3882" y="26"/>
                                </a:cubicBezTo>
                                <a:cubicBezTo>
                                  <a:pt x="3882" y="40"/>
                                  <a:pt x="3871" y="51"/>
                                  <a:pt x="3858" y="51"/>
                                </a:cubicBezTo>
                                <a:lnTo>
                                  <a:pt x="3714" y="51"/>
                                </a:lnTo>
                                <a:cubicBezTo>
                                  <a:pt x="3701" y="51"/>
                                  <a:pt x="3690" y="40"/>
                                  <a:pt x="3690" y="26"/>
                                </a:cubicBezTo>
                                <a:cubicBezTo>
                                  <a:pt x="3690" y="12"/>
                                  <a:pt x="3701" y="1"/>
                                  <a:pt x="3714" y="1"/>
                                </a:cubicBezTo>
                                <a:close/>
                                <a:moveTo>
                                  <a:pt x="4049" y="1"/>
                                </a:moveTo>
                                <a:lnTo>
                                  <a:pt x="4193" y="1"/>
                                </a:lnTo>
                                <a:cubicBezTo>
                                  <a:pt x="4207" y="1"/>
                                  <a:pt x="4217" y="13"/>
                                  <a:pt x="4217" y="26"/>
                                </a:cubicBezTo>
                                <a:cubicBezTo>
                                  <a:pt x="4217" y="40"/>
                                  <a:pt x="4207" y="51"/>
                                  <a:pt x="4193" y="51"/>
                                </a:cubicBezTo>
                                <a:lnTo>
                                  <a:pt x="4049" y="51"/>
                                </a:lnTo>
                                <a:cubicBezTo>
                                  <a:pt x="4037" y="51"/>
                                  <a:pt x="4025" y="40"/>
                                  <a:pt x="4025" y="26"/>
                                </a:cubicBezTo>
                                <a:cubicBezTo>
                                  <a:pt x="4025" y="13"/>
                                  <a:pt x="4037" y="1"/>
                                  <a:pt x="4049" y="1"/>
                                </a:cubicBezTo>
                                <a:close/>
                                <a:moveTo>
                                  <a:pt x="4385" y="1"/>
                                </a:moveTo>
                                <a:lnTo>
                                  <a:pt x="4529" y="1"/>
                                </a:lnTo>
                                <a:cubicBezTo>
                                  <a:pt x="4542" y="1"/>
                                  <a:pt x="4552" y="13"/>
                                  <a:pt x="4552" y="26"/>
                                </a:cubicBezTo>
                                <a:cubicBezTo>
                                  <a:pt x="4552" y="40"/>
                                  <a:pt x="4542" y="51"/>
                                  <a:pt x="4529" y="51"/>
                                </a:cubicBezTo>
                                <a:lnTo>
                                  <a:pt x="4385" y="51"/>
                                </a:lnTo>
                                <a:cubicBezTo>
                                  <a:pt x="4372" y="51"/>
                                  <a:pt x="4361" y="40"/>
                                  <a:pt x="4361" y="26"/>
                                </a:cubicBezTo>
                                <a:cubicBezTo>
                                  <a:pt x="4361" y="13"/>
                                  <a:pt x="4372" y="1"/>
                                  <a:pt x="4385" y="1"/>
                                </a:cubicBezTo>
                                <a:close/>
                                <a:moveTo>
                                  <a:pt x="4720" y="1"/>
                                </a:moveTo>
                                <a:lnTo>
                                  <a:pt x="4864" y="2"/>
                                </a:lnTo>
                                <a:cubicBezTo>
                                  <a:pt x="4877" y="2"/>
                                  <a:pt x="4888" y="13"/>
                                  <a:pt x="4888" y="27"/>
                                </a:cubicBezTo>
                                <a:cubicBezTo>
                                  <a:pt x="4888" y="40"/>
                                  <a:pt x="4877" y="52"/>
                                  <a:pt x="4864" y="52"/>
                                </a:cubicBezTo>
                                <a:lnTo>
                                  <a:pt x="4720" y="51"/>
                                </a:lnTo>
                                <a:cubicBezTo>
                                  <a:pt x="4708" y="51"/>
                                  <a:pt x="4696" y="40"/>
                                  <a:pt x="4696" y="26"/>
                                </a:cubicBezTo>
                                <a:cubicBezTo>
                                  <a:pt x="4696" y="13"/>
                                  <a:pt x="4708" y="1"/>
                                  <a:pt x="4720" y="1"/>
                                </a:cubicBezTo>
                                <a:close/>
                                <a:moveTo>
                                  <a:pt x="5056" y="2"/>
                                </a:moveTo>
                                <a:lnTo>
                                  <a:pt x="5199" y="2"/>
                                </a:lnTo>
                                <a:cubicBezTo>
                                  <a:pt x="5213" y="2"/>
                                  <a:pt x="5223" y="13"/>
                                  <a:pt x="5223" y="27"/>
                                </a:cubicBezTo>
                                <a:cubicBezTo>
                                  <a:pt x="5223" y="40"/>
                                  <a:pt x="5213" y="52"/>
                                  <a:pt x="5199" y="52"/>
                                </a:cubicBezTo>
                                <a:lnTo>
                                  <a:pt x="5056" y="52"/>
                                </a:lnTo>
                                <a:cubicBezTo>
                                  <a:pt x="5043" y="52"/>
                                  <a:pt x="5032" y="40"/>
                                  <a:pt x="5032" y="27"/>
                                </a:cubicBezTo>
                                <a:cubicBezTo>
                                  <a:pt x="5032" y="13"/>
                                  <a:pt x="5043" y="2"/>
                                  <a:pt x="5056" y="2"/>
                                </a:cubicBezTo>
                                <a:close/>
                                <a:moveTo>
                                  <a:pt x="5391" y="2"/>
                                </a:moveTo>
                                <a:lnTo>
                                  <a:pt x="5535" y="2"/>
                                </a:lnTo>
                                <a:cubicBezTo>
                                  <a:pt x="5548" y="2"/>
                                  <a:pt x="5559" y="13"/>
                                  <a:pt x="5559" y="27"/>
                                </a:cubicBezTo>
                                <a:cubicBezTo>
                                  <a:pt x="5559" y="40"/>
                                  <a:pt x="5548" y="52"/>
                                  <a:pt x="5535" y="52"/>
                                </a:cubicBezTo>
                                <a:lnTo>
                                  <a:pt x="5391" y="52"/>
                                </a:lnTo>
                                <a:cubicBezTo>
                                  <a:pt x="5379" y="52"/>
                                  <a:pt x="5367" y="40"/>
                                  <a:pt x="5367" y="27"/>
                                </a:cubicBezTo>
                                <a:cubicBezTo>
                                  <a:pt x="5367" y="13"/>
                                  <a:pt x="5379" y="2"/>
                                  <a:pt x="5391" y="2"/>
                                </a:cubicBezTo>
                                <a:close/>
                                <a:moveTo>
                                  <a:pt x="5726" y="2"/>
                                </a:moveTo>
                                <a:lnTo>
                                  <a:pt x="5870" y="2"/>
                                </a:lnTo>
                                <a:cubicBezTo>
                                  <a:pt x="5884" y="2"/>
                                  <a:pt x="5894" y="13"/>
                                  <a:pt x="5894" y="27"/>
                                </a:cubicBezTo>
                                <a:cubicBezTo>
                                  <a:pt x="5894" y="41"/>
                                  <a:pt x="5884" y="52"/>
                                  <a:pt x="5870" y="52"/>
                                </a:cubicBezTo>
                                <a:lnTo>
                                  <a:pt x="5726" y="52"/>
                                </a:lnTo>
                                <a:cubicBezTo>
                                  <a:pt x="5714" y="52"/>
                                  <a:pt x="5703" y="40"/>
                                  <a:pt x="5703" y="27"/>
                                </a:cubicBezTo>
                                <a:cubicBezTo>
                                  <a:pt x="5703" y="13"/>
                                  <a:pt x="5714" y="2"/>
                                  <a:pt x="5726" y="2"/>
                                </a:cubicBezTo>
                                <a:close/>
                                <a:moveTo>
                                  <a:pt x="6062" y="2"/>
                                </a:moveTo>
                                <a:lnTo>
                                  <a:pt x="6206" y="2"/>
                                </a:lnTo>
                                <a:cubicBezTo>
                                  <a:pt x="6219" y="2"/>
                                  <a:pt x="6230" y="13"/>
                                  <a:pt x="6230" y="27"/>
                                </a:cubicBezTo>
                                <a:cubicBezTo>
                                  <a:pt x="6230" y="41"/>
                                  <a:pt x="6219" y="52"/>
                                  <a:pt x="6206" y="52"/>
                                </a:cubicBezTo>
                                <a:lnTo>
                                  <a:pt x="6062" y="52"/>
                                </a:lnTo>
                                <a:cubicBezTo>
                                  <a:pt x="6049" y="52"/>
                                  <a:pt x="6038" y="41"/>
                                  <a:pt x="6038" y="27"/>
                                </a:cubicBezTo>
                                <a:cubicBezTo>
                                  <a:pt x="6038" y="13"/>
                                  <a:pt x="6049" y="2"/>
                                  <a:pt x="6062" y="2"/>
                                </a:cubicBezTo>
                                <a:close/>
                                <a:moveTo>
                                  <a:pt x="6397" y="2"/>
                                </a:moveTo>
                                <a:lnTo>
                                  <a:pt x="6541" y="2"/>
                                </a:lnTo>
                                <a:cubicBezTo>
                                  <a:pt x="6554" y="2"/>
                                  <a:pt x="6565" y="13"/>
                                  <a:pt x="6565" y="27"/>
                                </a:cubicBezTo>
                                <a:cubicBezTo>
                                  <a:pt x="6565" y="41"/>
                                  <a:pt x="6554" y="52"/>
                                  <a:pt x="6541" y="52"/>
                                </a:cubicBezTo>
                                <a:lnTo>
                                  <a:pt x="6397" y="52"/>
                                </a:lnTo>
                                <a:cubicBezTo>
                                  <a:pt x="6385" y="52"/>
                                  <a:pt x="6373" y="41"/>
                                  <a:pt x="6373" y="27"/>
                                </a:cubicBezTo>
                                <a:cubicBezTo>
                                  <a:pt x="6373" y="13"/>
                                  <a:pt x="6385" y="2"/>
                                  <a:pt x="6397" y="2"/>
                                </a:cubicBezTo>
                                <a:close/>
                                <a:moveTo>
                                  <a:pt x="6733" y="2"/>
                                </a:moveTo>
                                <a:lnTo>
                                  <a:pt x="6876" y="2"/>
                                </a:lnTo>
                                <a:cubicBezTo>
                                  <a:pt x="6890" y="2"/>
                                  <a:pt x="6900" y="13"/>
                                  <a:pt x="6900" y="27"/>
                                </a:cubicBezTo>
                                <a:cubicBezTo>
                                  <a:pt x="6900" y="41"/>
                                  <a:pt x="6890" y="52"/>
                                  <a:pt x="6876" y="52"/>
                                </a:cubicBezTo>
                                <a:lnTo>
                                  <a:pt x="6733" y="52"/>
                                </a:lnTo>
                                <a:cubicBezTo>
                                  <a:pt x="6720" y="52"/>
                                  <a:pt x="6709" y="41"/>
                                  <a:pt x="6709" y="27"/>
                                </a:cubicBezTo>
                                <a:cubicBezTo>
                                  <a:pt x="6709" y="13"/>
                                  <a:pt x="6720" y="2"/>
                                  <a:pt x="6733" y="2"/>
                                </a:cubicBezTo>
                                <a:close/>
                                <a:moveTo>
                                  <a:pt x="7068" y="2"/>
                                </a:moveTo>
                                <a:lnTo>
                                  <a:pt x="7212" y="2"/>
                                </a:lnTo>
                                <a:cubicBezTo>
                                  <a:pt x="7225" y="2"/>
                                  <a:pt x="7236" y="13"/>
                                  <a:pt x="7236" y="27"/>
                                </a:cubicBezTo>
                                <a:cubicBezTo>
                                  <a:pt x="7236" y="41"/>
                                  <a:pt x="7225" y="52"/>
                                  <a:pt x="7212" y="52"/>
                                </a:cubicBezTo>
                                <a:lnTo>
                                  <a:pt x="7068" y="52"/>
                                </a:lnTo>
                                <a:cubicBezTo>
                                  <a:pt x="7056" y="52"/>
                                  <a:pt x="7044" y="41"/>
                                  <a:pt x="7044" y="27"/>
                                </a:cubicBezTo>
                                <a:cubicBezTo>
                                  <a:pt x="7044" y="13"/>
                                  <a:pt x="7056" y="2"/>
                                  <a:pt x="7068" y="2"/>
                                </a:cubicBezTo>
                                <a:close/>
                                <a:moveTo>
                                  <a:pt x="7404" y="2"/>
                                </a:moveTo>
                                <a:lnTo>
                                  <a:pt x="7547" y="2"/>
                                </a:lnTo>
                                <a:cubicBezTo>
                                  <a:pt x="7561" y="2"/>
                                  <a:pt x="7571" y="13"/>
                                  <a:pt x="7571" y="27"/>
                                </a:cubicBezTo>
                                <a:cubicBezTo>
                                  <a:pt x="7571" y="41"/>
                                  <a:pt x="7561" y="52"/>
                                  <a:pt x="7547" y="52"/>
                                </a:cubicBezTo>
                                <a:lnTo>
                                  <a:pt x="7404" y="52"/>
                                </a:lnTo>
                                <a:cubicBezTo>
                                  <a:pt x="7391" y="52"/>
                                  <a:pt x="7380" y="41"/>
                                  <a:pt x="7380" y="27"/>
                                </a:cubicBezTo>
                                <a:cubicBezTo>
                                  <a:pt x="7380" y="13"/>
                                  <a:pt x="7391" y="2"/>
                                  <a:pt x="7404" y="2"/>
                                </a:cubicBezTo>
                                <a:close/>
                                <a:moveTo>
                                  <a:pt x="7739" y="2"/>
                                </a:moveTo>
                                <a:lnTo>
                                  <a:pt x="7883" y="2"/>
                                </a:lnTo>
                                <a:cubicBezTo>
                                  <a:pt x="7896" y="2"/>
                                  <a:pt x="7907" y="13"/>
                                  <a:pt x="7907" y="27"/>
                                </a:cubicBezTo>
                                <a:cubicBezTo>
                                  <a:pt x="7907" y="41"/>
                                  <a:pt x="7896" y="52"/>
                                  <a:pt x="7883" y="52"/>
                                </a:cubicBezTo>
                                <a:lnTo>
                                  <a:pt x="7739" y="52"/>
                                </a:lnTo>
                                <a:cubicBezTo>
                                  <a:pt x="7727" y="52"/>
                                  <a:pt x="7715" y="41"/>
                                  <a:pt x="7715" y="27"/>
                                </a:cubicBezTo>
                                <a:cubicBezTo>
                                  <a:pt x="7715" y="13"/>
                                  <a:pt x="7727" y="2"/>
                                  <a:pt x="7739" y="2"/>
                                </a:cubicBezTo>
                                <a:close/>
                                <a:moveTo>
                                  <a:pt x="8074" y="2"/>
                                </a:moveTo>
                                <a:lnTo>
                                  <a:pt x="8218" y="2"/>
                                </a:lnTo>
                                <a:cubicBezTo>
                                  <a:pt x="8232" y="2"/>
                                  <a:pt x="8242" y="13"/>
                                  <a:pt x="8242" y="27"/>
                                </a:cubicBezTo>
                                <a:cubicBezTo>
                                  <a:pt x="8242" y="41"/>
                                  <a:pt x="8232" y="52"/>
                                  <a:pt x="8218" y="52"/>
                                </a:cubicBezTo>
                                <a:lnTo>
                                  <a:pt x="8074" y="52"/>
                                </a:lnTo>
                                <a:cubicBezTo>
                                  <a:pt x="8062" y="52"/>
                                  <a:pt x="8050" y="41"/>
                                  <a:pt x="8050" y="27"/>
                                </a:cubicBezTo>
                                <a:cubicBezTo>
                                  <a:pt x="8050" y="13"/>
                                  <a:pt x="8062" y="2"/>
                                  <a:pt x="8074" y="2"/>
                                </a:cubicBezTo>
                                <a:close/>
                                <a:moveTo>
                                  <a:pt x="8410" y="2"/>
                                </a:moveTo>
                                <a:lnTo>
                                  <a:pt x="8554" y="2"/>
                                </a:lnTo>
                                <a:cubicBezTo>
                                  <a:pt x="8567" y="2"/>
                                  <a:pt x="8578" y="13"/>
                                  <a:pt x="8578" y="27"/>
                                </a:cubicBezTo>
                                <a:cubicBezTo>
                                  <a:pt x="8578" y="41"/>
                                  <a:pt x="8567" y="52"/>
                                  <a:pt x="8554" y="52"/>
                                </a:cubicBezTo>
                                <a:lnTo>
                                  <a:pt x="8410" y="52"/>
                                </a:lnTo>
                                <a:cubicBezTo>
                                  <a:pt x="8397" y="52"/>
                                  <a:pt x="8386" y="41"/>
                                  <a:pt x="8386" y="27"/>
                                </a:cubicBezTo>
                                <a:cubicBezTo>
                                  <a:pt x="8386" y="13"/>
                                  <a:pt x="8397" y="2"/>
                                  <a:pt x="8410" y="2"/>
                                </a:cubicBezTo>
                                <a:close/>
                                <a:moveTo>
                                  <a:pt x="8745" y="2"/>
                                </a:moveTo>
                                <a:lnTo>
                                  <a:pt x="8889" y="2"/>
                                </a:lnTo>
                                <a:cubicBezTo>
                                  <a:pt x="8902" y="2"/>
                                  <a:pt x="8913" y="14"/>
                                  <a:pt x="8913" y="27"/>
                                </a:cubicBezTo>
                                <a:cubicBezTo>
                                  <a:pt x="8913" y="41"/>
                                  <a:pt x="8902" y="52"/>
                                  <a:pt x="8889" y="52"/>
                                </a:cubicBezTo>
                                <a:lnTo>
                                  <a:pt x="8745" y="52"/>
                                </a:lnTo>
                                <a:cubicBezTo>
                                  <a:pt x="8733" y="52"/>
                                  <a:pt x="8721" y="41"/>
                                  <a:pt x="8721" y="27"/>
                                </a:cubicBezTo>
                                <a:cubicBezTo>
                                  <a:pt x="8721" y="14"/>
                                  <a:pt x="8733" y="2"/>
                                  <a:pt x="8745" y="2"/>
                                </a:cubicBezTo>
                                <a:close/>
                                <a:moveTo>
                                  <a:pt x="9081" y="2"/>
                                </a:moveTo>
                                <a:lnTo>
                                  <a:pt x="9224" y="2"/>
                                </a:lnTo>
                                <a:cubicBezTo>
                                  <a:pt x="9238" y="2"/>
                                  <a:pt x="9248" y="14"/>
                                  <a:pt x="9248" y="27"/>
                                </a:cubicBezTo>
                                <a:cubicBezTo>
                                  <a:pt x="9248" y="41"/>
                                  <a:pt x="9238" y="52"/>
                                  <a:pt x="9224" y="52"/>
                                </a:cubicBezTo>
                                <a:lnTo>
                                  <a:pt x="9081" y="52"/>
                                </a:lnTo>
                                <a:cubicBezTo>
                                  <a:pt x="9068" y="52"/>
                                  <a:pt x="9057" y="41"/>
                                  <a:pt x="9057" y="27"/>
                                </a:cubicBezTo>
                                <a:cubicBezTo>
                                  <a:pt x="9057" y="14"/>
                                  <a:pt x="9068" y="2"/>
                                  <a:pt x="9081" y="2"/>
                                </a:cubicBezTo>
                                <a:close/>
                                <a:moveTo>
                                  <a:pt x="9416" y="2"/>
                                </a:moveTo>
                                <a:lnTo>
                                  <a:pt x="9560" y="3"/>
                                </a:lnTo>
                                <a:cubicBezTo>
                                  <a:pt x="9573" y="3"/>
                                  <a:pt x="9584" y="14"/>
                                  <a:pt x="9584" y="28"/>
                                </a:cubicBezTo>
                                <a:cubicBezTo>
                                  <a:pt x="9584" y="41"/>
                                  <a:pt x="9573" y="53"/>
                                  <a:pt x="9560" y="53"/>
                                </a:cubicBezTo>
                                <a:lnTo>
                                  <a:pt x="9416" y="52"/>
                                </a:lnTo>
                                <a:cubicBezTo>
                                  <a:pt x="9404" y="52"/>
                                  <a:pt x="9392" y="41"/>
                                  <a:pt x="9392" y="27"/>
                                </a:cubicBezTo>
                                <a:cubicBezTo>
                                  <a:pt x="9392" y="14"/>
                                  <a:pt x="9404" y="2"/>
                                  <a:pt x="9416" y="2"/>
                                </a:cubicBezTo>
                                <a:close/>
                                <a:moveTo>
                                  <a:pt x="9752" y="3"/>
                                </a:moveTo>
                                <a:lnTo>
                                  <a:pt x="9895" y="3"/>
                                </a:lnTo>
                                <a:cubicBezTo>
                                  <a:pt x="9909" y="3"/>
                                  <a:pt x="9919" y="14"/>
                                  <a:pt x="9919" y="28"/>
                                </a:cubicBezTo>
                                <a:cubicBezTo>
                                  <a:pt x="9919" y="41"/>
                                  <a:pt x="9909" y="53"/>
                                  <a:pt x="9895" y="53"/>
                                </a:cubicBezTo>
                                <a:lnTo>
                                  <a:pt x="9752" y="53"/>
                                </a:lnTo>
                                <a:cubicBezTo>
                                  <a:pt x="9739" y="53"/>
                                  <a:pt x="9728" y="41"/>
                                  <a:pt x="9728" y="28"/>
                                </a:cubicBezTo>
                                <a:cubicBezTo>
                                  <a:pt x="9728" y="14"/>
                                  <a:pt x="9739" y="3"/>
                                  <a:pt x="9752" y="3"/>
                                </a:cubicBezTo>
                                <a:close/>
                                <a:moveTo>
                                  <a:pt x="10087" y="3"/>
                                </a:moveTo>
                                <a:lnTo>
                                  <a:pt x="10231" y="3"/>
                                </a:lnTo>
                                <a:cubicBezTo>
                                  <a:pt x="10244" y="3"/>
                                  <a:pt x="10255" y="14"/>
                                  <a:pt x="10255" y="28"/>
                                </a:cubicBezTo>
                                <a:cubicBezTo>
                                  <a:pt x="10255" y="41"/>
                                  <a:pt x="10244" y="53"/>
                                  <a:pt x="10231" y="53"/>
                                </a:cubicBezTo>
                                <a:lnTo>
                                  <a:pt x="10087" y="53"/>
                                </a:lnTo>
                                <a:cubicBezTo>
                                  <a:pt x="10075" y="53"/>
                                  <a:pt x="10063" y="41"/>
                                  <a:pt x="10063" y="28"/>
                                </a:cubicBezTo>
                                <a:cubicBezTo>
                                  <a:pt x="10063" y="14"/>
                                  <a:pt x="10075" y="3"/>
                                  <a:pt x="10087" y="3"/>
                                </a:cubicBezTo>
                                <a:close/>
                                <a:moveTo>
                                  <a:pt x="10422" y="3"/>
                                </a:moveTo>
                                <a:lnTo>
                                  <a:pt x="10566" y="3"/>
                                </a:lnTo>
                                <a:cubicBezTo>
                                  <a:pt x="10580" y="3"/>
                                  <a:pt x="10590" y="14"/>
                                  <a:pt x="10590" y="28"/>
                                </a:cubicBezTo>
                                <a:cubicBezTo>
                                  <a:pt x="10590" y="42"/>
                                  <a:pt x="10580" y="53"/>
                                  <a:pt x="10566" y="53"/>
                                </a:cubicBezTo>
                                <a:lnTo>
                                  <a:pt x="10422" y="53"/>
                                </a:lnTo>
                                <a:cubicBezTo>
                                  <a:pt x="10410" y="53"/>
                                  <a:pt x="10398" y="41"/>
                                  <a:pt x="10398" y="28"/>
                                </a:cubicBezTo>
                                <a:cubicBezTo>
                                  <a:pt x="10398" y="14"/>
                                  <a:pt x="10410" y="3"/>
                                  <a:pt x="10422" y="3"/>
                                </a:cubicBezTo>
                                <a:close/>
                                <a:moveTo>
                                  <a:pt x="10758" y="3"/>
                                </a:moveTo>
                                <a:lnTo>
                                  <a:pt x="10902" y="3"/>
                                </a:lnTo>
                                <a:cubicBezTo>
                                  <a:pt x="10915" y="3"/>
                                  <a:pt x="10926" y="14"/>
                                  <a:pt x="10926" y="28"/>
                                </a:cubicBezTo>
                                <a:cubicBezTo>
                                  <a:pt x="10926" y="42"/>
                                  <a:pt x="10915" y="53"/>
                                  <a:pt x="10902" y="53"/>
                                </a:cubicBezTo>
                                <a:lnTo>
                                  <a:pt x="10758" y="53"/>
                                </a:lnTo>
                                <a:cubicBezTo>
                                  <a:pt x="10745" y="53"/>
                                  <a:pt x="10734" y="42"/>
                                  <a:pt x="10734" y="28"/>
                                </a:cubicBezTo>
                                <a:cubicBezTo>
                                  <a:pt x="10734" y="14"/>
                                  <a:pt x="10745" y="3"/>
                                  <a:pt x="10758" y="3"/>
                                </a:cubicBezTo>
                                <a:close/>
                                <a:moveTo>
                                  <a:pt x="11093" y="3"/>
                                </a:moveTo>
                                <a:lnTo>
                                  <a:pt x="11237" y="3"/>
                                </a:lnTo>
                                <a:cubicBezTo>
                                  <a:pt x="11250" y="3"/>
                                  <a:pt x="11261" y="14"/>
                                  <a:pt x="11261" y="28"/>
                                </a:cubicBezTo>
                                <a:cubicBezTo>
                                  <a:pt x="11261" y="42"/>
                                  <a:pt x="11250" y="53"/>
                                  <a:pt x="11237" y="53"/>
                                </a:cubicBezTo>
                                <a:lnTo>
                                  <a:pt x="11093" y="53"/>
                                </a:lnTo>
                                <a:cubicBezTo>
                                  <a:pt x="11081" y="53"/>
                                  <a:pt x="11069" y="42"/>
                                  <a:pt x="11069" y="28"/>
                                </a:cubicBezTo>
                                <a:cubicBezTo>
                                  <a:pt x="11069" y="14"/>
                                  <a:pt x="11081" y="3"/>
                                  <a:pt x="11093" y="3"/>
                                </a:cubicBezTo>
                                <a:close/>
                                <a:moveTo>
                                  <a:pt x="11429" y="3"/>
                                </a:moveTo>
                                <a:lnTo>
                                  <a:pt x="11572" y="3"/>
                                </a:lnTo>
                                <a:cubicBezTo>
                                  <a:pt x="11586" y="3"/>
                                  <a:pt x="11596" y="14"/>
                                  <a:pt x="11596" y="28"/>
                                </a:cubicBezTo>
                                <a:cubicBezTo>
                                  <a:pt x="11596" y="42"/>
                                  <a:pt x="11586" y="53"/>
                                  <a:pt x="11572" y="53"/>
                                </a:cubicBezTo>
                                <a:lnTo>
                                  <a:pt x="11429" y="53"/>
                                </a:lnTo>
                                <a:cubicBezTo>
                                  <a:pt x="11416" y="53"/>
                                  <a:pt x="11405" y="42"/>
                                  <a:pt x="11405" y="28"/>
                                </a:cubicBezTo>
                                <a:cubicBezTo>
                                  <a:pt x="11405" y="14"/>
                                  <a:pt x="11416" y="3"/>
                                  <a:pt x="11429" y="3"/>
                                </a:cubicBezTo>
                                <a:close/>
                                <a:moveTo>
                                  <a:pt x="11764" y="3"/>
                                </a:moveTo>
                                <a:lnTo>
                                  <a:pt x="11908" y="3"/>
                                </a:lnTo>
                                <a:cubicBezTo>
                                  <a:pt x="11921" y="3"/>
                                  <a:pt x="11932" y="14"/>
                                  <a:pt x="11932" y="28"/>
                                </a:cubicBezTo>
                                <a:cubicBezTo>
                                  <a:pt x="11932" y="42"/>
                                  <a:pt x="11921" y="53"/>
                                  <a:pt x="11908" y="53"/>
                                </a:cubicBezTo>
                                <a:lnTo>
                                  <a:pt x="11764" y="53"/>
                                </a:lnTo>
                                <a:cubicBezTo>
                                  <a:pt x="11752" y="53"/>
                                  <a:pt x="11740" y="42"/>
                                  <a:pt x="11740" y="28"/>
                                </a:cubicBezTo>
                                <a:cubicBezTo>
                                  <a:pt x="11740" y="14"/>
                                  <a:pt x="11752" y="3"/>
                                  <a:pt x="11764" y="3"/>
                                </a:cubicBezTo>
                                <a:close/>
                                <a:moveTo>
                                  <a:pt x="12100" y="3"/>
                                </a:moveTo>
                                <a:lnTo>
                                  <a:pt x="12243" y="3"/>
                                </a:lnTo>
                                <a:cubicBezTo>
                                  <a:pt x="12257" y="3"/>
                                  <a:pt x="12267" y="14"/>
                                  <a:pt x="12267" y="28"/>
                                </a:cubicBezTo>
                                <a:cubicBezTo>
                                  <a:pt x="12267" y="42"/>
                                  <a:pt x="12257" y="53"/>
                                  <a:pt x="12243" y="53"/>
                                </a:cubicBezTo>
                                <a:lnTo>
                                  <a:pt x="12100" y="53"/>
                                </a:lnTo>
                                <a:cubicBezTo>
                                  <a:pt x="12087" y="53"/>
                                  <a:pt x="12076" y="42"/>
                                  <a:pt x="12076" y="28"/>
                                </a:cubicBezTo>
                                <a:cubicBezTo>
                                  <a:pt x="12076" y="14"/>
                                  <a:pt x="12087" y="3"/>
                                  <a:pt x="12100" y="3"/>
                                </a:cubicBezTo>
                                <a:close/>
                                <a:moveTo>
                                  <a:pt x="12435" y="3"/>
                                </a:moveTo>
                                <a:lnTo>
                                  <a:pt x="12579" y="3"/>
                                </a:lnTo>
                                <a:cubicBezTo>
                                  <a:pt x="12592" y="3"/>
                                  <a:pt x="12603" y="14"/>
                                  <a:pt x="12603" y="28"/>
                                </a:cubicBezTo>
                                <a:cubicBezTo>
                                  <a:pt x="12603" y="42"/>
                                  <a:pt x="12592" y="53"/>
                                  <a:pt x="12579" y="53"/>
                                </a:cubicBezTo>
                                <a:lnTo>
                                  <a:pt x="12435" y="53"/>
                                </a:lnTo>
                                <a:cubicBezTo>
                                  <a:pt x="12423" y="53"/>
                                  <a:pt x="12411" y="42"/>
                                  <a:pt x="12411" y="28"/>
                                </a:cubicBezTo>
                                <a:cubicBezTo>
                                  <a:pt x="12411" y="14"/>
                                  <a:pt x="12423" y="3"/>
                                  <a:pt x="12435" y="3"/>
                                </a:cubicBezTo>
                                <a:close/>
                                <a:moveTo>
                                  <a:pt x="12770" y="3"/>
                                </a:moveTo>
                                <a:lnTo>
                                  <a:pt x="12914" y="3"/>
                                </a:lnTo>
                                <a:cubicBezTo>
                                  <a:pt x="12928" y="3"/>
                                  <a:pt x="12938" y="14"/>
                                  <a:pt x="12938" y="28"/>
                                </a:cubicBezTo>
                                <a:cubicBezTo>
                                  <a:pt x="12938" y="42"/>
                                  <a:pt x="12928" y="53"/>
                                  <a:pt x="12914" y="53"/>
                                </a:cubicBezTo>
                                <a:lnTo>
                                  <a:pt x="12770" y="53"/>
                                </a:lnTo>
                                <a:cubicBezTo>
                                  <a:pt x="12758" y="53"/>
                                  <a:pt x="12746" y="42"/>
                                  <a:pt x="12746" y="28"/>
                                </a:cubicBezTo>
                                <a:cubicBezTo>
                                  <a:pt x="12746" y="14"/>
                                  <a:pt x="12758" y="3"/>
                                  <a:pt x="12770" y="3"/>
                                </a:cubicBezTo>
                                <a:close/>
                                <a:moveTo>
                                  <a:pt x="13106" y="3"/>
                                </a:moveTo>
                                <a:lnTo>
                                  <a:pt x="13250" y="3"/>
                                </a:lnTo>
                                <a:cubicBezTo>
                                  <a:pt x="13263" y="3"/>
                                  <a:pt x="13274" y="14"/>
                                  <a:pt x="13274" y="28"/>
                                </a:cubicBezTo>
                                <a:cubicBezTo>
                                  <a:pt x="13274" y="42"/>
                                  <a:pt x="13263" y="53"/>
                                  <a:pt x="13250" y="53"/>
                                </a:cubicBezTo>
                                <a:lnTo>
                                  <a:pt x="13106" y="53"/>
                                </a:lnTo>
                                <a:cubicBezTo>
                                  <a:pt x="13093" y="53"/>
                                  <a:pt x="13082" y="42"/>
                                  <a:pt x="13082" y="28"/>
                                </a:cubicBezTo>
                                <a:cubicBezTo>
                                  <a:pt x="13082" y="14"/>
                                  <a:pt x="13093" y="3"/>
                                  <a:pt x="13106" y="3"/>
                                </a:cubicBezTo>
                                <a:close/>
                                <a:moveTo>
                                  <a:pt x="13441" y="3"/>
                                </a:moveTo>
                                <a:lnTo>
                                  <a:pt x="13585" y="3"/>
                                </a:lnTo>
                                <a:cubicBezTo>
                                  <a:pt x="13598" y="3"/>
                                  <a:pt x="13609" y="15"/>
                                  <a:pt x="13609" y="28"/>
                                </a:cubicBezTo>
                                <a:cubicBezTo>
                                  <a:pt x="13609" y="42"/>
                                  <a:pt x="13598" y="53"/>
                                  <a:pt x="13585" y="53"/>
                                </a:cubicBezTo>
                                <a:lnTo>
                                  <a:pt x="13441" y="53"/>
                                </a:lnTo>
                                <a:cubicBezTo>
                                  <a:pt x="13429" y="53"/>
                                  <a:pt x="13417" y="42"/>
                                  <a:pt x="13417" y="28"/>
                                </a:cubicBezTo>
                                <a:cubicBezTo>
                                  <a:pt x="13417" y="15"/>
                                  <a:pt x="13429" y="3"/>
                                  <a:pt x="13441" y="3"/>
                                </a:cubicBezTo>
                                <a:close/>
                                <a:moveTo>
                                  <a:pt x="13777" y="3"/>
                                </a:moveTo>
                                <a:lnTo>
                                  <a:pt x="13920" y="3"/>
                                </a:lnTo>
                                <a:cubicBezTo>
                                  <a:pt x="13934" y="3"/>
                                  <a:pt x="13944" y="15"/>
                                  <a:pt x="13944" y="28"/>
                                </a:cubicBezTo>
                                <a:cubicBezTo>
                                  <a:pt x="13944" y="42"/>
                                  <a:pt x="13934" y="53"/>
                                  <a:pt x="13920" y="53"/>
                                </a:cubicBezTo>
                                <a:lnTo>
                                  <a:pt x="13777" y="53"/>
                                </a:lnTo>
                                <a:cubicBezTo>
                                  <a:pt x="13764" y="53"/>
                                  <a:pt x="13753" y="42"/>
                                  <a:pt x="13753" y="28"/>
                                </a:cubicBezTo>
                                <a:cubicBezTo>
                                  <a:pt x="13753" y="15"/>
                                  <a:pt x="13764" y="3"/>
                                  <a:pt x="13777" y="3"/>
                                </a:cubicBezTo>
                                <a:close/>
                                <a:moveTo>
                                  <a:pt x="14112" y="3"/>
                                </a:moveTo>
                                <a:lnTo>
                                  <a:pt x="14256" y="4"/>
                                </a:lnTo>
                                <a:cubicBezTo>
                                  <a:pt x="14269" y="4"/>
                                  <a:pt x="14280" y="15"/>
                                  <a:pt x="14280" y="29"/>
                                </a:cubicBezTo>
                                <a:cubicBezTo>
                                  <a:pt x="14280" y="42"/>
                                  <a:pt x="14269" y="54"/>
                                  <a:pt x="14256" y="54"/>
                                </a:cubicBezTo>
                                <a:lnTo>
                                  <a:pt x="14112" y="53"/>
                                </a:lnTo>
                                <a:cubicBezTo>
                                  <a:pt x="14100" y="53"/>
                                  <a:pt x="14088" y="42"/>
                                  <a:pt x="14088" y="28"/>
                                </a:cubicBezTo>
                                <a:cubicBezTo>
                                  <a:pt x="14088" y="15"/>
                                  <a:pt x="14100" y="3"/>
                                  <a:pt x="14112" y="3"/>
                                </a:cubicBezTo>
                                <a:close/>
                                <a:moveTo>
                                  <a:pt x="14448" y="4"/>
                                </a:moveTo>
                                <a:lnTo>
                                  <a:pt x="14591" y="4"/>
                                </a:lnTo>
                                <a:cubicBezTo>
                                  <a:pt x="14605" y="4"/>
                                  <a:pt x="14615" y="15"/>
                                  <a:pt x="14615" y="29"/>
                                </a:cubicBezTo>
                                <a:cubicBezTo>
                                  <a:pt x="14615" y="42"/>
                                  <a:pt x="14605" y="54"/>
                                  <a:pt x="14591" y="54"/>
                                </a:cubicBezTo>
                                <a:lnTo>
                                  <a:pt x="14448" y="54"/>
                                </a:lnTo>
                                <a:cubicBezTo>
                                  <a:pt x="14435" y="54"/>
                                  <a:pt x="14424" y="42"/>
                                  <a:pt x="14424" y="29"/>
                                </a:cubicBezTo>
                                <a:cubicBezTo>
                                  <a:pt x="14424" y="15"/>
                                  <a:pt x="14435" y="4"/>
                                  <a:pt x="14448" y="4"/>
                                </a:cubicBezTo>
                                <a:close/>
                                <a:moveTo>
                                  <a:pt x="14783" y="4"/>
                                </a:moveTo>
                                <a:lnTo>
                                  <a:pt x="14927" y="4"/>
                                </a:lnTo>
                                <a:cubicBezTo>
                                  <a:pt x="14940" y="4"/>
                                  <a:pt x="14951" y="15"/>
                                  <a:pt x="14951" y="29"/>
                                </a:cubicBezTo>
                                <a:cubicBezTo>
                                  <a:pt x="14951" y="42"/>
                                  <a:pt x="14940" y="54"/>
                                  <a:pt x="14927" y="54"/>
                                </a:cubicBezTo>
                                <a:lnTo>
                                  <a:pt x="14783" y="54"/>
                                </a:lnTo>
                                <a:cubicBezTo>
                                  <a:pt x="14771" y="54"/>
                                  <a:pt x="14759" y="42"/>
                                  <a:pt x="14759" y="29"/>
                                </a:cubicBezTo>
                                <a:cubicBezTo>
                                  <a:pt x="14759" y="15"/>
                                  <a:pt x="14771" y="4"/>
                                  <a:pt x="14783" y="4"/>
                                </a:cubicBezTo>
                                <a:close/>
                                <a:moveTo>
                                  <a:pt x="15118" y="4"/>
                                </a:moveTo>
                                <a:lnTo>
                                  <a:pt x="15262" y="4"/>
                                </a:lnTo>
                                <a:cubicBezTo>
                                  <a:pt x="15276" y="4"/>
                                  <a:pt x="15286" y="15"/>
                                  <a:pt x="15286" y="29"/>
                                </a:cubicBezTo>
                                <a:cubicBezTo>
                                  <a:pt x="15286" y="43"/>
                                  <a:pt x="15276" y="54"/>
                                  <a:pt x="15262" y="54"/>
                                </a:cubicBezTo>
                                <a:lnTo>
                                  <a:pt x="15118" y="54"/>
                                </a:lnTo>
                                <a:cubicBezTo>
                                  <a:pt x="15106" y="54"/>
                                  <a:pt x="15094" y="43"/>
                                  <a:pt x="15094" y="29"/>
                                </a:cubicBezTo>
                                <a:cubicBezTo>
                                  <a:pt x="15094" y="15"/>
                                  <a:pt x="15106" y="4"/>
                                  <a:pt x="15118" y="4"/>
                                </a:cubicBezTo>
                                <a:close/>
                                <a:moveTo>
                                  <a:pt x="15454" y="4"/>
                                </a:moveTo>
                                <a:lnTo>
                                  <a:pt x="15550" y="4"/>
                                </a:lnTo>
                                <a:cubicBezTo>
                                  <a:pt x="15563" y="4"/>
                                  <a:pt x="15574" y="15"/>
                                  <a:pt x="15574" y="29"/>
                                </a:cubicBezTo>
                                <a:cubicBezTo>
                                  <a:pt x="15574" y="43"/>
                                  <a:pt x="15563" y="54"/>
                                  <a:pt x="15550" y="54"/>
                                </a:cubicBezTo>
                                <a:lnTo>
                                  <a:pt x="15454" y="54"/>
                                </a:lnTo>
                                <a:cubicBezTo>
                                  <a:pt x="15441" y="54"/>
                                  <a:pt x="15430" y="43"/>
                                  <a:pt x="15430" y="29"/>
                                </a:cubicBezTo>
                                <a:cubicBezTo>
                                  <a:pt x="15430" y="15"/>
                                  <a:pt x="15441" y="4"/>
                                  <a:pt x="15454" y="4"/>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5"/>
                        <wps:cNvSpPr>
                          <a:spLocks noEditPoints="1"/>
                        </wps:cNvSpPr>
                        <wps:spPr bwMode="auto">
                          <a:xfrm>
                            <a:off x="928370" y="776605"/>
                            <a:ext cx="1014730" cy="52705"/>
                          </a:xfrm>
                          <a:custGeom>
                            <a:avLst/>
                            <a:gdLst>
                              <a:gd name="T0" fmla="*/ 63 w 15013"/>
                              <a:gd name="T1" fmla="*/ 313 h 766"/>
                              <a:gd name="T2" fmla="*/ 14375 w 15013"/>
                              <a:gd name="T3" fmla="*/ 319 h 766"/>
                              <a:gd name="T4" fmla="*/ 14438 w 15013"/>
                              <a:gd name="T5" fmla="*/ 383 h 766"/>
                              <a:gd name="T6" fmla="*/ 14375 w 15013"/>
                              <a:gd name="T7" fmla="*/ 447 h 766"/>
                              <a:gd name="T8" fmla="*/ 63 w 15013"/>
                              <a:gd name="T9" fmla="*/ 441 h 766"/>
                              <a:gd name="T10" fmla="*/ 0 w 15013"/>
                              <a:gd name="T11" fmla="*/ 377 h 766"/>
                              <a:gd name="T12" fmla="*/ 63 w 15013"/>
                              <a:gd name="T13" fmla="*/ 313 h 766"/>
                              <a:gd name="T14" fmla="*/ 14247 w 15013"/>
                              <a:gd name="T15" fmla="*/ 0 h 766"/>
                              <a:gd name="T16" fmla="*/ 15013 w 15013"/>
                              <a:gd name="T17" fmla="*/ 383 h 766"/>
                              <a:gd name="T18" fmla="*/ 14247 w 15013"/>
                              <a:gd name="T19" fmla="*/ 766 h 766"/>
                              <a:gd name="T20" fmla="*/ 14247 w 15013"/>
                              <a:gd name="T2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013" h="766">
                                <a:moveTo>
                                  <a:pt x="63" y="313"/>
                                </a:moveTo>
                                <a:lnTo>
                                  <a:pt x="14375" y="319"/>
                                </a:lnTo>
                                <a:cubicBezTo>
                                  <a:pt x="14410" y="319"/>
                                  <a:pt x="14438" y="348"/>
                                  <a:pt x="14438" y="383"/>
                                </a:cubicBezTo>
                                <a:cubicBezTo>
                                  <a:pt x="14438" y="419"/>
                                  <a:pt x="14410" y="447"/>
                                  <a:pt x="14375" y="447"/>
                                </a:cubicBezTo>
                                <a:lnTo>
                                  <a:pt x="63" y="441"/>
                                </a:lnTo>
                                <a:cubicBezTo>
                                  <a:pt x="29" y="441"/>
                                  <a:pt x="0" y="412"/>
                                  <a:pt x="0" y="377"/>
                                </a:cubicBezTo>
                                <a:cubicBezTo>
                                  <a:pt x="0" y="342"/>
                                  <a:pt x="29" y="313"/>
                                  <a:pt x="63" y="313"/>
                                </a:cubicBezTo>
                                <a:close/>
                                <a:moveTo>
                                  <a:pt x="14247" y="0"/>
                                </a:moveTo>
                                <a:lnTo>
                                  <a:pt x="15013" y="383"/>
                                </a:lnTo>
                                <a:lnTo>
                                  <a:pt x="14247" y="766"/>
                                </a:lnTo>
                                <a:lnTo>
                                  <a:pt x="14247"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96"/>
                        <wps:cNvSpPr>
                          <a:spLocks noEditPoints="1"/>
                        </wps:cNvSpPr>
                        <wps:spPr bwMode="auto">
                          <a:xfrm>
                            <a:off x="928370" y="776605"/>
                            <a:ext cx="1014730" cy="52705"/>
                          </a:xfrm>
                          <a:custGeom>
                            <a:avLst/>
                            <a:gdLst>
                              <a:gd name="T0" fmla="*/ 63 w 15013"/>
                              <a:gd name="T1" fmla="*/ 313 h 766"/>
                              <a:gd name="T2" fmla="*/ 14375 w 15013"/>
                              <a:gd name="T3" fmla="*/ 319 h 766"/>
                              <a:gd name="T4" fmla="*/ 14438 w 15013"/>
                              <a:gd name="T5" fmla="*/ 383 h 766"/>
                              <a:gd name="T6" fmla="*/ 14375 w 15013"/>
                              <a:gd name="T7" fmla="*/ 447 h 766"/>
                              <a:gd name="T8" fmla="*/ 63 w 15013"/>
                              <a:gd name="T9" fmla="*/ 441 h 766"/>
                              <a:gd name="T10" fmla="*/ 0 w 15013"/>
                              <a:gd name="T11" fmla="*/ 377 h 766"/>
                              <a:gd name="T12" fmla="*/ 63 w 15013"/>
                              <a:gd name="T13" fmla="*/ 313 h 766"/>
                              <a:gd name="T14" fmla="*/ 14247 w 15013"/>
                              <a:gd name="T15" fmla="*/ 0 h 766"/>
                              <a:gd name="T16" fmla="*/ 15013 w 15013"/>
                              <a:gd name="T17" fmla="*/ 383 h 766"/>
                              <a:gd name="T18" fmla="*/ 14247 w 15013"/>
                              <a:gd name="T19" fmla="*/ 766 h 766"/>
                              <a:gd name="T20" fmla="*/ 14247 w 15013"/>
                              <a:gd name="T2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013" h="766">
                                <a:moveTo>
                                  <a:pt x="63" y="313"/>
                                </a:moveTo>
                                <a:lnTo>
                                  <a:pt x="14375" y="319"/>
                                </a:lnTo>
                                <a:cubicBezTo>
                                  <a:pt x="14410" y="319"/>
                                  <a:pt x="14438" y="348"/>
                                  <a:pt x="14438" y="383"/>
                                </a:cubicBezTo>
                                <a:cubicBezTo>
                                  <a:pt x="14438" y="419"/>
                                  <a:pt x="14410" y="447"/>
                                  <a:pt x="14375" y="447"/>
                                </a:cubicBezTo>
                                <a:lnTo>
                                  <a:pt x="63" y="441"/>
                                </a:lnTo>
                                <a:cubicBezTo>
                                  <a:pt x="29" y="441"/>
                                  <a:pt x="0" y="412"/>
                                  <a:pt x="0" y="377"/>
                                </a:cubicBezTo>
                                <a:cubicBezTo>
                                  <a:pt x="0" y="342"/>
                                  <a:pt x="29" y="313"/>
                                  <a:pt x="63" y="313"/>
                                </a:cubicBezTo>
                                <a:close/>
                                <a:moveTo>
                                  <a:pt x="14247" y="0"/>
                                </a:moveTo>
                                <a:lnTo>
                                  <a:pt x="15013" y="383"/>
                                </a:lnTo>
                                <a:lnTo>
                                  <a:pt x="14247" y="766"/>
                                </a:lnTo>
                                <a:lnTo>
                                  <a:pt x="14247" y="0"/>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7"/>
                        <wps:cNvSpPr>
                          <a:spLocks noEditPoints="1"/>
                        </wps:cNvSpPr>
                        <wps:spPr bwMode="auto">
                          <a:xfrm>
                            <a:off x="2954655" y="776605"/>
                            <a:ext cx="1093470" cy="52070"/>
                          </a:xfrm>
                          <a:custGeom>
                            <a:avLst/>
                            <a:gdLst>
                              <a:gd name="T0" fmla="*/ 320 w 8086"/>
                              <a:gd name="T1" fmla="*/ 159 h 383"/>
                              <a:gd name="T2" fmla="*/ 8054 w 8086"/>
                              <a:gd name="T3" fmla="*/ 162 h 383"/>
                              <a:gd name="T4" fmla="*/ 8086 w 8086"/>
                              <a:gd name="T5" fmla="*/ 194 h 383"/>
                              <a:gd name="T6" fmla="*/ 8054 w 8086"/>
                              <a:gd name="T7" fmla="*/ 226 h 383"/>
                              <a:gd name="T8" fmla="*/ 320 w 8086"/>
                              <a:gd name="T9" fmla="*/ 223 h 383"/>
                              <a:gd name="T10" fmla="*/ 287 w 8086"/>
                              <a:gd name="T11" fmla="*/ 191 h 383"/>
                              <a:gd name="T12" fmla="*/ 320 w 8086"/>
                              <a:gd name="T13" fmla="*/ 159 h 383"/>
                              <a:gd name="T14" fmla="*/ 383 w 8086"/>
                              <a:gd name="T15" fmla="*/ 383 h 383"/>
                              <a:gd name="T16" fmla="*/ 0 w 8086"/>
                              <a:gd name="T17" fmla="*/ 190 h 383"/>
                              <a:gd name="T18" fmla="*/ 384 w 8086"/>
                              <a:gd name="T19" fmla="*/ 0 h 383"/>
                              <a:gd name="T20" fmla="*/ 383 w 8086"/>
                              <a:gd name="T21" fmla="*/ 383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86" h="383">
                                <a:moveTo>
                                  <a:pt x="320" y="159"/>
                                </a:moveTo>
                                <a:lnTo>
                                  <a:pt x="8054" y="162"/>
                                </a:lnTo>
                                <a:cubicBezTo>
                                  <a:pt x="8072" y="162"/>
                                  <a:pt x="8086" y="176"/>
                                  <a:pt x="8086" y="194"/>
                                </a:cubicBezTo>
                                <a:cubicBezTo>
                                  <a:pt x="8086" y="212"/>
                                  <a:pt x="8072" y="226"/>
                                  <a:pt x="8054" y="226"/>
                                </a:cubicBezTo>
                                <a:lnTo>
                                  <a:pt x="320" y="223"/>
                                </a:lnTo>
                                <a:cubicBezTo>
                                  <a:pt x="302" y="223"/>
                                  <a:pt x="287" y="209"/>
                                  <a:pt x="287" y="191"/>
                                </a:cubicBezTo>
                                <a:cubicBezTo>
                                  <a:pt x="287" y="173"/>
                                  <a:pt x="302" y="159"/>
                                  <a:pt x="320" y="159"/>
                                </a:cubicBezTo>
                                <a:close/>
                                <a:moveTo>
                                  <a:pt x="383" y="383"/>
                                </a:moveTo>
                                <a:lnTo>
                                  <a:pt x="0" y="190"/>
                                </a:lnTo>
                                <a:lnTo>
                                  <a:pt x="384" y="0"/>
                                </a:lnTo>
                                <a:lnTo>
                                  <a:pt x="383" y="383"/>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8"/>
                        <wps:cNvSpPr>
                          <a:spLocks noEditPoints="1"/>
                        </wps:cNvSpPr>
                        <wps:spPr bwMode="auto">
                          <a:xfrm>
                            <a:off x="2954655" y="776605"/>
                            <a:ext cx="1093470" cy="52070"/>
                          </a:xfrm>
                          <a:custGeom>
                            <a:avLst/>
                            <a:gdLst>
                              <a:gd name="T0" fmla="*/ 320 w 8086"/>
                              <a:gd name="T1" fmla="*/ 159 h 383"/>
                              <a:gd name="T2" fmla="*/ 8054 w 8086"/>
                              <a:gd name="T3" fmla="*/ 162 h 383"/>
                              <a:gd name="T4" fmla="*/ 8086 w 8086"/>
                              <a:gd name="T5" fmla="*/ 194 h 383"/>
                              <a:gd name="T6" fmla="*/ 8054 w 8086"/>
                              <a:gd name="T7" fmla="*/ 226 h 383"/>
                              <a:gd name="T8" fmla="*/ 320 w 8086"/>
                              <a:gd name="T9" fmla="*/ 223 h 383"/>
                              <a:gd name="T10" fmla="*/ 287 w 8086"/>
                              <a:gd name="T11" fmla="*/ 191 h 383"/>
                              <a:gd name="T12" fmla="*/ 320 w 8086"/>
                              <a:gd name="T13" fmla="*/ 159 h 383"/>
                              <a:gd name="T14" fmla="*/ 383 w 8086"/>
                              <a:gd name="T15" fmla="*/ 383 h 383"/>
                              <a:gd name="T16" fmla="*/ 0 w 8086"/>
                              <a:gd name="T17" fmla="*/ 190 h 383"/>
                              <a:gd name="T18" fmla="*/ 384 w 8086"/>
                              <a:gd name="T19" fmla="*/ 0 h 383"/>
                              <a:gd name="T20" fmla="*/ 383 w 8086"/>
                              <a:gd name="T21" fmla="*/ 383 h 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8086" h="383">
                                <a:moveTo>
                                  <a:pt x="320" y="159"/>
                                </a:moveTo>
                                <a:lnTo>
                                  <a:pt x="8054" y="162"/>
                                </a:lnTo>
                                <a:cubicBezTo>
                                  <a:pt x="8072" y="162"/>
                                  <a:pt x="8086" y="176"/>
                                  <a:pt x="8086" y="194"/>
                                </a:cubicBezTo>
                                <a:cubicBezTo>
                                  <a:pt x="8086" y="212"/>
                                  <a:pt x="8072" y="226"/>
                                  <a:pt x="8054" y="226"/>
                                </a:cubicBezTo>
                                <a:lnTo>
                                  <a:pt x="320" y="223"/>
                                </a:lnTo>
                                <a:cubicBezTo>
                                  <a:pt x="302" y="223"/>
                                  <a:pt x="287" y="209"/>
                                  <a:pt x="287" y="191"/>
                                </a:cubicBezTo>
                                <a:cubicBezTo>
                                  <a:pt x="287" y="173"/>
                                  <a:pt x="302" y="159"/>
                                  <a:pt x="320" y="159"/>
                                </a:cubicBezTo>
                                <a:close/>
                                <a:moveTo>
                                  <a:pt x="383" y="383"/>
                                </a:moveTo>
                                <a:lnTo>
                                  <a:pt x="0" y="190"/>
                                </a:lnTo>
                                <a:lnTo>
                                  <a:pt x="384" y="0"/>
                                </a:lnTo>
                                <a:lnTo>
                                  <a:pt x="383" y="383"/>
                                </a:ln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9"/>
                        <wps:cNvSpPr>
                          <a:spLocks noChangeArrowheads="1"/>
                        </wps:cNvSpPr>
                        <wps:spPr bwMode="auto">
                          <a:xfrm>
                            <a:off x="1438910"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FFA30" w14:textId="14634523"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97" name="Rectangle 100"/>
                        <wps:cNvSpPr>
                          <a:spLocks noChangeArrowheads="1"/>
                        </wps:cNvSpPr>
                        <wps:spPr bwMode="auto">
                          <a:xfrm>
                            <a:off x="1486535"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490AA" w14:textId="434F5C93"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98" name="Rectangle 101"/>
                        <wps:cNvSpPr>
                          <a:spLocks noChangeArrowheads="1"/>
                        </wps:cNvSpPr>
                        <wps:spPr bwMode="auto">
                          <a:xfrm>
                            <a:off x="973455" y="666750"/>
                            <a:ext cx="1079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7BCE4" w14:textId="62526CAF" w:rsidR="00EF759F" w:rsidRDefault="00EF759F">
                              <w:r>
                                <w:rPr>
                                  <w:rFonts w:ascii="Calibri" w:hAnsi="Calibri" w:cs="Calibri"/>
                                  <w:color w:val="000000"/>
                                  <w:sz w:val="16"/>
                                  <w:szCs w:val="16"/>
                                </w:rPr>
                                <w:t>UL</w:t>
                              </w:r>
                            </w:p>
                          </w:txbxContent>
                        </wps:txbx>
                        <wps:bodyPr rot="0" vert="horz" wrap="none" lIns="0" tIns="0" rIns="0" bIns="0" anchor="t" anchorCtr="0">
                          <a:spAutoFit/>
                        </wps:bodyPr>
                      </wps:wsp>
                      <wps:wsp>
                        <wps:cNvPr id="99" name="Rectangle 102"/>
                        <wps:cNvSpPr>
                          <a:spLocks noChangeArrowheads="1"/>
                        </wps:cNvSpPr>
                        <wps:spPr bwMode="auto">
                          <a:xfrm>
                            <a:off x="1074420" y="666750"/>
                            <a:ext cx="1447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A7296" w14:textId="3F1FDBC6" w:rsidR="00EF759F" w:rsidRDefault="00EF759F">
                              <w:r>
                                <w:rPr>
                                  <w:rFonts w:ascii="Calibri" w:hAnsi="Calibri" w:cs="Calibri"/>
                                  <w:color w:val="000000"/>
                                  <w:sz w:val="16"/>
                                  <w:szCs w:val="16"/>
                                </w:rPr>
                                <w:t>/DL</w:t>
                              </w:r>
                            </w:p>
                          </w:txbxContent>
                        </wps:txbx>
                        <wps:bodyPr rot="0" vert="horz" wrap="none" lIns="0" tIns="0" rIns="0" bIns="0" anchor="t" anchorCtr="0">
                          <a:spAutoFit/>
                        </wps:bodyPr>
                      </wps:wsp>
                      <wps:wsp>
                        <wps:cNvPr id="100" name="Rectangle 103"/>
                        <wps:cNvSpPr>
                          <a:spLocks noChangeArrowheads="1"/>
                        </wps:cNvSpPr>
                        <wps:spPr bwMode="auto">
                          <a:xfrm>
                            <a:off x="1209675"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2D13E" w14:textId="4BE7B88E"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1" name="Rectangle 104"/>
                        <wps:cNvSpPr>
                          <a:spLocks noChangeArrowheads="1"/>
                        </wps:cNvSpPr>
                        <wps:spPr bwMode="auto">
                          <a:xfrm>
                            <a:off x="1231265" y="666750"/>
                            <a:ext cx="34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9458F" w14:textId="2D7EFA6A" w:rsidR="00EF759F" w:rsidRDefault="00EF759F">
                              <w:r>
                                <w:rPr>
                                  <w:rFonts w:ascii="Calibri" w:hAnsi="Calibri" w:cs="Calibri"/>
                                  <w:color w:val="000000"/>
                                  <w:sz w:val="16"/>
                                  <w:szCs w:val="16"/>
                                </w:rPr>
                                <w:t>t</w:t>
                              </w:r>
                            </w:p>
                          </w:txbxContent>
                        </wps:txbx>
                        <wps:bodyPr rot="0" vert="horz" wrap="none" lIns="0" tIns="0" rIns="0" bIns="0" anchor="t" anchorCtr="0">
                          <a:spAutoFit/>
                        </wps:bodyPr>
                      </wps:wsp>
                      <wps:wsp>
                        <wps:cNvPr id="102" name="Rectangle 105"/>
                        <wps:cNvSpPr>
                          <a:spLocks noChangeArrowheads="1"/>
                        </wps:cNvSpPr>
                        <wps:spPr bwMode="auto">
                          <a:xfrm>
                            <a:off x="1262380" y="666750"/>
                            <a:ext cx="4914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E5387" w14:textId="4F6302ED" w:rsidR="00EF759F" w:rsidRDefault="00EF759F">
                              <w:proofErr w:type="spellStart"/>
                              <w:r>
                                <w:rPr>
                                  <w:rFonts w:ascii="Calibri" w:hAnsi="Calibri" w:cs="Calibri"/>
                                  <w:color w:val="000000"/>
                                  <w:sz w:val="16"/>
                                  <w:szCs w:val="16"/>
                                </w:rPr>
                                <w:t>ransmission</w:t>
                              </w:r>
                              <w:proofErr w:type="spellEnd"/>
                            </w:p>
                          </w:txbxContent>
                        </wps:txbx>
                        <wps:bodyPr rot="0" vert="horz" wrap="none" lIns="0" tIns="0" rIns="0" bIns="0" anchor="t" anchorCtr="0">
                          <a:spAutoFit/>
                        </wps:bodyPr>
                      </wps:wsp>
                      <wps:wsp>
                        <wps:cNvPr id="103" name="Rectangle 106"/>
                        <wps:cNvSpPr>
                          <a:spLocks noChangeArrowheads="1"/>
                        </wps:cNvSpPr>
                        <wps:spPr bwMode="auto">
                          <a:xfrm>
                            <a:off x="1717675"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0C851" w14:textId="3D18E186"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4" name="Rectangle 107"/>
                        <wps:cNvSpPr>
                          <a:spLocks noChangeArrowheads="1"/>
                        </wps:cNvSpPr>
                        <wps:spPr bwMode="auto">
                          <a:xfrm>
                            <a:off x="1674495"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5681B" w14:textId="01481E84"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5" name="Rectangle 108"/>
                        <wps:cNvSpPr>
                          <a:spLocks noChangeArrowheads="1"/>
                        </wps:cNvSpPr>
                        <wps:spPr bwMode="auto">
                          <a:xfrm>
                            <a:off x="1722120"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FE428" w14:textId="4AE1B895"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6" name="Rectangle 109"/>
                        <wps:cNvSpPr>
                          <a:spLocks noChangeArrowheads="1"/>
                        </wps:cNvSpPr>
                        <wps:spPr bwMode="auto">
                          <a:xfrm>
                            <a:off x="3537585"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98ED4" w14:textId="1DDDB166"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7" name="Rectangle 110"/>
                        <wps:cNvSpPr>
                          <a:spLocks noChangeArrowheads="1"/>
                        </wps:cNvSpPr>
                        <wps:spPr bwMode="auto">
                          <a:xfrm>
                            <a:off x="3585210" y="5664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39CDB" w14:textId="12422E67"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08" name="Rectangle 111"/>
                        <wps:cNvSpPr>
                          <a:spLocks noChangeArrowheads="1"/>
                        </wps:cNvSpPr>
                        <wps:spPr bwMode="auto">
                          <a:xfrm>
                            <a:off x="3269615" y="668020"/>
                            <a:ext cx="1168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1BCEE" w14:textId="03E30AEC" w:rsidR="00EF759F" w:rsidRDefault="00EF759F">
                              <w:r>
                                <w:rPr>
                                  <w:rFonts w:ascii="Calibri" w:hAnsi="Calibri" w:cs="Calibri"/>
                                  <w:color w:val="000000"/>
                                  <w:sz w:val="16"/>
                                  <w:szCs w:val="16"/>
                                </w:rPr>
                                <w:t xml:space="preserve">GP </w:t>
                              </w:r>
                            </w:p>
                          </w:txbxContent>
                        </wps:txbx>
                        <wps:bodyPr rot="0" vert="horz" wrap="none" lIns="0" tIns="0" rIns="0" bIns="0" anchor="t" anchorCtr="0">
                          <a:spAutoFit/>
                        </wps:bodyPr>
                      </wps:wsp>
                      <wps:wsp>
                        <wps:cNvPr id="109" name="Rectangle 112"/>
                        <wps:cNvSpPr>
                          <a:spLocks noChangeArrowheads="1"/>
                        </wps:cNvSpPr>
                        <wps:spPr bwMode="auto">
                          <a:xfrm>
                            <a:off x="3400425" y="668020"/>
                            <a:ext cx="895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AFDD3" w14:textId="04343D32" w:rsidR="00EF759F" w:rsidRDefault="00EF759F">
                              <w:r>
                                <w:rPr>
                                  <w:rFonts w:ascii="Calibri" w:hAnsi="Calibri" w:cs="Calibri"/>
                                  <w:color w:val="000000"/>
                                  <w:sz w:val="16"/>
                                  <w:szCs w:val="16"/>
                                </w:rPr>
                                <w:t>or</w:t>
                              </w:r>
                            </w:p>
                          </w:txbxContent>
                        </wps:txbx>
                        <wps:bodyPr rot="0" vert="horz" wrap="none" lIns="0" tIns="0" rIns="0" bIns="0" anchor="t" anchorCtr="0">
                          <a:spAutoFit/>
                        </wps:bodyPr>
                      </wps:wsp>
                      <wps:wsp>
                        <wps:cNvPr id="110" name="Rectangle 113"/>
                        <wps:cNvSpPr>
                          <a:spLocks noChangeArrowheads="1"/>
                        </wps:cNvSpPr>
                        <wps:spPr bwMode="auto">
                          <a:xfrm>
                            <a:off x="3483610" y="6680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F4408" w14:textId="67BD9C91"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11" name="Rectangle 114"/>
                        <wps:cNvSpPr>
                          <a:spLocks noChangeArrowheads="1"/>
                        </wps:cNvSpPr>
                        <wps:spPr bwMode="auto">
                          <a:xfrm>
                            <a:off x="3505200" y="668020"/>
                            <a:ext cx="8013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69E29" w14:textId="41BA831C" w:rsidR="00EF759F" w:rsidRDefault="00EF759F">
                              <w:r>
                                <w:rPr>
                                  <w:rFonts w:ascii="Calibri" w:hAnsi="Calibri" w:cs="Calibri"/>
                                  <w:color w:val="000000"/>
                                  <w:sz w:val="16"/>
                                  <w:szCs w:val="16"/>
                                </w:rPr>
                                <w:t>UL/DL transmission</w:t>
                              </w:r>
                            </w:p>
                          </w:txbxContent>
                        </wps:txbx>
                        <wps:bodyPr rot="0" vert="horz" wrap="none" lIns="0" tIns="0" rIns="0" bIns="0" anchor="t" anchorCtr="0">
                          <a:spAutoFit/>
                        </wps:bodyPr>
                      </wps:wsp>
                      <wps:wsp>
                        <wps:cNvPr id="112" name="Rectangle 115"/>
                        <wps:cNvSpPr>
                          <a:spLocks noChangeArrowheads="1"/>
                        </wps:cNvSpPr>
                        <wps:spPr bwMode="auto">
                          <a:xfrm>
                            <a:off x="4248150" y="66802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DCA53" w14:textId="6F3B016B"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13" name="Rectangle 116"/>
                        <wps:cNvSpPr>
                          <a:spLocks noChangeArrowheads="1"/>
                        </wps:cNvSpPr>
                        <wps:spPr bwMode="auto">
                          <a:xfrm>
                            <a:off x="3806190"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E22AE" w14:textId="382F9D35"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14" name="Rectangle 117"/>
                        <wps:cNvSpPr>
                          <a:spLocks noChangeArrowheads="1"/>
                        </wps:cNvSpPr>
                        <wps:spPr bwMode="auto">
                          <a:xfrm>
                            <a:off x="3853180" y="666750"/>
                            <a:ext cx="23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52CE8" w14:textId="58727CE1" w:rsidR="00EF759F" w:rsidRDefault="00EF759F">
                              <w:r>
                                <w:rPr>
                                  <w:rFonts w:ascii="Calibri" w:hAnsi="Calibri" w:cs="Calibri"/>
                                  <w:color w:val="000000"/>
                                  <w:sz w:val="16"/>
                                  <w:szCs w:val="16"/>
                                </w:rPr>
                                <w:t xml:space="preserve"> </w:t>
                              </w:r>
                            </w:p>
                          </w:txbxContent>
                        </wps:txbx>
                        <wps:bodyPr rot="0" vert="horz" wrap="none" lIns="0" tIns="0" rIns="0" bIns="0" anchor="t" anchorCtr="0">
                          <a:spAutoFit/>
                        </wps:bodyPr>
                      </wps:wsp>
                      <wps:wsp>
                        <wps:cNvPr id="115" name="Freeform 118"/>
                        <wps:cNvSpPr>
                          <a:spLocks noEditPoints="1"/>
                        </wps:cNvSpPr>
                        <wps:spPr bwMode="auto">
                          <a:xfrm>
                            <a:off x="4040505" y="799465"/>
                            <a:ext cx="71120" cy="6985"/>
                          </a:xfrm>
                          <a:custGeom>
                            <a:avLst/>
                            <a:gdLst>
                              <a:gd name="T0" fmla="*/ 24 w 526"/>
                              <a:gd name="T1" fmla="*/ 0 h 53"/>
                              <a:gd name="T2" fmla="*/ 168 w 526"/>
                              <a:gd name="T3" fmla="*/ 1 h 53"/>
                              <a:gd name="T4" fmla="*/ 191 w 526"/>
                              <a:gd name="T5" fmla="*/ 26 h 53"/>
                              <a:gd name="T6" fmla="*/ 167 w 526"/>
                              <a:gd name="T7" fmla="*/ 51 h 53"/>
                              <a:gd name="T8" fmla="*/ 23 w 526"/>
                              <a:gd name="T9" fmla="*/ 50 h 53"/>
                              <a:gd name="T10" fmla="*/ 0 w 526"/>
                              <a:gd name="T11" fmla="*/ 25 h 53"/>
                              <a:gd name="T12" fmla="*/ 24 w 526"/>
                              <a:gd name="T13" fmla="*/ 0 h 53"/>
                              <a:gd name="T14" fmla="*/ 359 w 526"/>
                              <a:gd name="T15" fmla="*/ 2 h 53"/>
                              <a:gd name="T16" fmla="*/ 502 w 526"/>
                              <a:gd name="T17" fmla="*/ 3 h 53"/>
                              <a:gd name="T18" fmla="*/ 525 w 526"/>
                              <a:gd name="T19" fmla="*/ 28 h 53"/>
                              <a:gd name="T20" fmla="*/ 501 w 526"/>
                              <a:gd name="T21" fmla="*/ 53 h 53"/>
                              <a:gd name="T22" fmla="*/ 358 w 526"/>
                              <a:gd name="T23" fmla="*/ 52 h 53"/>
                              <a:gd name="T24" fmla="*/ 334 w 526"/>
                              <a:gd name="T25" fmla="*/ 27 h 53"/>
                              <a:gd name="T26" fmla="*/ 359 w 526"/>
                              <a:gd name="T27" fmla="*/ 2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26" h="53">
                                <a:moveTo>
                                  <a:pt x="24" y="0"/>
                                </a:moveTo>
                                <a:lnTo>
                                  <a:pt x="168" y="1"/>
                                </a:lnTo>
                                <a:cubicBezTo>
                                  <a:pt x="180" y="1"/>
                                  <a:pt x="192" y="13"/>
                                  <a:pt x="191" y="26"/>
                                </a:cubicBezTo>
                                <a:cubicBezTo>
                                  <a:pt x="191" y="40"/>
                                  <a:pt x="180" y="51"/>
                                  <a:pt x="167" y="51"/>
                                </a:cubicBezTo>
                                <a:lnTo>
                                  <a:pt x="23" y="50"/>
                                </a:lnTo>
                                <a:cubicBezTo>
                                  <a:pt x="11" y="50"/>
                                  <a:pt x="0" y="39"/>
                                  <a:pt x="0" y="25"/>
                                </a:cubicBezTo>
                                <a:cubicBezTo>
                                  <a:pt x="0" y="12"/>
                                  <a:pt x="11" y="0"/>
                                  <a:pt x="24" y="0"/>
                                </a:cubicBezTo>
                                <a:close/>
                                <a:moveTo>
                                  <a:pt x="359" y="2"/>
                                </a:moveTo>
                                <a:lnTo>
                                  <a:pt x="502" y="3"/>
                                </a:lnTo>
                                <a:cubicBezTo>
                                  <a:pt x="515" y="3"/>
                                  <a:pt x="526" y="14"/>
                                  <a:pt x="525" y="28"/>
                                </a:cubicBezTo>
                                <a:cubicBezTo>
                                  <a:pt x="525" y="42"/>
                                  <a:pt x="515" y="53"/>
                                  <a:pt x="501" y="53"/>
                                </a:cubicBezTo>
                                <a:lnTo>
                                  <a:pt x="358" y="52"/>
                                </a:lnTo>
                                <a:cubicBezTo>
                                  <a:pt x="345" y="52"/>
                                  <a:pt x="334" y="41"/>
                                  <a:pt x="334" y="27"/>
                                </a:cubicBezTo>
                                <a:cubicBezTo>
                                  <a:pt x="335" y="13"/>
                                  <a:pt x="345" y="2"/>
                                  <a:pt x="359" y="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9"/>
                        <wps:cNvSpPr>
                          <a:spLocks noEditPoints="1"/>
                        </wps:cNvSpPr>
                        <wps:spPr bwMode="auto">
                          <a:xfrm>
                            <a:off x="4040505" y="799465"/>
                            <a:ext cx="71120" cy="6985"/>
                          </a:xfrm>
                          <a:custGeom>
                            <a:avLst/>
                            <a:gdLst>
                              <a:gd name="T0" fmla="*/ 24 w 526"/>
                              <a:gd name="T1" fmla="*/ 0 h 53"/>
                              <a:gd name="T2" fmla="*/ 168 w 526"/>
                              <a:gd name="T3" fmla="*/ 1 h 53"/>
                              <a:gd name="T4" fmla="*/ 191 w 526"/>
                              <a:gd name="T5" fmla="*/ 26 h 53"/>
                              <a:gd name="T6" fmla="*/ 167 w 526"/>
                              <a:gd name="T7" fmla="*/ 51 h 53"/>
                              <a:gd name="T8" fmla="*/ 23 w 526"/>
                              <a:gd name="T9" fmla="*/ 50 h 53"/>
                              <a:gd name="T10" fmla="*/ 0 w 526"/>
                              <a:gd name="T11" fmla="*/ 25 h 53"/>
                              <a:gd name="T12" fmla="*/ 24 w 526"/>
                              <a:gd name="T13" fmla="*/ 0 h 53"/>
                              <a:gd name="T14" fmla="*/ 359 w 526"/>
                              <a:gd name="T15" fmla="*/ 2 h 53"/>
                              <a:gd name="T16" fmla="*/ 502 w 526"/>
                              <a:gd name="T17" fmla="*/ 3 h 53"/>
                              <a:gd name="T18" fmla="*/ 525 w 526"/>
                              <a:gd name="T19" fmla="*/ 28 h 53"/>
                              <a:gd name="T20" fmla="*/ 501 w 526"/>
                              <a:gd name="T21" fmla="*/ 53 h 53"/>
                              <a:gd name="T22" fmla="*/ 358 w 526"/>
                              <a:gd name="T23" fmla="*/ 52 h 53"/>
                              <a:gd name="T24" fmla="*/ 334 w 526"/>
                              <a:gd name="T25" fmla="*/ 27 h 53"/>
                              <a:gd name="T26" fmla="*/ 359 w 526"/>
                              <a:gd name="T27" fmla="*/ 2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26" h="53">
                                <a:moveTo>
                                  <a:pt x="24" y="0"/>
                                </a:moveTo>
                                <a:lnTo>
                                  <a:pt x="168" y="1"/>
                                </a:lnTo>
                                <a:cubicBezTo>
                                  <a:pt x="180" y="1"/>
                                  <a:pt x="192" y="13"/>
                                  <a:pt x="191" y="26"/>
                                </a:cubicBezTo>
                                <a:cubicBezTo>
                                  <a:pt x="191" y="40"/>
                                  <a:pt x="180" y="51"/>
                                  <a:pt x="167" y="51"/>
                                </a:cubicBezTo>
                                <a:lnTo>
                                  <a:pt x="23" y="50"/>
                                </a:lnTo>
                                <a:cubicBezTo>
                                  <a:pt x="11" y="50"/>
                                  <a:pt x="0" y="39"/>
                                  <a:pt x="0" y="25"/>
                                </a:cubicBezTo>
                                <a:cubicBezTo>
                                  <a:pt x="0" y="12"/>
                                  <a:pt x="11" y="0"/>
                                  <a:pt x="24" y="0"/>
                                </a:cubicBezTo>
                                <a:close/>
                                <a:moveTo>
                                  <a:pt x="359" y="2"/>
                                </a:moveTo>
                                <a:lnTo>
                                  <a:pt x="502" y="3"/>
                                </a:lnTo>
                                <a:cubicBezTo>
                                  <a:pt x="515" y="3"/>
                                  <a:pt x="526" y="14"/>
                                  <a:pt x="525" y="28"/>
                                </a:cubicBezTo>
                                <a:cubicBezTo>
                                  <a:pt x="525" y="42"/>
                                  <a:pt x="515" y="53"/>
                                  <a:pt x="501" y="53"/>
                                </a:cubicBezTo>
                                <a:lnTo>
                                  <a:pt x="358" y="52"/>
                                </a:lnTo>
                                <a:cubicBezTo>
                                  <a:pt x="345" y="52"/>
                                  <a:pt x="334" y="41"/>
                                  <a:pt x="334" y="27"/>
                                </a:cubicBezTo>
                                <a:cubicBezTo>
                                  <a:pt x="335" y="13"/>
                                  <a:pt x="345" y="2"/>
                                  <a:pt x="359" y="2"/>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120"/>
                        <wps:cNvSpPr>
                          <a:spLocks noEditPoints="1"/>
                        </wps:cNvSpPr>
                        <wps:spPr bwMode="auto">
                          <a:xfrm>
                            <a:off x="851535" y="799465"/>
                            <a:ext cx="71120" cy="6350"/>
                          </a:xfrm>
                          <a:custGeom>
                            <a:avLst/>
                            <a:gdLst>
                              <a:gd name="T0" fmla="*/ 49 w 1053"/>
                              <a:gd name="T1" fmla="*/ 0 h 99"/>
                              <a:gd name="T2" fmla="*/ 336 w 1053"/>
                              <a:gd name="T3" fmla="*/ 1 h 99"/>
                              <a:gd name="T4" fmla="*/ 383 w 1053"/>
                              <a:gd name="T5" fmla="*/ 49 h 99"/>
                              <a:gd name="T6" fmla="*/ 335 w 1053"/>
                              <a:gd name="T7" fmla="*/ 96 h 99"/>
                              <a:gd name="T8" fmla="*/ 48 w 1053"/>
                              <a:gd name="T9" fmla="*/ 95 h 99"/>
                              <a:gd name="T10" fmla="*/ 0 w 1053"/>
                              <a:gd name="T11" fmla="*/ 47 h 99"/>
                              <a:gd name="T12" fmla="*/ 49 w 1053"/>
                              <a:gd name="T13" fmla="*/ 0 h 99"/>
                              <a:gd name="T14" fmla="*/ 718 w 1053"/>
                              <a:gd name="T15" fmla="*/ 3 h 99"/>
                              <a:gd name="T16" fmla="*/ 1005 w 1053"/>
                              <a:gd name="T17" fmla="*/ 4 h 99"/>
                              <a:gd name="T18" fmla="*/ 1052 w 1053"/>
                              <a:gd name="T19" fmla="*/ 53 h 99"/>
                              <a:gd name="T20" fmla="*/ 1004 w 1053"/>
                              <a:gd name="T21" fmla="*/ 99 h 99"/>
                              <a:gd name="T22" fmla="*/ 717 w 1053"/>
                              <a:gd name="T23" fmla="*/ 98 h 99"/>
                              <a:gd name="T24" fmla="*/ 670 w 1053"/>
                              <a:gd name="T25" fmla="*/ 51 h 99"/>
                              <a:gd name="T26" fmla="*/ 718 w 1053"/>
                              <a:gd name="T27" fmla="*/ 3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3" h="99">
                                <a:moveTo>
                                  <a:pt x="49" y="0"/>
                                </a:moveTo>
                                <a:lnTo>
                                  <a:pt x="336" y="1"/>
                                </a:lnTo>
                                <a:cubicBezTo>
                                  <a:pt x="362" y="1"/>
                                  <a:pt x="384" y="23"/>
                                  <a:pt x="383" y="49"/>
                                </a:cubicBezTo>
                                <a:cubicBezTo>
                                  <a:pt x="383" y="76"/>
                                  <a:pt x="362" y="96"/>
                                  <a:pt x="335" y="96"/>
                                </a:cubicBezTo>
                                <a:lnTo>
                                  <a:pt x="48" y="95"/>
                                </a:lnTo>
                                <a:cubicBezTo>
                                  <a:pt x="22" y="95"/>
                                  <a:pt x="0" y="74"/>
                                  <a:pt x="0" y="47"/>
                                </a:cubicBezTo>
                                <a:cubicBezTo>
                                  <a:pt x="1" y="21"/>
                                  <a:pt x="22" y="0"/>
                                  <a:pt x="49" y="0"/>
                                </a:cubicBezTo>
                                <a:close/>
                                <a:moveTo>
                                  <a:pt x="718" y="3"/>
                                </a:moveTo>
                                <a:lnTo>
                                  <a:pt x="1005" y="4"/>
                                </a:lnTo>
                                <a:cubicBezTo>
                                  <a:pt x="1031" y="4"/>
                                  <a:pt x="1053" y="26"/>
                                  <a:pt x="1052" y="53"/>
                                </a:cubicBezTo>
                                <a:cubicBezTo>
                                  <a:pt x="1052" y="78"/>
                                  <a:pt x="1031" y="99"/>
                                  <a:pt x="1004" y="99"/>
                                </a:cubicBezTo>
                                <a:lnTo>
                                  <a:pt x="717" y="98"/>
                                </a:lnTo>
                                <a:cubicBezTo>
                                  <a:pt x="692" y="98"/>
                                  <a:pt x="670" y="76"/>
                                  <a:pt x="670" y="51"/>
                                </a:cubicBezTo>
                                <a:cubicBezTo>
                                  <a:pt x="671" y="24"/>
                                  <a:pt x="692" y="3"/>
                                  <a:pt x="718" y="3"/>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121"/>
                        <wps:cNvSpPr>
                          <a:spLocks noEditPoints="1"/>
                        </wps:cNvSpPr>
                        <wps:spPr bwMode="auto">
                          <a:xfrm>
                            <a:off x="851535" y="799465"/>
                            <a:ext cx="71120" cy="6350"/>
                          </a:xfrm>
                          <a:custGeom>
                            <a:avLst/>
                            <a:gdLst>
                              <a:gd name="T0" fmla="*/ 49 w 1053"/>
                              <a:gd name="T1" fmla="*/ 0 h 99"/>
                              <a:gd name="T2" fmla="*/ 336 w 1053"/>
                              <a:gd name="T3" fmla="*/ 1 h 99"/>
                              <a:gd name="T4" fmla="*/ 383 w 1053"/>
                              <a:gd name="T5" fmla="*/ 49 h 99"/>
                              <a:gd name="T6" fmla="*/ 335 w 1053"/>
                              <a:gd name="T7" fmla="*/ 96 h 99"/>
                              <a:gd name="T8" fmla="*/ 48 w 1053"/>
                              <a:gd name="T9" fmla="*/ 95 h 99"/>
                              <a:gd name="T10" fmla="*/ 0 w 1053"/>
                              <a:gd name="T11" fmla="*/ 47 h 99"/>
                              <a:gd name="T12" fmla="*/ 49 w 1053"/>
                              <a:gd name="T13" fmla="*/ 0 h 99"/>
                              <a:gd name="T14" fmla="*/ 718 w 1053"/>
                              <a:gd name="T15" fmla="*/ 3 h 99"/>
                              <a:gd name="T16" fmla="*/ 1005 w 1053"/>
                              <a:gd name="T17" fmla="*/ 4 h 99"/>
                              <a:gd name="T18" fmla="*/ 1052 w 1053"/>
                              <a:gd name="T19" fmla="*/ 53 h 99"/>
                              <a:gd name="T20" fmla="*/ 1004 w 1053"/>
                              <a:gd name="T21" fmla="*/ 99 h 99"/>
                              <a:gd name="T22" fmla="*/ 717 w 1053"/>
                              <a:gd name="T23" fmla="*/ 98 h 99"/>
                              <a:gd name="T24" fmla="*/ 670 w 1053"/>
                              <a:gd name="T25" fmla="*/ 51 h 99"/>
                              <a:gd name="T26" fmla="*/ 718 w 1053"/>
                              <a:gd name="T27" fmla="*/ 3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53" h="99">
                                <a:moveTo>
                                  <a:pt x="49" y="0"/>
                                </a:moveTo>
                                <a:lnTo>
                                  <a:pt x="336" y="1"/>
                                </a:lnTo>
                                <a:cubicBezTo>
                                  <a:pt x="362" y="1"/>
                                  <a:pt x="384" y="23"/>
                                  <a:pt x="383" y="49"/>
                                </a:cubicBezTo>
                                <a:cubicBezTo>
                                  <a:pt x="383" y="76"/>
                                  <a:pt x="362" y="96"/>
                                  <a:pt x="335" y="96"/>
                                </a:cubicBezTo>
                                <a:lnTo>
                                  <a:pt x="48" y="95"/>
                                </a:lnTo>
                                <a:cubicBezTo>
                                  <a:pt x="22" y="95"/>
                                  <a:pt x="0" y="74"/>
                                  <a:pt x="0" y="47"/>
                                </a:cubicBezTo>
                                <a:cubicBezTo>
                                  <a:pt x="1" y="21"/>
                                  <a:pt x="22" y="0"/>
                                  <a:pt x="49" y="0"/>
                                </a:cubicBezTo>
                                <a:close/>
                                <a:moveTo>
                                  <a:pt x="718" y="3"/>
                                </a:moveTo>
                                <a:lnTo>
                                  <a:pt x="1005" y="4"/>
                                </a:lnTo>
                                <a:cubicBezTo>
                                  <a:pt x="1031" y="4"/>
                                  <a:pt x="1053" y="26"/>
                                  <a:pt x="1052" y="53"/>
                                </a:cubicBezTo>
                                <a:cubicBezTo>
                                  <a:pt x="1052" y="78"/>
                                  <a:pt x="1031" y="99"/>
                                  <a:pt x="1004" y="99"/>
                                </a:cubicBezTo>
                                <a:lnTo>
                                  <a:pt x="717" y="98"/>
                                </a:lnTo>
                                <a:cubicBezTo>
                                  <a:pt x="692" y="98"/>
                                  <a:pt x="670" y="76"/>
                                  <a:pt x="670" y="51"/>
                                </a:cubicBezTo>
                                <a:cubicBezTo>
                                  <a:pt x="671" y="24"/>
                                  <a:pt x="692" y="3"/>
                                  <a:pt x="718" y="3"/>
                                </a:cubicBezTo>
                                <a:close/>
                              </a:path>
                            </a:pathLst>
                          </a:custGeom>
                          <a:noFill/>
                          <a:ln w="1270" cap="flat">
                            <a:solidFill>
                              <a:srgbClr val="000000"/>
                            </a:solidFill>
                            <a:prstDash val="solid"/>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10B2CA9" id="キャンバス 119" o:spid="_x0000_s1026" editas="canvas" style="position:absolute;left:0;text-align:left;margin-left:-1in;margin-top:-672.9pt;width:352.5pt;height:179.85pt;z-index:251660288" coordsize="44767,22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767;height:22840;visibility:visible;mso-wrap-style:square">
                  <v:fill o:detectmouseclick="t"/>
                  <v:path o:connecttype="none"/>
                </v:shape>
                <v:rect id="Rectangle 5" o:spid="_x0000_s1028" style="position:absolute;left:44081;top:20237;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54AD06EB" w14:textId="3109C1C7" w:rsidR="00EF759F" w:rsidRDefault="00EF759F">
                        <w:r>
                          <w:rPr>
                            <w:rFonts w:ascii="Calibri" w:hAnsi="Calibri" w:cs="Calibri"/>
                            <w:color w:val="000000"/>
                            <w:sz w:val="16"/>
                            <w:szCs w:val="16"/>
                          </w:rPr>
                          <w:t xml:space="preserve"> </w:t>
                        </w:r>
                      </w:p>
                    </w:txbxContent>
                  </v:textbox>
                </v:rect>
                <v:rect id="Rectangle 6" o:spid="_x0000_s1029" style="position:absolute;left:43541;top:19735;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B6A59C9" w14:textId="1A456AE8" w:rsidR="00EF759F" w:rsidRDefault="00EF759F">
                        <w:r>
                          <w:rPr>
                            <w:rFonts w:ascii="Calibri" w:hAnsi="Calibri" w:cs="Calibri"/>
                            <w:color w:val="000000"/>
                            <w:sz w:val="16"/>
                            <w:szCs w:val="16"/>
                          </w:rPr>
                          <w:t xml:space="preserve"> </w:t>
                        </w:r>
                      </w:p>
                    </w:txbxContent>
                  </v:textbox>
                </v:rect>
                <v:rect id="Rectangle 7" o:spid="_x0000_s1030" style="position:absolute;left:44018;top:19735;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C2126E5" w14:textId="4F91033C" w:rsidR="00EF759F" w:rsidRDefault="00EF759F">
                        <w:r>
                          <w:rPr>
                            <w:rFonts w:ascii="Calibri" w:hAnsi="Calibri" w:cs="Calibri"/>
                            <w:color w:val="000000"/>
                            <w:sz w:val="16"/>
                            <w:szCs w:val="16"/>
                          </w:rPr>
                          <w:t xml:space="preserve"> </w:t>
                        </w:r>
                      </w:p>
                    </w:txbxContent>
                  </v:textbox>
                </v:rect>
                <v:shape id="Freeform 8" o:spid="_x0000_s1031" style="position:absolute;left:8515;top:11125;width:32467;height:70;visibility:visible;mso-wrap-style:square;v-text-anchor:top" coordsize="240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" path="m24,l168,v13,,24,11,24,23c192,36,181,47,168,47l24,47c12,47,,36,,23,,11,12,,24,xm360,l503,v14,,24,11,24,23c527,36,517,47,503,47r-143,c347,47,336,36,336,23,336,11,347,,360,xm695,l839,v13,,24,11,24,23c863,36,852,47,839,47r-144,c683,47,671,36,671,23,671,11,683,,695,xm1031,r143,c1188,,1198,11,1198,23v,13,-10,24,-24,24l1031,47v-13,,-24,-11,-24,-24c1007,11,1018,,1031,xm1366,r144,c1523,,1534,11,1534,23v,13,-11,24,-24,24l1366,47v-12,,-24,-11,-24,-24c1342,11,1354,,1366,xm1702,r143,c1859,,1869,11,1869,23v,13,-10,24,-24,24l1702,47v-13,,-24,-11,-24,-24c1678,11,1689,,1702,xm2037,r144,c2194,,2205,11,2205,23v,13,-11,24,-24,24l2037,47v-12,,-24,-11,-24,-24c2013,11,2025,,2037,xm2373,r143,c2530,,2540,11,2540,23v,13,-10,24,-24,24l2373,47v-13,,-24,-11,-24,-24c2349,11,2360,,2373,xm2708,r144,c2865,,2876,11,2876,23v,13,-11,24,-24,24l2708,47v-12,,-24,-11,-24,-24c2684,11,2696,,2708,xm3043,r144,c3201,,3211,11,3211,23v,13,-10,24,-24,24l3043,47v-12,,-23,-11,-23,-24c3020,11,3031,,3043,xm3379,r144,c3536,,3547,11,3547,23v,13,-11,24,-24,24l3379,47v-13,,-24,-11,-24,-24c3355,11,3366,,3379,xm3714,r144,c3872,,3882,11,3882,23v,13,-10,24,-24,24l3714,47v-12,,-24,-11,-24,-24c3690,11,3702,,3714,xm4050,r144,c4207,,4218,11,4218,23v,13,-11,24,-24,24l4050,47v-13,,-24,-11,-24,-24c4026,11,4037,,4050,xm4385,r144,c4543,,4553,11,4553,23v,13,-10,24,-24,24l4385,47v-12,,-24,-11,-24,-24c4361,11,4373,,4385,xm4721,r144,c4878,,4889,11,4889,23v,13,-11,24,-24,24l4721,47v-13,,-24,-11,-24,-24c4697,11,4708,,4721,xm5056,r144,c5213,,5224,11,5224,23v,13,-11,24,-24,24l5056,47v-12,,-24,-11,-24,-24c5032,11,5044,,5056,xm5392,r144,c5549,,5560,11,5560,23v,13,-11,24,-24,24l5392,47v-13,,-24,-11,-24,-24c5368,11,5379,,5392,xm5727,r144,c5884,,5895,11,5895,23v,13,-11,24,-24,24l5727,47v-12,,-24,-11,-24,-24c5703,11,5715,,5727,xm6063,r143,c6220,,6230,11,6230,23v,13,-10,24,-24,24l6063,47v-13,,-24,-11,-24,-24c6039,11,6050,,6063,xm6398,r144,c6555,,6566,11,6566,23v,13,-11,24,-24,24l6398,47v-12,,-24,-11,-24,-24c6374,11,6386,,6398,xm6734,r143,c6891,,6901,11,6901,23v,13,-10,24,-24,24l6734,47v-13,,-24,-11,-24,-24c6710,11,6721,,6734,xm7069,r144,c7226,,7237,11,7237,23v,13,-11,24,-24,24l7069,47v-12,,-24,-11,-24,-24c7045,11,7057,,7069,xm7405,r143,c7562,,7572,11,7572,23v,13,-10,24,-24,24l7405,47v-13,,-24,-11,-24,-24c7381,11,7392,,7405,xm7740,r144,c7897,,7908,11,7908,23v,13,-11,24,-24,24l7740,47v-12,,-24,-11,-24,-24c7716,11,7728,,7740,xm8076,r143,c8233,,8243,11,8243,23v,13,-10,24,-24,24l8076,47v-13,,-24,-11,-24,-24c8052,11,8063,,8076,xm8411,r144,c8568,,8579,11,8579,23v,13,-11,24,-24,24l8411,47v-12,,-24,-11,-24,-24c8387,11,8399,,8411,xm8746,r144,c8904,,8914,11,8914,23v,13,-10,24,-24,24l8746,47v-12,,-23,-11,-23,-24c8723,11,8734,,8746,xm9082,r144,c9239,,9250,11,9250,23v,13,-11,24,-24,24l9082,47v-13,,-24,-11,-24,-24c9058,11,9069,,9082,xm9417,r144,c9575,,9585,11,9585,23v,13,-10,24,-24,24l9417,47v-12,,-24,-11,-24,-24c9393,11,9405,,9417,xm9753,r144,c9910,,9921,11,9921,23v,13,-11,24,-24,24l9753,47v-13,,-24,-11,-24,-24c9729,11,9740,,9753,xm10088,r144,c10246,,10256,11,10256,23v,13,-10,24,-24,24l10088,47v-12,,-24,-11,-24,-24c10064,11,10076,,10088,xm10424,r144,c10581,,10592,11,10592,23v,13,-11,24,-24,24l10424,47v-13,,-24,-11,-24,-24c10400,11,10411,,10424,xm10759,r144,c10917,,10927,11,10927,23v,13,-10,24,-24,24l10759,47v-12,,-24,-11,-24,-24c10735,11,10747,,10759,xm11095,r144,c11252,,11263,11,11263,23v,13,-11,24,-24,24l11095,47v-13,,-24,-11,-24,-24c11071,11,11082,,11095,xm11430,r144,c11587,,11598,11,11598,23v,13,-11,24,-24,24l11430,47v-12,,-24,-11,-24,-24c11406,11,11418,,11430,xm11766,r143,c11923,,11933,11,11933,23v,13,-10,24,-24,24l11766,47v-13,,-24,-11,-24,-24c11742,11,11753,,11766,xm12101,r144,c12258,,12269,11,12269,23v,13,-11,24,-24,24l12101,47v-12,,-24,-11,-24,-24c12077,11,12089,,12101,xm12437,r143,c12594,,12604,11,12604,23v,13,-10,24,-24,24l12437,47v-13,,-24,-11,-24,-24c12413,11,12424,,12437,xm12772,r144,c12929,,12940,11,12940,23v,13,-11,24,-24,24l12772,47v-12,,-24,-11,-24,-24c12748,11,12760,,12772,xm13108,r143,c13265,,13275,11,13275,23v,13,-10,24,-24,24l13108,47v-13,,-24,-11,-24,-24c13084,11,13095,,13108,xm13443,r144,c13600,,13611,11,13611,23v,13,-11,24,-24,24l13443,47v-12,,-24,-11,-24,-24c13419,11,13431,,13443,xm13779,r143,c13936,,13946,11,13946,23v,13,-10,24,-24,24l13779,47v-13,,-24,-11,-24,-24c13755,11,13766,,13779,xm14114,r144,c14271,,14282,11,14282,23v,13,-11,24,-24,24l14114,47v-12,,-24,-11,-24,-24c14090,11,14102,,14114,xm14449,r144,c14607,,14617,11,14617,23v,13,-10,24,-24,24l14449,47v-12,,-23,-11,-23,-24c14426,11,14437,,14449,xm14785,r144,c14942,,14953,11,14953,23v,13,-11,24,-24,24l14785,47v-12,,-24,-11,-24,-24c14761,11,14773,,14785,xm15120,r144,c15278,,15288,11,15288,23v,13,-10,24,-24,24l15120,47v-12,,-24,-11,-24,-24c15096,11,15108,,15120,xm15456,r144,c15613,,15624,11,15624,23v,13,-11,24,-24,24l15456,47v-13,,-24,-11,-24,-24c15432,11,15443,,15456,xm15791,r144,c15949,,15959,11,15959,23v,13,-10,24,-24,24l15791,47v-12,,-24,-11,-24,-24c15767,11,15779,,15791,xm16127,r144,c16284,,16295,11,16295,23v,13,-11,24,-24,24l16127,47v-13,,-24,-11,-24,-24c16103,11,16114,,16127,xm16462,r144,c16620,,16630,11,16630,23v,13,-10,24,-24,24l16462,47v-12,,-24,-11,-24,-24c16438,11,16450,,16462,xm16798,r144,c16955,,16966,11,16966,23v,13,-11,24,-24,24l16798,47v-13,,-24,-11,-24,-24c16774,11,16785,,16798,xm17133,r144,c17290,,17301,11,17301,23v,13,-11,24,-24,24l17133,47v-12,,-24,-11,-24,-24c17109,11,17121,,17133,xm17469,r144,c17626,,17636,11,17636,23v,13,-10,24,-23,24l17469,47v-13,,-24,-11,-24,-24c17445,11,17456,,17469,xm17804,r144,c17961,,17972,11,17972,23v,13,-11,24,-24,24l17804,47v-12,,-24,-11,-24,-24c17780,11,17792,,17804,xm18140,r143,c18297,,18307,11,18307,23v,13,-10,24,-24,24l18140,47v-13,,-24,-11,-24,-24c18116,11,18127,,18140,xm18475,r144,c18632,,18643,11,18643,23v,13,-11,24,-24,24l18475,47v-12,,-24,-11,-24,-24c18451,11,18463,,18475,xm18811,r143,c18968,,18978,11,18978,23v,13,-10,24,-24,24l18811,47v-13,,-24,-11,-24,-24c18787,11,18798,,18811,xm19146,r144,c19303,,19314,11,19314,23v,13,-11,24,-24,24l19146,47v-12,,-24,-11,-24,-24c19122,11,19134,,19146,xm19482,r143,c19639,,19649,11,19649,23v,13,-10,24,-24,24l19482,47v-13,,-24,-11,-24,-24c19458,11,19469,,19482,xm19817,r144,c19974,,19985,11,19985,23v,13,-11,24,-24,24l19817,47v-12,,-24,-11,-24,-24c19793,11,19805,,19817,xm20153,r143,c20310,,20320,11,20320,23v,13,-10,24,-24,24l20153,47v-13,,-24,-11,-24,-24c20129,11,20140,,20153,xm20488,r144,c20645,,20656,11,20656,23v,13,-11,24,-24,24l20488,47v-12,,-24,-11,-24,-24c20464,11,20476,,20488,xm20823,r144,c20981,,20991,11,20991,23v,13,-10,24,-24,24l20823,47v-12,,-24,-11,-24,-24c20799,11,20811,,20823,xm21159,r144,c21316,,21327,11,21327,23v,13,-11,24,-24,24l21159,47v-13,,-24,-11,-24,-24c21135,11,21146,,21159,xm21494,r144,c21652,,21662,11,21662,23v,13,-10,24,-24,24l21494,47v-12,,-24,-11,-24,-24c21470,11,21482,,21494,xm21830,r144,c21987,,21998,11,21998,23v,13,-11,24,-24,24l21830,47v-13,,-24,-11,-24,-24c21806,11,21817,,21830,xm22165,r144,c22323,,22333,11,22333,23v,13,-10,24,-24,24l22165,47v-12,,-24,-11,-24,-24c22141,11,22153,,22165,xm22501,r144,c22658,,22669,11,22669,23v,13,-11,24,-24,24l22501,47v-13,,-24,-11,-24,-24c22477,11,22488,,22501,xm22836,r144,c22993,,23004,11,23004,23v,13,-11,24,-24,24l22836,47v-12,,-24,-11,-24,-24c22812,11,22824,,22836,xm23172,r144,c23329,,23339,11,23339,23v,13,-10,24,-23,24l23172,47v-13,,-24,-11,-24,-24c23148,11,23159,,23172,xm23507,r144,c23664,,23675,11,23675,23v,13,-11,24,-24,24l23507,47v-12,,-24,-11,-24,-24c23483,11,23495,,23507,xm23843,r143,c24000,,24010,11,24010,23v,13,-10,24,-24,24l23843,47v-13,,-24,-11,-24,-24c23819,11,23830,,23843,xe" fillcolor="black" strokeweight="0">
                  <v:path arrowok="t" o:connecttype="custom" o:connectlocs="48681,0;113454,0;162000,3418;204190,6985;230153,6985;272208,3418;320889,0;411490,0;476398,0;524944,3418;567134,6985;592962,6985;635152,3418;683698,0;774434,0;839207,0;887888,3418;929943,6985;955906,6985;998097,3418;1046642,0;1137378,0;1202151,0;1250832,3418;1292887,6985;1318851,6985;1360906,3418;1409587,0;1500323,0;1565095,0;1613641,3418;1655832,6985;1681795,6985;1723850,3418;1772531,0;1863267,0;1928040,0;1976585,3418;2018776,6985;2044604,6985;2086794,3418;2135340,0;2226076,0;2290984,0;2339530,3418;2381720,6985;2407548,6985;2449738,3418;2498284,0;2589020,0;2653793,0;2702474,3418;2744529,6985;2770492,6985;2812547,3418;2861228,0;2951964,0;3016737,0;3065418,3418;3107473,6985;3133436,6985;3175491,3418;3224172,0" o:connectangles="0,0,0,0,0,0,0,0,0,0,0,0,0,0,0,0,0,0,0,0,0,0,0,0,0,0,0,0,0,0,0,0,0,0,0,0,0,0,0,0,0,0,0,0,0,0,0,0,0,0,0,0,0,0,0,0,0,0,0,0,0,0,0"/>
                  <o:lock v:ext="edit" verticies="t"/>
                </v:shape>
                <v:shape id="Freeform 9" o:spid="_x0000_s1032" style="position:absolute;left:8515;top:11125;width:32467;height:70;visibility:visible;mso-wrap-style:square;v-text-anchor:top" coordsize="240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" path="m24,l168,v13,,24,11,24,23c192,36,181,47,168,47l24,47c12,47,,36,,23,,11,12,,24,xm360,l503,v14,,24,11,24,23c527,36,517,47,503,47r-143,c347,47,336,36,336,23,336,11,347,,360,xm695,l839,v13,,24,11,24,23c863,36,852,47,839,47r-144,c683,47,671,36,671,23,671,11,683,,695,xm1031,r143,c1188,,1198,11,1198,23v,13,-10,24,-24,24l1031,47v-13,,-24,-11,-24,-24c1007,11,1018,,1031,xm1366,r144,c1523,,1534,11,1534,23v,13,-11,24,-24,24l1366,47v-12,,-24,-11,-24,-24c1342,11,1354,,1366,xm1702,r143,c1859,,1869,11,1869,23v,13,-10,24,-24,24l1702,47v-13,,-24,-11,-24,-24c1678,11,1689,,1702,xm2037,r144,c2194,,2205,11,2205,23v,13,-11,24,-24,24l2037,47v-12,,-24,-11,-24,-24c2013,11,2025,,2037,xm2373,r143,c2530,,2540,11,2540,23v,13,-10,24,-24,24l2373,47v-13,,-24,-11,-24,-24c2349,11,2360,,2373,xm2708,r144,c2865,,2876,11,2876,23v,13,-11,24,-24,24l2708,47v-12,,-24,-11,-24,-24c2684,11,2696,,2708,xm3043,r144,c3201,,3211,11,3211,23v,13,-10,24,-24,24l3043,47v-12,,-23,-11,-23,-24c3020,11,3031,,3043,xm3379,r144,c3536,,3547,11,3547,23v,13,-11,24,-24,24l3379,47v-13,,-24,-11,-24,-24c3355,11,3366,,3379,xm3714,r144,c3872,,3882,11,3882,23v,13,-10,24,-24,24l3714,47v-12,,-24,-11,-24,-24c3690,11,3702,,3714,xm4050,r144,c4207,,4218,11,4218,23v,13,-11,24,-24,24l4050,47v-13,,-24,-11,-24,-24c4026,11,4037,,4050,xm4385,r144,c4543,,4553,11,4553,23v,13,-10,24,-24,24l4385,47v-12,,-24,-11,-24,-24c4361,11,4373,,4385,xm4721,r144,c4878,,4889,11,4889,23v,13,-11,24,-24,24l4721,47v-13,,-24,-11,-24,-24c4697,11,4708,,4721,xm5056,r144,c5213,,5224,11,5224,23v,13,-11,24,-24,24l5056,47v-12,,-24,-11,-24,-24c5032,11,5044,,5056,xm5392,r144,c5549,,5560,11,5560,23v,13,-11,24,-24,24l5392,47v-13,,-24,-11,-24,-24c5368,11,5379,,5392,xm5727,r144,c5884,,5895,11,5895,23v,13,-11,24,-24,24l5727,47v-12,,-24,-11,-24,-24c5703,11,5715,,5727,xm6063,r143,c6220,,6230,11,6230,23v,13,-10,24,-24,24l6063,47v-13,,-24,-11,-24,-24c6039,11,6050,,6063,xm6398,r144,c6555,,6566,11,6566,23v,13,-11,24,-24,24l6398,47v-12,,-24,-11,-24,-24c6374,11,6386,,6398,xm6734,r143,c6891,,6901,11,6901,23v,13,-10,24,-24,24l6734,47v-13,,-24,-11,-24,-24c6710,11,6721,,6734,xm7069,r144,c7226,,7237,11,7237,23v,13,-11,24,-24,24l7069,47v-12,,-24,-11,-24,-24c7045,11,7057,,7069,xm7405,r143,c7562,,7572,11,7572,23v,13,-10,24,-24,24l7405,47v-13,,-24,-11,-24,-24c7381,11,7392,,7405,xm7740,r144,c7897,,7908,11,7908,23v,13,-11,24,-24,24l7740,47v-12,,-24,-11,-24,-24c7716,11,7728,,7740,xm8076,r143,c8233,,8243,11,8243,23v,13,-10,24,-24,24l8076,47v-13,,-24,-11,-24,-24c8052,11,8063,,8076,xm8411,r144,c8568,,8579,11,8579,23v,13,-11,24,-24,24l8411,47v-12,,-24,-11,-24,-24c8387,11,8399,,8411,xm8746,r144,c8904,,8914,11,8914,23v,13,-10,24,-24,24l8746,47v-12,,-23,-11,-23,-24c8723,11,8734,,8746,xm9082,r144,c9239,,9250,11,9250,23v,13,-11,24,-24,24l9082,47v-13,,-24,-11,-24,-24c9058,11,9069,,9082,xm9417,r144,c9575,,9585,11,9585,23v,13,-10,24,-24,24l9417,47v-12,,-24,-11,-24,-24c9393,11,9405,,9417,xm9753,r144,c9910,,9921,11,9921,23v,13,-11,24,-24,24l9753,47v-13,,-24,-11,-24,-24c9729,11,9740,,9753,xm10088,r144,c10246,,10256,11,10256,23v,13,-10,24,-24,24l10088,47v-12,,-24,-11,-24,-24c10064,11,10076,,10088,xm10424,r144,c10581,,10592,11,10592,23v,13,-11,24,-24,24l10424,47v-13,,-24,-11,-24,-24c10400,11,10411,,10424,xm10759,r144,c10917,,10927,11,10927,23v,13,-10,24,-24,24l10759,47v-12,,-24,-11,-24,-24c10735,11,10747,,10759,xm11095,r144,c11252,,11263,11,11263,23v,13,-11,24,-24,24l11095,47v-13,,-24,-11,-24,-24c11071,11,11082,,11095,xm11430,r144,c11587,,11598,11,11598,23v,13,-11,24,-24,24l11430,47v-12,,-24,-11,-24,-24c11406,11,11418,,11430,xm11766,r143,c11923,,11933,11,11933,23v,13,-10,24,-24,24l11766,47v-13,,-24,-11,-24,-24c11742,11,11753,,11766,xm12101,r144,c12258,,12269,11,12269,23v,13,-11,24,-24,24l12101,47v-12,,-24,-11,-24,-24c12077,11,12089,,12101,xm12437,r143,c12594,,12604,11,12604,23v,13,-10,24,-24,24l12437,47v-13,,-24,-11,-24,-24c12413,11,12424,,12437,xm12772,r144,c12929,,12940,11,12940,23v,13,-11,24,-24,24l12772,47v-12,,-24,-11,-24,-24c12748,11,12760,,12772,xm13108,r143,c13265,,13275,11,13275,23v,13,-10,24,-24,24l13108,47v-13,,-24,-11,-24,-24c13084,11,13095,,13108,xm13443,r144,c13600,,13611,11,13611,23v,13,-11,24,-24,24l13443,47v-12,,-24,-11,-24,-24c13419,11,13431,,13443,xm13779,r143,c13936,,13946,11,13946,23v,13,-10,24,-24,24l13779,47v-13,,-24,-11,-24,-24c13755,11,13766,,13779,xm14114,r144,c14271,,14282,11,14282,23v,13,-11,24,-24,24l14114,47v-12,,-24,-11,-24,-24c14090,11,14102,,14114,xm14449,r144,c14607,,14617,11,14617,23v,13,-10,24,-24,24l14449,47v-12,,-23,-11,-23,-24c14426,11,14437,,14449,xm14785,r144,c14942,,14953,11,14953,23v,13,-11,24,-24,24l14785,47v-12,,-24,-11,-24,-24c14761,11,14773,,14785,xm15120,r144,c15278,,15288,11,15288,23v,13,-10,24,-24,24l15120,47v-12,,-24,-11,-24,-24c15096,11,15108,,15120,xm15456,r144,c15613,,15624,11,15624,23v,13,-11,24,-24,24l15456,47v-13,,-24,-11,-24,-24c15432,11,15443,,15456,xm15791,r144,c15949,,15959,11,15959,23v,13,-10,24,-24,24l15791,47v-12,,-24,-11,-24,-24c15767,11,15779,,15791,xm16127,r144,c16284,,16295,11,16295,23v,13,-11,24,-24,24l16127,47v-13,,-24,-11,-24,-24c16103,11,16114,,16127,xm16462,r144,c16620,,16630,11,16630,23v,13,-10,24,-24,24l16462,47v-12,,-24,-11,-24,-24c16438,11,16450,,16462,xm16798,r144,c16955,,16966,11,16966,23v,13,-11,24,-24,24l16798,47v-13,,-24,-11,-24,-24c16774,11,16785,,16798,xm17133,r144,c17290,,17301,11,17301,23v,13,-11,24,-24,24l17133,47v-12,,-24,-11,-24,-24c17109,11,17121,,17133,xm17469,r144,c17626,,17636,11,17636,23v,13,-10,24,-23,24l17469,47v-13,,-24,-11,-24,-24c17445,11,17456,,17469,xm17804,r144,c17961,,17972,11,17972,23v,13,-11,24,-24,24l17804,47v-12,,-24,-11,-24,-24c17780,11,17792,,17804,xm18140,r143,c18297,,18307,11,18307,23v,13,-10,24,-24,24l18140,47v-13,,-24,-11,-24,-24c18116,11,18127,,18140,xm18475,r144,c18632,,18643,11,18643,23v,13,-11,24,-24,24l18475,47v-12,,-24,-11,-24,-24c18451,11,18463,,18475,xm18811,r143,c18968,,18978,11,18978,23v,13,-10,24,-24,24l18811,47v-13,,-24,-11,-24,-24c18787,11,18798,,18811,xm19146,r144,c19303,,19314,11,19314,23v,13,-11,24,-24,24l19146,47v-12,,-24,-11,-24,-24c19122,11,19134,,19146,xm19482,r143,c19639,,19649,11,19649,23v,13,-10,24,-24,24l19482,47v-13,,-24,-11,-24,-24c19458,11,19469,,19482,xm19817,r144,c19974,,19985,11,19985,23v,13,-11,24,-24,24l19817,47v-12,,-24,-11,-24,-24c19793,11,19805,,19817,xm20153,r143,c20310,,20320,11,20320,23v,13,-10,24,-24,24l20153,47v-13,,-24,-11,-24,-24c20129,11,20140,,20153,xm20488,r144,c20645,,20656,11,20656,23v,13,-11,24,-24,24l20488,47v-12,,-24,-11,-24,-24c20464,11,20476,,20488,xm20823,r144,c20981,,20991,11,20991,23v,13,-10,24,-24,24l20823,47v-12,,-24,-11,-24,-24c20799,11,20811,,20823,xm21159,r144,c21316,,21327,11,21327,23v,13,-11,24,-24,24l21159,47v-13,,-24,-11,-24,-24c21135,11,21146,,21159,xm21494,r144,c21652,,21662,11,21662,23v,13,-10,24,-24,24l21494,47v-12,,-24,-11,-24,-24c21470,11,21482,,21494,xm21830,r144,c21987,,21998,11,21998,23v,13,-11,24,-24,24l21830,47v-13,,-24,-11,-24,-24c21806,11,21817,,21830,xm22165,r144,c22323,,22333,11,22333,23v,13,-10,24,-24,24l22165,47v-12,,-24,-11,-24,-24c22141,11,22153,,22165,xm22501,r144,c22658,,22669,11,22669,23v,13,-11,24,-24,24l22501,47v-13,,-24,-11,-24,-24c22477,11,22488,,22501,xm22836,r144,c22993,,23004,11,23004,23v,13,-11,24,-24,24l22836,47v-12,,-24,-11,-24,-24c22812,11,22824,,22836,xm23172,r144,c23329,,23339,11,23339,23v,13,-10,24,-23,24l23172,47v-13,,-24,-11,-24,-24c23148,11,23159,,23172,xm23507,r144,c23664,,23675,11,23675,23v,13,-11,24,-24,24l23507,47v-12,,-24,-11,-24,-24c23483,11,23495,,23507,xm23843,r143,c24000,,24010,11,24010,23v,13,-10,24,-24,24l23843,47v-13,,-24,-11,-24,-24c23819,11,23830,,23843,xe" filled="f" strokeweight=".1pt">
                  <v:stroke joinstyle="bevel"/>
                  <v:path arrowok="t" o:connecttype="custom" o:connectlocs="48681,0;113454,0;162000,3418;204190,6985;230153,6985;272208,3418;320889,0;411490,0;476398,0;524944,3418;567134,6985;592962,6985;635152,3418;683698,0;774434,0;839207,0;887888,3418;929943,6985;955906,6985;998097,3418;1046642,0;1137378,0;1202151,0;1250832,3418;1292887,6985;1318851,6985;1360906,3418;1409587,0;1500323,0;1565095,0;1613641,3418;1655832,6985;1681795,6985;1723850,3418;1772531,0;1863267,0;1928040,0;1976585,3418;2018776,6985;2044604,6985;2086794,3418;2135340,0;2226076,0;2290984,0;2339530,3418;2381720,6985;2407548,6985;2449738,3418;2498284,0;2589020,0;2653793,0;2702474,3418;2744529,6985;2770492,6985;2812547,3418;2861228,0;2951964,0;3016737,0;3065418,3418;3107473,6985;3133436,6985;3175491,3418;3224172,0" o:connectangles="0,0,0,0,0,0,0,0,0,0,0,0,0,0,0,0,0,0,0,0,0,0,0,0,0,0,0,0,0,0,0,0,0,0,0,0,0,0,0,0,0,0,0,0,0,0,0,0,0,0,0,0,0,0,0,0,0,0,0,0,0,0,0"/>
                  <o:lock v:ext="edit" verticies="t"/>
                </v:shape>
                <v:shape id="Freeform 10" o:spid="_x0000_s1033" style="position:absolute;left:8312;top:13519;width:33286;height:520;visibility:visible;mso-wrap-style:square;v-text-anchor:top" coordsize="24617,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" path="m33,156r24265,3c24316,159,24331,173,24331,192v,17,-15,31,-33,31l33,220c15,220,,206,,188,,171,15,156,33,156xm24234,r383,192l24234,383r,-383xe" fillcolor="black" strokeweight="0">
                  <v:path arrowok="t" o:connecttype="custom" o:connectlocs="4462,21209;3285535,21617;3289998,26103;3285535,30318;4462,29910;0,25559;4462,21209;3276881,0;3328670,26103;3276881,52070;3276881,0" o:connectangles="0,0,0,0,0,0,0,0,0,0,0"/>
                  <o:lock v:ext="edit" verticies="t"/>
                </v:shape>
                <v:shape id="Freeform 11" o:spid="_x0000_s1034" style="position:absolute;left:8312;top:13519;width:33286;height:520;visibility:visible;mso-wrap-style:square;v-text-anchor:top" coordsize="24617,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" path="m33,156r24265,3c24316,159,24331,173,24331,192v,17,-15,31,-33,31l33,220c15,220,,206,,188,,171,15,156,33,156xm24234,r383,192l24234,383r,-383xe" filled="f" strokeweight=".1pt">
                  <v:stroke joinstyle="bevel"/>
                  <v:path arrowok="t" o:connecttype="custom" o:connectlocs="4462,21209;3285535,21617;3289998,26103;3285535,30318;4462,29910;0,25559;4462,21209;3276881,0;3328670,26103;3276881,52070;3276881,0" o:connectangles="0,0,0,0,0,0,0,0,0,0,0"/>
                  <o:lock v:ext="edit" verticies="t"/>
                </v:shape>
                <v:shape id="Freeform 12" o:spid="_x0000_s1035" style="position:absolute;left:9004;top:387;width:521;height:13824;visibility:visible;mso-wrap-style:square;v-text-anchor:top" coordsize="766,2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" path="m312,20176l319,638v,-35,28,-64,64,-64c417,574,446,603,446,638r-6,19538c440,20211,412,20240,376,20240v-35,,-64,-29,-64,-64xm,766l383,,766,766,,766xe" fillcolor="black" strokeweight="0">
                  <v:path arrowok="t" o:connecttype="custom" o:connectlocs="21209,1378024;21685,43575;26035,39204;30318,43575;29910,1378024;25559,1382395;21209,1378024;0,52318;26035,0;52070,52318;0,52318" o:connectangles="0,0,0,0,0,0,0,0,0,0,0"/>
                  <o:lock v:ext="edit" verticies="t"/>
                </v:shape>
                <v:shape id="Freeform 13" o:spid="_x0000_s1036" style="position:absolute;left:9004;top:387;width:521;height:13824;visibility:visible;mso-wrap-style:square;v-text-anchor:top" coordsize="766,2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" path="m312,20176l319,638v,-35,28,-64,64,-64c417,574,446,603,446,638r-6,19538c440,20211,412,20240,376,20240v-35,,-64,-29,-64,-64xm,766l383,,766,766,,766xe" filled="f" strokeweight=".1pt">
                  <v:stroke joinstyle="bevel"/>
                  <v:path arrowok="t" o:connecttype="custom" o:connectlocs="21209,1378024;21685,43575;26035,39204;30318,43575;29910,1378024;25559,1382395;21209,1378024;0,52318;26035,0;52070,52318;0,52318" o:connectangles="0,0,0,0,0,0,0,0,0,0,0"/>
                  <o:lock v:ext="edit" verticies="t"/>
                </v:shape>
                <v:shape id="Freeform 14" o:spid="_x0000_s1037" style="position:absolute;left:17068;top:8782;width:70;height:5226;visibility:visible;mso-wrap-style:square;v-text-anchor:top" coordsize="101,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" path="m94,48r1,287c95,362,74,383,48,383,22,383,1,362,1,336l,49c,22,22,,47,,74,,94,22,94,48xm95,718r,287c95,1031,75,1053,48,1053v-25,,-47,-22,-47,-47l1,719v,-27,21,-49,47,-49c75,670,95,692,95,718xm96,1387r,287c96,1701,76,1722,49,1722v-26,,-47,-21,-47,-47l2,1388v,-26,21,-48,47,-48c75,1340,96,1362,96,1387xm96,2057r,287c97,2371,76,2392,50,2392v-26,,-47,-21,-48,-47l2,2058v,-27,22,-49,47,-49c76,2009,96,2031,96,2057xm97,2727r,287c97,3040,76,3061,50,3061v-25,,-47,-21,-47,-46l3,2728v,-27,21,-49,47,-49c76,2679,97,2701,97,2727xm97,3396r1,287c98,3710,76,3731,51,3731v-26,,-47,-21,-47,-47l3,3397v,-27,22,-49,47,-49c76,3348,97,3370,97,3396xm98,4066r,287c98,4380,77,4401,51,4401v-25,,-47,-21,-47,-47l4,4067v,-27,21,-49,47,-49c77,4018,98,4040,98,4066xm99,4735r,287c99,5049,78,5070,52,5070v-26,,-47,-21,-47,-47l5,4736v,-26,21,-48,47,-48c77,4688,99,4710,99,4735xm99,5405r,287c99,5719,78,5740,52,5740v-25,,-47,-21,-47,-47l5,5406v,-27,22,-49,47,-49c78,5357,99,5379,99,5405xm100,6075r,287c100,6388,79,6409,53,6409v-26,,-47,-21,-47,-46l6,6076v,-27,21,-49,47,-49c78,6027,100,6049,100,6075xm100,6744r1,287c101,7058,79,7079,54,7079v-27,,-47,-21,-47,-47l6,6745v,-27,21,-49,47,-49c79,6696,100,6718,100,6744xm101,7414r,198c101,7639,80,7660,54,7660v-26,,-47,-21,-47,-48l7,7415v,-27,20,-49,47,-49c80,7366,101,7388,101,7414xe" fillcolor="black" strokeweight="0">
                  <v:path arrowok="t" o:connecttype="custom" o:connectlocs="6570,22855;69,22924;3250,0;6570,48986;3320,71841;69,49054;6570,48986;6639,114209;138,114277;3389,91422;6639,140339;3458,163195;138,140407;6639,140339;6708,205631;207,205699;3458,182775;6708,231693;3527,254548;207,231761;6708,231693;6778,296984;277,297053;3527,274129;6847,323046;3596,345902;346,323115;6847,323046;6847,388338;346,388406;3596,365482;6916,414468;3665,437255;415,414536;6916,414468;6985,479691;484,479760;3665,456836;6985,505822;3735,522605;484,505890;6985,505822" o:connectangles="0,0,0,0,0,0,0,0,0,0,0,0,0,0,0,0,0,0,0,0,0,0,0,0,0,0,0,0,0,0,0,0,0,0,0,0,0,0,0,0,0,0"/>
                  <o:lock v:ext="edit" verticies="t"/>
                </v:shape>
                <v:shape id="Freeform 15" o:spid="_x0000_s1038" style="position:absolute;left:17068;top:8782;width:70;height:5226;visibility:visible;mso-wrap-style:square;v-text-anchor:top" coordsize="101,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" path="m94,48r1,287c95,362,74,383,48,383,22,383,1,362,1,336l,49c,22,22,,47,,74,,94,22,94,48xm95,718r,287c95,1031,75,1053,48,1053v-25,,-47,-22,-47,-47l1,719v,-27,21,-49,47,-49c75,670,95,692,95,718xm96,1387r,287c96,1701,76,1722,49,1722v-26,,-47,-21,-47,-47l2,1388v,-26,21,-48,47,-48c75,1340,96,1362,96,1387xm96,2057r,287c97,2371,76,2392,50,2392v-26,,-47,-21,-48,-47l2,2058v,-27,22,-49,47,-49c76,2009,96,2031,96,2057xm97,2727r,287c97,3040,76,3061,50,3061v-25,,-47,-21,-47,-46l3,2728v,-27,21,-49,47,-49c76,2679,97,2701,97,2727xm97,3396r1,287c98,3710,76,3731,51,3731v-26,,-47,-21,-47,-47l3,3397v,-27,22,-49,47,-49c76,3348,97,3370,97,3396xm98,4066r,287c98,4380,77,4401,51,4401v-25,,-47,-21,-47,-47l4,4067v,-27,21,-49,47,-49c77,4018,98,4040,98,4066xm99,4735r,287c99,5049,78,5070,52,5070v-26,,-47,-21,-47,-47l5,4736v,-26,21,-48,47,-48c77,4688,99,4710,99,4735xm99,5405r,287c99,5719,78,5740,52,5740v-25,,-47,-21,-47,-47l5,5406v,-27,22,-49,47,-49c78,5357,99,5379,99,5405xm100,6075r,287c100,6388,79,6409,53,6409v-26,,-47,-21,-47,-46l6,6076v,-27,21,-49,47,-49c78,6027,100,6049,100,6075xm100,6744r1,287c101,7058,79,7079,54,7079v-27,,-47,-21,-47,-47l6,6745v,-27,21,-49,47,-49c79,6696,100,6718,100,6744xm101,7414r,198c101,7639,80,7660,54,7660v-26,,-47,-21,-47,-48l7,7415v,-27,20,-49,47,-49c80,7366,101,7388,101,7414xe" filled="f" strokeweight=".1pt">
                  <v:stroke joinstyle="bevel"/>
                  <v:path arrowok="t" o:connecttype="custom" o:connectlocs="6570,22855;69,22924;3250,0;6570,48986;3320,71841;69,49054;6570,48986;6639,114209;138,114277;3389,91422;6639,140339;3458,163195;138,140407;6639,140339;6708,205631;207,205699;3458,182775;6708,231693;3527,254548;207,231761;6708,231693;6778,296984;277,297053;3527,274129;6847,323046;3596,345902;346,323115;6847,323046;6847,388338;346,388406;3596,365482;6916,414468;3665,437255;415,414536;6916,414468;6985,479691;484,479760;3665,456836;6985,505822;3735,522605;484,505890;6985,505822" o:connectangles="0,0,0,0,0,0,0,0,0,0,0,0,0,0,0,0,0,0,0,0,0,0,0,0,0,0,0,0,0,0,0,0,0,0,0,0,0,0,0,0,0,0"/>
                  <o:lock v:ext="edit" verticies="t"/>
                </v:shape>
                <v:shape id="Freeform 16" o:spid="_x0000_s1039" style="position:absolute;left:19399;top:1727;width:76;height:12147;visibility:visible;mso-wrap-style:square;v-text-anchor:top" coordsize="107,1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" path="m100,48r1,287c101,362,78,383,51,383,23,383,1,362,1,335l,48c,22,23,,50,v28,,50,22,50,48xm101,717r,287c101,1031,78,1052,51,1052v-28,,-50,-21,-50,-48l1,717v,-25,22,-47,50,-47c78,670,101,692,101,717xm101,1387r,287c101,1701,79,1722,51,1722v-28,,-50,-21,-50,-48l1,1387v,-26,22,-48,50,-48c79,1339,101,1361,101,1387xm101,2057r,287c101,2370,79,2391,51,2391v-27,,-50,-21,-50,-47l1,2057v,-26,23,-48,50,-48c79,2009,101,2031,101,2057xm101,2726r1,287c102,3040,79,3061,52,3061v-28,,-50,-21,-50,-48l1,2726v,-26,23,-48,50,-48c79,2678,101,2700,101,2726xm102,3396r,287c102,3710,79,3731,52,3731v-28,,-50,-21,-50,-48l2,3396v,-26,22,-48,50,-48c79,3348,102,3370,102,3396xm102,4065r,287c102,4379,80,4400,52,4400v-28,,-50,-21,-50,-48l2,4065v,-25,22,-47,50,-47c80,4018,102,4040,102,4065xm102,4735r,287c102,5049,80,5070,52,5070v-27,,-50,-21,-50,-48l2,4735v,-26,23,-48,50,-48c80,4687,102,4709,102,4735xm102,5405r1,287c103,5718,80,5739,53,5739v-28,,-50,-21,-50,-47l2,5405v,-26,23,-48,50,-48c80,5357,102,5379,102,5405xm103,6074r,287c103,6388,80,6409,53,6409v-28,,-50,-21,-50,-48l3,6074v,-26,22,-48,50,-48c80,6026,103,6048,103,6074xm103,6744r,287c103,7058,81,7079,53,7079v-28,,-50,-21,-50,-48l3,6744v,-26,22,-48,50,-48c81,6696,103,6718,103,6744xm103,7413r,287c103,7727,81,7748,53,7748v-27,,-50,-21,-50,-48l3,7413v,-25,23,-47,50,-47c81,7366,103,7388,103,7413xm103,8083r1,287c104,8397,81,8418,54,8418v-28,,-50,-21,-50,-48l3,8083v,-26,23,-48,50,-48c81,8035,103,8057,103,8083xm104,8753r,287c104,9066,81,9087,54,9087v-28,,-50,-21,-50,-47l4,8753v,-26,22,-48,50,-48c81,8705,104,8727,104,8753xm104,9422r,287c104,9736,82,9757,54,9757v-28,,-50,-21,-50,-48l4,9422v,-26,22,-48,50,-48c82,9374,104,9396,104,9422xm104,10092r,287c104,10406,82,10427,54,10427v-27,,-50,-21,-50,-48l4,10092v,-26,23,-48,50,-48c82,10044,104,10066,104,10092xm104,10761r1,287c105,11075,82,11096,55,11096v-28,,-50,-21,-50,-48l4,10761v,-25,23,-47,50,-47c82,10714,104,10736,104,10761xm105,11431r,287c105,11745,82,11766,55,11766v-28,,-50,-21,-50,-48l5,11431v,-26,22,-48,50,-48c82,11383,105,11405,105,11431xm105,12101r,287c105,12414,83,12435,55,12435v-28,,-50,-21,-50,-47l5,12101v,-26,22,-48,50,-48c83,12053,105,12075,105,12101xm105,12770r,287c105,13084,83,13105,55,13105v-27,,-50,-21,-50,-48l5,12770v,-26,23,-48,50,-48c83,12722,105,12744,105,12770xm105,13440r1,287c106,13754,83,13775,56,13775v-28,,-50,-21,-50,-48l5,13440v,-26,23,-48,50,-48c83,13392,105,13414,105,13440xm106,14109r,287c106,14423,83,14444,56,14444v-28,,-50,-21,-50,-48l6,14109v,-25,22,-47,50,-47c83,14062,106,14084,106,14109xm106,14779r,287c106,15093,84,15114,56,15114v-28,,-50,-21,-50,-48l6,14779v,-26,22,-48,50,-48c84,14731,106,14753,106,14779xm106,15449r,287c106,15762,84,15783,56,15783v-27,,-50,-21,-50,-47l6,15449v,-26,23,-48,50,-48c84,15401,106,15423,106,15449xm106,16118r1,287c107,16432,84,16453,57,16453v-28,,-50,-21,-50,-48l6,16118v,-26,23,-48,50,-48c84,16070,106,16092,106,16118xm107,16788r,287c107,17102,84,17123,57,17123v-28,,-50,-21,-50,-48l7,16788v,-26,22,-48,50,-48c84,16740,107,16762,107,16788xm107,17457r,287c107,17771,85,17792,57,17792v-28,,-50,-21,-50,-48l7,17457v,-25,22,-47,50,-47c85,17410,107,17432,107,17457xe" fillcolor="black" strokeweight="0">
                  <v:path arrowok="t" o:connecttype="custom" o:connectlocs="3632,26149;3561,0;7193,68548;71,48953;7193,94698;71,114293;7193,94698;3632,163246;3632,137165;7264,205714;71,186119;7264,231863;142,251458;7264,231863;3703,300412;3703,274330;7264,342879;142,323284;7264,369028;214,388623;7264,369028;3774,437577;3774,411427;7335,480044;214,460449;7335,506125;214,525720;7335,506125;3846,574742;3774,548592;7406,617209;285,597614;7406,643290;285,662885;7406,643290;3846,711907;3846,685758;7478,754306;285,734711;7478,780456;356,800051;7478,780456;3917,849004;3917,822923;7478,891471;356,871876;7478,917621;427,937216;7478,917621;3988,986169;3988,960088;7549,1028636;427,1009041;7549,1054786;427,1074381;7549,1054786;4059,1123334;3988,1097185;7620,1165802;499,1146207;7620,1191883;499,1211478;7620,1191883" o:connectangles="0,0,0,0,0,0,0,0,0,0,0,0,0,0,0,0,0,0,0,0,0,0,0,0,0,0,0,0,0,0,0,0,0,0,0,0,0,0,0,0,0,0,0,0,0,0,0,0,0,0,0,0,0,0,0,0,0,0,0,0,0,0,0"/>
                  <o:lock v:ext="edit" verticies="t"/>
                </v:shape>
                <v:shape id="Freeform 17" o:spid="_x0000_s1040" style="position:absolute;left:19399;top:1727;width:76;height:12147;visibility:visible;mso-wrap-style:square;v-text-anchor:top" coordsize="107,17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" path="m100,48r1,287c101,362,78,383,51,383,23,383,1,362,1,335l,48c,22,23,,50,v28,,50,22,50,48xm101,717r,287c101,1031,78,1052,51,1052v-28,,-50,-21,-50,-48l1,717v,-25,22,-47,50,-47c78,670,101,692,101,717xm101,1387r,287c101,1701,79,1722,51,1722v-28,,-50,-21,-50,-48l1,1387v,-26,22,-48,50,-48c79,1339,101,1361,101,1387xm101,2057r,287c101,2370,79,2391,51,2391v-27,,-50,-21,-50,-47l1,2057v,-26,23,-48,50,-48c79,2009,101,2031,101,2057xm101,2726r1,287c102,3040,79,3061,52,3061v-28,,-50,-21,-50,-48l1,2726v,-26,23,-48,50,-48c79,2678,101,2700,101,2726xm102,3396r,287c102,3710,79,3731,52,3731v-28,,-50,-21,-50,-48l2,3396v,-26,22,-48,50,-48c79,3348,102,3370,102,3396xm102,4065r,287c102,4379,80,4400,52,4400v-28,,-50,-21,-50,-48l2,4065v,-25,22,-47,50,-47c80,4018,102,4040,102,4065xm102,4735r,287c102,5049,80,5070,52,5070v-27,,-50,-21,-50,-48l2,4735v,-26,23,-48,50,-48c80,4687,102,4709,102,4735xm102,5405r1,287c103,5718,80,5739,53,5739v-28,,-50,-21,-50,-47l2,5405v,-26,23,-48,50,-48c80,5357,102,5379,102,5405xm103,6074r,287c103,6388,80,6409,53,6409v-28,,-50,-21,-50,-48l3,6074v,-26,22,-48,50,-48c80,6026,103,6048,103,6074xm103,6744r,287c103,7058,81,7079,53,7079v-28,,-50,-21,-50,-48l3,6744v,-26,22,-48,50,-48c81,6696,103,6718,103,6744xm103,7413r,287c103,7727,81,7748,53,7748v-27,,-50,-21,-50,-48l3,7413v,-25,23,-47,50,-47c81,7366,103,7388,103,7413xm103,8083r1,287c104,8397,81,8418,54,8418v-28,,-50,-21,-50,-48l3,8083v,-26,23,-48,50,-48c81,8035,103,8057,103,8083xm104,8753r,287c104,9066,81,9087,54,9087v-28,,-50,-21,-50,-47l4,8753v,-26,22,-48,50,-48c81,8705,104,8727,104,8753xm104,9422r,287c104,9736,82,9757,54,9757v-28,,-50,-21,-50,-48l4,9422v,-26,22,-48,50,-48c82,9374,104,9396,104,9422xm104,10092r,287c104,10406,82,10427,54,10427v-27,,-50,-21,-50,-48l4,10092v,-26,23,-48,50,-48c82,10044,104,10066,104,10092xm104,10761r1,287c105,11075,82,11096,55,11096v-28,,-50,-21,-50,-48l4,10761v,-25,23,-47,50,-47c82,10714,104,10736,104,10761xm105,11431r,287c105,11745,82,11766,55,11766v-28,,-50,-21,-50,-48l5,11431v,-26,22,-48,50,-48c82,11383,105,11405,105,11431xm105,12101r,287c105,12414,83,12435,55,12435v-28,,-50,-21,-50,-47l5,12101v,-26,22,-48,50,-48c83,12053,105,12075,105,12101xm105,12770r,287c105,13084,83,13105,55,13105v-27,,-50,-21,-50,-48l5,12770v,-26,23,-48,50,-48c83,12722,105,12744,105,12770xm105,13440r1,287c106,13754,83,13775,56,13775v-28,,-50,-21,-50,-48l5,13440v,-26,23,-48,50,-48c83,13392,105,13414,105,13440xm106,14109r,287c106,14423,83,14444,56,14444v-28,,-50,-21,-50,-48l6,14109v,-25,22,-47,50,-47c83,14062,106,14084,106,14109xm106,14779r,287c106,15093,84,15114,56,15114v-28,,-50,-21,-50,-48l6,14779v,-26,22,-48,50,-48c84,14731,106,14753,106,14779xm106,15449r,287c106,15762,84,15783,56,15783v-27,,-50,-21,-50,-47l6,15449v,-26,23,-48,50,-48c84,15401,106,15423,106,15449xm106,16118r1,287c107,16432,84,16453,57,16453v-28,,-50,-21,-50,-48l6,16118v,-26,23,-48,50,-48c84,16070,106,16092,106,16118xm107,16788r,287c107,17102,84,17123,57,17123v-28,,-50,-21,-50,-48l7,16788v,-26,22,-48,50,-48c84,16740,107,16762,107,16788xm107,17457r,287c107,17771,85,17792,57,17792v-28,,-50,-21,-50,-48l7,17457v,-25,22,-47,50,-47c85,17410,107,17432,107,17457xe" filled="f" strokeweight=".1pt">
                  <v:stroke joinstyle="bevel"/>
                  <v:path arrowok="t" o:connecttype="custom" o:connectlocs="3632,26149;3561,0;7193,68548;71,48953;7193,94698;71,114293;7193,94698;3632,163246;3632,137165;7264,205714;71,186119;7264,231863;142,251458;7264,231863;3703,300412;3703,274330;7264,342879;142,323284;7264,369028;214,388623;7264,369028;3774,437577;3774,411427;7335,480044;214,460449;7335,506125;214,525720;7335,506125;3846,574742;3774,548592;7406,617209;285,597614;7406,643290;285,662885;7406,643290;3846,711907;3846,685758;7478,754306;285,734711;7478,780456;356,800051;7478,780456;3917,849004;3917,822923;7478,891471;356,871876;7478,917621;427,937216;7478,917621;3988,986169;3988,960088;7549,1028636;427,1009041;7549,1054786;427,1074381;7549,1054786;4059,1123334;3988,1097185;7620,1165802;499,1146207;7620,1191883;499,1211478;7620,1191883" o:connectangles="0,0,0,0,0,0,0,0,0,0,0,0,0,0,0,0,0,0,0,0,0,0,0,0,0,0,0,0,0,0,0,0,0,0,0,0,0,0,0,0,0,0,0,0,0,0,0,0,0,0,0,0,0,0,0,0,0,0,0,0,0,0,0"/>
                  <o:lock v:ext="edit" verticies="t"/>
                </v:shape>
                <v:shape id="Freeform 18" o:spid="_x0000_s1041" style="position:absolute;left:29508;top:1727;width:76;height:12147;visibility:visible;mso-wrap-style:square;v-text-anchor:top" coordsize="53,8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" path="m49,24r1,143c50,181,39,191,26,191,12,191,1,181,1,167l,24c,11,12,,25,,39,,49,11,49,24xm50,358r,144c50,515,39,526,26,526,12,526,1,515,1,502l1,358v,-12,11,-23,25,-23c39,335,50,346,50,358xm50,693r,144c50,850,40,861,26,861,12,861,1,850,1,837l1,693v,-12,11,-24,25,-24c40,669,50,681,50,693xm50,1028r,144c50,1185,40,1195,26,1195v-14,,-25,-10,-25,-23l1,1028v,-12,11,-24,25,-24c40,1004,50,1016,50,1028xm50,1363r,143c50,1520,40,1530,26,1530v-14,,-25,-10,-25,-24l1,1363v,-13,11,-24,25,-24c40,1339,50,1350,50,1363xm50,1698r,143c50,1855,40,1865,26,1865v-14,,-25,-10,-25,-24l1,1698v,-13,11,-24,25,-24c40,1674,50,1685,50,1698xm50,2032r,144c50,2189,40,2200,26,2200v-14,,-25,-11,-25,-24l1,2032v,-12,11,-23,25,-23c40,2009,50,2020,50,2032xm50,2367r,144c50,2524,40,2535,26,2535v-13,,-25,-11,-25,-24l1,2367v,-12,12,-24,25,-24c40,2343,50,2355,50,2367xm50,2702r1,144c51,2859,40,2869,27,2869v-14,,-25,-10,-25,-23l1,2702v,-12,12,-24,25,-24c40,2678,50,2690,50,2702xm51,3037r,143c51,3194,40,3204,27,3204v-14,,-25,-10,-25,-24l2,3037v,-13,11,-24,25,-24c40,3013,51,3024,51,3037xm51,3372r,143c51,3529,41,3539,27,3539v-14,,-25,-10,-25,-24l2,3372v,-13,11,-24,25,-24c40,3348,51,3359,51,3372xm51,3706r,144c51,3863,41,3874,27,3874v-14,,-25,-11,-25,-24l2,3706v,-12,11,-23,25,-23c41,3683,51,3694,51,3706xm51,4041r,144c51,4198,41,4209,27,4209v-14,,-25,-11,-25,-24l2,4041v,-12,11,-24,25,-24c41,4017,51,4029,51,4041xm51,4376r,144c51,4533,41,4543,27,4543v-14,,-25,-10,-25,-23l2,4376v,-12,11,-24,25,-24c41,4352,51,4364,51,4376xm51,4711r,143c51,4868,41,4878,27,4878v-14,,-25,-10,-25,-24l2,4711v,-13,11,-24,25,-24c41,4687,51,4698,51,4711xm51,5046r,143c51,5203,41,5213,27,5213v-13,,-25,-10,-25,-24l2,5046v,-13,12,-24,25,-24c41,5022,51,5033,51,5046xm51,5380r,144c52,5537,41,5548,28,5548v-14,,-25,-11,-26,-24l2,5380v,-12,12,-23,25,-23c41,5357,51,5368,51,5380xm52,5715r,144c52,5872,41,5883,28,5883v-14,,-25,-11,-25,-24l3,5715v,-12,11,-24,25,-24c41,5691,52,5703,52,5715xm52,6050r,144c52,6207,42,6217,28,6217v-14,,-25,-10,-25,-23l3,6050v,-12,11,-24,25,-24c41,6026,52,6038,52,6050xm52,6385r,143c52,6542,42,6552,28,6552v-14,,-25,-10,-25,-24l3,6385v,-13,11,-24,25,-24c42,6361,52,6372,52,6385xm52,6720r,143c52,6877,42,6887,28,6887v-14,,-25,-10,-25,-24l3,6720v,-13,11,-24,25,-24c42,6696,52,6707,52,6720xm52,7054r,144c52,7211,42,7222,28,7222v-14,,-25,-11,-25,-24l3,7054v,-12,11,-23,25,-23c42,7031,52,7042,52,7054xm52,7389r,144c52,7546,42,7557,28,7557v-14,,-25,-11,-25,-24l3,7389v,-12,11,-24,25,-24c42,7365,52,7377,52,7389xm52,7724r,144c52,7881,42,7891,28,7891v-13,,-25,-10,-25,-23l3,7724v,-12,12,-24,25,-24c42,7700,52,7712,52,7724xm52,8059r1,143c53,8216,42,8226,29,8226v-14,,-25,-10,-25,-24l3,8059v,-13,12,-24,25,-24c42,8035,52,8046,52,8059xm53,8394r,143c53,8551,42,8561,29,8561v-14,,-25,-10,-25,-24l4,8394v,-13,11,-24,25,-24c42,8370,53,8381,53,8394xm53,8728r,144c53,8885,43,8896,29,8896v-14,,-25,-11,-25,-24l4,8728v,-12,11,-23,25,-23c43,8705,53,8716,53,8728xe" fillcolor="black" strokeweight="0">
                  <v:path arrowok="t" o:connecttype="custom" o:connectlocs="3738,26081;3594,0;7189,68548;144,48885;7189,94630;144,114293;7189,94630;3738,163178;3738,137097;7189,205645;144,186119;7189,231863;144,251390;7189,231863;3738,300412;3738,274330;7189,342879;144,323215;7189,368960;288,388623;7189,368960;3882,437508;3882,411427;7332,479976;288,460449;7332,506057;288,525720;7332,506057;3882,574742;3882,548524;7332,617209;288,597546;7332,643290;288,662817;7332,643290;3882,711839;3882,685758;7332,754306;288,734643;7476,780387;431,800051;7476,780387;4026,848936;4026,822854;7476,891403;431,871876;7476,917621;431,937147;7476,917621;4026,986169;4026,960088;7476,1028636;431,1008973;7476,1054718;431,1074381;7476,1054718;4169,1123266;4026,1097185;7620,1165733;575,1146207;7620,1191814;575,1211478;7620,1191814" o:connectangles="0,0,0,0,0,0,0,0,0,0,0,0,0,0,0,0,0,0,0,0,0,0,0,0,0,0,0,0,0,0,0,0,0,0,0,0,0,0,0,0,0,0,0,0,0,0,0,0,0,0,0,0,0,0,0,0,0,0,0,0,0,0,0"/>
                  <o:lock v:ext="edit" verticies="t"/>
                </v:shape>
                <v:shape id="Freeform 19" o:spid="_x0000_s1042" style="position:absolute;left:29508;top:1727;width:76;height:12147;visibility:visible;mso-wrap-style:square;v-text-anchor:top" coordsize="53,8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" path="m49,24r1,143c50,181,39,191,26,191,12,191,1,181,1,167l,24c,11,12,,25,,39,,49,11,49,24xm50,358r,144c50,515,39,526,26,526,12,526,1,515,1,502l1,358v,-12,11,-23,25,-23c39,335,50,346,50,358xm50,693r,144c50,850,40,861,26,861,12,861,1,850,1,837l1,693v,-12,11,-24,25,-24c40,669,50,681,50,693xm50,1028r,144c50,1185,40,1195,26,1195v-14,,-25,-10,-25,-23l1,1028v,-12,11,-24,25,-24c40,1004,50,1016,50,1028xm50,1363r,143c50,1520,40,1530,26,1530v-14,,-25,-10,-25,-24l1,1363v,-13,11,-24,25,-24c40,1339,50,1350,50,1363xm50,1698r,143c50,1855,40,1865,26,1865v-14,,-25,-10,-25,-24l1,1698v,-13,11,-24,25,-24c40,1674,50,1685,50,1698xm50,2032r,144c50,2189,40,2200,26,2200v-14,,-25,-11,-25,-24l1,2032v,-12,11,-23,25,-23c40,2009,50,2020,50,2032xm50,2367r,144c50,2524,40,2535,26,2535v-13,,-25,-11,-25,-24l1,2367v,-12,12,-24,25,-24c40,2343,50,2355,50,2367xm50,2702r1,144c51,2859,40,2869,27,2869v-14,,-25,-10,-25,-23l1,2702v,-12,12,-24,25,-24c40,2678,50,2690,50,2702xm51,3037r,143c51,3194,40,3204,27,3204v-14,,-25,-10,-25,-24l2,3037v,-13,11,-24,25,-24c40,3013,51,3024,51,3037xm51,3372r,143c51,3529,41,3539,27,3539v-14,,-25,-10,-25,-24l2,3372v,-13,11,-24,25,-24c40,3348,51,3359,51,3372xm51,3706r,144c51,3863,41,3874,27,3874v-14,,-25,-11,-25,-24l2,3706v,-12,11,-23,25,-23c41,3683,51,3694,51,3706xm51,4041r,144c51,4198,41,4209,27,4209v-14,,-25,-11,-25,-24l2,4041v,-12,11,-24,25,-24c41,4017,51,4029,51,4041xm51,4376r,144c51,4533,41,4543,27,4543v-14,,-25,-10,-25,-23l2,4376v,-12,11,-24,25,-24c41,4352,51,4364,51,4376xm51,4711r,143c51,4868,41,4878,27,4878v-14,,-25,-10,-25,-24l2,4711v,-13,11,-24,25,-24c41,4687,51,4698,51,4711xm51,5046r,143c51,5203,41,5213,27,5213v-13,,-25,-10,-25,-24l2,5046v,-13,12,-24,25,-24c41,5022,51,5033,51,5046xm51,5380r,144c52,5537,41,5548,28,5548v-14,,-25,-11,-26,-24l2,5380v,-12,12,-23,25,-23c41,5357,51,5368,51,5380xm52,5715r,144c52,5872,41,5883,28,5883v-14,,-25,-11,-25,-24l3,5715v,-12,11,-24,25,-24c41,5691,52,5703,52,5715xm52,6050r,144c52,6207,42,6217,28,6217v-14,,-25,-10,-25,-23l3,6050v,-12,11,-24,25,-24c41,6026,52,6038,52,6050xm52,6385r,143c52,6542,42,6552,28,6552v-14,,-25,-10,-25,-24l3,6385v,-13,11,-24,25,-24c42,6361,52,6372,52,6385xm52,6720r,143c52,6877,42,6887,28,6887v-14,,-25,-10,-25,-24l3,6720v,-13,11,-24,25,-24c42,6696,52,6707,52,6720xm52,7054r,144c52,7211,42,7222,28,7222v-14,,-25,-11,-25,-24l3,7054v,-12,11,-23,25,-23c42,7031,52,7042,52,7054xm52,7389r,144c52,7546,42,7557,28,7557v-14,,-25,-11,-25,-24l3,7389v,-12,11,-24,25,-24c42,7365,52,7377,52,7389xm52,7724r,144c52,7881,42,7891,28,7891v-13,,-25,-10,-25,-23l3,7724v,-12,12,-24,25,-24c42,7700,52,7712,52,7724xm52,8059r1,143c53,8216,42,8226,29,8226v-14,,-25,-10,-25,-24l3,8059v,-13,12,-24,25,-24c42,8035,52,8046,52,8059xm53,8394r,143c53,8551,42,8561,29,8561v-14,,-25,-10,-25,-24l4,8394v,-13,11,-24,25,-24c42,8370,53,8381,53,8394xm53,8728r,144c53,8885,43,8896,29,8896v-14,,-25,-11,-25,-24l4,8728v,-12,11,-23,25,-23c43,8705,53,8716,53,8728xe" filled="f" strokeweight=".1pt">
                  <v:stroke joinstyle="bevel"/>
                  <v:path arrowok="t" o:connecttype="custom" o:connectlocs="3738,26081;3594,0;7189,68548;144,48885;7189,94630;144,114293;7189,94630;3738,163178;3738,137097;7189,205645;144,186119;7189,231863;144,251390;7189,231863;3738,300412;3738,274330;7189,342879;144,323215;7189,368960;288,388623;7189,368960;3882,437508;3882,411427;7332,479976;288,460449;7332,506057;288,525720;7332,506057;3882,574742;3882,548524;7332,617209;288,597546;7332,643290;288,662817;7332,643290;3882,711839;3882,685758;7332,754306;288,734643;7476,780387;431,800051;7476,780387;4026,848936;4026,822854;7476,891403;431,871876;7476,917621;431,937147;7476,917621;4026,986169;4026,960088;7476,1028636;431,1008973;7476,1054718;431,1074381;7476,1054718;4169,1123266;4026,1097185;7620,1165733;575,1146207;7620,1191814;575,1211478;7620,1191814" o:connectangles="0,0,0,0,0,0,0,0,0,0,0,0,0,0,0,0,0,0,0,0,0,0,0,0,0,0,0,0,0,0,0,0,0,0,0,0,0,0,0,0,0,0,0,0,0,0,0,0,0,0,0,0,0,0,0,0,0,0,0,0,0,0,0"/>
                  <o:lock v:ext="edit" verticies="t"/>
                </v:shape>
                <v:shape id="Freeform 20" o:spid="_x0000_s1043" style="position:absolute;left:32619;top:8782;width:77;height:5226;visibility:visible;mso-wrap-style:square;v-text-anchor:top" coordsize="5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" path="m49,24r1,144c50,181,38,192,26,192,12,192,1,181,1,168l,24c,12,12,,25,,38,,49,12,49,24xm50,359r,144c50,516,39,526,26,526,12,526,1,516,1,503l1,359v,-12,11,-24,25,-24c39,335,50,347,50,359xm50,694r,143c50,851,39,861,26,861,12,861,1,851,1,837l1,694v,-13,11,-24,25,-24c39,670,50,681,50,694xm50,1029r,143c50,1185,39,1196,26,1196v-13,,-25,-11,-25,-24l1,1029v,-13,12,-24,25,-24c39,1005,50,1016,50,1029xm51,1363r,144c51,1520,40,1531,27,1531v-14,,-25,-11,-25,-24l2,1363v,-12,11,-24,25,-24c39,1339,51,1351,51,1363xm51,1698r,144c51,1855,40,1865,27,1865v-14,,-25,-10,-25,-23l2,1698v,-12,11,-24,25,-24c40,1674,51,1686,51,1698xm51,2033r,143c51,2190,40,2200,27,2200v-13,,-25,-10,-25,-24l2,2033v,-13,11,-24,25,-24c40,2009,51,2020,51,2033xm52,2368r,143c52,2525,40,2535,28,2535v-14,,-25,-10,-25,-24l3,2368v,-13,11,-24,25,-24c40,2344,52,2355,52,2368xm52,2702r,144c52,2859,41,2870,28,2870v-14,,-25,-11,-25,-24l3,2702v,-12,11,-24,25,-24c41,2678,52,2690,52,2702xm52,3037r,144c52,3194,41,3205,28,3205v-14,,-25,-11,-25,-24l3,3037v,-12,11,-24,25,-24c41,3013,52,3025,52,3037xm52,3372r1,143c53,3529,41,3539,29,3539v-14,,-25,-10,-25,-24l3,3372v,-12,12,-24,25,-24c41,3348,52,3360,52,3372xm53,3707r,99c53,3820,42,3830,29,3830v-14,,-25,-10,-25,-24l4,3707v,-13,11,-24,25,-24c41,3683,53,3694,53,3707xe" fillcolor="black" strokeweight="0">
                  <v:path arrowok="t" o:connecttype="custom" o:connectlocs="7189,22924;144,22924;3594,0;7189,48986;3738,71773;144,48986;7189,48986;7189,114209;144,114209;3738,91422;7189,140407;3738,163195;144,140407;7189,140407;7332,205631;288,205631;3882,182707;7332,231693;3882,254480;288,231693;7332,231693;7332,296916;288,296916;3882,274129;7476,323115;4026,345902;431,323115;7476,323115;7476,388338;431,388338;4026,365414;7476,414400;4026,437324;431,414400;7476,414400;7620,479623;575,479623;4026,456836;7620,505822;4169,522605;575,505822;7620,505822" o:connectangles="0,0,0,0,0,0,0,0,0,0,0,0,0,0,0,0,0,0,0,0,0,0,0,0,0,0,0,0,0,0,0,0,0,0,0,0,0,0,0,0,0,0"/>
                  <o:lock v:ext="edit" verticies="t"/>
                </v:shape>
                <v:shape id="Freeform 21" o:spid="_x0000_s1044" style="position:absolute;left:32619;top:8782;width:77;height:5226;visibility:visible;mso-wrap-style:square;v-text-anchor:top" coordsize="5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" path="m49,24r1,144c50,181,38,192,26,192,12,192,1,181,1,168l,24c,12,12,,25,,38,,49,12,49,24xm50,359r,144c50,516,39,526,26,526,12,526,1,516,1,503l1,359v,-12,11,-24,25,-24c39,335,50,347,50,359xm50,694r,143c50,851,39,861,26,861,12,861,1,851,1,837l1,694v,-13,11,-24,25,-24c39,670,50,681,50,694xm50,1029r,143c50,1185,39,1196,26,1196v-13,,-25,-11,-25,-24l1,1029v,-13,12,-24,25,-24c39,1005,50,1016,50,1029xm51,1363r,144c51,1520,40,1531,27,1531v-14,,-25,-11,-25,-24l2,1363v,-12,11,-24,25,-24c39,1339,51,1351,51,1363xm51,1698r,144c51,1855,40,1865,27,1865v-14,,-25,-10,-25,-23l2,1698v,-12,11,-24,25,-24c40,1674,51,1686,51,1698xm51,2033r,143c51,2190,40,2200,27,2200v-13,,-25,-10,-25,-24l2,2033v,-13,11,-24,25,-24c40,2009,51,2020,51,2033xm52,2368r,143c52,2525,40,2535,28,2535v-14,,-25,-10,-25,-24l3,2368v,-13,11,-24,25,-24c40,2344,52,2355,52,2368xm52,2702r,144c52,2859,41,2870,28,2870v-14,,-25,-11,-25,-24l3,2702v,-12,11,-24,25,-24c41,2678,52,2690,52,2702xm52,3037r,144c52,3194,41,3205,28,3205v-14,,-25,-11,-25,-24l3,3037v,-12,11,-24,25,-24c41,3013,52,3025,52,3037xm52,3372r1,143c53,3529,41,3539,29,3539v-14,,-25,-10,-25,-24l3,3372v,-12,12,-24,25,-24c41,3348,52,3360,52,3372xm53,3707r,99c53,3820,42,3830,29,3830v-14,,-25,-10,-25,-24l4,3707v,-13,11,-24,25,-24c41,3683,53,3694,53,3707xe" filled="f" strokeweight=".1pt">
                  <v:stroke joinstyle="bevel"/>
                  <v:path arrowok="t" o:connecttype="custom" o:connectlocs="7189,22924;144,22924;3594,0;7189,48986;3738,71773;144,48986;7189,48986;7189,114209;144,114209;3738,91422;7189,140407;3738,163195;144,140407;7189,140407;7332,205631;288,205631;3882,182707;7332,231693;3882,254480;288,231693;7332,231693;7332,296916;288,296916;3882,274129;7476,323115;4026,345902;431,323115;7476,323115;7476,388338;431,388338;4026,365414;7476,414400;4026,437324;431,414400;7476,414400;7620,479623;575,479623;4026,456836;7620,505822;4169,522605;575,505822;7620,505822" o:connectangles="0,0,0,0,0,0,0,0,0,0,0,0,0,0,0,0,0,0,0,0,0,0,0,0,0,0,0,0,0,0,0,0,0,0,0,0,0,0,0,0,0,0"/>
                  <o:lock v:ext="edit" verticies="t"/>
                </v:shape>
                <v:rect id="Rectangle 22" o:spid="_x0000_s1045" style="position:absolute;left:10083;top:266;width:920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240AC8B" w14:textId="0B13851B" w:rsidR="00EF759F" w:rsidRDefault="00EF759F">
                        <w:r>
                          <w:rPr>
                            <w:rFonts w:ascii="Calibri" w:hAnsi="Calibri" w:cs="Calibri"/>
                            <w:color w:val="000000"/>
                            <w:sz w:val="16"/>
                            <w:szCs w:val="16"/>
                          </w:rPr>
                          <w:t>Transmitter output po</w:t>
                        </w:r>
                      </w:p>
                    </w:txbxContent>
                  </v:textbox>
                </v:rect>
                <v:rect id="Rectangle 23" o:spid="_x0000_s1046" style="position:absolute;left:18554;top:266;width:158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1A09EFA2" w14:textId="1974FFB4" w:rsidR="00EF759F" w:rsidRDefault="00EF759F">
                        <w:proofErr w:type="spellStart"/>
                        <w:r>
                          <w:rPr>
                            <w:rFonts w:ascii="Calibri" w:hAnsi="Calibri" w:cs="Calibri"/>
                            <w:color w:val="000000"/>
                            <w:sz w:val="16"/>
                            <w:szCs w:val="16"/>
                          </w:rPr>
                          <w:t>wer</w:t>
                        </w:r>
                        <w:proofErr w:type="spellEnd"/>
                      </w:p>
                    </w:txbxContent>
                  </v:textbox>
                </v:rect>
                <v:rect id="Rectangle 24" o:spid="_x0000_s1047" style="position:absolute;left:20015;top:26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8655270" w14:textId="588CEB8E" w:rsidR="00EF759F" w:rsidRDefault="00EF759F">
                        <w:r>
                          <w:rPr>
                            <w:rFonts w:ascii="Calibri" w:hAnsi="Calibri" w:cs="Calibri"/>
                            <w:color w:val="000000"/>
                            <w:sz w:val="16"/>
                            <w:szCs w:val="16"/>
                          </w:rPr>
                          <w:t xml:space="preserve"> </w:t>
                        </w:r>
                      </w:p>
                    </w:txbxContent>
                  </v:textbox>
                </v:rect>
                <v:rect id="Rectangle 25" o:spid="_x0000_s1048" style="position:absolute;left:19151;top:26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6FE8D01" w14:textId="06743236" w:rsidR="00EF759F" w:rsidRDefault="00EF759F">
                        <w:r>
                          <w:rPr>
                            <w:rFonts w:ascii="Calibri" w:hAnsi="Calibri" w:cs="Calibri"/>
                            <w:color w:val="000000"/>
                            <w:sz w:val="16"/>
                            <w:szCs w:val="16"/>
                          </w:rPr>
                          <w:t xml:space="preserve"> </w:t>
                        </w:r>
                      </w:p>
                    </w:txbxContent>
                  </v:textbox>
                </v:rect>
                <v:rect id="Rectangle 26" o:spid="_x0000_s1049" style="position:absolute;left:19621;top:26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089C934" w14:textId="48FF4EDE" w:rsidR="00EF759F" w:rsidRDefault="00EF759F">
                        <w:r>
                          <w:rPr>
                            <w:rFonts w:ascii="Calibri" w:hAnsi="Calibri" w:cs="Calibri"/>
                            <w:color w:val="000000"/>
                            <w:sz w:val="16"/>
                            <w:szCs w:val="16"/>
                          </w:rPr>
                          <w:t xml:space="preserve"> </w:t>
                        </w:r>
                      </w:p>
                    </w:txbxContent>
                  </v:textbox>
                </v:rect>
                <v:rect id="Rectangle 27" o:spid="_x0000_s1050" style="position:absolute;left:38728;top:14732;width:20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62644A3" w14:textId="3BA73C46" w:rsidR="00EF759F" w:rsidRDefault="00EF759F">
                        <w:r>
                          <w:rPr>
                            <w:rFonts w:ascii="Calibri" w:hAnsi="Calibri" w:cs="Calibri"/>
                            <w:color w:val="000000"/>
                            <w:sz w:val="16"/>
                            <w:szCs w:val="16"/>
                          </w:rPr>
                          <w:t>Time</w:t>
                        </w:r>
                      </w:p>
                    </w:txbxContent>
                  </v:textbox>
                </v:rect>
                <v:rect id="Rectangle 28" o:spid="_x0000_s1051" style="position:absolute;left:40633;top:14732;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85E90AE" w14:textId="1A2ED9B3" w:rsidR="00EF759F" w:rsidRDefault="00EF759F">
                        <w:r>
                          <w:rPr>
                            <w:rFonts w:ascii="Calibri" w:hAnsi="Calibri" w:cs="Calibri"/>
                            <w:color w:val="000000"/>
                            <w:sz w:val="16"/>
                            <w:szCs w:val="16"/>
                          </w:rPr>
                          <w:t xml:space="preserve"> </w:t>
                        </w:r>
                      </w:p>
                    </w:txbxContent>
                  </v:textbox>
                </v:rect>
                <v:rect id="Rectangle 29" o:spid="_x0000_s1052" style="position:absolute;left:40538;top:14732;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6AD9C3" w14:textId="3F38ABC2" w:rsidR="00EF759F" w:rsidRDefault="00EF759F">
                        <w:r>
                          <w:rPr>
                            <w:rFonts w:ascii="Calibri" w:hAnsi="Calibri" w:cs="Calibri"/>
                            <w:color w:val="000000"/>
                            <w:sz w:val="16"/>
                            <w:szCs w:val="16"/>
                          </w:rPr>
                          <w:t xml:space="preserve"> </w:t>
                        </w:r>
                      </w:p>
                    </w:txbxContent>
                  </v:textbox>
                </v:rect>
                <v:rect id="Rectangle 30" o:spid="_x0000_s1053" style="position:absolute;left:41014;top:14732;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DA6A6B2" w14:textId="5DC36FEA" w:rsidR="00EF759F" w:rsidRDefault="00EF759F">
                        <w:r>
                          <w:rPr>
                            <w:rFonts w:ascii="Calibri" w:hAnsi="Calibri" w:cs="Calibri"/>
                            <w:color w:val="000000"/>
                            <w:sz w:val="16"/>
                            <w:szCs w:val="16"/>
                          </w:rPr>
                          <w:t xml:space="preserve"> </w:t>
                        </w:r>
                      </w:p>
                    </w:txbxContent>
                  </v:textbox>
                </v:rect>
                <v:shape id="Freeform 31" o:spid="_x0000_s1054" style="position:absolute;left:9912;top:2622;width:27476;height:10319;visibility:visible;mso-wrap-style:square;v-text-anchor:top" coordsize="4327,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" path="m,1581v51,5,101,21,153,21c275,1602,398,1586,520,1581v186,-23,-38,,276,c877,1581,959,1574,1041,1571v29,-9,44,-9,61,-41c1112,1512,1159,1391,1163,1375v25,-75,34,-158,52,-236c1238,1031,1263,931,1276,820v8,-169,10,-348,41,-514c1321,278,1340,139,1357,121v8,-8,21,-6,31,-11c1511,49,1485,69,1664,59v99,2,752,-59,1050,41c2755,87,2802,62,2837,38v121,9,223,24,337,62c3281,208,3306,312,3348,450v23,80,55,155,71,237c3422,786,3424,885,3429,985v7,153,-7,318,41,463c3498,1531,3588,1561,3664,1571v78,10,156,18,234,31c3936,1608,3973,1621,4011,1623v105,2,211,,316,e" filled="f" strokeweight=".5pt">
                  <v:stroke endcap="round"/>
                  <v:path arrowok="t" o:connecttype="custom" o:connectlocs="0,1003935;97155,1017270;330200,1003935;505460,1003935;661035,997585;699770,971550;738505,873125;771525,723265;810260,520700;836295,194310;861695,76835;881380,69850;1056640,37465;1723390,63500;1801495,24130;2015490,63500;2125980,285750;2171065,436245;2177415,625475;2203450,919480;2326640,997585;2475230,1017270;2546985,1030605;2747645,1030605" o:connectangles="0,0,0,0,0,0,0,0,0,0,0,0,0,0,0,0,0,0,0,0,0,0,0,0"/>
                </v:shape>
                <v:shape id="Freeform 32" o:spid="_x0000_s1055" style="position:absolute;left:9607;top:16065;width:7493;height:521;visibility:visible;mso-wrap-style:square;v-text-anchor:top" coordsize="1108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" path="m64,313r10378,7c10478,320,10505,348,10505,383v,35,-27,64,-63,64l64,441c29,441,,413,,377,,342,29,313,64,313xm10315,r765,384l10314,766,10315,xe" fillcolor="black" strokeweight="0">
                  <v:path arrowok="t" o:connecttype="custom" o:connectlocs="4328,21277;706154,21752;710415,26035;706154,30385;4328,29978;0,25627;4328,21277;697566,0;749300,26103;697498,52070;697566,0" o:connectangles="0,0,0,0,0,0,0,0,0,0,0"/>
                  <o:lock v:ext="edit" verticies="t"/>
                </v:shape>
                <v:shape id="Freeform 33" o:spid="_x0000_s1056" style="position:absolute;left:9607;top:16065;width:7493;height:521;visibility:visible;mso-wrap-style:square;v-text-anchor:top" coordsize="1108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" path="m64,313r10378,7c10478,320,10505,348,10505,383v,35,-27,64,-63,64l64,441c29,441,,413,,377,,342,29,313,64,313xm10315,r765,384l10314,766,10315,xe" filled="f" strokeweight=".1pt">
                  <v:stroke joinstyle="bevel"/>
                  <v:path arrowok="t" o:connecttype="custom" o:connectlocs="4328,21277;706154,21752;710415,26035;706154,30385;4328,29978;0,25627;4328,21277;697566,0;749300,26103;697498,52070;697566,0" o:connectangles="0,0,0,0,0,0,0,0,0,0,0"/>
                  <o:lock v:ext="edit" verticies="t"/>
                </v:shape>
                <v:shape id="Freeform 34" o:spid="_x0000_s1057" style="position:absolute;left:19431;top:7766;width:10115;height:527;visibility:visible;mso-wrap-style:square;v-text-anchor:top" coordsize="7477,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" path="m320,159r6837,3c7176,162,7189,176,7189,194v,18,-13,32,-32,32l320,223v-18,,-33,-14,-33,-31c287,173,302,159,320,159xm383,384l,191,384,r-1,384xm7094,2r383,192l7093,386,7094,2xe" fillcolor="black" strokeweight="0">
                  <v:path arrowok="t" o:connecttype="custom" o:connectlocs="43292,21710;968263,22120;972592,26489;968263,30858;43292,30449;38828,26216;43292,21710;51816,52432;0,26079;51951,0;51816,52432;959739,273;1011555,26489;959604,52705;959739,273" o:connectangles="0,0,0,0,0,0,0,0,0,0,0,0,0,0,0"/>
                  <o:lock v:ext="edit" verticies="t"/>
                </v:shape>
                <v:shape id="Freeform 35" o:spid="_x0000_s1058" style="position:absolute;left:19431;top:7766;width:10115;height:527;visibility:visible;mso-wrap-style:square;v-text-anchor:top" coordsize="7477,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" path="m320,159r6837,3c7176,162,7189,176,7189,194v,18,-13,32,-32,32l320,223v-18,,-33,-14,-33,-31c287,173,302,159,320,159xm383,384l,191,384,r-1,384xm7094,2r383,192l7093,386,7094,2xe" filled="f" strokeweight=".1pt">
                  <v:stroke joinstyle="bevel"/>
                  <v:path arrowok="t" o:connecttype="custom" o:connectlocs="43292,21710;968263,22120;972592,26489;968263,30858;43292,30449;38828,26216;43292,21710;51816,52432;0,26079;51951,0;51816,52432;959739,273;1011555,26489;959604,52705;959739,273" o:connectangles="0,0,0,0,0,0,0,0,0,0,0,0,0,0,0"/>
                  <o:lock v:ext="edit" verticies="t"/>
                </v:shape>
                <v:rect id="Rectangle 36" o:spid="_x0000_s1059" style="position:absolute;left:20535;top:5664;width:934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0685C33D" w14:textId="70D179BD" w:rsidR="00EF759F" w:rsidRDefault="00EF759F">
                        <w:r>
                          <w:rPr>
                            <w:rFonts w:ascii="Calibri" w:hAnsi="Calibri" w:cs="Calibri"/>
                            <w:color w:val="000000"/>
                            <w:sz w:val="16"/>
                            <w:szCs w:val="16"/>
                          </w:rPr>
                          <w:t>Transmitter ON period</w:t>
                        </w:r>
                      </w:p>
                    </w:txbxContent>
                  </v:textbox>
                </v:rect>
                <v:rect id="Rectangle 37" o:spid="_x0000_s1060" style="position:absolute;left:29133;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5802EAE5" w14:textId="1067E3E7" w:rsidR="00EF759F" w:rsidRDefault="00EF759F">
                        <w:r>
                          <w:rPr>
                            <w:rFonts w:ascii="Calibri" w:hAnsi="Calibri" w:cs="Calibri"/>
                            <w:color w:val="000000"/>
                            <w:sz w:val="16"/>
                            <w:szCs w:val="16"/>
                          </w:rPr>
                          <w:t xml:space="preserve"> </w:t>
                        </w:r>
                      </w:p>
                    </w:txbxContent>
                  </v:textbox>
                </v:rect>
                <v:rect id="Rectangle 38" o:spid="_x0000_s1061" style="position:absolute;left:28454;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2FA4512" w14:textId="4921F7BD" w:rsidR="00EF759F" w:rsidRDefault="00EF759F">
                        <w:r>
                          <w:rPr>
                            <w:rFonts w:ascii="Calibri" w:hAnsi="Calibri" w:cs="Calibri"/>
                            <w:color w:val="000000"/>
                            <w:sz w:val="16"/>
                            <w:szCs w:val="16"/>
                          </w:rPr>
                          <w:t xml:space="preserve"> </w:t>
                        </w:r>
                      </w:p>
                    </w:txbxContent>
                  </v:textbox>
                </v:rect>
                <v:rect id="Rectangle 39" o:spid="_x0000_s1062" style="position:absolute;left:28930;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4D051A7" w14:textId="37D368DD" w:rsidR="00EF759F" w:rsidRDefault="00EF759F">
                        <w:r>
                          <w:rPr>
                            <w:rFonts w:ascii="Calibri" w:hAnsi="Calibri" w:cs="Calibri"/>
                            <w:color w:val="000000"/>
                            <w:sz w:val="16"/>
                            <w:szCs w:val="16"/>
                          </w:rPr>
                          <w:t xml:space="preserve"> </w:t>
                        </w:r>
                      </w:p>
                    </w:txbxContent>
                  </v:textbox>
                </v:rect>
                <v:rect id="Rectangle 40" o:spid="_x0000_s1063" style="position:absolute;left:20662;top:6667;width:136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375BD0F" w14:textId="1604E98A" w:rsidR="00EF759F" w:rsidRDefault="00EF759F">
                        <w:r>
                          <w:rPr>
                            <w:rFonts w:ascii="Calibri" w:hAnsi="Calibri" w:cs="Calibri"/>
                            <w:color w:val="000000"/>
                            <w:sz w:val="16"/>
                            <w:szCs w:val="16"/>
                          </w:rPr>
                          <w:t>(DL</w:t>
                        </w:r>
                      </w:p>
                    </w:txbxContent>
                  </v:textbox>
                </v:rect>
                <v:rect id="Rectangle 41" o:spid="_x0000_s1064" style="position:absolute;left:21939;top:6667;width:147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F102EEE" w14:textId="440F7F19" w:rsidR="00EF759F" w:rsidRDefault="00EF759F">
                        <w:r>
                          <w:rPr>
                            <w:rFonts w:ascii="Calibri" w:hAnsi="Calibri" w:cs="Calibri"/>
                            <w:color w:val="000000"/>
                            <w:sz w:val="16"/>
                            <w:szCs w:val="16"/>
                          </w:rPr>
                          <w:t>/UL</w:t>
                        </w:r>
                      </w:p>
                    </w:txbxContent>
                  </v:textbox>
                </v:rect>
                <v:rect id="Rectangle 42" o:spid="_x0000_s1065" style="position:absolute;left:23310;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3CFFAB6" w14:textId="45BCD741" w:rsidR="00EF759F" w:rsidRDefault="00EF759F">
                        <w:r>
                          <w:rPr>
                            <w:rFonts w:ascii="Calibri" w:hAnsi="Calibri" w:cs="Calibri"/>
                            <w:color w:val="000000"/>
                            <w:sz w:val="16"/>
                            <w:szCs w:val="16"/>
                          </w:rPr>
                          <w:t xml:space="preserve"> </w:t>
                        </w:r>
                      </w:p>
                    </w:txbxContent>
                  </v:textbox>
                </v:rect>
                <v:rect id="Rectangle 43" o:spid="_x0000_s1066" style="position:absolute;left:23533;top:6667;width:34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31BA1C3" w14:textId="0219F8B8" w:rsidR="00EF759F" w:rsidRDefault="00EF759F">
                        <w:r>
                          <w:rPr>
                            <w:rFonts w:ascii="Calibri" w:hAnsi="Calibri" w:cs="Calibri"/>
                            <w:color w:val="000000"/>
                            <w:sz w:val="16"/>
                            <w:szCs w:val="16"/>
                          </w:rPr>
                          <w:t>t</w:t>
                        </w:r>
                      </w:p>
                    </w:txbxContent>
                  </v:textbox>
                </v:rect>
                <v:rect id="Rectangle 44" o:spid="_x0000_s1067" style="position:absolute;left:23844;top:6667;width:52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40863AA" w14:textId="3BFA1C25" w:rsidR="00EF759F" w:rsidRDefault="00EF759F">
                        <w:proofErr w:type="spellStart"/>
                        <w:r>
                          <w:rPr>
                            <w:rFonts w:ascii="Calibri" w:hAnsi="Calibri" w:cs="Calibri"/>
                            <w:color w:val="000000"/>
                            <w:sz w:val="16"/>
                            <w:szCs w:val="16"/>
                          </w:rPr>
                          <w:t>ransmission</w:t>
                        </w:r>
                        <w:proofErr w:type="spellEnd"/>
                        <w:r>
                          <w:rPr>
                            <w:rFonts w:ascii="Calibri" w:hAnsi="Calibri" w:cs="Calibri"/>
                            <w:color w:val="000000"/>
                            <w:sz w:val="16"/>
                            <w:szCs w:val="16"/>
                          </w:rPr>
                          <w:t>)</w:t>
                        </w:r>
                      </w:p>
                    </w:txbxContent>
                  </v:textbox>
                </v:rect>
                <v:rect id="Rectangle 45" o:spid="_x0000_s1068" style="position:absolute;left:28676;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1D781DA" w14:textId="52B5D85B" w:rsidR="00EF759F" w:rsidRDefault="00EF759F">
                        <w:r>
                          <w:rPr>
                            <w:rFonts w:ascii="Calibri" w:hAnsi="Calibri" w:cs="Calibri"/>
                            <w:color w:val="000000"/>
                            <w:sz w:val="16"/>
                            <w:szCs w:val="16"/>
                          </w:rPr>
                          <w:t xml:space="preserve"> </w:t>
                        </w:r>
                      </w:p>
                    </w:txbxContent>
                  </v:textbox>
                </v:rect>
                <v:rect id="Rectangle 46" o:spid="_x0000_s1069" style="position:absolute;left:29349;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62B7511" w14:textId="703C346D" w:rsidR="00EF759F" w:rsidRDefault="00EF759F">
                        <w:r>
                          <w:rPr>
                            <w:rFonts w:ascii="Calibri" w:hAnsi="Calibri" w:cs="Calibri"/>
                            <w:color w:val="000000"/>
                            <w:sz w:val="16"/>
                            <w:szCs w:val="16"/>
                          </w:rPr>
                          <w:t xml:space="preserve"> </w:t>
                        </w:r>
                      </w:p>
                    </w:txbxContent>
                  </v:textbox>
                </v:rect>
                <v:rect id="Rectangle 47" o:spid="_x0000_s1070" style="position:absolute;left:29825;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27C5DC7" w14:textId="683BF72B" w:rsidR="00EF759F" w:rsidRDefault="00EF759F">
                        <w:r>
                          <w:rPr>
                            <w:rFonts w:ascii="Calibri" w:hAnsi="Calibri" w:cs="Calibri"/>
                            <w:color w:val="000000"/>
                            <w:sz w:val="16"/>
                            <w:szCs w:val="16"/>
                          </w:rPr>
                          <w:t xml:space="preserve"> </w:t>
                        </w:r>
                      </w:p>
                    </w:txbxContent>
                  </v:textbox>
                </v:rect>
                <v:rect id="Rectangle 48" o:spid="_x0000_s1071" style="position:absolute;left:34023;top:17081;width:66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55D72EF" w14:textId="3C9B6FF1" w:rsidR="00EF759F" w:rsidRDefault="00EF759F">
                        <w:r>
                          <w:rPr>
                            <w:rFonts w:ascii="Calibri" w:hAnsi="Calibri" w:cs="Calibri"/>
                            <w:color w:val="000000"/>
                            <w:sz w:val="16"/>
                            <w:szCs w:val="16"/>
                          </w:rPr>
                          <w:t xml:space="preserve">Transmitter OFF </w:t>
                        </w:r>
                      </w:p>
                    </w:txbxContent>
                  </v:textbox>
                </v:rect>
                <v:rect id="Rectangle 49" o:spid="_x0000_s1072" style="position:absolute;left:40620;top:17081;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46AF8991" w14:textId="7F3AF35C" w:rsidR="00EF759F" w:rsidRDefault="00EF759F">
                        <w:r>
                          <w:rPr>
                            <w:rFonts w:ascii="Calibri" w:hAnsi="Calibri" w:cs="Calibri"/>
                            <w:color w:val="000000"/>
                            <w:sz w:val="16"/>
                            <w:szCs w:val="16"/>
                          </w:rPr>
                          <w:t xml:space="preserve"> </w:t>
                        </w:r>
                      </w:p>
                    </w:txbxContent>
                  </v:textbox>
                </v:rect>
                <v:rect id="Rectangle 50" o:spid="_x0000_s1073" style="position:absolute;left:35820;top:18084;width:269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E7E8987" w14:textId="6C686593" w:rsidR="00EF759F" w:rsidRDefault="00EF759F">
                        <w:r>
                          <w:rPr>
                            <w:rFonts w:ascii="Calibri" w:hAnsi="Calibri" w:cs="Calibri"/>
                            <w:color w:val="000000"/>
                            <w:sz w:val="16"/>
                            <w:szCs w:val="16"/>
                          </w:rPr>
                          <w:t>period</w:t>
                        </w:r>
                      </w:p>
                    </w:txbxContent>
                  </v:textbox>
                </v:rect>
                <v:rect id="Rectangle 51" o:spid="_x0000_s1074" style="position:absolute;left:38328;top:18084;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4C1AB26" w14:textId="2A39D966" w:rsidR="00EF759F" w:rsidRDefault="00EF759F">
                        <w:r>
                          <w:rPr>
                            <w:rFonts w:ascii="Calibri" w:hAnsi="Calibri" w:cs="Calibri"/>
                            <w:color w:val="000000"/>
                            <w:sz w:val="16"/>
                            <w:szCs w:val="16"/>
                          </w:rPr>
                          <w:t xml:space="preserve"> </w:t>
                        </w:r>
                      </w:p>
                    </w:txbxContent>
                  </v:textbox>
                </v:rect>
                <v:rect id="Rectangle 52" o:spid="_x0000_s1075" style="position:absolute;left:38049;top:18084;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B06433A" w14:textId="41058731" w:rsidR="00EF759F" w:rsidRDefault="00EF759F">
                        <w:r>
                          <w:rPr>
                            <w:rFonts w:ascii="Calibri" w:hAnsi="Calibri" w:cs="Calibri"/>
                            <w:color w:val="000000"/>
                            <w:sz w:val="16"/>
                            <w:szCs w:val="16"/>
                          </w:rPr>
                          <w:t xml:space="preserve"> </w:t>
                        </w:r>
                      </w:p>
                    </w:txbxContent>
                  </v:textbox>
                </v:rect>
                <v:rect id="Rectangle 53" o:spid="_x0000_s1076" style="position:absolute;left:38525;top:18084;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1F57EA3" w14:textId="3A5284AC" w:rsidR="00EF759F" w:rsidRDefault="00EF759F">
                        <w:r>
                          <w:rPr>
                            <w:rFonts w:ascii="Calibri" w:hAnsi="Calibri" w:cs="Calibri"/>
                            <w:color w:val="000000"/>
                            <w:sz w:val="16"/>
                            <w:szCs w:val="16"/>
                          </w:rPr>
                          <w:t xml:space="preserve"> </w:t>
                        </w:r>
                      </w:p>
                    </w:txbxContent>
                  </v:textbox>
                </v:rect>
                <v:rect id="Rectangle 54" o:spid="_x0000_s1077" style="position:absolute;left:9912;top:17081;width:66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19DCC52" w14:textId="6CE946FD" w:rsidR="00EF759F" w:rsidRDefault="00EF759F">
                        <w:r>
                          <w:rPr>
                            <w:rFonts w:ascii="Calibri" w:hAnsi="Calibri" w:cs="Calibri"/>
                            <w:color w:val="000000"/>
                            <w:sz w:val="16"/>
                            <w:szCs w:val="16"/>
                          </w:rPr>
                          <w:t xml:space="preserve">Transmitter OFF </w:t>
                        </w:r>
                      </w:p>
                    </w:txbxContent>
                  </v:textbox>
                </v:rect>
                <v:rect id="Rectangle 55" o:spid="_x0000_s1078" style="position:absolute;left:16510;top:17081;width:23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581D9D6" w14:textId="5D86FE3F" w:rsidR="00EF759F" w:rsidRDefault="00EF759F">
                        <w:r>
                          <w:rPr>
                            <w:rFonts w:ascii="Calibri" w:hAnsi="Calibri" w:cs="Calibri"/>
                            <w:color w:val="000000"/>
                            <w:sz w:val="16"/>
                            <w:szCs w:val="16"/>
                          </w:rPr>
                          <w:t xml:space="preserve"> </w:t>
                        </w:r>
                      </w:p>
                    </w:txbxContent>
                  </v:textbox>
                </v:rect>
                <v:rect id="Rectangle 56" o:spid="_x0000_s1079" style="position:absolute;left:11715;top:18084;width:269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BE1F20B" w14:textId="3FCFFA60" w:rsidR="00EF759F" w:rsidRDefault="00EF759F">
                        <w:r>
                          <w:rPr>
                            <w:rFonts w:ascii="Calibri" w:hAnsi="Calibri" w:cs="Calibri"/>
                            <w:color w:val="000000"/>
                            <w:sz w:val="16"/>
                            <w:szCs w:val="16"/>
                          </w:rPr>
                          <w:t>period</w:t>
                        </w:r>
                      </w:p>
                    </w:txbxContent>
                  </v:textbox>
                </v:rect>
                <v:rect id="Rectangle 57" o:spid="_x0000_s1080" style="position:absolute;left:14224;top:18084;width:23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AE554AA" w14:textId="0791B9E5" w:rsidR="00EF759F" w:rsidRDefault="00EF759F">
                        <w:r>
                          <w:rPr>
                            <w:rFonts w:ascii="Calibri" w:hAnsi="Calibri" w:cs="Calibri"/>
                            <w:color w:val="000000"/>
                            <w:sz w:val="16"/>
                            <w:szCs w:val="16"/>
                          </w:rPr>
                          <w:t xml:space="preserve"> </w:t>
                        </w:r>
                      </w:p>
                    </w:txbxContent>
                  </v:textbox>
                </v:rect>
                <v:rect id="Rectangle 58" o:spid="_x0000_s1081" style="position:absolute;left:13931;top:18084;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3825580" w14:textId="1F58F77E" w:rsidR="00EF759F" w:rsidRDefault="00EF759F">
                        <w:r>
                          <w:rPr>
                            <w:rFonts w:ascii="Calibri" w:hAnsi="Calibri" w:cs="Calibri"/>
                            <w:color w:val="000000"/>
                            <w:sz w:val="16"/>
                            <w:szCs w:val="16"/>
                          </w:rPr>
                          <w:t xml:space="preserve"> </w:t>
                        </w:r>
                      </w:p>
                    </w:txbxContent>
                  </v:textbox>
                </v:rect>
                <v:rect id="Rectangle 59" o:spid="_x0000_s1082" style="position:absolute;left:14408;top:18084;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3CB0BCFB" w14:textId="496CFA05" w:rsidR="00EF759F" w:rsidRDefault="00EF759F">
                        <w:r>
                          <w:rPr>
                            <w:rFonts w:ascii="Calibri" w:hAnsi="Calibri" w:cs="Calibri"/>
                            <w:color w:val="000000"/>
                            <w:sz w:val="16"/>
                            <w:szCs w:val="16"/>
                          </w:rPr>
                          <w:t xml:space="preserve"> </w:t>
                        </w:r>
                      </w:p>
                    </w:txbxContent>
                  </v:textbox>
                </v:rect>
                <v:shape id="Freeform 60" o:spid="_x0000_s1083" style="position:absolute;left:32727;top:16065;width:8338;height:527;visibility:visible;mso-wrap-style:square;v-text-anchor:top" coordsize="6166,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" path="m319,160r5816,2c6152,162,6166,177,6166,194v,18,-14,32,-31,32l319,223v-17,,-32,-15,-32,-32c287,174,302,160,319,160xm383,383l,191,383,r,383xe" fillcolor="black" strokeweight="0">
                  <v:path arrowok="t" o:connecttype="custom" o:connectlocs="43135,22018;829563,22293;833755,26697;829563,31100;43135,30687;38808,26284;43135,22018;51789,52705;0,26284;51789,0;51789,52705" o:connectangles="0,0,0,0,0,0,0,0,0,0,0"/>
                  <o:lock v:ext="edit" verticies="t"/>
                </v:shape>
                <v:shape id="Freeform 61" o:spid="_x0000_s1084" style="position:absolute;left:32727;top:16065;width:8338;height:527;visibility:visible;mso-wrap-style:square;v-text-anchor:top" coordsize="6166,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" path="m319,160r5816,2c6152,162,6166,177,6166,194v,18,-14,32,-31,32l319,223v-17,,-32,-15,-32,-32c287,174,302,160,319,160xm383,383l,191,383,r,383xe" filled="f" strokeweight=".1pt">
                  <v:stroke joinstyle="bevel"/>
                  <v:path arrowok="t" o:connecttype="custom" o:connectlocs="43135,22018;829563,22293;833755,26697;829563,31100;43135,30687;38808,26284;43135,22018;51789,52705;0,26284;51789,0;51789,52705" o:connectangles="0,0,0,0,0,0,0,0,0,0,0"/>
                  <o:lock v:ext="edit" verticies="t"/>
                </v:shape>
                <v:shape id="Freeform 62" o:spid="_x0000_s1085" style="position:absolute;left:17100;top:16065;width:2527;height:521;visibility:visible;mso-wrap-style:square;v-text-anchor:top" coordsize="374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" path="m639,318r2464,4c3137,322,3166,350,3166,386v,35,-29,63,-64,63l639,445v-36,,-64,-29,-64,-64c576,346,603,318,639,318xm766,762l,380,767,r-1,762xm2975,3r765,384l2973,766,2975,3xe" fillcolor="black" strokeweight="0">
                  <v:path arrowok="t" o:connecttype="custom" o:connectlocs="43180,21617;209685,21888;213942,26239;209617,30521;43180,30250;38856,25899;43180,21617;51762,51798;0,25831;51830,0;51762,51798;201035,204;252730,26307;200900,52070;201035,204" o:connectangles="0,0,0,0,0,0,0,0,0,0,0,0,0,0,0"/>
                  <o:lock v:ext="edit" verticies="t"/>
                </v:shape>
                <v:shape id="Freeform 63" o:spid="_x0000_s1086" style="position:absolute;left:17100;top:16065;width:2527;height:521;visibility:visible;mso-wrap-style:square;v-text-anchor:top" coordsize="374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" path="m639,318r2464,4c3137,322,3166,350,3166,386v,35,-29,63,-64,63l639,445v-36,,-64,-29,-64,-64c576,346,603,318,639,318xm766,762l,380,767,r-1,762xm2975,3r765,384l2973,766,2975,3xe" filled="f" strokeweight=".1pt">
                  <v:stroke joinstyle="bevel"/>
                  <v:path arrowok="t" o:connecttype="custom" o:connectlocs="43180,21617;209685,21888;213942,26239;209617,30521;43180,30250;38856,25899;43180,21617;51762,51798;0,25831;51830,0;51762,51798;201035,204;252730,26307;200900,52070;201035,204" o:connectangles="0,0,0,0,0,0,0,0,0,0,0,0,0,0,0"/>
                  <o:lock v:ext="edit" verticies="t"/>
                </v:shape>
                <v:shape id="Freeform 64" o:spid="_x0000_s1087" style="position:absolute;left:29673;top:16065;width:2991;height:527;visibility:visible;mso-wrap-style:square;v-text-anchor:top" coordsize="2210,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" path="m320,158r1571,2c1908,160,1922,175,1922,193v,17,-14,31,-32,31l320,222v-18,,-32,-14,-32,-32c288,173,302,158,320,158xm384,380l,190,385,r-1,380xm1826,2r384,191l1826,383r,-381xe" fillcolor="black" strokeweight="0">
                  <v:path arrowok="t" o:connecttype="custom" o:connectlocs="43306,21743;255914,22018;260109,26559;255779,30825;43306,30550;38976,26146;43306,21743;51968,52292;0,26146;52103,0;51968,52292;247117,275;299085,26559;247117,52705;247117,275" o:connectangles="0,0,0,0,0,0,0,0,0,0,0,0,0,0,0"/>
                  <o:lock v:ext="edit" verticies="t"/>
                </v:shape>
                <v:shape id="Freeform 65" o:spid="_x0000_s1088" style="position:absolute;left:29673;top:16065;width:2991;height:527;visibility:visible;mso-wrap-style:square;v-text-anchor:top" coordsize="2210,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" path="m320,158r1571,2c1908,160,1922,175,1922,193v,17,-14,31,-32,31l320,222v-18,,-32,-14,-32,-32c288,173,302,158,320,158xm384,380l,190,385,r-1,380xm1826,2r384,191l1826,383r,-381xe" filled="f" strokeweight=".1pt">
                  <v:stroke joinstyle="bevel"/>
                  <v:path arrowok="t" o:connecttype="custom" o:connectlocs="43306,21743;255914,22018;260109,26559;255779,30825;43306,30550;38976,26146;43306,21743;51968,52292;0,26146;52103,0;51968,52292;247117,275;299085,26559;247117,52705;247117,275" o:connectangles="0,0,0,0,0,0,0,0,0,0,0,0,0,0,0"/>
                  <o:lock v:ext="edit" verticies="t"/>
                </v:shape>
                <v:rect id="Rectangle 66" o:spid="_x0000_s1089" style="position:absolute;left:20878;top:14217;width:88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7F37E76" w14:textId="583D4CA0" w:rsidR="00EF759F" w:rsidRDefault="00EF759F">
                        <w:r>
                          <w:rPr>
                            <w:rFonts w:ascii="Calibri" w:hAnsi="Calibri" w:cs="Calibri"/>
                            <w:color w:val="000000"/>
                            <w:sz w:val="16"/>
                            <w:szCs w:val="16"/>
                          </w:rPr>
                          <w:t xml:space="preserve">Transmitter transient </w:t>
                        </w:r>
                      </w:p>
                    </w:txbxContent>
                  </v:textbox>
                </v:rect>
                <v:rect id="Rectangle 67" o:spid="_x0000_s1090" style="position:absolute;left:29425;top:1421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6544300" w14:textId="0706A80A" w:rsidR="00EF759F" w:rsidRDefault="00EF759F">
                        <w:r>
                          <w:rPr>
                            <w:rFonts w:ascii="Calibri" w:hAnsi="Calibri" w:cs="Calibri"/>
                            <w:color w:val="000000"/>
                            <w:sz w:val="16"/>
                            <w:szCs w:val="16"/>
                          </w:rPr>
                          <w:t xml:space="preserve"> </w:t>
                        </w:r>
                      </w:p>
                    </w:txbxContent>
                  </v:textbox>
                </v:rect>
                <v:rect id="Rectangle 68" o:spid="_x0000_s1091" style="position:absolute;left:23380;top:15220;width:2699;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3BCE3415" w14:textId="401B17C7" w:rsidR="00EF759F" w:rsidRDefault="00EF759F">
                        <w:r>
                          <w:rPr>
                            <w:rFonts w:ascii="Calibri" w:hAnsi="Calibri" w:cs="Calibri"/>
                            <w:color w:val="000000"/>
                            <w:sz w:val="16"/>
                            <w:szCs w:val="16"/>
                          </w:rPr>
                          <w:t>period</w:t>
                        </w:r>
                      </w:p>
                    </w:txbxContent>
                  </v:textbox>
                </v:rect>
                <v:rect id="Rectangle 69" o:spid="_x0000_s1092" style="position:absolute;left:25888;top:1522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32563544" w14:textId="0D58A39B" w:rsidR="00EF759F" w:rsidRDefault="00EF759F">
                        <w:r>
                          <w:rPr>
                            <w:rFonts w:ascii="Calibri" w:hAnsi="Calibri" w:cs="Calibri"/>
                            <w:color w:val="000000"/>
                            <w:sz w:val="16"/>
                            <w:szCs w:val="16"/>
                          </w:rPr>
                          <w:t xml:space="preserve"> </w:t>
                        </w:r>
                      </w:p>
                    </w:txbxContent>
                  </v:textbox>
                </v:rect>
                <v:rect id="Rectangle 70" o:spid="_x0000_s1093" style="position:absolute;left:25596;top:1522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8A20FA2" w14:textId="3D5FF933" w:rsidR="00EF759F" w:rsidRDefault="00EF759F">
                        <w:r>
                          <w:rPr>
                            <w:rFonts w:ascii="Calibri" w:hAnsi="Calibri" w:cs="Calibri"/>
                            <w:color w:val="000000"/>
                            <w:sz w:val="16"/>
                            <w:szCs w:val="16"/>
                          </w:rPr>
                          <w:t xml:space="preserve"> </w:t>
                        </w:r>
                      </w:p>
                    </w:txbxContent>
                  </v:textbox>
                </v:rect>
                <v:rect id="Rectangle 71" o:spid="_x0000_s1094" style="position:absolute;left:26073;top:1522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2AA3932" w14:textId="7710E71E" w:rsidR="00EF759F" w:rsidRDefault="00EF759F">
                        <w:r>
                          <w:rPr>
                            <w:rFonts w:ascii="Calibri" w:hAnsi="Calibri" w:cs="Calibri"/>
                            <w:color w:val="000000"/>
                            <w:sz w:val="16"/>
                            <w:szCs w:val="16"/>
                          </w:rPr>
                          <w:t xml:space="preserve"> </w:t>
                        </w:r>
                      </w:p>
                    </w:txbxContent>
                  </v:textbox>
                </v:rect>
                <v:line id="Line 72" o:spid="_x0000_s1095" style="position:absolute;flip:y;visibility:visible;mso-wrap-style:square" from="17748,14630" to="20466,1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" strokeweight=".5pt">
                  <v:stroke endcap="round"/>
                </v:line>
                <v:line id="Line 73" o:spid="_x0000_s1096" style="position:absolute;flip:x y;visibility:visible;mso-wrap-style:square" from="28575,14630" to="31229,1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" strokeweight=".5pt">
                  <v:stroke endcap="round"/>
                </v:line>
                <v:rect id="Rectangle 74" o:spid="_x0000_s1097" style="position:absolute;left:9321;top:9594;width:7779;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line id="Line 75" o:spid="_x0000_s1098" style="position:absolute;visibility:visible;mso-wrap-style:square" from="9321,11156" to="17100,11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" strokeweight="1.05pt"/>
                <v:line id="Line 76" o:spid="_x0000_s1099" style="position:absolute;flip:y;visibility:visible;mso-wrap-style:square" from="17100,9594" to="17106,11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" strokeweight="1.05pt"/>
                <v:rect id="Rectangle 77" o:spid="_x0000_s1100" style="position:absolute;left:32651;top:9594;width:7779;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" fillcolor="black" stroked="f"/>
                <v:line id="Line 78" o:spid="_x0000_s1101" style="position:absolute;visibility:visible;mso-wrap-style:square" from="32651,11163" to="40430,11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" strokeweight="1.05pt"/>
                <v:line id="Line 79" o:spid="_x0000_s1102" style="position:absolute;flip:y;visibility:visible;mso-wrap-style:square" from="32651,9594" to="32664,11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" strokeweight="1.05pt"/>
                <v:rect id="Rectangle 80" o:spid="_x0000_s1103" style="position:absolute;left:2171;top:10820;width:666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4923FECA" w14:textId="5335E3C1" w:rsidR="00EF759F" w:rsidRDefault="00EF759F">
                        <w:r>
                          <w:rPr>
                            <w:rFonts w:ascii="Calibri" w:hAnsi="Calibri" w:cs="Calibri"/>
                            <w:color w:val="000000"/>
                            <w:sz w:val="16"/>
                            <w:szCs w:val="16"/>
                          </w:rPr>
                          <w:t>OFF power level</w:t>
                        </w:r>
                      </w:p>
                    </w:txbxContent>
                  </v:textbox>
                </v:rect>
                <v:rect id="Rectangle 81" o:spid="_x0000_s1104" style="position:absolute;left:8350;top:10820;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485176" w14:textId="5AECE95D" w:rsidR="00EF759F" w:rsidRDefault="00EF759F">
                        <w:r>
                          <w:rPr>
                            <w:rFonts w:ascii="Calibri" w:hAnsi="Calibri" w:cs="Calibri"/>
                            <w:color w:val="000000"/>
                            <w:sz w:val="16"/>
                            <w:szCs w:val="16"/>
                          </w:rPr>
                          <w:t xml:space="preserve"> </w:t>
                        </w:r>
                      </w:p>
                    </w:txbxContent>
                  </v:textbox>
                </v:rect>
                <v:rect id="Rectangle 82" o:spid="_x0000_s1105" style="position:absolute;left:8026;top:10820;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7BF5507" w14:textId="6010E74D" w:rsidR="00EF759F" w:rsidRDefault="00EF759F">
                        <w:r>
                          <w:rPr>
                            <w:rFonts w:ascii="Calibri" w:hAnsi="Calibri" w:cs="Calibri"/>
                            <w:color w:val="000000"/>
                            <w:sz w:val="16"/>
                            <w:szCs w:val="16"/>
                          </w:rPr>
                          <w:t xml:space="preserve"> </w:t>
                        </w:r>
                      </w:p>
                    </w:txbxContent>
                  </v:textbox>
                </v:rect>
                <v:rect id="Rectangle 83" o:spid="_x0000_s1106" style="position:absolute;left:8502;top:10820;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32C1D3F" w14:textId="0450D746" w:rsidR="00EF759F" w:rsidRDefault="00EF759F">
                        <w:r>
                          <w:rPr>
                            <w:rFonts w:ascii="Calibri" w:hAnsi="Calibri" w:cs="Calibri"/>
                            <w:color w:val="000000"/>
                            <w:sz w:val="16"/>
                            <w:szCs w:val="16"/>
                          </w:rPr>
                          <w:t xml:space="preserve"> </w:t>
                        </w:r>
                      </w:p>
                    </w:txbxContent>
                  </v:textbox>
                </v:rect>
                <v:rect id="Rectangle 84" o:spid="_x0000_s1107" style="position:absolute;left:2171;top:11823;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5C598992" w14:textId="69CDE681" w:rsidR="00EF759F" w:rsidRDefault="00EF759F">
                        <w:r>
                          <w:rPr>
                            <w:rFonts w:ascii="Calibri" w:hAnsi="Calibri" w:cs="Calibri"/>
                            <w:color w:val="000000"/>
                            <w:sz w:val="16"/>
                            <w:szCs w:val="16"/>
                          </w:rPr>
                          <w:t xml:space="preserve"> </w:t>
                        </w:r>
                      </w:p>
                    </w:txbxContent>
                  </v:textbox>
                </v:rect>
                <v:rect id="Rectangle 85" o:spid="_x0000_s1108" style="position:absolute;left:2647;top:11823;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763D388A" w14:textId="7C29151D" w:rsidR="00EF759F" w:rsidRDefault="00EF759F">
                        <w:r>
                          <w:rPr>
                            <w:rFonts w:ascii="Calibri" w:hAnsi="Calibri" w:cs="Calibri"/>
                            <w:color w:val="000000"/>
                            <w:sz w:val="16"/>
                            <w:szCs w:val="16"/>
                          </w:rPr>
                          <w:t xml:space="preserve"> </w:t>
                        </w:r>
                      </w:p>
                    </w:txbxContent>
                  </v:textbox>
                </v:rect>
                <v:rect id="Rectangle 86" o:spid="_x0000_s1109" style="position:absolute;left:1905;top:2190;width:638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301054D8" w14:textId="5E3270C2" w:rsidR="00EF759F" w:rsidRDefault="00EF759F">
                        <w:r>
                          <w:rPr>
                            <w:rFonts w:ascii="Calibri" w:hAnsi="Calibri" w:cs="Calibri"/>
                            <w:color w:val="000000"/>
                            <w:sz w:val="16"/>
                            <w:szCs w:val="16"/>
                          </w:rPr>
                          <w:t>ON power level</w:t>
                        </w:r>
                      </w:p>
                    </w:txbxContent>
                  </v:textbox>
                </v:rect>
                <v:rect id="Rectangle 87" o:spid="_x0000_s1110" style="position:absolute;left:7823;top:219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129A89D" w14:textId="1B24C765" w:rsidR="00EF759F" w:rsidRDefault="00EF759F">
                        <w:r>
                          <w:rPr>
                            <w:rFonts w:ascii="Calibri" w:hAnsi="Calibri" w:cs="Calibri"/>
                            <w:color w:val="000000"/>
                            <w:sz w:val="16"/>
                            <w:szCs w:val="16"/>
                          </w:rPr>
                          <w:t xml:space="preserve"> </w:t>
                        </w:r>
                      </w:p>
                    </w:txbxContent>
                  </v:textbox>
                </v:rect>
                <v:rect id="Rectangle 88" o:spid="_x0000_s1111" style="position:absolute;left:7410;top:219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0207ABA" w14:textId="65962479" w:rsidR="00EF759F" w:rsidRDefault="00EF759F">
                        <w:r>
                          <w:rPr>
                            <w:rFonts w:ascii="Calibri" w:hAnsi="Calibri" w:cs="Calibri"/>
                            <w:color w:val="000000"/>
                            <w:sz w:val="16"/>
                            <w:szCs w:val="16"/>
                          </w:rPr>
                          <w:t xml:space="preserve"> </w:t>
                        </w:r>
                      </w:p>
                    </w:txbxContent>
                  </v:textbox>
                </v:rect>
                <v:rect id="Rectangle 89" o:spid="_x0000_s1112" style="position:absolute;left:7886;top:2190;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9A8A782" w14:textId="6000B53E" w:rsidR="00EF759F" w:rsidRDefault="00EF759F">
                        <w:r>
                          <w:rPr>
                            <w:rFonts w:ascii="Calibri" w:hAnsi="Calibri" w:cs="Calibri"/>
                            <w:color w:val="000000"/>
                            <w:sz w:val="16"/>
                            <w:szCs w:val="16"/>
                          </w:rPr>
                          <w:t xml:space="preserve"> </w:t>
                        </w:r>
                      </w:p>
                    </w:txbxContent>
                  </v:textbox>
                </v:rect>
                <v:rect id="Rectangle 90" o:spid="_x0000_s1113" style="position:absolute;left:2349;top:320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2EF69114" w14:textId="44072E9F" w:rsidR="00EF759F" w:rsidRDefault="00EF759F">
                        <w:r>
                          <w:rPr>
                            <w:rFonts w:ascii="Calibri" w:hAnsi="Calibri" w:cs="Calibri"/>
                            <w:color w:val="000000"/>
                            <w:sz w:val="16"/>
                            <w:szCs w:val="16"/>
                          </w:rPr>
                          <w:t xml:space="preserve"> </w:t>
                        </w:r>
                      </w:p>
                    </w:txbxContent>
                  </v:textbox>
                </v:rect>
                <v:rect id="Rectangle 91" o:spid="_x0000_s1114" style="position:absolute;left:6991;top:320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14421056" w14:textId="67AA1DF7" w:rsidR="00EF759F" w:rsidRDefault="00EF759F">
                        <w:r>
                          <w:rPr>
                            <w:rFonts w:ascii="Calibri" w:hAnsi="Calibri" w:cs="Calibri"/>
                            <w:color w:val="000000"/>
                            <w:sz w:val="16"/>
                            <w:szCs w:val="16"/>
                          </w:rPr>
                          <w:t xml:space="preserve"> </w:t>
                        </w:r>
                      </w:p>
                    </w:txbxContent>
                  </v:textbox>
                </v:rect>
                <v:rect id="Rectangle 92" o:spid="_x0000_s1115" style="position:absolute;left:7467;top:3206;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B3AB2CC" w14:textId="690B7F3A" w:rsidR="00EF759F" w:rsidRDefault="00EF759F">
                        <w:r>
                          <w:rPr>
                            <w:rFonts w:ascii="Calibri" w:hAnsi="Calibri" w:cs="Calibri"/>
                            <w:color w:val="000000"/>
                            <w:sz w:val="16"/>
                            <w:szCs w:val="16"/>
                          </w:rPr>
                          <w:t xml:space="preserve"> </w:t>
                        </w:r>
                      </w:p>
                    </w:txbxContent>
                  </v:textbox>
                </v:rect>
                <v:shape id="Freeform 93" o:spid="_x0000_s1116" style="position:absolute;left:8515;top:3289;width:21056;height:76;visibility:visible;mso-wrap-style:square;v-text-anchor:top" coordsize="1557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" path="m24,l168,v13,1,24,12,24,26c192,39,181,51,168,50l24,50c12,50,,39,,25,,12,12,,24,xm360,1r143,c517,1,527,12,527,26v,13,-10,25,-24,25l360,51c347,51,336,39,336,26,336,12,347,1,360,1xm695,1r144,c852,1,863,12,863,26v,13,-11,25,-24,25l695,51c683,51,671,39,671,26,671,12,683,1,695,1xm1030,1r144,c1188,1,1198,12,1198,26v,14,-10,25,-24,25l1030,51v-12,,-23,-12,-23,-25c1007,12,1018,1,1030,1xm1366,1r144,c1523,1,1534,12,1534,26v,14,-11,25,-24,25l1366,51v-13,,-24,-11,-24,-25c1342,12,1353,1,1366,1xm1701,1r144,c1859,1,1869,12,1869,26v,14,-10,25,-24,25l1701,51v-12,,-24,-11,-24,-25c1677,12,1689,1,1701,1xm2037,1r144,c2194,1,2204,12,2204,26v,14,-10,25,-23,25l2037,51v-13,,-24,-11,-24,-25c2013,12,2024,1,2037,1xm2372,1r144,c2529,1,2540,12,2540,26v,14,-11,25,-24,25l2372,51v-12,,-24,-11,-24,-25c2348,12,2360,1,2372,1xm2708,1r143,c2865,1,2875,12,2875,26v,14,-10,25,-24,25l2708,51v-13,,-24,-11,-24,-25c2684,12,2695,1,2708,1xm3043,1r144,c3200,1,3211,12,3211,26v,14,-11,25,-24,25l3043,51v-12,,-24,-11,-24,-25c3019,12,3031,1,3043,1xm3378,1r144,c3536,1,3546,12,3546,26v,14,-10,25,-24,25l3378,51v-12,,-23,-11,-23,-25c3355,12,3366,1,3378,1xm3714,1r144,c3871,1,3882,12,3882,26v,14,-11,25,-24,25l3714,51v-13,,-24,-11,-24,-25c3690,12,3701,1,3714,1xm4049,1r144,c4207,1,4217,13,4217,26v,14,-10,25,-24,25l4049,51v-12,,-24,-11,-24,-25c4025,13,4037,1,4049,1xm4385,1r144,c4542,1,4552,13,4552,26v,14,-10,25,-23,25l4385,51v-13,,-24,-11,-24,-25c4361,13,4372,1,4385,1xm4720,1r144,1c4877,2,4888,13,4888,27v,13,-11,25,-24,25l4720,51v-12,,-24,-11,-24,-25c4696,13,4708,1,4720,1xm5056,2r143,c5213,2,5223,13,5223,27v,13,-10,25,-24,25l5056,52v-13,,-24,-12,-24,-25c5032,13,5043,2,5056,2xm5391,2r144,c5548,2,5559,13,5559,27v,13,-11,25,-24,25l5391,52v-12,,-24,-12,-24,-25c5367,13,5379,2,5391,2xm5726,2r144,c5884,2,5894,13,5894,27v,14,-10,25,-24,25l5726,52v-12,,-23,-12,-23,-25c5703,13,5714,2,5726,2xm6062,2r144,c6219,2,6230,13,6230,27v,14,-11,25,-24,25l6062,52v-13,,-24,-11,-24,-25c6038,13,6049,2,6062,2xm6397,2r144,c6554,2,6565,13,6565,27v,14,-11,25,-24,25l6397,52v-12,,-24,-11,-24,-25c6373,13,6385,2,6397,2xm6733,2r143,c6890,2,6900,13,6900,27v,14,-10,25,-24,25l6733,52v-13,,-24,-11,-24,-25c6709,13,6720,2,6733,2xm7068,2r144,c7225,2,7236,13,7236,27v,14,-11,25,-24,25l7068,52v-12,,-24,-11,-24,-25c7044,13,7056,2,7068,2xm7404,2r143,c7561,2,7571,13,7571,27v,14,-10,25,-24,25l7404,52v-13,,-24,-11,-24,-25c7380,13,7391,2,7404,2xm7739,2r144,c7896,2,7907,13,7907,27v,14,-11,25,-24,25l7739,52v-12,,-24,-11,-24,-25c7715,13,7727,2,7739,2xm8074,2r144,c8232,2,8242,13,8242,27v,14,-10,25,-24,25l8074,52v-12,,-24,-11,-24,-25c8050,13,8062,2,8074,2xm8410,2r144,c8567,2,8578,13,8578,27v,14,-11,25,-24,25l8410,52v-13,,-24,-11,-24,-25c8386,13,8397,2,8410,2xm8745,2r144,c8902,2,8913,14,8913,27v,14,-11,25,-24,25l8745,52v-12,,-24,-11,-24,-25c8721,14,8733,2,8745,2xm9081,2r143,c9238,2,9248,14,9248,27v,14,-10,25,-24,25l9081,52v-13,,-24,-11,-24,-25c9057,14,9068,2,9081,2xm9416,2r144,1c9573,3,9584,14,9584,28v,13,-11,25,-24,25l9416,52v-12,,-24,-11,-24,-25c9392,14,9404,2,9416,2xm9752,3r143,c9909,3,9919,14,9919,28v,13,-10,25,-24,25l9752,53v-13,,-24,-12,-24,-25c9728,14,9739,3,9752,3xm10087,3r144,c10244,3,10255,14,10255,28v,13,-11,25,-24,25l10087,53v-12,,-24,-12,-24,-25c10063,14,10075,3,10087,3xm10422,3r144,c10580,3,10590,14,10590,28v,14,-10,25,-24,25l10422,53v-12,,-24,-12,-24,-25c10398,14,10410,3,10422,3xm10758,3r144,c10915,3,10926,14,10926,28v,14,-11,25,-24,25l10758,53v-13,,-24,-11,-24,-25c10734,14,10745,3,10758,3xm11093,3r144,c11250,3,11261,14,11261,28v,14,-11,25,-24,25l11093,53v-12,,-24,-11,-24,-25c11069,14,11081,3,11093,3xm11429,3r143,c11586,3,11596,14,11596,28v,14,-10,25,-24,25l11429,53v-13,,-24,-11,-24,-25c11405,14,11416,3,11429,3xm11764,3r144,c11921,3,11932,14,11932,28v,14,-11,25,-24,25l11764,53v-12,,-24,-11,-24,-25c11740,14,11752,3,11764,3xm12100,3r143,c12257,3,12267,14,12267,28v,14,-10,25,-24,25l12100,53v-13,,-24,-11,-24,-25c12076,14,12087,3,12100,3xm12435,3r144,c12592,3,12603,14,12603,28v,14,-11,25,-24,25l12435,53v-12,,-24,-11,-24,-25c12411,14,12423,3,12435,3xm12770,3r144,c12928,3,12938,14,12938,28v,14,-10,25,-24,25l12770,53v-12,,-24,-11,-24,-25c12746,14,12758,3,12770,3xm13106,3r144,c13263,3,13274,14,13274,28v,14,-11,25,-24,25l13106,53v-13,,-24,-11,-24,-25c13082,14,13093,3,13106,3xm13441,3r144,c13598,3,13609,15,13609,28v,14,-11,25,-24,25l13441,53v-12,,-24,-11,-24,-25c13417,15,13429,3,13441,3xm13777,3r143,c13934,3,13944,15,13944,28v,14,-10,25,-24,25l13777,53v-13,,-24,-11,-24,-25c13753,15,13764,3,13777,3xm14112,3r144,1c14269,4,14280,15,14280,29v,13,-11,25,-24,25l14112,53v-12,,-24,-11,-24,-25c14088,15,14100,3,14112,3xm14448,4r143,c14605,4,14615,15,14615,29v,13,-10,25,-24,25l14448,54v-13,,-24,-12,-24,-25c14424,15,14435,4,14448,4xm14783,4r144,c14940,4,14951,15,14951,29v,13,-11,25,-24,25l14783,54v-12,,-24,-12,-24,-25c14759,15,14771,4,14783,4xm15118,4r144,c15276,4,15286,15,15286,29v,14,-10,25,-24,25l15118,54v-12,,-24,-11,-24,-25c15094,15,15106,4,15118,4xm15454,4r96,c15563,4,15574,15,15574,29v,14,-11,25,-24,25l15454,54v-13,,-24,-11,-24,-25c15430,15,15441,4,15454,4xe" fillcolor="black" strokeweight="0">
                  <v:path arrowok="t" o:connecttype="custom" o:connectlocs="0,3528;48673,7197;113436,7197;161974,3669;204157,141;229981,141;229981,141;272165,3669;320703,7197;385465,7197;434139,3669;476187,141;502146,141;502146,141;544194,3669;592868,7197;657630,7338;706168,3810;748352,282;774175,282;774175,282;816359,3810;864897,7338;929660,7338;978333,3810;1020381,282;1046340,282;1046340,282;1088389,3810;1137062,7338;1201824,7338;1250362,3810;1292546,423;1318505,423;1318505,423;1360553,3951;1409091,7479;1473989,7479;1522527,3951;1564575,423;1590534,423;1590534,423;1632718,3951;1681256,7479;1746019,7479;1794692,3951;1836740,423;1862699,423;1862699,423;1904748,3951;1953421,7620;2018183,7620;2066721,4092;2102415,564" o:connectangles="0,0,0,0,0,0,0,0,0,0,0,0,0,0,0,0,0,0,0,0,0,0,0,0,0,0,0,0,0,0,0,0,0,0,0,0,0,0,0,0,0,0,0,0,0,0,0,0,0,0,0,0,0,0"/>
                  <o:lock v:ext="edit" verticies="t"/>
                </v:shape>
                <v:shape id="Freeform 94" o:spid="_x0000_s1117" style="position:absolute;left:8515;top:3289;width:21056;height:76;visibility:visible;mso-wrap-style:square;v-text-anchor:top" coordsize="1557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" path="m24,l168,v13,1,24,12,24,26c192,39,181,51,168,50l24,50c12,50,,39,,25,,12,12,,24,xm360,1r143,c517,1,527,12,527,26v,13,-10,25,-24,25l360,51c347,51,336,39,336,26,336,12,347,1,360,1xm695,1r144,c852,1,863,12,863,26v,13,-11,25,-24,25l695,51c683,51,671,39,671,26,671,12,683,1,695,1xm1030,1r144,c1188,1,1198,12,1198,26v,14,-10,25,-24,25l1030,51v-12,,-23,-12,-23,-25c1007,12,1018,1,1030,1xm1366,1r144,c1523,1,1534,12,1534,26v,14,-11,25,-24,25l1366,51v-13,,-24,-11,-24,-25c1342,12,1353,1,1366,1xm1701,1r144,c1859,1,1869,12,1869,26v,14,-10,25,-24,25l1701,51v-12,,-24,-11,-24,-25c1677,12,1689,1,1701,1xm2037,1r144,c2194,1,2204,12,2204,26v,14,-10,25,-23,25l2037,51v-13,,-24,-11,-24,-25c2013,12,2024,1,2037,1xm2372,1r144,c2529,1,2540,12,2540,26v,14,-11,25,-24,25l2372,51v-12,,-24,-11,-24,-25c2348,12,2360,1,2372,1xm2708,1r143,c2865,1,2875,12,2875,26v,14,-10,25,-24,25l2708,51v-13,,-24,-11,-24,-25c2684,12,2695,1,2708,1xm3043,1r144,c3200,1,3211,12,3211,26v,14,-11,25,-24,25l3043,51v-12,,-24,-11,-24,-25c3019,12,3031,1,3043,1xm3378,1r144,c3536,1,3546,12,3546,26v,14,-10,25,-24,25l3378,51v-12,,-23,-11,-23,-25c3355,12,3366,1,3378,1xm3714,1r144,c3871,1,3882,12,3882,26v,14,-11,25,-24,25l3714,51v-13,,-24,-11,-24,-25c3690,12,3701,1,3714,1xm4049,1r144,c4207,1,4217,13,4217,26v,14,-10,25,-24,25l4049,51v-12,,-24,-11,-24,-25c4025,13,4037,1,4049,1xm4385,1r144,c4542,1,4552,13,4552,26v,14,-10,25,-23,25l4385,51v-13,,-24,-11,-24,-25c4361,13,4372,1,4385,1xm4720,1r144,1c4877,2,4888,13,4888,27v,13,-11,25,-24,25l4720,51v-12,,-24,-11,-24,-25c4696,13,4708,1,4720,1xm5056,2r143,c5213,2,5223,13,5223,27v,13,-10,25,-24,25l5056,52v-13,,-24,-12,-24,-25c5032,13,5043,2,5056,2xm5391,2r144,c5548,2,5559,13,5559,27v,13,-11,25,-24,25l5391,52v-12,,-24,-12,-24,-25c5367,13,5379,2,5391,2xm5726,2r144,c5884,2,5894,13,5894,27v,14,-10,25,-24,25l5726,52v-12,,-23,-12,-23,-25c5703,13,5714,2,5726,2xm6062,2r144,c6219,2,6230,13,6230,27v,14,-11,25,-24,25l6062,52v-13,,-24,-11,-24,-25c6038,13,6049,2,6062,2xm6397,2r144,c6554,2,6565,13,6565,27v,14,-11,25,-24,25l6397,52v-12,,-24,-11,-24,-25c6373,13,6385,2,6397,2xm6733,2r143,c6890,2,6900,13,6900,27v,14,-10,25,-24,25l6733,52v-13,,-24,-11,-24,-25c6709,13,6720,2,6733,2xm7068,2r144,c7225,2,7236,13,7236,27v,14,-11,25,-24,25l7068,52v-12,,-24,-11,-24,-25c7044,13,7056,2,7068,2xm7404,2r143,c7561,2,7571,13,7571,27v,14,-10,25,-24,25l7404,52v-13,,-24,-11,-24,-25c7380,13,7391,2,7404,2xm7739,2r144,c7896,2,7907,13,7907,27v,14,-11,25,-24,25l7739,52v-12,,-24,-11,-24,-25c7715,13,7727,2,7739,2xm8074,2r144,c8232,2,8242,13,8242,27v,14,-10,25,-24,25l8074,52v-12,,-24,-11,-24,-25c8050,13,8062,2,8074,2xm8410,2r144,c8567,2,8578,13,8578,27v,14,-11,25,-24,25l8410,52v-13,,-24,-11,-24,-25c8386,13,8397,2,8410,2xm8745,2r144,c8902,2,8913,14,8913,27v,14,-11,25,-24,25l8745,52v-12,,-24,-11,-24,-25c8721,14,8733,2,8745,2xm9081,2r143,c9238,2,9248,14,9248,27v,14,-10,25,-24,25l9081,52v-13,,-24,-11,-24,-25c9057,14,9068,2,9081,2xm9416,2r144,1c9573,3,9584,14,9584,28v,13,-11,25,-24,25l9416,52v-12,,-24,-11,-24,-25c9392,14,9404,2,9416,2xm9752,3r143,c9909,3,9919,14,9919,28v,13,-10,25,-24,25l9752,53v-13,,-24,-12,-24,-25c9728,14,9739,3,9752,3xm10087,3r144,c10244,3,10255,14,10255,28v,13,-11,25,-24,25l10087,53v-12,,-24,-12,-24,-25c10063,14,10075,3,10087,3xm10422,3r144,c10580,3,10590,14,10590,28v,14,-10,25,-24,25l10422,53v-12,,-24,-12,-24,-25c10398,14,10410,3,10422,3xm10758,3r144,c10915,3,10926,14,10926,28v,14,-11,25,-24,25l10758,53v-13,,-24,-11,-24,-25c10734,14,10745,3,10758,3xm11093,3r144,c11250,3,11261,14,11261,28v,14,-11,25,-24,25l11093,53v-12,,-24,-11,-24,-25c11069,14,11081,3,11093,3xm11429,3r143,c11586,3,11596,14,11596,28v,14,-10,25,-24,25l11429,53v-13,,-24,-11,-24,-25c11405,14,11416,3,11429,3xm11764,3r144,c11921,3,11932,14,11932,28v,14,-11,25,-24,25l11764,53v-12,,-24,-11,-24,-25c11740,14,11752,3,11764,3xm12100,3r143,c12257,3,12267,14,12267,28v,14,-10,25,-24,25l12100,53v-13,,-24,-11,-24,-25c12076,14,12087,3,12100,3xm12435,3r144,c12592,3,12603,14,12603,28v,14,-11,25,-24,25l12435,53v-12,,-24,-11,-24,-25c12411,14,12423,3,12435,3xm12770,3r144,c12928,3,12938,14,12938,28v,14,-10,25,-24,25l12770,53v-12,,-24,-11,-24,-25c12746,14,12758,3,12770,3xm13106,3r144,c13263,3,13274,14,13274,28v,14,-11,25,-24,25l13106,53v-13,,-24,-11,-24,-25c13082,14,13093,3,13106,3xm13441,3r144,c13598,3,13609,15,13609,28v,14,-11,25,-24,25l13441,53v-12,,-24,-11,-24,-25c13417,15,13429,3,13441,3xm13777,3r143,c13934,3,13944,15,13944,28v,14,-10,25,-24,25l13777,53v-13,,-24,-11,-24,-25c13753,15,13764,3,13777,3xm14112,3r144,1c14269,4,14280,15,14280,29v,13,-11,25,-24,25l14112,53v-12,,-24,-11,-24,-25c14088,15,14100,3,14112,3xm14448,4r143,c14605,4,14615,15,14615,29v,13,-10,25,-24,25l14448,54v-13,,-24,-12,-24,-25c14424,15,14435,4,14448,4xm14783,4r144,c14940,4,14951,15,14951,29v,13,-11,25,-24,25l14783,54v-12,,-24,-12,-24,-25c14759,15,14771,4,14783,4xm15118,4r144,c15276,4,15286,15,15286,29v,14,-10,25,-24,25l15118,54v-12,,-24,-11,-24,-25c15094,15,15106,4,15118,4xm15454,4r96,c15563,4,15574,15,15574,29v,14,-11,25,-24,25l15454,54v-13,,-24,-11,-24,-25c15430,15,15441,4,15454,4xe" filled="f" strokeweight=".1pt">
                  <v:stroke joinstyle="bevel"/>
                  <v:path arrowok="t" o:connecttype="custom" o:connectlocs="0,3528;48673,7197;113436,7197;161974,3669;204157,141;229981,141;229981,141;272165,3669;320703,7197;385465,7197;434139,3669;476187,141;502146,141;502146,141;544194,3669;592868,7197;657630,7338;706168,3810;748352,282;774175,282;774175,282;816359,3810;864897,7338;929660,7338;978333,3810;1020381,282;1046340,282;1046340,282;1088389,3810;1137062,7338;1201824,7338;1250362,3810;1292546,423;1318505,423;1318505,423;1360553,3951;1409091,7479;1473989,7479;1522527,3951;1564575,423;1590534,423;1590534,423;1632718,3951;1681256,7479;1746019,7479;1794692,3951;1836740,423;1862699,423;1862699,423;1904748,3951;1953421,7620;2018183,7620;2066721,4092;2102415,564" o:connectangles="0,0,0,0,0,0,0,0,0,0,0,0,0,0,0,0,0,0,0,0,0,0,0,0,0,0,0,0,0,0,0,0,0,0,0,0,0,0,0,0,0,0,0,0,0,0,0,0,0,0,0,0,0,0"/>
                  <o:lock v:ext="edit" verticies="t"/>
                </v:shape>
                <v:shape id="Freeform 95" o:spid="_x0000_s1118" style="position:absolute;left:9283;top:7766;width:10148;height:527;visibility:visible;mso-wrap-style:square;v-text-anchor:top" coordsize="1501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" path="m63,313r14312,6c14410,319,14438,348,14438,383v,36,-28,64,-63,64l63,441c29,441,,412,,377,,342,29,313,63,313xm14247,r766,383l14247,766r,-766xe" fillcolor="black" strokeweight="0">
                  <v:path arrowok="t" o:connecttype="custom" o:connectlocs="4258,21536;971608,21949;975866,26353;971608,30756;4258,30343;0,25940;4258,21536;962956,0;1014730,26353;962956,52705;962956,0" o:connectangles="0,0,0,0,0,0,0,0,0,0,0"/>
                  <o:lock v:ext="edit" verticies="t"/>
                </v:shape>
                <v:shape id="Freeform 96" o:spid="_x0000_s1119" style="position:absolute;left:9283;top:7766;width:10148;height:527;visibility:visible;mso-wrap-style:square;v-text-anchor:top" coordsize="1501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" path="m63,313r14312,6c14410,319,14438,348,14438,383v,36,-28,64,-63,64l63,441c29,441,,412,,377,,342,29,313,63,313xm14247,r766,383l14247,766r,-766xe" filled="f" strokeweight=".1pt">
                  <v:stroke joinstyle="bevel"/>
                  <v:path arrowok="t" o:connecttype="custom" o:connectlocs="4258,21536;971608,21949;975866,26353;971608,30756;4258,30343;0,25940;4258,21536;962956,0;1014730,26353;962956,52705;962956,0" o:connectangles="0,0,0,0,0,0,0,0,0,0,0"/>
                  <o:lock v:ext="edit" verticies="t"/>
                </v:shape>
                <v:shape id="Freeform 97" o:spid="_x0000_s1120" style="position:absolute;left:29546;top:7766;width:10935;height:520;visibility:visible;mso-wrap-style:square;v-text-anchor:top" coordsize="8086,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" path="m320,159r7734,3c8072,162,8086,176,8086,194v,18,-14,32,-32,32l320,223v-18,,-33,-14,-33,-32c287,173,302,159,320,159xm383,383l,190,384,r-1,383xe" fillcolor="black" strokeweight="0">
                  <v:path arrowok="t" o:connecttype="custom" o:connectlocs="43274,21617;1089143,22024;1093470,26375;1089143,30725;43274,30318;38811,25967;43274,21617;51793,52070;0,25831;51928,0;51793,52070" o:connectangles="0,0,0,0,0,0,0,0,0,0,0"/>
                  <o:lock v:ext="edit" verticies="t"/>
                </v:shape>
                <v:shape id="Freeform 98" o:spid="_x0000_s1121" style="position:absolute;left:29546;top:7766;width:10935;height:520;visibility:visible;mso-wrap-style:square;v-text-anchor:top" coordsize="8086,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" path="m320,159r7734,3c8072,162,8086,176,8086,194v,18,-14,32,-32,32l320,223v-18,,-33,-14,-33,-32c287,173,302,159,320,159xm383,383l,190,384,r-1,383xe" filled="f" strokeweight=".1pt">
                  <v:stroke joinstyle="bevel"/>
                  <v:path arrowok="t" o:connecttype="custom" o:connectlocs="43274,21617;1089143,22024;1093470,26375;1089143,30725;43274,30318;38811,25967;43274,21617;51793,52070;0,25831;51928,0;51793,52070" o:connectangles="0,0,0,0,0,0,0,0,0,0,0"/>
                  <o:lock v:ext="edit" verticies="t"/>
                </v:shape>
                <v:rect id="Rectangle 99" o:spid="_x0000_s1122" style="position:absolute;left:14389;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21FFA30" w14:textId="14634523" w:rsidR="00EF759F" w:rsidRDefault="00EF759F">
                        <w:r>
                          <w:rPr>
                            <w:rFonts w:ascii="Calibri" w:hAnsi="Calibri" w:cs="Calibri"/>
                            <w:color w:val="000000"/>
                            <w:sz w:val="16"/>
                            <w:szCs w:val="16"/>
                          </w:rPr>
                          <w:t xml:space="preserve"> </w:t>
                        </w:r>
                      </w:p>
                    </w:txbxContent>
                  </v:textbox>
                </v:rect>
                <v:rect id="Rectangle 100" o:spid="_x0000_s1123" style="position:absolute;left:14865;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77490AA" w14:textId="434F5C93" w:rsidR="00EF759F" w:rsidRDefault="00EF759F">
                        <w:r>
                          <w:rPr>
                            <w:rFonts w:ascii="Calibri" w:hAnsi="Calibri" w:cs="Calibri"/>
                            <w:color w:val="000000"/>
                            <w:sz w:val="16"/>
                            <w:szCs w:val="16"/>
                          </w:rPr>
                          <w:t xml:space="preserve"> </w:t>
                        </w:r>
                      </w:p>
                    </w:txbxContent>
                  </v:textbox>
                </v:rect>
                <v:rect id="Rectangle 101" o:spid="_x0000_s1124" style="position:absolute;left:9734;top:6667;width:10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8B7BCE4" w14:textId="62526CAF" w:rsidR="00EF759F" w:rsidRDefault="00EF759F">
                        <w:r>
                          <w:rPr>
                            <w:rFonts w:ascii="Calibri" w:hAnsi="Calibri" w:cs="Calibri"/>
                            <w:color w:val="000000"/>
                            <w:sz w:val="16"/>
                            <w:szCs w:val="16"/>
                          </w:rPr>
                          <w:t>UL</w:t>
                        </w:r>
                      </w:p>
                    </w:txbxContent>
                  </v:textbox>
                </v:rect>
                <v:rect id="Rectangle 102" o:spid="_x0000_s1125" style="position:absolute;left:10744;top:6667;width:14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E0A7296" w14:textId="3F1FDBC6" w:rsidR="00EF759F" w:rsidRDefault="00EF759F">
                        <w:r>
                          <w:rPr>
                            <w:rFonts w:ascii="Calibri" w:hAnsi="Calibri" w:cs="Calibri"/>
                            <w:color w:val="000000"/>
                            <w:sz w:val="16"/>
                            <w:szCs w:val="16"/>
                          </w:rPr>
                          <w:t>/DL</w:t>
                        </w:r>
                      </w:p>
                    </w:txbxContent>
                  </v:textbox>
                </v:rect>
                <v:rect id="Rectangle 103" o:spid="_x0000_s1126" style="position:absolute;left:12096;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1912D13E" w14:textId="4BE7B88E" w:rsidR="00EF759F" w:rsidRDefault="00EF759F">
                        <w:r>
                          <w:rPr>
                            <w:rFonts w:ascii="Calibri" w:hAnsi="Calibri" w:cs="Calibri"/>
                            <w:color w:val="000000"/>
                            <w:sz w:val="16"/>
                            <w:szCs w:val="16"/>
                          </w:rPr>
                          <w:t xml:space="preserve"> </w:t>
                        </w:r>
                      </w:p>
                    </w:txbxContent>
                  </v:textbox>
                </v:rect>
                <v:rect id="Rectangle 104" o:spid="_x0000_s1127" style="position:absolute;left:12312;top:6667;width:34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4F49458F" w14:textId="2D7EFA6A" w:rsidR="00EF759F" w:rsidRDefault="00EF759F">
                        <w:r>
                          <w:rPr>
                            <w:rFonts w:ascii="Calibri" w:hAnsi="Calibri" w:cs="Calibri"/>
                            <w:color w:val="000000"/>
                            <w:sz w:val="16"/>
                            <w:szCs w:val="16"/>
                          </w:rPr>
                          <w:t>t</w:t>
                        </w:r>
                      </w:p>
                    </w:txbxContent>
                  </v:textbox>
                </v:rect>
                <v:rect id="Rectangle 105" o:spid="_x0000_s1128" style="position:absolute;left:12623;top:6667;width:491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33E5387" w14:textId="4F6302ED" w:rsidR="00EF759F" w:rsidRDefault="00EF759F">
                        <w:proofErr w:type="spellStart"/>
                        <w:r>
                          <w:rPr>
                            <w:rFonts w:ascii="Calibri" w:hAnsi="Calibri" w:cs="Calibri"/>
                            <w:color w:val="000000"/>
                            <w:sz w:val="16"/>
                            <w:szCs w:val="16"/>
                          </w:rPr>
                          <w:t>ransmission</w:t>
                        </w:r>
                        <w:proofErr w:type="spellEnd"/>
                      </w:p>
                    </w:txbxContent>
                  </v:textbox>
                </v:rect>
                <v:rect id="Rectangle 106" o:spid="_x0000_s1129" style="position:absolute;left:17176;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5120C851" w14:textId="3D18E186" w:rsidR="00EF759F" w:rsidRDefault="00EF759F">
                        <w:r>
                          <w:rPr>
                            <w:rFonts w:ascii="Calibri" w:hAnsi="Calibri" w:cs="Calibri"/>
                            <w:color w:val="000000"/>
                            <w:sz w:val="16"/>
                            <w:szCs w:val="16"/>
                          </w:rPr>
                          <w:t xml:space="preserve"> </w:t>
                        </w:r>
                      </w:p>
                    </w:txbxContent>
                  </v:textbox>
                </v:rect>
                <v:rect id="Rectangle 107" o:spid="_x0000_s1130" style="position:absolute;left:16744;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2FC5681B" w14:textId="01481E84" w:rsidR="00EF759F" w:rsidRDefault="00EF759F">
                        <w:r>
                          <w:rPr>
                            <w:rFonts w:ascii="Calibri" w:hAnsi="Calibri" w:cs="Calibri"/>
                            <w:color w:val="000000"/>
                            <w:sz w:val="16"/>
                            <w:szCs w:val="16"/>
                          </w:rPr>
                          <w:t xml:space="preserve"> </w:t>
                        </w:r>
                      </w:p>
                    </w:txbxContent>
                  </v:textbox>
                </v:rect>
                <v:rect id="Rectangle 108" o:spid="_x0000_s1131" style="position:absolute;left:17221;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EFE428" w14:textId="4AE1B895" w:rsidR="00EF759F" w:rsidRDefault="00EF759F">
                        <w:r>
                          <w:rPr>
                            <w:rFonts w:ascii="Calibri" w:hAnsi="Calibri" w:cs="Calibri"/>
                            <w:color w:val="000000"/>
                            <w:sz w:val="16"/>
                            <w:szCs w:val="16"/>
                          </w:rPr>
                          <w:t xml:space="preserve"> </w:t>
                        </w:r>
                      </w:p>
                    </w:txbxContent>
                  </v:textbox>
                </v:rect>
                <v:rect id="Rectangle 109" o:spid="_x0000_s1132" style="position:absolute;left:35375;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0FB98ED4" w14:textId="1DDDB166" w:rsidR="00EF759F" w:rsidRDefault="00EF759F">
                        <w:r>
                          <w:rPr>
                            <w:rFonts w:ascii="Calibri" w:hAnsi="Calibri" w:cs="Calibri"/>
                            <w:color w:val="000000"/>
                            <w:sz w:val="16"/>
                            <w:szCs w:val="16"/>
                          </w:rPr>
                          <w:t xml:space="preserve"> </w:t>
                        </w:r>
                      </w:p>
                    </w:txbxContent>
                  </v:textbox>
                </v:rect>
                <v:rect id="Rectangle 110" o:spid="_x0000_s1133" style="position:absolute;left:35852;top:5664;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5239CDB" w14:textId="12422E67" w:rsidR="00EF759F" w:rsidRDefault="00EF759F">
                        <w:r>
                          <w:rPr>
                            <w:rFonts w:ascii="Calibri" w:hAnsi="Calibri" w:cs="Calibri"/>
                            <w:color w:val="000000"/>
                            <w:sz w:val="16"/>
                            <w:szCs w:val="16"/>
                          </w:rPr>
                          <w:t xml:space="preserve"> </w:t>
                        </w:r>
                      </w:p>
                    </w:txbxContent>
                  </v:textbox>
                </v:rect>
                <v:rect id="Rectangle 111" o:spid="_x0000_s1134" style="position:absolute;left:32696;top:6680;width:116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10B1BCEE" w14:textId="03E30AEC" w:rsidR="00EF759F" w:rsidRDefault="00EF759F">
                        <w:r>
                          <w:rPr>
                            <w:rFonts w:ascii="Calibri" w:hAnsi="Calibri" w:cs="Calibri"/>
                            <w:color w:val="000000"/>
                            <w:sz w:val="16"/>
                            <w:szCs w:val="16"/>
                          </w:rPr>
                          <w:t xml:space="preserve">GP </w:t>
                        </w:r>
                      </w:p>
                    </w:txbxContent>
                  </v:textbox>
                </v:rect>
                <v:rect id="Rectangle 112" o:spid="_x0000_s1135" style="position:absolute;left:34004;top:6680;width:89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038AFDD3" w14:textId="04343D32" w:rsidR="00EF759F" w:rsidRDefault="00EF759F">
                        <w:r>
                          <w:rPr>
                            <w:rFonts w:ascii="Calibri" w:hAnsi="Calibri" w:cs="Calibri"/>
                            <w:color w:val="000000"/>
                            <w:sz w:val="16"/>
                            <w:szCs w:val="16"/>
                          </w:rPr>
                          <w:t>or</w:t>
                        </w:r>
                      </w:p>
                    </w:txbxContent>
                  </v:textbox>
                </v:rect>
                <v:rect id="Rectangle 113" o:spid="_x0000_s1136" style="position:absolute;left:34836;top:6680;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212F4408" w14:textId="67BD9C91" w:rsidR="00EF759F" w:rsidRDefault="00EF759F">
                        <w:r>
                          <w:rPr>
                            <w:rFonts w:ascii="Calibri" w:hAnsi="Calibri" w:cs="Calibri"/>
                            <w:color w:val="000000"/>
                            <w:sz w:val="16"/>
                            <w:szCs w:val="16"/>
                          </w:rPr>
                          <w:t xml:space="preserve"> </w:t>
                        </w:r>
                      </w:p>
                    </w:txbxContent>
                  </v:textbox>
                </v:rect>
                <v:rect id="Rectangle 114" o:spid="_x0000_s1137" style="position:absolute;left:35052;top:6680;width:801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EF69E29" w14:textId="41BA831C" w:rsidR="00EF759F" w:rsidRDefault="00EF759F">
                        <w:r>
                          <w:rPr>
                            <w:rFonts w:ascii="Calibri" w:hAnsi="Calibri" w:cs="Calibri"/>
                            <w:color w:val="000000"/>
                            <w:sz w:val="16"/>
                            <w:szCs w:val="16"/>
                          </w:rPr>
                          <w:t>UL/DL transmission</w:t>
                        </w:r>
                      </w:p>
                    </w:txbxContent>
                  </v:textbox>
                </v:rect>
                <v:rect id="Rectangle 115" o:spid="_x0000_s1138" style="position:absolute;left:42481;top:6680;width:23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23DCA53" w14:textId="6F3B016B" w:rsidR="00EF759F" w:rsidRDefault="00EF759F">
                        <w:r>
                          <w:rPr>
                            <w:rFonts w:ascii="Calibri" w:hAnsi="Calibri" w:cs="Calibri"/>
                            <w:color w:val="000000"/>
                            <w:sz w:val="16"/>
                            <w:szCs w:val="16"/>
                          </w:rPr>
                          <w:t xml:space="preserve"> </w:t>
                        </w:r>
                      </w:p>
                    </w:txbxContent>
                  </v:textbox>
                </v:rect>
                <v:rect id="Rectangle 116" o:spid="_x0000_s1139" style="position:absolute;left:38061;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7FDE22AE" w14:textId="382F9D35" w:rsidR="00EF759F" w:rsidRDefault="00EF759F">
                        <w:r>
                          <w:rPr>
                            <w:rFonts w:ascii="Calibri" w:hAnsi="Calibri" w:cs="Calibri"/>
                            <w:color w:val="000000"/>
                            <w:sz w:val="16"/>
                            <w:szCs w:val="16"/>
                          </w:rPr>
                          <w:t xml:space="preserve"> </w:t>
                        </w:r>
                      </w:p>
                    </w:txbxContent>
                  </v:textbox>
                </v:rect>
                <v:rect id="Rectangle 117" o:spid="_x0000_s1140" style="position:absolute;left:38531;top:6667;width:23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10752CE8" w14:textId="58727CE1" w:rsidR="00EF759F" w:rsidRDefault="00EF759F">
                        <w:r>
                          <w:rPr>
                            <w:rFonts w:ascii="Calibri" w:hAnsi="Calibri" w:cs="Calibri"/>
                            <w:color w:val="000000"/>
                            <w:sz w:val="16"/>
                            <w:szCs w:val="16"/>
                          </w:rPr>
                          <w:t xml:space="preserve"> </w:t>
                        </w:r>
                      </w:p>
                    </w:txbxContent>
                  </v:textbox>
                </v:rect>
                <v:shape id="Freeform 118" o:spid="_x0000_s1141" style="position:absolute;left:40405;top:7994;width:711;height:70;visibility:visible;mso-wrap-style:square;v-text-anchor:top" coordsize="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" path="m24,l168,1v12,,24,12,23,25c191,40,180,51,167,51l23,50c11,50,,39,,25,,12,11,,24,xm359,2l502,3v13,,24,11,23,25c525,42,515,53,501,53l358,52c345,52,334,41,334,27,335,13,345,2,359,2xe" fillcolor="black" strokeweight="0">
                  <v:path arrowok="t" o:connecttype="custom" o:connectlocs="3245,0;22715,132;25825,3427;22580,6721;3110,6590;0,3295;3245,0;48540,264;67875,395;70985,3690;67740,6985;48405,6853;45160,3558;48540,264" o:connectangles="0,0,0,0,0,0,0,0,0,0,0,0,0,0"/>
                  <o:lock v:ext="edit" verticies="t"/>
                </v:shape>
                <v:shape id="Freeform 119" o:spid="_x0000_s1142" style="position:absolute;left:40405;top:7994;width:711;height:70;visibility:visible;mso-wrap-style:square;v-text-anchor:top" coordsize="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" path="m24,l168,1v12,,24,12,23,25c191,40,180,51,167,51l23,50c11,50,,39,,25,,12,11,,24,xm359,2l502,3v13,,24,11,23,25c525,42,515,53,501,53l358,52c345,52,334,41,334,27,335,13,345,2,359,2xe" filled="f" strokeweight=".1pt">
                  <v:stroke joinstyle="bevel"/>
                  <v:path arrowok="t" o:connecttype="custom" o:connectlocs="3245,0;22715,132;25825,3427;22580,6721;3110,6590;0,3295;3245,0;48540,264;67875,395;70985,3690;67740,6985;48405,6853;45160,3558;48540,264" o:connectangles="0,0,0,0,0,0,0,0,0,0,0,0,0,0"/>
                  <o:lock v:ext="edit" verticies="t"/>
                </v:shape>
                <v:shape id="Freeform 120" o:spid="_x0000_s1143" style="position:absolute;left:8515;top:7994;width:711;height:64;visibility:visible;mso-wrap-style:square;v-text-anchor:top" coordsize="105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" path="m49,l336,1v26,,48,22,47,48c383,76,362,96,335,96l48,95c22,95,,74,,47,1,21,22,,49,xm718,3r287,1c1031,4,1053,26,1052,53v,25,-21,46,-48,46l717,98c692,98,670,76,670,51,671,24,692,3,718,3xe" fillcolor="black" strokeweight="0">
                  <v:path arrowok="t" o:connecttype="custom" o:connectlocs="3309,0;22694,64;25868,3143;22626,6158;3242,6093;0,3015;3309,0;48494,192;67878,257;71052,3399;67811,6350;48426,6286;45252,3271;48494,192" o:connectangles="0,0,0,0,0,0,0,0,0,0,0,0,0,0"/>
                  <o:lock v:ext="edit" verticies="t"/>
                </v:shape>
                <v:shape id="Freeform 121" o:spid="_x0000_s1144" style="position:absolute;left:8515;top:7994;width:711;height:64;visibility:visible;mso-wrap-style:square;v-text-anchor:top" coordsize="105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" path="m49,l336,1v26,,48,22,47,48c383,76,362,96,335,96l48,95c22,95,,74,,47,1,21,22,,49,xm718,3r287,1c1031,4,1053,26,1052,53v,25,-21,46,-48,46l717,98c692,98,670,76,670,51,671,24,692,3,718,3xe" filled="f" strokeweight=".1pt">
                  <v:stroke joinstyle="bevel"/>
                  <v:path arrowok="t" o:connecttype="custom" o:connectlocs="3309,0;22694,64;25868,3143;22626,6158;3242,6093;0,3015;3309,0;48494,192;67878,257;71052,3399;67811,6350;48426,6286;45252,3271;48494,192" o:connectangles="0,0,0,0,0,0,0,0,0,0,0,0,0,0"/>
                  <o:lock v:ext="edit" verticies="t"/>
                </v:shape>
              </v:group>
            </w:pict>
          </mc:Fallback>
        </mc:AlternateContent>
      </w:r>
    </w:p>
    <w:p w14:paraId="685D943A" w14:textId="3C3EFF6F" w:rsidR="00EF759F" w:rsidRPr="00EF759F" w:rsidRDefault="00EF759F" w:rsidP="00EF759F">
      <w:pPr>
        <w:pStyle w:val="TF"/>
        <w:spacing w:after="120"/>
        <w:ind w:leftChars="400" w:left="800"/>
        <w:rPr>
          <w:rFonts w:eastAsiaTheme="minorEastAsia"/>
          <w:i/>
          <w:iCs/>
        </w:rPr>
      </w:pPr>
      <w:r w:rsidRPr="00EF759F">
        <w:rPr>
          <w:i/>
          <w:iCs/>
        </w:rPr>
        <w:t xml:space="preserve">Figure 6.10.2.1-1: Example of relations between </w:t>
      </w:r>
      <w:r w:rsidRPr="00EF759F">
        <w:rPr>
          <w:i/>
          <w:iCs/>
          <w:highlight w:val="yellow"/>
        </w:rPr>
        <w:t>transmitter ON period</w:t>
      </w:r>
      <w:r w:rsidRPr="00EF759F">
        <w:rPr>
          <w:i/>
          <w:iCs/>
        </w:rPr>
        <w:t xml:space="preserve">, </w:t>
      </w:r>
      <w:r w:rsidRPr="00A01859">
        <w:rPr>
          <w:i/>
          <w:iCs/>
          <w:highlight w:val="yellow"/>
        </w:rPr>
        <w:t>transmitter OFF period</w:t>
      </w:r>
      <w:r w:rsidRPr="00EF759F">
        <w:rPr>
          <w:i/>
          <w:iCs/>
        </w:rPr>
        <w:t xml:space="preserve"> and </w:t>
      </w:r>
      <w:r w:rsidRPr="00A01859">
        <w:rPr>
          <w:i/>
          <w:iCs/>
        </w:rPr>
        <w:t>transmitter transient period</w:t>
      </w:r>
    </w:p>
    <w:p w14:paraId="690C6EFA" w14:textId="6B2CF04E" w:rsidR="00EF759F" w:rsidRPr="00EF759F" w:rsidRDefault="00EF759F" w:rsidP="00EF759F">
      <w:pPr>
        <w:ind w:leftChars="400" w:left="800"/>
        <w:rPr>
          <w:i/>
          <w:iCs/>
        </w:rPr>
      </w:pPr>
      <w:r w:rsidRPr="00EF759F">
        <w:rPr>
          <w:i/>
          <w:iCs/>
        </w:rPr>
        <w:t>For repeater type 1-C this requirement shall be applied at the antenna connector supporting transmission in the operating band. The beginning and end point of downlink and uplink bursts are referenced to the slot timing at the input.</w:t>
      </w:r>
    </w:p>
    <w:p w14:paraId="2D58149C" w14:textId="77777777" w:rsidR="00D159E2" w:rsidRDefault="00B83D9A"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o resolve this inconsistency, we need to choose </w:t>
      </w:r>
      <w:r w:rsidR="00D159E2">
        <w:rPr>
          <w:rFonts w:ascii="Times New Roman" w:eastAsia="ＭＳ 明朝" w:hAnsi="Times New Roman" w:cs="Times New Roman"/>
          <w:color w:val="000000" w:themeColor="text1"/>
          <w:sz w:val="20"/>
          <w:szCs w:val="20"/>
          <w:lang w:val="en-GB" w:eastAsia="ja-JP"/>
        </w:rPr>
        <w:t>one of the options from,</w:t>
      </w:r>
    </w:p>
    <w:p w14:paraId="024B120E" w14:textId="4F9AE706" w:rsidR="00D159E2" w:rsidRDefault="00D159E2" w:rsidP="00D159E2">
      <w:pPr>
        <w:pStyle w:val="xxmsonormal"/>
        <w:spacing w:before="120"/>
        <w:ind w:leftChars="100" w:left="992" w:hangingChars="396" w:hanging="792"/>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Option 1: Keep “</w:t>
      </w:r>
      <w:r w:rsidR="00B83D9A">
        <w:rPr>
          <w:rFonts w:ascii="Times New Roman" w:eastAsia="ＭＳ 明朝" w:hAnsi="Times New Roman" w:cs="Times New Roman"/>
          <w:color w:val="000000" w:themeColor="text1"/>
          <w:sz w:val="20"/>
          <w:szCs w:val="20"/>
          <w:lang w:val="en-GB" w:eastAsia="ja-JP"/>
        </w:rPr>
        <w:t>transmitter OFF</w:t>
      </w:r>
      <w:r>
        <w:rPr>
          <w:rFonts w:ascii="Times New Roman" w:eastAsia="ＭＳ 明朝" w:hAnsi="Times New Roman" w:cs="Times New Roman"/>
          <w:color w:val="000000" w:themeColor="text1"/>
          <w:sz w:val="20"/>
          <w:szCs w:val="20"/>
          <w:lang w:val="en-GB" w:eastAsia="ja-JP"/>
        </w:rPr>
        <w:t>/ON</w:t>
      </w:r>
      <w:r w:rsidR="00B83D9A">
        <w:rPr>
          <w:rFonts w:ascii="Times New Roman" w:eastAsia="ＭＳ 明朝" w:hAnsi="Times New Roman" w:cs="Times New Roman"/>
          <w:color w:val="000000" w:themeColor="text1"/>
          <w:sz w:val="20"/>
          <w:szCs w:val="20"/>
          <w:lang w:val="en-GB" w:eastAsia="ja-JP"/>
        </w:rPr>
        <w:t xml:space="preserve"> state”</w:t>
      </w:r>
      <w:r w:rsidR="008E1495">
        <w:rPr>
          <w:rFonts w:ascii="Times New Roman" w:eastAsia="ＭＳ 明朝" w:hAnsi="Times New Roman" w:cs="Times New Roman"/>
          <w:color w:val="000000" w:themeColor="text1"/>
          <w:sz w:val="20"/>
          <w:szCs w:val="20"/>
          <w:lang w:val="en-GB" w:eastAsia="ja-JP"/>
        </w:rPr>
        <w:t xml:space="preserve"> </w:t>
      </w:r>
      <w:r>
        <w:rPr>
          <w:rFonts w:ascii="Times New Roman" w:eastAsia="ＭＳ 明朝" w:hAnsi="Times New Roman" w:cs="Times New Roman"/>
          <w:color w:val="000000" w:themeColor="text1"/>
          <w:sz w:val="20"/>
          <w:szCs w:val="20"/>
          <w:lang w:val="en-GB" w:eastAsia="ja-JP"/>
        </w:rPr>
        <w:t>and replace “transmitter OFF/ON period” with “transmitter OFF/ON state” in the repeater specifications</w:t>
      </w:r>
    </w:p>
    <w:p w14:paraId="1DEA1855" w14:textId="79760EA1" w:rsidR="00D159E2" w:rsidRDefault="00D159E2" w:rsidP="00D159E2">
      <w:pPr>
        <w:pStyle w:val="xxmsonormal"/>
        <w:spacing w:before="120"/>
        <w:ind w:leftChars="100" w:left="992" w:hangingChars="396" w:hanging="792"/>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ption 2: Keep “transmitter OFF/ON period” and replace “transmitter OFF/ON state” with “transmitter OFF/ON period” in the repeater specifications</w:t>
      </w:r>
    </w:p>
    <w:p w14:paraId="31C19839" w14:textId="54606C64" w:rsidR="005B46AC" w:rsidRDefault="00A93A39"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Among above options,</w:t>
      </w:r>
      <w:r w:rsidR="005B46AC">
        <w:rPr>
          <w:rFonts w:ascii="Times New Roman" w:eastAsia="ＭＳ 明朝" w:hAnsi="Times New Roman" w:cs="Times New Roman" w:hint="eastAsia"/>
          <w:color w:val="000000" w:themeColor="text1"/>
          <w:sz w:val="20"/>
          <w:szCs w:val="20"/>
          <w:lang w:val="en-GB" w:eastAsia="ja-JP"/>
        </w:rPr>
        <w:t xml:space="preserve"> we </w:t>
      </w:r>
      <w:r>
        <w:rPr>
          <w:rFonts w:ascii="Times New Roman" w:eastAsia="ＭＳ 明朝" w:hAnsi="Times New Roman" w:cs="Times New Roman"/>
          <w:color w:val="000000" w:themeColor="text1"/>
          <w:sz w:val="20"/>
          <w:szCs w:val="20"/>
          <w:lang w:val="en-GB" w:eastAsia="ja-JP"/>
        </w:rPr>
        <w:t>think</w:t>
      </w:r>
      <w:r w:rsidR="005B46AC">
        <w:rPr>
          <w:rFonts w:ascii="Times New Roman" w:eastAsia="ＭＳ 明朝" w:hAnsi="Times New Roman" w:cs="Times New Roman" w:hint="eastAsia"/>
          <w:color w:val="000000" w:themeColor="text1"/>
          <w:sz w:val="20"/>
          <w:szCs w:val="20"/>
          <w:lang w:val="en-GB" w:eastAsia="ja-JP"/>
        </w:rPr>
        <w:t xml:space="preserve"> </w:t>
      </w:r>
      <w:r w:rsidR="00D159E2">
        <w:rPr>
          <w:rFonts w:ascii="Times New Roman" w:eastAsia="ＭＳ 明朝" w:hAnsi="Times New Roman" w:cs="Times New Roman"/>
          <w:color w:val="000000" w:themeColor="text1"/>
          <w:sz w:val="20"/>
          <w:szCs w:val="20"/>
          <w:lang w:val="en-GB" w:eastAsia="ja-JP"/>
        </w:rPr>
        <w:t>option 1</w:t>
      </w:r>
      <w:r>
        <w:rPr>
          <w:rFonts w:ascii="Times New Roman" w:eastAsia="ＭＳ 明朝" w:hAnsi="Times New Roman" w:cs="Times New Roman"/>
          <w:color w:val="000000" w:themeColor="text1"/>
          <w:sz w:val="20"/>
          <w:szCs w:val="20"/>
          <w:lang w:val="en-GB" w:eastAsia="ja-JP"/>
        </w:rPr>
        <w:t xml:space="preserve"> is more feasible because of the following reasons</w:t>
      </w:r>
      <w:r w:rsidR="00D159E2">
        <w:rPr>
          <w:rFonts w:ascii="Times New Roman" w:eastAsia="ＭＳ 明朝" w:hAnsi="Times New Roman" w:cs="Times New Roman"/>
          <w:color w:val="000000" w:themeColor="text1"/>
          <w:sz w:val="20"/>
          <w:szCs w:val="20"/>
          <w:lang w:val="en-GB" w:eastAsia="ja-JP"/>
        </w:rPr>
        <w:t>.</w:t>
      </w:r>
    </w:p>
    <w:p w14:paraId="08126035" w14:textId="26940D0A" w:rsidR="005B46AC" w:rsidRDefault="005B46AC" w:rsidP="005B46AC">
      <w:pPr>
        <w:pStyle w:val="xxmsonormal"/>
        <w:numPr>
          <w:ilvl w:val="0"/>
          <w:numId w:val="39"/>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the terms are defined as “time period”</w:t>
      </w:r>
    </w:p>
    <w:p w14:paraId="18C4F361" w14:textId="7F50595F" w:rsidR="005B46AC" w:rsidRDefault="00D159E2" w:rsidP="005B46AC">
      <w:pPr>
        <w:pStyle w:val="xxmsonormal"/>
        <w:numPr>
          <w:ilvl w:val="0"/>
          <w:numId w:val="39"/>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 term </w:t>
      </w:r>
      <w:r w:rsidR="005B46AC">
        <w:rPr>
          <w:rFonts w:ascii="Times New Roman" w:eastAsia="ＭＳ 明朝" w:hAnsi="Times New Roman" w:cs="Times New Roman"/>
          <w:color w:val="000000" w:themeColor="text1"/>
          <w:sz w:val="20"/>
          <w:szCs w:val="20"/>
          <w:lang w:val="en-GB" w:eastAsia="ja-JP"/>
        </w:rPr>
        <w:t>“</w:t>
      </w:r>
      <w:r>
        <w:rPr>
          <w:rFonts w:ascii="Times New Roman" w:eastAsia="ＭＳ 明朝" w:hAnsi="Times New Roman" w:cs="Times New Roman"/>
          <w:color w:val="000000" w:themeColor="text1"/>
          <w:sz w:val="20"/>
          <w:szCs w:val="20"/>
          <w:lang w:val="en-GB" w:eastAsia="ja-JP"/>
        </w:rPr>
        <w:t xml:space="preserve">transmitter </w:t>
      </w:r>
      <w:r w:rsidR="005B46AC">
        <w:rPr>
          <w:rFonts w:ascii="Times New Roman" w:eastAsia="ＭＳ 明朝" w:hAnsi="Times New Roman" w:cs="Times New Roman"/>
          <w:color w:val="000000" w:themeColor="text1"/>
          <w:sz w:val="20"/>
          <w:szCs w:val="20"/>
          <w:lang w:val="en-GB" w:eastAsia="ja-JP"/>
        </w:rPr>
        <w:t xml:space="preserve">transient period” is used for between transmitter OFF </w:t>
      </w:r>
      <w:r>
        <w:rPr>
          <w:rFonts w:ascii="Times New Roman" w:eastAsia="ＭＳ 明朝" w:hAnsi="Times New Roman" w:cs="Times New Roman"/>
          <w:color w:val="000000" w:themeColor="text1"/>
          <w:sz w:val="20"/>
          <w:szCs w:val="20"/>
          <w:lang w:val="en-GB" w:eastAsia="ja-JP"/>
        </w:rPr>
        <w:t xml:space="preserve">and ON </w:t>
      </w:r>
      <w:r w:rsidR="005B46AC">
        <w:rPr>
          <w:rFonts w:ascii="Times New Roman" w:eastAsia="ＭＳ 明朝" w:hAnsi="Times New Roman" w:cs="Times New Roman"/>
          <w:color w:val="000000" w:themeColor="text1"/>
          <w:sz w:val="20"/>
          <w:szCs w:val="20"/>
          <w:lang w:val="en-GB" w:eastAsia="ja-JP"/>
        </w:rPr>
        <w:t>state</w:t>
      </w:r>
      <w:r>
        <w:rPr>
          <w:rFonts w:ascii="Times New Roman" w:eastAsia="ＭＳ 明朝" w:hAnsi="Times New Roman" w:cs="Times New Roman"/>
          <w:color w:val="000000" w:themeColor="text1"/>
          <w:sz w:val="20"/>
          <w:szCs w:val="20"/>
          <w:lang w:val="en-GB" w:eastAsia="ja-JP"/>
        </w:rPr>
        <w:t>s</w:t>
      </w:r>
    </w:p>
    <w:p w14:paraId="3D1D0E1E" w14:textId="3820E3CF" w:rsidR="00D159E2" w:rsidRDefault="00D159E2" w:rsidP="005B46AC">
      <w:pPr>
        <w:pStyle w:val="xxmsonormal"/>
        <w:numPr>
          <w:ilvl w:val="0"/>
          <w:numId w:val="39"/>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 xml:space="preserve">f we use transmitter OFF/ON </w:t>
      </w:r>
      <w:proofErr w:type="gramStart"/>
      <w:r>
        <w:rPr>
          <w:rFonts w:ascii="Times New Roman" w:eastAsia="ＭＳ 明朝" w:hAnsi="Times New Roman" w:cs="Times New Roman"/>
          <w:color w:val="000000" w:themeColor="text1"/>
          <w:sz w:val="20"/>
          <w:szCs w:val="20"/>
          <w:lang w:val="en-GB" w:eastAsia="ja-JP"/>
        </w:rPr>
        <w:t>states, if</w:t>
      </w:r>
      <w:proofErr w:type="gramEnd"/>
      <w:r>
        <w:rPr>
          <w:rFonts w:ascii="Times New Roman" w:eastAsia="ＭＳ 明朝" w:hAnsi="Times New Roman" w:cs="Times New Roman"/>
          <w:color w:val="000000" w:themeColor="text1"/>
          <w:sz w:val="20"/>
          <w:szCs w:val="20"/>
          <w:lang w:val="en-GB" w:eastAsia="ja-JP"/>
        </w:rPr>
        <w:t xml:space="preserve"> sounds more reasonable to replace “transmitter transient period” with “transmitter transient state”</w:t>
      </w:r>
      <w:r w:rsidR="00A93A39">
        <w:rPr>
          <w:rFonts w:ascii="Times New Roman" w:eastAsia="ＭＳ 明朝" w:hAnsi="Times New Roman" w:cs="Times New Roman"/>
          <w:color w:val="000000" w:themeColor="text1"/>
          <w:sz w:val="20"/>
          <w:szCs w:val="20"/>
          <w:lang w:val="en-GB" w:eastAsia="ja-JP"/>
        </w:rPr>
        <w:t>. But we may not want to change the requirement name</w:t>
      </w:r>
    </w:p>
    <w:p w14:paraId="3DEC6327" w14:textId="549FBB44" w:rsidR="005B46AC" w:rsidRDefault="00A93A39"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discussion above, following proposal is formulated.</w:t>
      </w:r>
    </w:p>
    <w:p w14:paraId="1CF00074" w14:textId="77777777" w:rsidR="00E87554" w:rsidRPr="00E87554" w:rsidRDefault="00E87554" w:rsidP="00D24F44">
      <w:pPr>
        <w:pStyle w:val="xxmsonormal"/>
        <w:spacing w:before="120"/>
        <w:rPr>
          <w:rFonts w:ascii="Times New Roman" w:eastAsia="ＭＳ 明朝" w:hAnsi="Times New Roman" w:cs="Times New Roman"/>
          <w:color w:val="000000" w:themeColor="text1"/>
          <w:sz w:val="20"/>
          <w:szCs w:val="20"/>
          <w:lang w:val="en-GB" w:eastAsia="ja-JP"/>
        </w:rPr>
      </w:pPr>
    </w:p>
    <w:p w14:paraId="4A1D61BB" w14:textId="45452E97"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01BEDEC7" w14:textId="5556ABA7" w:rsidR="008E1495" w:rsidRDefault="00E00337" w:rsidP="007833F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w:t>
      </w:r>
      <w:r w:rsidR="008E1495">
        <w:rPr>
          <w:rFonts w:ascii="Times New Roman" w:hAnsi="Times New Roman" w:cs="Times New Roman"/>
          <w:b/>
          <w:color w:val="000000" w:themeColor="text1"/>
          <w:sz w:val="20"/>
          <w:szCs w:val="20"/>
        </w:rPr>
        <w:t>he term</w:t>
      </w:r>
      <w:r w:rsidR="00337F50">
        <w:rPr>
          <w:rFonts w:ascii="Times New Roman" w:hAnsi="Times New Roman" w:cs="Times New Roman"/>
          <w:b/>
          <w:color w:val="000000" w:themeColor="text1"/>
          <w:sz w:val="20"/>
          <w:szCs w:val="20"/>
        </w:rPr>
        <w:t>s</w:t>
      </w:r>
      <w:r w:rsidR="008E1495">
        <w:rPr>
          <w:rFonts w:ascii="Times New Roman" w:hAnsi="Times New Roman" w:cs="Times New Roman"/>
          <w:b/>
          <w:color w:val="000000" w:themeColor="text1"/>
          <w:sz w:val="20"/>
          <w:szCs w:val="20"/>
        </w:rPr>
        <w:t xml:space="preserve"> “transmitter OFF state” and “transmitter ON state” </w:t>
      </w:r>
      <w:r w:rsidR="00337F50">
        <w:rPr>
          <w:rFonts w:ascii="Times New Roman" w:hAnsi="Times New Roman" w:cs="Times New Roman"/>
          <w:b/>
          <w:color w:val="000000" w:themeColor="text1"/>
          <w:sz w:val="20"/>
          <w:szCs w:val="20"/>
        </w:rPr>
        <w:t xml:space="preserve">in the repeater specifications shall be replaced </w:t>
      </w:r>
      <w:r w:rsidR="008E1495">
        <w:rPr>
          <w:rFonts w:ascii="Times New Roman" w:hAnsi="Times New Roman" w:cs="Times New Roman"/>
          <w:b/>
          <w:color w:val="000000" w:themeColor="text1"/>
          <w:sz w:val="20"/>
          <w:szCs w:val="20"/>
        </w:rPr>
        <w:t>with “transmitter OFF period” and “transmitter ON period”.</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083EEBE7" w14:textId="3D4CF174" w:rsidR="00D24F44" w:rsidRPr="00117438" w:rsidRDefault="008E1495" w:rsidP="00D24F44">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We discussed the issue of the terms used in the repeater specifications and made the following proposal.</w:t>
      </w:r>
      <w:r w:rsidR="00D24F44" w:rsidRPr="00117438">
        <w:rPr>
          <w:rFonts w:ascii="Times New Roman" w:hAnsi="Times New Roman" w:cs="Times New Roman"/>
          <w:color w:val="000000" w:themeColor="text1"/>
          <w:sz w:val="20"/>
          <w:szCs w:val="20"/>
          <w:lang w:val="en-GB" w:eastAsia="en-US"/>
        </w:rPr>
        <w:t xml:space="preserve"> </w:t>
      </w:r>
    </w:p>
    <w:p w14:paraId="70ECBF60" w14:textId="0A3C81F5"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p>
    <w:p w14:paraId="47575ED9" w14:textId="44D0C53E" w:rsidR="008E1495" w:rsidRPr="00337F50" w:rsidRDefault="00337F50" w:rsidP="00337F50">
      <w:pPr>
        <w:pStyle w:val="xxmsonormal"/>
        <w:numPr>
          <w:ilvl w:val="0"/>
          <w:numId w:val="37"/>
        </w:numPr>
        <w:spacing w:before="6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The terms “transmitter OFF state” and “transmitter ON state” in the repeater specifications shall be replaced with “transmitter OFF period” and “transmitter ON period”.</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lastRenderedPageBreak/>
        <w:t>References</w:t>
      </w:r>
    </w:p>
    <w:p w14:paraId="1BE609F8" w14:textId="77777777" w:rsidR="00F51CB0" w:rsidRDefault="00D24F44" w:rsidP="00D24F44">
      <w:pPr>
        <w:spacing w:before="120" w:after="0"/>
        <w:rPr>
          <w:color w:val="000000" w:themeColor="text1"/>
          <w:lang w:eastAsia="ja-JP"/>
        </w:rPr>
      </w:pPr>
      <w:r w:rsidRPr="00117438">
        <w:rPr>
          <w:color w:val="000000" w:themeColor="text1"/>
          <w:lang w:eastAsia="ja-JP"/>
        </w:rPr>
        <w:t xml:space="preserve">[1] </w:t>
      </w:r>
      <w:r w:rsidR="00F51CB0">
        <w:rPr>
          <w:color w:val="000000" w:themeColor="text1"/>
          <w:lang w:eastAsia="ja-JP"/>
        </w:rPr>
        <w:t>TS 38.106</w:t>
      </w:r>
    </w:p>
    <w:p w14:paraId="371529A1" w14:textId="77777777" w:rsidR="00F51CB0" w:rsidRDefault="00F51CB0" w:rsidP="00D24F44">
      <w:pPr>
        <w:spacing w:before="120" w:after="0"/>
        <w:rPr>
          <w:color w:val="000000" w:themeColor="text1"/>
          <w:lang w:eastAsia="ja-JP"/>
        </w:rPr>
      </w:pPr>
      <w:r>
        <w:rPr>
          <w:color w:val="000000" w:themeColor="text1"/>
          <w:lang w:eastAsia="ja-JP"/>
        </w:rPr>
        <w:t>[2] TS 38.115-1</w:t>
      </w:r>
    </w:p>
    <w:p w14:paraId="3B3D4612" w14:textId="77777777" w:rsidR="00F51CB0" w:rsidRDefault="00F51CB0" w:rsidP="00D24F44">
      <w:pPr>
        <w:spacing w:before="120" w:after="0"/>
        <w:rPr>
          <w:color w:val="000000" w:themeColor="text1"/>
          <w:lang w:eastAsia="ja-JP"/>
        </w:rPr>
      </w:pPr>
      <w:r>
        <w:rPr>
          <w:color w:val="000000" w:themeColor="text1"/>
          <w:lang w:eastAsia="ja-JP"/>
        </w:rPr>
        <w:t>[3] TS 38.115-2</w:t>
      </w:r>
    </w:p>
    <w:p w14:paraId="3A333750" w14:textId="699CDF47" w:rsidR="00F51CB0" w:rsidRDefault="00F51CB0"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4] TS 38.104</w:t>
      </w:r>
    </w:p>
    <w:p w14:paraId="422E90D1" w14:textId="01A5F429" w:rsidR="00F51CB0" w:rsidRDefault="00F51CB0"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5] TS 38.141-1</w:t>
      </w:r>
    </w:p>
    <w:p w14:paraId="56948A61" w14:textId="347AAE29" w:rsidR="00F51CB0" w:rsidRDefault="00F51CB0" w:rsidP="00D24F44">
      <w:pPr>
        <w:spacing w:before="120" w:after="0"/>
        <w:rPr>
          <w:color w:val="000000" w:themeColor="text1"/>
          <w:lang w:eastAsia="ja-JP"/>
        </w:rPr>
      </w:pPr>
      <w:r>
        <w:rPr>
          <w:rFonts w:hint="eastAsia"/>
          <w:color w:val="000000" w:themeColor="text1"/>
          <w:lang w:eastAsia="ja-JP"/>
        </w:rPr>
        <w:t>[</w:t>
      </w:r>
      <w:r>
        <w:rPr>
          <w:color w:val="000000" w:themeColor="text1"/>
          <w:lang w:eastAsia="ja-JP"/>
        </w:rPr>
        <w:t>6] TS 38.141-2</w:t>
      </w:r>
      <w:bookmarkEnd w:id="0"/>
    </w:p>
    <w:sectPr w:rsidR="00F51C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5A46B" w14:textId="77777777" w:rsidR="00852E68" w:rsidRDefault="00852E68">
      <w:r>
        <w:separator/>
      </w:r>
    </w:p>
  </w:endnote>
  <w:endnote w:type="continuationSeparator" w:id="0">
    <w:p w14:paraId="15E9EB72" w14:textId="77777777" w:rsidR="00852E68" w:rsidRDefault="0085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D46D" w14:textId="77777777" w:rsidR="00852E68" w:rsidRDefault="00852E68">
      <w:r>
        <w:separator/>
      </w:r>
    </w:p>
  </w:footnote>
  <w:footnote w:type="continuationSeparator" w:id="0">
    <w:p w14:paraId="41F20550" w14:textId="77777777" w:rsidR="00852E68" w:rsidRDefault="00852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640BF"/>
    <w:multiLevelType w:val="hybridMultilevel"/>
    <w:tmpl w:val="1EAC28D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2"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3"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6"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DCA7D79"/>
    <w:multiLevelType w:val="hybridMultilevel"/>
    <w:tmpl w:val="67222398"/>
    <w:lvl w:ilvl="0" w:tplc="6C989DA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457869260">
    <w:abstractNumId w:val="4"/>
  </w:num>
  <w:num w:numId="2" w16cid:durableId="553010456">
    <w:abstractNumId w:val="10"/>
  </w:num>
  <w:num w:numId="3" w16cid:durableId="347947033">
    <w:abstractNumId w:val="32"/>
  </w:num>
  <w:num w:numId="4" w16cid:durableId="2025278041">
    <w:abstractNumId w:val="24"/>
  </w:num>
  <w:num w:numId="5" w16cid:durableId="159278672">
    <w:abstractNumId w:val="35"/>
  </w:num>
  <w:num w:numId="6" w16cid:durableId="228276115">
    <w:abstractNumId w:val="14"/>
  </w:num>
  <w:num w:numId="7" w16cid:durableId="1894542434">
    <w:abstractNumId w:val="16"/>
  </w:num>
  <w:num w:numId="8" w16cid:durableId="294912563">
    <w:abstractNumId w:val="2"/>
  </w:num>
  <w:num w:numId="9" w16cid:durableId="205072963">
    <w:abstractNumId w:val="5"/>
  </w:num>
  <w:num w:numId="10" w16cid:durableId="1067723461">
    <w:abstractNumId w:val="11"/>
  </w:num>
  <w:num w:numId="11" w16cid:durableId="741637671">
    <w:abstractNumId w:val="30"/>
  </w:num>
  <w:num w:numId="12" w16cid:durableId="1177114736">
    <w:abstractNumId w:val="25"/>
  </w:num>
  <w:num w:numId="13" w16cid:durableId="1815027006">
    <w:abstractNumId w:val="20"/>
  </w:num>
  <w:num w:numId="14" w16cid:durableId="265814136">
    <w:abstractNumId w:val="31"/>
  </w:num>
  <w:num w:numId="15" w16cid:durableId="1827741024">
    <w:abstractNumId w:val="7"/>
  </w:num>
  <w:num w:numId="16" w16cid:durableId="878010395">
    <w:abstractNumId w:val="28"/>
  </w:num>
  <w:num w:numId="17" w16cid:durableId="1128206004">
    <w:abstractNumId w:val="19"/>
  </w:num>
  <w:num w:numId="18" w16cid:durableId="751896009">
    <w:abstractNumId w:val="12"/>
  </w:num>
  <w:num w:numId="19" w16cid:durableId="1201699147">
    <w:abstractNumId w:val="3"/>
  </w:num>
  <w:num w:numId="20" w16cid:durableId="1101758116">
    <w:abstractNumId w:val="26"/>
  </w:num>
  <w:num w:numId="21" w16cid:durableId="303853855">
    <w:abstractNumId w:val="0"/>
  </w:num>
  <w:num w:numId="22" w16cid:durableId="1164279517">
    <w:abstractNumId w:val="1"/>
  </w:num>
  <w:num w:numId="23" w16cid:durableId="2092118531">
    <w:abstractNumId w:val="17"/>
  </w:num>
  <w:num w:numId="24" w16cid:durableId="214125565">
    <w:abstractNumId w:val="33"/>
  </w:num>
  <w:num w:numId="25" w16cid:durableId="919677951">
    <w:abstractNumId w:val="15"/>
  </w:num>
  <w:num w:numId="26" w16cid:durableId="1258712048">
    <w:abstractNumId w:val="27"/>
  </w:num>
  <w:num w:numId="27" w16cid:durableId="501358944">
    <w:abstractNumId w:val="22"/>
  </w:num>
  <w:num w:numId="28" w16cid:durableId="1372073035">
    <w:abstractNumId w:val="21"/>
  </w:num>
  <w:num w:numId="29" w16cid:durableId="72170899">
    <w:abstractNumId w:val="13"/>
  </w:num>
  <w:num w:numId="30" w16cid:durableId="369111175">
    <w:abstractNumId w:val="18"/>
  </w:num>
  <w:num w:numId="31" w16cid:durableId="1305499762">
    <w:abstractNumId w:val="6"/>
  </w:num>
  <w:num w:numId="32" w16cid:durableId="2081976921">
    <w:abstractNumId w:val="8"/>
  </w:num>
  <w:num w:numId="33" w16cid:durableId="27529741">
    <w:abstractNumId w:val="29"/>
  </w:num>
  <w:num w:numId="34" w16cid:durableId="930895841">
    <w:abstractNumId w:val="34"/>
  </w:num>
  <w:num w:numId="35" w16cid:durableId="2030596990">
    <w:abstractNumId w:val="23"/>
  </w:num>
  <w:num w:numId="36" w16cid:durableId="752312024">
    <w:abstractNumId w:val="25"/>
  </w:num>
  <w:num w:numId="37" w16cid:durableId="1683240706">
    <w:abstractNumId w:val="36"/>
  </w:num>
  <w:num w:numId="38" w16cid:durableId="1886793221">
    <w:abstractNumId w:val="9"/>
  </w:num>
  <w:num w:numId="39" w16cid:durableId="1996370688">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55B0"/>
    <w:rsid w:val="000271C7"/>
    <w:rsid w:val="00031C06"/>
    <w:rsid w:val="00033397"/>
    <w:rsid w:val="00040095"/>
    <w:rsid w:val="0004364D"/>
    <w:rsid w:val="00043B07"/>
    <w:rsid w:val="00043BA6"/>
    <w:rsid w:val="00047420"/>
    <w:rsid w:val="00051834"/>
    <w:rsid w:val="00054A22"/>
    <w:rsid w:val="000559DD"/>
    <w:rsid w:val="000655A6"/>
    <w:rsid w:val="000664AD"/>
    <w:rsid w:val="00071D0B"/>
    <w:rsid w:val="00080512"/>
    <w:rsid w:val="00092E9D"/>
    <w:rsid w:val="0009315D"/>
    <w:rsid w:val="000A0AFB"/>
    <w:rsid w:val="000A0DCD"/>
    <w:rsid w:val="000A1B4E"/>
    <w:rsid w:val="000B5F93"/>
    <w:rsid w:val="000C69F6"/>
    <w:rsid w:val="000D4BBC"/>
    <w:rsid w:val="000D58AB"/>
    <w:rsid w:val="000F124B"/>
    <w:rsid w:val="000F67FD"/>
    <w:rsid w:val="00103C8D"/>
    <w:rsid w:val="001050E8"/>
    <w:rsid w:val="00116BB2"/>
    <w:rsid w:val="00117438"/>
    <w:rsid w:val="001425D6"/>
    <w:rsid w:val="00145EC8"/>
    <w:rsid w:val="0015374D"/>
    <w:rsid w:val="00173B6E"/>
    <w:rsid w:val="00174CEE"/>
    <w:rsid w:val="001844E6"/>
    <w:rsid w:val="0019347A"/>
    <w:rsid w:val="00194809"/>
    <w:rsid w:val="001968D0"/>
    <w:rsid w:val="0019728B"/>
    <w:rsid w:val="00197CAF"/>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C72"/>
    <w:rsid w:val="00235F63"/>
    <w:rsid w:val="0023727B"/>
    <w:rsid w:val="0024032A"/>
    <w:rsid w:val="0024560D"/>
    <w:rsid w:val="002465C9"/>
    <w:rsid w:val="0025126D"/>
    <w:rsid w:val="0025284B"/>
    <w:rsid w:val="00252E45"/>
    <w:rsid w:val="00254767"/>
    <w:rsid w:val="00261713"/>
    <w:rsid w:val="00266CA4"/>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27E8F"/>
    <w:rsid w:val="0033257F"/>
    <w:rsid w:val="003346E5"/>
    <w:rsid w:val="00335897"/>
    <w:rsid w:val="00337F50"/>
    <w:rsid w:val="003503B5"/>
    <w:rsid w:val="0035462D"/>
    <w:rsid w:val="00360CD0"/>
    <w:rsid w:val="00375607"/>
    <w:rsid w:val="00381BBB"/>
    <w:rsid w:val="00386865"/>
    <w:rsid w:val="00393A69"/>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166A7"/>
    <w:rsid w:val="00430006"/>
    <w:rsid w:val="00433185"/>
    <w:rsid w:val="00442F60"/>
    <w:rsid w:val="00447F53"/>
    <w:rsid w:val="004550E9"/>
    <w:rsid w:val="004621AD"/>
    <w:rsid w:val="00462864"/>
    <w:rsid w:val="004705A2"/>
    <w:rsid w:val="0047096D"/>
    <w:rsid w:val="00471429"/>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357D6"/>
    <w:rsid w:val="00543E6C"/>
    <w:rsid w:val="005442E2"/>
    <w:rsid w:val="005520AF"/>
    <w:rsid w:val="00555D56"/>
    <w:rsid w:val="00565087"/>
    <w:rsid w:val="005812F2"/>
    <w:rsid w:val="005863BE"/>
    <w:rsid w:val="005A17F5"/>
    <w:rsid w:val="005A6F55"/>
    <w:rsid w:val="005A712D"/>
    <w:rsid w:val="005A7B31"/>
    <w:rsid w:val="005B46AC"/>
    <w:rsid w:val="005B79AF"/>
    <w:rsid w:val="005C6C17"/>
    <w:rsid w:val="005D0C57"/>
    <w:rsid w:val="005D2E01"/>
    <w:rsid w:val="005E7D36"/>
    <w:rsid w:val="005F2BBA"/>
    <w:rsid w:val="00600691"/>
    <w:rsid w:val="00602D64"/>
    <w:rsid w:val="006120B7"/>
    <w:rsid w:val="006130AA"/>
    <w:rsid w:val="00614FDF"/>
    <w:rsid w:val="00631BED"/>
    <w:rsid w:val="00632455"/>
    <w:rsid w:val="0063629C"/>
    <w:rsid w:val="00644254"/>
    <w:rsid w:val="006623AD"/>
    <w:rsid w:val="006726C9"/>
    <w:rsid w:val="0067302B"/>
    <w:rsid w:val="00675FBA"/>
    <w:rsid w:val="00682E6D"/>
    <w:rsid w:val="006837FD"/>
    <w:rsid w:val="00696EDE"/>
    <w:rsid w:val="006974CE"/>
    <w:rsid w:val="006A79FF"/>
    <w:rsid w:val="006A7F69"/>
    <w:rsid w:val="006B3F4D"/>
    <w:rsid w:val="006B446A"/>
    <w:rsid w:val="006B7539"/>
    <w:rsid w:val="006C195B"/>
    <w:rsid w:val="006C3AD6"/>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742E2"/>
    <w:rsid w:val="00780233"/>
    <w:rsid w:val="00781F0F"/>
    <w:rsid w:val="007833F4"/>
    <w:rsid w:val="0078738A"/>
    <w:rsid w:val="007912C6"/>
    <w:rsid w:val="00796154"/>
    <w:rsid w:val="00796D02"/>
    <w:rsid w:val="007A3423"/>
    <w:rsid w:val="007D0F59"/>
    <w:rsid w:val="007D70D0"/>
    <w:rsid w:val="007D7D65"/>
    <w:rsid w:val="007E0E57"/>
    <w:rsid w:val="007E58B4"/>
    <w:rsid w:val="007E6996"/>
    <w:rsid w:val="007E7C2E"/>
    <w:rsid w:val="007F6B2C"/>
    <w:rsid w:val="00801A75"/>
    <w:rsid w:val="008028A4"/>
    <w:rsid w:val="008161E6"/>
    <w:rsid w:val="00817C31"/>
    <w:rsid w:val="00820C09"/>
    <w:rsid w:val="00820F10"/>
    <w:rsid w:val="00831977"/>
    <w:rsid w:val="00846F49"/>
    <w:rsid w:val="00850920"/>
    <w:rsid w:val="00852E68"/>
    <w:rsid w:val="00860EE1"/>
    <w:rsid w:val="0086339D"/>
    <w:rsid w:val="00866E60"/>
    <w:rsid w:val="008768CA"/>
    <w:rsid w:val="00880F88"/>
    <w:rsid w:val="008828D8"/>
    <w:rsid w:val="00882E02"/>
    <w:rsid w:val="00890EA7"/>
    <w:rsid w:val="008952D3"/>
    <w:rsid w:val="00895AE5"/>
    <w:rsid w:val="008966E3"/>
    <w:rsid w:val="008B13B4"/>
    <w:rsid w:val="008B32CC"/>
    <w:rsid w:val="008B3F2A"/>
    <w:rsid w:val="008B5D85"/>
    <w:rsid w:val="008C15CC"/>
    <w:rsid w:val="008D2048"/>
    <w:rsid w:val="008D5CE3"/>
    <w:rsid w:val="008E1495"/>
    <w:rsid w:val="008E37D8"/>
    <w:rsid w:val="008F3D46"/>
    <w:rsid w:val="0090271F"/>
    <w:rsid w:val="00902E23"/>
    <w:rsid w:val="00903CAE"/>
    <w:rsid w:val="00906860"/>
    <w:rsid w:val="00910689"/>
    <w:rsid w:val="00912775"/>
    <w:rsid w:val="0091348E"/>
    <w:rsid w:val="0091458C"/>
    <w:rsid w:val="00917CCB"/>
    <w:rsid w:val="00922481"/>
    <w:rsid w:val="00922EE0"/>
    <w:rsid w:val="00924506"/>
    <w:rsid w:val="0092775E"/>
    <w:rsid w:val="00927EBD"/>
    <w:rsid w:val="009348A1"/>
    <w:rsid w:val="00934DF3"/>
    <w:rsid w:val="009373B5"/>
    <w:rsid w:val="00942EC2"/>
    <w:rsid w:val="00944DC8"/>
    <w:rsid w:val="00953821"/>
    <w:rsid w:val="009600D5"/>
    <w:rsid w:val="0096299D"/>
    <w:rsid w:val="00972293"/>
    <w:rsid w:val="00973DDA"/>
    <w:rsid w:val="009827F8"/>
    <w:rsid w:val="009869DA"/>
    <w:rsid w:val="009878A8"/>
    <w:rsid w:val="009941A8"/>
    <w:rsid w:val="00995B2C"/>
    <w:rsid w:val="00995D8B"/>
    <w:rsid w:val="00996069"/>
    <w:rsid w:val="009A33A4"/>
    <w:rsid w:val="009B3301"/>
    <w:rsid w:val="009C3404"/>
    <w:rsid w:val="009D387C"/>
    <w:rsid w:val="009E741B"/>
    <w:rsid w:val="009F37B7"/>
    <w:rsid w:val="009F6F4C"/>
    <w:rsid w:val="00A01428"/>
    <w:rsid w:val="00A01859"/>
    <w:rsid w:val="00A037F8"/>
    <w:rsid w:val="00A05AF5"/>
    <w:rsid w:val="00A07677"/>
    <w:rsid w:val="00A104E2"/>
    <w:rsid w:val="00A10F02"/>
    <w:rsid w:val="00A126E2"/>
    <w:rsid w:val="00A164B4"/>
    <w:rsid w:val="00A30262"/>
    <w:rsid w:val="00A3158C"/>
    <w:rsid w:val="00A319DD"/>
    <w:rsid w:val="00A31A81"/>
    <w:rsid w:val="00A3463E"/>
    <w:rsid w:val="00A41BA3"/>
    <w:rsid w:val="00A42E88"/>
    <w:rsid w:val="00A440DD"/>
    <w:rsid w:val="00A44BFC"/>
    <w:rsid w:val="00A53724"/>
    <w:rsid w:val="00A7155B"/>
    <w:rsid w:val="00A7698E"/>
    <w:rsid w:val="00A76996"/>
    <w:rsid w:val="00A7714D"/>
    <w:rsid w:val="00A774B4"/>
    <w:rsid w:val="00A82346"/>
    <w:rsid w:val="00A856BB"/>
    <w:rsid w:val="00A879B7"/>
    <w:rsid w:val="00A93A39"/>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49C6"/>
    <w:rsid w:val="00B7750C"/>
    <w:rsid w:val="00B7760B"/>
    <w:rsid w:val="00B81794"/>
    <w:rsid w:val="00B83D9A"/>
    <w:rsid w:val="00B858A2"/>
    <w:rsid w:val="00B86D5C"/>
    <w:rsid w:val="00B96D70"/>
    <w:rsid w:val="00BA064A"/>
    <w:rsid w:val="00BA39A0"/>
    <w:rsid w:val="00BB0314"/>
    <w:rsid w:val="00BB1384"/>
    <w:rsid w:val="00BB2960"/>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07FC"/>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59E2"/>
    <w:rsid w:val="00D1742D"/>
    <w:rsid w:val="00D248F5"/>
    <w:rsid w:val="00D24F44"/>
    <w:rsid w:val="00D3562A"/>
    <w:rsid w:val="00D42573"/>
    <w:rsid w:val="00D42B14"/>
    <w:rsid w:val="00D47C17"/>
    <w:rsid w:val="00D5679E"/>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29F1"/>
    <w:rsid w:val="00DB325D"/>
    <w:rsid w:val="00DB5DC8"/>
    <w:rsid w:val="00DC0C03"/>
    <w:rsid w:val="00DC2CB3"/>
    <w:rsid w:val="00DC309B"/>
    <w:rsid w:val="00DC4DA2"/>
    <w:rsid w:val="00DD0E23"/>
    <w:rsid w:val="00DD6CC3"/>
    <w:rsid w:val="00DE0E56"/>
    <w:rsid w:val="00DF2B1F"/>
    <w:rsid w:val="00DF3E2A"/>
    <w:rsid w:val="00DF62CD"/>
    <w:rsid w:val="00E00124"/>
    <w:rsid w:val="00E00337"/>
    <w:rsid w:val="00E01A52"/>
    <w:rsid w:val="00E1240C"/>
    <w:rsid w:val="00E12E55"/>
    <w:rsid w:val="00E15EBC"/>
    <w:rsid w:val="00E179EC"/>
    <w:rsid w:val="00E231EB"/>
    <w:rsid w:val="00E242A9"/>
    <w:rsid w:val="00E26C44"/>
    <w:rsid w:val="00E31F91"/>
    <w:rsid w:val="00E336C9"/>
    <w:rsid w:val="00E515B2"/>
    <w:rsid w:val="00E53081"/>
    <w:rsid w:val="00E54BAB"/>
    <w:rsid w:val="00E573FA"/>
    <w:rsid w:val="00E6288B"/>
    <w:rsid w:val="00E70509"/>
    <w:rsid w:val="00E77645"/>
    <w:rsid w:val="00E803AD"/>
    <w:rsid w:val="00E82C62"/>
    <w:rsid w:val="00E833C8"/>
    <w:rsid w:val="00E868C4"/>
    <w:rsid w:val="00E87554"/>
    <w:rsid w:val="00E87E22"/>
    <w:rsid w:val="00EA0A34"/>
    <w:rsid w:val="00EA51A8"/>
    <w:rsid w:val="00EA6DC0"/>
    <w:rsid w:val="00EB0E7D"/>
    <w:rsid w:val="00EB6364"/>
    <w:rsid w:val="00EC4A25"/>
    <w:rsid w:val="00ED721F"/>
    <w:rsid w:val="00EE1063"/>
    <w:rsid w:val="00EE210D"/>
    <w:rsid w:val="00EE297D"/>
    <w:rsid w:val="00EE5C1E"/>
    <w:rsid w:val="00EF1E96"/>
    <w:rsid w:val="00EF759F"/>
    <w:rsid w:val="00F025A2"/>
    <w:rsid w:val="00F04712"/>
    <w:rsid w:val="00F056C2"/>
    <w:rsid w:val="00F05D26"/>
    <w:rsid w:val="00F07802"/>
    <w:rsid w:val="00F1376D"/>
    <w:rsid w:val="00F14686"/>
    <w:rsid w:val="00F1530C"/>
    <w:rsid w:val="00F22EC7"/>
    <w:rsid w:val="00F25348"/>
    <w:rsid w:val="00F448BF"/>
    <w:rsid w:val="00F4614B"/>
    <w:rsid w:val="00F503E5"/>
    <w:rsid w:val="00F51CB0"/>
    <w:rsid w:val="00F562C2"/>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E5FD5"/>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156</TotalTime>
  <Pages>3</Pages>
  <Words>592</Words>
  <Characters>3378</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7</cp:revision>
  <cp:lastPrinted>2017-11-15T03:07:00Z</cp:lastPrinted>
  <dcterms:created xsi:type="dcterms:W3CDTF">2023-09-27T12:47:00Z</dcterms:created>
  <dcterms:modified xsi:type="dcterms:W3CDTF">2023-11-03T13:53:00Z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2023-08-11T09:50:17Z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7592eff8-dc4b-4d55-8c02-e38c0897ea8f</vt:lpwstr>
  </property>
  <property fmtid="{D5CDD505-2E9C-101B-9397-08002B2CF9AE}" pid="8" name="MSIP_Label_ccdfaaf9-8272-478d-a341-3acc189ee3a3_ContentBits">
    <vt:lpwstr>0</vt:lpwstr>
  </property>
</Properties>
</file>