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R4-2319598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Chicago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13th Nov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17th Nov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38.101-1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1912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17.11.0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9F0C1BC" w:rsidR="00F25D98" w:rsidRDefault="00B3652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[NR_n38_BW2] Clarify A-MPR values for NS_44 - Rel17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5ED16D" w:rsidR="001E41F3" w:rsidRDefault="00B3652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NR_n38_BW2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2023-11-03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DC72DFC" w:rsidR="001E41F3" w:rsidRDefault="00B365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table 6.2.3.20-2, for region A6, some of the A-MPR values have been added with the white font color, they are so present but not visible anymore in the clean version of the specification.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3652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36527" w:rsidRDefault="00B36527" w:rsidP="00B365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5CBFE90" w:rsidR="00B36527" w:rsidRDefault="00B36527" w:rsidP="00B365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Change the font color of the A-MPR values from white to black. </w:t>
            </w:r>
          </w:p>
        </w:tc>
      </w:tr>
      <w:tr w:rsidR="00B3652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36527" w:rsidRDefault="00B36527" w:rsidP="00B365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36527" w:rsidRDefault="00B36527" w:rsidP="00B365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3652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36527" w:rsidRDefault="00B36527" w:rsidP="00B365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E29343F" w:rsidR="00B36527" w:rsidRDefault="00B36527" w:rsidP="00B365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Confusion remains for some A-MPR values for region A6, if they exist or not.</w:t>
            </w:r>
          </w:p>
        </w:tc>
      </w:tr>
      <w:tr w:rsidR="00B36527" w14:paraId="034AF533" w14:textId="77777777" w:rsidTr="00547111">
        <w:tc>
          <w:tcPr>
            <w:tcW w:w="2694" w:type="dxa"/>
            <w:gridSpan w:val="2"/>
          </w:tcPr>
          <w:p w14:paraId="39D9EB5B" w14:textId="77777777" w:rsidR="00B36527" w:rsidRDefault="00B36527" w:rsidP="00B365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36527" w:rsidRDefault="00B36527" w:rsidP="00B365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3652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36527" w:rsidRDefault="00B36527" w:rsidP="00B365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A756541" w:rsidR="00B36527" w:rsidRDefault="00B36527" w:rsidP="00B365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6.2.3.20</w:t>
            </w:r>
          </w:p>
        </w:tc>
      </w:tr>
      <w:tr w:rsidR="00B3652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B36527" w:rsidRDefault="00B36527" w:rsidP="00B365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36527" w:rsidRDefault="00B36527" w:rsidP="00B365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3652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36527" w:rsidRDefault="00B36527" w:rsidP="00B365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36527" w:rsidRDefault="00B36527" w:rsidP="00B365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36527" w:rsidRDefault="00B36527" w:rsidP="00B365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36527" w:rsidRDefault="00B36527" w:rsidP="00B365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36527" w:rsidRDefault="00B36527" w:rsidP="00B3652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3652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36527" w:rsidRDefault="00B36527" w:rsidP="00B365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36527" w:rsidRDefault="00B36527" w:rsidP="00B365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1798014" w:rsidR="00B36527" w:rsidRDefault="00B36527" w:rsidP="00B365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36527" w:rsidRDefault="00B36527" w:rsidP="00B365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B36527" w:rsidRDefault="00B36527" w:rsidP="00B365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3652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36527" w:rsidRDefault="00B36527" w:rsidP="00B365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D334386" w:rsidR="00B36527" w:rsidRDefault="00B36527" w:rsidP="00B365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B36527" w:rsidRDefault="00B36527" w:rsidP="00B365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B36527" w:rsidRDefault="00B36527" w:rsidP="00B365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A426218" w:rsidR="00B36527" w:rsidRDefault="00B36527" w:rsidP="00B365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38.521-1</w:t>
            </w:r>
          </w:p>
        </w:tc>
      </w:tr>
      <w:tr w:rsidR="00B3652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36527" w:rsidRDefault="00B36527" w:rsidP="00B365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36527" w:rsidRDefault="00B36527" w:rsidP="00B365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2B257B9" w:rsidR="00B36527" w:rsidRDefault="00B36527" w:rsidP="00B365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36527" w:rsidRDefault="00B36527" w:rsidP="00B365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36527" w:rsidRDefault="00B36527" w:rsidP="00B365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3652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36527" w:rsidRDefault="00B36527" w:rsidP="00B3652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36527" w:rsidRDefault="00B36527" w:rsidP="00B36527">
            <w:pPr>
              <w:pStyle w:val="CRCoverPage"/>
              <w:spacing w:after="0"/>
              <w:rPr>
                <w:noProof/>
              </w:rPr>
            </w:pPr>
          </w:p>
        </w:tc>
      </w:tr>
      <w:tr w:rsidR="00B3652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36527" w:rsidRDefault="00B36527" w:rsidP="00B365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B36527" w:rsidRDefault="00B36527" w:rsidP="00B365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3652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36527" w:rsidRPr="008863B9" w:rsidRDefault="00B36527" w:rsidP="00B365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36527" w:rsidRPr="008863B9" w:rsidRDefault="00B36527" w:rsidP="00B3652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3652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36527" w:rsidRDefault="00B36527" w:rsidP="00B365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B36527" w:rsidRDefault="00B36527" w:rsidP="00B365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5FEB9F" w14:textId="77777777" w:rsidR="006E7D4A" w:rsidRDefault="006E7D4A" w:rsidP="006E7D4A">
      <w:pPr>
        <w:rPr>
          <w:i/>
          <w:color w:val="0000FF"/>
          <w:lang w:eastAsia="zh-CN"/>
        </w:rPr>
      </w:pPr>
      <w:r w:rsidRPr="00EF44FA">
        <w:rPr>
          <w:i/>
          <w:color w:val="0000FF"/>
          <w:lang w:eastAsia="zh-CN"/>
        </w:rPr>
        <w:lastRenderedPageBreak/>
        <w:t>&lt;</w:t>
      </w:r>
      <w:r>
        <w:rPr>
          <w:i/>
          <w:color w:val="0000FF"/>
          <w:lang w:eastAsia="zh-CN"/>
        </w:rPr>
        <w:t>S</w:t>
      </w:r>
      <w:r w:rsidRPr="00EF44FA">
        <w:rPr>
          <w:i/>
          <w:color w:val="0000FF"/>
          <w:lang w:eastAsia="zh-CN"/>
        </w:rPr>
        <w:t>tart of the change&gt;</w:t>
      </w:r>
    </w:p>
    <w:p w14:paraId="67DF252D" w14:textId="77777777" w:rsidR="006E7D4A" w:rsidRPr="000E530E" w:rsidRDefault="006E7D4A" w:rsidP="006E7D4A">
      <w:pPr>
        <w:pStyle w:val="Heading4"/>
        <w:rPr>
          <w:rFonts w:eastAsia="SimSun"/>
          <w:lang w:val="en-US" w:eastAsia="zh-CN"/>
        </w:rPr>
      </w:pPr>
      <w:r>
        <w:t>6.2.3.20</w:t>
      </w:r>
      <w:r w:rsidRPr="000E530E">
        <w:tab/>
        <w:t>A-MPR for NS_</w:t>
      </w:r>
      <w:r>
        <w:rPr>
          <w:lang w:val="en-US" w:eastAsia="zh-CN"/>
        </w:rPr>
        <w:t>44</w:t>
      </w:r>
    </w:p>
    <w:p w14:paraId="76A21732" w14:textId="77777777" w:rsidR="006E7D4A" w:rsidRPr="00F20840" w:rsidRDefault="006E7D4A" w:rsidP="006E7D4A">
      <w:pPr>
        <w:pStyle w:val="TH"/>
      </w:pPr>
      <w:r>
        <w:t xml:space="preserve">Table 6.2.3.20-1: </w:t>
      </w:r>
      <w:r w:rsidRPr="000E530E">
        <w:t>A-MPR regions for NS_4</w:t>
      </w:r>
      <w:r>
        <w:t>4</w:t>
      </w:r>
    </w:p>
    <w:tbl>
      <w:tblPr>
        <w:tblW w:w="8128" w:type="dxa"/>
        <w:tblInd w:w="7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98"/>
        <w:gridCol w:w="2002"/>
        <w:gridCol w:w="1480"/>
        <w:gridCol w:w="2548"/>
        <w:gridCol w:w="900"/>
      </w:tblGrid>
      <w:tr w:rsidR="006E7D4A" w:rsidRPr="00C40F13" w14:paraId="04BCE63A" w14:textId="77777777" w:rsidTr="00BC5EA4">
        <w:trPr>
          <w:trHeight w:val="185"/>
        </w:trPr>
        <w:tc>
          <w:tcPr>
            <w:tcW w:w="1198" w:type="dxa"/>
            <w:tcBorders>
              <w:bottom w:val="nil"/>
            </w:tcBorders>
            <w:shd w:val="clear" w:color="auto" w:fill="auto"/>
          </w:tcPr>
          <w:p w14:paraId="4360CFED" w14:textId="77777777" w:rsidR="006E7D4A" w:rsidRPr="00C40F13" w:rsidRDefault="006E7D4A" w:rsidP="00BC5EA4">
            <w:pPr>
              <w:pStyle w:val="TAH"/>
            </w:pPr>
            <w:r w:rsidRPr="00C40F13">
              <w:t>Channel Bandwidth, MHz</w:t>
            </w:r>
          </w:p>
        </w:tc>
        <w:tc>
          <w:tcPr>
            <w:tcW w:w="2002" w:type="dxa"/>
            <w:tcBorders>
              <w:bottom w:val="nil"/>
            </w:tcBorders>
            <w:shd w:val="clear" w:color="auto" w:fill="auto"/>
          </w:tcPr>
          <w:p w14:paraId="74158D30" w14:textId="77777777" w:rsidR="006E7D4A" w:rsidRPr="00C40F13" w:rsidRDefault="006E7D4A" w:rsidP="00BC5EA4">
            <w:pPr>
              <w:pStyle w:val="TAH"/>
            </w:pPr>
            <w:r w:rsidRPr="00C40F13">
              <w:t xml:space="preserve">Carrier </w:t>
            </w:r>
            <w:proofErr w:type="spellStart"/>
            <w:r w:rsidRPr="00C40F13">
              <w:t>Cent</w:t>
            </w:r>
            <w:r>
              <w:t>er</w:t>
            </w:r>
            <w:proofErr w:type="spellEnd"/>
            <w:r w:rsidRPr="00C40F13">
              <w:t xml:space="preserve"> Frequency, Fc, MHz</w:t>
            </w:r>
          </w:p>
        </w:tc>
        <w:tc>
          <w:tcPr>
            <w:tcW w:w="4028" w:type="dxa"/>
            <w:gridSpan w:val="2"/>
          </w:tcPr>
          <w:p w14:paraId="79D65F53" w14:textId="77777777" w:rsidR="006E7D4A" w:rsidRPr="00C40F13" w:rsidRDefault="006E7D4A" w:rsidP="00BC5EA4">
            <w:pPr>
              <w:pStyle w:val="TAH"/>
            </w:pPr>
            <w:r>
              <w:t>Regions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</w:tcPr>
          <w:p w14:paraId="3013DAC8" w14:textId="77777777" w:rsidR="006E7D4A" w:rsidRPr="00C40F13" w:rsidRDefault="006E7D4A" w:rsidP="00BC5EA4">
            <w:pPr>
              <w:pStyle w:val="TAH"/>
            </w:pPr>
            <w:r w:rsidRPr="00C40F13">
              <w:t>A-MPR</w:t>
            </w:r>
          </w:p>
        </w:tc>
      </w:tr>
      <w:tr w:rsidR="006E7D4A" w:rsidRPr="00C40F13" w14:paraId="634219F9" w14:textId="77777777" w:rsidTr="00BC5EA4">
        <w:trPr>
          <w:trHeight w:val="185"/>
        </w:trPr>
        <w:tc>
          <w:tcPr>
            <w:tcW w:w="119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DD9020E" w14:textId="77777777" w:rsidR="006E7D4A" w:rsidRPr="00C40F13" w:rsidRDefault="006E7D4A" w:rsidP="00BC5EA4">
            <w:pPr>
              <w:pStyle w:val="TAH"/>
            </w:pPr>
          </w:p>
        </w:tc>
        <w:tc>
          <w:tcPr>
            <w:tcW w:w="200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930BBC2" w14:textId="77777777" w:rsidR="006E7D4A" w:rsidRPr="00C40F13" w:rsidRDefault="006E7D4A" w:rsidP="00BC5EA4">
            <w:pPr>
              <w:pStyle w:val="TAH"/>
            </w:pPr>
          </w:p>
        </w:tc>
        <w:tc>
          <w:tcPr>
            <w:tcW w:w="1480" w:type="dxa"/>
          </w:tcPr>
          <w:p w14:paraId="0D9FF82B" w14:textId="77777777" w:rsidR="006E7D4A" w:rsidRDefault="006E7D4A" w:rsidP="00BC5EA4">
            <w:pPr>
              <w:pStyle w:val="TAH"/>
            </w:pPr>
            <w:proofErr w:type="spellStart"/>
            <w:r>
              <w:t>RB</w:t>
            </w:r>
            <w:r w:rsidRPr="008A15C4">
              <w:rPr>
                <w:vertAlign w:val="subscript"/>
              </w:rPr>
              <w:t>end</w:t>
            </w:r>
            <w:proofErr w:type="spellEnd"/>
            <w:r>
              <w:t>*12*SCS</w:t>
            </w:r>
          </w:p>
          <w:p w14:paraId="4D00324F" w14:textId="77777777" w:rsidR="006E7D4A" w:rsidRPr="00C40F13" w:rsidRDefault="006E7D4A" w:rsidP="00BC5EA4">
            <w:pPr>
              <w:pStyle w:val="TAH"/>
            </w:pPr>
            <w:r>
              <w:t>MHz</w:t>
            </w:r>
          </w:p>
        </w:tc>
        <w:tc>
          <w:tcPr>
            <w:tcW w:w="2548" w:type="dxa"/>
          </w:tcPr>
          <w:p w14:paraId="1B96CC61" w14:textId="77777777" w:rsidR="006E7D4A" w:rsidRDefault="006E7D4A" w:rsidP="00BC5EA4">
            <w:pPr>
              <w:pStyle w:val="TAH"/>
            </w:pPr>
            <w:r>
              <w:t>L</w:t>
            </w:r>
            <w:r w:rsidRPr="008A15C4">
              <w:rPr>
                <w:vertAlign w:val="subscript"/>
              </w:rPr>
              <w:t>CRB</w:t>
            </w:r>
            <w:r>
              <w:t>*12*SCS</w:t>
            </w:r>
          </w:p>
          <w:p w14:paraId="032B6A40" w14:textId="77777777" w:rsidR="006E7D4A" w:rsidRPr="00C40F13" w:rsidRDefault="006E7D4A" w:rsidP="00BC5EA4">
            <w:pPr>
              <w:pStyle w:val="TAH"/>
            </w:pPr>
            <w:r>
              <w:t>MHz</w:t>
            </w:r>
          </w:p>
        </w:tc>
        <w:tc>
          <w:tcPr>
            <w:tcW w:w="900" w:type="dxa"/>
            <w:tcBorders>
              <w:top w:val="nil"/>
            </w:tcBorders>
            <w:shd w:val="clear" w:color="auto" w:fill="auto"/>
          </w:tcPr>
          <w:p w14:paraId="3397D7E4" w14:textId="77777777" w:rsidR="006E7D4A" w:rsidRPr="00C40F13" w:rsidRDefault="006E7D4A" w:rsidP="00BC5EA4">
            <w:pPr>
              <w:pStyle w:val="TAH"/>
            </w:pPr>
          </w:p>
        </w:tc>
      </w:tr>
      <w:tr w:rsidR="006E7D4A" w:rsidRPr="00C40F13" w14:paraId="1753407C" w14:textId="77777777" w:rsidTr="00BC5EA4">
        <w:trPr>
          <w:trHeight w:val="20"/>
        </w:trPr>
        <w:tc>
          <w:tcPr>
            <w:tcW w:w="1198" w:type="dxa"/>
            <w:tcBorders>
              <w:bottom w:val="nil"/>
            </w:tcBorders>
            <w:shd w:val="clear" w:color="auto" w:fill="auto"/>
          </w:tcPr>
          <w:p w14:paraId="79EB559F" w14:textId="77777777" w:rsidR="006E7D4A" w:rsidRPr="00523615" w:rsidRDefault="006E7D4A" w:rsidP="00BC5EA4">
            <w:pPr>
              <w:pStyle w:val="TAC"/>
            </w:pPr>
            <w:r w:rsidRPr="00523615">
              <w:t>25 MHz</w:t>
            </w:r>
          </w:p>
        </w:tc>
        <w:tc>
          <w:tcPr>
            <w:tcW w:w="2002" w:type="dxa"/>
            <w:tcBorders>
              <w:bottom w:val="nil"/>
            </w:tcBorders>
            <w:shd w:val="clear" w:color="auto" w:fill="auto"/>
          </w:tcPr>
          <w:p w14:paraId="5440B1BE" w14:textId="77777777" w:rsidR="006E7D4A" w:rsidRPr="00523615" w:rsidRDefault="006E7D4A" w:rsidP="00BC5EA4">
            <w:pPr>
              <w:pStyle w:val="TAC"/>
              <w:rPr>
                <w:rFonts w:eastAsia="MS PGothic" w:cs="Arial"/>
                <w:kern w:val="24"/>
                <w:szCs w:val="18"/>
                <w:lang w:val="en-US" w:eastAsia="ja-JP"/>
              </w:rPr>
            </w:pPr>
            <w:r w:rsidRPr="00523615">
              <w:rPr>
                <w:rFonts w:eastAsia="MS PGothic" w:cs="Arial"/>
                <w:kern w:val="24"/>
                <w:szCs w:val="18"/>
                <w:lang w:val="en-US" w:eastAsia="ja-JP"/>
              </w:rPr>
              <w:t>2582.5≤ F</w:t>
            </w:r>
            <w:r w:rsidRPr="00523615">
              <w:rPr>
                <w:rFonts w:eastAsia="MS PGothic" w:cs="Arial"/>
                <w:kern w:val="24"/>
                <w:szCs w:val="18"/>
                <w:vertAlign w:val="subscript"/>
                <w:lang w:val="en-US" w:eastAsia="ja-JP"/>
              </w:rPr>
              <w:t>C</w:t>
            </w:r>
            <w:r w:rsidRPr="00523615">
              <w:rPr>
                <w:rFonts w:eastAsia="MS PGothic" w:cs="Arial"/>
                <w:kern w:val="24"/>
                <w:szCs w:val="18"/>
                <w:lang w:val="en-US" w:eastAsia="ja-JP"/>
              </w:rPr>
              <w:t xml:space="preserve"> ≤ 2602.5</w:t>
            </w:r>
          </w:p>
        </w:tc>
        <w:tc>
          <w:tcPr>
            <w:tcW w:w="1480" w:type="dxa"/>
          </w:tcPr>
          <w:p w14:paraId="50EF9EF6" w14:textId="77777777" w:rsidR="006E7D4A" w:rsidRPr="00523615" w:rsidRDefault="006E7D4A" w:rsidP="00BC5EA4">
            <w:pPr>
              <w:pStyle w:val="TAC"/>
              <w:rPr>
                <w:rFonts w:cs="Arial"/>
              </w:rPr>
            </w:pPr>
            <w:r w:rsidRPr="00523615">
              <w:rPr>
                <w:rFonts w:cs="Arial"/>
              </w:rPr>
              <w:t>&lt;18.0</w:t>
            </w:r>
          </w:p>
        </w:tc>
        <w:tc>
          <w:tcPr>
            <w:tcW w:w="2548" w:type="dxa"/>
          </w:tcPr>
          <w:p w14:paraId="13B23483" w14:textId="77777777" w:rsidR="006E7D4A" w:rsidRPr="00523615" w:rsidRDefault="006E7D4A" w:rsidP="00BC5EA4">
            <w:pPr>
              <w:pStyle w:val="TAC"/>
              <w:rPr>
                <w:rFonts w:cs="Arial"/>
                <w:bCs/>
                <w:kern w:val="24"/>
                <w:szCs w:val="18"/>
              </w:rPr>
            </w:pPr>
            <w:r w:rsidRPr="00523615">
              <w:rPr>
                <w:rFonts w:cs="Arial"/>
                <w:bCs/>
                <w:kern w:val="24"/>
                <w:szCs w:val="18"/>
              </w:rPr>
              <w:t>&gt;max(0, 12*SCS*</w:t>
            </w:r>
            <w:r w:rsidRPr="00523615">
              <w:rPr>
                <w:rFonts w:cs="Arial"/>
                <w:kern w:val="24"/>
                <w:szCs w:val="18"/>
              </w:rPr>
              <w:t xml:space="preserve"> RB</w:t>
            </w:r>
            <w:r w:rsidRPr="00523615">
              <w:rPr>
                <w:rFonts w:cs="Arial"/>
                <w:kern w:val="24"/>
                <w:position w:val="-5"/>
                <w:szCs w:val="18"/>
                <w:vertAlign w:val="subscript"/>
              </w:rPr>
              <w:t xml:space="preserve">end </w:t>
            </w:r>
            <w:r w:rsidRPr="00523615">
              <w:rPr>
                <w:rFonts w:cs="Arial"/>
                <w:kern w:val="24"/>
                <w:szCs w:val="18"/>
              </w:rPr>
              <w:t>- 3.6)</w:t>
            </w:r>
          </w:p>
        </w:tc>
        <w:tc>
          <w:tcPr>
            <w:tcW w:w="900" w:type="dxa"/>
          </w:tcPr>
          <w:p w14:paraId="369543B5" w14:textId="77777777" w:rsidR="006E7D4A" w:rsidRPr="00523615" w:rsidRDefault="006E7D4A" w:rsidP="00BC5EA4">
            <w:pPr>
              <w:pStyle w:val="TAC"/>
              <w:rPr>
                <w:rFonts w:cs="Arial"/>
                <w:bCs/>
                <w:kern w:val="24"/>
                <w:szCs w:val="18"/>
              </w:rPr>
            </w:pPr>
            <w:r w:rsidRPr="00523615">
              <w:rPr>
                <w:rFonts w:cs="Arial"/>
                <w:bCs/>
                <w:kern w:val="24"/>
                <w:szCs w:val="18"/>
              </w:rPr>
              <w:t>A3</w:t>
            </w:r>
          </w:p>
        </w:tc>
      </w:tr>
      <w:tr w:rsidR="006E7D4A" w:rsidRPr="00C40F13" w14:paraId="4B94A649" w14:textId="77777777" w:rsidTr="00BC5EA4">
        <w:trPr>
          <w:trHeight w:val="20"/>
        </w:trPr>
        <w:tc>
          <w:tcPr>
            <w:tcW w:w="1198" w:type="dxa"/>
            <w:tcBorders>
              <w:top w:val="nil"/>
              <w:bottom w:val="nil"/>
            </w:tcBorders>
            <w:shd w:val="clear" w:color="auto" w:fill="auto"/>
          </w:tcPr>
          <w:p w14:paraId="6FDDA4B1" w14:textId="77777777" w:rsidR="006E7D4A" w:rsidRDefault="006E7D4A" w:rsidP="00BC5EA4">
            <w:pPr>
              <w:pStyle w:val="TAC"/>
            </w:pPr>
          </w:p>
        </w:tc>
        <w:tc>
          <w:tcPr>
            <w:tcW w:w="2002" w:type="dxa"/>
            <w:tcBorders>
              <w:top w:val="nil"/>
              <w:bottom w:val="nil"/>
            </w:tcBorders>
            <w:shd w:val="clear" w:color="auto" w:fill="auto"/>
          </w:tcPr>
          <w:p w14:paraId="25041DBA" w14:textId="77777777" w:rsidR="006E7D4A" w:rsidRPr="00A27EE0" w:rsidRDefault="006E7D4A" w:rsidP="00BC5EA4">
            <w:pPr>
              <w:pStyle w:val="TAC"/>
              <w:rPr>
                <w:rFonts w:eastAsia="MS PGothic" w:cs="Arial"/>
                <w:kern w:val="24"/>
                <w:szCs w:val="18"/>
                <w:lang w:val="en-US" w:eastAsia="ja-JP"/>
              </w:rPr>
            </w:pPr>
          </w:p>
        </w:tc>
        <w:tc>
          <w:tcPr>
            <w:tcW w:w="1480" w:type="dxa"/>
          </w:tcPr>
          <w:p w14:paraId="29F53320" w14:textId="77777777" w:rsidR="006E7D4A" w:rsidRPr="00A27EE0" w:rsidRDefault="006E7D4A" w:rsidP="00BC5EA4">
            <w:pPr>
              <w:pStyle w:val="TAC"/>
              <w:rPr>
                <w:rFonts w:cs="Arial"/>
              </w:rPr>
            </w:pPr>
            <w:r w:rsidRPr="00523615">
              <w:rPr>
                <w:rFonts w:cs="Arial"/>
              </w:rPr>
              <w:t>≥18.0</w:t>
            </w:r>
          </w:p>
        </w:tc>
        <w:tc>
          <w:tcPr>
            <w:tcW w:w="2548" w:type="dxa"/>
          </w:tcPr>
          <w:p w14:paraId="3EB72233" w14:textId="77777777" w:rsidR="006E7D4A" w:rsidRPr="00DC7196" w:rsidRDefault="006E7D4A" w:rsidP="00BC5EA4">
            <w:pPr>
              <w:pStyle w:val="TAC"/>
              <w:rPr>
                <w:rFonts w:cs="Arial"/>
                <w:bCs/>
                <w:color w:val="FFFFFF"/>
                <w:kern w:val="24"/>
                <w:szCs w:val="18"/>
              </w:rPr>
            </w:pPr>
            <w:r w:rsidRPr="00523615">
              <w:rPr>
                <w:rFonts w:cs="Arial"/>
                <w:bCs/>
                <w:kern w:val="24"/>
                <w:szCs w:val="18"/>
              </w:rPr>
              <w:t>&lt;7.2</w:t>
            </w:r>
          </w:p>
        </w:tc>
        <w:tc>
          <w:tcPr>
            <w:tcW w:w="900" w:type="dxa"/>
          </w:tcPr>
          <w:p w14:paraId="12A7D49F" w14:textId="77777777" w:rsidR="006E7D4A" w:rsidRPr="00DC7196" w:rsidRDefault="006E7D4A" w:rsidP="00BC5EA4">
            <w:pPr>
              <w:pStyle w:val="TAC"/>
              <w:rPr>
                <w:rFonts w:cs="Arial"/>
                <w:bCs/>
                <w:color w:val="FFFFFF"/>
                <w:kern w:val="24"/>
                <w:szCs w:val="18"/>
              </w:rPr>
            </w:pPr>
            <w:r w:rsidRPr="00523615">
              <w:rPr>
                <w:rFonts w:cs="Arial"/>
                <w:bCs/>
                <w:kern w:val="24"/>
                <w:szCs w:val="18"/>
              </w:rPr>
              <w:t>A3</w:t>
            </w:r>
          </w:p>
        </w:tc>
      </w:tr>
      <w:tr w:rsidR="006E7D4A" w:rsidRPr="00C40F13" w14:paraId="2FB092DB" w14:textId="77777777" w:rsidTr="00BC5EA4">
        <w:trPr>
          <w:trHeight w:val="20"/>
        </w:trPr>
        <w:tc>
          <w:tcPr>
            <w:tcW w:w="119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0BC2626" w14:textId="77777777" w:rsidR="006E7D4A" w:rsidRDefault="006E7D4A" w:rsidP="00BC5EA4">
            <w:pPr>
              <w:pStyle w:val="TAC"/>
            </w:pPr>
          </w:p>
        </w:tc>
        <w:tc>
          <w:tcPr>
            <w:tcW w:w="200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D103B4C" w14:textId="77777777" w:rsidR="006E7D4A" w:rsidRPr="00A27EE0" w:rsidRDefault="006E7D4A" w:rsidP="00BC5EA4">
            <w:pPr>
              <w:pStyle w:val="TAC"/>
              <w:rPr>
                <w:rFonts w:eastAsia="MS PGothic" w:cs="Arial"/>
                <w:kern w:val="24"/>
                <w:szCs w:val="18"/>
                <w:lang w:val="en-US" w:eastAsia="ja-JP"/>
              </w:rPr>
            </w:pPr>
          </w:p>
        </w:tc>
        <w:tc>
          <w:tcPr>
            <w:tcW w:w="1480" w:type="dxa"/>
          </w:tcPr>
          <w:p w14:paraId="22BFB4FE" w14:textId="77777777" w:rsidR="006E7D4A" w:rsidRPr="00A27EE0" w:rsidRDefault="006E7D4A" w:rsidP="00BC5EA4">
            <w:pPr>
              <w:pStyle w:val="TAC"/>
              <w:rPr>
                <w:rFonts w:cs="Arial"/>
              </w:rPr>
            </w:pPr>
            <w:r w:rsidRPr="00523615">
              <w:rPr>
                <w:rFonts w:cs="Arial"/>
              </w:rPr>
              <w:t>≥18.0</w:t>
            </w:r>
          </w:p>
        </w:tc>
        <w:tc>
          <w:tcPr>
            <w:tcW w:w="2548" w:type="dxa"/>
          </w:tcPr>
          <w:p w14:paraId="2F8F3AC8" w14:textId="77777777" w:rsidR="006E7D4A" w:rsidRPr="00DC7196" w:rsidRDefault="006E7D4A" w:rsidP="00BC5EA4">
            <w:pPr>
              <w:pStyle w:val="TAC"/>
              <w:rPr>
                <w:rFonts w:cs="Arial"/>
                <w:bCs/>
                <w:color w:val="FFFFFF"/>
                <w:kern w:val="24"/>
                <w:szCs w:val="18"/>
              </w:rPr>
            </w:pPr>
            <w:r w:rsidRPr="00523615">
              <w:rPr>
                <w:rFonts w:cs="Arial"/>
              </w:rPr>
              <w:t>≥7.2</w:t>
            </w:r>
          </w:p>
        </w:tc>
        <w:tc>
          <w:tcPr>
            <w:tcW w:w="900" w:type="dxa"/>
          </w:tcPr>
          <w:p w14:paraId="24CEE193" w14:textId="77777777" w:rsidR="006E7D4A" w:rsidRPr="00DC7196" w:rsidRDefault="006E7D4A" w:rsidP="00BC5EA4">
            <w:pPr>
              <w:pStyle w:val="TAC"/>
              <w:rPr>
                <w:rFonts w:cs="Arial"/>
                <w:bCs/>
                <w:color w:val="FFFFFF"/>
                <w:kern w:val="24"/>
                <w:szCs w:val="18"/>
              </w:rPr>
            </w:pPr>
            <w:r w:rsidRPr="00523615">
              <w:rPr>
                <w:rFonts w:cs="Arial"/>
                <w:bCs/>
                <w:kern w:val="24"/>
                <w:szCs w:val="18"/>
              </w:rPr>
              <w:t>A6</w:t>
            </w:r>
          </w:p>
        </w:tc>
      </w:tr>
      <w:tr w:rsidR="006E7D4A" w:rsidRPr="00C40F13" w14:paraId="5E88C4D2" w14:textId="77777777" w:rsidTr="00BC5EA4">
        <w:trPr>
          <w:trHeight w:val="20"/>
        </w:trPr>
        <w:tc>
          <w:tcPr>
            <w:tcW w:w="1198" w:type="dxa"/>
            <w:tcBorders>
              <w:bottom w:val="nil"/>
            </w:tcBorders>
            <w:shd w:val="clear" w:color="auto" w:fill="auto"/>
          </w:tcPr>
          <w:p w14:paraId="23FE95DB" w14:textId="77777777" w:rsidR="006E7D4A" w:rsidRPr="00523615" w:rsidRDefault="006E7D4A" w:rsidP="00BC5EA4">
            <w:pPr>
              <w:pStyle w:val="TAC"/>
            </w:pPr>
            <w:r w:rsidRPr="00523615">
              <w:t>30 MHz</w:t>
            </w:r>
          </w:p>
        </w:tc>
        <w:tc>
          <w:tcPr>
            <w:tcW w:w="2002" w:type="dxa"/>
            <w:tcBorders>
              <w:bottom w:val="nil"/>
            </w:tcBorders>
            <w:shd w:val="clear" w:color="auto" w:fill="auto"/>
          </w:tcPr>
          <w:p w14:paraId="78C7B22B" w14:textId="77777777" w:rsidR="006E7D4A" w:rsidRPr="00523615" w:rsidRDefault="006E7D4A" w:rsidP="00BC5EA4">
            <w:pPr>
              <w:pStyle w:val="TAC"/>
              <w:rPr>
                <w:rFonts w:eastAsia="MS PGothic" w:cs="Arial"/>
                <w:kern w:val="24"/>
                <w:szCs w:val="18"/>
                <w:lang w:val="en-US" w:eastAsia="ja-JP"/>
              </w:rPr>
            </w:pPr>
            <w:r w:rsidRPr="00523615">
              <w:rPr>
                <w:rFonts w:eastAsia="MS PGothic" w:cs="Arial"/>
                <w:kern w:val="24"/>
                <w:szCs w:val="18"/>
                <w:lang w:val="en-US" w:eastAsia="ja-JP"/>
              </w:rPr>
              <w:t>2585 ≤ F</w:t>
            </w:r>
            <w:r w:rsidRPr="00523615">
              <w:rPr>
                <w:rFonts w:eastAsia="MS PGothic" w:cs="Arial"/>
                <w:kern w:val="24"/>
                <w:szCs w:val="18"/>
                <w:vertAlign w:val="subscript"/>
                <w:lang w:val="en-US" w:eastAsia="ja-JP"/>
              </w:rPr>
              <w:t>C</w:t>
            </w:r>
            <w:r w:rsidRPr="00523615">
              <w:rPr>
                <w:rFonts w:eastAsia="MS PGothic" w:cs="Arial"/>
                <w:kern w:val="24"/>
                <w:szCs w:val="18"/>
                <w:lang w:val="en-US" w:eastAsia="ja-JP"/>
              </w:rPr>
              <w:t xml:space="preserve"> ≤ 2600</w:t>
            </w:r>
          </w:p>
        </w:tc>
        <w:tc>
          <w:tcPr>
            <w:tcW w:w="1480" w:type="dxa"/>
          </w:tcPr>
          <w:p w14:paraId="200B23FE" w14:textId="77777777" w:rsidR="006E7D4A" w:rsidRPr="00523615" w:rsidRDefault="006E7D4A" w:rsidP="00BC5EA4">
            <w:pPr>
              <w:pStyle w:val="TAC"/>
              <w:rPr>
                <w:rFonts w:cs="Arial"/>
              </w:rPr>
            </w:pPr>
            <w:r w:rsidRPr="00523615">
              <w:rPr>
                <w:rFonts w:cs="Arial"/>
              </w:rPr>
              <w:t>&lt;21.6</w:t>
            </w:r>
          </w:p>
        </w:tc>
        <w:tc>
          <w:tcPr>
            <w:tcW w:w="2548" w:type="dxa"/>
          </w:tcPr>
          <w:p w14:paraId="6670913A" w14:textId="77777777" w:rsidR="006E7D4A" w:rsidRPr="00523615" w:rsidRDefault="006E7D4A" w:rsidP="00BC5EA4">
            <w:pPr>
              <w:pStyle w:val="TAC"/>
              <w:rPr>
                <w:rFonts w:cs="Arial"/>
                <w:bCs/>
                <w:kern w:val="24"/>
                <w:szCs w:val="18"/>
              </w:rPr>
            </w:pPr>
            <w:r w:rsidRPr="00523615">
              <w:rPr>
                <w:rFonts w:cs="Arial"/>
                <w:bCs/>
                <w:kern w:val="24"/>
                <w:szCs w:val="18"/>
              </w:rPr>
              <w:t>&gt;max(0, 12*SCS*</w:t>
            </w:r>
            <w:r w:rsidRPr="00523615">
              <w:rPr>
                <w:rFonts w:cs="Arial"/>
                <w:kern w:val="24"/>
                <w:szCs w:val="18"/>
              </w:rPr>
              <w:t xml:space="preserve"> RB</w:t>
            </w:r>
            <w:r w:rsidRPr="00523615">
              <w:rPr>
                <w:rFonts w:cs="Arial"/>
                <w:kern w:val="24"/>
                <w:position w:val="-5"/>
                <w:szCs w:val="18"/>
                <w:vertAlign w:val="subscript"/>
              </w:rPr>
              <w:t xml:space="preserve">end </w:t>
            </w:r>
            <w:r w:rsidRPr="00523615">
              <w:rPr>
                <w:rFonts w:cs="Arial"/>
                <w:kern w:val="24"/>
                <w:szCs w:val="18"/>
              </w:rPr>
              <w:t>- 3.6)</w:t>
            </w:r>
          </w:p>
        </w:tc>
        <w:tc>
          <w:tcPr>
            <w:tcW w:w="900" w:type="dxa"/>
          </w:tcPr>
          <w:p w14:paraId="078042A1" w14:textId="77777777" w:rsidR="006E7D4A" w:rsidRPr="00523615" w:rsidRDefault="006E7D4A" w:rsidP="00BC5EA4">
            <w:pPr>
              <w:pStyle w:val="TAC"/>
              <w:rPr>
                <w:rFonts w:cs="Arial"/>
                <w:bCs/>
                <w:kern w:val="24"/>
                <w:szCs w:val="18"/>
              </w:rPr>
            </w:pPr>
            <w:r w:rsidRPr="00523615">
              <w:rPr>
                <w:rFonts w:cs="Arial"/>
                <w:bCs/>
                <w:kern w:val="24"/>
                <w:szCs w:val="18"/>
              </w:rPr>
              <w:t>A3</w:t>
            </w:r>
          </w:p>
        </w:tc>
      </w:tr>
      <w:tr w:rsidR="006E7D4A" w:rsidRPr="00C40F13" w14:paraId="3E026AFC" w14:textId="77777777" w:rsidTr="00BC5EA4">
        <w:trPr>
          <w:trHeight w:val="20"/>
        </w:trPr>
        <w:tc>
          <w:tcPr>
            <w:tcW w:w="1198" w:type="dxa"/>
            <w:tcBorders>
              <w:top w:val="nil"/>
              <w:bottom w:val="nil"/>
            </w:tcBorders>
            <w:shd w:val="clear" w:color="auto" w:fill="auto"/>
          </w:tcPr>
          <w:p w14:paraId="3FF39E2E" w14:textId="77777777" w:rsidR="006E7D4A" w:rsidRDefault="006E7D4A" w:rsidP="00BC5EA4">
            <w:pPr>
              <w:pStyle w:val="TAC"/>
            </w:pPr>
          </w:p>
        </w:tc>
        <w:tc>
          <w:tcPr>
            <w:tcW w:w="2002" w:type="dxa"/>
            <w:tcBorders>
              <w:top w:val="nil"/>
              <w:bottom w:val="nil"/>
            </w:tcBorders>
            <w:shd w:val="clear" w:color="auto" w:fill="auto"/>
          </w:tcPr>
          <w:p w14:paraId="00082827" w14:textId="77777777" w:rsidR="006E7D4A" w:rsidRPr="00A27EE0" w:rsidRDefault="006E7D4A" w:rsidP="00BC5EA4">
            <w:pPr>
              <w:pStyle w:val="TAC"/>
              <w:rPr>
                <w:rFonts w:eastAsia="MS PGothic" w:cs="Arial"/>
                <w:kern w:val="24"/>
                <w:szCs w:val="18"/>
                <w:lang w:val="en-US" w:eastAsia="ja-JP"/>
              </w:rPr>
            </w:pPr>
          </w:p>
        </w:tc>
        <w:tc>
          <w:tcPr>
            <w:tcW w:w="1480" w:type="dxa"/>
          </w:tcPr>
          <w:p w14:paraId="53F900B0" w14:textId="77777777" w:rsidR="006E7D4A" w:rsidRPr="00A27EE0" w:rsidRDefault="006E7D4A" w:rsidP="00BC5EA4">
            <w:pPr>
              <w:pStyle w:val="TAC"/>
              <w:rPr>
                <w:rFonts w:cs="Arial"/>
              </w:rPr>
            </w:pPr>
            <w:r w:rsidRPr="00523615">
              <w:rPr>
                <w:rFonts w:cs="Arial"/>
              </w:rPr>
              <w:t>≥21.6</w:t>
            </w:r>
          </w:p>
        </w:tc>
        <w:tc>
          <w:tcPr>
            <w:tcW w:w="2548" w:type="dxa"/>
          </w:tcPr>
          <w:p w14:paraId="129C3356" w14:textId="77777777" w:rsidR="006E7D4A" w:rsidRPr="00DC7196" w:rsidRDefault="006E7D4A" w:rsidP="00BC5EA4">
            <w:pPr>
              <w:pStyle w:val="TAC"/>
              <w:rPr>
                <w:rFonts w:cs="Arial"/>
                <w:bCs/>
                <w:color w:val="FFFFFF"/>
                <w:kern w:val="24"/>
                <w:szCs w:val="18"/>
              </w:rPr>
            </w:pPr>
            <w:r w:rsidRPr="00523615">
              <w:rPr>
                <w:rFonts w:cs="Arial"/>
                <w:bCs/>
                <w:kern w:val="24"/>
                <w:szCs w:val="18"/>
              </w:rPr>
              <w:t>&lt;12.6</w:t>
            </w:r>
          </w:p>
        </w:tc>
        <w:tc>
          <w:tcPr>
            <w:tcW w:w="900" w:type="dxa"/>
          </w:tcPr>
          <w:p w14:paraId="0D6A31BA" w14:textId="77777777" w:rsidR="006E7D4A" w:rsidRPr="00DC7196" w:rsidRDefault="006E7D4A" w:rsidP="00BC5EA4">
            <w:pPr>
              <w:pStyle w:val="TAC"/>
              <w:rPr>
                <w:rFonts w:cs="Arial"/>
                <w:bCs/>
                <w:color w:val="FFFFFF"/>
                <w:kern w:val="24"/>
                <w:szCs w:val="18"/>
              </w:rPr>
            </w:pPr>
            <w:r w:rsidRPr="00523615">
              <w:rPr>
                <w:rFonts w:cs="Arial"/>
                <w:bCs/>
                <w:kern w:val="24"/>
                <w:szCs w:val="18"/>
              </w:rPr>
              <w:t>A3</w:t>
            </w:r>
          </w:p>
        </w:tc>
      </w:tr>
      <w:tr w:rsidR="006E7D4A" w:rsidRPr="00C40F13" w14:paraId="5376272C" w14:textId="77777777" w:rsidTr="00BC5EA4">
        <w:trPr>
          <w:trHeight w:val="20"/>
        </w:trPr>
        <w:tc>
          <w:tcPr>
            <w:tcW w:w="119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DCF2B25" w14:textId="77777777" w:rsidR="006E7D4A" w:rsidRDefault="006E7D4A" w:rsidP="00BC5EA4">
            <w:pPr>
              <w:pStyle w:val="TAC"/>
            </w:pPr>
          </w:p>
        </w:tc>
        <w:tc>
          <w:tcPr>
            <w:tcW w:w="200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FB73656" w14:textId="77777777" w:rsidR="006E7D4A" w:rsidRPr="00A27EE0" w:rsidRDefault="006E7D4A" w:rsidP="00BC5EA4">
            <w:pPr>
              <w:pStyle w:val="TAC"/>
              <w:rPr>
                <w:rFonts w:eastAsia="MS PGothic" w:cs="Arial"/>
                <w:kern w:val="24"/>
                <w:szCs w:val="18"/>
                <w:lang w:val="en-US" w:eastAsia="ja-JP"/>
              </w:rPr>
            </w:pPr>
          </w:p>
        </w:tc>
        <w:tc>
          <w:tcPr>
            <w:tcW w:w="1480" w:type="dxa"/>
          </w:tcPr>
          <w:p w14:paraId="02AC3984" w14:textId="77777777" w:rsidR="006E7D4A" w:rsidRPr="00A27EE0" w:rsidRDefault="006E7D4A" w:rsidP="00BC5EA4">
            <w:pPr>
              <w:pStyle w:val="TAC"/>
              <w:rPr>
                <w:rFonts w:cs="Arial"/>
              </w:rPr>
            </w:pPr>
            <w:r w:rsidRPr="00523615">
              <w:rPr>
                <w:rFonts w:cs="Arial"/>
              </w:rPr>
              <w:t>≥21.6</w:t>
            </w:r>
          </w:p>
        </w:tc>
        <w:tc>
          <w:tcPr>
            <w:tcW w:w="2548" w:type="dxa"/>
          </w:tcPr>
          <w:p w14:paraId="2427403E" w14:textId="77777777" w:rsidR="006E7D4A" w:rsidRPr="00DC7196" w:rsidRDefault="006E7D4A" w:rsidP="00BC5EA4">
            <w:pPr>
              <w:pStyle w:val="TAC"/>
              <w:rPr>
                <w:rFonts w:cs="Arial"/>
                <w:bCs/>
                <w:color w:val="FFFFFF"/>
                <w:kern w:val="24"/>
                <w:szCs w:val="18"/>
              </w:rPr>
            </w:pPr>
            <w:r w:rsidRPr="00523615">
              <w:rPr>
                <w:rFonts w:cs="Arial"/>
              </w:rPr>
              <w:t>≥12.6</w:t>
            </w:r>
          </w:p>
        </w:tc>
        <w:tc>
          <w:tcPr>
            <w:tcW w:w="900" w:type="dxa"/>
          </w:tcPr>
          <w:p w14:paraId="10D8425A" w14:textId="77777777" w:rsidR="006E7D4A" w:rsidRPr="00DC7196" w:rsidRDefault="006E7D4A" w:rsidP="00BC5EA4">
            <w:pPr>
              <w:pStyle w:val="TAC"/>
              <w:rPr>
                <w:rFonts w:cs="Arial"/>
                <w:bCs/>
                <w:color w:val="FFFFFF"/>
                <w:kern w:val="24"/>
                <w:szCs w:val="18"/>
              </w:rPr>
            </w:pPr>
            <w:r w:rsidRPr="00523615">
              <w:rPr>
                <w:rFonts w:cs="Arial"/>
                <w:bCs/>
                <w:kern w:val="24"/>
                <w:szCs w:val="18"/>
              </w:rPr>
              <w:t>A6</w:t>
            </w:r>
          </w:p>
        </w:tc>
      </w:tr>
      <w:tr w:rsidR="006E7D4A" w:rsidRPr="00C40F13" w14:paraId="158B3092" w14:textId="77777777" w:rsidTr="00BC5EA4">
        <w:trPr>
          <w:trHeight w:val="20"/>
        </w:trPr>
        <w:tc>
          <w:tcPr>
            <w:tcW w:w="1198" w:type="dxa"/>
            <w:tcBorders>
              <w:bottom w:val="nil"/>
            </w:tcBorders>
            <w:shd w:val="clear" w:color="auto" w:fill="auto"/>
            <w:hideMark/>
          </w:tcPr>
          <w:p w14:paraId="76C9B0D4" w14:textId="77777777" w:rsidR="006E7D4A" w:rsidRPr="00C40F13" w:rsidRDefault="006E7D4A" w:rsidP="00BC5EA4">
            <w:pPr>
              <w:pStyle w:val="TAC"/>
            </w:pPr>
            <w:r>
              <w:t xml:space="preserve">40 </w:t>
            </w:r>
            <w:r w:rsidRPr="00C40F13">
              <w:t>MHz</w:t>
            </w:r>
          </w:p>
        </w:tc>
        <w:tc>
          <w:tcPr>
            <w:tcW w:w="2002" w:type="dxa"/>
            <w:tcBorders>
              <w:bottom w:val="nil"/>
            </w:tcBorders>
            <w:shd w:val="clear" w:color="auto" w:fill="auto"/>
          </w:tcPr>
          <w:p w14:paraId="329199CC" w14:textId="77777777" w:rsidR="006E7D4A" w:rsidRPr="00C17174" w:rsidRDefault="006E7D4A" w:rsidP="00BC5EA4">
            <w:pPr>
              <w:pStyle w:val="TAC"/>
              <w:rPr>
                <w:rFonts w:eastAsia="MS PGothic" w:cs="Arial"/>
                <w:kern w:val="24"/>
                <w:szCs w:val="18"/>
                <w:lang w:val="en-US" w:eastAsia="ja-JP"/>
              </w:rPr>
            </w:pPr>
            <w:r w:rsidRPr="00A27EE0">
              <w:rPr>
                <w:rFonts w:eastAsia="MS PGothic" w:cs="Arial"/>
                <w:kern w:val="24"/>
                <w:szCs w:val="18"/>
                <w:lang w:val="en-US" w:eastAsia="ja-JP"/>
              </w:rPr>
              <w:t>2590 ≤ F</w:t>
            </w:r>
            <w:r w:rsidRPr="00A27EE0">
              <w:rPr>
                <w:rFonts w:eastAsia="MS PGothic" w:cs="Arial"/>
                <w:kern w:val="24"/>
                <w:szCs w:val="18"/>
                <w:vertAlign w:val="subscript"/>
                <w:lang w:val="en-US" w:eastAsia="ja-JP"/>
              </w:rPr>
              <w:t>C</w:t>
            </w:r>
            <w:r w:rsidRPr="00A27EE0">
              <w:rPr>
                <w:rFonts w:eastAsia="MS PGothic" w:cs="Arial"/>
                <w:kern w:val="24"/>
                <w:szCs w:val="18"/>
                <w:lang w:val="en-US" w:eastAsia="ja-JP"/>
              </w:rPr>
              <w:t xml:space="preserve"> ≤ 2595</w:t>
            </w:r>
          </w:p>
        </w:tc>
        <w:tc>
          <w:tcPr>
            <w:tcW w:w="1480" w:type="dxa"/>
          </w:tcPr>
          <w:p w14:paraId="16C5E66D" w14:textId="77777777" w:rsidR="006E7D4A" w:rsidRPr="00A27EE0" w:rsidRDefault="006E7D4A" w:rsidP="00BC5EA4">
            <w:pPr>
              <w:pStyle w:val="TAC"/>
              <w:rPr>
                <w:rFonts w:cs="Arial"/>
              </w:rPr>
            </w:pPr>
            <w:r w:rsidRPr="00A27EE0">
              <w:rPr>
                <w:rFonts w:cs="Arial"/>
              </w:rPr>
              <w:t>≥0, &lt;2.88</w:t>
            </w:r>
          </w:p>
        </w:tc>
        <w:tc>
          <w:tcPr>
            <w:tcW w:w="2548" w:type="dxa"/>
          </w:tcPr>
          <w:p w14:paraId="4125A9BB" w14:textId="77777777" w:rsidR="006E7D4A" w:rsidRPr="00214ADD" w:rsidRDefault="006E7D4A" w:rsidP="00BC5EA4">
            <w:pPr>
              <w:pStyle w:val="TAC"/>
            </w:pPr>
            <w:r w:rsidRPr="00214ADD">
              <w:t>&gt;0</w:t>
            </w:r>
          </w:p>
        </w:tc>
        <w:tc>
          <w:tcPr>
            <w:tcW w:w="900" w:type="dxa"/>
          </w:tcPr>
          <w:p w14:paraId="5CED455F" w14:textId="77777777" w:rsidR="006E7D4A" w:rsidRPr="00214ADD" w:rsidRDefault="006E7D4A" w:rsidP="00BC5EA4">
            <w:pPr>
              <w:pStyle w:val="TAC"/>
            </w:pPr>
            <w:r w:rsidRPr="00214ADD">
              <w:t>A1</w:t>
            </w:r>
          </w:p>
        </w:tc>
      </w:tr>
      <w:tr w:rsidR="006E7D4A" w:rsidRPr="00C40F13" w14:paraId="231D531C" w14:textId="77777777" w:rsidTr="00BC5EA4">
        <w:trPr>
          <w:trHeight w:val="20"/>
        </w:trPr>
        <w:tc>
          <w:tcPr>
            <w:tcW w:w="1198" w:type="dxa"/>
            <w:tcBorders>
              <w:top w:val="nil"/>
              <w:bottom w:val="nil"/>
            </w:tcBorders>
            <w:shd w:val="clear" w:color="auto" w:fill="auto"/>
          </w:tcPr>
          <w:p w14:paraId="17D30976" w14:textId="77777777" w:rsidR="006E7D4A" w:rsidRDefault="006E7D4A" w:rsidP="00BC5EA4">
            <w:pPr>
              <w:pStyle w:val="TAC"/>
            </w:pPr>
          </w:p>
        </w:tc>
        <w:tc>
          <w:tcPr>
            <w:tcW w:w="2002" w:type="dxa"/>
            <w:tcBorders>
              <w:top w:val="nil"/>
              <w:bottom w:val="nil"/>
            </w:tcBorders>
            <w:shd w:val="clear" w:color="auto" w:fill="auto"/>
          </w:tcPr>
          <w:p w14:paraId="161EC518" w14:textId="77777777" w:rsidR="006E7D4A" w:rsidRDefault="006E7D4A" w:rsidP="00BC5EA4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0" w:type="dxa"/>
          </w:tcPr>
          <w:p w14:paraId="357BD94D" w14:textId="77777777" w:rsidR="006E7D4A" w:rsidRDefault="006E7D4A" w:rsidP="00BC5EA4">
            <w:pPr>
              <w:pStyle w:val="TAC"/>
              <w:rPr>
                <w:rFonts w:cs="Arial"/>
              </w:rPr>
            </w:pPr>
            <w:r w:rsidRPr="00A27EE0">
              <w:rPr>
                <w:rFonts w:cs="Arial"/>
              </w:rPr>
              <w:t>≥2.88, &lt;14.4</w:t>
            </w:r>
          </w:p>
        </w:tc>
        <w:tc>
          <w:tcPr>
            <w:tcW w:w="2548" w:type="dxa"/>
          </w:tcPr>
          <w:p w14:paraId="6B4C1F8F" w14:textId="77777777" w:rsidR="006E7D4A" w:rsidRPr="00E94DF2" w:rsidRDefault="006E7D4A" w:rsidP="00BC5EA4">
            <w:pPr>
              <w:pStyle w:val="TAC"/>
              <w:rPr>
                <w:rFonts w:cs="Arial"/>
              </w:rPr>
            </w:pPr>
            <w:r w:rsidRPr="00DC7196">
              <w:rPr>
                <w:rFonts w:cs="Arial"/>
                <w:color w:val="000000"/>
                <w:kern w:val="24"/>
                <w:szCs w:val="18"/>
              </w:rPr>
              <w:t>&gt;max (0, 12*SCS*RB</w:t>
            </w:r>
            <w:r w:rsidRPr="00DC7196">
              <w:rPr>
                <w:rFonts w:cs="Arial"/>
                <w:color w:val="000000"/>
                <w:kern w:val="24"/>
                <w:position w:val="-5"/>
                <w:szCs w:val="18"/>
                <w:vertAlign w:val="subscript"/>
              </w:rPr>
              <w:t xml:space="preserve">end </w:t>
            </w:r>
            <w:r w:rsidRPr="00DC7196">
              <w:rPr>
                <w:rFonts w:cs="Arial"/>
                <w:color w:val="000000"/>
                <w:kern w:val="24"/>
                <w:szCs w:val="18"/>
              </w:rPr>
              <w:t>- 3.6)</w:t>
            </w:r>
          </w:p>
        </w:tc>
        <w:tc>
          <w:tcPr>
            <w:tcW w:w="900" w:type="dxa"/>
          </w:tcPr>
          <w:p w14:paraId="6263A0D1" w14:textId="77777777" w:rsidR="006E7D4A" w:rsidRPr="00E94DF2" w:rsidRDefault="006E7D4A" w:rsidP="00BC5EA4">
            <w:pPr>
              <w:pStyle w:val="TAC"/>
              <w:rPr>
                <w:rFonts w:cs="Arial"/>
              </w:rPr>
            </w:pPr>
            <w:r w:rsidRPr="00DC7196">
              <w:rPr>
                <w:rFonts w:cs="Arial"/>
                <w:color w:val="000000"/>
                <w:kern w:val="24"/>
                <w:szCs w:val="18"/>
              </w:rPr>
              <w:t>A2</w:t>
            </w:r>
          </w:p>
        </w:tc>
      </w:tr>
      <w:tr w:rsidR="006E7D4A" w:rsidRPr="00C40F13" w14:paraId="12043D87" w14:textId="77777777" w:rsidTr="00BC5EA4">
        <w:trPr>
          <w:trHeight w:val="20"/>
        </w:trPr>
        <w:tc>
          <w:tcPr>
            <w:tcW w:w="1198" w:type="dxa"/>
            <w:tcBorders>
              <w:top w:val="nil"/>
              <w:bottom w:val="nil"/>
            </w:tcBorders>
            <w:shd w:val="clear" w:color="auto" w:fill="auto"/>
          </w:tcPr>
          <w:p w14:paraId="370A2334" w14:textId="77777777" w:rsidR="006E7D4A" w:rsidRDefault="006E7D4A" w:rsidP="00BC5EA4">
            <w:pPr>
              <w:pStyle w:val="TAC"/>
            </w:pPr>
          </w:p>
        </w:tc>
        <w:tc>
          <w:tcPr>
            <w:tcW w:w="2002" w:type="dxa"/>
            <w:tcBorders>
              <w:top w:val="nil"/>
              <w:bottom w:val="nil"/>
            </w:tcBorders>
            <w:shd w:val="clear" w:color="auto" w:fill="auto"/>
          </w:tcPr>
          <w:p w14:paraId="1AF5470D" w14:textId="77777777" w:rsidR="006E7D4A" w:rsidRDefault="006E7D4A" w:rsidP="00BC5EA4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0" w:type="dxa"/>
          </w:tcPr>
          <w:p w14:paraId="4EB38A4C" w14:textId="77777777" w:rsidR="006E7D4A" w:rsidRDefault="006E7D4A" w:rsidP="00BC5EA4">
            <w:pPr>
              <w:pStyle w:val="TAC"/>
              <w:rPr>
                <w:rFonts w:cs="Arial"/>
              </w:rPr>
            </w:pPr>
            <w:r w:rsidRPr="00A27EE0">
              <w:rPr>
                <w:rFonts w:cs="Arial"/>
              </w:rPr>
              <w:t>≥14.4, &lt;23.4</w:t>
            </w:r>
          </w:p>
        </w:tc>
        <w:tc>
          <w:tcPr>
            <w:tcW w:w="2548" w:type="dxa"/>
          </w:tcPr>
          <w:p w14:paraId="58CD77E0" w14:textId="77777777" w:rsidR="006E7D4A" w:rsidRPr="00E94DF2" w:rsidRDefault="006E7D4A" w:rsidP="00BC5EA4">
            <w:pPr>
              <w:pStyle w:val="TAC"/>
              <w:rPr>
                <w:rFonts w:cs="Arial"/>
              </w:rPr>
            </w:pPr>
            <w:r w:rsidRPr="00DC7196">
              <w:rPr>
                <w:rFonts w:cs="Arial"/>
                <w:color w:val="000000"/>
                <w:kern w:val="24"/>
                <w:szCs w:val="18"/>
              </w:rPr>
              <w:t>&gt;10.8</w:t>
            </w:r>
          </w:p>
        </w:tc>
        <w:tc>
          <w:tcPr>
            <w:tcW w:w="900" w:type="dxa"/>
          </w:tcPr>
          <w:p w14:paraId="5D7CA64A" w14:textId="77777777" w:rsidR="006E7D4A" w:rsidRPr="00E94DF2" w:rsidRDefault="006E7D4A" w:rsidP="00BC5EA4">
            <w:pPr>
              <w:pStyle w:val="TAC"/>
              <w:rPr>
                <w:rFonts w:cs="Arial"/>
              </w:rPr>
            </w:pPr>
            <w:r w:rsidRPr="00DC7196">
              <w:rPr>
                <w:rFonts w:cs="Arial"/>
                <w:color w:val="000000"/>
                <w:kern w:val="24"/>
                <w:szCs w:val="18"/>
              </w:rPr>
              <w:t>A3</w:t>
            </w:r>
          </w:p>
        </w:tc>
      </w:tr>
      <w:tr w:rsidR="006E7D4A" w:rsidRPr="00C40F13" w14:paraId="320475D8" w14:textId="77777777" w:rsidTr="00BC5EA4">
        <w:trPr>
          <w:trHeight w:val="20"/>
        </w:trPr>
        <w:tc>
          <w:tcPr>
            <w:tcW w:w="1198" w:type="dxa"/>
            <w:tcBorders>
              <w:top w:val="nil"/>
              <w:bottom w:val="nil"/>
            </w:tcBorders>
            <w:shd w:val="clear" w:color="auto" w:fill="auto"/>
          </w:tcPr>
          <w:p w14:paraId="47B912F3" w14:textId="77777777" w:rsidR="006E7D4A" w:rsidRDefault="006E7D4A" w:rsidP="00BC5EA4">
            <w:pPr>
              <w:pStyle w:val="TAC"/>
            </w:pPr>
          </w:p>
        </w:tc>
        <w:tc>
          <w:tcPr>
            <w:tcW w:w="2002" w:type="dxa"/>
            <w:tcBorders>
              <w:top w:val="nil"/>
              <w:bottom w:val="nil"/>
            </w:tcBorders>
            <w:shd w:val="clear" w:color="auto" w:fill="auto"/>
          </w:tcPr>
          <w:p w14:paraId="2218C2E1" w14:textId="77777777" w:rsidR="006E7D4A" w:rsidRDefault="006E7D4A" w:rsidP="00BC5EA4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0" w:type="dxa"/>
          </w:tcPr>
          <w:p w14:paraId="2AF8F9F9" w14:textId="77777777" w:rsidR="006E7D4A" w:rsidRDefault="006E7D4A" w:rsidP="00BC5EA4">
            <w:pPr>
              <w:pStyle w:val="TAC"/>
              <w:rPr>
                <w:rFonts w:cs="Arial"/>
              </w:rPr>
            </w:pPr>
            <w:r w:rsidRPr="00A27EE0">
              <w:rPr>
                <w:rFonts w:cs="Arial"/>
              </w:rPr>
              <w:t>≥23.4, &lt;32.4</w:t>
            </w:r>
          </w:p>
        </w:tc>
        <w:tc>
          <w:tcPr>
            <w:tcW w:w="2548" w:type="dxa"/>
          </w:tcPr>
          <w:p w14:paraId="2C9A7CD5" w14:textId="77777777" w:rsidR="006E7D4A" w:rsidRPr="00E94DF2" w:rsidRDefault="006E7D4A" w:rsidP="00BC5EA4">
            <w:pPr>
              <w:pStyle w:val="TAC"/>
              <w:rPr>
                <w:rFonts w:cs="Arial"/>
              </w:rPr>
            </w:pPr>
            <w:r w:rsidRPr="00DC7196">
              <w:rPr>
                <w:rFonts w:cs="Arial"/>
                <w:color w:val="000000"/>
                <w:kern w:val="24"/>
                <w:szCs w:val="18"/>
              </w:rPr>
              <w:t>&gt;16.2</w:t>
            </w:r>
          </w:p>
        </w:tc>
        <w:tc>
          <w:tcPr>
            <w:tcW w:w="900" w:type="dxa"/>
          </w:tcPr>
          <w:p w14:paraId="3DB3B3C6" w14:textId="77777777" w:rsidR="006E7D4A" w:rsidRPr="00E94DF2" w:rsidRDefault="006E7D4A" w:rsidP="00BC5EA4">
            <w:pPr>
              <w:pStyle w:val="TAC"/>
              <w:rPr>
                <w:rFonts w:cs="Arial"/>
              </w:rPr>
            </w:pPr>
            <w:r w:rsidRPr="00DC7196">
              <w:rPr>
                <w:rFonts w:cs="Arial"/>
                <w:color w:val="000000"/>
                <w:kern w:val="24"/>
                <w:szCs w:val="18"/>
              </w:rPr>
              <w:t>A4</w:t>
            </w:r>
          </w:p>
        </w:tc>
      </w:tr>
      <w:tr w:rsidR="006E7D4A" w:rsidRPr="00C40F13" w14:paraId="437C786C" w14:textId="77777777" w:rsidTr="00BC5EA4">
        <w:trPr>
          <w:trHeight w:val="20"/>
        </w:trPr>
        <w:tc>
          <w:tcPr>
            <w:tcW w:w="1198" w:type="dxa"/>
            <w:tcBorders>
              <w:top w:val="nil"/>
            </w:tcBorders>
            <w:shd w:val="clear" w:color="auto" w:fill="auto"/>
          </w:tcPr>
          <w:p w14:paraId="70299ACF" w14:textId="77777777" w:rsidR="006E7D4A" w:rsidRDefault="006E7D4A" w:rsidP="00BC5EA4">
            <w:pPr>
              <w:pStyle w:val="TAC"/>
            </w:pPr>
          </w:p>
        </w:tc>
        <w:tc>
          <w:tcPr>
            <w:tcW w:w="2002" w:type="dxa"/>
            <w:tcBorders>
              <w:top w:val="nil"/>
            </w:tcBorders>
            <w:shd w:val="clear" w:color="auto" w:fill="auto"/>
          </w:tcPr>
          <w:p w14:paraId="0724F203" w14:textId="77777777" w:rsidR="006E7D4A" w:rsidRDefault="006E7D4A" w:rsidP="00BC5EA4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0" w:type="dxa"/>
          </w:tcPr>
          <w:p w14:paraId="2F65057A" w14:textId="77777777" w:rsidR="006E7D4A" w:rsidRDefault="006E7D4A" w:rsidP="00BC5EA4">
            <w:pPr>
              <w:pStyle w:val="TAC"/>
              <w:rPr>
                <w:rFonts w:cs="Arial"/>
              </w:rPr>
            </w:pPr>
            <w:r w:rsidRPr="00A27EE0">
              <w:rPr>
                <w:rFonts w:cs="Arial"/>
              </w:rPr>
              <w:t>≥32.4</w:t>
            </w:r>
          </w:p>
        </w:tc>
        <w:tc>
          <w:tcPr>
            <w:tcW w:w="2548" w:type="dxa"/>
          </w:tcPr>
          <w:p w14:paraId="518FEF7D" w14:textId="77777777" w:rsidR="006E7D4A" w:rsidRPr="00E94DF2" w:rsidRDefault="006E7D4A" w:rsidP="00BC5EA4">
            <w:pPr>
              <w:pStyle w:val="TAC"/>
              <w:rPr>
                <w:rFonts w:cs="Arial"/>
              </w:rPr>
            </w:pPr>
            <w:r w:rsidRPr="00DC7196">
              <w:rPr>
                <w:rFonts w:cs="Arial"/>
                <w:color w:val="000000"/>
                <w:kern w:val="24"/>
                <w:szCs w:val="18"/>
              </w:rPr>
              <w:t>&gt;0</w:t>
            </w:r>
          </w:p>
        </w:tc>
        <w:tc>
          <w:tcPr>
            <w:tcW w:w="900" w:type="dxa"/>
          </w:tcPr>
          <w:p w14:paraId="19E363E8" w14:textId="77777777" w:rsidR="006E7D4A" w:rsidRPr="00E94DF2" w:rsidRDefault="006E7D4A" w:rsidP="00BC5EA4">
            <w:pPr>
              <w:pStyle w:val="TAC"/>
              <w:rPr>
                <w:rFonts w:cs="Arial"/>
              </w:rPr>
            </w:pPr>
            <w:r w:rsidRPr="00DC7196">
              <w:rPr>
                <w:rFonts w:cs="Arial"/>
                <w:color w:val="000000"/>
                <w:kern w:val="24"/>
                <w:szCs w:val="18"/>
              </w:rPr>
              <w:t>A5</w:t>
            </w:r>
          </w:p>
        </w:tc>
      </w:tr>
    </w:tbl>
    <w:p w14:paraId="1924A978" w14:textId="77777777" w:rsidR="006E7D4A" w:rsidRDefault="006E7D4A" w:rsidP="006E7D4A">
      <w:pPr>
        <w:rPr>
          <w:lang w:val="en-US"/>
        </w:rPr>
      </w:pPr>
    </w:p>
    <w:p w14:paraId="2E861917" w14:textId="77777777" w:rsidR="006E7D4A" w:rsidRPr="009B5B6B" w:rsidRDefault="006E7D4A" w:rsidP="006E7D4A">
      <w:pPr>
        <w:pStyle w:val="TH"/>
        <w:rPr>
          <w:noProof/>
          <w:lang w:val="en-US"/>
        </w:rPr>
      </w:pPr>
      <w:r>
        <w:t xml:space="preserve">Table 6.2.3.20-2: </w:t>
      </w:r>
      <w:r w:rsidRPr="000E530E">
        <w:t>A-MPR for NS_4</w:t>
      </w:r>
      <w:r>
        <w:t>4</w:t>
      </w:r>
    </w:p>
    <w:tbl>
      <w:tblPr>
        <w:tblW w:w="4510" w:type="pct"/>
        <w:jc w:val="center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22"/>
        <w:gridCol w:w="1198"/>
        <w:gridCol w:w="1111"/>
        <w:gridCol w:w="1111"/>
        <w:gridCol w:w="1111"/>
        <w:gridCol w:w="1111"/>
        <w:gridCol w:w="1111"/>
        <w:gridCol w:w="1111"/>
        <w:tblGridChange w:id="1">
          <w:tblGrid>
            <w:gridCol w:w="5"/>
            <w:gridCol w:w="817"/>
            <w:gridCol w:w="5"/>
            <w:gridCol w:w="1193"/>
            <w:gridCol w:w="5"/>
            <w:gridCol w:w="1106"/>
            <w:gridCol w:w="5"/>
            <w:gridCol w:w="1106"/>
            <w:gridCol w:w="5"/>
            <w:gridCol w:w="1106"/>
            <w:gridCol w:w="5"/>
            <w:gridCol w:w="1106"/>
            <w:gridCol w:w="5"/>
            <w:gridCol w:w="1106"/>
            <w:gridCol w:w="5"/>
            <w:gridCol w:w="1106"/>
            <w:gridCol w:w="5"/>
          </w:tblGrid>
        </w:tblGridChange>
      </w:tblGrid>
      <w:tr w:rsidR="006E7D4A" w:rsidRPr="00C40F13" w14:paraId="59DEB833" w14:textId="77777777" w:rsidTr="00BC5EA4">
        <w:trPr>
          <w:jc w:val="center"/>
        </w:trPr>
        <w:tc>
          <w:tcPr>
            <w:tcW w:w="1163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D5F8B" w14:textId="77777777" w:rsidR="006E7D4A" w:rsidRPr="00C40F13" w:rsidRDefault="006E7D4A" w:rsidP="00BC5EA4">
            <w:pPr>
              <w:pStyle w:val="TAH"/>
            </w:pPr>
            <w:r w:rsidRPr="00C40F13">
              <w:t>Modulation/Waveform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74FAF" w14:textId="77777777" w:rsidR="006E7D4A" w:rsidRDefault="006E7D4A" w:rsidP="00BC5EA4">
            <w:pPr>
              <w:pStyle w:val="TAH"/>
            </w:pPr>
            <w:r>
              <w:t>A1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8AD8A" w14:textId="77777777" w:rsidR="006E7D4A" w:rsidRPr="00C40F13" w:rsidRDefault="006E7D4A" w:rsidP="00BC5EA4">
            <w:pPr>
              <w:pStyle w:val="TAH"/>
            </w:pPr>
            <w:r>
              <w:t>A2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64D1F" w14:textId="77777777" w:rsidR="006E7D4A" w:rsidRDefault="006E7D4A" w:rsidP="00BC5EA4">
            <w:pPr>
              <w:pStyle w:val="TAH"/>
            </w:pPr>
            <w:r>
              <w:t>A3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94467" w14:textId="77777777" w:rsidR="006E7D4A" w:rsidRDefault="006E7D4A" w:rsidP="00BC5EA4">
            <w:pPr>
              <w:pStyle w:val="TAH"/>
            </w:pPr>
            <w:r>
              <w:t>A4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1E85B" w14:textId="77777777" w:rsidR="006E7D4A" w:rsidRDefault="006E7D4A" w:rsidP="00BC5EA4">
            <w:pPr>
              <w:pStyle w:val="TAH"/>
            </w:pPr>
            <w:r>
              <w:t>A5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BA2BC" w14:textId="77777777" w:rsidR="006E7D4A" w:rsidRDefault="006E7D4A" w:rsidP="00BC5EA4">
            <w:pPr>
              <w:pStyle w:val="TAH"/>
            </w:pPr>
            <w:r>
              <w:t>A6</w:t>
            </w:r>
          </w:p>
        </w:tc>
      </w:tr>
      <w:tr w:rsidR="006E7D4A" w:rsidRPr="00C40F13" w14:paraId="7013D031" w14:textId="77777777" w:rsidTr="00BC5EA4">
        <w:trPr>
          <w:jc w:val="center"/>
        </w:trPr>
        <w:tc>
          <w:tcPr>
            <w:tcW w:w="1163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D5551" w14:textId="77777777" w:rsidR="006E7D4A" w:rsidRPr="00C40F13" w:rsidRDefault="006E7D4A" w:rsidP="00BC5EA4">
            <w:pPr>
              <w:pStyle w:val="TAH"/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EE7A2" w14:textId="77777777" w:rsidR="006E7D4A" w:rsidRPr="008771F4" w:rsidRDefault="006E7D4A" w:rsidP="00BC5EA4">
            <w:pPr>
              <w:pStyle w:val="TAH"/>
            </w:pPr>
            <w:r w:rsidRPr="008771F4">
              <w:t>Outer</w:t>
            </w:r>
            <w:r>
              <w:t>/Inner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8F836" w14:textId="77777777" w:rsidR="006E7D4A" w:rsidRPr="008771F4" w:rsidRDefault="006E7D4A" w:rsidP="00BC5EA4">
            <w:pPr>
              <w:pStyle w:val="TAH"/>
            </w:pPr>
            <w:r w:rsidRPr="008771F4">
              <w:t>Outer</w:t>
            </w:r>
            <w:r>
              <w:t>/</w:t>
            </w:r>
            <w:r w:rsidRPr="008771F4">
              <w:t>Inner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6F899" w14:textId="77777777" w:rsidR="006E7D4A" w:rsidRPr="008771F4" w:rsidRDefault="006E7D4A" w:rsidP="00BC5EA4">
            <w:pPr>
              <w:pStyle w:val="TAH"/>
            </w:pPr>
            <w:r>
              <w:t>Outer/Inner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BDC46" w14:textId="77777777" w:rsidR="006E7D4A" w:rsidRDefault="006E7D4A" w:rsidP="00BC5EA4">
            <w:pPr>
              <w:pStyle w:val="TAH"/>
            </w:pPr>
            <w:r>
              <w:t>Outer/Inner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E4957" w14:textId="77777777" w:rsidR="006E7D4A" w:rsidRPr="008771F4" w:rsidRDefault="006E7D4A" w:rsidP="00BC5EA4">
            <w:pPr>
              <w:pStyle w:val="TAH"/>
            </w:pPr>
            <w:r>
              <w:t>Outer/Inner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05543" w14:textId="77777777" w:rsidR="006E7D4A" w:rsidRDefault="006E7D4A" w:rsidP="00BC5EA4">
            <w:pPr>
              <w:pStyle w:val="TAH"/>
            </w:pPr>
            <w:r>
              <w:t>Outer/Inner</w:t>
            </w:r>
          </w:p>
        </w:tc>
      </w:tr>
      <w:tr w:rsidR="006E7D4A" w:rsidRPr="00C40F13" w14:paraId="0EE24CC9" w14:textId="77777777" w:rsidTr="00BC5EA4">
        <w:trPr>
          <w:jc w:val="center"/>
        </w:trPr>
        <w:tc>
          <w:tcPr>
            <w:tcW w:w="47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26D45F" w14:textId="77777777" w:rsidR="006E7D4A" w:rsidRPr="008771F4" w:rsidRDefault="006E7D4A" w:rsidP="00BC5EA4">
            <w:pPr>
              <w:pStyle w:val="TAC"/>
            </w:pPr>
            <w:r w:rsidRPr="008771F4">
              <w:t>DFT-s-OFDM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3AE21FE" w14:textId="77777777" w:rsidR="006E7D4A" w:rsidRPr="008771F4" w:rsidRDefault="006E7D4A" w:rsidP="00BC5EA4">
            <w:pPr>
              <w:pStyle w:val="TAC"/>
            </w:pPr>
            <w:r w:rsidRPr="008771F4">
              <w:t>PI/2 BPSK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5AF32E" w14:textId="77777777" w:rsidR="006E7D4A" w:rsidRPr="00A11871" w:rsidRDefault="006E7D4A" w:rsidP="00BC5EA4">
            <w:pPr>
              <w:pStyle w:val="TAC"/>
              <w:rPr>
                <w:rFonts w:cs="Arial"/>
              </w:rPr>
            </w:pPr>
            <w:r w:rsidRPr="0030342B">
              <w:rPr>
                <w:rFonts w:cs="Arial"/>
                <w:bCs/>
                <w:kern w:val="24"/>
                <w:szCs w:val="18"/>
              </w:rPr>
              <w:t>5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2FE062" w14:textId="77777777" w:rsidR="006E7D4A" w:rsidRPr="00A11871" w:rsidRDefault="006E7D4A" w:rsidP="00BC5EA4">
            <w:pPr>
              <w:pStyle w:val="TAC"/>
              <w:rPr>
                <w:rFonts w:cs="Arial"/>
              </w:rPr>
            </w:pPr>
            <w:r w:rsidRPr="0030342B">
              <w:rPr>
                <w:rFonts w:cs="Arial"/>
                <w:bCs/>
                <w:kern w:val="24"/>
                <w:szCs w:val="18"/>
              </w:rPr>
              <w:t>2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C0040A" w14:textId="77777777" w:rsidR="006E7D4A" w:rsidRPr="00A11871" w:rsidRDefault="006E7D4A" w:rsidP="00BC5EA4">
            <w:pPr>
              <w:pStyle w:val="TAC"/>
              <w:rPr>
                <w:rFonts w:cs="Arial"/>
              </w:rPr>
            </w:pPr>
            <w:r w:rsidRPr="0030342B">
              <w:rPr>
                <w:rFonts w:cs="Arial"/>
                <w:bCs/>
                <w:kern w:val="24"/>
                <w:szCs w:val="18"/>
              </w:rPr>
              <w:t>3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67D7CF" w14:textId="77777777" w:rsidR="006E7D4A" w:rsidRPr="00A11871" w:rsidRDefault="006E7D4A" w:rsidP="00BC5EA4">
            <w:pPr>
              <w:pStyle w:val="TAC"/>
              <w:rPr>
                <w:rFonts w:cs="Arial"/>
              </w:rPr>
            </w:pPr>
            <w:r w:rsidRPr="0030342B">
              <w:rPr>
                <w:rFonts w:cs="Arial"/>
                <w:bCs/>
                <w:kern w:val="24"/>
                <w:szCs w:val="18"/>
              </w:rPr>
              <w:t>7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CF1ADA" w14:textId="77777777" w:rsidR="006E7D4A" w:rsidRPr="00A11871" w:rsidRDefault="006E7D4A" w:rsidP="00BC5EA4">
            <w:pPr>
              <w:pStyle w:val="TAC"/>
              <w:rPr>
                <w:rFonts w:cs="Arial"/>
              </w:rPr>
            </w:pPr>
            <w:r w:rsidRPr="0030342B">
              <w:rPr>
                <w:rFonts w:cs="Arial"/>
                <w:bCs/>
                <w:kern w:val="24"/>
                <w:szCs w:val="18"/>
              </w:rPr>
              <w:t>12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62ABC" w14:textId="77777777" w:rsidR="006E7D4A" w:rsidRPr="001C3A34" w:rsidRDefault="006E7D4A" w:rsidP="00BC5EA4">
            <w:pPr>
              <w:pStyle w:val="TAC"/>
              <w:rPr>
                <w:rFonts w:cs="Arial"/>
                <w:bCs/>
                <w:color w:val="000000" w:themeColor="text1"/>
                <w:kern w:val="24"/>
                <w:szCs w:val="18"/>
                <w:rPrChange w:id="2" w:author="D. Everaere" w:date="2023-11-01T15:33:00Z">
                  <w:rPr>
                    <w:rFonts w:cs="Arial"/>
                    <w:bCs/>
                    <w:kern w:val="24"/>
                    <w:szCs w:val="18"/>
                  </w:rPr>
                </w:rPrChange>
              </w:rPr>
            </w:pPr>
            <w:r w:rsidRPr="001C3A34">
              <w:rPr>
                <w:rFonts w:cs="Arial"/>
                <w:bCs/>
                <w:color w:val="000000" w:themeColor="text1"/>
                <w:kern w:val="24"/>
                <w:szCs w:val="18"/>
                <w:rPrChange w:id="3" w:author="D. Everaere" w:date="2023-11-01T15:33:00Z">
                  <w:rPr>
                    <w:rFonts w:cs="Arial"/>
                    <w:bCs/>
                    <w:kern w:val="24"/>
                    <w:szCs w:val="18"/>
                  </w:rPr>
                </w:rPrChange>
              </w:rPr>
              <w:t>4</w:t>
            </w:r>
          </w:p>
        </w:tc>
      </w:tr>
      <w:tr w:rsidR="006E7D4A" w:rsidRPr="00C40F13" w14:paraId="7B6CDB3D" w14:textId="77777777" w:rsidTr="00BC5EA4">
        <w:trPr>
          <w:jc w:val="center"/>
        </w:trPr>
        <w:tc>
          <w:tcPr>
            <w:tcW w:w="47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AA8705F" w14:textId="77777777" w:rsidR="006E7D4A" w:rsidRPr="008771F4" w:rsidRDefault="006E7D4A" w:rsidP="00BC5EA4">
            <w:pPr>
              <w:pStyle w:val="TAC"/>
            </w:pP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AEBAC93" w14:textId="77777777" w:rsidR="006E7D4A" w:rsidRPr="008771F4" w:rsidRDefault="006E7D4A" w:rsidP="00BC5EA4">
            <w:pPr>
              <w:pStyle w:val="TAC"/>
            </w:pPr>
            <w:r w:rsidRPr="008771F4">
              <w:t>QPSK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868DB" w14:textId="77777777" w:rsidR="006E7D4A" w:rsidRPr="00A11871" w:rsidRDefault="006E7D4A" w:rsidP="00BC5EA4">
            <w:pPr>
              <w:pStyle w:val="TAC"/>
              <w:rPr>
                <w:rFonts w:cs="Arial"/>
              </w:rPr>
            </w:pPr>
            <w:r w:rsidRPr="0030342B">
              <w:rPr>
                <w:rFonts w:cs="Arial"/>
                <w:bCs/>
                <w:kern w:val="24"/>
                <w:szCs w:val="18"/>
              </w:rPr>
              <w:t>5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EB7126" w14:textId="77777777" w:rsidR="006E7D4A" w:rsidRPr="00E94DF2" w:rsidRDefault="006E7D4A" w:rsidP="00BC5EA4">
            <w:pPr>
              <w:pStyle w:val="TAC"/>
              <w:rPr>
                <w:rFonts w:cs="Arial"/>
              </w:rPr>
            </w:pPr>
            <w:r w:rsidRPr="00E94DF2">
              <w:rPr>
                <w:rFonts w:cs="Arial"/>
                <w:color w:val="000000" w:themeColor="dark1"/>
                <w:kern w:val="24"/>
                <w:szCs w:val="18"/>
              </w:rPr>
              <w:t>2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60A59B" w14:textId="77777777" w:rsidR="006E7D4A" w:rsidRPr="00E94DF2" w:rsidRDefault="006E7D4A" w:rsidP="00BC5EA4">
            <w:pPr>
              <w:pStyle w:val="TAC"/>
              <w:rPr>
                <w:rFonts w:cs="Arial"/>
              </w:rPr>
            </w:pPr>
            <w:r w:rsidRPr="00E94DF2">
              <w:rPr>
                <w:rFonts w:cs="Arial"/>
                <w:color w:val="000000" w:themeColor="dark1"/>
                <w:kern w:val="24"/>
                <w:szCs w:val="18"/>
              </w:rPr>
              <w:t>3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E0D3E" w14:textId="77777777" w:rsidR="006E7D4A" w:rsidRPr="00E94DF2" w:rsidRDefault="006E7D4A" w:rsidP="00BC5EA4">
            <w:pPr>
              <w:pStyle w:val="TAC"/>
              <w:rPr>
                <w:rFonts w:cs="Arial"/>
              </w:rPr>
            </w:pPr>
            <w:r w:rsidRPr="00E94DF2">
              <w:rPr>
                <w:rFonts w:cs="Arial"/>
                <w:color w:val="000000" w:themeColor="dark1"/>
                <w:kern w:val="24"/>
                <w:szCs w:val="18"/>
              </w:rPr>
              <w:t>7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0EC682" w14:textId="77777777" w:rsidR="006E7D4A" w:rsidRPr="00E94DF2" w:rsidRDefault="006E7D4A" w:rsidP="00BC5EA4">
            <w:pPr>
              <w:pStyle w:val="TAC"/>
              <w:rPr>
                <w:rFonts w:cs="Arial"/>
              </w:rPr>
            </w:pPr>
            <w:r w:rsidRPr="00E94DF2">
              <w:rPr>
                <w:rFonts w:cs="Arial"/>
                <w:color w:val="000000" w:themeColor="dark1"/>
                <w:kern w:val="24"/>
                <w:szCs w:val="18"/>
              </w:rPr>
              <w:t>12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E251E6" w14:textId="77777777" w:rsidR="006E7D4A" w:rsidRPr="001C3A34" w:rsidRDefault="006E7D4A" w:rsidP="00BC5EA4">
            <w:pPr>
              <w:pStyle w:val="TAC"/>
              <w:rPr>
                <w:rFonts w:cs="Arial"/>
                <w:color w:val="000000" w:themeColor="text1"/>
                <w:kern w:val="24"/>
                <w:szCs w:val="18"/>
                <w:rPrChange w:id="4" w:author="D. Everaere" w:date="2023-11-01T15:33:00Z">
                  <w:rPr>
                    <w:rFonts w:cs="Arial"/>
                    <w:color w:val="000000" w:themeColor="dark1"/>
                    <w:kern w:val="24"/>
                    <w:szCs w:val="18"/>
                  </w:rPr>
                </w:rPrChange>
              </w:rPr>
            </w:pPr>
            <w:r w:rsidRPr="001C3A34">
              <w:rPr>
                <w:rFonts w:cs="Arial"/>
                <w:bCs/>
                <w:color w:val="000000" w:themeColor="text1"/>
                <w:kern w:val="24"/>
                <w:szCs w:val="18"/>
                <w:rPrChange w:id="5" w:author="D. Everaere" w:date="2023-11-01T15:33:00Z">
                  <w:rPr>
                    <w:rFonts w:cs="Arial"/>
                    <w:bCs/>
                    <w:color w:val="FFFFFF" w:themeColor="light1"/>
                    <w:kern w:val="24"/>
                    <w:szCs w:val="18"/>
                  </w:rPr>
                </w:rPrChange>
              </w:rPr>
              <w:t>4</w:t>
            </w:r>
          </w:p>
        </w:tc>
      </w:tr>
      <w:tr w:rsidR="006E7D4A" w:rsidRPr="00C40F13" w14:paraId="71697061" w14:textId="77777777" w:rsidTr="00BC5EA4">
        <w:trPr>
          <w:trHeight w:val="70"/>
          <w:jc w:val="center"/>
        </w:trPr>
        <w:tc>
          <w:tcPr>
            <w:tcW w:w="47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A23A893" w14:textId="77777777" w:rsidR="006E7D4A" w:rsidRPr="008771F4" w:rsidRDefault="006E7D4A" w:rsidP="00BC5EA4">
            <w:pPr>
              <w:pStyle w:val="TAC"/>
            </w:pP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506DB27" w14:textId="77777777" w:rsidR="006E7D4A" w:rsidRPr="008771F4" w:rsidRDefault="006E7D4A" w:rsidP="00BC5EA4">
            <w:pPr>
              <w:pStyle w:val="TAC"/>
            </w:pPr>
            <w:r w:rsidRPr="008771F4">
              <w:t>16 QAM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25982" w14:textId="77777777" w:rsidR="006E7D4A" w:rsidRPr="00A11871" w:rsidRDefault="006E7D4A" w:rsidP="00BC5EA4">
            <w:pPr>
              <w:pStyle w:val="TAC"/>
              <w:rPr>
                <w:rFonts w:cs="Arial"/>
              </w:rPr>
            </w:pPr>
            <w:r w:rsidRPr="0030342B">
              <w:rPr>
                <w:rFonts w:cs="Arial"/>
                <w:bCs/>
                <w:kern w:val="24"/>
                <w:szCs w:val="18"/>
              </w:rPr>
              <w:t>5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00B11D" w14:textId="77777777" w:rsidR="006E7D4A" w:rsidRPr="00E94DF2" w:rsidRDefault="006E7D4A" w:rsidP="00BC5EA4">
            <w:pPr>
              <w:pStyle w:val="TAC"/>
              <w:rPr>
                <w:rFonts w:cs="Arial"/>
              </w:rPr>
            </w:pPr>
            <w:r w:rsidRPr="00E94DF2">
              <w:rPr>
                <w:rFonts w:cs="Arial"/>
                <w:color w:val="000000" w:themeColor="dark1"/>
                <w:kern w:val="24"/>
                <w:szCs w:val="18"/>
              </w:rPr>
              <w:t>2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9753B0" w14:textId="77777777" w:rsidR="006E7D4A" w:rsidRPr="00E94DF2" w:rsidRDefault="006E7D4A" w:rsidP="00BC5EA4">
            <w:pPr>
              <w:pStyle w:val="TAC"/>
              <w:rPr>
                <w:rFonts w:cs="Arial"/>
              </w:rPr>
            </w:pPr>
            <w:r w:rsidRPr="00E94DF2">
              <w:rPr>
                <w:rFonts w:cs="Arial"/>
                <w:color w:val="000000" w:themeColor="dark1"/>
                <w:kern w:val="24"/>
                <w:szCs w:val="18"/>
              </w:rPr>
              <w:t>3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7282F3" w14:textId="77777777" w:rsidR="006E7D4A" w:rsidRPr="00E94DF2" w:rsidRDefault="006E7D4A" w:rsidP="00BC5EA4">
            <w:pPr>
              <w:pStyle w:val="TAC"/>
              <w:rPr>
                <w:rFonts w:cs="Arial"/>
              </w:rPr>
            </w:pPr>
            <w:r w:rsidRPr="00E94DF2">
              <w:rPr>
                <w:rFonts w:cs="Arial"/>
                <w:color w:val="000000" w:themeColor="dark1"/>
                <w:kern w:val="24"/>
                <w:szCs w:val="18"/>
              </w:rPr>
              <w:t>7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166000" w14:textId="77777777" w:rsidR="006E7D4A" w:rsidRPr="00E94DF2" w:rsidRDefault="006E7D4A" w:rsidP="00BC5EA4">
            <w:pPr>
              <w:pStyle w:val="TAC"/>
              <w:rPr>
                <w:rFonts w:cs="Arial"/>
              </w:rPr>
            </w:pPr>
            <w:r w:rsidRPr="00E94DF2">
              <w:rPr>
                <w:rFonts w:cs="Arial"/>
                <w:color w:val="000000" w:themeColor="dark1"/>
                <w:kern w:val="24"/>
                <w:szCs w:val="18"/>
              </w:rPr>
              <w:t>12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6D8A8F" w14:textId="77777777" w:rsidR="006E7D4A" w:rsidRPr="001C3A34" w:rsidRDefault="006E7D4A" w:rsidP="00BC5EA4">
            <w:pPr>
              <w:pStyle w:val="TAC"/>
              <w:rPr>
                <w:rFonts w:cs="Arial"/>
                <w:color w:val="000000" w:themeColor="text1"/>
                <w:kern w:val="24"/>
                <w:szCs w:val="18"/>
                <w:rPrChange w:id="6" w:author="D. Everaere" w:date="2023-11-01T15:33:00Z">
                  <w:rPr>
                    <w:rFonts w:cs="Arial"/>
                    <w:color w:val="000000" w:themeColor="dark1"/>
                    <w:kern w:val="24"/>
                    <w:szCs w:val="18"/>
                  </w:rPr>
                </w:rPrChange>
              </w:rPr>
            </w:pPr>
            <w:r w:rsidRPr="001C3A34">
              <w:rPr>
                <w:rFonts w:cs="Arial"/>
                <w:color w:val="000000" w:themeColor="text1"/>
                <w:kern w:val="24"/>
                <w:szCs w:val="18"/>
                <w:rPrChange w:id="7" w:author="D. Everaere" w:date="2023-11-01T15:33:00Z">
                  <w:rPr>
                    <w:rFonts w:cs="Arial"/>
                    <w:color w:val="000000" w:themeColor="dark1"/>
                    <w:kern w:val="24"/>
                    <w:szCs w:val="18"/>
                  </w:rPr>
                </w:rPrChange>
              </w:rPr>
              <w:t>4</w:t>
            </w:r>
          </w:p>
        </w:tc>
      </w:tr>
      <w:tr w:rsidR="006E7D4A" w:rsidRPr="00C40F13" w14:paraId="2FBD930E" w14:textId="77777777" w:rsidTr="00BC5EA4">
        <w:trPr>
          <w:jc w:val="center"/>
        </w:trPr>
        <w:tc>
          <w:tcPr>
            <w:tcW w:w="47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0930AC" w14:textId="77777777" w:rsidR="006E7D4A" w:rsidRPr="008771F4" w:rsidRDefault="006E7D4A" w:rsidP="00BC5EA4">
            <w:pPr>
              <w:pStyle w:val="TAC"/>
            </w:pP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C9D2500" w14:textId="77777777" w:rsidR="006E7D4A" w:rsidRPr="008771F4" w:rsidRDefault="006E7D4A" w:rsidP="00BC5EA4">
            <w:pPr>
              <w:pStyle w:val="TAC"/>
            </w:pPr>
            <w:r w:rsidRPr="008771F4">
              <w:t>64 QAM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16E35" w14:textId="77777777" w:rsidR="006E7D4A" w:rsidRPr="00A11871" w:rsidRDefault="006E7D4A" w:rsidP="00BC5EA4">
            <w:pPr>
              <w:pStyle w:val="TAC"/>
              <w:rPr>
                <w:rFonts w:cs="Arial"/>
              </w:rPr>
            </w:pPr>
            <w:r w:rsidRPr="0030342B">
              <w:rPr>
                <w:rFonts w:cs="Arial"/>
                <w:bCs/>
                <w:kern w:val="24"/>
                <w:szCs w:val="18"/>
              </w:rPr>
              <w:t>5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0DAECF" w14:textId="77777777" w:rsidR="006E7D4A" w:rsidRPr="00E94DF2" w:rsidRDefault="006E7D4A" w:rsidP="00BC5EA4">
            <w:pPr>
              <w:pStyle w:val="TAC"/>
              <w:rPr>
                <w:rFonts w:cs="Arial"/>
              </w:rPr>
            </w:pP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F826F2" w14:textId="77777777" w:rsidR="006E7D4A" w:rsidRPr="00E94DF2" w:rsidRDefault="006E7D4A" w:rsidP="00BC5EA4">
            <w:pPr>
              <w:pStyle w:val="TAC"/>
              <w:rPr>
                <w:rFonts w:cs="Arial"/>
              </w:rPr>
            </w:pPr>
            <w:r w:rsidRPr="00E94DF2">
              <w:rPr>
                <w:rFonts w:cs="Arial"/>
                <w:color w:val="000000" w:themeColor="dark1"/>
                <w:kern w:val="24"/>
                <w:szCs w:val="18"/>
              </w:rPr>
              <w:t>3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AF366" w14:textId="77777777" w:rsidR="006E7D4A" w:rsidRPr="00E94DF2" w:rsidRDefault="006E7D4A" w:rsidP="00BC5EA4">
            <w:pPr>
              <w:pStyle w:val="TAC"/>
              <w:rPr>
                <w:rFonts w:cs="Arial"/>
              </w:rPr>
            </w:pPr>
            <w:r w:rsidRPr="00E94DF2">
              <w:rPr>
                <w:rFonts w:cs="Arial"/>
                <w:color w:val="000000" w:themeColor="dark1"/>
                <w:kern w:val="24"/>
                <w:szCs w:val="18"/>
              </w:rPr>
              <w:t>7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584F98" w14:textId="77777777" w:rsidR="006E7D4A" w:rsidRPr="00E94DF2" w:rsidRDefault="006E7D4A" w:rsidP="00BC5EA4">
            <w:pPr>
              <w:pStyle w:val="TAC"/>
              <w:rPr>
                <w:rFonts w:cs="Arial"/>
              </w:rPr>
            </w:pPr>
            <w:r w:rsidRPr="00E94DF2">
              <w:rPr>
                <w:rFonts w:cs="Arial"/>
                <w:color w:val="000000" w:themeColor="dark1"/>
                <w:kern w:val="24"/>
                <w:szCs w:val="18"/>
              </w:rPr>
              <w:t>12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25542" w14:textId="77777777" w:rsidR="006E7D4A" w:rsidRPr="001C3A34" w:rsidRDefault="006E7D4A" w:rsidP="00BC5EA4">
            <w:pPr>
              <w:pStyle w:val="TAC"/>
              <w:rPr>
                <w:rFonts w:cs="Arial"/>
                <w:color w:val="000000" w:themeColor="text1"/>
                <w:kern w:val="24"/>
                <w:szCs w:val="18"/>
                <w:rPrChange w:id="8" w:author="D. Everaere" w:date="2023-11-01T15:33:00Z">
                  <w:rPr>
                    <w:rFonts w:cs="Arial"/>
                    <w:color w:val="000000" w:themeColor="dark1"/>
                    <w:kern w:val="24"/>
                    <w:szCs w:val="18"/>
                  </w:rPr>
                </w:rPrChange>
              </w:rPr>
            </w:pPr>
            <w:r w:rsidRPr="001C3A34">
              <w:rPr>
                <w:rFonts w:cs="Arial"/>
                <w:color w:val="000000" w:themeColor="text1"/>
                <w:kern w:val="24"/>
                <w:szCs w:val="18"/>
                <w:rPrChange w:id="9" w:author="D. Everaere" w:date="2023-11-01T15:33:00Z">
                  <w:rPr>
                    <w:rFonts w:cs="Arial"/>
                    <w:color w:val="000000" w:themeColor="dark1"/>
                    <w:kern w:val="24"/>
                    <w:szCs w:val="18"/>
                  </w:rPr>
                </w:rPrChange>
              </w:rPr>
              <w:t>4</w:t>
            </w:r>
          </w:p>
        </w:tc>
      </w:tr>
      <w:tr w:rsidR="006E7D4A" w:rsidRPr="00C40F13" w14:paraId="0EF271F6" w14:textId="77777777" w:rsidTr="00BC5EA4">
        <w:trPr>
          <w:jc w:val="center"/>
        </w:trPr>
        <w:tc>
          <w:tcPr>
            <w:tcW w:w="47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BF3DE8" w14:textId="77777777" w:rsidR="006E7D4A" w:rsidRPr="008771F4" w:rsidRDefault="006E7D4A" w:rsidP="00BC5EA4">
            <w:pPr>
              <w:pStyle w:val="TAC"/>
            </w:pP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1B69B23" w14:textId="77777777" w:rsidR="006E7D4A" w:rsidRPr="008771F4" w:rsidRDefault="006E7D4A" w:rsidP="00BC5EA4">
            <w:pPr>
              <w:pStyle w:val="TAC"/>
            </w:pPr>
            <w:r w:rsidRPr="008771F4">
              <w:t>256 QAM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6A6DDA" w14:textId="77777777" w:rsidR="006E7D4A" w:rsidRPr="00A11871" w:rsidRDefault="006E7D4A" w:rsidP="00BC5EA4">
            <w:pPr>
              <w:pStyle w:val="TAC"/>
              <w:rPr>
                <w:rFonts w:cs="Arial"/>
              </w:rPr>
            </w:pPr>
            <w:r w:rsidRPr="0030342B">
              <w:rPr>
                <w:rFonts w:cs="Arial"/>
                <w:bCs/>
                <w:kern w:val="24"/>
                <w:szCs w:val="18"/>
              </w:rPr>
              <w:t>5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04F965" w14:textId="77777777" w:rsidR="006E7D4A" w:rsidRPr="00E94DF2" w:rsidRDefault="006E7D4A" w:rsidP="00BC5EA4">
            <w:pPr>
              <w:pStyle w:val="TAC"/>
              <w:rPr>
                <w:rFonts w:cs="Arial"/>
              </w:rPr>
            </w:pP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E0702E" w14:textId="77777777" w:rsidR="006E7D4A" w:rsidRPr="00E94DF2" w:rsidRDefault="006E7D4A" w:rsidP="00BC5EA4">
            <w:pPr>
              <w:pStyle w:val="TAC"/>
              <w:rPr>
                <w:rFonts w:cs="Arial"/>
              </w:rPr>
            </w:pP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3C8267" w14:textId="77777777" w:rsidR="006E7D4A" w:rsidRPr="00E94DF2" w:rsidRDefault="006E7D4A" w:rsidP="00BC5EA4">
            <w:pPr>
              <w:pStyle w:val="TAC"/>
              <w:rPr>
                <w:rFonts w:cs="Arial"/>
              </w:rPr>
            </w:pPr>
            <w:r w:rsidRPr="00E94DF2">
              <w:rPr>
                <w:rFonts w:cs="Arial"/>
                <w:color w:val="000000" w:themeColor="dark1"/>
                <w:kern w:val="24"/>
                <w:szCs w:val="18"/>
              </w:rPr>
              <w:t>7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63A6A0" w14:textId="77777777" w:rsidR="006E7D4A" w:rsidRPr="00E94DF2" w:rsidRDefault="006E7D4A" w:rsidP="00BC5EA4">
            <w:pPr>
              <w:pStyle w:val="TAC"/>
              <w:rPr>
                <w:rFonts w:cs="Arial"/>
              </w:rPr>
            </w:pPr>
            <w:r w:rsidRPr="00E94DF2">
              <w:rPr>
                <w:rFonts w:cs="Arial"/>
                <w:color w:val="000000" w:themeColor="dark1"/>
                <w:kern w:val="24"/>
                <w:szCs w:val="18"/>
              </w:rPr>
              <w:t>12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FC0FAF" w14:textId="77777777" w:rsidR="006E7D4A" w:rsidRPr="001C3A34" w:rsidRDefault="006E7D4A" w:rsidP="00BC5EA4">
            <w:pPr>
              <w:pStyle w:val="TAC"/>
              <w:rPr>
                <w:rFonts w:cs="Arial"/>
                <w:color w:val="000000" w:themeColor="text1"/>
                <w:kern w:val="24"/>
                <w:szCs w:val="18"/>
                <w:rPrChange w:id="10" w:author="D. Everaere" w:date="2023-11-01T15:33:00Z">
                  <w:rPr>
                    <w:rFonts w:cs="Arial"/>
                    <w:color w:val="000000" w:themeColor="dark1"/>
                    <w:kern w:val="24"/>
                    <w:szCs w:val="18"/>
                  </w:rPr>
                </w:rPrChange>
              </w:rPr>
            </w:pPr>
          </w:p>
        </w:tc>
      </w:tr>
      <w:tr w:rsidR="006E7D4A" w:rsidRPr="00C40F13" w14:paraId="6D01D8A5" w14:textId="77777777" w:rsidTr="00BC5EA4">
        <w:tblPrEx>
          <w:tblW w:w="4510" w:type="pct"/>
          <w:jc w:val="center"/>
          <w:tblCellMar>
            <w:left w:w="70" w:type="dxa"/>
            <w:right w:w="70" w:type="dxa"/>
          </w:tblCellMar>
          <w:tblLook w:val="01E0" w:firstRow="1" w:lastRow="1" w:firstColumn="1" w:lastColumn="1" w:noHBand="0" w:noVBand="0"/>
          <w:tblPrExChange w:id="11" w:author="D. Everaere" w:date="2023-11-01T15:35:00Z">
            <w:tblPrEx>
              <w:tblW w:w="4510" w:type="pct"/>
              <w:jc w:val="center"/>
              <w:tblCellMar>
                <w:left w:w="70" w:type="dxa"/>
                <w:right w:w="70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trHeight w:val="217"/>
          <w:jc w:val="center"/>
          <w:trPrChange w:id="12" w:author="D. Everaere" w:date="2023-11-01T15:35:00Z">
            <w:trPr>
              <w:gridAfter w:val="0"/>
              <w:jc w:val="center"/>
            </w:trPr>
          </w:trPrChange>
        </w:trPr>
        <w:tc>
          <w:tcPr>
            <w:tcW w:w="47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3" w:author="D. Everaere" w:date="2023-11-01T15:35:00Z">
              <w:tcPr>
                <w:tcW w:w="473" w:type="pct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060AA57D" w14:textId="77777777" w:rsidR="006E7D4A" w:rsidRPr="008771F4" w:rsidRDefault="006E7D4A" w:rsidP="00BC5EA4">
            <w:pPr>
              <w:pStyle w:val="TAC"/>
            </w:pPr>
            <w:r w:rsidRPr="008771F4">
              <w:t>CP-OFDM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PrChange w:id="14" w:author="D. Everaere" w:date="2023-11-01T15:35:00Z">
              <w:tcPr>
                <w:tcW w:w="690" w:type="pct"/>
                <w:gridSpan w:val="2"/>
                <w:tcBorders>
                  <w:top w:val="single" w:sz="4" w:space="0" w:color="000000"/>
                  <w:left w:val="single" w:sz="4" w:space="0" w:color="auto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617B6BF3" w14:textId="77777777" w:rsidR="006E7D4A" w:rsidRPr="008771F4" w:rsidRDefault="006E7D4A" w:rsidP="00BC5EA4">
            <w:pPr>
              <w:pStyle w:val="TAC"/>
            </w:pPr>
            <w:r w:rsidRPr="008771F4">
              <w:t>QPSK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5" w:author="D. Everaere" w:date="2023-11-01T15:35:00Z">
              <w:tcPr>
                <w:tcW w:w="640" w:type="pct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56E92450" w14:textId="77777777" w:rsidR="006E7D4A" w:rsidRPr="00A11871" w:rsidRDefault="006E7D4A" w:rsidP="00BC5EA4">
            <w:pPr>
              <w:pStyle w:val="TAC"/>
              <w:rPr>
                <w:rFonts w:cs="Arial"/>
              </w:rPr>
            </w:pPr>
            <w:r w:rsidRPr="0030342B">
              <w:rPr>
                <w:rFonts w:cs="Arial"/>
                <w:bCs/>
                <w:kern w:val="24"/>
                <w:szCs w:val="18"/>
              </w:rPr>
              <w:t>5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PrChange w:id="16" w:author="D. Everaere" w:date="2023-11-01T15:35:00Z">
              <w:tcPr>
                <w:tcW w:w="640" w:type="pct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</w:tcPr>
            </w:tcPrChange>
          </w:tcPr>
          <w:p w14:paraId="49230580" w14:textId="77777777" w:rsidR="006E7D4A" w:rsidRPr="00E94DF2" w:rsidRDefault="006E7D4A" w:rsidP="00BC5EA4">
            <w:pPr>
              <w:pStyle w:val="TAC"/>
              <w:rPr>
                <w:rFonts w:cs="Arial"/>
              </w:rPr>
            </w:pPr>
            <w:r w:rsidRPr="00E94DF2">
              <w:rPr>
                <w:rFonts w:cs="Arial"/>
                <w:color w:val="000000" w:themeColor="dark1"/>
                <w:kern w:val="24"/>
                <w:szCs w:val="18"/>
              </w:rPr>
              <w:t>4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PrChange w:id="17" w:author="D. Everaere" w:date="2023-11-01T15:35:00Z">
              <w:tcPr>
                <w:tcW w:w="640" w:type="pct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</w:tcPr>
            </w:tcPrChange>
          </w:tcPr>
          <w:p w14:paraId="5F96E3AD" w14:textId="77777777" w:rsidR="006E7D4A" w:rsidRPr="00E94DF2" w:rsidRDefault="006E7D4A" w:rsidP="00BC5EA4">
            <w:pPr>
              <w:pStyle w:val="TAC"/>
              <w:rPr>
                <w:rFonts w:cs="Arial"/>
              </w:rPr>
            </w:pPr>
            <w:r w:rsidRPr="00E94DF2">
              <w:rPr>
                <w:rFonts w:cs="Arial"/>
                <w:color w:val="000000" w:themeColor="dark1"/>
                <w:kern w:val="24"/>
                <w:szCs w:val="18"/>
              </w:rPr>
              <w:t>5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8" w:author="D. Everaere" w:date="2023-11-01T15:35:00Z">
              <w:tcPr>
                <w:tcW w:w="640" w:type="pct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3AA95E6E" w14:textId="77777777" w:rsidR="006E7D4A" w:rsidRPr="00580884" w:rsidRDefault="006E7D4A" w:rsidP="00BC5EA4">
            <w:pPr>
              <w:pStyle w:val="TAC"/>
              <w:rPr>
                <w:rFonts w:cs="Arial"/>
              </w:rPr>
            </w:pPr>
            <w:r w:rsidRPr="00580884">
              <w:rPr>
                <w:rFonts w:cs="Arial"/>
                <w:kern w:val="24"/>
                <w:szCs w:val="18"/>
              </w:rPr>
              <w:t>8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PrChange w:id="19" w:author="D. Everaere" w:date="2023-11-01T15:35:00Z">
              <w:tcPr>
                <w:tcW w:w="640" w:type="pct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</w:tcPr>
            </w:tcPrChange>
          </w:tcPr>
          <w:p w14:paraId="0E988219" w14:textId="77777777" w:rsidR="006E7D4A" w:rsidRPr="00E94DF2" w:rsidRDefault="006E7D4A" w:rsidP="00BC5EA4">
            <w:pPr>
              <w:pStyle w:val="TAC"/>
              <w:rPr>
                <w:rFonts w:cs="Arial"/>
              </w:rPr>
            </w:pPr>
            <w:r w:rsidRPr="00E94DF2">
              <w:rPr>
                <w:rFonts w:cs="Arial"/>
                <w:color w:val="000000" w:themeColor="dark1"/>
                <w:kern w:val="24"/>
                <w:szCs w:val="18"/>
              </w:rPr>
              <w:t>12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20" w:author="D. Everaere" w:date="2023-11-01T15:35:00Z">
              <w:tcPr>
                <w:tcW w:w="640" w:type="pct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0BC3AE49" w14:textId="77777777" w:rsidR="006E7D4A" w:rsidRPr="001C3A34" w:rsidRDefault="006E7D4A" w:rsidP="00BC5EA4">
            <w:pPr>
              <w:pStyle w:val="TAC"/>
              <w:rPr>
                <w:rFonts w:cs="Arial"/>
                <w:color w:val="000000" w:themeColor="text1"/>
                <w:kern w:val="24"/>
                <w:szCs w:val="18"/>
                <w:rPrChange w:id="21" w:author="D. Everaere" w:date="2023-11-01T15:33:00Z">
                  <w:rPr>
                    <w:rFonts w:cs="Arial"/>
                    <w:color w:val="000000" w:themeColor="dark1"/>
                    <w:kern w:val="24"/>
                    <w:szCs w:val="18"/>
                  </w:rPr>
                </w:rPrChange>
              </w:rPr>
            </w:pPr>
            <w:r w:rsidRPr="001C3A34">
              <w:rPr>
                <w:rFonts w:cs="Arial"/>
                <w:bCs/>
                <w:color w:val="000000" w:themeColor="text1"/>
                <w:kern w:val="24"/>
                <w:szCs w:val="18"/>
                <w:rPrChange w:id="22" w:author="D. Everaere" w:date="2023-11-01T15:33:00Z">
                  <w:rPr>
                    <w:rFonts w:cs="Arial"/>
                    <w:bCs/>
                    <w:color w:val="FFFFFF" w:themeColor="light1"/>
                    <w:kern w:val="24"/>
                    <w:szCs w:val="18"/>
                  </w:rPr>
                </w:rPrChange>
              </w:rPr>
              <w:t>6</w:t>
            </w:r>
          </w:p>
        </w:tc>
      </w:tr>
      <w:tr w:rsidR="006E7D4A" w:rsidRPr="00C40F13" w14:paraId="1B4A8DF0" w14:textId="77777777" w:rsidTr="00BC5EA4">
        <w:trPr>
          <w:jc w:val="center"/>
        </w:trPr>
        <w:tc>
          <w:tcPr>
            <w:tcW w:w="47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AE11FA2" w14:textId="77777777" w:rsidR="006E7D4A" w:rsidRPr="008771F4" w:rsidRDefault="006E7D4A" w:rsidP="00BC5EA4">
            <w:pPr>
              <w:pStyle w:val="TAC"/>
            </w:pP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987870F" w14:textId="77777777" w:rsidR="006E7D4A" w:rsidRPr="008771F4" w:rsidRDefault="006E7D4A" w:rsidP="00BC5EA4">
            <w:pPr>
              <w:pStyle w:val="TAC"/>
            </w:pPr>
            <w:r w:rsidRPr="008771F4">
              <w:t>16 QAM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51201" w14:textId="77777777" w:rsidR="006E7D4A" w:rsidRPr="00A11871" w:rsidRDefault="006E7D4A" w:rsidP="00BC5EA4">
            <w:pPr>
              <w:pStyle w:val="TAC"/>
              <w:rPr>
                <w:rFonts w:cs="Arial"/>
              </w:rPr>
            </w:pPr>
            <w:r w:rsidRPr="0030342B">
              <w:rPr>
                <w:rFonts w:cs="Arial"/>
                <w:bCs/>
                <w:kern w:val="24"/>
                <w:szCs w:val="18"/>
              </w:rPr>
              <w:t>5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A09C1D" w14:textId="77777777" w:rsidR="006E7D4A" w:rsidRPr="00E94DF2" w:rsidRDefault="006E7D4A" w:rsidP="00BC5EA4">
            <w:pPr>
              <w:pStyle w:val="TAC"/>
              <w:rPr>
                <w:rFonts w:cs="Arial"/>
              </w:rPr>
            </w:pPr>
            <w:r w:rsidRPr="00E94DF2">
              <w:rPr>
                <w:rFonts w:cs="Arial"/>
                <w:color w:val="000000" w:themeColor="dark1"/>
                <w:kern w:val="24"/>
                <w:szCs w:val="18"/>
              </w:rPr>
              <w:t>4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91BFA7" w14:textId="77777777" w:rsidR="006E7D4A" w:rsidRPr="00E94DF2" w:rsidRDefault="006E7D4A" w:rsidP="00BC5EA4">
            <w:pPr>
              <w:pStyle w:val="TAC"/>
              <w:rPr>
                <w:rFonts w:cs="Arial"/>
              </w:rPr>
            </w:pPr>
            <w:r w:rsidRPr="00E94DF2">
              <w:rPr>
                <w:rFonts w:cs="Arial"/>
                <w:color w:val="000000" w:themeColor="dark1"/>
                <w:kern w:val="24"/>
                <w:szCs w:val="18"/>
              </w:rPr>
              <w:t>5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724F93" w14:textId="77777777" w:rsidR="006E7D4A" w:rsidRPr="00580884" w:rsidRDefault="006E7D4A" w:rsidP="00BC5EA4">
            <w:pPr>
              <w:pStyle w:val="TAC"/>
              <w:rPr>
                <w:rFonts w:cs="Arial"/>
              </w:rPr>
            </w:pPr>
            <w:r w:rsidRPr="00580884">
              <w:rPr>
                <w:rFonts w:cs="Arial"/>
                <w:kern w:val="24"/>
                <w:szCs w:val="18"/>
              </w:rPr>
              <w:t>8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636F13" w14:textId="77777777" w:rsidR="006E7D4A" w:rsidRPr="00E94DF2" w:rsidRDefault="006E7D4A" w:rsidP="00BC5EA4">
            <w:pPr>
              <w:pStyle w:val="TAC"/>
              <w:rPr>
                <w:rFonts w:cs="Arial"/>
              </w:rPr>
            </w:pPr>
            <w:r w:rsidRPr="00E94DF2">
              <w:rPr>
                <w:rFonts w:cs="Arial"/>
                <w:color w:val="000000" w:themeColor="dark1"/>
                <w:kern w:val="24"/>
                <w:szCs w:val="18"/>
              </w:rPr>
              <w:t>12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A92057" w14:textId="77777777" w:rsidR="006E7D4A" w:rsidRPr="001C3A34" w:rsidRDefault="006E7D4A" w:rsidP="00BC5EA4">
            <w:pPr>
              <w:pStyle w:val="TAC"/>
              <w:rPr>
                <w:rFonts w:cs="Arial"/>
                <w:color w:val="000000" w:themeColor="text1"/>
                <w:kern w:val="24"/>
                <w:szCs w:val="18"/>
                <w:rPrChange w:id="23" w:author="D. Everaere" w:date="2023-11-01T15:33:00Z">
                  <w:rPr>
                    <w:rFonts w:cs="Arial"/>
                    <w:color w:val="000000" w:themeColor="dark1"/>
                    <w:kern w:val="24"/>
                    <w:szCs w:val="18"/>
                  </w:rPr>
                </w:rPrChange>
              </w:rPr>
            </w:pPr>
            <w:r w:rsidRPr="001C3A34">
              <w:rPr>
                <w:rFonts w:cs="Arial"/>
                <w:bCs/>
                <w:color w:val="000000" w:themeColor="text1"/>
                <w:kern w:val="24"/>
                <w:szCs w:val="18"/>
                <w:rPrChange w:id="24" w:author="D. Everaere" w:date="2023-11-01T15:33:00Z">
                  <w:rPr>
                    <w:rFonts w:cs="Arial"/>
                    <w:bCs/>
                    <w:color w:val="FFFFFF" w:themeColor="light1"/>
                    <w:kern w:val="24"/>
                    <w:szCs w:val="18"/>
                  </w:rPr>
                </w:rPrChange>
              </w:rPr>
              <w:t>6</w:t>
            </w:r>
          </w:p>
        </w:tc>
      </w:tr>
      <w:tr w:rsidR="006E7D4A" w:rsidRPr="00C40F13" w14:paraId="792605E5" w14:textId="77777777" w:rsidTr="00BC5EA4">
        <w:trPr>
          <w:jc w:val="center"/>
        </w:trPr>
        <w:tc>
          <w:tcPr>
            <w:tcW w:w="47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633EBFC" w14:textId="77777777" w:rsidR="006E7D4A" w:rsidRPr="008771F4" w:rsidRDefault="006E7D4A" w:rsidP="00BC5EA4">
            <w:pPr>
              <w:pStyle w:val="TAC"/>
            </w:pP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0F0D413" w14:textId="77777777" w:rsidR="006E7D4A" w:rsidRPr="008771F4" w:rsidRDefault="006E7D4A" w:rsidP="00BC5EA4">
            <w:pPr>
              <w:pStyle w:val="TAC"/>
            </w:pPr>
            <w:r w:rsidRPr="008771F4">
              <w:t>64 QAM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4B938" w14:textId="77777777" w:rsidR="006E7D4A" w:rsidRPr="00A11871" w:rsidRDefault="006E7D4A" w:rsidP="00BC5EA4">
            <w:pPr>
              <w:pStyle w:val="TAC"/>
              <w:rPr>
                <w:rFonts w:cs="Arial"/>
              </w:rPr>
            </w:pPr>
            <w:r w:rsidRPr="0030342B">
              <w:rPr>
                <w:rFonts w:cs="Arial"/>
                <w:bCs/>
                <w:kern w:val="24"/>
                <w:szCs w:val="18"/>
              </w:rPr>
              <w:t>5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42446D" w14:textId="77777777" w:rsidR="006E7D4A" w:rsidRPr="00E94DF2" w:rsidRDefault="006E7D4A" w:rsidP="00BC5EA4">
            <w:pPr>
              <w:pStyle w:val="TAC"/>
              <w:rPr>
                <w:rFonts w:cs="Arial"/>
              </w:rPr>
            </w:pPr>
            <w:r w:rsidRPr="00E94DF2">
              <w:rPr>
                <w:rFonts w:cs="Arial"/>
                <w:color w:val="000000" w:themeColor="dark1"/>
                <w:kern w:val="24"/>
                <w:szCs w:val="18"/>
              </w:rPr>
              <w:t>4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47F472" w14:textId="77777777" w:rsidR="006E7D4A" w:rsidRPr="00E94DF2" w:rsidRDefault="006E7D4A" w:rsidP="00BC5EA4">
            <w:pPr>
              <w:pStyle w:val="TAC"/>
              <w:rPr>
                <w:rFonts w:cs="Arial"/>
              </w:rPr>
            </w:pPr>
            <w:r w:rsidRPr="00E94DF2">
              <w:rPr>
                <w:rFonts w:cs="Arial"/>
                <w:color w:val="000000" w:themeColor="dark1"/>
                <w:kern w:val="24"/>
                <w:szCs w:val="18"/>
              </w:rPr>
              <w:t>5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799400" w14:textId="77777777" w:rsidR="006E7D4A" w:rsidRPr="00580884" w:rsidRDefault="006E7D4A" w:rsidP="00BC5EA4">
            <w:pPr>
              <w:pStyle w:val="TAC"/>
              <w:rPr>
                <w:rFonts w:cs="Arial"/>
              </w:rPr>
            </w:pPr>
            <w:r w:rsidRPr="00580884">
              <w:rPr>
                <w:rFonts w:cs="Arial"/>
                <w:kern w:val="24"/>
                <w:szCs w:val="18"/>
              </w:rPr>
              <w:t>8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2FB4FF" w14:textId="77777777" w:rsidR="006E7D4A" w:rsidRPr="00E94DF2" w:rsidRDefault="006E7D4A" w:rsidP="00BC5EA4">
            <w:pPr>
              <w:pStyle w:val="TAC"/>
              <w:rPr>
                <w:rFonts w:cs="Arial"/>
              </w:rPr>
            </w:pPr>
            <w:r w:rsidRPr="00E94DF2">
              <w:rPr>
                <w:rFonts w:cs="Arial"/>
                <w:color w:val="000000" w:themeColor="dark1"/>
                <w:kern w:val="24"/>
                <w:szCs w:val="18"/>
              </w:rPr>
              <w:t>12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F4AD1" w14:textId="77777777" w:rsidR="006E7D4A" w:rsidRPr="001C3A34" w:rsidRDefault="006E7D4A" w:rsidP="00BC5EA4">
            <w:pPr>
              <w:pStyle w:val="TAC"/>
              <w:rPr>
                <w:rFonts w:cs="Arial"/>
                <w:color w:val="000000" w:themeColor="text1"/>
                <w:kern w:val="24"/>
                <w:szCs w:val="18"/>
                <w:rPrChange w:id="25" w:author="D. Everaere" w:date="2023-11-01T15:33:00Z">
                  <w:rPr>
                    <w:rFonts w:cs="Arial"/>
                    <w:color w:val="000000" w:themeColor="dark1"/>
                    <w:kern w:val="24"/>
                    <w:szCs w:val="18"/>
                  </w:rPr>
                </w:rPrChange>
              </w:rPr>
            </w:pPr>
            <w:r w:rsidRPr="001C3A34">
              <w:rPr>
                <w:rFonts w:cs="Arial"/>
                <w:bCs/>
                <w:color w:val="000000" w:themeColor="text1"/>
                <w:kern w:val="24"/>
                <w:szCs w:val="18"/>
                <w:rPrChange w:id="26" w:author="D. Everaere" w:date="2023-11-01T15:33:00Z">
                  <w:rPr>
                    <w:rFonts w:cs="Arial"/>
                    <w:bCs/>
                    <w:color w:val="FFFFFF" w:themeColor="light1"/>
                    <w:kern w:val="24"/>
                    <w:szCs w:val="18"/>
                  </w:rPr>
                </w:rPrChange>
              </w:rPr>
              <w:t>6</w:t>
            </w:r>
          </w:p>
        </w:tc>
      </w:tr>
      <w:tr w:rsidR="006E7D4A" w:rsidRPr="00C40F13" w14:paraId="12343C63" w14:textId="77777777" w:rsidTr="00BC5EA4">
        <w:trPr>
          <w:jc w:val="center"/>
        </w:trPr>
        <w:tc>
          <w:tcPr>
            <w:tcW w:w="47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BD1774" w14:textId="77777777" w:rsidR="006E7D4A" w:rsidRPr="008771F4" w:rsidRDefault="006E7D4A" w:rsidP="00BC5EA4">
            <w:pPr>
              <w:pStyle w:val="TAC"/>
            </w:pP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B39A151" w14:textId="77777777" w:rsidR="006E7D4A" w:rsidRPr="008771F4" w:rsidRDefault="006E7D4A" w:rsidP="00BC5EA4">
            <w:pPr>
              <w:pStyle w:val="TAC"/>
            </w:pPr>
            <w:r w:rsidRPr="008771F4">
              <w:t>256 QAM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EE9B03" w14:textId="77777777" w:rsidR="006E7D4A" w:rsidRPr="00A11871" w:rsidRDefault="006E7D4A" w:rsidP="00BC5EA4">
            <w:pPr>
              <w:pStyle w:val="TAC"/>
              <w:rPr>
                <w:rFonts w:cs="Arial"/>
              </w:rPr>
            </w:pP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BD7BDD" w14:textId="77777777" w:rsidR="006E7D4A" w:rsidRPr="00E94DF2" w:rsidRDefault="006E7D4A" w:rsidP="00BC5EA4">
            <w:pPr>
              <w:pStyle w:val="TAC"/>
              <w:rPr>
                <w:rFonts w:cs="Arial"/>
              </w:rPr>
            </w:pP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45827B" w14:textId="77777777" w:rsidR="006E7D4A" w:rsidRPr="00E94DF2" w:rsidRDefault="006E7D4A" w:rsidP="00BC5EA4">
            <w:pPr>
              <w:pStyle w:val="TAC"/>
              <w:rPr>
                <w:rFonts w:cs="Arial"/>
              </w:rPr>
            </w:pP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BA789" w14:textId="77777777" w:rsidR="006E7D4A" w:rsidRPr="00580884" w:rsidRDefault="006E7D4A" w:rsidP="00BC5EA4">
            <w:pPr>
              <w:pStyle w:val="TAC"/>
              <w:rPr>
                <w:rFonts w:cs="Arial"/>
              </w:rPr>
            </w:pPr>
            <w:r w:rsidRPr="00580884">
              <w:rPr>
                <w:rFonts w:cs="Arial"/>
                <w:kern w:val="24"/>
                <w:szCs w:val="18"/>
              </w:rPr>
              <w:t>8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472077" w14:textId="77777777" w:rsidR="006E7D4A" w:rsidRPr="00E94DF2" w:rsidRDefault="006E7D4A" w:rsidP="00BC5EA4">
            <w:pPr>
              <w:pStyle w:val="TAC"/>
              <w:rPr>
                <w:rFonts w:cs="Arial"/>
              </w:rPr>
            </w:pPr>
            <w:r w:rsidRPr="00E94DF2">
              <w:rPr>
                <w:rFonts w:cs="Arial"/>
                <w:color w:val="000000" w:themeColor="dark1"/>
                <w:kern w:val="24"/>
                <w:szCs w:val="18"/>
              </w:rPr>
              <w:t>12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54C13" w14:textId="77777777" w:rsidR="006E7D4A" w:rsidRPr="001C3A34" w:rsidRDefault="006E7D4A" w:rsidP="00BC5EA4">
            <w:pPr>
              <w:pStyle w:val="TAC"/>
              <w:rPr>
                <w:rFonts w:cs="Arial"/>
                <w:color w:val="000000" w:themeColor="text1"/>
                <w:kern w:val="24"/>
                <w:szCs w:val="18"/>
                <w:rPrChange w:id="27" w:author="D. Everaere" w:date="2023-11-01T15:33:00Z">
                  <w:rPr>
                    <w:rFonts w:cs="Arial"/>
                    <w:color w:val="000000" w:themeColor="dark1"/>
                    <w:kern w:val="24"/>
                    <w:szCs w:val="18"/>
                  </w:rPr>
                </w:rPrChange>
              </w:rPr>
            </w:pPr>
          </w:p>
        </w:tc>
      </w:tr>
    </w:tbl>
    <w:p w14:paraId="78FD6061" w14:textId="77777777" w:rsidR="006E7D4A" w:rsidRDefault="006E7D4A" w:rsidP="006E7D4A"/>
    <w:p w14:paraId="2B674ED8" w14:textId="77777777" w:rsidR="006E7D4A" w:rsidRDefault="006E7D4A" w:rsidP="006E7D4A">
      <w:pPr>
        <w:rPr>
          <w:i/>
          <w:color w:val="0000FF"/>
          <w:lang w:eastAsia="zh-CN"/>
        </w:rPr>
      </w:pPr>
      <w:r w:rsidRPr="00EF44FA">
        <w:rPr>
          <w:i/>
          <w:color w:val="0000FF"/>
          <w:lang w:eastAsia="zh-CN"/>
        </w:rPr>
        <w:t>&lt;</w:t>
      </w:r>
      <w:r>
        <w:rPr>
          <w:i/>
          <w:color w:val="0000FF"/>
          <w:lang w:eastAsia="zh-CN"/>
        </w:rPr>
        <w:t>End</w:t>
      </w:r>
      <w:r w:rsidRPr="00EF44FA">
        <w:rPr>
          <w:i/>
          <w:color w:val="0000FF"/>
          <w:lang w:eastAsia="zh-CN"/>
        </w:rPr>
        <w:t xml:space="preserve"> of the change&gt;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. Everaere">
    <w15:presenceInfo w15:providerId="None" w15:userId="D. Everae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58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6E7D4A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36527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uiPriority w:val="99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6E7D4A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uiPriority w:val="99"/>
    <w:qFormat/>
    <w:rsid w:val="006E7D4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6E7D4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6E7D4A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442</Words>
  <Characters>3189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D. Everaere</cp:lastModifiedBy>
  <cp:revision>3</cp:revision>
  <cp:lastPrinted>1899-12-31T23:00:00Z</cp:lastPrinted>
  <dcterms:created xsi:type="dcterms:W3CDTF">2023-11-19T08:22:00Z</dcterms:created>
  <dcterms:modified xsi:type="dcterms:W3CDTF">2023-11-19T08:22:00Z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109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R4-2319598</vt:lpwstr>
  </property>
  <property fmtid="{D5CDD505-2E9C-101B-9397-08002B2CF9AE}" pid="10" name="Spec#">
    <vt:lpwstr>38.101-1</vt:lpwstr>
  </property>
  <property fmtid="{D5CDD505-2E9C-101B-9397-08002B2CF9AE}" pid="11" name="Cr#">
    <vt:lpwstr>1912</vt:lpwstr>
  </property>
  <property fmtid="{D5CDD505-2E9C-101B-9397-08002B2CF9AE}" pid="12" name="Revision">
    <vt:lpwstr>-</vt:lpwstr>
  </property>
  <property fmtid="{D5CDD505-2E9C-101B-9397-08002B2CF9AE}" pid="13" name="Version">
    <vt:lpwstr>17.11.0</vt:lpwstr>
  </property>
  <property fmtid="{D5CDD505-2E9C-101B-9397-08002B2CF9AE}" pid="14" name="CrTitle">
    <vt:lpwstr>[NR_n38_BW2] Clarify A-MPR values for NS_44 - Rel17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NR_n38_BW2</vt:lpwstr>
  </property>
  <property fmtid="{D5CDD505-2E9C-101B-9397-08002B2CF9AE}" pid="18" name="Cat">
    <vt:lpwstr>A</vt:lpwstr>
  </property>
  <property fmtid="{D5CDD505-2E9C-101B-9397-08002B2CF9AE}" pid="19" name="ResDate">
    <vt:lpwstr>2023-11-03</vt:lpwstr>
  </property>
  <property fmtid="{D5CDD505-2E9C-101B-9397-08002B2CF9AE}" pid="20" name="Release">
    <vt:lpwstr>Rel-17</vt:lpwstr>
  </property>
</Properties>
</file>