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FFD20" w14:textId="3DB41F9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B5AD2" w:rsidRPr="009B5AD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9B5AD2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B5AD2">
        <w:rPr>
          <w:rFonts w:cs="Arial"/>
          <w:bCs/>
          <w:sz w:val="22"/>
          <w:szCs w:val="22"/>
        </w:rPr>
        <w:t>#108</w:t>
      </w:r>
      <w:r w:rsidR="001872BC">
        <w:rPr>
          <w:rFonts w:cs="Arial"/>
          <w:bCs/>
          <w:sz w:val="22"/>
          <w:szCs w:val="22"/>
        </w:rPr>
        <w:t>bis</w:t>
      </w:r>
      <w:r w:rsidRPr="00DA53A0">
        <w:rPr>
          <w:rFonts w:cs="Arial"/>
          <w:bCs/>
          <w:sz w:val="22"/>
          <w:szCs w:val="22"/>
        </w:rPr>
        <w:tab/>
      </w:r>
      <w:r w:rsidR="009B5AD2">
        <w:rPr>
          <w:rFonts w:cs="Arial"/>
          <w:bCs/>
          <w:sz w:val="22"/>
          <w:szCs w:val="22"/>
        </w:rPr>
        <w:tab/>
      </w:r>
      <w:r w:rsidR="001872BC" w:rsidRPr="001872BC">
        <w:rPr>
          <w:rFonts w:cs="Arial"/>
          <w:bCs/>
          <w:sz w:val="22"/>
          <w:szCs w:val="22"/>
        </w:rPr>
        <w:t>R4-2316892</w:t>
      </w:r>
    </w:p>
    <w:p w14:paraId="38EE63E8" w14:textId="2B413D09" w:rsidR="004E3939" w:rsidRPr="00DA53A0" w:rsidRDefault="001872B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>,</w:t>
      </w:r>
      <w:r w:rsidR="009B5AD2">
        <w:rPr>
          <w:sz w:val="22"/>
          <w:szCs w:val="22"/>
        </w:rPr>
        <w:t xml:space="preserve"> </w:t>
      </w:r>
      <w:r>
        <w:rPr>
          <w:sz w:val="22"/>
          <w:szCs w:val="22"/>
        </w:rPr>
        <w:t>09 Oct</w:t>
      </w:r>
      <w:r w:rsidR="009B5AD2">
        <w:rPr>
          <w:sz w:val="22"/>
          <w:szCs w:val="22"/>
        </w:rPr>
        <w:t>. 2023</w:t>
      </w:r>
      <w:r w:rsidR="004E3939" w:rsidRPr="00DA53A0">
        <w:rPr>
          <w:sz w:val="22"/>
          <w:szCs w:val="22"/>
        </w:rPr>
        <w:t xml:space="preserve"> </w:t>
      </w:r>
      <w:r w:rsidR="009B5AD2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 Oct</w:t>
      </w:r>
      <w:r w:rsidR="009B5AD2">
        <w:rPr>
          <w:sz w:val="22"/>
          <w:szCs w:val="22"/>
        </w:rPr>
        <w:t>. 2023</w:t>
      </w:r>
    </w:p>
    <w:p w14:paraId="2C7B865C" w14:textId="77777777" w:rsidR="00B97703" w:rsidRDefault="00B97703">
      <w:pPr>
        <w:rPr>
          <w:rFonts w:ascii="Arial" w:hAnsi="Arial" w:cs="Arial"/>
        </w:rPr>
      </w:pPr>
    </w:p>
    <w:p w14:paraId="19DE516A" w14:textId="77777777" w:rsidR="004E3939" w:rsidRPr="00CE72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B5AD2" w:rsidRPr="00CE729A">
        <w:rPr>
          <w:rFonts w:ascii="Arial" w:hAnsi="Arial" w:cs="Arial"/>
          <w:bCs/>
          <w:sz w:val="22"/>
          <w:szCs w:val="22"/>
        </w:rPr>
        <w:t>Reply LS on beam application time and UE based TA measurement for LTM</w:t>
      </w:r>
    </w:p>
    <w:p w14:paraId="00E608C2" w14:textId="015DC0E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R1-2306259</w:t>
      </w:r>
      <w:r w:rsidR="001872BC" w:rsidRPr="00CE729A">
        <w:rPr>
          <w:rFonts w:ascii="Arial" w:hAnsi="Arial" w:cs="Arial"/>
          <w:sz w:val="22"/>
          <w:szCs w:val="22"/>
        </w:rPr>
        <w:t>, R2-2309250</w:t>
      </w:r>
    </w:p>
    <w:p w14:paraId="13EAA54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Rel-18</w:t>
      </w:r>
    </w:p>
    <w:bookmarkEnd w:id="5"/>
    <w:bookmarkEnd w:id="6"/>
    <w:bookmarkEnd w:id="7"/>
    <w:p w14:paraId="2BD2CA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NR_Mob_enh2-Core</w:t>
      </w:r>
    </w:p>
    <w:p w14:paraId="50A855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4EA25FE" w14:textId="77777777" w:rsidR="00B97703" w:rsidRPr="00CE729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B5AD2" w:rsidRPr="00CE729A">
        <w:rPr>
          <w:rFonts w:ascii="Arial" w:hAnsi="Arial" w:cs="Arial"/>
          <w:bCs/>
          <w:sz w:val="22"/>
          <w:szCs w:val="22"/>
        </w:rPr>
        <w:t>RAN4</w:t>
      </w:r>
    </w:p>
    <w:p w14:paraId="05C06648" w14:textId="686B88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9B5AD2" w:rsidRPr="00CE729A">
        <w:rPr>
          <w:rFonts w:ascii="Arial" w:hAnsi="Arial" w:cs="Arial"/>
          <w:sz w:val="22"/>
          <w:szCs w:val="22"/>
        </w:rPr>
        <w:t>RAN1</w:t>
      </w:r>
      <w:bookmarkEnd w:id="8"/>
      <w:bookmarkEnd w:id="9"/>
      <w:bookmarkEnd w:id="10"/>
      <w:r w:rsidR="001872BC" w:rsidRPr="00CE729A">
        <w:rPr>
          <w:rFonts w:ascii="Arial" w:hAnsi="Arial" w:cs="Arial"/>
          <w:sz w:val="22"/>
          <w:szCs w:val="22"/>
        </w:rPr>
        <w:t>, RAN2</w:t>
      </w:r>
    </w:p>
    <w:p w14:paraId="412085F0" w14:textId="36D8ED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RAN3</w:t>
      </w:r>
    </w:p>
    <w:bookmarkEnd w:id="11"/>
    <w:bookmarkEnd w:id="12"/>
    <w:p w14:paraId="17BF215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6F596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Venkatarao Gonuguntla</w:t>
      </w:r>
    </w:p>
    <w:p w14:paraId="3CC4B65B" w14:textId="77777777" w:rsidR="00B97703" w:rsidRPr="00CE729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B5AD2" w:rsidRPr="00CE729A">
        <w:rPr>
          <w:rFonts w:ascii="Arial" w:hAnsi="Arial" w:cs="Arial"/>
          <w:sz w:val="22"/>
          <w:szCs w:val="22"/>
        </w:rPr>
        <w:t>Venkatarao.gonuguntla@ericsson.com</w:t>
      </w:r>
    </w:p>
    <w:p w14:paraId="61948BE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AC8551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753F5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0B49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AD2">
        <w:rPr>
          <w:rFonts w:ascii="Arial" w:hAnsi="Arial" w:cs="Arial"/>
          <w:bCs/>
        </w:rPr>
        <w:t>NA</w:t>
      </w:r>
    </w:p>
    <w:p w14:paraId="47110CAC" w14:textId="77777777" w:rsidR="00B97703" w:rsidRDefault="00B97703">
      <w:pPr>
        <w:rPr>
          <w:rFonts w:ascii="Arial" w:hAnsi="Arial" w:cs="Arial"/>
        </w:rPr>
      </w:pPr>
    </w:p>
    <w:p w14:paraId="741FFEA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78E9D2" w14:textId="4F5882CF" w:rsidR="00B97703" w:rsidRPr="00FF6C41" w:rsidRDefault="009B5AD2" w:rsidP="000F6242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RAN4 would like to thank RAN1 </w:t>
      </w:r>
      <w:r w:rsidR="001872BC">
        <w:rPr>
          <w:rFonts w:ascii="Arial" w:hAnsi="Arial" w:cs="Arial"/>
        </w:rPr>
        <w:t xml:space="preserve">and RAN2 </w:t>
      </w:r>
      <w:r w:rsidRPr="00FF6C41">
        <w:rPr>
          <w:rFonts w:ascii="Arial" w:hAnsi="Arial" w:cs="Arial"/>
        </w:rPr>
        <w:t xml:space="preserve">for the LS. RAN4 </w:t>
      </w:r>
      <w:r w:rsidR="001872BC">
        <w:rPr>
          <w:rFonts w:ascii="Arial" w:hAnsi="Arial" w:cs="Arial"/>
        </w:rPr>
        <w:t xml:space="preserve">further </w:t>
      </w:r>
      <w:r w:rsidRPr="00FF6C41">
        <w:rPr>
          <w:rFonts w:ascii="Arial" w:hAnsi="Arial" w:cs="Arial"/>
        </w:rPr>
        <w:t xml:space="preserve">discussed the beam application time and UE based TA </w:t>
      </w:r>
      <w:r w:rsidR="003617D6">
        <w:rPr>
          <w:rFonts w:ascii="Arial" w:hAnsi="Arial" w:cs="Arial"/>
        </w:rPr>
        <w:t>measurement</w:t>
      </w:r>
      <w:r w:rsidRPr="00FF6C41">
        <w:rPr>
          <w:rFonts w:ascii="Arial" w:hAnsi="Arial" w:cs="Arial"/>
        </w:rPr>
        <w:t xml:space="preserve"> and </w:t>
      </w:r>
      <w:r w:rsidR="00BC756D">
        <w:rPr>
          <w:rFonts w:ascii="Arial" w:hAnsi="Arial" w:cs="Arial"/>
        </w:rPr>
        <w:t xml:space="preserve">kindly </w:t>
      </w:r>
      <w:r w:rsidR="003617D6">
        <w:rPr>
          <w:rFonts w:ascii="Arial" w:hAnsi="Arial" w:cs="Arial"/>
        </w:rPr>
        <w:t>asks</w:t>
      </w:r>
      <w:r w:rsidR="003617D6" w:rsidRPr="00FF6C41">
        <w:rPr>
          <w:rFonts w:ascii="Arial" w:hAnsi="Arial" w:cs="Arial"/>
        </w:rPr>
        <w:t xml:space="preserve"> </w:t>
      </w:r>
      <w:r w:rsidRPr="00FF6C41">
        <w:rPr>
          <w:rFonts w:ascii="Arial" w:hAnsi="Arial" w:cs="Arial"/>
        </w:rPr>
        <w:t xml:space="preserve">RAN1 </w:t>
      </w:r>
      <w:r w:rsidR="001872BC">
        <w:rPr>
          <w:rFonts w:ascii="Arial" w:hAnsi="Arial" w:cs="Arial"/>
        </w:rPr>
        <w:t xml:space="preserve">and RAN2 </w:t>
      </w:r>
      <w:r w:rsidRPr="00FF6C41">
        <w:rPr>
          <w:rFonts w:ascii="Arial" w:hAnsi="Arial" w:cs="Arial"/>
        </w:rPr>
        <w:t>to consider following agreements for their future specification work.</w:t>
      </w:r>
    </w:p>
    <w:p w14:paraId="5BAEC3BA" w14:textId="77777777" w:rsidR="009B5AD2" w:rsidRPr="00FF6C41" w:rsidRDefault="009B5AD2" w:rsidP="009B5AD2">
      <w:pPr>
        <w:rPr>
          <w:rFonts w:ascii="Arial" w:hAnsi="Arial" w:cs="Arial"/>
        </w:rPr>
      </w:pPr>
    </w:p>
    <w:p w14:paraId="5A979760" w14:textId="77777777" w:rsidR="009B5AD2" w:rsidRPr="00FF6C41" w:rsidRDefault="009B5AD2" w:rsidP="009B5AD2">
      <w:pPr>
        <w:rPr>
          <w:rFonts w:ascii="Arial" w:hAnsi="Arial" w:cs="Arial"/>
          <w:u w:val="single"/>
        </w:rPr>
      </w:pPr>
      <w:r w:rsidRPr="00FF6C41">
        <w:rPr>
          <w:rFonts w:ascii="Arial" w:hAnsi="Arial" w:cs="Arial"/>
          <w:u w:val="single"/>
        </w:rPr>
        <w:t>Beam application time:</w:t>
      </w:r>
    </w:p>
    <w:p w14:paraId="049731CB" w14:textId="4BB70886" w:rsidR="009B5AD2" w:rsidRPr="00FF6C41" w:rsidRDefault="009B5AD2" w:rsidP="009B5AD2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RAN4 </w:t>
      </w:r>
      <w:r w:rsidR="001872BC">
        <w:rPr>
          <w:rFonts w:ascii="Arial" w:hAnsi="Arial" w:cs="Arial"/>
        </w:rPr>
        <w:t>do not include or define beam application time in the cell switch delay</w:t>
      </w:r>
      <w:r w:rsidRPr="00FF6C41">
        <w:rPr>
          <w:rFonts w:ascii="Arial" w:hAnsi="Arial" w:cs="Arial"/>
        </w:rPr>
        <w:t xml:space="preserve">. </w:t>
      </w:r>
      <w:r w:rsidR="001872BC">
        <w:rPr>
          <w:rFonts w:ascii="Arial" w:hAnsi="Arial" w:cs="Arial"/>
        </w:rPr>
        <w:t>Current cell switch delay can cover the TCI state application time without additional beam application time.</w:t>
      </w:r>
    </w:p>
    <w:p w14:paraId="375DEC26" w14:textId="77777777" w:rsidR="009B5AD2" w:rsidRPr="00FF6C41" w:rsidRDefault="009B5AD2" w:rsidP="009B5AD2">
      <w:pPr>
        <w:rPr>
          <w:rFonts w:ascii="Arial" w:hAnsi="Arial" w:cs="Arial"/>
        </w:rPr>
      </w:pPr>
    </w:p>
    <w:p w14:paraId="29393883" w14:textId="2CD259D4" w:rsidR="009B5AD2" w:rsidRDefault="009B5AD2" w:rsidP="009B5AD2">
      <w:pPr>
        <w:rPr>
          <w:rFonts w:ascii="Arial" w:hAnsi="Arial" w:cs="Arial"/>
          <w:u w:val="single"/>
        </w:rPr>
      </w:pPr>
      <w:r w:rsidRPr="00FF6C41">
        <w:rPr>
          <w:rFonts w:ascii="Arial" w:hAnsi="Arial" w:cs="Arial"/>
          <w:u w:val="single"/>
        </w:rPr>
        <w:t xml:space="preserve">UE based TA </w:t>
      </w:r>
      <w:r w:rsidR="00BC756D">
        <w:rPr>
          <w:rFonts w:ascii="Arial" w:hAnsi="Arial" w:cs="Arial"/>
          <w:u w:val="single"/>
        </w:rPr>
        <w:t>measurement</w:t>
      </w:r>
      <w:r w:rsidRPr="00FF6C41">
        <w:rPr>
          <w:rFonts w:ascii="Arial" w:hAnsi="Arial" w:cs="Arial"/>
          <w:u w:val="single"/>
        </w:rPr>
        <w:t>:</w:t>
      </w:r>
    </w:p>
    <w:p w14:paraId="18717E95" w14:textId="38308AFB" w:rsidR="00A72CCE" w:rsidRDefault="001872BC" w:rsidP="001872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RAN4 do not define requirements for UE based TA measurement in rel-18. </w:t>
      </w:r>
    </w:p>
    <w:p w14:paraId="56C4DD0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95F2A8E" w14:textId="62FA065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6C41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32F07675" w14:textId="1FD3A9DE" w:rsidR="00B97703" w:rsidRPr="00FF6C41" w:rsidRDefault="00B97703" w:rsidP="00FF6C41">
      <w:pPr>
        <w:spacing w:after="120"/>
        <w:ind w:left="993" w:hanging="993"/>
        <w:rPr>
          <w:rFonts w:ascii="Arial" w:hAnsi="Arial" w:cs="Arial"/>
        </w:rPr>
      </w:pPr>
      <w:r w:rsidRPr="00FF6C41">
        <w:rPr>
          <w:rFonts w:ascii="Arial" w:hAnsi="Arial" w:cs="Arial"/>
          <w:b/>
        </w:rPr>
        <w:t xml:space="preserve">ACTION: </w:t>
      </w:r>
      <w:r w:rsidRPr="00FF6C41">
        <w:rPr>
          <w:rFonts w:ascii="Arial" w:hAnsi="Arial" w:cs="Arial"/>
          <w:b/>
        </w:rPr>
        <w:tab/>
      </w:r>
      <w:r w:rsidR="00FF6C41" w:rsidRPr="00FF6C41">
        <w:rPr>
          <w:rFonts w:ascii="Arial" w:hAnsi="Arial" w:cs="Arial"/>
        </w:rPr>
        <w:t xml:space="preserve">RAN4 respectfully asks RAN1 </w:t>
      </w:r>
      <w:r w:rsidR="00B366CF">
        <w:rPr>
          <w:rFonts w:ascii="Arial" w:hAnsi="Arial" w:cs="Arial"/>
        </w:rPr>
        <w:t xml:space="preserve">and RAN2 </w:t>
      </w:r>
      <w:r w:rsidR="00FF6C41" w:rsidRPr="00FF6C41">
        <w:rPr>
          <w:rFonts w:ascii="Arial" w:hAnsi="Arial" w:cs="Arial"/>
        </w:rPr>
        <w:t>to take the above into their speciation work</w:t>
      </w:r>
    </w:p>
    <w:p w14:paraId="4DFD3D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F6C4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F6C4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1AE83B" w14:textId="77777777" w:rsidR="002F1940" w:rsidRDefault="00FF6C41" w:rsidP="00FF6C41">
      <w:pPr>
        <w:rPr>
          <w:bCs/>
        </w:rPr>
      </w:pPr>
      <w:r>
        <w:rPr>
          <w:bCs/>
        </w:rPr>
        <w:t xml:space="preserve">TSG RAN WG4 </w:t>
      </w:r>
      <w:r w:rsidRPr="00481F43">
        <w:rPr>
          <w:bCs/>
        </w:rPr>
        <w:t>Meeting #1</w:t>
      </w:r>
      <w:r>
        <w:rPr>
          <w:bCs/>
        </w:rPr>
        <w:t>09</w:t>
      </w:r>
      <w:r w:rsidRPr="00481F43">
        <w:rPr>
          <w:bCs/>
        </w:rPr>
        <w:t xml:space="preserve">                     </w:t>
      </w:r>
      <w:r>
        <w:rPr>
          <w:bCs/>
        </w:rPr>
        <w:tab/>
      </w:r>
      <w:r>
        <w:rPr>
          <w:bCs/>
        </w:rPr>
        <w:tab/>
        <w:t>13 to 17, Nov. 2023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>
        <w:rPr>
          <w:bCs/>
        </w:rPr>
        <w:t>Chicago</w:t>
      </w:r>
      <w:r w:rsidRPr="00481F43">
        <w:rPr>
          <w:bCs/>
        </w:rPr>
        <w:t xml:space="preserve">, </w:t>
      </w:r>
      <w:r>
        <w:rPr>
          <w:bCs/>
        </w:rPr>
        <w:t>USA</w:t>
      </w:r>
    </w:p>
    <w:p w14:paraId="5C20DA08" w14:textId="08F00C17" w:rsidR="00B366CF" w:rsidRPr="002F1940" w:rsidRDefault="00B366CF" w:rsidP="00FF6C41">
      <w:r>
        <w:rPr>
          <w:bCs/>
        </w:rPr>
        <w:t>TSG RAN WG4 meeting #110</w:t>
      </w:r>
      <w:r>
        <w:rPr>
          <w:bCs/>
        </w:rPr>
        <w:tab/>
      </w:r>
      <w:r w:rsidR="005171DC">
        <w:rPr>
          <w:bCs/>
        </w:rPr>
        <w:tab/>
      </w:r>
      <w:r w:rsidR="005171DC">
        <w:rPr>
          <w:bCs/>
        </w:rPr>
        <w:tab/>
        <w:t>26 Feb. 2023 to 01</w:t>
      </w:r>
      <w:r w:rsidR="003D38C6">
        <w:rPr>
          <w:bCs/>
        </w:rPr>
        <w:t xml:space="preserve"> Mar. 2023</w:t>
      </w:r>
      <w:r w:rsidR="003D38C6">
        <w:rPr>
          <w:bCs/>
        </w:rPr>
        <w:tab/>
      </w:r>
      <w:r w:rsidR="003D38C6">
        <w:rPr>
          <w:bCs/>
        </w:rPr>
        <w:tab/>
        <w:t>Athens, Greece</w:t>
      </w:r>
    </w:p>
    <w:sectPr w:rsidR="00B36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277AF" w14:textId="77777777" w:rsidR="00DC6F5F" w:rsidRDefault="00DC6F5F">
      <w:pPr>
        <w:spacing w:after="0"/>
      </w:pPr>
      <w:r>
        <w:separator/>
      </w:r>
    </w:p>
  </w:endnote>
  <w:endnote w:type="continuationSeparator" w:id="0">
    <w:p w14:paraId="5E9DE3E6" w14:textId="77777777" w:rsidR="00DC6F5F" w:rsidRDefault="00DC6F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42EB1" w14:textId="77777777" w:rsidR="00DC6F5F" w:rsidRDefault="00DC6F5F">
      <w:pPr>
        <w:spacing w:after="0"/>
      </w:pPr>
      <w:r>
        <w:separator/>
      </w:r>
    </w:p>
  </w:footnote>
  <w:footnote w:type="continuationSeparator" w:id="0">
    <w:p w14:paraId="682BEC36" w14:textId="77777777" w:rsidR="00DC6F5F" w:rsidRDefault="00DC6F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93492544">
    <w:abstractNumId w:val="3"/>
  </w:num>
  <w:num w:numId="2" w16cid:durableId="336658474">
    <w:abstractNumId w:val="2"/>
  </w:num>
  <w:num w:numId="3" w16cid:durableId="1624531343">
    <w:abstractNumId w:val="1"/>
  </w:num>
  <w:num w:numId="4" w16cid:durableId="70949439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D06"/>
    <w:rsid w:val="00017F23"/>
    <w:rsid w:val="000F6242"/>
    <w:rsid w:val="001271EC"/>
    <w:rsid w:val="001741EA"/>
    <w:rsid w:val="001872BC"/>
    <w:rsid w:val="001E0D7F"/>
    <w:rsid w:val="002F1940"/>
    <w:rsid w:val="00307AC1"/>
    <w:rsid w:val="003617D6"/>
    <w:rsid w:val="00383545"/>
    <w:rsid w:val="00397D99"/>
    <w:rsid w:val="003A52F6"/>
    <w:rsid w:val="003D38C6"/>
    <w:rsid w:val="004116A3"/>
    <w:rsid w:val="00433500"/>
    <w:rsid w:val="00433F71"/>
    <w:rsid w:val="00440D43"/>
    <w:rsid w:val="004E3939"/>
    <w:rsid w:val="005171DC"/>
    <w:rsid w:val="00561B3D"/>
    <w:rsid w:val="005949B4"/>
    <w:rsid w:val="005F737C"/>
    <w:rsid w:val="006A4523"/>
    <w:rsid w:val="006C612B"/>
    <w:rsid w:val="00767135"/>
    <w:rsid w:val="007F24F9"/>
    <w:rsid w:val="007F4F92"/>
    <w:rsid w:val="00812C72"/>
    <w:rsid w:val="00892060"/>
    <w:rsid w:val="008D772F"/>
    <w:rsid w:val="0099764C"/>
    <w:rsid w:val="009B5AD2"/>
    <w:rsid w:val="009F3BE6"/>
    <w:rsid w:val="00A23461"/>
    <w:rsid w:val="00A72CCE"/>
    <w:rsid w:val="00A9497B"/>
    <w:rsid w:val="00AD214D"/>
    <w:rsid w:val="00AD7BCA"/>
    <w:rsid w:val="00B366CF"/>
    <w:rsid w:val="00B45A38"/>
    <w:rsid w:val="00B97703"/>
    <w:rsid w:val="00BC756D"/>
    <w:rsid w:val="00C010BE"/>
    <w:rsid w:val="00C23993"/>
    <w:rsid w:val="00C72EA2"/>
    <w:rsid w:val="00C77672"/>
    <w:rsid w:val="00CA767C"/>
    <w:rsid w:val="00CE729A"/>
    <w:rsid w:val="00CF6087"/>
    <w:rsid w:val="00D643C1"/>
    <w:rsid w:val="00DA523F"/>
    <w:rsid w:val="00DC6F5F"/>
    <w:rsid w:val="00F94497"/>
    <w:rsid w:val="00FB6C23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5541A0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07AC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7AC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7AC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7AC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206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Venkatarao Gonuguntla</cp:lastModifiedBy>
  <cp:revision>7</cp:revision>
  <cp:lastPrinted>2002-04-23T07:10:00Z</cp:lastPrinted>
  <dcterms:created xsi:type="dcterms:W3CDTF">2023-09-27T23:48:00Z</dcterms:created>
  <dcterms:modified xsi:type="dcterms:W3CDTF">2023-09-27T23:52:00Z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2023-08-24T16:12:31Z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ebd8bdc7-ecab-4b64-b14f-3a5163c8dad1</vt:lpwstr>
  </property>
  <property fmtid="{D5CDD505-2E9C-101B-9397-08002B2CF9AE}" pid="8" name="MSIP_Label_83bcef13-7cac-433f-ba1d-47a323951816_ContentBits">
    <vt:lpwstr>0</vt:lpwstr>
  </property>
  <property fmtid="{D5CDD505-2E9C-101B-9397-08002B2CF9AE}" pid="9" name="_2015_ms_pID_725343">
    <vt:lpwstr>(3)wjEpW/KfoJleCb4Ay8V2pDLhaxCcGCufMTawYh/a44w84DSTpecQQEHvLOC4UaH2vwIsP/vW
hjuxVOtJ/MdJkfBeaRGlDYuWNRmycssNwJgp0tqrfETi0O5NXm/WckiNZHHWpUT6JVkk+VLh
ljIEbyOAHxoLVPH9Ku0SgqdIr5duwcVY0PJI0iE5IMn92ofs50pfoSY32bVOjqnNRWY2wM5o
XRAgadPgeY1vY7LP3d</vt:lpwstr>
  </property>
  <property fmtid="{D5CDD505-2E9C-101B-9397-08002B2CF9AE}" pid="10" name="_2015_ms_pID_7253431">
    <vt:lpwstr>DmNKjI2EJTc5ONjE1nG5p2adAzagREJRTfiTVJUgGo3/YwoWNvuzVH
g+jWJML5OHHa0uY2L7+OpnUmhWxlXhFu5lCSfNNnXS8uvkrMsgm6MgarufN5+wpoB+VRGcJ0
3+wLxPDkB2uyx8THfQ1WUAVSkv/MfWm9ZMzve04isrUGwBZURQxGMkY+OZTnDhUZv1R4kYub
ZQpGMCshR3BX+3Cq6dx3HBGBDNLuhAlGGjPE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1692873948</vt:lpwstr>
  </property>
  <property fmtid="{D5CDD505-2E9C-101B-9397-08002B2CF9AE}" pid="15" name="_2015_ms_pID_7253432">
    <vt:lpwstr>0g==</vt:lpwstr>
  </property>
</Properties>
</file>