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DF2FC49"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350A6A">
        <w:rPr>
          <w:b/>
          <w:noProof/>
          <w:sz w:val="24"/>
        </w:rPr>
        <w:t>10</w:t>
      </w:r>
      <w:r w:rsidR="00466F4D">
        <w:rPr>
          <w:b/>
          <w:noProof/>
          <w:sz w:val="24"/>
        </w:rPr>
        <w:t>8</w:t>
      </w:r>
      <w:r w:rsidR="0092691B">
        <w:rPr>
          <w:b/>
          <w:noProof/>
          <w:sz w:val="24"/>
        </w:rPr>
        <w:t>bis</w:t>
      </w:r>
      <w:r w:rsidR="00DC5180" w:rsidRPr="0033027D">
        <w:rPr>
          <w:b/>
          <w:noProof/>
          <w:sz w:val="24"/>
        </w:rPr>
        <w:tab/>
      </w:r>
      <w:r w:rsidR="00F82794" w:rsidRPr="00F82794">
        <w:rPr>
          <w:b/>
          <w:noProof/>
          <w:sz w:val="24"/>
        </w:rPr>
        <w:t>R4-23</w:t>
      </w:r>
      <w:r w:rsidR="009D396F">
        <w:rPr>
          <w:b/>
          <w:noProof/>
          <w:sz w:val="24"/>
        </w:rPr>
        <w:t>16856</w:t>
      </w:r>
    </w:p>
    <w:p w14:paraId="6ED81DF2" w14:textId="2E165455" w:rsidR="00F2784D" w:rsidRDefault="0092691B" w:rsidP="00F2784D">
      <w:pPr>
        <w:spacing w:after="60"/>
        <w:ind w:left="1985" w:hanging="1985"/>
        <w:rPr>
          <w:b/>
          <w:noProof/>
          <w:sz w:val="24"/>
        </w:rPr>
      </w:pPr>
      <w:r>
        <w:rPr>
          <w:rFonts w:ascii="Arial" w:hAnsi="Arial" w:cs="Arial"/>
          <w:b/>
          <w:sz w:val="24"/>
        </w:rPr>
        <w:t>Xiamen</w:t>
      </w:r>
      <w:r w:rsidR="00F2784D">
        <w:rPr>
          <w:rFonts w:ascii="Arial" w:hAnsi="Arial" w:cs="Arial"/>
          <w:b/>
          <w:sz w:val="24"/>
        </w:rPr>
        <w:t xml:space="preserve">, </w:t>
      </w:r>
      <w:r>
        <w:rPr>
          <w:rFonts w:ascii="Arial" w:hAnsi="Arial" w:cs="Arial"/>
          <w:b/>
          <w:sz w:val="24"/>
        </w:rPr>
        <w:t>China</w:t>
      </w:r>
      <w:r w:rsidR="00F2784D">
        <w:rPr>
          <w:rFonts w:ascii="Arial" w:hAnsi="Arial" w:cs="Arial"/>
          <w:b/>
          <w:sz w:val="24"/>
        </w:rPr>
        <w:t xml:space="preserve">, </w:t>
      </w:r>
      <w:r w:rsidR="002C7C29">
        <w:rPr>
          <w:rFonts w:ascii="Arial" w:hAnsi="Arial" w:cs="Arial"/>
          <w:b/>
          <w:sz w:val="24"/>
        </w:rPr>
        <w:t>9</w:t>
      </w:r>
      <w:r w:rsidR="002C7C29" w:rsidRPr="002C7C29">
        <w:rPr>
          <w:rFonts w:ascii="Arial" w:hAnsi="Arial" w:cs="Arial"/>
          <w:b/>
          <w:sz w:val="24"/>
          <w:vertAlign w:val="superscript"/>
        </w:rPr>
        <w:t>th</w:t>
      </w:r>
      <w:r w:rsidR="002C7C29">
        <w:rPr>
          <w:rFonts w:ascii="Arial" w:hAnsi="Arial" w:cs="Arial"/>
          <w:b/>
          <w:sz w:val="24"/>
        </w:rPr>
        <w:t xml:space="preserve"> </w:t>
      </w:r>
      <w:r>
        <w:rPr>
          <w:rFonts w:ascii="Arial" w:hAnsi="Arial" w:cs="Arial"/>
          <w:b/>
          <w:sz w:val="24"/>
        </w:rPr>
        <w:t>October</w:t>
      </w:r>
      <w:r w:rsidR="00F2784D">
        <w:rPr>
          <w:rFonts w:ascii="Arial" w:hAnsi="Arial" w:cs="Arial"/>
          <w:b/>
          <w:sz w:val="24"/>
        </w:rPr>
        <w:t xml:space="preserve"> 2023-</w:t>
      </w:r>
      <w:r w:rsidR="002C7C29">
        <w:rPr>
          <w:rFonts w:ascii="Arial" w:hAnsi="Arial" w:cs="Arial"/>
          <w:b/>
          <w:sz w:val="24"/>
        </w:rPr>
        <w:t>13</w:t>
      </w:r>
      <w:r w:rsidR="007A7BE9" w:rsidRPr="007A7BE9">
        <w:rPr>
          <w:rFonts w:ascii="Arial" w:hAnsi="Arial" w:cs="Arial"/>
          <w:b/>
          <w:sz w:val="24"/>
          <w:vertAlign w:val="superscript"/>
        </w:rPr>
        <w:t>th</w:t>
      </w:r>
      <w:r w:rsidR="00F2784D">
        <w:rPr>
          <w:rFonts w:ascii="Arial" w:hAnsi="Arial" w:cs="Arial"/>
          <w:b/>
          <w:sz w:val="24"/>
        </w:rPr>
        <w:t xml:space="preserve"> </w:t>
      </w:r>
      <w:r>
        <w:rPr>
          <w:rFonts w:ascii="Arial" w:hAnsi="Arial" w:cs="Arial"/>
          <w:b/>
          <w:sz w:val="24"/>
        </w:rPr>
        <w:t>October</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6E3F0D4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80C5C">
        <w:rPr>
          <w:rFonts w:ascii="Arial" w:hAnsi="Arial" w:cs="Arial"/>
          <w:b/>
        </w:rPr>
        <w:t xml:space="preserve">Feedback to </w:t>
      </w:r>
      <w:r w:rsidR="00F72288">
        <w:rPr>
          <w:rFonts w:ascii="Arial" w:hAnsi="Arial" w:cs="Arial"/>
          <w:b/>
        </w:rPr>
        <w:t>p</w:t>
      </w:r>
      <w:r w:rsidR="00F72288" w:rsidRPr="00F72288">
        <w:rPr>
          <w:rFonts w:ascii="Arial" w:hAnsi="Arial" w:cs="Arial"/>
          <w:b/>
        </w:rPr>
        <w:t>roposed update for TR 38.843 with RAN4 part</w:t>
      </w:r>
    </w:p>
    <w:p w14:paraId="5FCABAAC" w14:textId="03EC916B"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366B7B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72288">
        <w:rPr>
          <w:rFonts w:ascii="Arial" w:hAnsi="Arial" w:cs="Arial"/>
          <w:b/>
        </w:rPr>
        <w:t>5.21.1</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77777777" w:rsidR="0045428D" w:rsidRDefault="000A567D" w:rsidP="002A1C01">
      <w:pPr>
        <w:pStyle w:val="Heading1"/>
      </w:pPr>
      <w:r>
        <w:t>1.</w:t>
      </w:r>
      <w:r>
        <w:tab/>
      </w:r>
      <w:r w:rsidR="002A1C01">
        <w:t>Introduction</w:t>
      </w:r>
    </w:p>
    <w:p w14:paraId="3A84B1C3" w14:textId="77777777" w:rsidR="00CC1D4C" w:rsidRDefault="00CC1D4C" w:rsidP="00CC1D4C">
      <w:r>
        <w:t xml:space="preserve">RAN4 is currently working on a Rel-18 Study Item related to Artificial Intelligence (AI)/Machine Learning (ML) for NR Air Interface with the objective to study the 3GPP framework for AI/ML for air-interface corresponding to each targeted use cases (i.e., CSI feedback enhancement, beam management, and positioning accuracy enhancements for different scenarios) regarding aspects such as performance, complexity, and potential specification impact [1]. </w:t>
      </w:r>
    </w:p>
    <w:p w14:paraId="3293BC42" w14:textId="560CFAC1" w:rsidR="00A843E6" w:rsidRDefault="00CC1D4C" w:rsidP="00CC1D4C">
      <w:r>
        <w:t xml:space="preserve">In RAN4#108, </w:t>
      </w:r>
      <w:r w:rsidR="00A843E6">
        <w:t xml:space="preserve">a text proposal to add RAN4 progress into technical report TR 38.861 for AI/ML for air interface study item </w:t>
      </w:r>
      <w:r w:rsidR="00C23D13">
        <w:t xml:space="preserve">[1] </w:t>
      </w:r>
      <w:r w:rsidR="00A843E6">
        <w:t>was presented</w:t>
      </w:r>
      <w:r w:rsidR="00C23D13">
        <w:t xml:space="preserve"> </w:t>
      </w:r>
      <w:r w:rsidR="00477483">
        <w:t xml:space="preserve">in </w:t>
      </w:r>
      <w:r w:rsidR="00C23D13">
        <w:t>[2]</w:t>
      </w:r>
      <w:r w:rsidR="00A843E6">
        <w:t xml:space="preserve">. </w:t>
      </w:r>
      <w:r>
        <w:t>AI/ML moderator summary [</w:t>
      </w:r>
      <w:r w:rsidR="00477483">
        <w:t>3</w:t>
      </w:r>
      <w:r>
        <w:t>] indicated that</w:t>
      </w:r>
      <w:r w:rsidR="00A843E6">
        <w:t xml:space="preserve"> companies were invited to provide feedback </w:t>
      </w:r>
      <w:r w:rsidR="00727CB6">
        <w:t xml:space="preserve">in RAN4#108bis meeting to such text proposal. </w:t>
      </w:r>
    </w:p>
    <w:p w14:paraId="3A7C6ED7" w14:textId="5692F6E9" w:rsidR="00CC1D4C" w:rsidRPr="00CC1D4C" w:rsidRDefault="00CC1D4C" w:rsidP="00CC1D4C">
      <w:r>
        <w:t xml:space="preserve">In this contribution, Keysight would like to share </w:t>
      </w:r>
      <w:r w:rsidR="00727CB6">
        <w:t xml:space="preserve">some comments on the text proposal </w:t>
      </w:r>
      <w:r w:rsidR="000807F9">
        <w:t xml:space="preserve">for TR 38.861 to include RAN4 progress for </w:t>
      </w:r>
      <w:r>
        <w:t>AI/ML for NR air interface.</w:t>
      </w:r>
    </w:p>
    <w:p w14:paraId="4603ABA7" w14:textId="47A00042" w:rsidR="00A41713" w:rsidRPr="00A41713" w:rsidRDefault="000A567D" w:rsidP="00350A6A">
      <w:pPr>
        <w:pStyle w:val="Heading1"/>
      </w:pPr>
      <w:r>
        <w:t>2</w:t>
      </w:r>
      <w:bookmarkStart w:id="2" w:name="OLE_LINK53"/>
      <w:r>
        <w:t xml:space="preserve">. </w:t>
      </w:r>
      <w:r>
        <w:tab/>
      </w:r>
      <w:r w:rsidR="000807F9">
        <w:t>Comments</w:t>
      </w:r>
      <w:bookmarkEnd w:id="2"/>
    </w:p>
    <w:p w14:paraId="47A741A0" w14:textId="055CA2D0" w:rsidR="00613176" w:rsidRDefault="0093030A" w:rsidP="00613176">
      <w:r>
        <w:t>Keysight would like to provide the following feedback:</w:t>
      </w:r>
    </w:p>
    <w:p w14:paraId="65DF2CA8" w14:textId="77777777" w:rsidR="00B75F9B" w:rsidRDefault="00B75F9B" w:rsidP="00B75F9B">
      <w:pPr>
        <w:pStyle w:val="ListParagraph"/>
        <w:numPr>
          <w:ilvl w:val="0"/>
          <w:numId w:val="12"/>
        </w:numPr>
      </w:pPr>
      <w:r>
        <w:t xml:space="preserve">In section 7.4.1 it is indicated that </w:t>
      </w:r>
      <w:r w:rsidRPr="00466D13">
        <w:rPr>
          <w:i/>
          <w:iCs/>
        </w:rPr>
        <w:t>“</w:t>
      </w:r>
      <w:r w:rsidRPr="00466D13">
        <w:rPr>
          <w:i/>
          <w:iCs/>
          <w:lang w:eastAsia="zh-CN"/>
        </w:rPr>
        <w:t>[requirements/tests for training will not be studied unless there is definition of training procedure.]”</w:t>
      </w:r>
      <w:r>
        <w:rPr>
          <w:lang w:eastAsia="zh-CN"/>
        </w:rPr>
        <w:t>. In our opinion, training data might be required to be discussed if RAN4 ends up fully defining test decoder. It doesn’t imply that requirements or test for training are required but specific discussions will be required to agree on training data even if training procedure is not defined.</w:t>
      </w:r>
    </w:p>
    <w:p w14:paraId="0D6CC703" w14:textId="3353EB32" w:rsidR="00DC0349" w:rsidRDefault="00B75F9B" w:rsidP="00B75F9B">
      <w:pPr>
        <w:pStyle w:val="ListParagraph"/>
        <w:numPr>
          <w:ilvl w:val="0"/>
          <w:numId w:val="12"/>
        </w:numPr>
      </w:pPr>
      <w:r>
        <w:t xml:space="preserve">In section 7.4.1 it is indicated that </w:t>
      </w:r>
      <w:r w:rsidR="00E44108">
        <w:rPr>
          <w:i/>
          <w:iCs/>
        </w:rPr>
        <w:t>“</w:t>
      </w:r>
      <w:r w:rsidR="00E44108" w:rsidRPr="00E44108">
        <w:rPr>
          <w:i/>
          <w:iCs/>
        </w:rPr>
        <w:t>It should be considered for all tests (including LCM test) even not directly enforceable.</w:t>
      </w:r>
      <w:r w:rsidRPr="00466D13">
        <w:rPr>
          <w:i/>
          <w:iCs/>
          <w:lang w:eastAsia="zh-CN"/>
        </w:rPr>
        <w:t>”</w:t>
      </w:r>
      <w:r>
        <w:rPr>
          <w:lang w:eastAsia="zh-CN"/>
        </w:rPr>
        <w:t xml:space="preserve">. </w:t>
      </w:r>
      <w:r w:rsidR="00E44108">
        <w:rPr>
          <w:lang w:eastAsia="zh-CN"/>
        </w:rPr>
        <w:t>It is not clear what “</w:t>
      </w:r>
      <w:r w:rsidR="00E44108" w:rsidRPr="00DC0349">
        <w:rPr>
          <w:i/>
          <w:iCs/>
          <w:lang w:eastAsia="zh-CN"/>
        </w:rPr>
        <w:t>e</w:t>
      </w:r>
      <w:r w:rsidR="00DC0349" w:rsidRPr="00DC0349">
        <w:rPr>
          <w:i/>
          <w:iCs/>
          <w:lang w:eastAsia="zh-CN"/>
        </w:rPr>
        <w:t>v</w:t>
      </w:r>
      <w:r w:rsidR="00E44108" w:rsidRPr="00DC0349">
        <w:rPr>
          <w:i/>
          <w:iCs/>
          <w:lang w:eastAsia="zh-CN"/>
        </w:rPr>
        <w:t>en not directly enforceable</w:t>
      </w:r>
      <w:r w:rsidR="00DC0349">
        <w:rPr>
          <w:lang w:eastAsia="zh-CN"/>
        </w:rPr>
        <w:t>” means. It is proposed to delete it.</w:t>
      </w:r>
    </w:p>
    <w:p w14:paraId="31749246" w14:textId="5D0551F1" w:rsidR="00DB131F" w:rsidRDefault="004877AD" w:rsidP="0093030A">
      <w:pPr>
        <w:pStyle w:val="ListParagraph"/>
        <w:numPr>
          <w:ilvl w:val="0"/>
          <w:numId w:val="12"/>
        </w:numPr>
      </w:pPr>
      <w:r>
        <w:t xml:space="preserve">Under </w:t>
      </w:r>
      <w:r w:rsidRPr="004877AD">
        <w:rPr>
          <w:i/>
          <w:iCs/>
        </w:rPr>
        <w:t>LCM related requirements/test</w:t>
      </w:r>
      <w:r>
        <w:rPr>
          <w:i/>
          <w:iCs/>
        </w:rPr>
        <w:t xml:space="preserve"> </w:t>
      </w:r>
      <w:r w:rsidRPr="004877AD">
        <w:t>clause</w:t>
      </w:r>
      <w:r>
        <w:t>, there is a typo</w:t>
      </w:r>
      <w:r w:rsidR="0099547F">
        <w:t xml:space="preserve"> that should be corrected</w:t>
      </w:r>
      <w:r>
        <w:t xml:space="preserve">: </w:t>
      </w:r>
      <w:r w:rsidR="0099547F">
        <w:t>“</w:t>
      </w:r>
      <w:r w:rsidR="0099547F" w:rsidRPr="0099547F">
        <w:rPr>
          <w:i/>
          <w:iCs/>
          <w:lang w:eastAsia="zh-CN"/>
        </w:rPr>
        <w:t>The legacy framework for R</w:t>
      </w:r>
      <w:r w:rsidR="0099547F" w:rsidRPr="0099547F">
        <w:rPr>
          <w:i/>
          <w:iCs/>
          <w:color w:val="FF0000"/>
          <w:lang w:eastAsia="zh-CN"/>
        </w:rPr>
        <w:t>R</w:t>
      </w:r>
      <w:r w:rsidR="0099547F" w:rsidRPr="0099547F">
        <w:rPr>
          <w:i/>
          <w:iCs/>
          <w:lang w:eastAsia="zh-CN"/>
        </w:rPr>
        <w:t>C/MAC-CE/DCI based core requirements</w:t>
      </w:r>
      <w:r w:rsidR="0099547F">
        <w:rPr>
          <w:lang w:eastAsia="zh-CN"/>
        </w:rPr>
        <w:t>”.</w:t>
      </w:r>
    </w:p>
    <w:p w14:paraId="25DF5E1F" w14:textId="59CAC4E4" w:rsidR="0099547F" w:rsidRPr="00314888" w:rsidRDefault="008A22C1" w:rsidP="0093030A">
      <w:pPr>
        <w:pStyle w:val="ListParagraph"/>
        <w:numPr>
          <w:ilvl w:val="0"/>
          <w:numId w:val="12"/>
        </w:numPr>
        <w:rPr>
          <w:i/>
          <w:iCs/>
        </w:rPr>
      </w:pPr>
      <w:r>
        <w:t xml:space="preserve">Under </w:t>
      </w:r>
      <w:r w:rsidRPr="008A22C1">
        <w:rPr>
          <w:i/>
          <w:iCs/>
        </w:rPr>
        <w:t>Training dataset</w:t>
      </w:r>
      <w:r>
        <w:t xml:space="preserve"> clause</w:t>
      </w:r>
      <w:r w:rsidR="0019457C">
        <w:t>, it is indicated that “</w:t>
      </w:r>
      <w:r w:rsidR="0019457C" w:rsidRPr="0019457C">
        <w:rPr>
          <w:i/>
          <w:iCs/>
          <w:lang w:eastAsia="zh-CN"/>
        </w:rPr>
        <w:t>Training dataset to be used for the device model training is left to implementation</w:t>
      </w:r>
      <w:r w:rsidR="0019457C">
        <w:rPr>
          <w:i/>
          <w:iCs/>
          <w:lang w:eastAsia="zh-CN"/>
        </w:rPr>
        <w:t xml:space="preserve">”. </w:t>
      </w:r>
      <w:r w:rsidR="0019457C" w:rsidRPr="0019457C">
        <w:rPr>
          <w:lang w:eastAsia="zh-CN"/>
        </w:rPr>
        <w:t>We think that</w:t>
      </w:r>
      <w:r w:rsidR="0019457C">
        <w:rPr>
          <w:i/>
          <w:iCs/>
          <w:lang w:eastAsia="zh-CN"/>
        </w:rPr>
        <w:t xml:space="preserve"> </w:t>
      </w:r>
      <w:r w:rsidR="0019457C">
        <w:rPr>
          <w:lang w:eastAsia="zh-CN"/>
        </w:rPr>
        <w:t xml:space="preserve">square brackets should be added to this </w:t>
      </w:r>
      <w:r w:rsidR="00900144">
        <w:rPr>
          <w:lang w:eastAsia="zh-CN"/>
        </w:rPr>
        <w:t>sentence until dual-sided test decoder option is chosen: if options 3 or 4 are finally used, RAN4 might need to define training dataset.</w:t>
      </w:r>
    </w:p>
    <w:p w14:paraId="35C15180" w14:textId="758888A6" w:rsidR="00314888" w:rsidRPr="0018327C" w:rsidRDefault="00314888" w:rsidP="0093030A">
      <w:pPr>
        <w:pStyle w:val="ListParagraph"/>
        <w:numPr>
          <w:ilvl w:val="0"/>
          <w:numId w:val="12"/>
        </w:numPr>
        <w:rPr>
          <w:i/>
          <w:iCs/>
        </w:rPr>
      </w:pPr>
      <w:r>
        <w:rPr>
          <w:lang w:eastAsia="zh-CN"/>
        </w:rPr>
        <w:t xml:space="preserve">Under </w:t>
      </w:r>
      <w:r w:rsidRPr="00754B9A">
        <w:rPr>
          <w:i/>
          <w:iCs/>
          <w:lang w:eastAsia="zh-CN"/>
        </w:rPr>
        <w:t>Reference block</w:t>
      </w:r>
      <w:r w:rsidR="00754B9A" w:rsidRPr="00754B9A">
        <w:rPr>
          <w:i/>
          <w:iCs/>
          <w:lang w:eastAsia="zh-CN"/>
        </w:rPr>
        <w:t xml:space="preserve"> diagram for 1-sided model</w:t>
      </w:r>
      <w:r w:rsidR="00754B9A">
        <w:rPr>
          <w:lang w:eastAsia="zh-CN"/>
        </w:rPr>
        <w:t xml:space="preserve"> clause</w:t>
      </w:r>
      <w:r w:rsidR="00445E14">
        <w:rPr>
          <w:lang w:eastAsia="zh-CN"/>
        </w:rPr>
        <w:t>, should RAN4 references be updated/removed?</w:t>
      </w:r>
    </w:p>
    <w:p w14:paraId="67013D7C" w14:textId="77777777" w:rsidR="0018327C" w:rsidRPr="0018327C" w:rsidRDefault="0018327C" w:rsidP="0018327C">
      <w:pPr>
        <w:pStyle w:val="ListParagraph"/>
        <w:numPr>
          <w:ilvl w:val="0"/>
          <w:numId w:val="12"/>
        </w:numPr>
        <w:spacing w:after="0"/>
        <w:rPr>
          <w:i/>
          <w:iCs/>
          <w:lang w:eastAsia="zh-CN"/>
        </w:rPr>
      </w:pPr>
      <w:r>
        <w:rPr>
          <w:lang w:eastAsia="zh-CN"/>
        </w:rPr>
        <w:t xml:space="preserve">Under </w:t>
      </w:r>
      <w:r w:rsidRPr="0018327C">
        <w:rPr>
          <w:i/>
          <w:iCs/>
          <w:lang w:eastAsia="zh-CN"/>
        </w:rPr>
        <w:t>Reference block diagram for 2-sided model</w:t>
      </w:r>
      <w:r>
        <w:rPr>
          <w:i/>
          <w:iCs/>
          <w:lang w:eastAsia="zh-CN"/>
        </w:rPr>
        <w:t xml:space="preserve"> </w:t>
      </w:r>
      <w:r>
        <w:rPr>
          <w:lang w:eastAsia="zh-CN"/>
        </w:rPr>
        <w:t xml:space="preserve">clause, </w:t>
      </w:r>
    </w:p>
    <w:p w14:paraId="4AE6672F" w14:textId="07DDE75B" w:rsidR="0018327C" w:rsidRPr="0018327C" w:rsidRDefault="0018327C" w:rsidP="0018327C">
      <w:pPr>
        <w:pStyle w:val="ListParagraph"/>
        <w:numPr>
          <w:ilvl w:val="1"/>
          <w:numId w:val="12"/>
        </w:numPr>
        <w:spacing w:after="0"/>
        <w:rPr>
          <w:i/>
          <w:iCs/>
          <w:lang w:eastAsia="zh-CN"/>
        </w:rPr>
      </w:pPr>
      <w:r>
        <w:rPr>
          <w:lang w:eastAsia="zh-CN"/>
        </w:rPr>
        <w:t>should reference encoder/decoder be replaced by test encoder/decoder?</w:t>
      </w:r>
    </w:p>
    <w:p w14:paraId="187E62DD" w14:textId="5BCD554D" w:rsidR="0018327C" w:rsidRPr="0018327C" w:rsidRDefault="0018327C" w:rsidP="0018327C">
      <w:pPr>
        <w:pStyle w:val="ListParagraph"/>
        <w:numPr>
          <w:ilvl w:val="1"/>
          <w:numId w:val="12"/>
        </w:numPr>
        <w:spacing w:after="0"/>
        <w:rPr>
          <w:i/>
          <w:iCs/>
          <w:lang w:eastAsia="zh-CN"/>
        </w:rPr>
      </w:pPr>
      <w:r>
        <w:rPr>
          <w:lang w:eastAsia="zh-CN"/>
        </w:rPr>
        <w:t>Should we remove options 5 and 6 already down-selected?</w:t>
      </w:r>
    </w:p>
    <w:p w14:paraId="768D6A4B" w14:textId="6F4E61CE" w:rsidR="00613176" w:rsidRDefault="000807F9" w:rsidP="00613176">
      <w:pPr>
        <w:pStyle w:val="Heading1"/>
      </w:pPr>
      <w:r>
        <w:t>3</w:t>
      </w:r>
      <w:r w:rsidR="00613176">
        <w:t xml:space="preserve">. </w:t>
      </w:r>
      <w:r w:rsidR="00613176">
        <w:tab/>
      </w:r>
      <w:r w:rsidR="00613176" w:rsidRPr="00534C0E">
        <w:t>References</w:t>
      </w:r>
    </w:p>
    <w:p w14:paraId="3AD378A0" w14:textId="77777777" w:rsidR="00C23D13" w:rsidRPr="00C23D13" w:rsidRDefault="00D736EA" w:rsidP="00613176">
      <w:pPr>
        <w:numPr>
          <w:ilvl w:val="0"/>
          <w:numId w:val="2"/>
        </w:numPr>
      </w:pPr>
      <w:r>
        <w:rPr>
          <w:sz w:val="22"/>
          <w:szCs w:val="22"/>
        </w:rPr>
        <w:t>TR 38.843, “</w:t>
      </w:r>
      <w:r w:rsidR="00C23D13" w:rsidRPr="00C23D13">
        <w:rPr>
          <w:sz w:val="22"/>
          <w:szCs w:val="22"/>
        </w:rPr>
        <w:t xml:space="preserve">Study on Artificial Intelligence (AI)/Machine Learning (ML) for NR air interface </w:t>
      </w:r>
      <w:r w:rsidR="00C23D13">
        <w:rPr>
          <w:sz w:val="22"/>
          <w:szCs w:val="22"/>
        </w:rPr>
        <w:t>“</w:t>
      </w:r>
    </w:p>
    <w:p w14:paraId="620F77C7" w14:textId="144B5E8F" w:rsidR="00F86AE3" w:rsidRPr="00F86AE3" w:rsidRDefault="00F86AE3" w:rsidP="00613176">
      <w:pPr>
        <w:numPr>
          <w:ilvl w:val="0"/>
          <w:numId w:val="2"/>
        </w:numPr>
      </w:pPr>
      <w:r>
        <w:rPr>
          <w:sz w:val="22"/>
          <w:szCs w:val="22"/>
        </w:rPr>
        <w:t>R4-2312642, “</w:t>
      </w:r>
      <w:r w:rsidR="001125C1" w:rsidRPr="001125C1">
        <w:rPr>
          <w:sz w:val="22"/>
          <w:szCs w:val="22"/>
        </w:rPr>
        <w:t>Proposed update for TR 38.843 with RAN4 part</w:t>
      </w:r>
      <w:r>
        <w:rPr>
          <w:sz w:val="22"/>
          <w:szCs w:val="22"/>
        </w:rPr>
        <w:t>”, CAICT, RAN4#108</w:t>
      </w:r>
    </w:p>
    <w:p w14:paraId="2A33B0EA" w14:textId="3852F861" w:rsidR="00613176" w:rsidRDefault="00613176" w:rsidP="00613176">
      <w:pPr>
        <w:numPr>
          <w:ilvl w:val="0"/>
          <w:numId w:val="2"/>
        </w:numPr>
      </w:pPr>
      <w:r w:rsidRPr="00D13ACA">
        <w:rPr>
          <w:sz w:val="22"/>
          <w:szCs w:val="22"/>
        </w:rPr>
        <w:t>R4-2314907</w:t>
      </w:r>
      <w:r>
        <w:rPr>
          <w:bCs/>
          <w:sz w:val="24"/>
          <w:szCs w:val="24"/>
        </w:rPr>
        <w:t>, “</w:t>
      </w:r>
      <w:r w:rsidRPr="00102D5D">
        <w:t>AI/ML ad-hoc meeting minutes</w:t>
      </w:r>
      <w:r>
        <w:t xml:space="preserve">”, </w:t>
      </w:r>
      <w:r w:rsidRPr="0030535D">
        <w:t>Qualcomm Incorporated</w:t>
      </w:r>
      <w:r>
        <w:t>, RAN4</w:t>
      </w:r>
      <w:bookmarkStart w:id="3" w:name="OLE_LINK4"/>
      <w:r>
        <w:t xml:space="preserve"> #108</w:t>
      </w:r>
      <w:bookmarkEnd w:id="3"/>
    </w:p>
    <w:sectPr w:rsidR="00613176">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373CF"/>
    <w:multiLevelType w:val="hybridMultilevel"/>
    <w:tmpl w:val="1A12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0C4685"/>
    <w:multiLevelType w:val="hybridMultilevel"/>
    <w:tmpl w:val="333CF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F213D74"/>
    <w:multiLevelType w:val="hybridMultilevel"/>
    <w:tmpl w:val="F834A090"/>
    <w:lvl w:ilvl="0" w:tplc="3FA2B30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FF72B0"/>
    <w:multiLevelType w:val="hybridMultilevel"/>
    <w:tmpl w:val="8AAED1CC"/>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C110872"/>
    <w:multiLevelType w:val="hybridMultilevel"/>
    <w:tmpl w:val="DD7A17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BB08A2"/>
    <w:multiLevelType w:val="hybridMultilevel"/>
    <w:tmpl w:val="E54E9B2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5C5B696E"/>
    <w:multiLevelType w:val="hybridMultilevel"/>
    <w:tmpl w:val="DE5AB312"/>
    <w:lvl w:ilvl="0" w:tplc="ABBCBEE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3605A"/>
    <w:multiLevelType w:val="hybridMultilevel"/>
    <w:tmpl w:val="4A6690BC"/>
    <w:lvl w:ilvl="0" w:tplc="3FA2B30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273003"/>
    <w:multiLevelType w:val="hybridMultilevel"/>
    <w:tmpl w:val="540848CC"/>
    <w:lvl w:ilvl="0" w:tplc="23805DF6">
      <w:start w:val="1"/>
      <w:numFmt w:val="bullet"/>
      <w:lvlText w:val="•"/>
      <w:lvlJc w:val="left"/>
      <w:pPr>
        <w:tabs>
          <w:tab w:val="num" w:pos="720"/>
        </w:tabs>
        <w:ind w:left="720" w:hanging="360"/>
      </w:pPr>
      <w:rPr>
        <w:rFonts w:ascii="Arial" w:hAnsi="Arial" w:hint="default"/>
      </w:rPr>
    </w:lvl>
    <w:lvl w:ilvl="1" w:tplc="395AA4B8">
      <w:start w:val="1"/>
      <w:numFmt w:val="bullet"/>
      <w:lvlText w:val="•"/>
      <w:lvlJc w:val="left"/>
      <w:pPr>
        <w:tabs>
          <w:tab w:val="num" w:pos="1440"/>
        </w:tabs>
        <w:ind w:left="1440" w:hanging="360"/>
      </w:pPr>
      <w:rPr>
        <w:rFonts w:ascii="Arial" w:hAnsi="Arial" w:hint="default"/>
      </w:rPr>
    </w:lvl>
    <w:lvl w:ilvl="2" w:tplc="A0C2D40A">
      <w:numFmt w:val="bullet"/>
      <w:lvlText w:val="•"/>
      <w:lvlJc w:val="left"/>
      <w:pPr>
        <w:tabs>
          <w:tab w:val="num" w:pos="2160"/>
        </w:tabs>
        <w:ind w:left="2160" w:hanging="360"/>
      </w:pPr>
      <w:rPr>
        <w:rFonts w:ascii="Arial" w:hAnsi="Arial" w:hint="default"/>
      </w:rPr>
    </w:lvl>
    <w:lvl w:ilvl="3" w:tplc="1DEE9CD4" w:tentative="1">
      <w:start w:val="1"/>
      <w:numFmt w:val="bullet"/>
      <w:lvlText w:val="•"/>
      <w:lvlJc w:val="left"/>
      <w:pPr>
        <w:tabs>
          <w:tab w:val="num" w:pos="2880"/>
        </w:tabs>
        <w:ind w:left="2880" w:hanging="360"/>
      </w:pPr>
      <w:rPr>
        <w:rFonts w:ascii="Arial" w:hAnsi="Arial" w:hint="default"/>
      </w:rPr>
    </w:lvl>
    <w:lvl w:ilvl="4" w:tplc="F92A88F2" w:tentative="1">
      <w:start w:val="1"/>
      <w:numFmt w:val="bullet"/>
      <w:lvlText w:val="•"/>
      <w:lvlJc w:val="left"/>
      <w:pPr>
        <w:tabs>
          <w:tab w:val="num" w:pos="3600"/>
        </w:tabs>
        <w:ind w:left="3600" w:hanging="360"/>
      </w:pPr>
      <w:rPr>
        <w:rFonts w:ascii="Arial" w:hAnsi="Arial" w:hint="default"/>
      </w:rPr>
    </w:lvl>
    <w:lvl w:ilvl="5" w:tplc="3B3253B6" w:tentative="1">
      <w:start w:val="1"/>
      <w:numFmt w:val="bullet"/>
      <w:lvlText w:val="•"/>
      <w:lvlJc w:val="left"/>
      <w:pPr>
        <w:tabs>
          <w:tab w:val="num" w:pos="4320"/>
        </w:tabs>
        <w:ind w:left="4320" w:hanging="360"/>
      </w:pPr>
      <w:rPr>
        <w:rFonts w:ascii="Arial" w:hAnsi="Arial" w:hint="default"/>
      </w:rPr>
    </w:lvl>
    <w:lvl w:ilvl="6" w:tplc="05EA215E" w:tentative="1">
      <w:start w:val="1"/>
      <w:numFmt w:val="bullet"/>
      <w:lvlText w:val="•"/>
      <w:lvlJc w:val="left"/>
      <w:pPr>
        <w:tabs>
          <w:tab w:val="num" w:pos="5040"/>
        </w:tabs>
        <w:ind w:left="5040" w:hanging="360"/>
      </w:pPr>
      <w:rPr>
        <w:rFonts w:ascii="Arial" w:hAnsi="Arial" w:hint="default"/>
      </w:rPr>
    </w:lvl>
    <w:lvl w:ilvl="7" w:tplc="7B8E5704" w:tentative="1">
      <w:start w:val="1"/>
      <w:numFmt w:val="bullet"/>
      <w:lvlText w:val="•"/>
      <w:lvlJc w:val="left"/>
      <w:pPr>
        <w:tabs>
          <w:tab w:val="num" w:pos="5760"/>
        </w:tabs>
        <w:ind w:left="5760" w:hanging="360"/>
      </w:pPr>
      <w:rPr>
        <w:rFonts w:ascii="Arial" w:hAnsi="Arial" w:hint="default"/>
      </w:rPr>
    </w:lvl>
    <w:lvl w:ilvl="8" w:tplc="9606E292" w:tentative="1">
      <w:start w:val="1"/>
      <w:numFmt w:val="bullet"/>
      <w:lvlText w:val="•"/>
      <w:lvlJc w:val="left"/>
      <w:pPr>
        <w:tabs>
          <w:tab w:val="num" w:pos="6480"/>
        </w:tabs>
        <w:ind w:left="6480" w:hanging="360"/>
      </w:pPr>
      <w:rPr>
        <w:rFonts w:ascii="Arial" w:hAnsi="Arial" w:hint="default"/>
      </w:rPr>
    </w:lvl>
  </w:abstractNum>
  <w:num w:numId="1" w16cid:durableId="792292133">
    <w:abstractNumId w:val="9"/>
  </w:num>
  <w:num w:numId="2" w16cid:durableId="471678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1321410">
    <w:abstractNumId w:val="6"/>
  </w:num>
  <w:num w:numId="4" w16cid:durableId="928539477">
    <w:abstractNumId w:val="10"/>
  </w:num>
  <w:num w:numId="5" w16cid:durableId="129133833">
    <w:abstractNumId w:val="3"/>
  </w:num>
  <w:num w:numId="6" w16cid:durableId="1543401119">
    <w:abstractNumId w:val="2"/>
  </w:num>
  <w:num w:numId="7" w16cid:durableId="351495623">
    <w:abstractNumId w:val="7"/>
  </w:num>
  <w:num w:numId="8" w16cid:durableId="314382393">
    <w:abstractNumId w:val="8"/>
  </w:num>
  <w:num w:numId="9" w16cid:durableId="1610744084">
    <w:abstractNumId w:val="0"/>
  </w:num>
  <w:num w:numId="10" w16cid:durableId="1399937221">
    <w:abstractNumId w:val="5"/>
  </w:num>
  <w:num w:numId="11" w16cid:durableId="1748771088">
    <w:abstractNumId w:val="1"/>
  </w:num>
  <w:num w:numId="12" w16cid:durableId="105731932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75"/>
    <w:rsid w:val="0000075C"/>
    <w:rsid w:val="00000AEE"/>
    <w:rsid w:val="00000E9B"/>
    <w:rsid w:val="0000236B"/>
    <w:rsid w:val="000026E7"/>
    <w:rsid w:val="00002759"/>
    <w:rsid w:val="000027C2"/>
    <w:rsid w:val="000032E6"/>
    <w:rsid w:val="000045ED"/>
    <w:rsid w:val="0000500B"/>
    <w:rsid w:val="000052ED"/>
    <w:rsid w:val="00005E2B"/>
    <w:rsid w:val="000063AF"/>
    <w:rsid w:val="000067F5"/>
    <w:rsid w:val="000076D8"/>
    <w:rsid w:val="0000794D"/>
    <w:rsid w:val="00010604"/>
    <w:rsid w:val="00010893"/>
    <w:rsid w:val="00010918"/>
    <w:rsid w:val="00010A16"/>
    <w:rsid w:val="00011744"/>
    <w:rsid w:val="00012263"/>
    <w:rsid w:val="00012AB0"/>
    <w:rsid w:val="00012B34"/>
    <w:rsid w:val="000131C7"/>
    <w:rsid w:val="00013AD7"/>
    <w:rsid w:val="00013EA9"/>
    <w:rsid w:val="00014913"/>
    <w:rsid w:val="00014959"/>
    <w:rsid w:val="00014E5C"/>
    <w:rsid w:val="0001524A"/>
    <w:rsid w:val="00015B5D"/>
    <w:rsid w:val="00015E78"/>
    <w:rsid w:val="00020F41"/>
    <w:rsid w:val="00021CED"/>
    <w:rsid w:val="00021E6A"/>
    <w:rsid w:val="00022BEF"/>
    <w:rsid w:val="000231B9"/>
    <w:rsid w:val="00023455"/>
    <w:rsid w:val="000250A5"/>
    <w:rsid w:val="00025330"/>
    <w:rsid w:val="0002555C"/>
    <w:rsid w:val="0002620C"/>
    <w:rsid w:val="000262B9"/>
    <w:rsid w:val="00026539"/>
    <w:rsid w:val="00026E90"/>
    <w:rsid w:val="000273D2"/>
    <w:rsid w:val="000305C8"/>
    <w:rsid w:val="00030AC1"/>
    <w:rsid w:val="00030C1A"/>
    <w:rsid w:val="00030E28"/>
    <w:rsid w:val="0003162D"/>
    <w:rsid w:val="00031728"/>
    <w:rsid w:val="00032669"/>
    <w:rsid w:val="00033643"/>
    <w:rsid w:val="00033701"/>
    <w:rsid w:val="000343F2"/>
    <w:rsid w:val="00035518"/>
    <w:rsid w:val="000355C3"/>
    <w:rsid w:val="00037A84"/>
    <w:rsid w:val="000400F4"/>
    <w:rsid w:val="00040657"/>
    <w:rsid w:val="00040FA3"/>
    <w:rsid w:val="00041489"/>
    <w:rsid w:val="000418D7"/>
    <w:rsid w:val="00042C4B"/>
    <w:rsid w:val="0004380F"/>
    <w:rsid w:val="00043AFD"/>
    <w:rsid w:val="00043E19"/>
    <w:rsid w:val="00043EAA"/>
    <w:rsid w:val="000442E0"/>
    <w:rsid w:val="00044595"/>
    <w:rsid w:val="000454A9"/>
    <w:rsid w:val="000454EC"/>
    <w:rsid w:val="0004589A"/>
    <w:rsid w:val="00045D72"/>
    <w:rsid w:val="00046947"/>
    <w:rsid w:val="00046BCC"/>
    <w:rsid w:val="00046CEF"/>
    <w:rsid w:val="00047A67"/>
    <w:rsid w:val="00050966"/>
    <w:rsid w:val="00050B1D"/>
    <w:rsid w:val="00050DB5"/>
    <w:rsid w:val="00052635"/>
    <w:rsid w:val="000529AA"/>
    <w:rsid w:val="00052B65"/>
    <w:rsid w:val="000530E2"/>
    <w:rsid w:val="00053607"/>
    <w:rsid w:val="00054C8B"/>
    <w:rsid w:val="00055EBF"/>
    <w:rsid w:val="00055EE9"/>
    <w:rsid w:val="00055EF0"/>
    <w:rsid w:val="00055FF2"/>
    <w:rsid w:val="00056937"/>
    <w:rsid w:val="00057087"/>
    <w:rsid w:val="00057BAA"/>
    <w:rsid w:val="000602E2"/>
    <w:rsid w:val="000605F8"/>
    <w:rsid w:val="0006136D"/>
    <w:rsid w:val="000616EB"/>
    <w:rsid w:val="00061714"/>
    <w:rsid w:val="0006179D"/>
    <w:rsid w:val="000617F6"/>
    <w:rsid w:val="00062995"/>
    <w:rsid w:val="00064DF4"/>
    <w:rsid w:val="00064E9C"/>
    <w:rsid w:val="0006555D"/>
    <w:rsid w:val="0006695C"/>
    <w:rsid w:val="00066A00"/>
    <w:rsid w:val="00066D96"/>
    <w:rsid w:val="000674DC"/>
    <w:rsid w:val="0006750A"/>
    <w:rsid w:val="00067ACF"/>
    <w:rsid w:val="00070248"/>
    <w:rsid w:val="00072010"/>
    <w:rsid w:val="00072326"/>
    <w:rsid w:val="00072666"/>
    <w:rsid w:val="000726D8"/>
    <w:rsid w:val="00072B1F"/>
    <w:rsid w:val="00074BAB"/>
    <w:rsid w:val="00074C38"/>
    <w:rsid w:val="0007677E"/>
    <w:rsid w:val="00076A83"/>
    <w:rsid w:val="00076DED"/>
    <w:rsid w:val="00077996"/>
    <w:rsid w:val="00077EB3"/>
    <w:rsid w:val="000807F9"/>
    <w:rsid w:val="00080921"/>
    <w:rsid w:val="00080D21"/>
    <w:rsid w:val="00081306"/>
    <w:rsid w:val="000817D0"/>
    <w:rsid w:val="00081CCD"/>
    <w:rsid w:val="000831CC"/>
    <w:rsid w:val="00083838"/>
    <w:rsid w:val="00084004"/>
    <w:rsid w:val="000842C1"/>
    <w:rsid w:val="000856E2"/>
    <w:rsid w:val="00085B9A"/>
    <w:rsid w:val="000870F5"/>
    <w:rsid w:val="0008782F"/>
    <w:rsid w:val="00087ADC"/>
    <w:rsid w:val="00090494"/>
    <w:rsid w:val="0009078B"/>
    <w:rsid w:val="000908D9"/>
    <w:rsid w:val="00092E0A"/>
    <w:rsid w:val="00093CF3"/>
    <w:rsid w:val="000941F2"/>
    <w:rsid w:val="0009445F"/>
    <w:rsid w:val="00094FBF"/>
    <w:rsid w:val="00095A42"/>
    <w:rsid w:val="00095CD3"/>
    <w:rsid w:val="00095EAA"/>
    <w:rsid w:val="000976DD"/>
    <w:rsid w:val="000977F2"/>
    <w:rsid w:val="00097F44"/>
    <w:rsid w:val="000A0E97"/>
    <w:rsid w:val="000A14E1"/>
    <w:rsid w:val="000A1617"/>
    <w:rsid w:val="000A1EB3"/>
    <w:rsid w:val="000A1F0B"/>
    <w:rsid w:val="000A2F08"/>
    <w:rsid w:val="000A308D"/>
    <w:rsid w:val="000A3350"/>
    <w:rsid w:val="000A3A71"/>
    <w:rsid w:val="000A432A"/>
    <w:rsid w:val="000A5286"/>
    <w:rsid w:val="000A567D"/>
    <w:rsid w:val="000A643B"/>
    <w:rsid w:val="000A6887"/>
    <w:rsid w:val="000A6B8A"/>
    <w:rsid w:val="000A6BF4"/>
    <w:rsid w:val="000A6F3F"/>
    <w:rsid w:val="000A7159"/>
    <w:rsid w:val="000B0067"/>
    <w:rsid w:val="000B036D"/>
    <w:rsid w:val="000B082E"/>
    <w:rsid w:val="000B0E27"/>
    <w:rsid w:val="000B2B36"/>
    <w:rsid w:val="000B3060"/>
    <w:rsid w:val="000B5D38"/>
    <w:rsid w:val="000B6E32"/>
    <w:rsid w:val="000B7016"/>
    <w:rsid w:val="000B70F2"/>
    <w:rsid w:val="000B755B"/>
    <w:rsid w:val="000C0281"/>
    <w:rsid w:val="000C1800"/>
    <w:rsid w:val="000C184D"/>
    <w:rsid w:val="000C21B9"/>
    <w:rsid w:val="000C2354"/>
    <w:rsid w:val="000C2BBD"/>
    <w:rsid w:val="000C3491"/>
    <w:rsid w:val="000C40C4"/>
    <w:rsid w:val="000C4869"/>
    <w:rsid w:val="000C4BBA"/>
    <w:rsid w:val="000C5563"/>
    <w:rsid w:val="000C563B"/>
    <w:rsid w:val="000C678D"/>
    <w:rsid w:val="000C686C"/>
    <w:rsid w:val="000C68D3"/>
    <w:rsid w:val="000C691F"/>
    <w:rsid w:val="000C6BDA"/>
    <w:rsid w:val="000C7347"/>
    <w:rsid w:val="000C7D34"/>
    <w:rsid w:val="000D11B0"/>
    <w:rsid w:val="000D12EE"/>
    <w:rsid w:val="000D18EC"/>
    <w:rsid w:val="000D1FB9"/>
    <w:rsid w:val="000D202E"/>
    <w:rsid w:val="000D216A"/>
    <w:rsid w:val="000D23BF"/>
    <w:rsid w:val="000D2A04"/>
    <w:rsid w:val="000D42A9"/>
    <w:rsid w:val="000D4407"/>
    <w:rsid w:val="000D4C6B"/>
    <w:rsid w:val="000D5452"/>
    <w:rsid w:val="000D574F"/>
    <w:rsid w:val="000D6793"/>
    <w:rsid w:val="000D69FB"/>
    <w:rsid w:val="000D6CAE"/>
    <w:rsid w:val="000D7816"/>
    <w:rsid w:val="000E01B9"/>
    <w:rsid w:val="000E01C4"/>
    <w:rsid w:val="000E08B5"/>
    <w:rsid w:val="000E0A10"/>
    <w:rsid w:val="000E1172"/>
    <w:rsid w:val="000E1273"/>
    <w:rsid w:val="000E1AF2"/>
    <w:rsid w:val="000E1E06"/>
    <w:rsid w:val="000E1E7F"/>
    <w:rsid w:val="000E26BD"/>
    <w:rsid w:val="000E30A3"/>
    <w:rsid w:val="000E3580"/>
    <w:rsid w:val="000E37DD"/>
    <w:rsid w:val="000E3A85"/>
    <w:rsid w:val="000E4512"/>
    <w:rsid w:val="000E4C06"/>
    <w:rsid w:val="000E5272"/>
    <w:rsid w:val="000E596C"/>
    <w:rsid w:val="000E5FC1"/>
    <w:rsid w:val="000E629A"/>
    <w:rsid w:val="000E69E1"/>
    <w:rsid w:val="000E7763"/>
    <w:rsid w:val="000F0753"/>
    <w:rsid w:val="000F08A7"/>
    <w:rsid w:val="000F1D95"/>
    <w:rsid w:val="000F1FA9"/>
    <w:rsid w:val="000F2295"/>
    <w:rsid w:val="000F3F0F"/>
    <w:rsid w:val="000F4165"/>
    <w:rsid w:val="000F4302"/>
    <w:rsid w:val="000F471D"/>
    <w:rsid w:val="000F502F"/>
    <w:rsid w:val="000F519D"/>
    <w:rsid w:val="000F5EE6"/>
    <w:rsid w:val="000F65D1"/>
    <w:rsid w:val="000F7ECB"/>
    <w:rsid w:val="0010016D"/>
    <w:rsid w:val="00100CC0"/>
    <w:rsid w:val="0010137C"/>
    <w:rsid w:val="00101719"/>
    <w:rsid w:val="00101EA4"/>
    <w:rsid w:val="001031F3"/>
    <w:rsid w:val="00103712"/>
    <w:rsid w:val="00103DBD"/>
    <w:rsid w:val="00103FBC"/>
    <w:rsid w:val="00104A79"/>
    <w:rsid w:val="001054AF"/>
    <w:rsid w:val="00105BC0"/>
    <w:rsid w:val="00106030"/>
    <w:rsid w:val="0010618D"/>
    <w:rsid w:val="001069FC"/>
    <w:rsid w:val="00107246"/>
    <w:rsid w:val="001078C6"/>
    <w:rsid w:val="001106E3"/>
    <w:rsid w:val="001114E4"/>
    <w:rsid w:val="00111AE3"/>
    <w:rsid w:val="00111C42"/>
    <w:rsid w:val="001125C1"/>
    <w:rsid w:val="00112950"/>
    <w:rsid w:val="001136CA"/>
    <w:rsid w:val="00113868"/>
    <w:rsid w:val="00114F49"/>
    <w:rsid w:val="00115263"/>
    <w:rsid w:val="0011590E"/>
    <w:rsid w:val="0011594A"/>
    <w:rsid w:val="00115C77"/>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307FB"/>
    <w:rsid w:val="00130E2C"/>
    <w:rsid w:val="001310C1"/>
    <w:rsid w:val="001314AE"/>
    <w:rsid w:val="00131AFF"/>
    <w:rsid w:val="00132FC6"/>
    <w:rsid w:val="001337E7"/>
    <w:rsid w:val="001338B7"/>
    <w:rsid w:val="00134105"/>
    <w:rsid w:val="00134840"/>
    <w:rsid w:val="00134BA8"/>
    <w:rsid w:val="00134D6D"/>
    <w:rsid w:val="001351EB"/>
    <w:rsid w:val="00135814"/>
    <w:rsid w:val="00135F65"/>
    <w:rsid w:val="001365E3"/>
    <w:rsid w:val="001370A3"/>
    <w:rsid w:val="001372D8"/>
    <w:rsid w:val="001373DF"/>
    <w:rsid w:val="00137573"/>
    <w:rsid w:val="00137983"/>
    <w:rsid w:val="00140D1D"/>
    <w:rsid w:val="00141789"/>
    <w:rsid w:val="0014314A"/>
    <w:rsid w:val="0014315B"/>
    <w:rsid w:val="00144231"/>
    <w:rsid w:val="0014430F"/>
    <w:rsid w:val="001445ED"/>
    <w:rsid w:val="001448F1"/>
    <w:rsid w:val="00144AAF"/>
    <w:rsid w:val="00144FDD"/>
    <w:rsid w:val="00145330"/>
    <w:rsid w:val="00145467"/>
    <w:rsid w:val="001458B2"/>
    <w:rsid w:val="00146172"/>
    <w:rsid w:val="0014707B"/>
    <w:rsid w:val="0014709F"/>
    <w:rsid w:val="001477C1"/>
    <w:rsid w:val="00147997"/>
    <w:rsid w:val="001479EF"/>
    <w:rsid w:val="00147A60"/>
    <w:rsid w:val="00150611"/>
    <w:rsid w:val="001509C1"/>
    <w:rsid w:val="00150AB4"/>
    <w:rsid w:val="001512D7"/>
    <w:rsid w:val="00151820"/>
    <w:rsid w:val="00151E81"/>
    <w:rsid w:val="00151F34"/>
    <w:rsid w:val="00152247"/>
    <w:rsid w:val="00152908"/>
    <w:rsid w:val="00152A63"/>
    <w:rsid w:val="00153B88"/>
    <w:rsid w:val="00153DA8"/>
    <w:rsid w:val="001547C6"/>
    <w:rsid w:val="00155D86"/>
    <w:rsid w:val="00155EE5"/>
    <w:rsid w:val="0015608B"/>
    <w:rsid w:val="00156109"/>
    <w:rsid w:val="00156B5E"/>
    <w:rsid w:val="00156C01"/>
    <w:rsid w:val="00157B85"/>
    <w:rsid w:val="00157EA2"/>
    <w:rsid w:val="001609D6"/>
    <w:rsid w:val="00161793"/>
    <w:rsid w:val="00161C73"/>
    <w:rsid w:val="00161EFF"/>
    <w:rsid w:val="00163131"/>
    <w:rsid w:val="001635D7"/>
    <w:rsid w:val="00163844"/>
    <w:rsid w:val="00164505"/>
    <w:rsid w:val="00164571"/>
    <w:rsid w:val="00164605"/>
    <w:rsid w:val="00164EE1"/>
    <w:rsid w:val="00164F64"/>
    <w:rsid w:val="00166DB4"/>
    <w:rsid w:val="00166E70"/>
    <w:rsid w:val="00167018"/>
    <w:rsid w:val="00167401"/>
    <w:rsid w:val="00167DB1"/>
    <w:rsid w:val="00171E66"/>
    <w:rsid w:val="00172349"/>
    <w:rsid w:val="00172574"/>
    <w:rsid w:val="001738E4"/>
    <w:rsid w:val="00173AB7"/>
    <w:rsid w:val="00174A48"/>
    <w:rsid w:val="00174AE6"/>
    <w:rsid w:val="00175040"/>
    <w:rsid w:val="001752BD"/>
    <w:rsid w:val="001754ED"/>
    <w:rsid w:val="00176380"/>
    <w:rsid w:val="00176568"/>
    <w:rsid w:val="0017722C"/>
    <w:rsid w:val="00177423"/>
    <w:rsid w:val="00177687"/>
    <w:rsid w:val="001776CD"/>
    <w:rsid w:val="00180BDB"/>
    <w:rsid w:val="00180BF8"/>
    <w:rsid w:val="00180F8F"/>
    <w:rsid w:val="001811BC"/>
    <w:rsid w:val="0018122B"/>
    <w:rsid w:val="0018151D"/>
    <w:rsid w:val="0018267C"/>
    <w:rsid w:val="0018327C"/>
    <w:rsid w:val="00183945"/>
    <w:rsid w:val="00183B37"/>
    <w:rsid w:val="00184102"/>
    <w:rsid w:val="00184725"/>
    <w:rsid w:val="00184BA0"/>
    <w:rsid w:val="0018592E"/>
    <w:rsid w:val="00186DCC"/>
    <w:rsid w:val="00186FCB"/>
    <w:rsid w:val="0018748B"/>
    <w:rsid w:val="00187BF5"/>
    <w:rsid w:val="00187F93"/>
    <w:rsid w:val="00190316"/>
    <w:rsid w:val="00190479"/>
    <w:rsid w:val="00190505"/>
    <w:rsid w:val="0019056F"/>
    <w:rsid w:val="001906D3"/>
    <w:rsid w:val="001906F8"/>
    <w:rsid w:val="00190D71"/>
    <w:rsid w:val="00190FD2"/>
    <w:rsid w:val="0019103D"/>
    <w:rsid w:val="00191055"/>
    <w:rsid w:val="00191C40"/>
    <w:rsid w:val="00192AF0"/>
    <w:rsid w:val="0019316D"/>
    <w:rsid w:val="00193C5D"/>
    <w:rsid w:val="00193E25"/>
    <w:rsid w:val="0019457C"/>
    <w:rsid w:val="00194778"/>
    <w:rsid w:val="00195A3B"/>
    <w:rsid w:val="00196045"/>
    <w:rsid w:val="00196080"/>
    <w:rsid w:val="001966D8"/>
    <w:rsid w:val="00197D21"/>
    <w:rsid w:val="001A0E7B"/>
    <w:rsid w:val="001A2549"/>
    <w:rsid w:val="001A32ED"/>
    <w:rsid w:val="001A3380"/>
    <w:rsid w:val="001A364A"/>
    <w:rsid w:val="001A3BB6"/>
    <w:rsid w:val="001A4703"/>
    <w:rsid w:val="001A498A"/>
    <w:rsid w:val="001A4F6A"/>
    <w:rsid w:val="001A69D6"/>
    <w:rsid w:val="001A6E24"/>
    <w:rsid w:val="001A71FF"/>
    <w:rsid w:val="001B0153"/>
    <w:rsid w:val="001B0F83"/>
    <w:rsid w:val="001B13B7"/>
    <w:rsid w:val="001B143A"/>
    <w:rsid w:val="001B1685"/>
    <w:rsid w:val="001B2C1B"/>
    <w:rsid w:val="001B2C61"/>
    <w:rsid w:val="001B3183"/>
    <w:rsid w:val="001B4872"/>
    <w:rsid w:val="001B490A"/>
    <w:rsid w:val="001B4B13"/>
    <w:rsid w:val="001B59D7"/>
    <w:rsid w:val="001B5F51"/>
    <w:rsid w:val="001B60A9"/>
    <w:rsid w:val="001B6DB7"/>
    <w:rsid w:val="001B6FE3"/>
    <w:rsid w:val="001B78F1"/>
    <w:rsid w:val="001B7E32"/>
    <w:rsid w:val="001C0241"/>
    <w:rsid w:val="001C038F"/>
    <w:rsid w:val="001C0CF6"/>
    <w:rsid w:val="001C1001"/>
    <w:rsid w:val="001C1DD7"/>
    <w:rsid w:val="001C1DE5"/>
    <w:rsid w:val="001C201A"/>
    <w:rsid w:val="001C395F"/>
    <w:rsid w:val="001C3BA3"/>
    <w:rsid w:val="001C4092"/>
    <w:rsid w:val="001C5055"/>
    <w:rsid w:val="001C512A"/>
    <w:rsid w:val="001C5370"/>
    <w:rsid w:val="001C537C"/>
    <w:rsid w:val="001C557D"/>
    <w:rsid w:val="001C6A47"/>
    <w:rsid w:val="001C6F4D"/>
    <w:rsid w:val="001C7176"/>
    <w:rsid w:val="001C796A"/>
    <w:rsid w:val="001C79D7"/>
    <w:rsid w:val="001C7DB9"/>
    <w:rsid w:val="001D00F7"/>
    <w:rsid w:val="001D0168"/>
    <w:rsid w:val="001D02B0"/>
    <w:rsid w:val="001D0786"/>
    <w:rsid w:val="001D29A7"/>
    <w:rsid w:val="001D4364"/>
    <w:rsid w:val="001D4399"/>
    <w:rsid w:val="001D6869"/>
    <w:rsid w:val="001D6B5A"/>
    <w:rsid w:val="001D764E"/>
    <w:rsid w:val="001D794A"/>
    <w:rsid w:val="001E016A"/>
    <w:rsid w:val="001E0606"/>
    <w:rsid w:val="001E183B"/>
    <w:rsid w:val="001E216D"/>
    <w:rsid w:val="001E286F"/>
    <w:rsid w:val="001E2A62"/>
    <w:rsid w:val="001E3572"/>
    <w:rsid w:val="001E3C95"/>
    <w:rsid w:val="001E42CC"/>
    <w:rsid w:val="001E4305"/>
    <w:rsid w:val="001E4517"/>
    <w:rsid w:val="001E4781"/>
    <w:rsid w:val="001E47D6"/>
    <w:rsid w:val="001E5166"/>
    <w:rsid w:val="001E571E"/>
    <w:rsid w:val="001E632B"/>
    <w:rsid w:val="001E67EF"/>
    <w:rsid w:val="001E6F97"/>
    <w:rsid w:val="001E74D4"/>
    <w:rsid w:val="001E7530"/>
    <w:rsid w:val="001E7C01"/>
    <w:rsid w:val="001F193B"/>
    <w:rsid w:val="001F1B7D"/>
    <w:rsid w:val="001F279C"/>
    <w:rsid w:val="001F28E4"/>
    <w:rsid w:val="001F302F"/>
    <w:rsid w:val="001F3EE8"/>
    <w:rsid w:val="001F415A"/>
    <w:rsid w:val="001F5365"/>
    <w:rsid w:val="001F5513"/>
    <w:rsid w:val="001F6246"/>
    <w:rsid w:val="001F6330"/>
    <w:rsid w:val="001F6490"/>
    <w:rsid w:val="001F79B8"/>
    <w:rsid w:val="00200090"/>
    <w:rsid w:val="00200596"/>
    <w:rsid w:val="002007CA"/>
    <w:rsid w:val="00200CF4"/>
    <w:rsid w:val="00200DE8"/>
    <w:rsid w:val="00201122"/>
    <w:rsid w:val="002011FB"/>
    <w:rsid w:val="00201520"/>
    <w:rsid w:val="00201637"/>
    <w:rsid w:val="00201FB4"/>
    <w:rsid w:val="00202238"/>
    <w:rsid w:val="00202268"/>
    <w:rsid w:val="0020261A"/>
    <w:rsid w:val="00202A0E"/>
    <w:rsid w:val="00203319"/>
    <w:rsid w:val="002036D3"/>
    <w:rsid w:val="00203D36"/>
    <w:rsid w:val="00203D3B"/>
    <w:rsid w:val="00203D56"/>
    <w:rsid w:val="00204000"/>
    <w:rsid w:val="002045D2"/>
    <w:rsid w:val="0020595B"/>
    <w:rsid w:val="002067A2"/>
    <w:rsid w:val="00210CA7"/>
    <w:rsid w:val="00212EE5"/>
    <w:rsid w:val="0021343F"/>
    <w:rsid w:val="00213812"/>
    <w:rsid w:val="00213AF2"/>
    <w:rsid w:val="00214B13"/>
    <w:rsid w:val="00214D3A"/>
    <w:rsid w:val="00215458"/>
    <w:rsid w:val="0021572E"/>
    <w:rsid w:val="00216428"/>
    <w:rsid w:val="002167A7"/>
    <w:rsid w:val="00216A63"/>
    <w:rsid w:val="00216BBA"/>
    <w:rsid w:val="00216FF9"/>
    <w:rsid w:val="00217494"/>
    <w:rsid w:val="002174E7"/>
    <w:rsid w:val="0021767E"/>
    <w:rsid w:val="0022024A"/>
    <w:rsid w:val="0022187E"/>
    <w:rsid w:val="00222D66"/>
    <w:rsid w:val="00222E55"/>
    <w:rsid w:val="0022333C"/>
    <w:rsid w:val="00223BB0"/>
    <w:rsid w:val="00224004"/>
    <w:rsid w:val="00224375"/>
    <w:rsid w:val="00225172"/>
    <w:rsid w:val="002261A0"/>
    <w:rsid w:val="0022764A"/>
    <w:rsid w:val="0022768E"/>
    <w:rsid w:val="0022788C"/>
    <w:rsid w:val="00227CA3"/>
    <w:rsid w:val="00227DD5"/>
    <w:rsid w:val="00230574"/>
    <w:rsid w:val="002308DD"/>
    <w:rsid w:val="00230CC7"/>
    <w:rsid w:val="00232E87"/>
    <w:rsid w:val="00232FC2"/>
    <w:rsid w:val="00233A0E"/>
    <w:rsid w:val="00233A76"/>
    <w:rsid w:val="00235273"/>
    <w:rsid w:val="002356C4"/>
    <w:rsid w:val="00235A4B"/>
    <w:rsid w:val="00235C36"/>
    <w:rsid w:val="002364D8"/>
    <w:rsid w:val="00236C74"/>
    <w:rsid w:val="00237300"/>
    <w:rsid w:val="00237868"/>
    <w:rsid w:val="00237BD5"/>
    <w:rsid w:val="00237F26"/>
    <w:rsid w:val="002405A6"/>
    <w:rsid w:val="00240899"/>
    <w:rsid w:val="0024097E"/>
    <w:rsid w:val="0024145A"/>
    <w:rsid w:val="002414AB"/>
    <w:rsid w:val="00241665"/>
    <w:rsid w:val="00241773"/>
    <w:rsid w:val="002424C1"/>
    <w:rsid w:val="0024264C"/>
    <w:rsid w:val="002428A1"/>
    <w:rsid w:val="00242909"/>
    <w:rsid w:val="00244218"/>
    <w:rsid w:val="00244785"/>
    <w:rsid w:val="0024666D"/>
    <w:rsid w:val="0024690C"/>
    <w:rsid w:val="0024762A"/>
    <w:rsid w:val="002476C8"/>
    <w:rsid w:val="00247D23"/>
    <w:rsid w:val="00250D6C"/>
    <w:rsid w:val="00251CFA"/>
    <w:rsid w:val="00251FDF"/>
    <w:rsid w:val="00252EBD"/>
    <w:rsid w:val="00253C40"/>
    <w:rsid w:val="00253CE9"/>
    <w:rsid w:val="00256055"/>
    <w:rsid w:val="0025642C"/>
    <w:rsid w:val="0025792B"/>
    <w:rsid w:val="002600B6"/>
    <w:rsid w:val="00260374"/>
    <w:rsid w:val="002604D6"/>
    <w:rsid w:val="0026064B"/>
    <w:rsid w:val="002611B2"/>
    <w:rsid w:val="002612D0"/>
    <w:rsid w:val="002615D7"/>
    <w:rsid w:val="00261AFE"/>
    <w:rsid w:val="00262A2D"/>
    <w:rsid w:val="00262C1A"/>
    <w:rsid w:val="0026347D"/>
    <w:rsid w:val="002637DB"/>
    <w:rsid w:val="00263E52"/>
    <w:rsid w:val="002645EF"/>
    <w:rsid w:val="002666B8"/>
    <w:rsid w:val="00266F6C"/>
    <w:rsid w:val="00267353"/>
    <w:rsid w:val="002677E0"/>
    <w:rsid w:val="00267ECA"/>
    <w:rsid w:val="002702A8"/>
    <w:rsid w:val="002707BA"/>
    <w:rsid w:val="00271477"/>
    <w:rsid w:val="002715F5"/>
    <w:rsid w:val="00271B83"/>
    <w:rsid w:val="00272536"/>
    <w:rsid w:val="00273040"/>
    <w:rsid w:val="0027310C"/>
    <w:rsid w:val="002744E9"/>
    <w:rsid w:val="002758F1"/>
    <w:rsid w:val="002768D1"/>
    <w:rsid w:val="002769CD"/>
    <w:rsid w:val="002778E5"/>
    <w:rsid w:val="00277936"/>
    <w:rsid w:val="002800E9"/>
    <w:rsid w:val="00280D6F"/>
    <w:rsid w:val="002817CE"/>
    <w:rsid w:val="002820E8"/>
    <w:rsid w:val="002829C7"/>
    <w:rsid w:val="00283C36"/>
    <w:rsid w:val="00284510"/>
    <w:rsid w:val="00284CBC"/>
    <w:rsid w:val="00285623"/>
    <w:rsid w:val="00285693"/>
    <w:rsid w:val="0028569D"/>
    <w:rsid w:val="00285919"/>
    <w:rsid w:val="002859EC"/>
    <w:rsid w:val="00286A18"/>
    <w:rsid w:val="00286E73"/>
    <w:rsid w:val="0028728B"/>
    <w:rsid w:val="00287C9E"/>
    <w:rsid w:val="00290ACB"/>
    <w:rsid w:val="00290B70"/>
    <w:rsid w:val="002910BA"/>
    <w:rsid w:val="00291BD3"/>
    <w:rsid w:val="00292320"/>
    <w:rsid w:val="00292BB8"/>
    <w:rsid w:val="00292E7E"/>
    <w:rsid w:val="002930BF"/>
    <w:rsid w:val="00293996"/>
    <w:rsid w:val="00293E32"/>
    <w:rsid w:val="00293E95"/>
    <w:rsid w:val="00294060"/>
    <w:rsid w:val="002948A8"/>
    <w:rsid w:val="00294E9B"/>
    <w:rsid w:val="002951E6"/>
    <w:rsid w:val="002960BC"/>
    <w:rsid w:val="00296729"/>
    <w:rsid w:val="00296B51"/>
    <w:rsid w:val="00297457"/>
    <w:rsid w:val="002A08FE"/>
    <w:rsid w:val="002A1B22"/>
    <w:rsid w:val="002A1C01"/>
    <w:rsid w:val="002A353B"/>
    <w:rsid w:val="002A368E"/>
    <w:rsid w:val="002A4341"/>
    <w:rsid w:val="002A5622"/>
    <w:rsid w:val="002A7497"/>
    <w:rsid w:val="002A7D66"/>
    <w:rsid w:val="002A7EFC"/>
    <w:rsid w:val="002B0377"/>
    <w:rsid w:val="002B09A1"/>
    <w:rsid w:val="002B0D24"/>
    <w:rsid w:val="002B103C"/>
    <w:rsid w:val="002B10BA"/>
    <w:rsid w:val="002B149B"/>
    <w:rsid w:val="002B16CC"/>
    <w:rsid w:val="002B16DC"/>
    <w:rsid w:val="002B19BD"/>
    <w:rsid w:val="002B22F5"/>
    <w:rsid w:val="002B2323"/>
    <w:rsid w:val="002B31AA"/>
    <w:rsid w:val="002B35AD"/>
    <w:rsid w:val="002B3CE3"/>
    <w:rsid w:val="002B3F06"/>
    <w:rsid w:val="002B454E"/>
    <w:rsid w:val="002B5249"/>
    <w:rsid w:val="002B5461"/>
    <w:rsid w:val="002B5C11"/>
    <w:rsid w:val="002B5E2D"/>
    <w:rsid w:val="002B6001"/>
    <w:rsid w:val="002B6289"/>
    <w:rsid w:val="002B6951"/>
    <w:rsid w:val="002B6CD9"/>
    <w:rsid w:val="002B6DEC"/>
    <w:rsid w:val="002B76BD"/>
    <w:rsid w:val="002C0488"/>
    <w:rsid w:val="002C0E0C"/>
    <w:rsid w:val="002C0F18"/>
    <w:rsid w:val="002C1FBB"/>
    <w:rsid w:val="002C21D2"/>
    <w:rsid w:val="002C2AC6"/>
    <w:rsid w:val="002C36EA"/>
    <w:rsid w:val="002C3735"/>
    <w:rsid w:val="002C3BE7"/>
    <w:rsid w:val="002C5153"/>
    <w:rsid w:val="002C5814"/>
    <w:rsid w:val="002C5C7D"/>
    <w:rsid w:val="002C5CC1"/>
    <w:rsid w:val="002C62E7"/>
    <w:rsid w:val="002C65B6"/>
    <w:rsid w:val="002C7C29"/>
    <w:rsid w:val="002D0370"/>
    <w:rsid w:val="002D198D"/>
    <w:rsid w:val="002D1B8C"/>
    <w:rsid w:val="002D2A7E"/>
    <w:rsid w:val="002D3894"/>
    <w:rsid w:val="002D3B1B"/>
    <w:rsid w:val="002D3F49"/>
    <w:rsid w:val="002D4731"/>
    <w:rsid w:val="002D4CC7"/>
    <w:rsid w:val="002D4FBE"/>
    <w:rsid w:val="002D526F"/>
    <w:rsid w:val="002D52A2"/>
    <w:rsid w:val="002D5381"/>
    <w:rsid w:val="002D5556"/>
    <w:rsid w:val="002D58A2"/>
    <w:rsid w:val="002D5BF7"/>
    <w:rsid w:val="002D6A81"/>
    <w:rsid w:val="002D7018"/>
    <w:rsid w:val="002D72C3"/>
    <w:rsid w:val="002E1111"/>
    <w:rsid w:val="002E1D34"/>
    <w:rsid w:val="002E1F15"/>
    <w:rsid w:val="002E2704"/>
    <w:rsid w:val="002E2724"/>
    <w:rsid w:val="002E272A"/>
    <w:rsid w:val="002E2B93"/>
    <w:rsid w:val="002E2BED"/>
    <w:rsid w:val="002E3654"/>
    <w:rsid w:val="002E3720"/>
    <w:rsid w:val="002E480B"/>
    <w:rsid w:val="002E48E0"/>
    <w:rsid w:val="002E568B"/>
    <w:rsid w:val="002E5F8E"/>
    <w:rsid w:val="002E6130"/>
    <w:rsid w:val="002E7011"/>
    <w:rsid w:val="002E7CA1"/>
    <w:rsid w:val="002F03EC"/>
    <w:rsid w:val="002F1C8C"/>
    <w:rsid w:val="002F1E4E"/>
    <w:rsid w:val="002F2467"/>
    <w:rsid w:val="002F28ED"/>
    <w:rsid w:val="002F2AF3"/>
    <w:rsid w:val="002F367F"/>
    <w:rsid w:val="002F3972"/>
    <w:rsid w:val="002F3C8A"/>
    <w:rsid w:val="002F4551"/>
    <w:rsid w:val="002F4F52"/>
    <w:rsid w:val="002F5196"/>
    <w:rsid w:val="002F53CA"/>
    <w:rsid w:val="002F583F"/>
    <w:rsid w:val="002F5889"/>
    <w:rsid w:val="002F61FF"/>
    <w:rsid w:val="002F6288"/>
    <w:rsid w:val="002F62ED"/>
    <w:rsid w:val="002F6702"/>
    <w:rsid w:val="002F77EF"/>
    <w:rsid w:val="002F7C54"/>
    <w:rsid w:val="002F7E83"/>
    <w:rsid w:val="003000FE"/>
    <w:rsid w:val="0030012B"/>
    <w:rsid w:val="00300732"/>
    <w:rsid w:val="00300B71"/>
    <w:rsid w:val="003013ED"/>
    <w:rsid w:val="00302A56"/>
    <w:rsid w:val="00302D95"/>
    <w:rsid w:val="00302E72"/>
    <w:rsid w:val="0030396E"/>
    <w:rsid w:val="003048BE"/>
    <w:rsid w:val="00304FAF"/>
    <w:rsid w:val="00305386"/>
    <w:rsid w:val="00305C77"/>
    <w:rsid w:val="0030631A"/>
    <w:rsid w:val="00306C04"/>
    <w:rsid w:val="0030717E"/>
    <w:rsid w:val="0030770F"/>
    <w:rsid w:val="003119F5"/>
    <w:rsid w:val="00311C70"/>
    <w:rsid w:val="003126D5"/>
    <w:rsid w:val="0031383D"/>
    <w:rsid w:val="003141FD"/>
    <w:rsid w:val="00314260"/>
    <w:rsid w:val="00314888"/>
    <w:rsid w:val="00314E81"/>
    <w:rsid w:val="00315C69"/>
    <w:rsid w:val="00315E28"/>
    <w:rsid w:val="00316D53"/>
    <w:rsid w:val="003203E9"/>
    <w:rsid w:val="00320C6A"/>
    <w:rsid w:val="00321930"/>
    <w:rsid w:val="00322113"/>
    <w:rsid w:val="00322647"/>
    <w:rsid w:val="00322DEE"/>
    <w:rsid w:val="00323781"/>
    <w:rsid w:val="003237EB"/>
    <w:rsid w:val="003238F8"/>
    <w:rsid w:val="0032398E"/>
    <w:rsid w:val="003242F2"/>
    <w:rsid w:val="0032434D"/>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AEC"/>
    <w:rsid w:val="00334F18"/>
    <w:rsid w:val="00335CE1"/>
    <w:rsid w:val="00335F2B"/>
    <w:rsid w:val="00336C1D"/>
    <w:rsid w:val="00337481"/>
    <w:rsid w:val="0033778D"/>
    <w:rsid w:val="00340313"/>
    <w:rsid w:val="00340A5F"/>
    <w:rsid w:val="00341CC1"/>
    <w:rsid w:val="00341D3F"/>
    <w:rsid w:val="003421F8"/>
    <w:rsid w:val="0034268F"/>
    <w:rsid w:val="0034442E"/>
    <w:rsid w:val="0034486F"/>
    <w:rsid w:val="00344A57"/>
    <w:rsid w:val="003461A5"/>
    <w:rsid w:val="0034635A"/>
    <w:rsid w:val="0034714D"/>
    <w:rsid w:val="003476B3"/>
    <w:rsid w:val="003479CA"/>
    <w:rsid w:val="00347D07"/>
    <w:rsid w:val="00350A27"/>
    <w:rsid w:val="00350A6A"/>
    <w:rsid w:val="00350DDB"/>
    <w:rsid w:val="00351A78"/>
    <w:rsid w:val="00351F14"/>
    <w:rsid w:val="003520F2"/>
    <w:rsid w:val="003524CA"/>
    <w:rsid w:val="003526DF"/>
    <w:rsid w:val="00352C77"/>
    <w:rsid w:val="00352F54"/>
    <w:rsid w:val="00353085"/>
    <w:rsid w:val="00353095"/>
    <w:rsid w:val="0035349F"/>
    <w:rsid w:val="00353901"/>
    <w:rsid w:val="003542AB"/>
    <w:rsid w:val="00354813"/>
    <w:rsid w:val="00354C76"/>
    <w:rsid w:val="0035603E"/>
    <w:rsid w:val="003560C7"/>
    <w:rsid w:val="0035658A"/>
    <w:rsid w:val="00356C3D"/>
    <w:rsid w:val="0036016D"/>
    <w:rsid w:val="0036020C"/>
    <w:rsid w:val="00360FA5"/>
    <w:rsid w:val="003612B6"/>
    <w:rsid w:val="0036133F"/>
    <w:rsid w:val="00361421"/>
    <w:rsid w:val="003615C7"/>
    <w:rsid w:val="003617FA"/>
    <w:rsid w:val="003618D5"/>
    <w:rsid w:val="00361A06"/>
    <w:rsid w:val="00362264"/>
    <w:rsid w:val="003626DF"/>
    <w:rsid w:val="00362D89"/>
    <w:rsid w:val="003631C9"/>
    <w:rsid w:val="003633FE"/>
    <w:rsid w:val="00363A99"/>
    <w:rsid w:val="0036457C"/>
    <w:rsid w:val="00364A8C"/>
    <w:rsid w:val="00364D65"/>
    <w:rsid w:val="003652B3"/>
    <w:rsid w:val="00365424"/>
    <w:rsid w:val="00365822"/>
    <w:rsid w:val="00365EC8"/>
    <w:rsid w:val="0036605A"/>
    <w:rsid w:val="003662CB"/>
    <w:rsid w:val="003665F7"/>
    <w:rsid w:val="00366859"/>
    <w:rsid w:val="003700B1"/>
    <w:rsid w:val="003702C7"/>
    <w:rsid w:val="0037054F"/>
    <w:rsid w:val="003706DE"/>
    <w:rsid w:val="00370D08"/>
    <w:rsid w:val="003716F8"/>
    <w:rsid w:val="00371C61"/>
    <w:rsid w:val="0037252F"/>
    <w:rsid w:val="00372D8B"/>
    <w:rsid w:val="003736AD"/>
    <w:rsid w:val="00373D8E"/>
    <w:rsid w:val="003740C7"/>
    <w:rsid w:val="003753F6"/>
    <w:rsid w:val="00375444"/>
    <w:rsid w:val="00375AA5"/>
    <w:rsid w:val="00377DC4"/>
    <w:rsid w:val="00380A49"/>
    <w:rsid w:val="0038188A"/>
    <w:rsid w:val="00382594"/>
    <w:rsid w:val="00382D0A"/>
    <w:rsid w:val="00382F65"/>
    <w:rsid w:val="0038329B"/>
    <w:rsid w:val="00383EF8"/>
    <w:rsid w:val="00384935"/>
    <w:rsid w:val="003852F8"/>
    <w:rsid w:val="00385424"/>
    <w:rsid w:val="0038633F"/>
    <w:rsid w:val="0038634A"/>
    <w:rsid w:val="00386EF2"/>
    <w:rsid w:val="0038740A"/>
    <w:rsid w:val="0038770D"/>
    <w:rsid w:val="00390025"/>
    <w:rsid w:val="00390BF8"/>
    <w:rsid w:val="00390DB9"/>
    <w:rsid w:val="003911C3"/>
    <w:rsid w:val="00391783"/>
    <w:rsid w:val="003917F8"/>
    <w:rsid w:val="00391CCD"/>
    <w:rsid w:val="00393087"/>
    <w:rsid w:val="0039343A"/>
    <w:rsid w:val="003940DB"/>
    <w:rsid w:val="00395017"/>
    <w:rsid w:val="0039532A"/>
    <w:rsid w:val="003959D7"/>
    <w:rsid w:val="00395DA0"/>
    <w:rsid w:val="0039721C"/>
    <w:rsid w:val="00397828"/>
    <w:rsid w:val="003A0B7B"/>
    <w:rsid w:val="003A13FC"/>
    <w:rsid w:val="003A18DB"/>
    <w:rsid w:val="003A1967"/>
    <w:rsid w:val="003A19C0"/>
    <w:rsid w:val="003A1D5C"/>
    <w:rsid w:val="003A1DD2"/>
    <w:rsid w:val="003A214B"/>
    <w:rsid w:val="003A2EEE"/>
    <w:rsid w:val="003A3019"/>
    <w:rsid w:val="003A43B2"/>
    <w:rsid w:val="003A45A3"/>
    <w:rsid w:val="003A463B"/>
    <w:rsid w:val="003A4CD2"/>
    <w:rsid w:val="003A4CD3"/>
    <w:rsid w:val="003A4ED6"/>
    <w:rsid w:val="003A590D"/>
    <w:rsid w:val="003A5EB5"/>
    <w:rsid w:val="003A67B8"/>
    <w:rsid w:val="003A693E"/>
    <w:rsid w:val="003A69A4"/>
    <w:rsid w:val="003A6BF3"/>
    <w:rsid w:val="003A7D56"/>
    <w:rsid w:val="003A7F7C"/>
    <w:rsid w:val="003B01A4"/>
    <w:rsid w:val="003B0783"/>
    <w:rsid w:val="003B09A3"/>
    <w:rsid w:val="003B0C24"/>
    <w:rsid w:val="003B0E85"/>
    <w:rsid w:val="003B2477"/>
    <w:rsid w:val="003B3DD7"/>
    <w:rsid w:val="003B42DC"/>
    <w:rsid w:val="003B4BF2"/>
    <w:rsid w:val="003B4D50"/>
    <w:rsid w:val="003B4D8E"/>
    <w:rsid w:val="003B5311"/>
    <w:rsid w:val="003B6F17"/>
    <w:rsid w:val="003C0362"/>
    <w:rsid w:val="003C0809"/>
    <w:rsid w:val="003C17C4"/>
    <w:rsid w:val="003C1DB8"/>
    <w:rsid w:val="003C258D"/>
    <w:rsid w:val="003C2BA0"/>
    <w:rsid w:val="003C3217"/>
    <w:rsid w:val="003C3383"/>
    <w:rsid w:val="003C3966"/>
    <w:rsid w:val="003C3E9F"/>
    <w:rsid w:val="003C5038"/>
    <w:rsid w:val="003C5CAE"/>
    <w:rsid w:val="003C5CED"/>
    <w:rsid w:val="003C5F75"/>
    <w:rsid w:val="003C600D"/>
    <w:rsid w:val="003C6029"/>
    <w:rsid w:val="003C7F8E"/>
    <w:rsid w:val="003D00A4"/>
    <w:rsid w:val="003D0148"/>
    <w:rsid w:val="003D0A5E"/>
    <w:rsid w:val="003D1586"/>
    <w:rsid w:val="003D31E1"/>
    <w:rsid w:val="003D353C"/>
    <w:rsid w:val="003D46AF"/>
    <w:rsid w:val="003D4978"/>
    <w:rsid w:val="003D6BBA"/>
    <w:rsid w:val="003D6E41"/>
    <w:rsid w:val="003D6FF9"/>
    <w:rsid w:val="003D76EC"/>
    <w:rsid w:val="003D7823"/>
    <w:rsid w:val="003E0174"/>
    <w:rsid w:val="003E0316"/>
    <w:rsid w:val="003E0BA2"/>
    <w:rsid w:val="003E0EF6"/>
    <w:rsid w:val="003E10E2"/>
    <w:rsid w:val="003E11D3"/>
    <w:rsid w:val="003E13CC"/>
    <w:rsid w:val="003E1E32"/>
    <w:rsid w:val="003E3399"/>
    <w:rsid w:val="003E427D"/>
    <w:rsid w:val="003E4CBC"/>
    <w:rsid w:val="003E55B9"/>
    <w:rsid w:val="003E5FB9"/>
    <w:rsid w:val="003E5FFA"/>
    <w:rsid w:val="003E6309"/>
    <w:rsid w:val="003E722B"/>
    <w:rsid w:val="003E7ADB"/>
    <w:rsid w:val="003E7D82"/>
    <w:rsid w:val="003F0999"/>
    <w:rsid w:val="003F0A17"/>
    <w:rsid w:val="003F0C12"/>
    <w:rsid w:val="003F0C7A"/>
    <w:rsid w:val="003F0C90"/>
    <w:rsid w:val="003F0F8C"/>
    <w:rsid w:val="003F119F"/>
    <w:rsid w:val="003F1FC5"/>
    <w:rsid w:val="003F2703"/>
    <w:rsid w:val="003F273F"/>
    <w:rsid w:val="003F29EB"/>
    <w:rsid w:val="003F36E4"/>
    <w:rsid w:val="003F3BE5"/>
    <w:rsid w:val="003F4AB6"/>
    <w:rsid w:val="003F5A33"/>
    <w:rsid w:val="003F6ABE"/>
    <w:rsid w:val="003F6D11"/>
    <w:rsid w:val="003F6DA5"/>
    <w:rsid w:val="003F7057"/>
    <w:rsid w:val="004002D8"/>
    <w:rsid w:val="00400A46"/>
    <w:rsid w:val="00400AD6"/>
    <w:rsid w:val="00400D3B"/>
    <w:rsid w:val="00401112"/>
    <w:rsid w:val="00401552"/>
    <w:rsid w:val="00401B04"/>
    <w:rsid w:val="00401B44"/>
    <w:rsid w:val="00401E65"/>
    <w:rsid w:val="004020CA"/>
    <w:rsid w:val="004025C7"/>
    <w:rsid w:val="00402892"/>
    <w:rsid w:val="00403D3E"/>
    <w:rsid w:val="0040439C"/>
    <w:rsid w:val="00404558"/>
    <w:rsid w:val="004048C3"/>
    <w:rsid w:val="00404E6B"/>
    <w:rsid w:val="00405494"/>
    <w:rsid w:val="00405503"/>
    <w:rsid w:val="00405BFD"/>
    <w:rsid w:val="0040730C"/>
    <w:rsid w:val="004074B1"/>
    <w:rsid w:val="004079BE"/>
    <w:rsid w:val="00410908"/>
    <w:rsid w:val="004115CA"/>
    <w:rsid w:val="0041198B"/>
    <w:rsid w:val="00411A23"/>
    <w:rsid w:val="00412517"/>
    <w:rsid w:val="004127B2"/>
    <w:rsid w:val="004128B8"/>
    <w:rsid w:val="00412939"/>
    <w:rsid w:val="0041370C"/>
    <w:rsid w:val="00413848"/>
    <w:rsid w:val="00413A93"/>
    <w:rsid w:val="00414CE5"/>
    <w:rsid w:val="00414D7C"/>
    <w:rsid w:val="004152E5"/>
    <w:rsid w:val="0041547D"/>
    <w:rsid w:val="004155C8"/>
    <w:rsid w:val="00415DED"/>
    <w:rsid w:val="00416128"/>
    <w:rsid w:val="00416364"/>
    <w:rsid w:val="00416BB2"/>
    <w:rsid w:val="00416F4A"/>
    <w:rsid w:val="00417895"/>
    <w:rsid w:val="004206C9"/>
    <w:rsid w:val="0042095B"/>
    <w:rsid w:val="00421B88"/>
    <w:rsid w:val="00421CC7"/>
    <w:rsid w:val="004226A0"/>
    <w:rsid w:val="00422F88"/>
    <w:rsid w:val="004234E9"/>
    <w:rsid w:val="00424A39"/>
    <w:rsid w:val="00425FA0"/>
    <w:rsid w:val="004272E5"/>
    <w:rsid w:val="00430D04"/>
    <w:rsid w:val="004313B4"/>
    <w:rsid w:val="0043180B"/>
    <w:rsid w:val="00431A16"/>
    <w:rsid w:val="0043240F"/>
    <w:rsid w:val="00432511"/>
    <w:rsid w:val="00432734"/>
    <w:rsid w:val="0043290B"/>
    <w:rsid w:val="00435767"/>
    <w:rsid w:val="004358DC"/>
    <w:rsid w:val="00435B76"/>
    <w:rsid w:val="00436495"/>
    <w:rsid w:val="0043655B"/>
    <w:rsid w:val="004366AF"/>
    <w:rsid w:val="004369C6"/>
    <w:rsid w:val="004379B7"/>
    <w:rsid w:val="00437A1B"/>
    <w:rsid w:val="00437D86"/>
    <w:rsid w:val="00437EAA"/>
    <w:rsid w:val="00440565"/>
    <w:rsid w:val="0044166B"/>
    <w:rsid w:val="004417A5"/>
    <w:rsid w:val="0044226E"/>
    <w:rsid w:val="00442F2F"/>
    <w:rsid w:val="0044305F"/>
    <w:rsid w:val="0044316A"/>
    <w:rsid w:val="004431E8"/>
    <w:rsid w:val="0044402A"/>
    <w:rsid w:val="0044419C"/>
    <w:rsid w:val="0044474B"/>
    <w:rsid w:val="00444DCB"/>
    <w:rsid w:val="00445E14"/>
    <w:rsid w:val="00445F20"/>
    <w:rsid w:val="004466F4"/>
    <w:rsid w:val="00446E9E"/>
    <w:rsid w:val="004470BC"/>
    <w:rsid w:val="004474F1"/>
    <w:rsid w:val="00450217"/>
    <w:rsid w:val="00450389"/>
    <w:rsid w:val="00451787"/>
    <w:rsid w:val="00451809"/>
    <w:rsid w:val="00453431"/>
    <w:rsid w:val="004541E5"/>
    <w:rsid w:val="0045428D"/>
    <w:rsid w:val="004544D6"/>
    <w:rsid w:val="0045513F"/>
    <w:rsid w:val="004554BF"/>
    <w:rsid w:val="00456349"/>
    <w:rsid w:val="00456B1F"/>
    <w:rsid w:val="00457706"/>
    <w:rsid w:val="00457F94"/>
    <w:rsid w:val="004609CD"/>
    <w:rsid w:val="004609D7"/>
    <w:rsid w:val="00462017"/>
    <w:rsid w:val="0046220C"/>
    <w:rsid w:val="00464283"/>
    <w:rsid w:val="004645F1"/>
    <w:rsid w:val="00464A49"/>
    <w:rsid w:val="00465165"/>
    <w:rsid w:val="0046541D"/>
    <w:rsid w:val="00465C5C"/>
    <w:rsid w:val="00466814"/>
    <w:rsid w:val="004669DA"/>
    <w:rsid w:val="00466D13"/>
    <w:rsid w:val="00466F4D"/>
    <w:rsid w:val="00467255"/>
    <w:rsid w:val="004672D6"/>
    <w:rsid w:val="00467363"/>
    <w:rsid w:val="004673F2"/>
    <w:rsid w:val="00467D9E"/>
    <w:rsid w:val="0047003F"/>
    <w:rsid w:val="0047032A"/>
    <w:rsid w:val="00470C09"/>
    <w:rsid w:val="00470E00"/>
    <w:rsid w:val="00471253"/>
    <w:rsid w:val="0047165E"/>
    <w:rsid w:val="004722B6"/>
    <w:rsid w:val="004727C7"/>
    <w:rsid w:val="00473004"/>
    <w:rsid w:val="00473572"/>
    <w:rsid w:val="00473806"/>
    <w:rsid w:val="00474021"/>
    <w:rsid w:val="0047430E"/>
    <w:rsid w:val="00474F31"/>
    <w:rsid w:val="00474FE5"/>
    <w:rsid w:val="004763BA"/>
    <w:rsid w:val="004766BF"/>
    <w:rsid w:val="0047689D"/>
    <w:rsid w:val="00476A32"/>
    <w:rsid w:val="00477483"/>
    <w:rsid w:val="0047765B"/>
    <w:rsid w:val="00480756"/>
    <w:rsid w:val="004807E5"/>
    <w:rsid w:val="0048124D"/>
    <w:rsid w:val="00481250"/>
    <w:rsid w:val="0048148B"/>
    <w:rsid w:val="00481669"/>
    <w:rsid w:val="00481759"/>
    <w:rsid w:val="00481ACF"/>
    <w:rsid w:val="00481F5C"/>
    <w:rsid w:val="004821E8"/>
    <w:rsid w:val="0048231C"/>
    <w:rsid w:val="004827E0"/>
    <w:rsid w:val="0048362D"/>
    <w:rsid w:val="00484171"/>
    <w:rsid w:val="0048465E"/>
    <w:rsid w:val="00484A20"/>
    <w:rsid w:val="00484FB6"/>
    <w:rsid w:val="0048532D"/>
    <w:rsid w:val="00485364"/>
    <w:rsid w:val="004859AB"/>
    <w:rsid w:val="0048611C"/>
    <w:rsid w:val="0048673A"/>
    <w:rsid w:val="00486C32"/>
    <w:rsid w:val="004870EB"/>
    <w:rsid w:val="00487152"/>
    <w:rsid w:val="004877AD"/>
    <w:rsid w:val="004900F0"/>
    <w:rsid w:val="00490770"/>
    <w:rsid w:val="00490BAD"/>
    <w:rsid w:val="00490F96"/>
    <w:rsid w:val="00490FDA"/>
    <w:rsid w:val="004918DB"/>
    <w:rsid w:val="004920D2"/>
    <w:rsid w:val="0049230B"/>
    <w:rsid w:val="004927D6"/>
    <w:rsid w:val="00492E39"/>
    <w:rsid w:val="00493FC2"/>
    <w:rsid w:val="00495035"/>
    <w:rsid w:val="004958EA"/>
    <w:rsid w:val="00496AB5"/>
    <w:rsid w:val="00496FBC"/>
    <w:rsid w:val="00496FCF"/>
    <w:rsid w:val="004976F7"/>
    <w:rsid w:val="004979CB"/>
    <w:rsid w:val="00497A24"/>
    <w:rsid w:val="00497C68"/>
    <w:rsid w:val="004A01CF"/>
    <w:rsid w:val="004A09C1"/>
    <w:rsid w:val="004A0AFB"/>
    <w:rsid w:val="004A192B"/>
    <w:rsid w:val="004A3228"/>
    <w:rsid w:val="004A39D7"/>
    <w:rsid w:val="004A4D20"/>
    <w:rsid w:val="004A4E24"/>
    <w:rsid w:val="004A5C29"/>
    <w:rsid w:val="004A5F4A"/>
    <w:rsid w:val="004A635E"/>
    <w:rsid w:val="004A651D"/>
    <w:rsid w:val="004A6987"/>
    <w:rsid w:val="004A737C"/>
    <w:rsid w:val="004B08F2"/>
    <w:rsid w:val="004B0C8E"/>
    <w:rsid w:val="004B0DFB"/>
    <w:rsid w:val="004B13D9"/>
    <w:rsid w:val="004B1886"/>
    <w:rsid w:val="004B2316"/>
    <w:rsid w:val="004B2515"/>
    <w:rsid w:val="004B2805"/>
    <w:rsid w:val="004B28F3"/>
    <w:rsid w:val="004B2B2A"/>
    <w:rsid w:val="004B2E9B"/>
    <w:rsid w:val="004B32D3"/>
    <w:rsid w:val="004B375E"/>
    <w:rsid w:val="004B5686"/>
    <w:rsid w:val="004B5BD1"/>
    <w:rsid w:val="004B5D2A"/>
    <w:rsid w:val="004B5F97"/>
    <w:rsid w:val="004B6C83"/>
    <w:rsid w:val="004B7154"/>
    <w:rsid w:val="004B78ED"/>
    <w:rsid w:val="004C1484"/>
    <w:rsid w:val="004C2A36"/>
    <w:rsid w:val="004C2A8E"/>
    <w:rsid w:val="004C2B7E"/>
    <w:rsid w:val="004C2BAA"/>
    <w:rsid w:val="004C3700"/>
    <w:rsid w:val="004C5BF0"/>
    <w:rsid w:val="004C5FCA"/>
    <w:rsid w:val="004C68C9"/>
    <w:rsid w:val="004D0263"/>
    <w:rsid w:val="004D13F6"/>
    <w:rsid w:val="004D1622"/>
    <w:rsid w:val="004D17AA"/>
    <w:rsid w:val="004D3585"/>
    <w:rsid w:val="004D3E69"/>
    <w:rsid w:val="004D43C9"/>
    <w:rsid w:val="004D55AC"/>
    <w:rsid w:val="004D59D7"/>
    <w:rsid w:val="004D72A8"/>
    <w:rsid w:val="004D7EE1"/>
    <w:rsid w:val="004E076B"/>
    <w:rsid w:val="004E0CD1"/>
    <w:rsid w:val="004E0FAB"/>
    <w:rsid w:val="004E1239"/>
    <w:rsid w:val="004E1641"/>
    <w:rsid w:val="004E2679"/>
    <w:rsid w:val="004E3693"/>
    <w:rsid w:val="004E3967"/>
    <w:rsid w:val="004E4ABE"/>
    <w:rsid w:val="004E50A3"/>
    <w:rsid w:val="004E7024"/>
    <w:rsid w:val="004E70A2"/>
    <w:rsid w:val="004E7F19"/>
    <w:rsid w:val="004F02A7"/>
    <w:rsid w:val="004F08E2"/>
    <w:rsid w:val="004F0C3A"/>
    <w:rsid w:val="004F1EDA"/>
    <w:rsid w:val="004F2AFF"/>
    <w:rsid w:val="004F2B24"/>
    <w:rsid w:val="004F392D"/>
    <w:rsid w:val="004F3CC4"/>
    <w:rsid w:val="004F4A46"/>
    <w:rsid w:val="004F5363"/>
    <w:rsid w:val="004F5790"/>
    <w:rsid w:val="004F5862"/>
    <w:rsid w:val="004F5F2E"/>
    <w:rsid w:val="004F6C74"/>
    <w:rsid w:val="004F7E3E"/>
    <w:rsid w:val="00500409"/>
    <w:rsid w:val="00501259"/>
    <w:rsid w:val="005013A1"/>
    <w:rsid w:val="005013B2"/>
    <w:rsid w:val="00501E91"/>
    <w:rsid w:val="005023BB"/>
    <w:rsid w:val="005031C9"/>
    <w:rsid w:val="005032C1"/>
    <w:rsid w:val="00503DA2"/>
    <w:rsid w:val="0050417F"/>
    <w:rsid w:val="00505477"/>
    <w:rsid w:val="00505957"/>
    <w:rsid w:val="0050625B"/>
    <w:rsid w:val="00507ACB"/>
    <w:rsid w:val="00507D16"/>
    <w:rsid w:val="00510125"/>
    <w:rsid w:val="00510D38"/>
    <w:rsid w:val="00510D5C"/>
    <w:rsid w:val="0051113B"/>
    <w:rsid w:val="00511518"/>
    <w:rsid w:val="005120D5"/>
    <w:rsid w:val="00512957"/>
    <w:rsid w:val="00514334"/>
    <w:rsid w:val="00514836"/>
    <w:rsid w:val="0051736C"/>
    <w:rsid w:val="00517ABC"/>
    <w:rsid w:val="00520026"/>
    <w:rsid w:val="0052004B"/>
    <w:rsid w:val="005211B6"/>
    <w:rsid w:val="005214C8"/>
    <w:rsid w:val="00521636"/>
    <w:rsid w:val="0052226D"/>
    <w:rsid w:val="00522382"/>
    <w:rsid w:val="00522840"/>
    <w:rsid w:val="00522E4E"/>
    <w:rsid w:val="00523330"/>
    <w:rsid w:val="00523D5B"/>
    <w:rsid w:val="0052449E"/>
    <w:rsid w:val="00524612"/>
    <w:rsid w:val="005253F6"/>
    <w:rsid w:val="00525BD4"/>
    <w:rsid w:val="005263A0"/>
    <w:rsid w:val="0052730D"/>
    <w:rsid w:val="00527894"/>
    <w:rsid w:val="00527D00"/>
    <w:rsid w:val="00527ECA"/>
    <w:rsid w:val="00530B89"/>
    <w:rsid w:val="00530D76"/>
    <w:rsid w:val="00531308"/>
    <w:rsid w:val="00531B6D"/>
    <w:rsid w:val="00532DE4"/>
    <w:rsid w:val="00533B2D"/>
    <w:rsid w:val="005341AC"/>
    <w:rsid w:val="00534C0E"/>
    <w:rsid w:val="00534D95"/>
    <w:rsid w:val="005350A0"/>
    <w:rsid w:val="00536193"/>
    <w:rsid w:val="00536CEC"/>
    <w:rsid w:val="00536D44"/>
    <w:rsid w:val="0054057A"/>
    <w:rsid w:val="005407BB"/>
    <w:rsid w:val="00540D1D"/>
    <w:rsid w:val="005415AB"/>
    <w:rsid w:val="00542A5A"/>
    <w:rsid w:val="00542AEC"/>
    <w:rsid w:val="005432DA"/>
    <w:rsid w:val="005439E1"/>
    <w:rsid w:val="0054441A"/>
    <w:rsid w:val="0054489C"/>
    <w:rsid w:val="005456EC"/>
    <w:rsid w:val="005457A0"/>
    <w:rsid w:val="00545D12"/>
    <w:rsid w:val="00545F2B"/>
    <w:rsid w:val="005474D0"/>
    <w:rsid w:val="00550193"/>
    <w:rsid w:val="00550447"/>
    <w:rsid w:val="0055056C"/>
    <w:rsid w:val="00550589"/>
    <w:rsid w:val="00551571"/>
    <w:rsid w:val="005520D7"/>
    <w:rsid w:val="005520E4"/>
    <w:rsid w:val="00552259"/>
    <w:rsid w:val="005534BC"/>
    <w:rsid w:val="005535B7"/>
    <w:rsid w:val="005536D9"/>
    <w:rsid w:val="00554A75"/>
    <w:rsid w:val="0055505E"/>
    <w:rsid w:val="00555667"/>
    <w:rsid w:val="00556124"/>
    <w:rsid w:val="00556960"/>
    <w:rsid w:val="0055722F"/>
    <w:rsid w:val="00557598"/>
    <w:rsid w:val="00560014"/>
    <w:rsid w:val="00560203"/>
    <w:rsid w:val="005607A9"/>
    <w:rsid w:val="00560860"/>
    <w:rsid w:val="0056103D"/>
    <w:rsid w:val="00561045"/>
    <w:rsid w:val="0056136A"/>
    <w:rsid w:val="005613DE"/>
    <w:rsid w:val="005614A6"/>
    <w:rsid w:val="00561CA2"/>
    <w:rsid w:val="00561F45"/>
    <w:rsid w:val="005621E7"/>
    <w:rsid w:val="00562430"/>
    <w:rsid w:val="00562AED"/>
    <w:rsid w:val="00562DA2"/>
    <w:rsid w:val="0056398D"/>
    <w:rsid w:val="00563E1E"/>
    <w:rsid w:val="00563EBF"/>
    <w:rsid w:val="00564DDD"/>
    <w:rsid w:val="00564FB9"/>
    <w:rsid w:val="0056526F"/>
    <w:rsid w:val="0056538C"/>
    <w:rsid w:val="005661D4"/>
    <w:rsid w:val="005663A9"/>
    <w:rsid w:val="00567144"/>
    <w:rsid w:val="0056773C"/>
    <w:rsid w:val="00567D6A"/>
    <w:rsid w:val="00571537"/>
    <w:rsid w:val="00571A4D"/>
    <w:rsid w:val="00571DBC"/>
    <w:rsid w:val="00571FF0"/>
    <w:rsid w:val="005722F7"/>
    <w:rsid w:val="00572F66"/>
    <w:rsid w:val="00573D8A"/>
    <w:rsid w:val="00574551"/>
    <w:rsid w:val="005745DC"/>
    <w:rsid w:val="005746B5"/>
    <w:rsid w:val="0057490C"/>
    <w:rsid w:val="00575329"/>
    <w:rsid w:val="00575E09"/>
    <w:rsid w:val="00576287"/>
    <w:rsid w:val="005767BC"/>
    <w:rsid w:val="00576FDB"/>
    <w:rsid w:val="00580D32"/>
    <w:rsid w:val="005814F0"/>
    <w:rsid w:val="00582270"/>
    <w:rsid w:val="005827FF"/>
    <w:rsid w:val="00583485"/>
    <w:rsid w:val="005839AE"/>
    <w:rsid w:val="00584408"/>
    <w:rsid w:val="0058446F"/>
    <w:rsid w:val="00584CC5"/>
    <w:rsid w:val="00585589"/>
    <w:rsid w:val="00586128"/>
    <w:rsid w:val="0058654B"/>
    <w:rsid w:val="005875C1"/>
    <w:rsid w:val="00587FA5"/>
    <w:rsid w:val="00590A6B"/>
    <w:rsid w:val="00590DCD"/>
    <w:rsid w:val="0059101C"/>
    <w:rsid w:val="0059181A"/>
    <w:rsid w:val="00591E5C"/>
    <w:rsid w:val="0059257A"/>
    <w:rsid w:val="0059328E"/>
    <w:rsid w:val="0059338E"/>
    <w:rsid w:val="005934D9"/>
    <w:rsid w:val="00593E1F"/>
    <w:rsid w:val="00594806"/>
    <w:rsid w:val="00595393"/>
    <w:rsid w:val="00595DDC"/>
    <w:rsid w:val="00595E7B"/>
    <w:rsid w:val="00596295"/>
    <w:rsid w:val="00596323"/>
    <w:rsid w:val="00596E1B"/>
    <w:rsid w:val="0059730F"/>
    <w:rsid w:val="0059794A"/>
    <w:rsid w:val="00597FAA"/>
    <w:rsid w:val="005A05E2"/>
    <w:rsid w:val="005A05E5"/>
    <w:rsid w:val="005A0F40"/>
    <w:rsid w:val="005A0F4B"/>
    <w:rsid w:val="005A125E"/>
    <w:rsid w:val="005A223F"/>
    <w:rsid w:val="005A2B08"/>
    <w:rsid w:val="005A3A16"/>
    <w:rsid w:val="005A3AFC"/>
    <w:rsid w:val="005A4412"/>
    <w:rsid w:val="005A4607"/>
    <w:rsid w:val="005A5500"/>
    <w:rsid w:val="005A5689"/>
    <w:rsid w:val="005A5992"/>
    <w:rsid w:val="005A5E68"/>
    <w:rsid w:val="005A770B"/>
    <w:rsid w:val="005A77D8"/>
    <w:rsid w:val="005B0319"/>
    <w:rsid w:val="005B03DB"/>
    <w:rsid w:val="005B0A6C"/>
    <w:rsid w:val="005B0AC1"/>
    <w:rsid w:val="005B12F8"/>
    <w:rsid w:val="005B16F2"/>
    <w:rsid w:val="005B193E"/>
    <w:rsid w:val="005B19CF"/>
    <w:rsid w:val="005B1D2D"/>
    <w:rsid w:val="005B2D5C"/>
    <w:rsid w:val="005B392C"/>
    <w:rsid w:val="005B4A28"/>
    <w:rsid w:val="005B4FA1"/>
    <w:rsid w:val="005B6D96"/>
    <w:rsid w:val="005B6E7D"/>
    <w:rsid w:val="005B7193"/>
    <w:rsid w:val="005B7CB8"/>
    <w:rsid w:val="005C13E0"/>
    <w:rsid w:val="005C2530"/>
    <w:rsid w:val="005C29C2"/>
    <w:rsid w:val="005C361F"/>
    <w:rsid w:val="005C421D"/>
    <w:rsid w:val="005C4551"/>
    <w:rsid w:val="005C53EB"/>
    <w:rsid w:val="005C5735"/>
    <w:rsid w:val="005C61B5"/>
    <w:rsid w:val="005C6516"/>
    <w:rsid w:val="005C6CAA"/>
    <w:rsid w:val="005C7AB3"/>
    <w:rsid w:val="005D0055"/>
    <w:rsid w:val="005D1530"/>
    <w:rsid w:val="005D1EA9"/>
    <w:rsid w:val="005D295C"/>
    <w:rsid w:val="005D2BEE"/>
    <w:rsid w:val="005D3879"/>
    <w:rsid w:val="005D3A05"/>
    <w:rsid w:val="005D443C"/>
    <w:rsid w:val="005D48EA"/>
    <w:rsid w:val="005D595F"/>
    <w:rsid w:val="005D6607"/>
    <w:rsid w:val="005D6638"/>
    <w:rsid w:val="005D785B"/>
    <w:rsid w:val="005D786C"/>
    <w:rsid w:val="005E0CF7"/>
    <w:rsid w:val="005E1237"/>
    <w:rsid w:val="005E13BD"/>
    <w:rsid w:val="005E1DB3"/>
    <w:rsid w:val="005E290F"/>
    <w:rsid w:val="005E2B0B"/>
    <w:rsid w:val="005E325A"/>
    <w:rsid w:val="005E3286"/>
    <w:rsid w:val="005E32D3"/>
    <w:rsid w:val="005E35F9"/>
    <w:rsid w:val="005E4466"/>
    <w:rsid w:val="005E453C"/>
    <w:rsid w:val="005E5230"/>
    <w:rsid w:val="005E5365"/>
    <w:rsid w:val="005E56EB"/>
    <w:rsid w:val="005E66D1"/>
    <w:rsid w:val="005E7655"/>
    <w:rsid w:val="005E77DE"/>
    <w:rsid w:val="005E7993"/>
    <w:rsid w:val="005E7E77"/>
    <w:rsid w:val="005F154B"/>
    <w:rsid w:val="005F17FB"/>
    <w:rsid w:val="005F1D2E"/>
    <w:rsid w:val="005F33D7"/>
    <w:rsid w:val="005F343C"/>
    <w:rsid w:val="005F35A7"/>
    <w:rsid w:val="005F3E96"/>
    <w:rsid w:val="005F4756"/>
    <w:rsid w:val="005F4959"/>
    <w:rsid w:val="005F510F"/>
    <w:rsid w:val="005F5217"/>
    <w:rsid w:val="005F574D"/>
    <w:rsid w:val="005F620B"/>
    <w:rsid w:val="005F6460"/>
    <w:rsid w:val="005F65DE"/>
    <w:rsid w:val="005F699B"/>
    <w:rsid w:val="005F7406"/>
    <w:rsid w:val="00600881"/>
    <w:rsid w:val="00600A82"/>
    <w:rsid w:val="00600F78"/>
    <w:rsid w:val="006010C7"/>
    <w:rsid w:val="00601B1E"/>
    <w:rsid w:val="00602521"/>
    <w:rsid w:val="00602741"/>
    <w:rsid w:val="00602975"/>
    <w:rsid w:val="0060297A"/>
    <w:rsid w:val="00602D50"/>
    <w:rsid w:val="00603105"/>
    <w:rsid w:val="00603F31"/>
    <w:rsid w:val="0060402D"/>
    <w:rsid w:val="00604233"/>
    <w:rsid w:val="006042B7"/>
    <w:rsid w:val="006057B3"/>
    <w:rsid w:val="00605AEA"/>
    <w:rsid w:val="00605AFE"/>
    <w:rsid w:val="00606539"/>
    <w:rsid w:val="00606A5C"/>
    <w:rsid w:val="00606A5F"/>
    <w:rsid w:val="006072DA"/>
    <w:rsid w:val="00610059"/>
    <w:rsid w:val="00610416"/>
    <w:rsid w:val="0061062C"/>
    <w:rsid w:val="00610BAA"/>
    <w:rsid w:val="00611462"/>
    <w:rsid w:val="00612101"/>
    <w:rsid w:val="00613176"/>
    <w:rsid w:val="006139A0"/>
    <w:rsid w:val="00613B72"/>
    <w:rsid w:val="00613C45"/>
    <w:rsid w:val="00613E69"/>
    <w:rsid w:val="00615027"/>
    <w:rsid w:val="0061669D"/>
    <w:rsid w:val="00617238"/>
    <w:rsid w:val="00620830"/>
    <w:rsid w:val="00620B51"/>
    <w:rsid w:val="00621611"/>
    <w:rsid w:val="006219D7"/>
    <w:rsid w:val="00621AF9"/>
    <w:rsid w:val="00622056"/>
    <w:rsid w:val="00622683"/>
    <w:rsid w:val="00623711"/>
    <w:rsid w:val="006241CC"/>
    <w:rsid w:val="006246A2"/>
    <w:rsid w:val="006247F9"/>
    <w:rsid w:val="00624FF6"/>
    <w:rsid w:val="00625134"/>
    <w:rsid w:val="00626CDA"/>
    <w:rsid w:val="00626D4A"/>
    <w:rsid w:val="00627680"/>
    <w:rsid w:val="0062785F"/>
    <w:rsid w:val="00627ADB"/>
    <w:rsid w:val="00627E7E"/>
    <w:rsid w:val="0063092A"/>
    <w:rsid w:val="00631AC6"/>
    <w:rsid w:val="00631DCA"/>
    <w:rsid w:val="00633655"/>
    <w:rsid w:val="006337CF"/>
    <w:rsid w:val="00634718"/>
    <w:rsid w:val="0063477F"/>
    <w:rsid w:val="00635D2A"/>
    <w:rsid w:val="00635D8A"/>
    <w:rsid w:val="00635DCB"/>
    <w:rsid w:val="00637579"/>
    <w:rsid w:val="00637AE7"/>
    <w:rsid w:val="006408BB"/>
    <w:rsid w:val="00642F54"/>
    <w:rsid w:val="00643331"/>
    <w:rsid w:val="0064339E"/>
    <w:rsid w:val="0064342B"/>
    <w:rsid w:val="0064375B"/>
    <w:rsid w:val="006438DD"/>
    <w:rsid w:val="00643CE6"/>
    <w:rsid w:val="00644E09"/>
    <w:rsid w:val="00645020"/>
    <w:rsid w:val="00645306"/>
    <w:rsid w:val="00645E5F"/>
    <w:rsid w:val="00646B0C"/>
    <w:rsid w:val="00647317"/>
    <w:rsid w:val="0064770D"/>
    <w:rsid w:val="00650F92"/>
    <w:rsid w:val="00651613"/>
    <w:rsid w:val="0065180D"/>
    <w:rsid w:val="00651A66"/>
    <w:rsid w:val="00651D0E"/>
    <w:rsid w:val="00652416"/>
    <w:rsid w:val="006528DF"/>
    <w:rsid w:val="006529D0"/>
    <w:rsid w:val="00653726"/>
    <w:rsid w:val="00654485"/>
    <w:rsid w:val="00654503"/>
    <w:rsid w:val="0065451F"/>
    <w:rsid w:val="00654C02"/>
    <w:rsid w:val="00655678"/>
    <w:rsid w:val="006557CB"/>
    <w:rsid w:val="00655C5E"/>
    <w:rsid w:val="00657345"/>
    <w:rsid w:val="006577FF"/>
    <w:rsid w:val="00660178"/>
    <w:rsid w:val="006602C1"/>
    <w:rsid w:val="00660667"/>
    <w:rsid w:val="006613C1"/>
    <w:rsid w:val="00661476"/>
    <w:rsid w:val="006616D3"/>
    <w:rsid w:val="00662A64"/>
    <w:rsid w:val="00662B04"/>
    <w:rsid w:val="006632E1"/>
    <w:rsid w:val="00663916"/>
    <w:rsid w:val="00663A11"/>
    <w:rsid w:val="00663C3E"/>
    <w:rsid w:val="00663E54"/>
    <w:rsid w:val="006642AD"/>
    <w:rsid w:val="00664696"/>
    <w:rsid w:val="00664963"/>
    <w:rsid w:val="006653F2"/>
    <w:rsid w:val="00665A4C"/>
    <w:rsid w:val="00665BBC"/>
    <w:rsid w:val="00667908"/>
    <w:rsid w:val="00667CFB"/>
    <w:rsid w:val="00667D71"/>
    <w:rsid w:val="006705C6"/>
    <w:rsid w:val="0067065A"/>
    <w:rsid w:val="006723D8"/>
    <w:rsid w:val="006729C2"/>
    <w:rsid w:val="00672E88"/>
    <w:rsid w:val="006732B8"/>
    <w:rsid w:val="00673405"/>
    <w:rsid w:val="00674682"/>
    <w:rsid w:val="00674D9B"/>
    <w:rsid w:val="00675D62"/>
    <w:rsid w:val="0067612C"/>
    <w:rsid w:val="006774AD"/>
    <w:rsid w:val="00677519"/>
    <w:rsid w:val="00681099"/>
    <w:rsid w:val="0068115C"/>
    <w:rsid w:val="006817D6"/>
    <w:rsid w:val="00681C2B"/>
    <w:rsid w:val="00681F5E"/>
    <w:rsid w:val="00681F7F"/>
    <w:rsid w:val="006821D3"/>
    <w:rsid w:val="00682AEB"/>
    <w:rsid w:val="00682B9C"/>
    <w:rsid w:val="006834CE"/>
    <w:rsid w:val="00683C1F"/>
    <w:rsid w:val="006842D9"/>
    <w:rsid w:val="00686E81"/>
    <w:rsid w:val="006871B9"/>
    <w:rsid w:val="00687346"/>
    <w:rsid w:val="00687BB4"/>
    <w:rsid w:val="00690914"/>
    <w:rsid w:val="00690A02"/>
    <w:rsid w:val="00691155"/>
    <w:rsid w:val="00691400"/>
    <w:rsid w:val="00691500"/>
    <w:rsid w:val="0069318F"/>
    <w:rsid w:val="00693267"/>
    <w:rsid w:val="00694771"/>
    <w:rsid w:val="006948FD"/>
    <w:rsid w:val="00695119"/>
    <w:rsid w:val="00695C20"/>
    <w:rsid w:val="00695F3B"/>
    <w:rsid w:val="0069606D"/>
    <w:rsid w:val="006961F6"/>
    <w:rsid w:val="006964F7"/>
    <w:rsid w:val="00697A2F"/>
    <w:rsid w:val="006A0BAA"/>
    <w:rsid w:val="006A0EBB"/>
    <w:rsid w:val="006A11F4"/>
    <w:rsid w:val="006A2475"/>
    <w:rsid w:val="006A2A48"/>
    <w:rsid w:val="006A2E7B"/>
    <w:rsid w:val="006A389C"/>
    <w:rsid w:val="006A3AC3"/>
    <w:rsid w:val="006A3DD3"/>
    <w:rsid w:val="006A455E"/>
    <w:rsid w:val="006A47D6"/>
    <w:rsid w:val="006A48C9"/>
    <w:rsid w:val="006A59BD"/>
    <w:rsid w:val="006A61F9"/>
    <w:rsid w:val="006A76FD"/>
    <w:rsid w:val="006B0400"/>
    <w:rsid w:val="006B078D"/>
    <w:rsid w:val="006B079C"/>
    <w:rsid w:val="006B0A57"/>
    <w:rsid w:val="006B0C70"/>
    <w:rsid w:val="006B1300"/>
    <w:rsid w:val="006B191B"/>
    <w:rsid w:val="006B1F3F"/>
    <w:rsid w:val="006B2737"/>
    <w:rsid w:val="006B2BC4"/>
    <w:rsid w:val="006B2BDC"/>
    <w:rsid w:val="006B376F"/>
    <w:rsid w:val="006B3E20"/>
    <w:rsid w:val="006B3F3A"/>
    <w:rsid w:val="006B40A2"/>
    <w:rsid w:val="006B417A"/>
    <w:rsid w:val="006B4A0C"/>
    <w:rsid w:val="006B592B"/>
    <w:rsid w:val="006B5A19"/>
    <w:rsid w:val="006B63E0"/>
    <w:rsid w:val="006B6B4B"/>
    <w:rsid w:val="006B6D6B"/>
    <w:rsid w:val="006B7267"/>
    <w:rsid w:val="006B72FE"/>
    <w:rsid w:val="006B7ABC"/>
    <w:rsid w:val="006B7AD3"/>
    <w:rsid w:val="006B7C47"/>
    <w:rsid w:val="006C0280"/>
    <w:rsid w:val="006C0711"/>
    <w:rsid w:val="006C1F85"/>
    <w:rsid w:val="006C2D43"/>
    <w:rsid w:val="006C3160"/>
    <w:rsid w:val="006C33DC"/>
    <w:rsid w:val="006C358D"/>
    <w:rsid w:val="006C3ED7"/>
    <w:rsid w:val="006C4BA9"/>
    <w:rsid w:val="006C51AB"/>
    <w:rsid w:val="006C56C4"/>
    <w:rsid w:val="006C5A63"/>
    <w:rsid w:val="006C62BA"/>
    <w:rsid w:val="006C6726"/>
    <w:rsid w:val="006C6FA7"/>
    <w:rsid w:val="006C75B3"/>
    <w:rsid w:val="006D041F"/>
    <w:rsid w:val="006D0475"/>
    <w:rsid w:val="006D04F2"/>
    <w:rsid w:val="006D0C24"/>
    <w:rsid w:val="006D1965"/>
    <w:rsid w:val="006D239F"/>
    <w:rsid w:val="006D244C"/>
    <w:rsid w:val="006D2C38"/>
    <w:rsid w:val="006D3BEC"/>
    <w:rsid w:val="006D3C10"/>
    <w:rsid w:val="006D4038"/>
    <w:rsid w:val="006D4B7D"/>
    <w:rsid w:val="006D4D34"/>
    <w:rsid w:val="006D5481"/>
    <w:rsid w:val="006D59DB"/>
    <w:rsid w:val="006D5CB2"/>
    <w:rsid w:val="006D5E7B"/>
    <w:rsid w:val="006D65EE"/>
    <w:rsid w:val="006D6809"/>
    <w:rsid w:val="006D6E90"/>
    <w:rsid w:val="006D70E4"/>
    <w:rsid w:val="006D7BEA"/>
    <w:rsid w:val="006D7C1A"/>
    <w:rsid w:val="006E11C2"/>
    <w:rsid w:val="006E1CF4"/>
    <w:rsid w:val="006E274D"/>
    <w:rsid w:val="006E4AAE"/>
    <w:rsid w:val="006E4C54"/>
    <w:rsid w:val="006E4CF0"/>
    <w:rsid w:val="006E4D30"/>
    <w:rsid w:val="006E57E5"/>
    <w:rsid w:val="006E7DCE"/>
    <w:rsid w:val="006F0066"/>
    <w:rsid w:val="006F027C"/>
    <w:rsid w:val="006F03DE"/>
    <w:rsid w:val="006F0AF4"/>
    <w:rsid w:val="006F196D"/>
    <w:rsid w:val="006F1E98"/>
    <w:rsid w:val="006F2300"/>
    <w:rsid w:val="006F2678"/>
    <w:rsid w:val="006F2695"/>
    <w:rsid w:val="006F2C31"/>
    <w:rsid w:val="006F2FF0"/>
    <w:rsid w:val="006F2FF5"/>
    <w:rsid w:val="006F3DAB"/>
    <w:rsid w:val="006F48BE"/>
    <w:rsid w:val="006F4B47"/>
    <w:rsid w:val="006F62D2"/>
    <w:rsid w:val="006F6F6E"/>
    <w:rsid w:val="0070012A"/>
    <w:rsid w:val="00700883"/>
    <w:rsid w:val="007009E6"/>
    <w:rsid w:val="00700B6A"/>
    <w:rsid w:val="007035BA"/>
    <w:rsid w:val="00703673"/>
    <w:rsid w:val="00704691"/>
    <w:rsid w:val="00704E87"/>
    <w:rsid w:val="00704FF7"/>
    <w:rsid w:val="007057B5"/>
    <w:rsid w:val="007057DD"/>
    <w:rsid w:val="00706180"/>
    <w:rsid w:val="0070670F"/>
    <w:rsid w:val="00706934"/>
    <w:rsid w:val="0070708E"/>
    <w:rsid w:val="00710AF6"/>
    <w:rsid w:val="00710B76"/>
    <w:rsid w:val="00710C77"/>
    <w:rsid w:val="00710D93"/>
    <w:rsid w:val="00710F59"/>
    <w:rsid w:val="0071100C"/>
    <w:rsid w:val="007119E5"/>
    <w:rsid w:val="00711BAE"/>
    <w:rsid w:val="007120CB"/>
    <w:rsid w:val="007125A2"/>
    <w:rsid w:val="00712E42"/>
    <w:rsid w:val="007133BD"/>
    <w:rsid w:val="0071399A"/>
    <w:rsid w:val="00714532"/>
    <w:rsid w:val="007145B0"/>
    <w:rsid w:val="00714791"/>
    <w:rsid w:val="0071479D"/>
    <w:rsid w:val="0071489C"/>
    <w:rsid w:val="00714B79"/>
    <w:rsid w:val="00715E9F"/>
    <w:rsid w:val="007161CC"/>
    <w:rsid w:val="00716536"/>
    <w:rsid w:val="00716DD3"/>
    <w:rsid w:val="0071746F"/>
    <w:rsid w:val="00717946"/>
    <w:rsid w:val="007179F7"/>
    <w:rsid w:val="00717F45"/>
    <w:rsid w:val="007209B2"/>
    <w:rsid w:val="00720A77"/>
    <w:rsid w:val="00720DB6"/>
    <w:rsid w:val="00720FDB"/>
    <w:rsid w:val="00721144"/>
    <w:rsid w:val="007218BA"/>
    <w:rsid w:val="00721C35"/>
    <w:rsid w:val="00721F34"/>
    <w:rsid w:val="00723217"/>
    <w:rsid w:val="00724395"/>
    <w:rsid w:val="007244F1"/>
    <w:rsid w:val="0072478C"/>
    <w:rsid w:val="00724D40"/>
    <w:rsid w:val="007251BB"/>
    <w:rsid w:val="007254B7"/>
    <w:rsid w:val="007258C0"/>
    <w:rsid w:val="00725DA6"/>
    <w:rsid w:val="00726563"/>
    <w:rsid w:val="0072736C"/>
    <w:rsid w:val="00727CB6"/>
    <w:rsid w:val="00730786"/>
    <w:rsid w:val="0073095C"/>
    <w:rsid w:val="007310C8"/>
    <w:rsid w:val="007312AE"/>
    <w:rsid w:val="00731D52"/>
    <w:rsid w:val="00731E20"/>
    <w:rsid w:val="00732645"/>
    <w:rsid w:val="00733CD6"/>
    <w:rsid w:val="007350C7"/>
    <w:rsid w:val="0073536A"/>
    <w:rsid w:val="00735AB5"/>
    <w:rsid w:val="007361E2"/>
    <w:rsid w:val="007368F8"/>
    <w:rsid w:val="00736CFB"/>
    <w:rsid w:val="007371B5"/>
    <w:rsid w:val="00737A61"/>
    <w:rsid w:val="00737D9B"/>
    <w:rsid w:val="00737F0B"/>
    <w:rsid w:val="00740176"/>
    <w:rsid w:val="007402B0"/>
    <w:rsid w:val="0074037D"/>
    <w:rsid w:val="0074262F"/>
    <w:rsid w:val="007438C5"/>
    <w:rsid w:val="00743C58"/>
    <w:rsid w:val="0074417A"/>
    <w:rsid w:val="00746209"/>
    <w:rsid w:val="007466D6"/>
    <w:rsid w:val="007471F4"/>
    <w:rsid w:val="007477B0"/>
    <w:rsid w:val="00747AE3"/>
    <w:rsid w:val="00751878"/>
    <w:rsid w:val="00751945"/>
    <w:rsid w:val="007528F9"/>
    <w:rsid w:val="00752A63"/>
    <w:rsid w:val="00752ABE"/>
    <w:rsid w:val="00754B9A"/>
    <w:rsid w:val="00755628"/>
    <w:rsid w:val="007557B8"/>
    <w:rsid w:val="00756616"/>
    <w:rsid w:val="00756863"/>
    <w:rsid w:val="007569F3"/>
    <w:rsid w:val="0075712A"/>
    <w:rsid w:val="007573A7"/>
    <w:rsid w:val="007576D7"/>
    <w:rsid w:val="00757755"/>
    <w:rsid w:val="00757789"/>
    <w:rsid w:val="007578BE"/>
    <w:rsid w:val="00757E61"/>
    <w:rsid w:val="00760ABD"/>
    <w:rsid w:val="00762742"/>
    <w:rsid w:val="007646FD"/>
    <w:rsid w:val="00764C42"/>
    <w:rsid w:val="00764F5F"/>
    <w:rsid w:val="007658D8"/>
    <w:rsid w:val="00765B9D"/>
    <w:rsid w:val="00765DA1"/>
    <w:rsid w:val="0076698C"/>
    <w:rsid w:val="00767997"/>
    <w:rsid w:val="00767A70"/>
    <w:rsid w:val="00767F4B"/>
    <w:rsid w:val="0077076A"/>
    <w:rsid w:val="007716DB"/>
    <w:rsid w:val="0077189F"/>
    <w:rsid w:val="0077219A"/>
    <w:rsid w:val="00772310"/>
    <w:rsid w:val="007729DD"/>
    <w:rsid w:val="00772B52"/>
    <w:rsid w:val="00773096"/>
    <w:rsid w:val="00773AC8"/>
    <w:rsid w:val="00774B4D"/>
    <w:rsid w:val="00774F6F"/>
    <w:rsid w:val="00775054"/>
    <w:rsid w:val="0077514D"/>
    <w:rsid w:val="00775B53"/>
    <w:rsid w:val="0077606A"/>
    <w:rsid w:val="00776204"/>
    <w:rsid w:val="007765DA"/>
    <w:rsid w:val="00776B6B"/>
    <w:rsid w:val="00776BE4"/>
    <w:rsid w:val="00776D64"/>
    <w:rsid w:val="00780BAD"/>
    <w:rsid w:val="00780C1D"/>
    <w:rsid w:val="00780C28"/>
    <w:rsid w:val="00780D08"/>
    <w:rsid w:val="00780E9D"/>
    <w:rsid w:val="007816A2"/>
    <w:rsid w:val="0078304A"/>
    <w:rsid w:val="00783343"/>
    <w:rsid w:val="00784962"/>
    <w:rsid w:val="0078669A"/>
    <w:rsid w:val="00786732"/>
    <w:rsid w:val="00786C9F"/>
    <w:rsid w:val="00786EDC"/>
    <w:rsid w:val="0079011C"/>
    <w:rsid w:val="00790265"/>
    <w:rsid w:val="007907C2"/>
    <w:rsid w:val="007912F9"/>
    <w:rsid w:val="00791A1D"/>
    <w:rsid w:val="00791CE3"/>
    <w:rsid w:val="00791EE6"/>
    <w:rsid w:val="00792165"/>
    <w:rsid w:val="007929D5"/>
    <w:rsid w:val="00792B99"/>
    <w:rsid w:val="00792F66"/>
    <w:rsid w:val="00792FC5"/>
    <w:rsid w:val="00793443"/>
    <w:rsid w:val="007949C1"/>
    <w:rsid w:val="00795522"/>
    <w:rsid w:val="00795AC4"/>
    <w:rsid w:val="00796D2F"/>
    <w:rsid w:val="007973BE"/>
    <w:rsid w:val="007A0557"/>
    <w:rsid w:val="007A0EF6"/>
    <w:rsid w:val="007A1A88"/>
    <w:rsid w:val="007A1E57"/>
    <w:rsid w:val="007A3F88"/>
    <w:rsid w:val="007A4853"/>
    <w:rsid w:val="007A4950"/>
    <w:rsid w:val="007A5211"/>
    <w:rsid w:val="007A544D"/>
    <w:rsid w:val="007A56F5"/>
    <w:rsid w:val="007A5FE3"/>
    <w:rsid w:val="007A6188"/>
    <w:rsid w:val="007A6B85"/>
    <w:rsid w:val="007A74BA"/>
    <w:rsid w:val="007A7BE9"/>
    <w:rsid w:val="007B0169"/>
    <w:rsid w:val="007B0ABC"/>
    <w:rsid w:val="007B142B"/>
    <w:rsid w:val="007B15B8"/>
    <w:rsid w:val="007B19FF"/>
    <w:rsid w:val="007B2100"/>
    <w:rsid w:val="007B23E2"/>
    <w:rsid w:val="007B2CC4"/>
    <w:rsid w:val="007B3327"/>
    <w:rsid w:val="007B386A"/>
    <w:rsid w:val="007B39BE"/>
    <w:rsid w:val="007B5054"/>
    <w:rsid w:val="007B5C4F"/>
    <w:rsid w:val="007B5D9F"/>
    <w:rsid w:val="007B5E1A"/>
    <w:rsid w:val="007B605F"/>
    <w:rsid w:val="007B6B10"/>
    <w:rsid w:val="007B6FCF"/>
    <w:rsid w:val="007B74D9"/>
    <w:rsid w:val="007B7F98"/>
    <w:rsid w:val="007C052A"/>
    <w:rsid w:val="007C0EF9"/>
    <w:rsid w:val="007C2038"/>
    <w:rsid w:val="007C23D6"/>
    <w:rsid w:val="007C2F1C"/>
    <w:rsid w:val="007C347A"/>
    <w:rsid w:val="007C391C"/>
    <w:rsid w:val="007C4101"/>
    <w:rsid w:val="007C426D"/>
    <w:rsid w:val="007C431F"/>
    <w:rsid w:val="007C47B1"/>
    <w:rsid w:val="007C4BCF"/>
    <w:rsid w:val="007C4EC1"/>
    <w:rsid w:val="007C56A9"/>
    <w:rsid w:val="007C56C0"/>
    <w:rsid w:val="007C5999"/>
    <w:rsid w:val="007C6050"/>
    <w:rsid w:val="007C6778"/>
    <w:rsid w:val="007C6E00"/>
    <w:rsid w:val="007C792B"/>
    <w:rsid w:val="007D0E73"/>
    <w:rsid w:val="007D11BE"/>
    <w:rsid w:val="007D1959"/>
    <w:rsid w:val="007D1DB4"/>
    <w:rsid w:val="007D2B93"/>
    <w:rsid w:val="007D2F6E"/>
    <w:rsid w:val="007D4012"/>
    <w:rsid w:val="007D451C"/>
    <w:rsid w:val="007D4777"/>
    <w:rsid w:val="007D4C55"/>
    <w:rsid w:val="007D4E70"/>
    <w:rsid w:val="007D55E3"/>
    <w:rsid w:val="007D57F1"/>
    <w:rsid w:val="007D5C8E"/>
    <w:rsid w:val="007D67B5"/>
    <w:rsid w:val="007D6A41"/>
    <w:rsid w:val="007D770A"/>
    <w:rsid w:val="007D7F6F"/>
    <w:rsid w:val="007E2050"/>
    <w:rsid w:val="007E2213"/>
    <w:rsid w:val="007E29B7"/>
    <w:rsid w:val="007E2AFB"/>
    <w:rsid w:val="007E3106"/>
    <w:rsid w:val="007E37FA"/>
    <w:rsid w:val="007E59E1"/>
    <w:rsid w:val="007E5EEB"/>
    <w:rsid w:val="007E62D2"/>
    <w:rsid w:val="007E62DA"/>
    <w:rsid w:val="007E7322"/>
    <w:rsid w:val="007F0430"/>
    <w:rsid w:val="007F1534"/>
    <w:rsid w:val="007F1719"/>
    <w:rsid w:val="007F1857"/>
    <w:rsid w:val="007F2559"/>
    <w:rsid w:val="007F2774"/>
    <w:rsid w:val="007F2A60"/>
    <w:rsid w:val="007F4326"/>
    <w:rsid w:val="007F4CCF"/>
    <w:rsid w:val="007F5A2D"/>
    <w:rsid w:val="007F5ECE"/>
    <w:rsid w:val="007F6B60"/>
    <w:rsid w:val="007F7451"/>
    <w:rsid w:val="007F7915"/>
    <w:rsid w:val="007F7AAD"/>
    <w:rsid w:val="007F7AE6"/>
    <w:rsid w:val="00800590"/>
    <w:rsid w:val="0080082C"/>
    <w:rsid w:val="0080109A"/>
    <w:rsid w:val="0080123A"/>
    <w:rsid w:val="00802395"/>
    <w:rsid w:val="008023D3"/>
    <w:rsid w:val="00802812"/>
    <w:rsid w:val="0080320A"/>
    <w:rsid w:val="00803597"/>
    <w:rsid w:val="00804060"/>
    <w:rsid w:val="0080422C"/>
    <w:rsid w:val="00804D26"/>
    <w:rsid w:val="00804D43"/>
    <w:rsid w:val="00805649"/>
    <w:rsid w:val="00805709"/>
    <w:rsid w:val="00805AEC"/>
    <w:rsid w:val="00805EB2"/>
    <w:rsid w:val="00806BAD"/>
    <w:rsid w:val="008078E6"/>
    <w:rsid w:val="00810EC4"/>
    <w:rsid w:val="00810F2D"/>
    <w:rsid w:val="00812B98"/>
    <w:rsid w:val="0081305B"/>
    <w:rsid w:val="00813450"/>
    <w:rsid w:val="008147A2"/>
    <w:rsid w:val="008151A2"/>
    <w:rsid w:val="008152BD"/>
    <w:rsid w:val="00815671"/>
    <w:rsid w:val="008157E8"/>
    <w:rsid w:val="00815BCF"/>
    <w:rsid w:val="00815C44"/>
    <w:rsid w:val="00816988"/>
    <w:rsid w:val="00816A70"/>
    <w:rsid w:val="00816B85"/>
    <w:rsid w:val="0081713B"/>
    <w:rsid w:val="0081721A"/>
    <w:rsid w:val="008174D2"/>
    <w:rsid w:val="00821037"/>
    <w:rsid w:val="0082323B"/>
    <w:rsid w:val="008234EA"/>
    <w:rsid w:val="0082478F"/>
    <w:rsid w:val="00824AD9"/>
    <w:rsid w:val="008251EC"/>
    <w:rsid w:val="00825750"/>
    <w:rsid w:val="00825A58"/>
    <w:rsid w:val="00825EE8"/>
    <w:rsid w:val="00826385"/>
    <w:rsid w:val="0082693A"/>
    <w:rsid w:val="00827304"/>
    <w:rsid w:val="00827B5B"/>
    <w:rsid w:val="00827D78"/>
    <w:rsid w:val="00830C2E"/>
    <w:rsid w:val="00830ED0"/>
    <w:rsid w:val="008310BC"/>
    <w:rsid w:val="008312A0"/>
    <w:rsid w:val="0083132E"/>
    <w:rsid w:val="0083186E"/>
    <w:rsid w:val="00832424"/>
    <w:rsid w:val="008325CF"/>
    <w:rsid w:val="00832896"/>
    <w:rsid w:val="00832B76"/>
    <w:rsid w:val="00832C74"/>
    <w:rsid w:val="00832CB8"/>
    <w:rsid w:val="00833283"/>
    <w:rsid w:val="008333B5"/>
    <w:rsid w:val="008344D5"/>
    <w:rsid w:val="00835D09"/>
    <w:rsid w:val="0083775C"/>
    <w:rsid w:val="008404F5"/>
    <w:rsid w:val="008415EE"/>
    <w:rsid w:val="00841B5E"/>
    <w:rsid w:val="00841F46"/>
    <w:rsid w:val="00841FD4"/>
    <w:rsid w:val="008426F4"/>
    <w:rsid w:val="008433AB"/>
    <w:rsid w:val="00843682"/>
    <w:rsid w:val="00843945"/>
    <w:rsid w:val="00843DB0"/>
    <w:rsid w:val="00844906"/>
    <w:rsid w:val="00844BA2"/>
    <w:rsid w:val="008454F8"/>
    <w:rsid w:val="00845645"/>
    <w:rsid w:val="008459C1"/>
    <w:rsid w:val="00846D53"/>
    <w:rsid w:val="00846F84"/>
    <w:rsid w:val="00850213"/>
    <w:rsid w:val="00850E53"/>
    <w:rsid w:val="008516A3"/>
    <w:rsid w:val="0085209F"/>
    <w:rsid w:val="0085273D"/>
    <w:rsid w:val="00852ADB"/>
    <w:rsid w:val="00853071"/>
    <w:rsid w:val="00853108"/>
    <w:rsid w:val="008541FA"/>
    <w:rsid w:val="00854F75"/>
    <w:rsid w:val="00855039"/>
    <w:rsid w:val="0085530D"/>
    <w:rsid w:val="008553DF"/>
    <w:rsid w:val="00855F0E"/>
    <w:rsid w:val="008560A6"/>
    <w:rsid w:val="008563DF"/>
    <w:rsid w:val="00856497"/>
    <w:rsid w:val="00856578"/>
    <w:rsid w:val="00856F97"/>
    <w:rsid w:val="008574C9"/>
    <w:rsid w:val="00857549"/>
    <w:rsid w:val="00857E6D"/>
    <w:rsid w:val="0086032A"/>
    <w:rsid w:val="00860C12"/>
    <w:rsid w:val="008619D6"/>
    <w:rsid w:val="00861EC1"/>
    <w:rsid w:val="0086262D"/>
    <w:rsid w:val="00862943"/>
    <w:rsid w:val="00862CB1"/>
    <w:rsid w:val="0086488A"/>
    <w:rsid w:val="008652B8"/>
    <w:rsid w:val="00865511"/>
    <w:rsid w:val="00865964"/>
    <w:rsid w:val="00865EE3"/>
    <w:rsid w:val="008660B4"/>
    <w:rsid w:val="00866B97"/>
    <w:rsid w:val="00866E42"/>
    <w:rsid w:val="00867131"/>
    <w:rsid w:val="008679BE"/>
    <w:rsid w:val="0087006E"/>
    <w:rsid w:val="008709CF"/>
    <w:rsid w:val="00870E4E"/>
    <w:rsid w:val="00871606"/>
    <w:rsid w:val="00871D02"/>
    <w:rsid w:val="00871E09"/>
    <w:rsid w:val="0087200E"/>
    <w:rsid w:val="008729A9"/>
    <w:rsid w:val="00872B9B"/>
    <w:rsid w:val="008738BC"/>
    <w:rsid w:val="00873A89"/>
    <w:rsid w:val="0087407A"/>
    <w:rsid w:val="0087488B"/>
    <w:rsid w:val="00874A36"/>
    <w:rsid w:val="0087500E"/>
    <w:rsid w:val="00875567"/>
    <w:rsid w:val="00876570"/>
    <w:rsid w:val="00876E35"/>
    <w:rsid w:val="008777A3"/>
    <w:rsid w:val="008800AA"/>
    <w:rsid w:val="00880141"/>
    <w:rsid w:val="00880693"/>
    <w:rsid w:val="00881ABF"/>
    <w:rsid w:val="00881F33"/>
    <w:rsid w:val="00882AD5"/>
    <w:rsid w:val="00882BD5"/>
    <w:rsid w:val="0088303F"/>
    <w:rsid w:val="008835AB"/>
    <w:rsid w:val="00884F09"/>
    <w:rsid w:val="00885355"/>
    <w:rsid w:val="008857E1"/>
    <w:rsid w:val="00885E3A"/>
    <w:rsid w:val="0088673C"/>
    <w:rsid w:val="00886EFF"/>
    <w:rsid w:val="0088723A"/>
    <w:rsid w:val="008877B5"/>
    <w:rsid w:val="00887E42"/>
    <w:rsid w:val="0089044D"/>
    <w:rsid w:val="00891716"/>
    <w:rsid w:val="0089215D"/>
    <w:rsid w:val="0089271A"/>
    <w:rsid w:val="0089271D"/>
    <w:rsid w:val="00893384"/>
    <w:rsid w:val="00893728"/>
    <w:rsid w:val="008937EA"/>
    <w:rsid w:val="00894F87"/>
    <w:rsid w:val="0089622A"/>
    <w:rsid w:val="00896285"/>
    <w:rsid w:val="00896B2C"/>
    <w:rsid w:val="008979F2"/>
    <w:rsid w:val="008A01FF"/>
    <w:rsid w:val="008A0DE1"/>
    <w:rsid w:val="008A0F76"/>
    <w:rsid w:val="008A19C8"/>
    <w:rsid w:val="008A22C1"/>
    <w:rsid w:val="008A2793"/>
    <w:rsid w:val="008A2FCA"/>
    <w:rsid w:val="008A304F"/>
    <w:rsid w:val="008A30DD"/>
    <w:rsid w:val="008A3B39"/>
    <w:rsid w:val="008A4C1E"/>
    <w:rsid w:val="008A5816"/>
    <w:rsid w:val="008A6036"/>
    <w:rsid w:val="008A7460"/>
    <w:rsid w:val="008B0299"/>
    <w:rsid w:val="008B05C4"/>
    <w:rsid w:val="008B14A8"/>
    <w:rsid w:val="008B1611"/>
    <w:rsid w:val="008B170D"/>
    <w:rsid w:val="008B1F51"/>
    <w:rsid w:val="008B23CB"/>
    <w:rsid w:val="008B25B2"/>
    <w:rsid w:val="008B25C7"/>
    <w:rsid w:val="008B3587"/>
    <w:rsid w:val="008B4B51"/>
    <w:rsid w:val="008B5B7D"/>
    <w:rsid w:val="008B6450"/>
    <w:rsid w:val="008B6728"/>
    <w:rsid w:val="008B6935"/>
    <w:rsid w:val="008B6CC8"/>
    <w:rsid w:val="008B6F6B"/>
    <w:rsid w:val="008B7CF6"/>
    <w:rsid w:val="008B7EAB"/>
    <w:rsid w:val="008C0591"/>
    <w:rsid w:val="008C127A"/>
    <w:rsid w:val="008C149F"/>
    <w:rsid w:val="008C1F98"/>
    <w:rsid w:val="008C2886"/>
    <w:rsid w:val="008C2A47"/>
    <w:rsid w:val="008C2E2D"/>
    <w:rsid w:val="008C3929"/>
    <w:rsid w:val="008C3A6D"/>
    <w:rsid w:val="008C3E84"/>
    <w:rsid w:val="008C3F45"/>
    <w:rsid w:val="008C48DA"/>
    <w:rsid w:val="008C4B4D"/>
    <w:rsid w:val="008C5463"/>
    <w:rsid w:val="008C6021"/>
    <w:rsid w:val="008C6982"/>
    <w:rsid w:val="008C6D09"/>
    <w:rsid w:val="008C6D2D"/>
    <w:rsid w:val="008D05AD"/>
    <w:rsid w:val="008D1121"/>
    <w:rsid w:val="008D17C7"/>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9BF"/>
    <w:rsid w:val="008E3A8D"/>
    <w:rsid w:val="008E3B35"/>
    <w:rsid w:val="008E4351"/>
    <w:rsid w:val="008E4929"/>
    <w:rsid w:val="008E5B6D"/>
    <w:rsid w:val="008E7807"/>
    <w:rsid w:val="008F0A28"/>
    <w:rsid w:val="008F0C75"/>
    <w:rsid w:val="008F13B3"/>
    <w:rsid w:val="008F1BE9"/>
    <w:rsid w:val="008F220C"/>
    <w:rsid w:val="008F2379"/>
    <w:rsid w:val="008F2B04"/>
    <w:rsid w:val="008F2D12"/>
    <w:rsid w:val="008F302B"/>
    <w:rsid w:val="008F3089"/>
    <w:rsid w:val="008F314B"/>
    <w:rsid w:val="008F3697"/>
    <w:rsid w:val="008F3EA8"/>
    <w:rsid w:val="008F4517"/>
    <w:rsid w:val="008F63B0"/>
    <w:rsid w:val="008F67FD"/>
    <w:rsid w:val="008F765E"/>
    <w:rsid w:val="008F76E4"/>
    <w:rsid w:val="008F77C8"/>
    <w:rsid w:val="00900144"/>
    <w:rsid w:val="0090064E"/>
    <w:rsid w:val="00901130"/>
    <w:rsid w:val="00901A63"/>
    <w:rsid w:val="00901B3E"/>
    <w:rsid w:val="0090240B"/>
    <w:rsid w:val="009027D7"/>
    <w:rsid w:val="009032B3"/>
    <w:rsid w:val="009034F1"/>
    <w:rsid w:val="00903BF9"/>
    <w:rsid w:val="00903E5B"/>
    <w:rsid w:val="009046B7"/>
    <w:rsid w:val="00904A03"/>
    <w:rsid w:val="00904FE7"/>
    <w:rsid w:val="0090521D"/>
    <w:rsid w:val="00905F4A"/>
    <w:rsid w:val="0090644B"/>
    <w:rsid w:val="00906A67"/>
    <w:rsid w:val="00906CD4"/>
    <w:rsid w:val="00906E20"/>
    <w:rsid w:val="00906F45"/>
    <w:rsid w:val="00906FCF"/>
    <w:rsid w:val="00907CAA"/>
    <w:rsid w:val="00907F5A"/>
    <w:rsid w:val="00907FC6"/>
    <w:rsid w:val="00910EA2"/>
    <w:rsid w:val="00911387"/>
    <w:rsid w:val="00911524"/>
    <w:rsid w:val="0091180B"/>
    <w:rsid w:val="00911B4E"/>
    <w:rsid w:val="00911C32"/>
    <w:rsid w:val="00911F22"/>
    <w:rsid w:val="009120B0"/>
    <w:rsid w:val="009127C3"/>
    <w:rsid w:val="009127F4"/>
    <w:rsid w:val="00913275"/>
    <w:rsid w:val="00913C79"/>
    <w:rsid w:val="0091415E"/>
    <w:rsid w:val="0091485A"/>
    <w:rsid w:val="00914AA4"/>
    <w:rsid w:val="009168A0"/>
    <w:rsid w:val="00920280"/>
    <w:rsid w:val="00920422"/>
    <w:rsid w:val="0092072B"/>
    <w:rsid w:val="009208E6"/>
    <w:rsid w:val="0092174F"/>
    <w:rsid w:val="00921940"/>
    <w:rsid w:val="00921D00"/>
    <w:rsid w:val="009226D0"/>
    <w:rsid w:val="0092277D"/>
    <w:rsid w:val="00922C81"/>
    <w:rsid w:val="00923FE8"/>
    <w:rsid w:val="00925B09"/>
    <w:rsid w:val="009264DA"/>
    <w:rsid w:val="0092691B"/>
    <w:rsid w:val="00927248"/>
    <w:rsid w:val="009279A7"/>
    <w:rsid w:val="00927AC6"/>
    <w:rsid w:val="00927DC7"/>
    <w:rsid w:val="0093030A"/>
    <w:rsid w:val="0093073E"/>
    <w:rsid w:val="009316B7"/>
    <w:rsid w:val="00931F01"/>
    <w:rsid w:val="00932C73"/>
    <w:rsid w:val="0093333D"/>
    <w:rsid w:val="009336C6"/>
    <w:rsid w:val="00933EAC"/>
    <w:rsid w:val="009341E6"/>
    <w:rsid w:val="00934DE1"/>
    <w:rsid w:val="00935E1B"/>
    <w:rsid w:val="00935FB3"/>
    <w:rsid w:val="009369C2"/>
    <w:rsid w:val="0093749A"/>
    <w:rsid w:val="009376C7"/>
    <w:rsid w:val="00937EBF"/>
    <w:rsid w:val="009409BC"/>
    <w:rsid w:val="00940EA0"/>
    <w:rsid w:val="00941068"/>
    <w:rsid w:val="00941D19"/>
    <w:rsid w:val="00941F24"/>
    <w:rsid w:val="009429B3"/>
    <w:rsid w:val="0094495F"/>
    <w:rsid w:val="009454FC"/>
    <w:rsid w:val="009458BF"/>
    <w:rsid w:val="00945A87"/>
    <w:rsid w:val="00945FFB"/>
    <w:rsid w:val="0094765F"/>
    <w:rsid w:val="00947803"/>
    <w:rsid w:val="00950062"/>
    <w:rsid w:val="00950124"/>
    <w:rsid w:val="0095149E"/>
    <w:rsid w:val="00952A0B"/>
    <w:rsid w:val="00952B99"/>
    <w:rsid w:val="00953CD5"/>
    <w:rsid w:val="00954D53"/>
    <w:rsid w:val="009550A1"/>
    <w:rsid w:val="00955BCA"/>
    <w:rsid w:val="00956A1E"/>
    <w:rsid w:val="00957BCC"/>
    <w:rsid w:val="0096054F"/>
    <w:rsid w:val="00960582"/>
    <w:rsid w:val="0096080F"/>
    <w:rsid w:val="00960B79"/>
    <w:rsid w:val="009613D2"/>
    <w:rsid w:val="00961D8E"/>
    <w:rsid w:val="00961DCD"/>
    <w:rsid w:val="00962566"/>
    <w:rsid w:val="00962A69"/>
    <w:rsid w:val="00962F3D"/>
    <w:rsid w:val="00964D4D"/>
    <w:rsid w:val="00965A4A"/>
    <w:rsid w:val="00966340"/>
    <w:rsid w:val="009664D6"/>
    <w:rsid w:val="00966534"/>
    <w:rsid w:val="009673C2"/>
    <w:rsid w:val="00967C35"/>
    <w:rsid w:val="00967EDA"/>
    <w:rsid w:val="009702FC"/>
    <w:rsid w:val="00970373"/>
    <w:rsid w:val="00970AFC"/>
    <w:rsid w:val="0097156C"/>
    <w:rsid w:val="009721E3"/>
    <w:rsid w:val="0097232F"/>
    <w:rsid w:val="00972AFD"/>
    <w:rsid w:val="0097419A"/>
    <w:rsid w:val="009744B9"/>
    <w:rsid w:val="00974904"/>
    <w:rsid w:val="00974CFE"/>
    <w:rsid w:val="0097566C"/>
    <w:rsid w:val="009761E9"/>
    <w:rsid w:val="009765F1"/>
    <w:rsid w:val="00976A07"/>
    <w:rsid w:val="00977122"/>
    <w:rsid w:val="00977601"/>
    <w:rsid w:val="00980922"/>
    <w:rsid w:val="00980C5C"/>
    <w:rsid w:val="00981332"/>
    <w:rsid w:val="009834CD"/>
    <w:rsid w:val="00983E86"/>
    <w:rsid w:val="00983EC9"/>
    <w:rsid w:val="0098447D"/>
    <w:rsid w:val="009856B0"/>
    <w:rsid w:val="00986FA3"/>
    <w:rsid w:val="0098708A"/>
    <w:rsid w:val="00987DC6"/>
    <w:rsid w:val="00990755"/>
    <w:rsid w:val="009915C5"/>
    <w:rsid w:val="00991C5E"/>
    <w:rsid w:val="00991F37"/>
    <w:rsid w:val="0099212C"/>
    <w:rsid w:val="00992CBF"/>
    <w:rsid w:val="009933C3"/>
    <w:rsid w:val="009945E8"/>
    <w:rsid w:val="00994624"/>
    <w:rsid w:val="00995142"/>
    <w:rsid w:val="00995150"/>
    <w:rsid w:val="009951F3"/>
    <w:rsid w:val="009953A7"/>
    <w:rsid w:val="00995457"/>
    <w:rsid w:val="0099547F"/>
    <w:rsid w:val="00996849"/>
    <w:rsid w:val="00996A3A"/>
    <w:rsid w:val="009974B4"/>
    <w:rsid w:val="00997DFB"/>
    <w:rsid w:val="00997ED0"/>
    <w:rsid w:val="009A0482"/>
    <w:rsid w:val="009A0AB5"/>
    <w:rsid w:val="009A0E3F"/>
    <w:rsid w:val="009A2012"/>
    <w:rsid w:val="009A2557"/>
    <w:rsid w:val="009A2800"/>
    <w:rsid w:val="009A28E7"/>
    <w:rsid w:val="009A395C"/>
    <w:rsid w:val="009A4174"/>
    <w:rsid w:val="009A4271"/>
    <w:rsid w:val="009A4446"/>
    <w:rsid w:val="009A458F"/>
    <w:rsid w:val="009A4B68"/>
    <w:rsid w:val="009A4F07"/>
    <w:rsid w:val="009A4F79"/>
    <w:rsid w:val="009A6077"/>
    <w:rsid w:val="009A6903"/>
    <w:rsid w:val="009A6C41"/>
    <w:rsid w:val="009A6F6F"/>
    <w:rsid w:val="009A7355"/>
    <w:rsid w:val="009A7EFA"/>
    <w:rsid w:val="009B0069"/>
    <w:rsid w:val="009B0424"/>
    <w:rsid w:val="009B0794"/>
    <w:rsid w:val="009B0C4B"/>
    <w:rsid w:val="009B100E"/>
    <w:rsid w:val="009B1345"/>
    <w:rsid w:val="009B2B7A"/>
    <w:rsid w:val="009B2BF4"/>
    <w:rsid w:val="009B2DC2"/>
    <w:rsid w:val="009B3D6A"/>
    <w:rsid w:val="009B3E70"/>
    <w:rsid w:val="009B417C"/>
    <w:rsid w:val="009B4544"/>
    <w:rsid w:val="009B48F7"/>
    <w:rsid w:val="009B5632"/>
    <w:rsid w:val="009B570B"/>
    <w:rsid w:val="009B5B03"/>
    <w:rsid w:val="009B5C0F"/>
    <w:rsid w:val="009B705D"/>
    <w:rsid w:val="009B72A7"/>
    <w:rsid w:val="009B7B46"/>
    <w:rsid w:val="009B7CF0"/>
    <w:rsid w:val="009C03F5"/>
    <w:rsid w:val="009C054C"/>
    <w:rsid w:val="009C09CA"/>
    <w:rsid w:val="009C1949"/>
    <w:rsid w:val="009C1D24"/>
    <w:rsid w:val="009C1D9E"/>
    <w:rsid w:val="009C1E7E"/>
    <w:rsid w:val="009C27F5"/>
    <w:rsid w:val="009C2A6C"/>
    <w:rsid w:val="009C2C87"/>
    <w:rsid w:val="009C2E2E"/>
    <w:rsid w:val="009C443A"/>
    <w:rsid w:val="009C5505"/>
    <w:rsid w:val="009C611E"/>
    <w:rsid w:val="009C61D6"/>
    <w:rsid w:val="009C63D6"/>
    <w:rsid w:val="009C6B4F"/>
    <w:rsid w:val="009C7011"/>
    <w:rsid w:val="009C7EFC"/>
    <w:rsid w:val="009C7F1C"/>
    <w:rsid w:val="009D07FC"/>
    <w:rsid w:val="009D0F5C"/>
    <w:rsid w:val="009D1612"/>
    <w:rsid w:val="009D1EAF"/>
    <w:rsid w:val="009D21B1"/>
    <w:rsid w:val="009D22E9"/>
    <w:rsid w:val="009D25DE"/>
    <w:rsid w:val="009D29CF"/>
    <w:rsid w:val="009D2ACF"/>
    <w:rsid w:val="009D396F"/>
    <w:rsid w:val="009D3DA1"/>
    <w:rsid w:val="009D3F1C"/>
    <w:rsid w:val="009D415E"/>
    <w:rsid w:val="009D4229"/>
    <w:rsid w:val="009D4A74"/>
    <w:rsid w:val="009D51F8"/>
    <w:rsid w:val="009D5CFB"/>
    <w:rsid w:val="009D5F68"/>
    <w:rsid w:val="009D63F7"/>
    <w:rsid w:val="009D6519"/>
    <w:rsid w:val="009D6F0C"/>
    <w:rsid w:val="009D6F57"/>
    <w:rsid w:val="009D72E3"/>
    <w:rsid w:val="009D7A8E"/>
    <w:rsid w:val="009E026A"/>
    <w:rsid w:val="009E0375"/>
    <w:rsid w:val="009E08C2"/>
    <w:rsid w:val="009E19A4"/>
    <w:rsid w:val="009E300F"/>
    <w:rsid w:val="009E3820"/>
    <w:rsid w:val="009E4F91"/>
    <w:rsid w:val="009E4FD2"/>
    <w:rsid w:val="009E54DA"/>
    <w:rsid w:val="009E5D00"/>
    <w:rsid w:val="009E5E5D"/>
    <w:rsid w:val="009E60F6"/>
    <w:rsid w:val="009E6DAC"/>
    <w:rsid w:val="009E78FF"/>
    <w:rsid w:val="009F0728"/>
    <w:rsid w:val="009F203F"/>
    <w:rsid w:val="009F37EF"/>
    <w:rsid w:val="009F4E49"/>
    <w:rsid w:val="009F5BB7"/>
    <w:rsid w:val="009F5FD5"/>
    <w:rsid w:val="009F615D"/>
    <w:rsid w:val="009F618F"/>
    <w:rsid w:val="009F65D6"/>
    <w:rsid w:val="009F6B84"/>
    <w:rsid w:val="009F7D27"/>
    <w:rsid w:val="00A0034C"/>
    <w:rsid w:val="00A00D38"/>
    <w:rsid w:val="00A0107D"/>
    <w:rsid w:val="00A02538"/>
    <w:rsid w:val="00A03133"/>
    <w:rsid w:val="00A0355C"/>
    <w:rsid w:val="00A036D1"/>
    <w:rsid w:val="00A03E6A"/>
    <w:rsid w:val="00A04D25"/>
    <w:rsid w:val="00A04F2A"/>
    <w:rsid w:val="00A05ADD"/>
    <w:rsid w:val="00A05BEF"/>
    <w:rsid w:val="00A06637"/>
    <w:rsid w:val="00A06BB7"/>
    <w:rsid w:val="00A0758B"/>
    <w:rsid w:val="00A07D07"/>
    <w:rsid w:val="00A11200"/>
    <w:rsid w:val="00A11A01"/>
    <w:rsid w:val="00A1261C"/>
    <w:rsid w:val="00A155DD"/>
    <w:rsid w:val="00A16338"/>
    <w:rsid w:val="00A167BE"/>
    <w:rsid w:val="00A1739B"/>
    <w:rsid w:val="00A17597"/>
    <w:rsid w:val="00A17809"/>
    <w:rsid w:val="00A17D67"/>
    <w:rsid w:val="00A2007D"/>
    <w:rsid w:val="00A202CA"/>
    <w:rsid w:val="00A205E4"/>
    <w:rsid w:val="00A21617"/>
    <w:rsid w:val="00A217CD"/>
    <w:rsid w:val="00A2185B"/>
    <w:rsid w:val="00A21B3B"/>
    <w:rsid w:val="00A21F50"/>
    <w:rsid w:val="00A225F9"/>
    <w:rsid w:val="00A231D7"/>
    <w:rsid w:val="00A26424"/>
    <w:rsid w:val="00A26AE2"/>
    <w:rsid w:val="00A2790F"/>
    <w:rsid w:val="00A27FCC"/>
    <w:rsid w:val="00A300B5"/>
    <w:rsid w:val="00A307F8"/>
    <w:rsid w:val="00A30923"/>
    <w:rsid w:val="00A318E7"/>
    <w:rsid w:val="00A33811"/>
    <w:rsid w:val="00A34428"/>
    <w:rsid w:val="00A34FF4"/>
    <w:rsid w:val="00A360EC"/>
    <w:rsid w:val="00A36287"/>
    <w:rsid w:val="00A3644B"/>
    <w:rsid w:val="00A37781"/>
    <w:rsid w:val="00A377B2"/>
    <w:rsid w:val="00A379E3"/>
    <w:rsid w:val="00A37EA5"/>
    <w:rsid w:val="00A41713"/>
    <w:rsid w:val="00A41A90"/>
    <w:rsid w:val="00A428C2"/>
    <w:rsid w:val="00A42C3A"/>
    <w:rsid w:val="00A4319F"/>
    <w:rsid w:val="00A431C3"/>
    <w:rsid w:val="00A4325B"/>
    <w:rsid w:val="00A43740"/>
    <w:rsid w:val="00A44288"/>
    <w:rsid w:val="00A4545A"/>
    <w:rsid w:val="00A45639"/>
    <w:rsid w:val="00A456EA"/>
    <w:rsid w:val="00A45A6D"/>
    <w:rsid w:val="00A45C00"/>
    <w:rsid w:val="00A46370"/>
    <w:rsid w:val="00A465D7"/>
    <w:rsid w:val="00A46DD4"/>
    <w:rsid w:val="00A46EEF"/>
    <w:rsid w:val="00A47107"/>
    <w:rsid w:val="00A47659"/>
    <w:rsid w:val="00A47EF9"/>
    <w:rsid w:val="00A5041F"/>
    <w:rsid w:val="00A517EF"/>
    <w:rsid w:val="00A51DCB"/>
    <w:rsid w:val="00A52109"/>
    <w:rsid w:val="00A52B7F"/>
    <w:rsid w:val="00A53122"/>
    <w:rsid w:val="00A532C8"/>
    <w:rsid w:val="00A5364C"/>
    <w:rsid w:val="00A53807"/>
    <w:rsid w:val="00A53D14"/>
    <w:rsid w:val="00A54355"/>
    <w:rsid w:val="00A5471B"/>
    <w:rsid w:val="00A5583C"/>
    <w:rsid w:val="00A56547"/>
    <w:rsid w:val="00A56E68"/>
    <w:rsid w:val="00A5789E"/>
    <w:rsid w:val="00A607F0"/>
    <w:rsid w:val="00A61490"/>
    <w:rsid w:val="00A61D03"/>
    <w:rsid w:val="00A620FF"/>
    <w:rsid w:val="00A621CA"/>
    <w:rsid w:val="00A6243A"/>
    <w:rsid w:val="00A624AB"/>
    <w:rsid w:val="00A62C7B"/>
    <w:rsid w:val="00A62CCF"/>
    <w:rsid w:val="00A63263"/>
    <w:rsid w:val="00A633B9"/>
    <w:rsid w:val="00A63983"/>
    <w:rsid w:val="00A652B6"/>
    <w:rsid w:val="00A6550B"/>
    <w:rsid w:val="00A655F2"/>
    <w:rsid w:val="00A65CA7"/>
    <w:rsid w:val="00A6615F"/>
    <w:rsid w:val="00A662BA"/>
    <w:rsid w:val="00A66C77"/>
    <w:rsid w:val="00A66CB6"/>
    <w:rsid w:val="00A7066E"/>
    <w:rsid w:val="00A7150C"/>
    <w:rsid w:val="00A71A99"/>
    <w:rsid w:val="00A71B54"/>
    <w:rsid w:val="00A7241B"/>
    <w:rsid w:val="00A72832"/>
    <w:rsid w:val="00A72A55"/>
    <w:rsid w:val="00A73F07"/>
    <w:rsid w:val="00A74454"/>
    <w:rsid w:val="00A74EF2"/>
    <w:rsid w:val="00A7502C"/>
    <w:rsid w:val="00A760ED"/>
    <w:rsid w:val="00A760FD"/>
    <w:rsid w:val="00A767C3"/>
    <w:rsid w:val="00A76C44"/>
    <w:rsid w:val="00A806E7"/>
    <w:rsid w:val="00A806FF"/>
    <w:rsid w:val="00A80D00"/>
    <w:rsid w:val="00A812C2"/>
    <w:rsid w:val="00A81396"/>
    <w:rsid w:val="00A81528"/>
    <w:rsid w:val="00A81CCD"/>
    <w:rsid w:val="00A81EFB"/>
    <w:rsid w:val="00A82C4D"/>
    <w:rsid w:val="00A8381B"/>
    <w:rsid w:val="00A843E6"/>
    <w:rsid w:val="00A84D1B"/>
    <w:rsid w:val="00A84FDD"/>
    <w:rsid w:val="00A8652F"/>
    <w:rsid w:val="00A86585"/>
    <w:rsid w:val="00A871ED"/>
    <w:rsid w:val="00A90CFF"/>
    <w:rsid w:val="00A91005"/>
    <w:rsid w:val="00A9131D"/>
    <w:rsid w:val="00A919C4"/>
    <w:rsid w:val="00A92091"/>
    <w:rsid w:val="00A931F4"/>
    <w:rsid w:val="00A93337"/>
    <w:rsid w:val="00A93A41"/>
    <w:rsid w:val="00A946C9"/>
    <w:rsid w:val="00A948A5"/>
    <w:rsid w:val="00A94933"/>
    <w:rsid w:val="00A94A25"/>
    <w:rsid w:val="00A94C67"/>
    <w:rsid w:val="00A94F6F"/>
    <w:rsid w:val="00A95A7F"/>
    <w:rsid w:val="00A95F60"/>
    <w:rsid w:val="00A9644D"/>
    <w:rsid w:val="00A97D2C"/>
    <w:rsid w:val="00AA058A"/>
    <w:rsid w:val="00AA05B7"/>
    <w:rsid w:val="00AA2151"/>
    <w:rsid w:val="00AA282A"/>
    <w:rsid w:val="00AA2EB2"/>
    <w:rsid w:val="00AA3186"/>
    <w:rsid w:val="00AA33EC"/>
    <w:rsid w:val="00AA3642"/>
    <w:rsid w:val="00AA3898"/>
    <w:rsid w:val="00AA3D45"/>
    <w:rsid w:val="00AA485A"/>
    <w:rsid w:val="00AA6C2D"/>
    <w:rsid w:val="00AA6D82"/>
    <w:rsid w:val="00AA7851"/>
    <w:rsid w:val="00AA793A"/>
    <w:rsid w:val="00AA7958"/>
    <w:rsid w:val="00AA7E3E"/>
    <w:rsid w:val="00AB00BD"/>
    <w:rsid w:val="00AB0618"/>
    <w:rsid w:val="00AB07AC"/>
    <w:rsid w:val="00AB0B87"/>
    <w:rsid w:val="00AB0F99"/>
    <w:rsid w:val="00AB16D3"/>
    <w:rsid w:val="00AB1D37"/>
    <w:rsid w:val="00AB27F6"/>
    <w:rsid w:val="00AB2857"/>
    <w:rsid w:val="00AB2C04"/>
    <w:rsid w:val="00AB3601"/>
    <w:rsid w:val="00AB3E1E"/>
    <w:rsid w:val="00AB4102"/>
    <w:rsid w:val="00AB4957"/>
    <w:rsid w:val="00AB4A2E"/>
    <w:rsid w:val="00AB4F64"/>
    <w:rsid w:val="00AB6ADB"/>
    <w:rsid w:val="00AB6DDF"/>
    <w:rsid w:val="00AB6E22"/>
    <w:rsid w:val="00AB7424"/>
    <w:rsid w:val="00AB775A"/>
    <w:rsid w:val="00AC0664"/>
    <w:rsid w:val="00AC0AFB"/>
    <w:rsid w:val="00AC2950"/>
    <w:rsid w:val="00AC3A1C"/>
    <w:rsid w:val="00AC44B8"/>
    <w:rsid w:val="00AC47D4"/>
    <w:rsid w:val="00AC536A"/>
    <w:rsid w:val="00AC7FB2"/>
    <w:rsid w:val="00AD0073"/>
    <w:rsid w:val="00AD04ED"/>
    <w:rsid w:val="00AD1013"/>
    <w:rsid w:val="00AD10A3"/>
    <w:rsid w:val="00AD14E2"/>
    <w:rsid w:val="00AD1CB4"/>
    <w:rsid w:val="00AD2220"/>
    <w:rsid w:val="00AD2BBA"/>
    <w:rsid w:val="00AD3486"/>
    <w:rsid w:val="00AD3D79"/>
    <w:rsid w:val="00AD4179"/>
    <w:rsid w:val="00AD41FE"/>
    <w:rsid w:val="00AD5D4D"/>
    <w:rsid w:val="00AD6423"/>
    <w:rsid w:val="00AD73C1"/>
    <w:rsid w:val="00AD7D8B"/>
    <w:rsid w:val="00AE084A"/>
    <w:rsid w:val="00AE0DB0"/>
    <w:rsid w:val="00AE1ACF"/>
    <w:rsid w:val="00AE1BB3"/>
    <w:rsid w:val="00AE3918"/>
    <w:rsid w:val="00AE542A"/>
    <w:rsid w:val="00AE6069"/>
    <w:rsid w:val="00AE606C"/>
    <w:rsid w:val="00AE6DA8"/>
    <w:rsid w:val="00AE72A2"/>
    <w:rsid w:val="00AE7E9E"/>
    <w:rsid w:val="00AF0242"/>
    <w:rsid w:val="00AF0A27"/>
    <w:rsid w:val="00AF0CD1"/>
    <w:rsid w:val="00AF12A6"/>
    <w:rsid w:val="00AF16BF"/>
    <w:rsid w:val="00AF183B"/>
    <w:rsid w:val="00AF2933"/>
    <w:rsid w:val="00AF32A9"/>
    <w:rsid w:val="00AF366B"/>
    <w:rsid w:val="00AF3A6D"/>
    <w:rsid w:val="00AF5757"/>
    <w:rsid w:val="00AF590C"/>
    <w:rsid w:val="00AF5AA6"/>
    <w:rsid w:val="00AF5CBA"/>
    <w:rsid w:val="00AF5E77"/>
    <w:rsid w:val="00AF600F"/>
    <w:rsid w:val="00AF6093"/>
    <w:rsid w:val="00AF6F45"/>
    <w:rsid w:val="00AF7602"/>
    <w:rsid w:val="00B0049D"/>
    <w:rsid w:val="00B006EC"/>
    <w:rsid w:val="00B02779"/>
    <w:rsid w:val="00B02CFD"/>
    <w:rsid w:val="00B03878"/>
    <w:rsid w:val="00B039CA"/>
    <w:rsid w:val="00B03C51"/>
    <w:rsid w:val="00B03E1F"/>
    <w:rsid w:val="00B03E3A"/>
    <w:rsid w:val="00B05730"/>
    <w:rsid w:val="00B05FB0"/>
    <w:rsid w:val="00B0677A"/>
    <w:rsid w:val="00B06B0A"/>
    <w:rsid w:val="00B073D9"/>
    <w:rsid w:val="00B074EB"/>
    <w:rsid w:val="00B07857"/>
    <w:rsid w:val="00B07BDD"/>
    <w:rsid w:val="00B10065"/>
    <w:rsid w:val="00B1063D"/>
    <w:rsid w:val="00B10A08"/>
    <w:rsid w:val="00B11246"/>
    <w:rsid w:val="00B11E51"/>
    <w:rsid w:val="00B1227E"/>
    <w:rsid w:val="00B1286B"/>
    <w:rsid w:val="00B12B52"/>
    <w:rsid w:val="00B13266"/>
    <w:rsid w:val="00B13608"/>
    <w:rsid w:val="00B1390A"/>
    <w:rsid w:val="00B14116"/>
    <w:rsid w:val="00B162E8"/>
    <w:rsid w:val="00B16AD8"/>
    <w:rsid w:val="00B16C73"/>
    <w:rsid w:val="00B170EE"/>
    <w:rsid w:val="00B173FF"/>
    <w:rsid w:val="00B17ED7"/>
    <w:rsid w:val="00B17F01"/>
    <w:rsid w:val="00B20115"/>
    <w:rsid w:val="00B20EB1"/>
    <w:rsid w:val="00B2232E"/>
    <w:rsid w:val="00B229F7"/>
    <w:rsid w:val="00B2342C"/>
    <w:rsid w:val="00B23705"/>
    <w:rsid w:val="00B23EE5"/>
    <w:rsid w:val="00B245FC"/>
    <w:rsid w:val="00B2485B"/>
    <w:rsid w:val="00B2494B"/>
    <w:rsid w:val="00B24FD6"/>
    <w:rsid w:val="00B25F5A"/>
    <w:rsid w:val="00B267CB"/>
    <w:rsid w:val="00B2771A"/>
    <w:rsid w:val="00B27A7F"/>
    <w:rsid w:val="00B27D36"/>
    <w:rsid w:val="00B306DC"/>
    <w:rsid w:val="00B31288"/>
    <w:rsid w:val="00B317F6"/>
    <w:rsid w:val="00B31821"/>
    <w:rsid w:val="00B31916"/>
    <w:rsid w:val="00B31D29"/>
    <w:rsid w:val="00B322EE"/>
    <w:rsid w:val="00B32A28"/>
    <w:rsid w:val="00B33149"/>
    <w:rsid w:val="00B33522"/>
    <w:rsid w:val="00B33C88"/>
    <w:rsid w:val="00B3593A"/>
    <w:rsid w:val="00B359C9"/>
    <w:rsid w:val="00B36FEF"/>
    <w:rsid w:val="00B3741F"/>
    <w:rsid w:val="00B377B6"/>
    <w:rsid w:val="00B377DA"/>
    <w:rsid w:val="00B37BF6"/>
    <w:rsid w:val="00B37C2F"/>
    <w:rsid w:val="00B40C14"/>
    <w:rsid w:val="00B40E04"/>
    <w:rsid w:val="00B4187E"/>
    <w:rsid w:val="00B41925"/>
    <w:rsid w:val="00B420A4"/>
    <w:rsid w:val="00B426B8"/>
    <w:rsid w:val="00B42867"/>
    <w:rsid w:val="00B4352E"/>
    <w:rsid w:val="00B4355C"/>
    <w:rsid w:val="00B437CD"/>
    <w:rsid w:val="00B44303"/>
    <w:rsid w:val="00B443B8"/>
    <w:rsid w:val="00B444A9"/>
    <w:rsid w:val="00B44A8A"/>
    <w:rsid w:val="00B45164"/>
    <w:rsid w:val="00B467BA"/>
    <w:rsid w:val="00B46B41"/>
    <w:rsid w:val="00B471B7"/>
    <w:rsid w:val="00B51DBF"/>
    <w:rsid w:val="00B52048"/>
    <w:rsid w:val="00B52754"/>
    <w:rsid w:val="00B52E44"/>
    <w:rsid w:val="00B53A5A"/>
    <w:rsid w:val="00B5499F"/>
    <w:rsid w:val="00B54DEF"/>
    <w:rsid w:val="00B557F9"/>
    <w:rsid w:val="00B5668F"/>
    <w:rsid w:val="00B56903"/>
    <w:rsid w:val="00B575B5"/>
    <w:rsid w:val="00B57E31"/>
    <w:rsid w:val="00B601D0"/>
    <w:rsid w:val="00B60568"/>
    <w:rsid w:val="00B60EC5"/>
    <w:rsid w:val="00B61468"/>
    <w:rsid w:val="00B62482"/>
    <w:rsid w:val="00B62803"/>
    <w:rsid w:val="00B62D12"/>
    <w:rsid w:val="00B62E09"/>
    <w:rsid w:val="00B64D69"/>
    <w:rsid w:val="00B6503D"/>
    <w:rsid w:val="00B65581"/>
    <w:rsid w:val="00B65827"/>
    <w:rsid w:val="00B67F5C"/>
    <w:rsid w:val="00B7042B"/>
    <w:rsid w:val="00B70806"/>
    <w:rsid w:val="00B71073"/>
    <w:rsid w:val="00B71459"/>
    <w:rsid w:val="00B714B4"/>
    <w:rsid w:val="00B73AB0"/>
    <w:rsid w:val="00B7417F"/>
    <w:rsid w:val="00B74601"/>
    <w:rsid w:val="00B74655"/>
    <w:rsid w:val="00B74B1E"/>
    <w:rsid w:val="00B74BFD"/>
    <w:rsid w:val="00B75247"/>
    <w:rsid w:val="00B75288"/>
    <w:rsid w:val="00B753CF"/>
    <w:rsid w:val="00B75491"/>
    <w:rsid w:val="00B75589"/>
    <w:rsid w:val="00B756BB"/>
    <w:rsid w:val="00B757CC"/>
    <w:rsid w:val="00B75AB2"/>
    <w:rsid w:val="00B75E8B"/>
    <w:rsid w:val="00B75F9B"/>
    <w:rsid w:val="00B764B4"/>
    <w:rsid w:val="00B77567"/>
    <w:rsid w:val="00B775E9"/>
    <w:rsid w:val="00B77A40"/>
    <w:rsid w:val="00B800DC"/>
    <w:rsid w:val="00B8015D"/>
    <w:rsid w:val="00B801B0"/>
    <w:rsid w:val="00B806FC"/>
    <w:rsid w:val="00B8116F"/>
    <w:rsid w:val="00B81A17"/>
    <w:rsid w:val="00B81B93"/>
    <w:rsid w:val="00B81F12"/>
    <w:rsid w:val="00B824FF"/>
    <w:rsid w:val="00B82872"/>
    <w:rsid w:val="00B828C7"/>
    <w:rsid w:val="00B83003"/>
    <w:rsid w:val="00B85541"/>
    <w:rsid w:val="00B8699F"/>
    <w:rsid w:val="00B86A9A"/>
    <w:rsid w:val="00B87F78"/>
    <w:rsid w:val="00B907CA"/>
    <w:rsid w:val="00B90B2D"/>
    <w:rsid w:val="00B90EDB"/>
    <w:rsid w:val="00B91619"/>
    <w:rsid w:val="00B91886"/>
    <w:rsid w:val="00B91B72"/>
    <w:rsid w:val="00B91D8D"/>
    <w:rsid w:val="00B9250E"/>
    <w:rsid w:val="00B92B4F"/>
    <w:rsid w:val="00B92B69"/>
    <w:rsid w:val="00B9345C"/>
    <w:rsid w:val="00B93C38"/>
    <w:rsid w:val="00B9476C"/>
    <w:rsid w:val="00B94B0F"/>
    <w:rsid w:val="00B94E9A"/>
    <w:rsid w:val="00B96485"/>
    <w:rsid w:val="00B9699B"/>
    <w:rsid w:val="00B96C62"/>
    <w:rsid w:val="00B975B0"/>
    <w:rsid w:val="00BA0BB2"/>
    <w:rsid w:val="00BA1267"/>
    <w:rsid w:val="00BA1284"/>
    <w:rsid w:val="00BA186A"/>
    <w:rsid w:val="00BA1BAE"/>
    <w:rsid w:val="00BA1DEA"/>
    <w:rsid w:val="00BA28F2"/>
    <w:rsid w:val="00BA3C61"/>
    <w:rsid w:val="00BA4605"/>
    <w:rsid w:val="00BA4DF2"/>
    <w:rsid w:val="00BA4FDC"/>
    <w:rsid w:val="00BA5E53"/>
    <w:rsid w:val="00BA5E98"/>
    <w:rsid w:val="00BA647F"/>
    <w:rsid w:val="00BA6B13"/>
    <w:rsid w:val="00BA6B1E"/>
    <w:rsid w:val="00BA6DD1"/>
    <w:rsid w:val="00BA718F"/>
    <w:rsid w:val="00BA7246"/>
    <w:rsid w:val="00BA74CB"/>
    <w:rsid w:val="00BB00CA"/>
    <w:rsid w:val="00BB0346"/>
    <w:rsid w:val="00BB15F3"/>
    <w:rsid w:val="00BB1B45"/>
    <w:rsid w:val="00BB2DCE"/>
    <w:rsid w:val="00BB442F"/>
    <w:rsid w:val="00BB4CC8"/>
    <w:rsid w:val="00BB5630"/>
    <w:rsid w:val="00BB5DFD"/>
    <w:rsid w:val="00BB5E63"/>
    <w:rsid w:val="00BB6A10"/>
    <w:rsid w:val="00BB7CEA"/>
    <w:rsid w:val="00BC23EB"/>
    <w:rsid w:val="00BC25A3"/>
    <w:rsid w:val="00BC2FCB"/>
    <w:rsid w:val="00BC38AC"/>
    <w:rsid w:val="00BC3AAF"/>
    <w:rsid w:val="00BC3BBE"/>
    <w:rsid w:val="00BC47B4"/>
    <w:rsid w:val="00BC48BB"/>
    <w:rsid w:val="00BC497D"/>
    <w:rsid w:val="00BC57A0"/>
    <w:rsid w:val="00BC64F6"/>
    <w:rsid w:val="00BC6542"/>
    <w:rsid w:val="00BC71E1"/>
    <w:rsid w:val="00BD0172"/>
    <w:rsid w:val="00BD020F"/>
    <w:rsid w:val="00BD084B"/>
    <w:rsid w:val="00BD1470"/>
    <w:rsid w:val="00BD1C84"/>
    <w:rsid w:val="00BD1CEF"/>
    <w:rsid w:val="00BD20CA"/>
    <w:rsid w:val="00BD3A24"/>
    <w:rsid w:val="00BD57EB"/>
    <w:rsid w:val="00BD5B75"/>
    <w:rsid w:val="00BD6B7F"/>
    <w:rsid w:val="00BD73A8"/>
    <w:rsid w:val="00BD77B7"/>
    <w:rsid w:val="00BD77BC"/>
    <w:rsid w:val="00BD78AF"/>
    <w:rsid w:val="00BD7B4B"/>
    <w:rsid w:val="00BD7F23"/>
    <w:rsid w:val="00BD7FFD"/>
    <w:rsid w:val="00BE0003"/>
    <w:rsid w:val="00BE00B9"/>
    <w:rsid w:val="00BE0A38"/>
    <w:rsid w:val="00BE0BE7"/>
    <w:rsid w:val="00BE1208"/>
    <w:rsid w:val="00BE19E2"/>
    <w:rsid w:val="00BE1A81"/>
    <w:rsid w:val="00BE1F8E"/>
    <w:rsid w:val="00BE27E0"/>
    <w:rsid w:val="00BE2947"/>
    <w:rsid w:val="00BE3C14"/>
    <w:rsid w:val="00BE4291"/>
    <w:rsid w:val="00BE4B09"/>
    <w:rsid w:val="00BE4DB2"/>
    <w:rsid w:val="00BE57AE"/>
    <w:rsid w:val="00BE633D"/>
    <w:rsid w:val="00BE699C"/>
    <w:rsid w:val="00BE6B77"/>
    <w:rsid w:val="00BE6F3E"/>
    <w:rsid w:val="00BE7F4C"/>
    <w:rsid w:val="00BF046B"/>
    <w:rsid w:val="00BF12A4"/>
    <w:rsid w:val="00BF2233"/>
    <w:rsid w:val="00BF2553"/>
    <w:rsid w:val="00BF2B29"/>
    <w:rsid w:val="00BF3219"/>
    <w:rsid w:val="00BF3C2F"/>
    <w:rsid w:val="00BF3C38"/>
    <w:rsid w:val="00BF4914"/>
    <w:rsid w:val="00BF5350"/>
    <w:rsid w:val="00BF5C2F"/>
    <w:rsid w:val="00BF5D82"/>
    <w:rsid w:val="00BF5DFB"/>
    <w:rsid w:val="00BF617B"/>
    <w:rsid w:val="00BF62F7"/>
    <w:rsid w:val="00BF68D2"/>
    <w:rsid w:val="00BF7311"/>
    <w:rsid w:val="00C00D74"/>
    <w:rsid w:val="00C01262"/>
    <w:rsid w:val="00C018D3"/>
    <w:rsid w:val="00C01F92"/>
    <w:rsid w:val="00C01FF4"/>
    <w:rsid w:val="00C021E5"/>
    <w:rsid w:val="00C02246"/>
    <w:rsid w:val="00C02D66"/>
    <w:rsid w:val="00C030EF"/>
    <w:rsid w:val="00C0334B"/>
    <w:rsid w:val="00C033D4"/>
    <w:rsid w:val="00C03657"/>
    <w:rsid w:val="00C03FE3"/>
    <w:rsid w:val="00C047DB"/>
    <w:rsid w:val="00C049D0"/>
    <w:rsid w:val="00C04B0D"/>
    <w:rsid w:val="00C06D5E"/>
    <w:rsid w:val="00C07112"/>
    <w:rsid w:val="00C07551"/>
    <w:rsid w:val="00C109B4"/>
    <w:rsid w:val="00C10C7E"/>
    <w:rsid w:val="00C11CA9"/>
    <w:rsid w:val="00C1219E"/>
    <w:rsid w:val="00C131EA"/>
    <w:rsid w:val="00C13B08"/>
    <w:rsid w:val="00C13BA0"/>
    <w:rsid w:val="00C148E8"/>
    <w:rsid w:val="00C15436"/>
    <w:rsid w:val="00C1556C"/>
    <w:rsid w:val="00C15FFB"/>
    <w:rsid w:val="00C16024"/>
    <w:rsid w:val="00C16887"/>
    <w:rsid w:val="00C17696"/>
    <w:rsid w:val="00C1790F"/>
    <w:rsid w:val="00C2096E"/>
    <w:rsid w:val="00C20E51"/>
    <w:rsid w:val="00C21874"/>
    <w:rsid w:val="00C219EA"/>
    <w:rsid w:val="00C21D61"/>
    <w:rsid w:val="00C2221F"/>
    <w:rsid w:val="00C22540"/>
    <w:rsid w:val="00C2255D"/>
    <w:rsid w:val="00C2269D"/>
    <w:rsid w:val="00C22799"/>
    <w:rsid w:val="00C23D13"/>
    <w:rsid w:val="00C23F1D"/>
    <w:rsid w:val="00C2400B"/>
    <w:rsid w:val="00C241BC"/>
    <w:rsid w:val="00C24D72"/>
    <w:rsid w:val="00C254E1"/>
    <w:rsid w:val="00C25B67"/>
    <w:rsid w:val="00C25BFE"/>
    <w:rsid w:val="00C26C1E"/>
    <w:rsid w:val="00C2767F"/>
    <w:rsid w:val="00C30EA5"/>
    <w:rsid w:val="00C3166C"/>
    <w:rsid w:val="00C3188F"/>
    <w:rsid w:val="00C31D07"/>
    <w:rsid w:val="00C31EC0"/>
    <w:rsid w:val="00C32014"/>
    <w:rsid w:val="00C32114"/>
    <w:rsid w:val="00C323FD"/>
    <w:rsid w:val="00C32E88"/>
    <w:rsid w:val="00C33547"/>
    <w:rsid w:val="00C33E64"/>
    <w:rsid w:val="00C34373"/>
    <w:rsid w:val="00C34968"/>
    <w:rsid w:val="00C3557A"/>
    <w:rsid w:val="00C362A7"/>
    <w:rsid w:val="00C36432"/>
    <w:rsid w:val="00C368B2"/>
    <w:rsid w:val="00C36B42"/>
    <w:rsid w:val="00C36D30"/>
    <w:rsid w:val="00C36DF4"/>
    <w:rsid w:val="00C4020B"/>
    <w:rsid w:val="00C40975"/>
    <w:rsid w:val="00C40F2C"/>
    <w:rsid w:val="00C41474"/>
    <w:rsid w:val="00C41D2F"/>
    <w:rsid w:val="00C4297A"/>
    <w:rsid w:val="00C42EA1"/>
    <w:rsid w:val="00C431AD"/>
    <w:rsid w:val="00C440D5"/>
    <w:rsid w:val="00C45D61"/>
    <w:rsid w:val="00C45FFE"/>
    <w:rsid w:val="00C46FFD"/>
    <w:rsid w:val="00C475B5"/>
    <w:rsid w:val="00C50678"/>
    <w:rsid w:val="00C50BF5"/>
    <w:rsid w:val="00C51D0C"/>
    <w:rsid w:val="00C51D97"/>
    <w:rsid w:val="00C52D42"/>
    <w:rsid w:val="00C536D6"/>
    <w:rsid w:val="00C544ED"/>
    <w:rsid w:val="00C54C6D"/>
    <w:rsid w:val="00C558CD"/>
    <w:rsid w:val="00C55C73"/>
    <w:rsid w:val="00C55D73"/>
    <w:rsid w:val="00C56639"/>
    <w:rsid w:val="00C56833"/>
    <w:rsid w:val="00C574A6"/>
    <w:rsid w:val="00C575F2"/>
    <w:rsid w:val="00C57642"/>
    <w:rsid w:val="00C60888"/>
    <w:rsid w:val="00C60EDC"/>
    <w:rsid w:val="00C61F67"/>
    <w:rsid w:val="00C62D87"/>
    <w:rsid w:val="00C62E1A"/>
    <w:rsid w:val="00C63841"/>
    <w:rsid w:val="00C64EA8"/>
    <w:rsid w:val="00C64FA2"/>
    <w:rsid w:val="00C65438"/>
    <w:rsid w:val="00C6572F"/>
    <w:rsid w:val="00C67D9A"/>
    <w:rsid w:val="00C67FA5"/>
    <w:rsid w:val="00C72BDD"/>
    <w:rsid w:val="00C7326D"/>
    <w:rsid w:val="00C7440A"/>
    <w:rsid w:val="00C7511C"/>
    <w:rsid w:val="00C75208"/>
    <w:rsid w:val="00C75273"/>
    <w:rsid w:val="00C7568D"/>
    <w:rsid w:val="00C75861"/>
    <w:rsid w:val="00C7586C"/>
    <w:rsid w:val="00C7658D"/>
    <w:rsid w:val="00C768DE"/>
    <w:rsid w:val="00C76E0A"/>
    <w:rsid w:val="00C80D68"/>
    <w:rsid w:val="00C8115E"/>
    <w:rsid w:val="00C83E56"/>
    <w:rsid w:val="00C83EF0"/>
    <w:rsid w:val="00C8449C"/>
    <w:rsid w:val="00C847CF"/>
    <w:rsid w:val="00C8503D"/>
    <w:rsid w:val="00C8511B"/>
    <w:rsid w:val="00C85336"/>
    <w:rsid w:val="00C86A22"/>
    <w:rsid w:val="00C86EAC"/>
    <w:rsid w:val="00C874E6"/>
    <w:rsid w:val="00C90215"/>
    <w:rsid w:val="00C90749"/>
    <w:rsid w:val="00C908CF"/>
    <w:rsid w:val="00C91731"/>
    <w:rsid w:val="00C91785"/>
    <w:rsid w:val="00C91D7A"/>
    <w:rsid w:val="00C92059"/>
    <w:rsid w:val="00C92551"/>
    <w:rsid w:val="00C9303F"/>
    <w:rsid w:val="00C93064"/>
    <w:rsid w:val="00C937D4"/>
    <w:rsid w:val="00C9394B"/>
    <w:rsid w:val="00C93A87"/>
    <w:rsid w:val="00C93E04"/>
    <w:rsid w:val="00C94C34"/>
    <w:rsid w:val="00C9521B"/>
    <w:rsid w:val="00C9536E"/>
    <w:rsid w:val="00C96A5B"/>
    <w:rsid w:val="00CA08AE"/>
    <w:rsid w:val="00CA134D"/>
    <w:rsid w:val="00CA173D"/>
    <w:rsid w:val="00CA2AD1"/>
    <w:rsid w:val="00CA3A8B"/>
    <w:rsid w:val="00CA4D2F"/>
    <w:rsid w:val="00CA4D6F"/>
    <w:rsid w:val="00CA539B"/>
    <w:rsid w:val="00CA5478"/>
    <w:rsid w:val="00CA5544"/>
    <w:rsid w:val="00CA59AA"/>
    <w:rsid w:val="00CA5BCC"/>
    <w:rsid w:val="00CA5C00"/>
    <w:rsid w:val="00CA6B37"/>
    <w:rsid w:val="00CA6B58"/>
    <w:rsid w:val="00CA766F"/>
    <w:rsid w:val="00CA76CB"/>
    <w:rsid w:val="00CA7963"/>
    <w:rsid w:val="00CB055D"/>
    <w:rsid w:val="00CB1018"/>
    <w:rsid w:val="00CB171D"/>
    <w:rsid w:val="00CB1A3B"/>
    <w:rsid w:val="00CB1F42"/>
    <w:rsid w:val="00CB25CF"/>
    <w:rsid w:val="00CB2755"/>
    <w:rsid w:val="00CB2C99"/>
    <w:rsid w:val="00CB2F3F"/>
    <w:rsid w:val="00CB2FF9"/>
    <w:rsid w:val="00CB3D77"/>
    <w:rsid w:val="00CB4758"/>
    <w:rsid w:val="00CB5262"/>
    <w:rsid w:val="00CB5E08"/>
    <w:rsid w:val="00CB6731"/>
    <w:rsid w:val="00CB7150"/>
    <w:rsid w:val="00CB7554"/>
    <w:rsid w:val="00CB773D"/>
    <w:rsid w:val="00CB7748"/>
    <w:rsid w:val="00CC011C"/>
    <w:rsid w:val="00CC068A"/>
    <w:rsid w:val="00CC0D35"/>
    <w:rsid w:val="00CC1CFE"/>
    <w:rsid w:val="00CC1D4C"/>
    <w:rsid w:val="00CC1D9C"/>
    <w:rsid w:val="00CC28C2"/>
    <w:rsid w:val="00CC2D05"/>
    <w:rsid w:val="00CC2E34"/>
    <w:rsid w:val="00CC3003"/>
    <w:rsid w:val="00CC31F6"/>
    <w:rsid w:val="00CC32B6"/>
    <w:rsid w:val="00CC358C"/>
    <w:rsid w:val="00CC380A"/>
    <w:rsid w:val="00CC3AD6"/>
    <w:rsid w:val="00CC3D26"/>
    <w:rsid w:val="00CC495C"/>
    <w:rsid w:val="00CC4DB9"/>
    <w:rsid w:val="00CC4EFC"/>
    <w:rsid w:val="00CC552C"/>
    <w:rsid w:val="00CC5916"/>
    <w:rsid w:val="00CC5B9F"/>
    <w:rsid w:val="00CC5F7D"/>
    <w:rsid w:val="00CC61FD"/>
    <w:rsid w:val="00CC6A0F"/>
    <w:rsid w:val="00CC6A9F"/>
    <w:rsid w:val="00CC7029"/>
    <w:rsid w:val="00CC704F"/>
    <w:rsid w:val="00CC7584"/>
    <w:rsid w:val="00CC78EE"/>
    <w:rsid w:val="00CC7DDE"/>
    <w:rsid w:val="00CD0BF5"/>
    <w:rsid w:val="00CD0C80"/>
    <w:rsid w:val="00CD1357"/>
    <w:rsid w:val="00CD2217"/>
    <w:rsid w:val="00CD230E"/>
    <w:rsid w:val="00CD27A7"/>
    <w:rsid w:val="00CD367F"/>
    <w:rsid w:val="00CD3E09"/>
    <w:rsid w:val="00CD493E"/>
    <w:rsid w:val="00CD4D6B"/>
    <w:rsid w:val="00CD4F02"/>
    <w:rsid w:val="00CD57C5"/>
    <w:rsid w:val="00CD5B2E"/>
    <w:rsid w:val="00CD6755"/>
    <w:rsid w:val="00CD6F9D"/>
    <w:rsid w:val="00CD733C"/>
    <w:rsid w:val="00CE04DF"/>
    <w:rsid w:val="00CE0F71"/>
    <w:rsid w:val="00CE169E"/>
    <w:rsid w:val="00CE1FF8"/>
    <w:rsid w:val="00CE2DB7"/>
    <w:rsid w:val="00CE3E8B"/>
    <w:rsid w:val="00CE42F7"/>
    <w:rsid w:val="00CE43C9"/>
    <w:rsid w:val="00CE497B"/>
    <w:rsid w:val="00CE4B0A"/>
    <w:rsid w:val="00CE4B56"/>
    <w:rsid w:val="00CE4D23"/>
    <w:rsid w:val="00CE5127"/>
    <w:rsid w:val="00CE5675"/>
    <w:rsid w:val="00CE686C"/>
    <w:rsid w:val="00CE6D8D"/>
    <w:rsid w:val="00CE7689"/>
    <w:rsid w:val="00CE7B76"/>
    <w:rsid w:val="00CF024F"/>
    <w:rsid w:val="00CF0E49"/>
    <w:rsid w:val="00CF1271"/>
    <w:rsid w:val="00CF13AE"/>
    <w:rsid w:val="00CF1518"/>
    <w:rsid w:val="00CF18BC"/>
    <w:rsid w:val="00CF211D"/>
    <w:rsid w:val="00CF2A6C"/>
    <w:rsid w:val="00CF2FD6"/>
    <w:rsid w:val="00CF37AA"/>
    <w:rsid w:val="00CF3819"/>
    <w:rsid w:val="00CF41EA"/>
    <w:rsid w:val="00CF5045"/>
    <w:rsid w:val="00CF5257"/>
    <w:rsid w:val="00CF52CC"/>
    <w:rsid w:val="00CF7577"/>
    <w:rsid w:val="00CF760A"/>
    <w:rsid w:val="00CF7776"/>
    <w:rsid w:val="00D00609"/>
    <w:rsid w:val="00D009F7"/>
    <w:rsid w:val="00D00B91"/>
    <w:rsid w:val="00D0106A"/>
    <w:rsid w:val="00D01653"/>
    <w:rsid w:val="00D01EB0"/>
    <w:rsid w:val="00D02764"/>
    <w:rsid w:val="00D02CE0"/>
    <w:rsid w:val="00D0364F"/>
    <w:rsid w:val="00D04823"/>
    <w:rsid w:val="00D0492A"/>
    <w:rsid w:val="00D05EC9"/>
    <w:rsid w:val="00D06901"/>
    <w:rsid w:val="00D07A9E"/>
    <w:rsid w:val="00D10B79"/>
    <w:rsid w:val="00D1126A"/>
    <w:rsid w:val="00D11998"/>
    <w:rsid w:val="00D119A2"/>
    <w:rsid w:val="00D11B57"/>
    <w:rsid w:val="00D12418"/>
    <w:rsid w:val="00D12835"/>
    <w:rsid w:val="00D130A9"/>
    <w:rsid w:val="00D1352C"/>
    <w:rsid w:val="00D136C2"/>
    <w:rsid w:val="00D14588"/>
    <w:rsid w:val="00D153B8"/>
    <w:rsid w:val="00D16D69"/>
    <w:rsid w:val="00D16F95"/>
    <w:rsid w:val="00D17097"/>
    <w:rsid w:val="00D1712B"/>
    <w:rsid w:val="00D17A5C"/>
    <w:rsid w:val="00D17D18"/>
    <w:rsid w:val="00D203F5"/>
    <w:rsid w:val="00D219F2"/>
    <w:rsid w:val="00D220FB"/>
    <w:rsid w:val="00D222A5"/>
    <w:rsid w:val="00D22597"/>
    <w:rsid w:val="00D2278A"/>
    <w:rsid w:val="00D22D26"/>
    <w:rsid w:val="00D22EAB"/>
    <w:rsid w:val="00D23AD9"/>
    <w:rsid w:val="00D23E01"/>
    <w:rsid w:val="00D2529E"/>
    <w:rsid w:val="00D267A7"/>
    <w:rsid w:val="00D26F85"/>
    <w:rsid w:val="00D30ECF"/>
    <w:rsid w:val="00D31DD1"/>
    <w:rsid w:val="00D3373E"/>
    <w:rsid w:val="00D338D6"/>
    <w:rsid w:val="00D33AFD"/>
    <w:rsid w:val="00D341CD"/>
    <w:rsid w:val="00D34678"/>
    <w:rsid w:val="00D34F04"/>
    <w:rsid w:val="00D35B3D"/>
    <w:rsid w:val="00D35B47"/>
    <w:rsid w:val="00D3673B"/>
    <w:rsid w:val="00D36797"/>
    <w:rsid w:val="00D3699F"/>
    <w:rsid w:val="00D37686"/>
    <w:rsid w:val="00D37D38"/>
    <w:rsid w:val="00D40F4F"/>
    <w:rsid w:val="00D4126A"/>
    <w:rsid w:val="00D42DA1"/>
    <w:rsid w:val="00D43155"/>
    <w:rsid w:val="00D43454"/>
    <w:rsid w:val="00D4380A"/>
    <w:rsid w:val="00D43DB6"/>
    <w:rsid w:val="00D4420E"/>
    <w:rsid w:val="00D447C1"/>
    <w:rsid w:val="00D449BB"/>
    <w:rsid w:val="00D45657"/>
    <w:rsid w:val="00D4573D"/>
    <w:rsid w:val="00D4622E"/>
    <w:rsid w:val="00D46BB2"/>
    <w:rsid w:val="00D46EB1"/>
    <w:rsid w:val="00D47467"/>
    <w:rsid w:val="00D475D1"/>
    <w:rsid w:val="00D47FAB"/>
    <w:rsid w:val="00D50210"/>
    <w:rsid w:val="00D51070"/>
    <w:rsid w:val="00D5108E"/>
    <w:rsid w:val="00D51142"/>
    <w:rsid w:val="00D512A2"/>
    <w:rsid w:val="00D51666"/>
    <w:rsid w:val="00D52CC2"/>
    <w:rsid w:val="00D53BE7"/>
    <w:rsid w:val="00D55177"/>
    <w:rsid w:val="00D55A10"/>
    <w:rsid w:val="00D55A51"/>
    <w:rsid w:val="00D5711C"/>
    <w:rsid w:val="00D57735"/>
    <w:rsid w:val="00D57744"/>
    <w:rsid w:val="00D601C0"/>
    <w:rsid w:val="00D602B9"/>
    <w:rsid w:val="00D6126D"/>
    <w:rsid w:val="00D62530"/>
    <w:rsid w:val="00D62AD5"/>
    <w:rsid w:val="00D6300E"/>
    <w:rsid w:val="00D63D34"/>
    <w:rsid w:val="00D64227"/>
    <w:rsid w:val="00D64957"/>
    <w:rsid w:val="00D64FBC"/>
    <w:rsid w:val="00D65999"/>
    <w:rsid w:val="00D65CEF"/>
    <w:rsid w:val="00D66097"/>
    <w:rsid w:val="00D660A6"/>
    <w:rsid w:val="00D66235"/>
    <w:rsid w:val="00D67438"/>
    <w:rsid w:val="00D70D7D"/>
    <w:rsid w:val="00D736EA"/>
    <w:rsid w:val="00D73CD2"/>
    <w:rsid w:val="00D743AB"/>
    <w:rsid w:val="00D75C81"/>
    <w:rsid w:val="00D773EE"/>
    <w:rsid w:val="00D818D7"/>
    <w:rsid w:val="00D81AA4"/>
    <w:rsid w:val="00D81C65"/>
    <w:rsid w:val="00D827D7"/>
    <w:rsid w:val="00D84406"/>
    <w:rsid w:val="00D84C49"/>
    <w:rsid w:val="00D8571B"/>
    <w:rsid w:val="00D86166"/>
    <w:rsid w:val="00D86B23"/>
    <w:rsid w:val="00D86BF9"/>
    <w:rsid w:val="00D87606"/>
    <w:rsid w:val="00D9092D"/>
    <w:rsid w:val="00D918AB"/>
    <w:rsid w:val="00D91960"/>
    <w:rsid w:val="00D92533"/>
    <w:rsid w:val="00D92A02"/>
    <w:rsid w:val="00D92D2D"/>
    <w:rsid w:val="00D93386"/>
    <w:rsid w:val="00D93511"/>
    <w:rsid w:val="00D937C1"/>
    <w:rsid w:val="00D94240"/>
    <w:rsid w:val="00D9473B"/>
    <w:rsid w:val="00D9511B"/>
    <w:rsid w:val="00D954FA"/>
    <w:rsid w:val="00D9644E"/>
    <w:rsid w:val="00D966A8"/>
    <w:rsid w:val="00D9671F"/>
    <w:rsid w:val="00D96845"/>
    <w:rsid w:val="00D974D1"/>
    <w:rsid w:val="00DA0412"/>
    <w:rsid w:val="00DA0A6F"/>
    <w:rsid w:val="00DA14E2"/>
    <w:rsid w:val="00DA1520"/>
    <w:rsid w:val="00DA1790"/>
    <w:rsid w:val="00DA1A3E"/>
    <w:rsid w:val="00DA24EF"/>
    <w:rsid w:val="00DA2B07"/>
    <w:rsid w:val="00DA3470"/>
    <w:rsid w:val="00DA34F0"/>
    <w:rsid w:val="00DA4F96"/>
    <w:rsid w:val="00DA57B9"/>
    <w:rsid w:val="00DA581E"/>
    <w:rsid w:val="00DA7820"/>
    <w:rsid w:val="00DB01AD"/>
    <w:rsid w:val="00DB131F"/>
    <w:rsid w:val="00DB1AAC"/>
    <w:rsid w:val="00DB2B12"/>
    <w:rsid w:val="00DB2D4A"/>
    <w:rsid w:val="00DB2E2C"/>
    <w:rsid w:val="00DB311C"/>
    <w:rsid w:val="00DB4641"/>
    <w:rsid w:val="00DB47B1"/>
    <w:rsid w:val="00DB5BB9"/>
    <w:rsid w:val="00DB6B87"/>
    <w:rsid w:val="00DB6ED1"/>
    <w:rsid w:val="00DB6F1F"/>
    <w:rsid w:val="00DB748A"/>
    <w:rsid w:val="00DB7E67"/>
    <w:rsid w:val="00DC00FC"/>
    <w:rsid w:val="00DC0349"/>
    <w:rsid w:val="00DC0BD0"/>
    <w:rsid w:val="00DC1BD7"/>
    <w:rsid w:val="00DC1E96"/>
    <w:rsid w:val="00DC1F87"/>
    <w:rsid w:val="00DC200B"/>
    <w:rsid w:val="00DC22AA"/>
    <w:rsid w:val="00DC2727"/>
    <w:rsid w:val="00DC278D"/>
    <w:rsid w:val="00DC27FE"/>
    <w:rsid w:val="00DC3625"/>
    <w:rsid w:val="00DC38CB"/>
    <w:rsid w:val="00DC474E"/>
    <w:rsid w:val="00DC485E"/>
    <w:rsid w:val="00DC5180"/>
    <w:rsid w:val="00DC59A0"/>
    <w:rsid w:val="00DC5B71"/>
    <w:rsid w:val="00DC5DB4"/>
    <w:rsid w:val="00DC6A69"/>
    <w:rsid w:val="00DC6B54"/>
    <w:rsid w:val="00DC6C36"/>
    <w:rsid w:val="00DC79FE"/>
    <w:rsid w:val="00DC7F24"/>
    <w:rsid w:val="00DD06A0"/>
    <w:rsid w:val="00DD0871"/>
    <w:rsid w:val="00DD0888"/>
    <w:rsid w:val="00DD0B7D"/>
    <w:rsid w:val="00DD0E87"/>
    <w:rsid w:val="00DD0E9B"/>
    <w:rsid w:val="00DD1B46"/>
    <w:rsid w:val="00DD266B"/>
    <w:rsid w:val="00DD29CF"/>
    <w:rsid w:val="00DD34BB"/>
    <w:rsid w:val="00DD37B4"/>
    <w:rsid w:val="00DD3F77"/>
    <w:rsid w:val="00DD47D9"/>
    <w:rsid w:val="00DD5746"/>
    <w:rsid w:val="00DD7985"/>
    <w:rsid w:val="00DD7BDD"/>
    <w:rsid w:val="00DD7E45"/>
    <w:rsid w:val="00DE0425"/>
    <w:rsid w:val="00DE06EE"/>
    <w:rsid w:val="00DE077C"/>
    <w:rsid w:val="00DE1037"/>
    <w:rsid w:val="00DE12B9"/>
    <w:rsid w:val="00DE1399"/>
    <w:rsid w:val="00DE1BDC"/>
    <w:rsid w:val="00DE2701"/>
    <w:rsid w:val="00DE3A60"/>
    <w:rsid w:val="00DE3AD1"/>
    <w:rsid w:val="00DE3E5B"/>
    <w:rsid w:val="00DE43FD"/>
    <w:rsid w:val="00DE4900"/>
    <w:rsid w:val="00DE49A3"/>
    <w:rsid w:val="00DE4B3B"/>
    <w:rsid w:val="00DE4F84"/>
    <w:rsid w:val="00DE5E63"/>
    <w:rsid w:val="00DE60AE"/>
    <w:rsid w:val="00DE72BC"/>
    <w:rsid w:val="00DE72C0"/>
    <w:rsid w:val="00DE778A"/>
    <w:rsid w:val="00DE7C6B"/>
    <w:rsid w:val="00DF0574"/>
    <w:rsid w:val="00DF0961"/>
    <w:rsid w:val="00DF1D40"/>
    <w:rsid w:val="00DF26EE"/>
    <w:rsid w:val="00DF2DFA"/>
    <w:rsid w:val="00DF2FB5"/>
    <w:rsid w:val="00DF34AD"/>
    <w:rsid w:val="00DF3B8A"/>
    <w:rsid w:val="00DF3E2D"/>
    <w:rsid w:val="00DF5388"/>
    <w:rsid w:val="00DF53E4"/>
    <w:rsid w:val="00DF61FA"/>
    <w:rsid w:val="00DF7479"/>
    <w:rsid w:val="00DF7D01"/>
    <w:rsid w:val="00DF7DC5"/>
    <w:rsid w:val="00E00E06"/>
    <w:rsid w:val="00E01775"/>
    <w:rsid w:val="00E01DFD"/>
    <w:rsid w:val="00E04406"/>
    <w:rsid w:val="00E048E9"/>
    <w:rsid w:val="00E049E7"/>
    <w:rsid w:val="00E04C38"/>
    <w:rsid w:val="00E04D5A"/>
    <w:rsid w:val="00E04DFA"/>
    <w:rsid w:val="00E04E91"/>
    <w:rsid w:val="00E05254"/>
    <w:rsid w:val="00E05335"/>
    <w:rsid w:val="00E063F4"/>
    <w:rsid w:val="00E065AF"/>
    <w:rsid w:val="00E06FA7"/>
    <w:rsid w:val="00E07459"/>
    <w:rsid w:val="00E07822"/>
    <w:rsid w:val="00E07880"/>
    <w:rsid w:val="00E07965"/>
    <w:rsid w:val="00E07C16"/>
    <w:rsid w:val="00E10152"/>
    <w:rsid w:val="00E10FAC"/>
    <w:rsid w:val="00E111AD"/>
    <w:rsid w:val="00E11762"/>
    <w:rsid w:val="00E12615"/>
    <w:rsid w:val="00E1428D"/>
    <w:rsid w:val="00E15ADD"/>
    <w:rsid w:val="00E166DD"/>
    <w:rsid w:val="00E1696B"/>
    <w:rsid w:val="00E169B6"/>
    <w:rsid w:val="00E175B8"/>
    <w:rsid w:val="00E17816"/>
    <w:rsid w:val="00E207C7"/>
    <w:rsid w:val="00E20903"/>
    <w:rsid w:val="00E20A37"/>
    <w:rsid w:val="00E20B05"/>
    <w:rsid w:val="00E20C29"/>
    <w:rsid w:val="00E20CFA"/>
    <w:rsid w:val="00E21B7F"/>
    <w:rsid w:val="00E22491"/>
    <w:rsid w:val="00E22FB2"/>
    <w:rsid w:val="00E23F22"/>
    <w:rsid w:val="00E243A2"/>
    <w:rsid w:val="00E2470B"/>
    <w:rsid w:val="00E24C0B"/>
    <w:rsid w:val="00E25089"/>
    <w:rsid w:val="00E250F9"/>
    <w:rsid w:val="00E2707E"/>
    <w:rsid w:val="00E272A0"/>
    <w:rsid w:val="00E2763C"/>
    <w:rsid w:val="00E304F7"/>
    <w:rsid w:val="00E30BA1"/>
    <w:rsid w:val="00E30E4C"/>
    <w:rsid w:val="00E32175"/>
    <w:rsid w:val="00E322F3"/>
    <w:rsid w:val="00E32E36"/>
    <w:rsid w:val="00E33057"/>
    <w:rsid w:val="00E3350B"/>
    <w:rsid w:val="00E34225"/>
    <w:rsid w:val="00E3471B"/>
    <w:rsid w:val="00E34D39"/>
    <w:rsid w:val="00E35269"/>
    <w:rsid w:val="00E35657"/>
    <w:rsid w:val="00E35AA2"/>
    <w:rsid w:val="00E36017"/>
    <w:rsid w:val="00E3670A"/>
    <w:rsid w:val="00E369E4"/>
    <w:rsid w:val="00E37500"/>
    <w:rsid w:val="00E40184"/>
    <w:rsid w:val="00E4022F"/>
    <w:rsid w:val="00E402A0"/>
    <w:rsid w:val="00E418F6"/>
    <w:rsid w:val="00E42B4D"/>
    <w:rsid w:val="00E43299"/>
    <w:rsid w:val="00E43849"/>
    <w:rsid w:val="00E43D82"/>
    <w:rsid w:val="00E44108"/>
    <w:rsid w:val="00E45213"/>
    <w:rsid w:val="00E45FEB"/>
    <w:rsid w:val="00E45FF5"/>
    <w:rsid w:val="00E46D67"/>
    <w:rsid w:val="00E509F8"/>
    <w:rsid w:val="00E50EDB"/>
    <w:rsid w:val="00E510DE"/>
    <w:rsid w:val="00E51148"/>
    <w:rsid w:val="00E51EC2"/>
    <w:rsid w:val="00E526B5"/>
    <w:rsid w:val="00E53964"/>
    <w:rsid w:val="00E53CBD"/>
    <w:rsid w:val="00E54279"/>
    <w:rsid w:val="00E54299"/>
    <w:rsid w:val="00E54351"/>
    <w:rsid w:val="00E545D3"/>
    <w:rsid w:val="00E54A0C"/>
    <w:rsid w:val="00E5616F"/>
    <w:rsid w:val="00E56485"/>
    <w:rsid w:val="00E568EC"/>
    <w:rsid w:val="00E56DB5"/>
    <w:rsid w:val="00E56F02"/>
    <w:rsid w:val="00E5767E"/>
    <w:rsid w:val="00E57B52"/>
    <w:rsid w:val="00E60122"/>
    <w:rsid w:val="00E61568"/>
    <w:rsid w:val="00E6171A"/>
    <w:rsid w:val="00E61742"/>
    <w:rsid w:val="00E61AC1"/>
    <w:rsid w:val="00E61E38"/>
    <w:rsid w:val="00E63983"/>
    <w:rsid w:val="00E63C0C"/>
    <w:rsid w:val="00E64474"/>
    <w:rsid w:val="00E64E71"/>
    <w:rsid w:val="00E65FE9"/>
    <w:rsid w:val="00E662DD"/>
    <w:rsid w:val="00E6644C"/>
    <w:rsid w:val="00E66846"/>
    <w:rsid w:val="00E66C99"/>
    <w:rsid w:val="00E6758F"/>
    <w:rsid w:val="00E6764F"/>
    <w:rsid w:val="00E6792C"/>
    <w:rsid w:val="00E67A26"/>
    <w:rsid w:val="00E67C5D"/>
    <w:rsid w:val="00E67D21"/>
    <w:rsid w:val="00E67F2F"/>
    <w:rsid w:val="00E702B6"/>
    <w:rsid w:val="00E703CA"/>
    <w:rsid w:val="00E70761"/>
    <w:rsid w:val="00E70D67"/>
    <w:rsid w:val="00E70E24"/>
    <w:rsid w:val="00E7115C"/>
    <w:rsid w:val="00E712E6"/>
    <w:rsid w:val="00E71B8C"/>
    <w:rsid w:val="00E7228C"/>
    <w:rsid w:val="00E727F4"/>
    <w:rsid w:val="00E72F39"/>
    <w:rsid w:val="00E733D3"/>
    <w:rsid w:val="00E7393F"/>
    <w:rsid w:val="00E73A82"/>
    <w:rsid w:val="00E74817"/>
    <w:rsid w:val="00E74DF6"/>
    <w:rsid w:val="00E74F8B"/>
    <w:rsid w:val="00E75688"/>
    <w:rsid w:val="00E758AA"/>
    <w:rsid w:val="00E75A72"/>
    <w:rsid w:val="00E76A31"/>
    <w:rsid w:val="00E76ADB"/>
    <w:rsid w:val="00E7734D"/>
    <w:rsid w:val="00E80BFF"/>
    <w:rsid w:val="00E80F73"/>
    <w:rsid w:val="00E811F6"/>
    <w:rsid w:val="00E81204"/>
    <w:rsid w:val="00E82517"/>
    <w:rsid w:val="00E828DB"/>
    <w:rsid w:val="00E82F3C"/>
    <w:rsid w:val="00E831C2"/>
    <w:rsid w:val="00E83619"/>
    <w:rsid w:val="00E83738"/>
    <w:rsid w:val="00E84B11"/>
    <w:rsid w:val="00E855E5"/>
    <w:rsid w:val="00E8596B"/>
    <w:rsid w:val="00E85B7F"/>
    <w:rsid w:val="00E85F30"/>
    <w:rsid w:val="00E87FB3"/>
    <w:rsid w:val="00E90C53"/>
    <w:rsid w:val="00E90EB9"/>
    <w:rsid w:val="00E91E7F"/>
    <w:rsid w:val="00E92048"/>
    <w:rsid w:val="00E92261"/>
    <w:rsid w:val="00E92D6D"/>
    <w:rsid w:val="00E933BC"/>
    <w:rsid w:val="00E9375A"/>
    <w:rsid w:val="00E937A8"/>
    <w:rsid w:val="00E937AB"/>
    <w:rsid w:val="00E93A12"/>
    <w:rsid w:val="00E94751"/>
    <w:rsid w:val="00E94B4D"/>
    <w:rsid w:val="00E95323"/>
    <w:rsid w:val="00E95EDB"/>
    <w:rsid w:val="00E9637E"/>
    <w:rsid w:val="00E96910"/>
    <w:rsid w:val="00E97840"/>
    <w:rsid w:val="00EA08E9"/>
    <w:rsid w:val="00EA0AEA"/>
    <w:rsid w:val="00EA0D67"/>
    <w:rsid w:val="00EA12C2"/>
    <w:rsid w:val="00EA17E9"/>
    <w:rsid w:val="00EA183C"/>
    <w:rsid w:val="00EA200E"/>
    <w:rsid w:val="00EA2278"/>
    <w:rsid w:val="00EA33CB"/>
    <w:rsid w:val="00EA3668"/>
    <w:rsid w:val="00EA387B"/>
    <w:rsid w:val="00EA438F"/>
    <w:rsid w:val="00EA4E73"/>
    <w:rsid w:val="00EA4EB8"/>
    <w:rsid w:val="00EA50A0"/>
    <w:rsid w:val="00EA58B6"/>
    <w:rsid w:val="00EA5EE7"/>
    <w:rsid w:val="00EA689A"/>
    <w:rsid w:val="00EA7C19"/>
    <w:rsid w:val="00EB15D6"/>
    <w:rsid w:val="00EB1AB7"/>
    <w:rsid w:val="00EB1CDF"/>
    <w:rsid w:val="00EB2720"/>
    <w:rsid w:val="00EB2C3B"/>
    <w:rsid w:val="00EB3886"/>
    <w:rsid w:val="00EB44D5"/>
    <w:rsid w:val="00EB4C7A"/>
    <w:rsid w:val="00EB5E88"/>
    <w:rsid w:val="00EB65FD"/>
    <w:rsid w:val="00EB714D"/>
    <w:rsid w:val="00EB73E3"/>
    <w:rsid w:val="00EB750D"/>
    <w:rsid w:val="00EB7BB8"/>
    <w:rsid w:val="00EC095C"/>
    <w:rsid w:val="00EC0C00"/>
    <w:rsid w:val="00EC0F35"/>
    <w:rsid w:val="00EC1AE7"/>
    <w:rsid w:val="00EC1BF7"/>
    <w:rsid w:val="00EC1E38"/>
    <w:rsid w:val="00EC2DA8"/>
    <w:rsid w:val="00EC3988"/>
    <w:rsid w:val="00EC454A"/>
    <w:rsid w:val="00EC4BC0"/>
    <w:rsid w:val="00EC51E0"/>
    <w:rsid w:val="00EC5273"/>
    <w:rsid w:val="00EC5B50"/>
    <w:rsid w:val="00EC6402"/>
    <w:rsid w:val="00EC661C"/>
    <w:rsid w:val="00EC6B34"/>
    <w:rsid w:val="00EC6B37"/>
    <w:rsid w:val="00EC7DD0"/>
    <w:rsid w:val="00EC7E27"/>
    <w:rsid w:val="00ED0011"/>
    <w:rsid w:val="00ED00BA"/>
    <w:rsid w:val="00ED01B0"/>
    <w:rsid w:val="00ED0548"/>
    <w:rsid w:val="00ED1171"/>
    <w:rsid w:val="00ED1557"/>
    <w:rsid w:val="00ED2217"/>
    <w:rsid w:val="00ED372C"/>
    <w:rsid w:val="00ED37A4"/>
    <w:rsid w:val="00ED3A9B"/>
    <w:rsid w:val="00ED3B3B"/>
    <w:rsid w:val="00ED414A"/>
    <w:rsid w:val="00ED4178"/>
    <w:rsid w:val="00ED4582"/>
    <w:rsid w:val="00ED4D93"/>
    <w:rsid w:val="00ED4DC2"/>
    <w:rsid w:val="00ED583E"/>
    <w:rsid w:val="00ED58EA"/>
    <w:rsid w:val="00ED61C4"/>
    <w:rsid w:val="00ED707F"/>
    <w:rsid w:val="00ED7253"/>
    <w:rsid w:val="00ED791A"/>
    <w:rsid w:val="00ED7E09"/>
    <w:rsid w:val="00EE0029"/>
    <w:rsid w:val="00EE0D5F"/>
    <w:rsid w:val="00EE1EA3"/>
    <w:rsid w:val="00EE27A0"/>
    <w:rsid w:val="00EE2AED"/>
    <w:rsid w:val="00EE4179"/>
    <w:rsid w:val="00EE45C2"/>
    <w:rsid w:val="00EE51F8"/>
    <w:rsid w:val="00EE5370"/>
    <w:rsid w:val="00EE70FC"/>
    <w:rsid w:val="00EE79CF"/>
    <w:rsid w:val="00EF0CC5"/>
    <w:rsid w:val="00EF0D28"/>
    <w:rsid w:val="00EF12F6"/>
    <w:rsid w:val="00EF1A4C"/>
    <w:rsid w:val="00EF1E6F"/>
    <w:rsid w:val="00EF42B1"/>
    <w:rsid w:val="00EF4317"/>
    <w:rsid w:val="00EF4DBE"/>
    <w:rsid w:val="00EF5A27"/>
    <w:rsid w:val="00EF60CC"/>
    <w:rsid w:val="00EF6FA9"/>
    <w:rsid w:val="00EF766D"/>
    <w:rsid w:val="00EF7949"/>
    <w:rsid w:val="00EF7A47"/>
    <w:rsid w:val="00F004F5"/>
    <w:rsid w:val="00F00686"/>
    <w:rsid w:val="00F012F0"/>
    <w:rsid w:val="00F01AF6"/>
    <w:rsid w:val="00F02435"/>
    <w:rsid w:val="00F036AB"/>
    <w:rsid w:val="00F036C1"/>
    <w:rsid w:val="00F03916"/>
    <w:rsid w:val="00F03E11"/>
    <w:rsid w:val="00F03E83"/>
    <w:rsid w:val="00F03F05"/>
    <w:rsid w:val="00F04498"/>
    <w:rsid w:val="00F04662"/>
    <w:rsid w:val="00F04D34"/>
    <w:rsid w:val="00F04EBF"/>
    <w:rsid w:val="00F04FB8"/>
    <w:rsid w:val="00F05116"/>
    <w:rsid w:val="00F063BA"/>
    <w:rsid w:val="00F06E5E"/>
    <w:rsid w:val="00F079CA"/>
    <w:rsid w:val="00F10C02"/>
    <w:rsid w:val="00F10CC6"/>
    <w:rsid w:val="00F10F74"/>
    <w:rsid w:val="00F110AC"/>
    <w:rsid w:val="00F111E8"/>
    <w:rsid w:val="00F11487"/>
    <w:rsid w:val="00F1194A"/>
    <w:rsid w:val="00F128E0"/>
    <w:rsid w:val="00F13034"/>
    <w:rsid w:val="00F14AA4"/>
    <w:rsid w:val="00F14D21"/>
    <w:rsid w:val="00F15412"/>
    <w:rsid w:val="00F16D12"/>
    <w:rsid w:val="00F171D2"/>
    <w:rsid w:val="00F20375"/>
    <w:rsid w:val="00F20608"/>
    <w:rsid w:val="00F20F97"/>
    <w:rsid w:val="00F20FAF"/>
    <w:rsid w:val="00F211B3"/>
    <w:rsid w:val="00F2122C"/>
    <w:rsid w:val="00F217A5"/>
    <w:rsid w:val="00F21A2D"/>
    <w:rsid w:val="00F21CD9"/>
    <w:rsid w:val="00F222BF"/>
    <w:rsid w:val="00F2277C"/>
    <w:rsid w:val="00F23007"/>
    <w:rsid w:val="00F23A06"/>
    <w:rsid w:val="00F23BEA"/>
    <w:rsid w:val="00F2464E"/>
    <w:rsid w:val="00F248DE"/>
    <w:rsid w:val="00F2509C"/>
    <w:rsid w:val="00F2692B"/>
    <w:rsid w:val="00F270AE"/>
    <w:rsid w:val="00F270BF"/>
    <w:rsid w:val="00F2784D"/>
    <w:rsid w:val="00F27CF3"/>
    <w:rsid w:val="00F27DF8"/>
    <w:rsid w:val="00F322EE"/>
    <w:rsid w:val="00F32C48"/>
    <w:rsid w:val="00F3340D"/>
    <w:rsid w:val="00F3452C"/>
    <w:rsid w:val="00F3453E"/>
    <w:rsid w:val="00F35FF4"/>
    <w:rsid w:val="00F361D7"/>
    <w:rsid w:val="00F36A2A"/>
    <w:rsid w:val="00F36DC9"/>
    <w:rsid w:val="00F3702B"/>
    <w:rsid w:val="00F37DF6"/>
    <w:rsid w:val="00F37EF6"/>
    <w:rsid w:val="00F4066C"/>
    <w:rsid w:val="00F408AD"/>
    <w:rsid w:val="00F4124C"/>
    <w:rsid w:val="00F412D9"/>
    <w:rsid w:val="00F4221A"/>
    <w:rsid w:val="00F42EC6"/>
    <w:rsid w:val="00F433DE"/>
    <w:rsid w:val="00F43420"/>
    <w:rsid w:val="00F43871"/>
    <w:rsid w:val="00F43E62"/>
    <w:rsid w:val="00F440B5"/>
    <w:rsid w:val="00F441A7"/>
    <w:rsid w:val="00F44D73"/>
    <w:rsid w:val="00F44D94"/>
    <w:rsid w:val="00F45AE1"/>
    <w:rsid w:val="00F46468"/>
    <w:rsid w:val="00F4686D"/>
    <w:rsid w:val="00F468A0"/>
    <w:rsid w:val="00F47753"/>
    <w:rsid w:val="00F50EC3"/>
    <w:rsid w:val="00F51348"/>
    <w:rsid w:val="00F51481"/>
    <w:rsid w:val="00F51A62"/>
    <w:rsid w:val="00F51BE3"/>
    <w:rsid w:val="00F521E1"/>
    <w:rsid w:val="00F5272E"/>
    <w:rsid w:val="00F529AD"/>
    <w:rsid w:val="00F542FE"/>
    <w:rsid w:val="00F54662"/>
    <w:rsid w:val="00F54A38"/>
    <w:rsid w:val="00F55C95"/>
    <w:rsid w:val="00F5620E"/>
    <w:rsid w:val="00F56566"/>
    <w:rsid w:val="00F56EBD"/>
    <w:rsid w:val="00F56F06"/>
    <w:rsid w:val="00F56F4E"/>
    <w:rsid w:val="00F56FFF"/>
    <w:rsid w:val="00F5754E"/>
    <w:rsid w:val="00F6030F"/>
    <w:rsid w:val="00F6064F"/>
    <w:rsid w:val="00F60C6E"/>
    <w:rsid w:val="00F613E1"/>
    <w:rsid w:val="00F619CD"/>
    <w:rsid w:val="00F62075"/>
    <w:rsid w:val="00F62A1B"/>
    <w:rsid w:val="00F62AB5"/>
    <w:rsid w:val="00F62E33"/>
    <w:rsid w:val="00F6337A"/>
    <w:rsid w:val="00F636AB"/>
    <w:rsid w:val="00F641EA"/>
    <w:rsid w:val="00F652CF"/>
    <w:rsid w:val="00F65B2E"/>
    <w:rsid w:val="00F65FC1"/>
    <w:rsid w:val="00F66697"/>
    <w:rsid w:val="00F66872"/>
    <w:rsid w:val="00F6690B"/>
    <w:rsid w:val="00F66F41"/>
    <w:rsid w:val="00F67502"/>
    <w:rsid w:val="00F67C80"/>
    <w:rsid w:val="00F70489"/>
    <w:rsid w:val="00F713E2"/>
    <w:rsid w:val="00F72288"/>
    <w:rsid w:val="00F725BE"/>
    <w:rsid w:val="00F72902"/>
    <w:rsid w:val="00F73406"/>
    <w:rsid w:val="00F73910"/>
    <w:rsid w:val="00F7399E"/>
    <w:rsid w:val="00F73A15"/>
    <w:rsid w:val="00F73F0E"/>
    <w:rsid w:val="00F742E9"/>
    <w:rsid w:val="00F74388"/>
    <w:rsid w:val="00F7475C"/>
    <w:rsid w:val="00F75A0B"/>
    <w:rsid w:val="00F76D48"/>
    <w:rsid w:val="00F76FA0"/>
    <w:rsid w:val="00F80443"/>
    <w:rsid w:val="00F80CA6"/>
    <w:rsid w:val="00F8162F"/>
    <w:rsid w:val="00F81DBE"/>
    <w:rsid w:val="00F82794"/>
    <w:rsid w:val="00F827E4"/>
    <w:rsid w:val="00F83268"/>
    <w:rsid w:val="00F83981"/>
    <w:rsid w:val="00F84485"/>
    <w:rsid w:val="00F8462C"/>
    <w:rsid w:val="00F84D50"/>
    <w:rsid w:val="00F8523E"/>
    <w:rsid w:val="00F853B7"/>
    <w:rsid w:val="00F856AF"/>
    <w:rsid w:val="00F85709"/>
    <w:rsid w:val="00F86AE3"/>
    <w:rsid w:val="00F87638"/>
    <w:rsid w:val="00F87BAA"/>
    <w:rsid w:val="00F9060B"/>
    <w:rsid w:val="00F90D38"/>
    <w:rsid w:val="00F90D4B"/>
    <w:rsid w:val="00F9137B"/>
    <w:rsid w:val="00F91ADF"/>
    <w:rsid w:val="00F91B27"/>
    <w:rsid w:val="00F91D60"/>
    <w:rsid w:val="00F91F57"/>
    <w:rsid w:val="00F922C8"/>
    <w:rsid w:val="00F92DA5"/>
    <w:rsid w:val="00F93C78"/>
    <w:rsid w:val="00F95EDA"/>
    <w:rsid w:val="00F96295"/>
    <w:rsid w:val="00F96E06"/>
    <w:rsid w:val="00F9745F"/>
    <w:rsid w:val="00F97F0E"/>
    <w:rsid w:val="00FA0787"/>
    <w:rsid w:val="00FA106E"/>
    <w:rsid w:val="00FA1A1A"/>
    <w:rsid w:val="00FA1EBB"/>
    <w:rsid w:val="00FA1F1C"/>
    <w:rsid w:val="00FA2B6E"/>
    <w:rsid w:val="00FA30CA"/>
    <w:rsid w:val="00FA3727"/>
    <w:rsid w:val="00FA5C4D"/>
    <w:rsid w:val="00FA62F7"/>
    <w:rsid w:val="00FA6685"/>
    <w:rsid w:val="00FA6FCA"/>
    <w:rsid w:val="00FA7051"/>
    <w:rsid w:val="00FA753D"/>
    <w:rsid w:val="00FB01F6"/>
    <w:rsid w:val="00FB20AC"/>
    <w:rsid w:val="00FB216D"/>
    <w:rsid w:val="00FB2389"/>
    <w:rsid w:val="00FB2391"/>
    <w:rsid w:val="00FB2922"/>
    <w:rsid w:val="00FB2F3D"/>
    <w:rsid w:val="00FB31EE"/>
    <w:rsid w:val="00FB37D5"/>
    <w:rsid w:val="00FB388A"/>
    <w:rsid w:val="00FB40C4"/>
    <w:rsid w:val="00FB422C"/>
    <w:rsid w:val="00FB463E"/>
    <w:rsid w:val="00FB4A8D"/>
    <w:rsid w:val="00FB4CA7"/>
    <w:rsid w:val="00FB4F4E"/>
    <w:rsid w:val="00FB574A"/>
    <w:rsid w:val="00FB5CCE"/>
    <w:rsid w:val="00FB6252"/>
    <w:rsid w:val="00FB642A"/>
    <w:rsid w:val="00FC00F1"/>
    <w:rsid w:val="00FC08FF"/>
    <w:rsid w:val="00FC0A3F"/>
    <w:rsid w:val="00FC1B4B"/>
    <w:rsid w:val="00FC1C17"/>
    <w:rsid w:val="00FC2093"/>
    <w:rsid w:val="00FC3CF4"/>
    <w:rsid w:val="00FC4BD7"/>
    <w:rsid w:val="00FC51FD"/>
    <w:rsid w:val="00FC5D45"/>
    <w:rsid w:val="00FC61A4"/>
    <w:rsid w:val="00FC636E"/>
    <w:rsid w:val="00FC6EB9"/>
    <w:rsid w:val="00FC7B97"/>
    <w:rsid w:val="00FC7E80"/>
    <w:rsid w:val="00FD00B8"/>
    <w:rsid w:val="00FD024A"/>
    <w:rsid w:val="00FD1263"/>
    <w:rsid w:val="00FD2A23"/>
    <w:rsid w:val="00FD2B94"/>
    <w:rsid w:val="00FD49F0"/>
    <w:rsid w:val="00FD4F05"/>
    <w:rsid w:val="00FD7C6A"/>
    <w:rsid w:val="00FE000F"/>
    <w:rsid w:val="00FE023B"/>
    <w:rsid w:val="00FE090C"/>
    <w:rsid w:val="00FE1B18"/>
    <w:rsid w:val="00FE1D26"/>
    <w:rsid w:val="00FE2790"/>
    <w:rsid w:val="00FE2B62"/>
    <w:rsid w:val="00FE2D98"/>
    <w:rsid w:val="00FE3076"/>
    <w:rsid w:val="00FE3315"/>
    <w:rsid w:val="00FE3B82"/>
    <w:rsid w:val="00FE3E52"/>
    <w:rsid w:val="00FE4481"/>
    <w:rsid w:val="00FE5132"/>
    <w:rsid w:val="00FE567D"/>
    <w:rsid w:val="00FE611B"/>
    <w:rsid w:val="00FE61C1"/>
    <w:rsid w:val="00FF06B9"/>
    <w:rsid w:val="00FF0D42"/>
    <w:rsid w:val="00FF1BC7"/>
    <w:rsid w:val="00FF1F21"/>
    <w:rsid w:val="00FF405E"/>
    <w:rsid w:val="00FF4679"/>
    <w:rsid w:val="00FF598B"/>
    <w:rsid w:val="00FF64AE"/>
    <w:rsid w:val="00FF789A"/>
    <w:rsid w:val="00FF7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A2D17"/>
  <w15:docId w15:val="{1CA40402-B53C-43C5-A1F7-78B99BEB9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qFormat/>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qForma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1"/>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qFormat/>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C61D6"/>
    <w:rPr>
      <w:lang w:val="en-GB" w:eastAsia="ko-KR"/>
    </w:rPr>
  </w:style>
  <w:style w:type="character" w:customStyle="1" w:styleId="B2Char">
    <w:name w:val="B2 Char"/>
    <w:link w:val="B2"/>
    <w:qFormat/>
    <w:locked/>
    <w:rsid w:val="00354C76"/>
    <w:rPr>
      <w:lang w:val="en-GB" w:eastAsia="ko-KR"/>
    </w:rPr>
  </w:style>
  <w:style w:type="character" w:customStyle="1" w:styleId="NOChar">
    <w:name w:val="NO Char"/>
    <w:link w:val="NO"/>
    <w:qFormat/>
    <w:locked/>
    <w:rsid w:val="0017234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0496068">
      <w:bodyDiv w:val="1"/>
      <w:marLeft w:val="0"/>
      <w:marRight w:val="0"/>
      <w:marTop w:val="0"/>
      <w:marBottom w:val="0"/>
      <w:divBdr>
        <w:top w:val="none" w:sz="0" w:space="0" w:color="auto"/>
        <w:left w:val="none" w:sz="0" w:space="0" w:color="auto"/>
        <w:bottom w:val="none" w:sz="0" w:space="0" w:color="auto"/>
        <w:right w:val="none" w:sz="0" w:space="0" w:color="auto"/>
      </w:divBdr>
      <w:divsChild>
        <w:div w:id="1953512697">
          <w:marLeft w:val="1166"/>
          <w:marRight w:val="0"/>
          <w:marTop w:val="0"/>
          <w:marBottom w:val="0"/>
          <w:divBdr>
            <w:top w:val="none" w:sz="0" w:space="0" w:color="auto"/>
            <w:left w:val="none" w:sz="0" w:space="0" w:color="auto"/>
            <w:bottom w:val="none" w:sz="0" w:space="0" w:color="auto"/>
            <w:right w:val="none" w:sz="0" w:space="0" w:color="auto"/>
          </w:divBdr>
        </w:div>
        <w:div w:id="1986547425">
          <w:marLeft w:val="1800"/>
          <w:marRight w:val="0"/>
          <w:marTop w:val="0"/>
          <w:marBottom w:val="0"/>
          <w:divBdr>
            <w:top w:val="none" w:sz="0" w:space="0" w:color="auto"/>
            <w:left w:val="none" w:sz="0" w:space="0" w:color="auto"/>
            <w:bottom w:val="none" w:sz="0" w:space="0" w:color="auto"/>
            <w:right w:val="none" w:sz="0" w:space="0" w:color="auto"/>
          </w:divBdr>
        </w:div>
        <w:div w:id="788477158">
          <w:marLeft w:val="1800"/>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83829100">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48606071">
      <w:bodyDiv w:val="1"/>
      <w:marLeft w:val="0"/>
      <w:marRight w:val="0"/>
      <w:marTop w:val="0"/>
      <w:marBottom w:val="0"/>
      <w:divBdr>
        <w:top w:val="none" w:sz="0" w:space="0" w:color="auto"/>
        <w:left w:val="none" w:sz="0" w:space="0" w:color="auto"/>
        <w:bottom w:val="none" w:sz="0" w:space="0" w:color="auto"/>
        <w:right w:val="none" w:sz="0" w:space="0" w:color="auto"/>
      </w:divBdr>
      <w:divsChild>
        <w:div w:id="1947543349">
          <w:marLeft w:val="1094"/>
          <w:marRight w:val="0"/>
          <w:marTop w:val="40"/>
          <w:marBottom w:val="0"/>
          <w:divBdr>
            <w:top w:val="none" w:sz="0" w:space="0" w:color="auto"/>
            <w:left w:val="none" w:sz="0" w:space="0" w:color="auto"/>
            <w:bottom w:val="none" w:sz="0" w:space="0" w:color="auto"/>
            <w:right w:val="none" w:sz="0" w:space="0" w:color="auto"/>
          </w:divBdr>
        </w:div>
      </w:divsChild>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24971176">
      <w:bodyDiv w:val="1"/>
      <w:marLeft w:val="0"/>
      <w:marRight w:val="0"/>
      <w:marTop w:val="0"/>
      <w:marBottom w:val="0"/>
      <w:divBdr>
        <w:top w:val="none" w:sz="0" w:space="0" w:color="auto"/>
        <w:left w:val="none" w:sz="0" w:space="0" w:color="auto"/>
        <w:bottom w:val="none" w:sz="0" w:space="0" w:color="auto"/>
        <w:right w:val="none" w:sz="0" w:space="0" w:color="auto"/>
      </w:divBdr>
      <w:divsChild>
        <w:div w:id="969361710">
          <w:marLeft w:val="1166"/>
          <w:marRight w:val="0"/>
          <w:marTop w:val="0"/>
          <w:marBottom w:val="0"/>
          <w:divBdr>
            <w:top w:val="none" w:sz="0" w:space="0" w:color="auto"/>
            <w:left w:val="none" w:sz="0" w:space="0" w:color="auto"/>
            <w:bottom w:val="none" w:sz="0" w:space="0" w:color="auto"/>
            <w:right w:val="none" w:sz="0" w:space="0" w:color="auto"/>
          </w:divBdr>
        </w:div>
        <w:div w:id="355734867">
          <w:marLeft w:val="1800"/>
          <w:marRight w:val="0"/>
          <w:marTop w:val="0"/>
          <w:marBottom w:val="0"/>
          <w:divBdr>
            <w:top w:val="none" w:sz="0" w:space="0" w:color="auto"/>
            <w:left w:val="none" w:sz="0" w:space="0" w:color="auto"/>
            <w:bottom w:val="none" w:sz="0" w:space="0" w:color="auto"/>
            <w:right w:val="none" w:sz="0" w:space="0" w:color="auto"/>
          </w:divBdr>
        </w:div>
        <w:div w:id="1267496500">
          <w:marLeft w:val="1800"/>
          <w:marRight w:val="0"/>
          <w:marTop w:val="0"/>
          <w:marBottom w:val="0"/>
          <w:divBdr>
            <w:top w:val="none" w:sz="0" w:space="0" w:color="auto"/>
            <w:left w:val="none" w:sz="0" w:space="0" w:color="auto"/>
            <w:bottom w:val="none" w:sz="0" w:space="0" w:color="auto"/>
            <w:right w:val="none" w:sz="0" w:space="0" w:color="auto"/>
          </w:divBdr>
        </w:div>
      </w:divsChild>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 w:id="2146771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3</cp:revision>
  <dcterms:created xsi:type="dcterms:W3CDTF">2023-09-27T21:29:00Z</dcterms:created>
  <dcterms:modified xsi:type="dcterms:W3CDTF">2023-09-27T21:37:00Z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MTWinEqns">
    <vt:bool>true</vt:bool>
  </property>
</Properties>
</file>