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764F74" w14:textId="2BD92B30" w:rsidR="004F02E1" w:rsidRPr="00305F87" w:rsidRDefault="004F02E1" w:rsidP="004F02E1">
      <w:pPr>
        <w:pStyle w:val="CRCoverPage"/>
        <w:tabs>
          <w:tab w:val="right" w:pos="9639"/>
        </w:tabs>
        <w:spacing w:after="0"/>
        <w:rPr>
          <w:b/>
          <w:noProof/>
          <w:sz w:val="24"/>
        </w:rPr>
      </w:pPr>
      <w:bookmarkStart w:id="0" w:name="_Hlk66949131"/>
      <w:bookmarkStart w:id="1" w:name="_Hlk514061252"/>
      <w:bookmarkEnd w:id="0"/>
      <w:r w:rsidRPr="00305F87">
        <w:rPr>
          <w:b/>
          <w:noProof/>
          <w:sz w:val="24"/>
        </w:rPr>
        <w:t>3GPP TSG-RAN WG4 Meeting #</w:t>
      </w:r>
      <w:bookmarkEnd w:id="1"/>
      <w:r w:rsidRPr="00305F87">
        <w:rPr>
          <w:b/>
          <w:noProof/>
          <w:sz w:val="24"/>
        </w:rPr>
        <w:t>108-Bis</w:t>
      </w:r>
      <w:r w:rsidRPr="00305F87">
        <w:rPr>
          <w:b/>
          <w:noProof/>
          <w:sz w:val="24"/>
        </w:rPr>
        <w:tab/>
        <w:t>R4-231505</w:t>
      </w:r>
      <w:r>
        <w:rPr>
          <w:b/>
          <w:noProof/>
          <w:sz w:val="24"/>
        </w:rPr>
        <w:t>8</w:t>
      </w:r>
    </w:p>
    <w:p w14:paraId="6BD2C3E5" w14:textId="77777777" w:rsidR="004F02E1" w:rsidRDefault="004F02E1" w:rsidP="004F02E1">
      <w:pPr>
        <w:spacing w:after="60"/>
        <w:ind w:left="1985" w:hanging="1985"/>
        <w:rPr>
          <w:rFonts w:ascii="Arial" w:hAnsi="Arial" w:cs="Arial"/>
          <w:b/>
          <w:sz w:val="24"/>
        </w:rPr>
      </w:pPr>
      <w:r w:rsidRPr="00305F87">
        <w:rPr>
          <w:rFonts w:ascii="Arial" w:hAnsi="Arial" w:cs="Arial"/>
          <w:b/>
          <w:sz w:val="24"/>
        </w:rPr>
        <w:t>Xiamen, China, Oct. 2023</w:t>
      </w:r>
    </w:p>
    <w:p w14:paraId="0FB20F39" w14:textId="77777777" w:rsidR="004F02E1" w:rsidRPr="00697B05" w:rsidRDefault="004F02E1" w:rsidP="004F02E1">
      <w:pPr>
        <w:pStyle w:val="Header"/>
        <w:rPr>
          <w:b w:val="0"/>
          <w:sz w:val="24"/>
          <w:highlight w:val="yellow"/>
        </w:rPr>
      </w:pPr>
    </w:p>
    <w:p w14:paraId="3CFEA7E4" w14:textId="609CD4C4" w:rsidR="004F02E1" w:rsidRPr="00B52BB4" w:rsidRDefault="004F02E1" w:rsidP="004F02E1">
      <w:pPr>
        <w:spacing w:after="120"/>
        <w:ind w:left="1987" w:hanging="1987"/>
        <w:rPr>
          <w:rFonts w:ascii="Arial" w:eastAsia="Times New Roman" w:hAnsi="Arial" w:cs="Arial"/>
          <w:b/>
          <w:lang w:eastAsia="ko-KR"/>
        </w:rPr>
      </w:pPr>
      <w:r w:rsidRPr="00B52BB4">
        <w:rPr>
          <w:rFonts w:ascii="Arial" w:eastAsia="Times New Roman" w:hAnsi="Arial" w:cs="Arial"/>
          <w:b/>
          <w:lang w:eastAsia="ko-KR"/>
        </w:rPr>
        <w:t>Title</w:t>
      </w:r>
      <w:r w:rsidRPr="00B52BB4">
        <w:rPr>
          <w:rFonts w:ascii="Arial" w:eastAsia="Times New Roman" w:hAnsi="Arial" w:cs="Arial"/>
          <w:b/>
          <w:lang w:eastAsia="ko-KR"/>
        </w:rPr>
        <w:tab/>
      </w:r>
      <w:r w:rsidRPr="00B52BB4">
        <w:rPr>
          <w:rFonts w:ascii="Arial" w:eastAsia="Times New Roman" w:hAnsi="Arial" w:cs="Arial"/>
          <w:b/>
          <w:lang w:eastAsia="ko-KR"/>
        </w:rPr>
        <w:tab/>
        <w:t xml:space="preserve">: </w:t>
      </w:r>
      <w:r w:rsidR="00CD512B" w:rsidRPr="00CD512B">
        <w:rPr>
          <w:rFonts w:ascii="Arial" w:eastAsia="Times New Roman" w:hAnsi="Arial" w:cs="Arial"/>
          <w:b/>
          <w:lang w:eastAsia="ko-KR"/>
        </w:rPr>
        <w:t>An approach to specify transparent UL enhancements for Rel-18</w:t>
      </w:r>
    </w:p>
    <w:p w14:paraId="107BB9C9" w14:textId="77777777" w:rsidR="004F02E1" w:rsidRPr="00B52BB4" w:rsidRDefault="004F02E1" w:rsidP="004F02E1">
      <w:pPr>
        <w:spacing w:after="120"/>
        <w:ind w:left="1987" w:hanging="1987"/>
        <w:rPr>
          <w:rFonts w:ascii="Arial" w:eastAsia="Times New Roman" w:hAnsi="Arial" w:cs="Arial"/>
          <w:b/>
          <w:lang w:eastAsia="ko-KR"/>
        </w:rPr>
      </w:pPr>
      <w:r w:rsidRPr="00B52BB4">
        <w:rPr>
          <w:rFonts w:ascii="Arial" w:eastAsia="Times New Roman" w:hAnsi="Arial" w:cs="Arial"/>
          <w:b/>
          <w:lang w:eastAsia="ko-KR"/>
        </w:rPr>
        <w:t>Source</w:t>
      </w:r>
      <w:r w:rsidRPr="00B52BB4">
        <w:rPr>
          <w:rFonts w:ascii="Arial" w:eastAsia="Times New Roman" w:hAnsi="Arial" w:cs="Arial"/>
          <w:b/>
          <w:lang w:eastAsia="ko-KR"/>
        </w:rPr>
        <w:tab/>
        <w:t>: Qualcomm Incorporated</w:t>
      </w:r>
    </w:p>
    <w:p w14:paraId="75931355" w14:textId="0A374C2F" w:rsidR="004F02E1" w:rsidRPr="00B52BB4" w:rsidRDefault="004F02E1" w:rsidP="004F02E1">
      <w:pPr>
        <w:spacing w:after="120"/>
        <w:ind w:left="1987" w:hanging="1987"/>
        <w:rPr>
          <w:rFonts w:ascii="Arial" w:eastAsia="Times New Roman" w:hAnsi="Arial" w:cs="Arial"/>
          <w:b/>
          <w:lang w:eastAsia="ko-KR"/>
        </w:rPr>
      </w:pPr>
      <w:r w:rsidRPr="00B52BB4">
        <w:rPr>
          <w:rFonts w:ascii="Arial" w:eastAsia="Times New Roman" w:hAnsi="Arial" w:cs="Arial"/>
          <w:b/>
          <w:lang w:eastAsia="ko-KR"/>
        </w:rPr>
        <w:t>Agenda item</w:t>
      </w:r>
      <w:r w:rsidRPr="00B52BB4">
        <w:rPr>
          <w:rFonts w:ascii="Arial" w:eastAsia="Times New Roman" w:hAnsi="Arial" w:cs="Arial"/>
          <w:b/>
          <w:lang w:eastAsia="ko-KR"/>
        </w:rPr>
        <w:tab/>
      </w:r>
      <w:r w:rsidRPr="00B52BB4">
        <w:rPr>
          <w:rFonts w:ascii="Arial" w:eastAsia="Times New Roman" w:hAnsi="Arial" w:cs="Arial"/>
          <w:b/>
          <w:lang w:eastAsia="ko-KR"/>
        </w:rPr>
        <w:tab/>
        <w:t xml:space="preserve">: </w:t>
      </w:r>
      <w:r>
        <w:rPr>
          <w:rFonts w:ascii="Arial" w:eastAsia="Times New Roman" w:hAnsi="Arial" w:cs="Arial"/>
          <w:b/>
          <w:lang w:eastAsia="ko-KR"/>
        </w:rPr>
        <w:t>5.27.1.</w:t>
      </w:r>
      <w:r w:rsidR="00CD512B">
        <w:rPr>
          <w:rFonts w:ascii="Arial" w:eastAsia="Times New Roman" w:hAnsi="Arial" w:cs="Arial"/>
          <w:b/>
          <w:lang w:eastAsia="ko-KR"/>
        </w:rPr>
        <w:t>2</w:t>
      </w:r>
    </w:p>
    <w:p w14:paraId="26599061" w14:textId="77777777" w:rsidR="004F02E1" w:rsidRPr="00B52BB4" w:rsidRDefault="004F02E1" w:rsidP="004F02E1">
      <w:pPr>
        <w:spacing w:after="120"/>
        <w:ind w:left="1987" w:hanging="1987"/>
        <w:rPr>
          <w:rFonts w:ascii="Arial" w:eastAsia="Times New Roman" w:hAnsi="Arial" w:cs="Arial"/>
          <w:b/>
          <w:lang w:eastAsia="ko-KR"/>
        </w:rPr>
      </w:pPr>
      <w:r w:rsidRPr="00B52BB4">
        <w:rPr>
          <w:rFonts w:ascii="Arial" w:eastAsia="Times New Roman" w:hAnsi="Arial" w:cs="Arial"/>
          <w:b/>
          <w:lang w:eastAsia="ko-KR"/>
        </w:rPr>
        <w:t>Document for</w:t>
      </w:r>
      <w:r w:rsidRPr="00B52BB4">
        <w:rPr>
          <w:rFonts w:ascii="Arial" w:eastAsia="Times New Roman" w:hAnsi="Arial" w:cs="Arial"/>
          <w:b/>
          <w:lang w:eastAsia="ko-KR"/>
        </w:rPr>
        <w:tab/>
        <w:t>: Approval</w:t>
      </w:r>
    </w:p>
    <w:p w14:paraId="1A311478" w14:textId="33D6C920" w:rsidR="00ED7522" w:rsidRDefault="000E0602" w:rsidP="006866E3">
      <w:pPr>
        <w:pStyle w:val="Heading1"/>
        <w:tabs>
          <w:tab w:val="num" w:pos="522"/>
        </w:tabs>
        <w:ind w:left="522" w:hanging="522"/>
        <w:rPr>
          <w:lang w:val="en-US"/>
        </w:rPr>
      </w:pPr>
      <w:r>
        <w:rPr>
          <w:lang w:val="en-US"/>
        </w:rPr>
        <w:t>Introduction</w:t>
      </w:r>
    </w:p>
    <w:p w14:paraId="2EE16E76" w14:textId="20B6DC12" w:rsidR="002F6547" w:rsidRDefault="007D3428" w:rsidP="0092142E">
      <w:pPr>
        <w:spacing w:after="0"/>
      </w:pPr>
      <w:r>
        <w:t xml:space="preserve">In a previous contribution </w:t>
      </w:r>
      <w:r w:rsidR="004D3DF0">
        <w:t>[1]</w:t>
      </w:r>
      <w:r>
        <w:t xml:space="preserve">, we had </w:t>
      </w:r>
      <w:r w:rsidR="00CD512B">
        <w:t xml:space="preserve">identified that </w:t>
      </w:r>
      <w:r w:rsidR="002648B4">
        <w:t xml:space="preserve">bulk of the inner waveforms did not need FDSS, but FDSS was useful to enhance outer waveforms. </w:t>
      </w:r>
      <w:r w:rsidR="009F2939">
        <w:t xml:space="preserve">Consequently, we </w:t>
      </w:r>
      <w:r>
        <w:t xml:space="preserve">proposed to organise the </w:t>
      </w:r>
      <w:r w:rsidR="00B565EE">
        <w:t xml:space="preserve">enhancement by </w:t>
      </w:r>
      <w:r w:rsidR="00B82EE7">
        <w:t>allocation region</w:t>
      </w:r>
      <w:r w:rsidR="00F762F8">
        <w:t xml:space="preserve"> and technique used</w:t>
      </w:r>
      <w:r w:rsidR="002F6547">
        <w:t>:</w:t>
      </w:r>
    </w:p>
    <w:p w14:paraId="7DB4F8A1" w14:textId="77777777" w:rsidR="002F6547" w:rsidRPr="002F6547" w:rsidRDefault="002F6547" w:rsidP="002F6547">
      <w:pPr>
        <w:pStyle w:val="ListParagraph"/>
        <w:numPr>
          <w:ilvl w:val="0"/>
          <w:numId w:val="40"/>
        </w:numPr>
      </w:pPr>
      <w:r w:rsidRPr="002F6547">
        <w:t>Inner region, no FDSS required (legacy waveform).</w:t>
      </w:r>
    </w:p>
    <w:p w14:paraId="22B33938" w14:textId="77777777" w:rsidR="002F6547" w:rsidRPr="002F6547" w:rsidRDefault="002F6547" w:rsidP="002F6547">
      <w:pPr>
        <w:pStyle w:val="ListParagraph"/>
        <w:numPr>
          <w:ilvl w:val="0"/>
          <w:numId w:val="40"/>
        </w:numPr>
      </w:pPr>
      <w:r w:rsidRPr="002F6547">
        <w:t>Outer region, FDSS required.</w:t>
      </w:r>
    </w:p>
    <w:p w14:paraId="46D23516" w14:textId="6B764189" w:rsidR="00B22BEF" w:rsidRPr="00C71686" w:rsidRDefault="00F762F8" w:rsidP="0092142E">
      <w:pPr>
        <w:spacing w:after="0"/>
      </w:pPr>
      <w:r>
        <w:t xml:space="preserve">In this contribution we </w:t>
      </w:r>
      <w:r w:rsidR="00E8181F">
        <w:t>present the</w:t>
      </w:r>
      <w:r>
        <w:t xml:space="preserve"> proposals made in th</w:t>
      </w:r>
      <w:r w:rsidR="00E8181F">
        <w:t xml:space="preserve">e contribution referenced above in CR form along with explanations as necessary. </w:t>
      </w:r>
    </w:p>
    <w:p w14:paraId="79BA2FAC" w14:textId="2D382ADE" w:rsidR="00D85CB8" w:rsidRPr="00CE364D" w:rsidRDefault="00BF41B5" w:rsidP="00CE364D">
      <w:pPr>
        <w:pStyle w:val="Heading1"/>
        <w:rPr>
          <w:lang w:val="en-US"/>
        </w:rPr>
      </w:pPr>
      <w:r>
        <w:rPr>
          <w:lang w:val="en-US"/>
        </w:rPr>
        <w:t>Discussion</w:t>
      </w:r>
    </w:p>
    <w:p w14:paraId="4BBF4913" w14:textId="77777777" w:rsidR="008E7C49" w:rsidRDefault="008E7C49" w:rsidP="00B049B9">
      <w:pPr>
        <w:pStyle w:val="Heading2"/>
      </w:pPr>
      <w:r>
        <w:t>Background</w:t>
      </w:r>
    </w:p>
    <w:p w14:paraId="6E301C41" w14:textId="104BECA6" w:rsidR="008E7C49" w:rsidRDefault="0053668E" w:rsidP="008E7C49">
      <w:r>
        <w:t xml:space="preserve">In </w:t>
      </w:r>
      <w:r w:rsidR="004D3DF0">
        <w:t>[1]</w:t>
      </w:r>
      <w:r>
        <w:t xml:space="preserve">, we laid down the guidelines for what coverage enhancement </w:t>
      </w:r>
      <w:r w:rsidR="00AD641B">
        <w:t xml:space="preserve">feature </w:t>
      </w:r>
      <w:r>
        <w:t>may look like</w:t>
      </w:r>
      <w:r w:rsidR="00AD641B">
        <w:t xml:space="preserve"> for the Rel-18 coverage enhancement work item</w:t>
      </w:r>
      <w:r>
        <w:t>.</w:t>
      </w:r>
    </w:p>
    <w:tbl>
      <w:tblPr>
        <w:tblStyle w:val="TableGrid"/>
        <w:tblW w:w="0" w:type="auto"/>
        <w:tblLook w:val="04A0" w:firstRow="1" w:lastRow="0" w:firstColumn="1" w:lastColumn="0" w:noHBand="0" w:noVBand="1"/>
      </w:tblPr>
      <w:tblGrid>
        <w:gridCol w:w="9621"/>
      </w:tblGrid>
      <w:tr w:rsidR="0053668E" w14:paraId="0F9D993B" w14:textId="77777777" w:rsidTr="0053668E">
        <w:tc>
          <w:tcPr>
            <w:tcW w:w="9621" w:type="dxa"/>
          </w:tcPr>
          <w:p w14:paraId="2C0C2B3A" w14:textId="77777777" w:rsidR="0053668E" w:rsidRPr="00F13E89" w:rsidRDefault="0053668E" w:rsidP="0053668E">
            <w:pPr>
              <w:ind w:left="1057" w:hanging="1057"/>
            </w:pPr>
            <w:r w:rsidRPr="00A52E50">
              <w:rPr>
                <w:b/>
                <w:bCs/>
              </w:rPr>
              <w:t xml:space="preserve">Proposal </w:t>
            </w:r>
            <w:r>
              <w:rPr>
                <w:b/>
                <w:bCs/>
              </w:rPr>
              <w:t>1</w:t>
            </w:r>
            <w:r w:rsidRPr="00DD4AFC">
              <w:rPr>
                <w:b/>
                <w:bCs/>
              </w:rPr>
              <w:t>:</w:t>
            </w:r>
            <w:r>
              <w:rPr>
                <w:b/>
                <w:bCs/>
              </w:rPr>
              <w:t xml:space="preserve"> RAN4 to evaluate two types of enhancements for DFT-s-QPSK using transparent techniques:</w:t>
            </w:r>
          </w:p>
          <w:p w14:paraId="69E30BC9" w14:textId="77777777" w:rsidR="0053668E" w:rsidRDefault="0053668E" w:rsidP="0053668E">
            <w:pPr>
              <w:pStyle w:val="ListParagraph"/>
              <w:numPr>
                <w:ilvl w:val="0"/>
                <w:numId w:val="40"/>
              </w:numPr>
              <w:ind w:left="1057" w:hanging="1057"/>
              <w:rPr>
                <w:b/>
                <w:bCs/>
              </w:rPr>
            </w:pPr>
            <w:r>
              <w:rPr>
                <w:b/>
                <w:bCs/>
              </w:rPr>
              <w:t>Inner region, no FDSS required (legacy waveform).</w:t>
            </w:r>
          </w:p>
          <w:p w14:paraId="4648154E" w14:textId="77777777" w:rsidR="0053668E" w:rsidRDefault="0053668E" w:rsidP="0053668E">
            <w:pPr>
              <w:pStyle w:val="ListParagraph"/>
              <w:numPr>
                <w:ilvl w:val="0"/>
                <w:numId w:val="40"/>
              </w:numPr>
              <w:ind w:left="1057" w:hanging="1057"/>
              <w:rPr>
                <w:b/>
                <w:bCs/>
              </w:rPr>
            </w:pPr>
            <w:r>
              <w:rPr>
                <w:b/>
                <w:bCs/>
              </w:rPr>
              <w:t>Outer region, FDSS required.</w:t>
            </w:r>
          </w:p>
          <w:p w14:paraId="566631C5" w14:textId="77777777" w:rsidR="0053668E" w:rsidRPr="00062378" w:rsidRDefault="0053668E" w:rsidP="0053668E">
            <w:pPr>
              <w:ind w:left="1057" w:hanging="1057"/>
              <w:rPr>
                <w:b/>
                <w:bCs/>
              </w:rPr>
            </w:pPr>
            <w:r w:rsidRPr="00062378">
              <w:rPr>
                <w:b/>
                <w:bCs/>
              </w:rPr>
              <w:t xml:space="preserve">Proposal </w:t>
            </w:r>
            <w:r>
              <w:rPr>
                <w:b/>
                <w:bCs/>
              </w:rPr>
              <w:t>2</w:t>
            </w:r>
            <w:r w:rsidRPr="00062378">
              <w:rPr>
                <w:b/>
                <w:bCs/>
              </w:rPr>
              <w:t xml:space="preserve">: The boost value for the UL coverage enhancement feature relative to the nominal power class level is 1.0 </w:t>
            </w:r>
            <w:proofErr w:type="spellStart"/>
            <w:r w:rsidRPr="00062378">
              <w:rPr>
                <w:b/>
                <w:bCs/>
              </w:rPr>
              <w:t>dB.</w:t>
            </w:r>
            <w:proofErr w:type="spellEnd"/>
          </w:p>
          <w:p w14:paraId="19B41296" w14:textId="77777777" w:rsidR="0053668E" w:rsidRPr="008F0457" w:rsidRDefault="0053668E" w:rsidP="0053668E">
            <w:pPr>
              <w:ind w:left="1057" w:hanging="1057"/>
              <w:rPr>
                <w:b/>
                <w:bCs/>
              </w:rPr>
            </w:pPr>
            <w:r w:rsidRPr="008F0457">
              <w:rPr>
                <w:b/>
                <w:bCs/>
              </w:rPr>
              <w:t xml:space="preserve">Proposal </w:t>
            </w:r>
            <w:r>
              <w:rPr>
                <w:b/>
                <w:bCs/>
              </w:rPr>
              <w:t>3</w:t>
            </w:r>
            <w:r w:rsidRPr="008F0457">
              <w:rPr>
                <w:b/>
                <w:bCs/>
              </w:rPr>
              <w:t>: RAN4 to determine optimal way to define the subset of the inner region where boost is feasible.</w:t>
            </w:r>
          </w:p>
          <w:p w14:paraId="4086B1E8" w14:textId="77777777" w:rsidR="0053668E" w:rsidRDefault="0053668E" w:rsidP="0053668E">
            <w:pPr>
              <w:ind w:left="1057" w:hanging="1057"/>
              <w:rPr>
                <w:b/>
                <w:bCs/>
              </w:rPr>
            </w:pPr>
            <w:r w:rsidRPr="008F0457">
              <w:rPr>
                <w:b/>
                <w:bCs/>
              </w:rPr>
              <w:t xml:space="preserve">Proposal </w:t>
            </w:r>
            <w:r>
              <w:rPr>
                <w:b/>
                <w:bCs/>
              </w:rPr>
              <w:t>4</w:t>
            </w:r>
            <w:r w:rsidRPr="008F0457">
              <w:rPr>
                <w:b/>
                <w:bCs/>
              </w:rPr>
              <w:t xml:space="preserve">: RAN4 to determine optimal way to define the subset of </w:t>
            </w:r>
            <w:r>
              <w:rPr>
                <w:b/>
                <w:bCs/>
              </w:rPr>
              <w:t>out</w:t>
            </w:r>
            <w:r w:rsidRPr="008F0457">
              <w:rPr>
                <w:b/>
                <w:bCs/>
              </w:rPr>
              <w:t xml:space="preserve">er region where </w:t>
            </w:r>
            <w:r>
              <w:rPr>
                <w:b/>
                <w:bCs/>
              </w:rPr>
              <w:t>0 dB MPR</w:t>
            </w:r>
            <w:r w:rsidRPr="008F0457">
              <w:rPr>
                <w:b/>
                <w:bCs/>
              </w:rPr>
              <w:t xml:space="preserve"> is feasible</w:t>
            </w:r>
            <w:r>
              <w:rPr>
                <w:b/>
                <w:bCs/>
              </w:rPr>
              <w:t>, considering FDSS type and narrow allocations</w:t>
            </w:r>
            <w:r w:rsidRPr="008F0457">
              <w:rPr>
                <w:b/>
                <w:bCs/>
              </w:rPr>
              <w:t>.</w:t>
            </w:r>
          </w:p>
          <w:p w14:paraId="0A63F96F" w14:textId="77777777" w:rsidR="0053668E" w:rsidRDefault="0053668E" w:rsidP="0053668E">
            <w:pPr>
              <w:ind w:left="1057" w:hanging="1057"/>
              <w:rPr>
                <w:b/>
                <w:bCs/>
              </w:rPr>
            </w:pPr>
            <w:r w:rsidRPr="008F0457">
              <w:rPr>
                <w:b/>
                <w:bCs/>
              </w:rPr>
              <w:t xml:space="preserve">Proposal </w:t>
            </w:r>
            <w:r>
              <w:rPr>
                <w:b/>
                <w:bCs/>
              </w:rPr>
              <w:t>5</w:t>
            </w:r>
            <w:r w:rsidRPr="008F0457">
              <w:rPr>
                <w:b/>
                <w:bCs/>
              </w:rPr>
              <w:t xml:space="preserve">: RAN4 to </w:t>
            </w:r>
            <w:r>
              <w:rPr>
                <w:b/>
                <w:bCs/>
              </w:rPr>
              <w:t>not preclude</w:t>
            </w:r>
            <w:r w:rsidRPr="008F0457">
              <w:rPr>
                <w:b/>
                <w:bCs/>
              </w:rPr>
              <w:t xml:space="preserve"> </w:t>
            </w:r>
            <w:r>
              <w:rPr>
                <w:b/>
                <w:bCs/>
              </w:rPr>
              <w:t>out</w:t>
            </w:r>
            <w:r w:rsidRPr="008F0457">
              <w:rPr>
                <w:b/>
                <w:bCs/>
              </w:rPr>
              <w:t xml:space="preserve">er region </w:t>
            </w:r>
            <w:r>
              <w:rPr>
                <w:b/>
                <w:bCs/>
              </w:rPr>
              <w:t>0 dB MPR</w:t>
            </w:r>
            <w:r w:rsidRPr="008F0457">
              <w:rPr>
                <w:b/>
                <w:bCs/>
              </w:rPr>
              <w:t xml:space="preserve"> </w:t>
            </w:r>
            <w:r>
              <w:rPr>
                <w:b/>
                <w:bCs/>
              </w:rPr>
              <w:t>waveforms from boosting their power</w:t>
            </w:r>
            <w:r w:rsidRPr="008F0457">
              <w:rPr>
                <w:b/>
                <w:bCs/>
              </w:rPr>
              <w:t>.</w:t>
            </w:r>
          </w:p>
          <w:p w14:paraId="3864DD3C" w14:textId="77777777" w:rsidR="0053668E" w:rsidRPr="003A0A1D" w:rsidRDefault="0053668E" w:rsidP="0053668E">
            <w:pPr>
              <w:ind w:left="1057" w:hanging="1057"/>
              <w:rPr>
                <w:b/>
                <w:bCs/>
              </w:rPr>
            </w:pPr>
            <w:r w:rsidRPr="003A0A1D">
              <w:rPr>
                <w:b/>
                <w:bCs/>
              </w:rPr>
              <w:t xml:space="preserve">Proposal </w:t>
            </w:r>
            <w:r>
              <w:rPr>
                <w:b/>
                <w:bCs/>
              </w:rPr>
              <w:t>6</w:t>
            </w:r>
            <w:r w:rsidRPr="003A0A1D">
              <w:rPr>
                <w:b/>
                <w:bCs/>
              </w:rPr>
              <w:t xml:space="preserve">: Limit the enhancement for Rel-18 to PC2 and PC3. The ACLR limit for boosted operation is derived by linear interpolation between </w:t>
            </w:r>
            <w:r>
              <w:rPr>
                <w:b/>
                <w:bCs/>
              </w:rPr>
              <w:t xml:space="preserve">the UE’s </w:t>
            </w:r>
            <w:r w:rsidRPr="003A0A1D">
              <w:rPr>
                <w:b/>
                <w:bCs/>
              </w:rPr>
              <w:t>native power class and</w:t>
            </w:r>
            <w:r>
              <w:rPr>
                <w:b/>
                <w:bCs/>
              </w:rPr>
              <w:t xml:space="preserve"> the</w:t>
            </w:r>
            <w:r w:rsidRPr="003A0A1D">
              <w:rPr>
                <w:b/>
                <w:bCs/>
              </w:rPr>
              <w:t xml:space="preserve"> next higher power class.</w:t>
            </w:r>
          </w:p>
          <w:p w14:paraId="10880C55" w14:textId="77777777" w:rsidR="0053668E" w:rsidRDefault="0053668E" w:rsidP="0053668E">
            <w:pPr>
              <w:ind w:left="1057" w:hanging="1057"/>
            </w:pPr>
            <w:r w:rsidRPr="008F0457">
              <w:rPr>
                <w:b/>
                <w:bCs/>
              </w:rPr>
              <w:t xml:space="preserve">Proposal </w:t>
            </w:r>
            <w:r>
              <w:rPr>
                <w:b/>
                <w:bCs/>
              </w:rPr>
              <w:t>7</w:t>
            </w:r>
            <w:r w:rsidRPr="008F0457">
              <w:rPr>
                <w:b/>
                <w:bCs/>
              </w:rPr>
              <w:t xml:space="preserve">: </w:t>
            </w:r>
            <w:r>
              <w:rPr>
                <w:b/>
                <w:bCs/>
              </w:rPr>
              <w:t>All duty cycle criteria shall be scaled by the boost value</w:t>
            </w:r>
            <w:r w:rsidRPr="008F0457">
              <w:rPr>
                <w:b/>
                <w:bCs/>
              </w:rPr>
              <w:t>.</w:t>
            </w:r>
            <w:r>
              <w:rPr>
                <w:b/>
                <w:bCs/>
              </w:rPr>
              <w:t xml:space="preserve"> </w:t>
            </w:r>
            <w:r>
              <w:t xml:space="preserve">For example, a boost value of 1 dB would be accompanied by reducing UL duty cycle values by 10 </w:t>
            </w:r>
            <w:r w:rsidRPr="0011517F">
              <w:rPr>
                <w:vertAlign w:val="superscript"/>
              </w:rPr>
              <w:t>-0.1</w:t>
            </w:r>
            <w:r>
              <w:t>.</w:t>
            </w:r>
          </w:p>
          <w:p w14:paraId="4E4DE1EF" w14:textId="77777777" w:rsidR="0053668E" w:rsidRDefault="0053668E" w:rsidP="0053668E">
            <w:pPr>
              <w:ind w:left="1057" w:hanging="1057"/>
            </w:pPr>
            <w:r w:rsidRPr="008F0457">
              <w:rPr>
                <w:b/>
                <w:bCs/>
              </w:rPr>
              <w:t xml:space="preserve">Proposal </w:t>
            </w:r>
            <w:r>
              <w:rPr>
                <w:b/>
                <w:bCs/>
              </w:rPr>
              <w:t>8</w:t>
            </w:r>
            <w:r w:rsidRPr="008F0457">
              <w:rPr>
                <w:b/>
                <w:bCs/>
              </w:rPr>
              <w:t xml:space="preserve">: </w:t>
            </w:r>
            <w:r>
              <w:rPr>
                <w:b/>
                <w:bCs/>
              </w:rPr>
              <w:t>For boosted operation, MSD values shall not be degraded for this feature</w:t>
            </w:r>
            <w:r>
              <w:t>.</w:t>
            </w:r>
          </w:p>
          <w:p w14:paraId="1CE16B7D" w14:textId="77777777" w:rsidR="0053668E" w:rsidRPr="00C96D1C" w:rsidRDefault="0053668E" w:rsidP="0053668E">
            <w:pPr>
              <w:ind w:left="1057" w:hanging="1057"/>
              <w:rPr>
                <w:b/>
                <w:bCs/>
              </w:rPr>
            </w:pPr>
            <w:r w:rsidRPr="00C96D1C">
              <w:rPr>
                <w:b/>
                <w:bCs/>
              </w:rPr>
              <w:t xml:space="preserve">Proposal </w:t>
            </w:r>
            <w:r>
              <w:rPr>
                <w:b/>
                <w:bCs/>
              </w:rPr>
              <w:t>9</w:t>
            </w:r>
            <w:r w:rsidRPr="00C96D1C">
              <w:rPr>
                <w:b/>
                <w:bCs/>
              </w:rPr>
              <w:t xml:space="preserve">: The Rel-18 coverage enhancement feature scope is limited </w:t>
            </w:r>
            <w:r>
              <w:rPr>
                <w:b/>
                <w:bCs/>
              </w:rPr>
              <w:t xml:space="preserve">to </w:t>
            </w:r>
            <w:r w:rsidRPr="00C96D1C">
              <w:rPr>
                <w:b/>
                <w:bCs/>
              </w:rPr>
              <w:t xml:space="preserve">non-NS cases. </w:t>
            </w:r>
          </w:p>
          <w:p w14:paraId="0EE54FD6" w14:textId="77777777" w:rsidR="0053668E" w:rsidRPr="00C96D1C" w:rsidRDefault="0053668E" w:rsidP="0053668E">
            <w:pPr>
              <w:ind w:left="1057" w:hanging="1057"/>
              <w:rPr>
                <w:b/>
                <w:bCs/>
              </w:rPr>
            </w:pPr>
            <w:r w:rsidRPr="00C96D1C">
              <w:rPr>
                <w:b/>
                <w:bCs/>
              </w:rPr>
              <w:t xml:space="preserve">Proposal </w:t>
            </w:r>
            <w:r>
              <w:rPr>
                <w:b/>
                <w:bCs/>
              </w:rPr>
              <w:t>10</w:t>
            </w:r>
            <w:r w:rsidRPr="00C96D1C">
              <w:rPr>
                <w:b/>
                <w:bCs/>
              </w:rPr>
              <w:t xml:space="preserve">: </w:t>
            </w:r>
            <w:r>
              <w:rPr>
                <w:b/>
                <w:bCs/>
              </w:rPr>
              <w:t>For completeness, RAN4 to consider including pi/2 BPSK as part of the Rel-18 coverage enhancement</w:t>
            </w:r>
            <w:r w:rsidRPr="00C96D1C">
              <w:rPr>
                <w:b/>
                <w:bCs/>
              </w:rPr>
              <w:t xml:space="preserve">. </w:t>
            </w:r>
          </w:p>
          <w:p w14:paraId="095B5376" w14:textId="77777777" w:rsidR="0053668E" w:rsidRDefault="0053668E" w:rsidP="008E7C49"/>
        </w:tc>
      </w:tr>
    </w:tbl>
    <w:p w14:paraId="7C8D3AE0" w14:textId="77777777" w:rsidR="0053668E" w:rsidRDefault="0053668E" w:rsidP="008E7C49"/>
    <w:p w14:paraId="3B0B8222" w14:textId="5FF81420" w:rsidR="0053668E" w:rsidRPr="008E7C49" w:rsidRDefault="00343CBF" w:rsidP="008E7C49">
      <w:r>
        <w:lastRenderedPageBreak/>
        <w:t xml:space="preserve">We </w:t>
      </w:r>
      <w:r w:rsidR="00DE6B1C">
        <w:t>have developed these principles</w:t>
      </w:r>
      <w:r w:rsidR="00AD641B">
        <w:t xml:space="preserve"> with further </w:t>
      </w:r>
      <w:r w:rsidR="007163AA">
        <w:t xml:space="preserve">consideration towards both implementation and specification in the standard. </w:t>
      </w:r>
      <w:r w:rsidR="004061F6">
        <w:t>The</w:t>
      </w:r>
      <w:r w:rsidR="00264756">
        <w:t xml:space="preserve"> development is presented in CR form, in accompanying contributions </w:t>
      </w:r>
      <w:r w:rsidR="004D3DF0">
        <w:t>[2,3]</w:t>
      </w:r>
      <w:r w:rsidR="003E5D45">
        <w:t xml:space="preserve">. </w:t>
      </w:r>
      <w:r w:rsidR="007163AA">
        <w:t xml:space="preserve">A special note about prop 6: </w:t>
      </w:r>
      <w:r w:rsidR="00200EE1">
        <w:t>since the difference between</w:t>
      </w:r>
      <w:r w:rsidR="006A5014">
        <w:t xml:space="preserve"> the linearly interpolated ACLR value and the ACLR requirement for the </w:t>
      </w:r>
      <w:r w:rsidR="004C4643">
        <w:t>indicated power class is small</w:t>
      </w:r>
      <w:r w:rsidR="0086294B">
        <w:t xml:space="preserve"> (</w:t>
      </w:r>
      <w:r w:rsidR="00263175">
        <w:t xml:space="preserve">0.33 dB for </w:t>
      </w:r>
      <w:r w:rsidR="0086294B">
        <w:t>PC3)</w:t>
      </w:r>
      <w:r w:rsidR="00A039D2">
        <w:t xml:space="preserve"> </w:t>
      </w:r>
      <w:r w:rsidR="0086294B">
        <w:t xml:space="preserve">or non-existent (PC2) </w:t>
      </w:r>
      <w:r w:rsidR="00A039D2">
        <w:t>for the proposed boost value of 1.0 dB</w:t>
      </w:r>
      <w:r w:rsidR="004C4643">
        <w:t>, we have assumed that the ACLR requirement carries over</w:t>
      </w:r>
      <w:r w:rsidR="00984142">
        <w:t xml:space="preserve"> unchanged</w:t>
      </w:r>
      <w:r w:rsidR="004C4643">
        <w:t xml:space="preserve"> for boosted operation.</w:t>
      </w:r>
    </w:p>
    <w:p w14:paraId="16346D5C" w14:textId="5C588A52" w:rsidR="00B049B9" w:rsidRDefault="00674E93" w:rsidP="00B049B9">
      <w:pPr>
        <w:pStyle w:val="Heading2"/>
      </w:pPr>
      <w:r>
        <w:t>Inner region, no FDSS</w:t>
      </w:r>
    </w:p>
    <w:p w14:paraId="161B3F2E" w14:textId="7A950524" w:rsidR="00C51AEB" w:rsidRPr="00B43748" w:rsidRDefault="00674E93" w:rsidP="00C51AEB">
      <w:r>
        <w:t xml:space="preserve">In </w:t>
      </w:r>
      <w:r w:rsidR="004D3DF0">
        <w:t>[1]</w:t>
      </w:r>
      <w:r w:rsidR="0080619F">
        <w:t xml:space="preserve"> we had identified </w:t>
      </w:r>
      <w:r w:rsidR="00C17401">
        <w:t xml:space="preserve">conservatively </w:t>
      </w:r>
      <w:r w:rsidR="0080619F">
        <w:t>that 1 dB boost was feasible</w:t>
      </w:r>
      <w:r w:rsidR="00B6298A">
        <w:t xml:space="preserve"> for both PC2 as well as PC3</w:t>
      </w:r>
      <w:r w:rsidR="00603A2C">
        <w:t>, but we also noted that</w:t>
      </w:r>
      <w:r w:rsidR="00C51AEB">
        <w:t xml:space="preserve"> for some inner waveforms, boost potential can be curtailed due to SEM requirements. Figure 2.</w:t>
      </w:r>
      <w:r w:rsidR="00984142">
        <w:t>2</w:t>
      </w:r>
      <w:r w:rsidR="00C51AEB">
        <w:t xml:space="preserve">-1 captures this impact for PC2. PC3 UEs </w:t>
      </w:r>
      <w:r w:rsidR="00621B39">
        <w:t xml:space="preserve">also </w:t>
      </w:r>
      <w:r w:rsidR="00C51AEB">
        <w:t xml:space="preserve">suffer this problem </w:t>
      </w:r>
      <w:r w:rsidR="00621B39">
        <w:t xml:space="preserve">but </w:t>
      </w:r>
      <w:r w:rsidR="00C51AEB">
        <w:t xml:space="preserve">to a lesser degree because of </w:t>
      </w:r>
      <w:r w:rsidR="00841EDB">
        <w:t>3 dB</w:t>
      </w:r>
      <w:r w:rsidR="00C51AEB">
        <w:t xml:space="preserve"> lower output power. </w:t>
      </w:r>
    </w:p>
    <w:p w14:paraId="2E539530" w14:textId="77777777" w:rsidR="00C51AEB" w:rsidRDefault="00C51AEB" w:rsidP="00C51AEB">
      <w:r>
        <w:rPr>
          <w:noProof/>
        </w:rPr>
        <mc:AlternateContent>
          <mc:Choice Requires="wpc">
            <w:drawing>
              <wp:inline distT="0" distB="0" distL="0" distR="0" wp14:anchorId="29943DA0" wp14:editId="56267119">
                <wp:extent cx="5521960" cy="3638550"/>
                <wp:effectExtent l="0" t="0" r="2540" b="0"/>
                <wp:docPr id="13" name="Canvas 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 name="Text Box 1"/>
                        <wps:cNvSpPr txBox="1"/>
                        <wps:spPr>
                          <a:xfrm>
                            <a:off x="1076324" y="3314668"/>
                            <a:ext cx="3901191" cy="285750"/>
                          </a:xfrm>
                          <a:prstGeom prst="rect">
                            <a:avLst/>
                          </a:prstGeom>
                          <a:solidFill>
                            <a:schemeClr val="lt1"/>
                          </a:solidFill>
                          <a:ln w="6350">
                            <a:solidFill>
                              <a:prstClr val="black"/>
                            </a:solidFill>
                          </a:ln>
                        </wps:spPr>
                        <wps:txbx>
                          <w:txbxContent>
                            <w:p w14:paraId="43A613B7" w14:textId="6D3F69BB" w:rsidR="00C51AEB" w:rsidRPr="007414F1" w:rsidRDefault="00C51AEB" w:rsidP="00C51AEB">
                              <w:pPr>
                                <w:rPr>
                                  <w:sz w:val="18"/>
                                  <w:szCs w:val="18"/>
                                </w:rPr>
                              </w:pPr>
                              <w:r w:rsidRPr="007414F1">
                                <w:rPr>
                                  <w:sz w:val="18"/>
                                  <w:szCs w:val="18"/>
                                </w:rPr>
                                <w:t>Figure 2</w:t>
                              </w:r>
                              <w:r w:rsidR="00984142" w:rsidRPr="007414F1">
                                <w:rPr>
                                  <w:sz w:val="18"/>
                                  <w:szCs w:val="18"/>
                                </w:rPr>
                                <w:t>.2</w:t>
                              </w:r>
                              <w:r w:rsidRPr="007414F1">
                                <w:rPr>
                                  <w:sz w:val="18"/>
                                  <w:szCs w:val="18"/>
                                </w:rPr>
                                <w:t xml:space="preserve">-1: </w:t>
                              </w:r>
                              <w:r w:rsidR="005D681E" w:rsidRPr="007414F1">
                                <w:rPr>
                                  <w:sz w:val="18"/>
                                  <w:szCs w:val="18"/>
                                </w:rPr>
                                <w:t>I</w:t>
                              </w:r>
                              <w:r w:rsidRPr="007414F1">
                                <w:rPr>
                                  <w:sz w:val="18"/>
                                  <w:szCs w:val="18"/>
                                </w:rPr>
                                <w:t xml:space="preserve">nner regions where </w:t>
                              </w:r>
                              <w:r w:rsidR="002474E3" w:rsidRPr="007414F1">
                                <w:rPr>
                                  <w:sz w:val="18"/>
                                  <w:szCs w:val="18"/>
                                </w:rPr>
                                <w:t>1 dB boost cannot</w:t>
                              </w:r>
                              <w:r w:rsidRPr="007414F1">
                                <w:rPr>
                                  <w:sz w:val="18"/>
                                  <w:szCs w:val="18"/>
                                </w:rPr>
                                <w:t xml:space="preserve"> be </w:t>
                              </w:r>
                              <w:r w:rsidR="002474E3" w:rsidRPr="007414F1">
                                <w:rPr>
                                  <w:sz w:val="18"/>
                                  <w:szCs w:val="18"/>
                                </w:rPr>
                                <w:t>supported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2" name="Group 2"/>
                        <wpg:cNvGrpSpPr>
                          <a:grpSpLocks noChangeAspect="1"/>
                        </wpg:cNvGrpSpPr>
                        <wpg:grpSpPr>
                          <a:xfrm>
                            <a:off x="904875" y="0"/>
                            <a:ext cx="4114800" cy="3295829"/>
                            <a:chOff x="0" y="0"/>
                            <a:chExt cx="5943598" cy="4760641"/>
                          </a:xfrm>
                        </wpg:grpSpPr>
                        <wpg:grpSp>
                          <wpg:cNvPr id="3" name="Group 3"/>
                          <wpg:cNvGrpSpPr/>
                          <wpg:grpSpPr>
                            <a:xfrm>
                              <a:off x="0" y="0"/>
                              <a:ext cx="4114800" cy="3086101"/>
                              <a:chOff x="0" y="0"/>
                              <a:chExt cx="4114800" cy="3086100"/>
                            </a:xfrm>
                          </wpg:grpSpPr>
                          <pic:pic xmlns:pic="http://schemas.openxmlformats.org/drawingml/2006/picture">
                            <pic:nvPicPr>
                              <pic:cNvPr id="5" name="Picture 5"/>
                              <pic:cNvPicPr>
                                <a:picLocks noChangeAspect="1"/>
                              </pic:cNvPicPr>
                            </pic:nvPicPr>
                            <pic:blipFill>
                              <a:blip r:embed="rId11"/>
                              <a:stretch>
                                <a:fillRect/>
                              </a:stretch>
                            </pic:blipFill>
                            <pic:spPr>
                              <a:xfrm>
                                <a:off x="0" y="0"/>
                                <a:ext cx="4114800" cy="3086100"/>
                              </a:xfrm>
                              <a:prstGeom prst="rect">
                                <a:avLst/>
                              </a:prstGeom>
                            </pic:spPr>
                          </pic:pic>
                          <wps:wsp>
                            <wps:cNvPr id="6" name="Freeform: Shape 6"/>
                            <wps:cNvSpPr/>
                            <wps:spPr>
                              <a:xfrm>
                                <a:off x="723898" y="474391"/>
                                <a:ext cx="1695450" cy="2009774"/>
                              </a:xfrm>
                              <a:custGeom>
                                <a:avLst/>
                                <a:gdLst>
                                  <a:gd name="connsiteX0" fmla="*/ 1619250 w 1695450"/>
                                  <a:gd name="connsiteY0" fmla="*/ 104775 h 2009775"/>
                                  <a:gd name="connsiteX1" fmla="*/ 0 w 1695450"/>
                                  <a:gd name="connsiteY1" fmla="*/ 2009775 h 2009775"/>
                                  <a:gd name="connsiteX2" fmla="*/ 695325 w 1695450"/>
                                  <a:gd name="connsiteY2" fmla="*/ 1447800 h 2009775"/>
                                  <a:gd name="connsiteX3" fmla="*/ 1428750 w 1695450"/>
                                  <a:gd name="connsiteY3" fmla="*/ 542925 h 2009775"/>
                                  <a:gd name="connsiteX4" fmla="*/ 1695450 w 1695450"/>
                                  <a:gd name="connsiteY4" fmla="*/ 0 h 20097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95450" h="2009775">
                                    <a:moveTo>
                                      <a:pt x="1619250" y="104775"/>
                                    </a:moveTo>
                                    <a:lnTo>
                                      <a:pt x="0" y="2009775"/>
                                    </a:lnTo>
                                    <a:lnTo>
                                      <a:pt x="695325" y="1447800"/>
                                    </a:lnTo>
                                    <a:lnTo>
                                      <a:pt x="1428750" y="542925"/>
                                    </a:lnTo>
                                    <a:lnTo>
                                      <a:pt x="1695450" y="0"/>
                                    </a:ln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pic:pic xmlns:pic="http://schemas.openxmlformats.org/drawingml/2006/picture">
                          <pic:nvPicPr>
                            <pic:cNvPr id="7" name="Picture 7"/>
                            <pic:cNvPicPr>
                              <a:picLocks noChangeAspect="1"/>
                            </pic:cNvPicPr>
                          </pic:nvPicPr>
                          <pic:blipFill>
                            <a:blip r:embed="rId12"/>
                            <a:stretch>
                              <a:fillRect/>
                            </a:stretch>
                          </pic:blipFill>
                          <pic:spPr>
                            <a:xfrm>
                              <a:off x="1828798" y="1674541"/>
                              <a:ext cx="4114800" cy="3086100"/>
                            </a:xfrm>
                            <a:prstGeom prst="rect">
                              <a:avLst/>
                            </a:prstGeom>
                          </pic:spPr>
                        </pic:pic>
                        <wps:wsp>
                          <wps:cNvPr id="8" name="Oval 8"/>
                          <wps:cNvSpPr/>
                          <wps:spPr>
                            <a:xfrm rot="1575171">
                              <a:off x="2412929" y="3768157"/>
                              <a:ext cx="231068" cy="60965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 name="Oval 9"/>
                          <wps:cNvSpPr/>
                          <wps:spPr>
                            <a:xfrm rot="17969040">
                              <a:off x="4628099" y="3827932"/>
                              <a:ext cx="231068" cy="60965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 name="Freeform: Shape 10"/>
                          <wps:cNvSpPr/>
                          <wps:spPr>
                            <a:xfrm>
                              <a:off x="1513854" y="1969816"/>
                              <a:ext cx="829295" cy="1962150"/>
                            </a:xfrm>
                            <a:custGeom>
                              <a:avLst/>
                              <a:gdLst>
                                <a:gd name="connsiteX0" fmla="*/ 829294 w 829294"/>
                                <a:gd name="connsiteY0" fmla="*/ 1962150 h 1962150"/>
                                <a:gd name="connsiteX1" fmla="*/ 133969 w 829294"/>
                                <a:gd name="connsiteY1" fmla="*/ 1400175 h 1962150"/>
                                <a:gd name="connsiteX2" fmla="*/ 619 w 829294"/>
                                <a:gd name="connsiteY2" fmla="*/ 0 h 1962150"/>
                              </a:gdLst>
                              <a:ahLst/>
                              <a:cxnLst>
                                <a:cxn ang="0">
                                  <a:pos x="connsiteX0" y="connsiteY0"/>
                                </a:cxn>
                                <a:cxn ang="0">
                                  <a:pos x="connsiteX1" y="connsiteY1"/>
                                </a:cxn>
                                <a:cxn ang="0">
                                  <a:pos x="connsiteX2" y="connsiteY2"/>
                                </a:cxn>
                              </a:cxnLst>
                              <a:rect l="l" t="t" r="r" b="b"/>
                              <a:pathLst>
                                <a:path w="829294" h="1962150">
                                  <a:moveTo>
                                    <a:pt x="829294" y="1962150"/>
                                  </a:moveTo>
                                  <a:cubicBezTo>
                                    <a:pt x="550687" y="1844675"/>
                                    <a:pt x="272081" y="1727200"/>
                                    <a:pt x="133969" y="1400175"/>
                                  </a:cubicBezTo>
                                  <a:cubicBezTo>
                                    <a:pt x="-4143" y="1073150"/>
                                    <a:pt x="-1762" y="536575"/>
                                    <a:pt x="619" y="0"/>
                                  </a:cubicBezTo>
                                </a:path>
                              </a:pathLst>
                            </a:custGeom>
                            <a:noFill/>
                            <a:ln w="19050">
                              <a:solidFill>
                                <a:srgbClr val="FF000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TextBox 3"/>
                          <wps:cNvSpPr txBox="1"/>
                          <wps:spPr>
                            <a:xfrm>
                              <a:off x="3885277" y="704988"/>
                              <a:ext cx="647559" cy="699840"/>
                            </a:xfrm>
                            <a:prstGeom prst="rect">
                              <a:avLst/>
                            </a:prstGeom>
                            <a:noFill/>
                          </wps:spPr>
                          <wps:txbx>
                            <w:txbxContent>
                              <w:p w14:paraId="57D2A83F" w14:textId="77777777" w:rsidR="00C51AEB" w:rsidRDefault="00C51AEB" w:rsidP="00C51AEB">
                                <w:pPr>
                                  <w:rPr>
                                    <w:rFonts w:asciiTheme="minorHAnsi" w:hAnsi="Calibri" w:cstheme="minorBidi"/>
                                    <w:color w:val="FF0000"/>
                                    <w:kern w:val="24"/>
                                    <w:sz w:val="36"/>
                                    <w:szCs w:val="36"/>
                                  </w:rPr>
                                </w:pPr>
                              </w:p>
                            </w:txbxContent>
                          </wps:txbx>
                          <wps:bodyPr wrap="square" rtlCol="0">
                            <a:spAutoFit/>
                          </wps:bodyPr>
                        </wps:wsp>
                      </wpg:wgp>
                    </wpc:wpc>
                  </a:graphicData>
                </a:graphic>
              </wp:inline>
            </w:drawing>
          </mc:Choice>
          <mc:Fallback>
            <w:pict>
              <v:group w14:anchorId="29943DA0" id="Canvas 13" o:spid="_x0000_s1026" editas="canvas" style="width:434.8pt;height:286.5pt;mso-position-horizontal-relative:char;mso-position-vertical-relative:line" coordsize="55219,363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219;height:36385;visibility:visible;mso-wrap-style:square" filled="t">
                  <v:fill o:detectmouseclick="t"/>
                  <v:path o:connecttype="none"/>
                </v:shape>
                <v:shapetype id="_x0000_t202" coordsize="21600,21600" o:spt="202" path="m,l,21600r21600,l21600,xe">
                  <v:stroke joinstyle="miter"/>
                  <v:path gradientshapeok="t" o:connecttype="rect"/>
                </v:shapetype>
                <v:shape id="Text Box 1" o:spid="_x0000_s1028" type="#_x0000_t202" style="position:absolute;left:10763;top:33146;width:39012;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" fillcolor="white [3201]" strokeweight=".5pt">
                  <v:textbox>
                    <w:txbxContent>
                      <w:p w14:paraId="43A613B7" w14:textId="6D3F69BB" w:rsidR="00C51AEB" w:rsidRPr="007414F1" w:rsidRDefault="00C51AEB" w:rsidP="00C51AEB">
                        <w:pPr>
                          <w:rPr>
                            <w:sz w:val="18"/>
                            <w:szCs w:val="18"/>
                          </w:rPr>
                        </w:pPr>
                        <w:r w:rsidRPr="007414F1">
                          <w:rPr>
                            <w:sz w:val="18"/>
                            <w:szCs w:val="18"/>
                          </w:rPr>
                          <w:t>Figure 2</w:t>
                        </w:r>
                        <w:r w:rsidR="00984142" w:rsidRPr="007414F1">
                          <w:rPr>
                            <w:sz w:val="18"/>
                            <w:szCs w:val="18"/>
                          </w:rPr>
                          <w:t>.2</w:t>
                        </w:r>
                        <w:r w:rsidRPr="007414F1">
                          <w:rPr>
                            <w:sz w:val="18"/>
                            <w:szCs w:val="18"/>
                          </w:rPr>
                          <w:t xml:space="preserve">-1: </w:t>
                        </w:r>
                        <w:r w:rsidR="005D681E" w:rsidRPr="007414F1">
                          <w:rPr>
                            <w:sz w:val="18"/>
                            <w:szCs w:val="18"/>
                          </w:rPr>
                          <w:t>I</w:t>
                        </w:r>
                        <w:r w:rsidRPr="007414F1">
                          <w:rPr>
                            <w:sz w:val="18"/>
                            <w:szCs w:val="18"/>
                          </w:rPr>
                          <w:t xml:space="preserve">nner regions where </w:t>
                        </w:r>
                        <w:r w:rsidR="002474E3" w:rsidRPr="007414F1">
                          <w:rPr>
                            <w:sz w:val="18"/>
                            <w:szCs w:val="18"/>
                          </w:rPr>
                          <w:t>1 dB boost cannot</w:t>
                        </w:r>
                        <w:r w:rsidRPr="007414F1">
                          <w:rPr>
                            <w:sz w:val="18"/>
                            <w:szCs w:val="18"/>
                          </w:rPr>
                          <w:t xml:space="preserve"> be </w:t>
                        </w:r>
                        <w:r w:rsidR="002474E3" w:rsidRPr="007414F1">
                          <w:rPr>
                            <w:sz w:val="18"/>
                            <w:szCs w:val="18"/>
                          </w:rPr>
                          <w:t>supported</w:t>
                        </w:r>
                      </w:p>
                    </w:txbxContent>
                  </v:textbox>
                </v:shape>
                <v:group id="Group 2" o:spid="_x0000_s1029" style="position:absolute;left:9048;width:41148;height:32958" coordsize="59435,47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o:lock v:ext="edit" aspectratio="t"/>
                  <v:group id="Group 3" o:spid="_x0000_s1030" style="position:absolute;width:41148;height:30861" coordsize="41148,3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Picture 5" o:spid="_x0000_s1031" type="#_x0000_t75" style="position:absolute;width:41148;height:30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">
                      <v:imagedata r:id="rId13" o:title=""/>
                    </v:shape>
                    <v:shape id="Freeform: Shape 6" o:spid="_x0000_s1032" style="position:absolute;left:7238;top:4743;width:16955;height:20098;visibility:visible;mso-wrap-style:square;v-text-anchor:middle" coordsize="1695450,200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" path="m1619250,104775l,2009775,695325,1447800,1428750,542925,1695450,e" filled="f" strokecolor="red" strokeweight="1pt">
                      <v:stroke joinstyle="miter"/>
                      <v:path arrowok="t" o:connecttype="custom" o:connectlocs="1619250,104775;0,2009774;695325,1447799;1428750,542925;1695450,0" o:connectangles="0,0,0,0,0"/>
                    </v:shape>
                  </v:group>
                  <v:shape id="Picture 7" o:spid="_x0000_s1033" type="#_x0000_t75" style="position:absolute;left:18287;top:16745;width:41148;height:30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">
                    <v:imagedata r:id="rId14" o:title=""/>
                  </v:shape>
                  <v:oval id="Oval 8" o:spid="_x0000_s1034" style="position:absolute;left:24129;top:37681;width:2310;height:6097;rotation:172050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" filled="f" strokecolor="red" strokeweight="1pt">
                    <v:stroke joinstyle="miter"/>
                  </v:oval>
                  <v:oval id="Oval 9" o:spid="_x0000_s1035" style="position:absolute;left:46281;top:38279;width:2310;height:6096;rotation:-396597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" filled="f" strokecolor="red" strokeweight="1pt">
                    <v:stroke joinstyle="miter"/>
                  </v:oval>
                  <v:shape id="Freeform: Shape 10" o:spid="_x0000_s1036" style="position:absolute;left:15138;top:19698;width:8293;height:19621;visibility:visible;mso-wrap-style:square;v-text-anchor:middle" coordsize="829294,1962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" path="m829294,1962150c550687,1844675,272081,1727200,133969,1400175,-4143,1073150,-1762,536575,619,e" filled="f" strokecolor="red" strokeweight="1.5pt">
                    <v:stroke endarrow="block" joinstyle="miter"/>
                    <v:path arrowok="t" o:connecttype="custom" o:connectlocs="829295,1962150;133969,1400175;619,0" o:connectangles="0,0,0"/>
                  </v:shape>
                  <v:shape id="TextBox 3" o:spid="_x0000_s1037" type="#_x0000_t202" style="position:absolute;left:38852;top:7049;width:6476;height:6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fit-shape-to-text:t">
                      <w:txbxContent>
                        <w:p w14:paraId="57D2A83F" w14:textId="77777777" w:rsidR="00C51AEB" w:rsidRDefault="00C51AEB" w:rsidP="00C51AEB">
                          <w:pPr>
                            <w:rPr>
                              <w:rFonts w:asciiTheme="minorHAnsi" w:hAnsi="Calibri" w:cstheme="minorBidi"/>
                              <w:color w:val="FF0000"/>
                              <w:kern w:val="24"/>
                              <w:sz w:val="36"/>
                              <w:szCs w:val="36"/>
                            </w:rPr>
                          </w:pPr>
                        </w:p>
                      </w:txbxContent>
                    </v:textbox>
                  </v:shape>
                </v:group>
                <w10:anchorlock/>
              </v:group>
            </w:pict>
          </mc:Fallback>
        </mc:AlternateContent>
      </w:r>
    </w:p>
    <w:p w14:paraId="578F253B" w14:textId="1B6BAE47" w:rsidR="00C51AEB" w:rsidRDefault="00C51AEB" w:rsidP="00C51AEB">
      <w:r>
        <w:t xml:space="preserve">Since the proposed boost value </w:t>
      </w:r>
      <w:r w:rsidR="007C6648">
        <w:t xml:space="preserve">of 1 dB </w:t>
      </w:r>
      <w:r>
        <w:t xml:space="preserve">cannot be supported by all inner region waveforms, it is necessary to first carve out the problematic areas (highlighted above) from the </w:t>
      </w:r>
      <w:r w:rsidR="008111EE">
        <w:t>eventual</w:t>
      </w:r>
      <w:r>
        <w:t xml:space="preserve"> region</w:t>
      </w:r>
      <w:r w:rsidR="008111EE">
        <w:t xml:space="preserve"> where boosted operation will be defined</w:t>
      </w:r>
      <w:r>
        <w:t xml:space="preserve">. </w:t>
      </w:r>
      <w:r w:rsidR="00BF5AB5">
        <w:t>Fig</w:t>
      </w:r>
      <w:r w:rsidR="008A2B3A">
        <w:t>u</w:t>
      </w:r>
      <w:r w:rsidR="00BF5AB5">
        <w:t>re 2.</w:t>
      </w:r>
      <w:r w:rsidR="00984142">
        <w:t>2</w:t>
      </w:r>
      <w:r w:rsidR="00BF5AB5">
        <w:t>-2 shows the simplest approach</w:t>
      </w:r>
      <w:r w:rsidR="00E22EDA">
        <w:t xml:space="preserve"> which involves</w:t>
      </w:r>
      <w:r w:rsidR="004F7B5E">
        <w:t xml:space="preserve"> creation of </w:t>
      </w:r>
      <w:r w:rsidR="004B2B0A">
        <w:t>a</w:t>
      </w:r>
      <w:r w:rsidR="00E22EDA">
        <w:t xml:space="preserve"> ‘retract</w:t>
      </w:r>
      <w:r w:rsidR="00AA7C31">
        <w:t>ed</w:t>
      </w:r>
      <w:r w:rsidR="004F7B5E">
        <w:t>’</w:t>
      </w:r>
      <w:r w:rsidR="00FC54EB">
        <w:t xml:space="preserve"> </w:t>
      </w:r>
      <w:r w:rsidR="00AA7C31">
        <w:t xml:space="preserve">version of </w:t>
      </w:r>
      <w:r w:rsidR="00FC54EB">
        <w:t>the legacy inner region</w:t>
      </w:r>
      <w:r w:rsidR="004B2B0A">
        <w:t>, and the re</w:t>
      </w:r>
      <w:r w:rsidR="000B0A83">
        <w:t>traction is in terms of</w:t>
      </w:r>
      <w:r w:rsidR="00D3159E">
        <w:t xml:space="preserve"> some RB offset value</w:t>
      </w:r>
      <w:r w:rsidR="005C1FFA">
        <w:t>. This new region is</w:t>
      </w:r>
      <w:r w:rsidR="00FC54EB">
        <w:t xml:space="preserve"> define</w:t>
      </w:r>
      <w:r w:rsidR="00C565CD">
        <w:t>d as</w:t>
      </w:r>
      <w:r w:rsidR="00FC54EB">
        <w:t xml:space="preserve"> the ‘enhanced inner region’</w:t>
      </w:r>
      <w:r w:rsidR="008A2B3A">
        <w:t>.</w:t>
      </w:r>
      <w:r w:rsidR="00A503CA">
        <w:t xml:space="preserve"> The retraction method is chosen because the retracted inner region is a shape that is simply defined in waveform space.</w:t>
      </w:r>
    </w:p>
    <w:p w14:paraId="19961BA6" w14:textId="107C7077" w:rsidR="008A2B3A" w:rsidRPr="00AB2D72" w:rsidRDefault="008A2B3A" w:rsidP="00C51AEB">
      <w:pPr>
        <w:rPr>
          <w:b/>
          <w:bCs/>
        </w:rPr>
      </w:pPr>
      <w:r>
        <w:rPr>
          <w:noProof/>
        </w:rPr>
        <mc:AlternateContent>
          <mc:Choice Requires="wpc">
            <w:drawing>
              <wp:inline distT="0" distB="0" distL="0" distR="0" wp14:anchorId="10F33F4E" wp14:editId="433929AD">
                <wp:extent cx="5521960" cy="2563139"/>
                <wp:effectExtent l="0" t="38100" r="2540" b="889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 name="Text Box 14"/>
                        <wps:cNvSpPr txBox="1"/>
                        <wps:spPr>
                          <a:xfrm>
                            <a:off x="3147200" y="156647"/>
                            <a:ext cx="1893775" cy="497659"/>
                          </a:xfrm>
                          <a:prstGeom prst="rect">
                            <a:avLst/>
                          </a:prstGeom>
                          <a:solidFill>
                            <a:schemeClr val="lt1"/>
                          </a:solidFill>
                          <a:ln w="6350">
                            <a:solidFill>
                              <a:prstClr val="black"/>
                            </a:solidFill>
                          </a:ln>
                        </wps:spPr>
                        <wps:txbx>
                          <w:txbxContent>
                            <w:p w14:paraId="2EAF6ACD" w14:textId="620A6107" w:rsidR="008A2B3A" w:rsidRPr="007414F1" w:rsidRDefault="008A2B3A" w:rsidP="008A2B3A">
                              <w:pPr>
                                <w:rPr>
                                  <w:sz w:val="18"/>
                                  <w:szCs w:val="18"/>
                                </w:rPr>
                              </w:pPr>
                              <w:r w:rsidRPr="007414F1">
                                <w:rPr>
                                  <w:sz w:val="18"/>
                                  <w:szCs w:val="18"/>
                                </w:rPr>
                                <w:t>Figure 2.</w:t>
                              </w:r>
                              <w:r w:rsidR="00984142" w:rsidRPr="007414F1">
                                <w:rPr>
                                  <w:sz w:val="18"/>
                                  <w:szCs w:val="18"/>
                                </w:rPr>
                                <w:t>2</w:t>
                              </w:r>
                              <w:r w:rsidRPr="007414F1">
                                <w:rPr>
                                  <w:sz w:val="18"/>
                                  <w:szCs w:val="18"/>
                                </w:rPr>
                                <w:t xml:space="preserve">-2: </w:t>
                              </w:r>
                              <w:r w:rsidR="004F7B5E" w:rsidRPr="007414F1">
                                <w:rPr>
                                  <w:sz w:val="18"/>
                                  <w:szCs w:val="18"/>
                                </w:rPr>
                                <w:t>Definition of</w:t>
                              </w:r>
                              <w:r w:rsidR="005D681E" w:rsidRPr="007414F1">
                                <w:rPr>
                                  <w:sz w:val="18"/>
                                  <w:szCs w:val="18"/>
                                </w:rPr>
                                <w:t xml:space="preserve"> the enhanced inner region</w:t>
                              </w:r>
                              <w:r w:rsidR="00970F9C">
                                <w:rPr>
                                  <w:sz w:val="18"/>
                                  <w:szCs w:val="18"/>
                                </w:rPr>
                                <w:t xml:space="preserve"> by retracting the legacy inner region</w:t>
                              </w:r>
                              <w:r w:rsidRPr="007414F1">
                                <w:rPr>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 name="Freeform: Shape 30">
                          <a:extLst>
                            <a:ext uri="{FF2B5EF4-FFF2-40B4-BE49-F238E27FC236}">
                              <a16:creationId xmlns:a16="http://schemas.microsoft.com/office/drawing/2014/main" id="{67DA4A3F-8F46-ECD3-D2C9-39AF7020E13D}"/>
                            </a:ext>
                          </a:extLst>
                        </wps:cNvPr>
                        <wps:cNvSpPr/>
                        <wps:spPr>
                          <a:xfrm>
                            <a:off x="1623360" y="1557067"/>
                            <a:ext cx="2013527" cy="785091"/>
                          </a:xfrm>
                          <a:custGeom>
                            <a:avLst/>
                            <a:gdLst>
                              <a:gd name="connsiteX0" fmla="*/ 397163 w 2013527"/>
                              <a:gd name="connsiteY0" fmla="*/ 0 h 1043709"/>
                              <a:gd name="connsiteX1" fmla="*/ 0 w 2013527"/>
                              <a:gd name="connsiteY1" fmla="*/ 1025236 h 1043709"/>
                              <a:gd name="connsiteX2" fmla="*/ 2013527 w 2013527"/>
                              <a:gd name="connsiteY2" fmla="*/ 1043709 h 1043709"/>
                              <a:gd name="connsiteX3" fmla="*/ 397163 w 2013527"/>
                              <a:gd name="connsiteY3" fmla="*/ 0 h 1043709"/>
                              <a:gd name="connsiteX0" fmla="*/ 572654 w 2013527"/>
                              <a:gd name="connsiteY0" fmla="*/ 0 h 785091"/>
                              <a:gd name="connsiteX1" fmla="*/ 0 w 2013527"/>
                              <a:gd name="connsiteY1" fmla="*/ 766618 h 785091"/>
                              <a:gd name="connsiteX2" fmla="*/ 2013527 w 2013527"/>
                              <a:gd name="connsiteY2" fmla="*/ 785091 h 785091"/>
                              <a:gd name="connsiteX3" fmla="*/ 572654 w 2013527"/>
                              <a:gd name="connsiteY3" fmla="*/ 0 h 785091"/>
                            </a:gdLst>
                            <a:ahLst/>
                            <a:cxnLst>
                              <a:cxn ang="0">
                                <a:pos x="connsiteX0" y="connsiteY0"/>
                              </a:cxn>
                              <a:cxn ang="0">
                                <a:pos x="connsiteX1" y="connsiteY1"/>
                              </a:cxn>
                              <a:cxn ang="0">
                                <a:pos x="connsiteX2" y="connsiteY2"/>
                              </a:cxn>
                              <a:cxn ang="0">
                                <a:pos x="connsiteX3" y="connsiteY3"/>
                              </a:cxn>
                            </a:cxnLst>
                            <a:rect l="l" t="t" r="r" b="b"/>
                            <a:pathLst>
                              <a:path w="2013527" h="785091">
                                <a:moveTo>
                                  <a:pt x="572654" y="0"/>
                                </a:moveTo>
                                <a:lnTo>
                                  <a:pt x="0" y="766618"/>
                                </a:lnTo>
                                <a:lnTo>
                                  <a:pt x="2013527" y="785091"/>
                                </a:lnTo>
                                <a:lnTo>
                                  <a:pt x="572654" y="0"/>
                                </a:lnTo>
                                <a:close/>
                              </a:path>
                            </a:pathLst>
                          </a:custGeom>
                          <a:solidFill>
                            <a:schemeClr val="accent4">
                              <a:lumMod val="20000"/>
                              <a:lumOff val="80000"/>
                            </a:schemeClr>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Straight Arrow Connector 31">
                          <a:extLst>
                            <a:ext uri="{FF2B5EF4-FFF2-40B4-BE49-F238E27FC236}">
                              <a16:creationId xmlns:a16="http://schemas.microsoft.com/office/drawing/2014/main" id="{2CE95334-FE2D-4AC5-2613-FAA1ABB7FC42}"/>
                            </a:ext>
                          </a:extLst>
                        </wps:cNvPr>
                        <wps:cNvCnPr>
                          <a:cxnSpLocks/>
                        </wps:cNvCnPr>
                        <wps:spPr>
                          <a:xfrm flipH="1" flipV="1">
                            <a:off x="1624574" y="40332"/>
                            <a:ext cx="1" cy="229061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4" name="Straight Arrow Connector 64">
                          <a:extLst>
                            <a:ext uri="{FF2B5EF4-FFF2-40B4-BE49-F238E27FC236}">
                              <a16:creationId xmlns:a16="http://schemas.microsoft.com/office/drawing/2014/main" id="{C675DC14-614D-31B0-07BA-4B575EF4293F}"/>
                            </a:ext>
                          </a:extLst>
                        </wps:cNvPr>
                        <wps:cNvCnPr>
                          <a:cxnSpLocks/>
                        </wps:cNvCnPr>
                        <wps:spPr>
                          <a:xfrm>
                            <a:off x="1632597" y="2330950"/>
                            <a:ext cx="2193445" cy="1847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5" name="Straight Connector 65">
                          <a:extLst>
                            <a:ext uri="{FF2B5EF4-FFF2-40B4-BE49-F238E27FC236}">
                              <a16:creationId xmlns:a16="http://schemas.microsoft.com/office/drawing/2014/main" id="{FE9C60FD-05AF-77B3-FAD4-939C21697726}"/>
                            </a:ext>
                          </a:extLst>
                        </wps:cNvPr>
                        <wps:cNvCnPr>
                          <a:cxnSpLocks/>
                        </wps:cNvCnPr>
                        <wps:spPr>
                          <a:xfrm flipH="1" flipV="1">
                            <a:off x="1632596" y="388139"/>
                            <a:ext cx="2022765" cy="196128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6" name="TextBox 35">
                          <a:extLst>
                            <a:ext uri="{FF2B5EF4-FFF2-40B4-BE49-F238E27FC236}">
                              <a16:creationId xmlns:a16="http://schemas.microsoft.com/office/drawing/2014/main" id="{51AADB59-D347-6622-9460-A7915030A214}"/>
                            </a:ext>
                          </a:extLst>
                        </wps:cNvPr>
                        <wps:cNvSpPr txBox="1"/>
                        <wps:spPr>
                          <a:xfrm>
                            <a:off x="1856945" y="253202"/>
                            <a:ext cx="1323340" cy="360680"/>
                          </a:xfrm>
                          <a:prstGeom prst="rect">
                            <a:avLst/>
                          </a:prstGeom>
                          <a:noFill/>
                        </wps:spPr>
                        <wps:txbx>
                          <w:txbxContent>
                            <w:p w14:paraId="4B5D2E55" w14:textId="77777777" w:rsidR="009F755F" w:rsidRDefault="009F755F" w:rsidP="009F755F">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Waveform space</w:t>
                              </w:r>
                            </w:p>
                          </w:txbxContent>
                        </wps:txbx>
                        <wps:bodyPr wrap="square" rtlCol="0">
                          <a:spAutoFit/>
                        </wps:bodyPr>
                      </wps:wsp>
                      <wps:wsp>
                        <wps:cNvPr id="67" name="TextBox 36">
                          <a:extLst>
                            <a:ext uri="{FF2B5EF4-FFF2-40B4-BE49-F238E27FC236}">
                              <a16:creationId xmlns:a16="http://schemas.microsoft.com/office/drawing/2014/main" id="{49798027-5546-4588-C80C-E26F380C14A7}"/>
                            </a:ext>
                          </a:extLst>
                        </wps:cNvPr>
                        <wps:cNvSpPr txBox="1"/>
                        <wps:spPr>
                          <a:xfrm>
                            <a:off x="1856944" y="1275081"/>
                            <a:ext cx="617855" cy="360680"/>
                          </a:xfrm>
                          <a:prstGeom prst="rect">
                            <a:avLst/>
                          </a:prstGeom>
                          <a:noFill/>
                        </wps:spPr>
                        <wps:txbx>
                          <w:txbxContent>
                            <w:p w14:paraId="11F4ABD4" w14:textId="77777777" w:rsidR="009F755F" w:rsidRDefault="009F755F" w:rsidP="009F755F">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Inner</w:t>
                              </w:r>
                            </w:p>
                          </w:txbxContent>
                        </wps:txbx>
                        <wps:bodyPr wrap="square" rtlCol="0">
                          <a:spAutoFit/>
                        </wps:bodyPr>
                      </wps:wsp>
                      <wps:wsp>
                        <wps:cNvPr id="68" name="Freeform: Shape 68">
                          <a:extLst>
                            <a:ext uri="{FF2B5EF4-FFF2-40B4-BE49-F238E27FC236}">
                              <a16:creationId xmlns:a16="http://schemas.microsoft.com/office/drawing/2014/main" id="{5189E399-9D63-DD6B-8B0D-445A46E831A7}"/>
                            </a:ext>
                          </a:extLst>
                        </wps:cNvPr>
                        <wps:cNvSpPr/>
                        <wps:spPr>
                          <a:xfrm>
                            <a:off x="1746894" y="1688566"/>
                            <a:ext cx="1752965" cy="646110"/>
                          </a:xfrm>
                          <a:custGeom>
                            <a:avLst/>
                            <a:gdLst>
                              <a:gd name="connsiteX0" fmla="*/ 0 w 2022764"/>
                              <a:gd name="connsiteY0" fmla="*/ 1311563 h 1330036"/>
                              <a:gd name="connsiteX1" fmla="*/ 2022764 w 2022764"/>
                              <a:gd name="connsiteY1" fmla="*/ 1330036 h 1330036"/>
                              <a:gd name="connsiteX2" fmla="*/ 277091 w 2022764"/>
                              <a:gd name="connsiteY2" fmla="*/ 0 h 1330036"/>
                              <a:gd name="connsiteX3" fmla="*/ 0 w 2022764"/>
                              <a:gd name="connsiteY3" fmla="*/ 1311563 h 1330036"/>
                              <a:gd name="connsiteX0" fmla="*/ 0 w 2022764"/>
                              <a:gd name="connsiteY0" fmla="*/ 654338 h 672811"/>
                              <a:gd name="connsiteX1" fmla="*/ 2022764 w 2022764"/>
                              <a:gd name="connsiteY1" fmla="*/ 672811 h 672811"/>
                              <a:gd name="connsiteX2" fmla="*/ 600941 w 2022764"/>
                              <a:gd name="connsiteY2" fmla="*/ 0 h 672811"/>
                              <a:gd name="connsiteX3" fmla="*/ 0 w 2022764"/>
                              <a:gd name="connsiteY3" fmla="*/ 654338 h 672811"/>
                              <a:gd name="connsiteX0" fmla="*/ 0 w 1908464"/>
                              <a:gd name="connsiteY0" fmla="*/ 654338 h 672811"/>
                              <a:gd name="connsiteX1" fmla="*/ 1908464 w 1908464"/>
                              <a:gd name="connsiteY1" fmla="*/ 672811 h 672811"/>
                              <a:gd name="connsiteX2" fmla="*/ 486641 w 1908464"/>
                              <a:gd name="connsiteY2" fmla="*/ 0 h 672811"/>
                              <a:gd name="connsiteX3" fmla="*/ 0 w 1908464"/>
                              <a:gd name="connsiteY3" fmla="*/ 654338 h 672811"/>
                              <a:gd name="connsiteX0" fmla="*/ 0 w 1822739"/>
                              <a:gd name="connsiteY0" fmla="*/ 654338 h 691861"/>
                              <a:gd name="connsiteX1" fmla="*/ 1822739 w 1822739"/>
                              <a:gd name="connsiteY1" fmla="*/ 691861 h 691861"/>
                              <a:gd name="connsiteX2" fmla="*/ 486641 w 1822739"/>
                              <a:gd name="connsiteY2" fmla="*/ 0 h 691861"/>
                              <a:gd name="connsiteX3" fmla="*/ 0 w 1822739"/>
                              <a:gd name="connsiteY3" fmla="*/ 654338 h 691861"/>
                              <a:gd name="connsiteX0" fmla="*/ 0 w 1817976"/>
                              <a:gd name="connsiteY0" fmla="*/ 654338 h 672811"/>
                              <a:gd name="connsiteX1" fmla="*/ 1817976 w 1817976"/>
                              <a:gd name="connsiteY1" fmla="*/ 672811 h 672811"/>
                              <a:gd name="connsiteX2" fmla="*/ 486641 w 1817976"/>
                              <a:gd name="connsiteY2" fmla="*/ 0 h 672811"/>
                              <a:gd name="connsiteX3" fmla="*/ 0 w 1817976"/>
                              <a:gd name="connsiteY3" fmla="*/ 654338 h 672811"/>
                              <a:gd name="connsiteX0" fmla="*/ 0 w 1773731"/>
                              <a:gd name="connsiteY0" fmla="*/ 654338 h 665437"/>
                              <a:gd name="connsiteX1" fmla="*/ 1773731 w 1773731"/>
                              <a:gd name="connsiteY1" fmla="*/ 665437 h 665437"/>
                              <a:gd name="connsiteX2" fmla="*/ 486641 w 1773731"/>
                              <a:gd name="connsiteY2" fmla="*/ 0 h 665437"/>
                              <a:gd name="connsiteX3" fmla="*/ 0 w 1773731"/>
                              <a:gd name="connsiteY3" fmla="*/ 654338 h 665437"/>
                              <a:gd name="connsiteX0" fmla="*/ 0 w 1722111"/>
                              <a:gd name="connsiteY0" fmla="*/ 654338 h 658063"/>
                              <a:gd name="connsiteX1" fmla="*/ 1722111 w 1722111"/>
                              <a:gd name="connsiteY1" fmla="*/ 658063 h 658063"/>
                              <a:gd name="connsiteX2" fmla="*/ 486641 w 1722111"/>
                              <a:gd name="connsiteY2" fmla="*/ 0 h 658063"/>
                              <a:gd name="connsiteX3" fmla="*/ 0 w 1722111"/>
                              <a:gd name="connsiteY3" fmla="*/ 654338 h 658063"/>
                              <a:gd name="connsiteX0" fmla="*/ 0 w 1722111"/>
                              <a:gd name="connsiteY0" fmla="*/ 642385 h 646110"/>
                              <a:gd name="connsiteX1" fmla="*/ 1722111 w 1722111"/>
                              <a:gd name="connsiteY1" fmla="*/ 646110 h 646110"/>
                              <a:gd name="connsiteX2" fmla="*/ 480664 w 1722111"/>
                              <a:gd name="connsiteY2" fmla="*/ 0 h 646110"/>
                              <a:gd name="connsiteX3" fmla="*/ 0 w 1722111"/>
                              <a:gd name="connsiteY3" fmla="*/ 642385 h 646110"/>
                              <a:gd name="connsiteX0" fmla="*/ 0 w 1752965"/>
                              <a:gd name="connsiteY0" fmla="*/ 642385 h 646110"/>
                              <a:gd name="connsiteX1" fmla="*/ 1752965 w 1752965"/>
                              <a:gd name="connsiteY1" fmla="*/ 646110 h 646110"/>
                              <a:gd name="connsiteX2" fmla="*/ 480664 w 1752965"/>
                              <a:gd name="connsiteY2" fmla="*/ 0 h 646110"/>
                              <a:gd name="connsiteX3" fmla="*/ 0 w 1752965"/>
                              <a:gd name="connsiteY3" fmla="*/ 642385 h 646110"/>
                              <a:gd name="connsiteX0" fmla="*/ 0 w 1752965"/>
                              <a:gd name="connsiteY0" fmla="*/ 642385 h 646110"/>
                              <a:gd name="connsiteX1" fmla="*/ 1752965 w 1752965"/>
                              <a:gd name="connsiteY1" fmla="*/ 646110 h 646110"/>
                              <a:gd name="connsiteX2" fmla="*/ 480664 w 1752965"/>
                              <a:gd name="connsiteY2" fmla="*/ 0 h 646110"/>
                              <a:gd name="connsiteX3" fmla="*/ 0 w 1752965"/>
                              <a:gd name="connsiteY3" fmla="*/ 642385 h 646110"/>
                              <a:gd name="connsiteX0" fmla="*/ 0 w 1752965"/>
                              <a:gd name="connsiteY0" fmla="*/ 631165 h 646110"/>
                              <a:gd name="connsiteX1" fmla="*/ 1752965 w 1752965"/>
                              <a:gd name="connsiteY1" fmla="*/ 646110 h 646110"/>
                              <a:gd name="connsiteX2" fmla="*/ 480664 w 1752965"/>
                              <a:gd name="connsiteY2" fmla="*/ 0 h 646110"/>
                              <a:gd name="connsiteX3" fmla="*/ 0 w 1752965"/>
                              <a:gd name="connsiteY3" fmla="*/ 631165 h 646110"/>
                            </a:gdLst>
                            <a:ahLst/>
                            <a:cxnLst>
                              <a:cxn ang="0">
                                <a:pos x="connsiteX0" y="connsiteY0"/>
                              </a:cxn>
                              <a:cxn ang="0">
                                <a:pos x="connsiteX1" y="connsiteY1"/>
                              </a:cxn>
                              <a:cxn ang="0">
                                <a:pos x="connsiteX2" y="connsiteY2"/>
                              </a:cxn>
                              <a:cxn ang="0">
                                <a:pos x="connsiteX3" y="connsiteY3"/>
                              </a:cxn>
                            </a:cxnLst>
                            <a:rect l="l" t="t" r="r" b="b"/>
                            <a:pathLst>
                              <a:path w="1752965" h="646110">
                                <a:moveTo>
                                  <a:pt x="0" y="631165"/>
                                </a:moveTo>
                                <a:lnTo>
                                  <a:pt x="1752965" y="646110"/>
                                </a:lnTo>
                                <a:lnTo>
                                  <a:pt x="480664" y="0"/>
                                </a:lnTo>
                                <a:lnTo>
                                  <a:pt x="0" y="631165"/>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TextBox 38">
                          <a:extLst>
                            <a:ext uri="{FF2B5EF4-FFF2-40B4-BE49-F238E27FC236}">
                              <a16:creationId xmlns:a16="http://schemas.microsoft.com/office/drawing/2014/main" id="{6BA5CD6E-ACC3-FAF9-19CF-CF3831022EEE}"/>
                            </a:ext>
                          </a:extLst>
                        </wps:cNvPr>
                        <wps:cNvSpPr txBox="1"/>
                        <wps:spPr>
                          <a:xfrm>
                            <a:off x="1873718" y="2099790"/>
                            <a:ext cx="1402715" cy="360680"/>
                          </a:xfrm>
                          <a:prstGeom prst="rect">
                            <a:avLst/>
                          </a:prstGeom>
                          <a:noFill/>
                        </wps:spPr>
                        <wps:txbx>
                          <w:txbxContent>
                            <w:p w14:paraId="46E46456" w14:textId="4D6A41B8" w:rsidR="009F755F" w:rsidRDefault="004D6FD1" w:rsidP="009F755F">
                              <w:pPr>
                                <w:rPr>
                                  <w:rFonts w:asciiTheme="minorHAnsi" w:hAnsi="Calibri" w:cstheme="minorBidi"/>
                                  <w:color w:val="FF0000"/>
                                  <w:kern w:val="24"/>
                                  <w:sz w:val="24"/>
                                  <w:szCs w:val="24"/>
                                </w:rPr>
                              </w:pPr>
                              <w:r>
                                <w:rPr>
                                  <w:rFonts w:asciiTheme="minorHAnsi" w:hAnsi="Calibri" w:cstheme="minorBidi"/>
                                  <w:color w:val="FF0000"/>
                                  <w:kern w:val="24"/>
                                </w:rPr>
                                <w:t>Enhanced i</w:t>
                              </w:r>
                              <w:r w:rsidR="009F755F">
                                <w:rPr>
                                  <w:rFonts w:asciiTheme="minorHAnsi" w:hAnsi="Calibri" w:cstheme="minorBidi"/>
                                  <w:color w:val="FF0000"/>
                                  <w:kern w:val="24"/>
                                </w:rPr>
                                <w:t>nner</w:t>
                              </w:r>
                              <w:r w:rsidR="00BA2C3E">
                                <w:rPr>
                                  <w:rFonts w:asciiTheme="minorHAnsi" w:hAnsi="Calibri" w:cstheme="minorBidi"/>
                                  <w:color w:val="FF0000"/>
                                  <w:kern w:val="24"/>
                                </w:rPr>
                                <w:t xml:space="preserve"> region</w:t>
                              </w:r>
                            </w:p>
                          </w:txbxContent>
                        </wps:txbx>
                        <wps:bodyPr wrap="square" rtlCol="0">
                          <a:spAutoFit/>
                        </wps:bodyPr>
                      </wps:wsp>
                      <wps:wsp>
                        <wps:cNvPr id="71" name="Freeform: Shape 71">
                          <a:extLst>
                            <a:ext uri="{FF2B5EF4-FFF2-40B4-BE49-F238E27FC236}">
                              <a16:creationId xmlns:a16="http://schemas.microsoft.com/office/drawing/2014/main" id="{B7FB7ACA-0451-4461-DA60-B964E2334A07}"/>
                            </a:ext>
                          </a:extLst>
                        </wps:cNvPr>
                        <wps:cNvSpPr/>
                        <wps:spPr>
                          <a:xfrm>
                            <a:off x="1741644" y="1943889"/>
                            <a:ext cx="190500" cy="266700"/>
                          </a:xfrm>
                          <a:custGeom>
                            <a:avLst/>
                            <a:gdLst>
                              <a:gd name="connsiteX0" fmla="*/ 190500 w 190500"/>
                              <a:gd name="connsiteY0" fmla="*/ 0 h 266700"/>
                              <a:gd name="connsiteX1" fmla="*/ 0 w 190500"/>
                              <a:gd name="connsiteY1" fmla="*/ 266700 h 266700"/>
                              <a:gd name="connsiteX2" fmla="*/ 104775 w 190500"/>
                              <a:gd name="connsiteY2" fmla="*/ 219075 h 266700"/>
                              <a:gd name="connsiteX3" fmla="*/ 190500 w 190500"/>
                              <a:gd name="connsiteY3" fmla="*/ 95250 h 266700"/>
                              <a:gd name="connsiteX4" fmla="*/ 190500 w 190500"/>
                              <a:gd name="connsiteY4" fmla="*/ 0 h 2667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0500" h="266700">
                                <a:moveTo>
                                  <a:pt x="190500" y="0"/>
                                </a:moveTo>
                                <a:lnTo>
                                  <a:pt x="0" y="266700"/>
                                </a:lnTo>
                                <a:lnTo>
                                  <a:pt x="104775" y="219075"/>
                                </a:lnTo>
                                <a:lnTo>
                                  <a:pt x="190500" y="95250"/>
                                </a:lnTo>
                                <a:lnTo>
                                  <a:pt x="190500" y="0"/>
                                </a:lnTo>
                                <a:close/>
                              </a:path>
                            </a:pathLst>
                          </a:custGeom>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2" name="Freeform: Shape 72">
                          <a:extLst>
                            <a:ext uri="{FF2B5EF4-FFF2-40B4-BE49-F238E27FC236}">
                              <a16:creationId xmlns:a16="http://schemas.microsoft.com/office/drawing/2014/main" id="{25D9BC00-1235-0BD6-AE6F-9812D77B39E3}"/>
                            </a:ext>
                          </a:extLst>
                        </wps:cNvPr>
                        <wps:cNvSpPr/>
                        <wps:spPr>
                          <a:xfrm>
                            <a:off x="2896223" y="1960699"/>
                            <a:ext cx="525930" cy="286870"/>
                          </a:xfrm>
                          <a:custGeom>
                            <a:avLst/>
                            <a:gdLst>
                              <a:gd name="connsiteX0" fmla="*/ 0 w 525930"/>
                              <a:gd name="connsiteY0" fmla="*/ 0 h 304800"/>
                              <a:gd name="connsiteX1" fmla="*/ 5977 w 525930"/>
                              <a:gd name="connsiteY1" fmla="*/ 71718 h 304800"/>
                              <a:gd name="connsiteX2" fmla="*/ 364565 w 525930"/>
                              <a:gd name="connsiteY2" fmla="*/ 268942 h 304800"/>
                              <a:gd name="connsiteX3" fmla="*/ 525930 w 525930"/>
                              <a:gd name="connsiteY3" fmla="*/ 304800 h 304800"/>
                              <a:gd name="connsiteX4" fmla="*/ 0 w 525930"/>
                              <a:gd name="connsiteY4" fmla="*/ 0 h 304800"/>
                              <a:gd name="connsiteX0" fmla="*/ 0 w 525930"/>
                              <a:gd name="connsiteY0" fmla="*/ 0 h 292847"/>
                              <a:gd name="connsiteX1" fmla="*/ 5977 w 525930"/>
                              <a:gd name="connsiteY1" fmla="*/ 59765 h 292847"/>
                              <a:gd name="connsiteX2" fmla="*/ 364565 w 525930"/>
                              <a:gd name="connsiteY2" fmla="*/ 256989 h 292847"/>
                              <a:gd name="connsiteX3" fmla="*/ 525930 w 525930"/>
                              <a:gd name="connsiteY3" fmla="*/ 292847 h 292847"/>
                              <a:gd name="connsiteX4" fmla="*/ 0 w 525930"/>
                              <a:gd name="connsiteY4" fmla="*/ 0 h 292847"/>
                              <a:gd name="connsiteX0" fmla="*/ 0 w 525930"/>
                              <a:gd name="connsiteY0" fmla="*/ 0 h 280894"/>
                              <a:gd name="connsiteX1" fmla="*/ 5977 w 525930"/>
                              <a:gd name="connsiteY1" fmla="*/ 47812 h 280894"/>
                              <a:gd name="connsiteX2" fmla="*/ 364565 w 525930"/>
                              <a:gd name="connsiteY2" fmla="*/ 245036 h 280894"/>
                              <a:gd name="connsiteX3" fmla="*/ 525930 w 525930"/>
                              <a:gd name="connsiteY3" fmla="*/ 280894 h 280894"/>
                              <a:gd name="connsiteX4" fmla="*/ 0 w 525930"/>
                              <a:gd name="connsiteY4" fmla="*/ 0 h 280894"/>
                              <a:gd name="connsiteX0" fmla="*/ 0 w 525930"/>
                              <a:gd name="connsiteY0" fmla="*/ 0 h 286870"/>
                              <a:gd name="connsiteX1" fmla="*/ 5977 w 525930"/>
                              <a:gd name="connsiteY1" fmla="*/ 53788 h 286870"/>
                              <a:gd name="connsiteX2" fmla="*/ 364565 w 525930"/>
                              <a:gd name="connsiteY2" fmla="*/ 251012 h 286870"/>
                              <a:gd name="connsiteX3" fmla="*/ 525930 w 525930"/>
                              <a:gd name="connsiteY3" fmla="*/ 286870 h 286870"/>
                              <a:gd name="connsiteX4" fmla="*/ 0 w 525930"/>
                              <a:gd name="connsiteY4" fmla="*/ 0 h 286870"/>
                              <a:gd name="connsiteX0" fmla="*/ 0 w 525930"/>
                              <a:gd name="connsiteY0" fmla="*/ 0 h 286870"/>
                              <a:gd name="connsiteX1" fmla="*/ 5977 w 525930"/>
                              <a:gd name="connsiteY1" fmla="*/ 53788 h 286870"/>
                              <a:gd name="connsiteX2" fmla="*/ 364565 w 525930"/>
                              <a:gd name="connsiteY2" fmla="*/ 251012 h 286870"/>
                              <a:gd name="connsiteX3" fmla="*/ 525930 w 525930"/>
                              <a:gd name="connsiteY3" fmla="*/ 286870 h 286870"/>
                              <a:gd name="connsiteX4" fmla="*/ 0 w 525930"/>
                              <a:gd name="connsiteY4" fmla="*/ 0 h 286870"/>
                              <a:gd name="connsiteX0" fmla="*/ 0 w 525930"/>
                              <a:gd name="connsiteY0" fmla="*/ 0 h 286870"/>
                              <a:gd name="connsiteX1" fmla="*/ 5977 w 525930"/>
                              <a:gd name="connsiteY1" fmla="*/ 53788 h 286870"/>
                              <a:gd name="connsiteX2" fmla="*/ 376518 w 525930"/>
                              <a:gd name="connsiteY2" fmla="*/ 251012 h 286870"/>
                              <a:gd name="connsiteX3" fmla="*/ 525930 w 525930"/>
                              <a:gd name="connsiteY3" fmla="*/ 286870 h 286870"/>
                              <a:gd name="connsiteX4" fmla="*/ 0 w 525930"/>
                              <a:gd name="connsiteY4" fmla="*/ 0 h 28687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25930" h="286870">
                                <a:moveTo>
                                  <a:pt x="0" y="0"/>
                                </a:moveTo>
                                <a:lnTo>
                                  <a:pt x="5977" y="53788"/>
                                </a:lnTo>
                                <a:lnTo>
                                  <a:pt x="376518" y="251012"/>
                                </a:lnTo>
                                <a:lnTo>
                                  <a:pt x="525930" y="286870"/>
                                </a:lnTo>
                                <a:lnTo>
                                  <a:pt x="0" y="0"/>
                                </a:lnTo>
                                <a:close/>
                              </a:path>
                            </a:pathLst>
                          </a:custGeom>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5" name="Straight Connector 75">
                          <a:extLst>
                            <a:ext uri="{FF2B5EF4-FFF2-40B4-BE49-F238E27FC236}">
                              <a16:creationId xmlns:a16="http://schemas.microsoft.com/office/drawing/2014/main" id="{1D6A9499-158A-025A-031C-C948C838E221}"/>
                            </a:ext>
                          </a:extLst>
                        </wps:cNvPr>
                        <wps:cNvCnPr/>
                        <wps:spPr>
                          <a:xfrm>
                            <a:off x="1741644" y="1550747"/>
                            <a:ext cx="0" cy="987541"/>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76" name="Straight Connector 76">
                          <a:extLst>
                            <a:ext uri="{FF2B5EF4-FFF2-40B4-BE49-F238E27FC236}">
                              <a16:creationId xmlns:a16="http://schemas.microsoft.com/office/drawing/2014/main" id="{E7629605-2422-C7CE-1F6C-C3B82EFB111E}"/>
                            </a:ext>
                          </a:extLst>
                        </wps:cNvPr>
                        <wps:cNvCnPr/>
                        <wps:spPr>
                          <a:xfrm>
                            <a:off x="3521998" y="1517850"/>
                            <a:ext cx="0" cy="987541"/>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78" name="Straight Connector 78">
                          <a:extLst>
                            <a:ext uri="{FF2B5EF4-FFF2-40B4-BE49-F238E27FC236}">
                              <a16:creationId xmlns:a16="http://schemas.microsoft.com/office/drawing/2014/main" id="{F912F891-BAD2-733F-1D91-6315B13D7369}"/>
                            </a:ext>
                          </a:extLst>
                        </wps:cNvPr>
                        <wps:cNvCnPr/>
                        <wps:spPr>
                          <a:xfrm flipV="1">
                            <a:off x="3636887" y="1943889"/>
                            <a:ext cx="0" cy="5509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9" name="Straight Arrow Connector 79">
                          <a:extLst>
                            <a:ext uri="{FF2B5EF4-FFF2-40B4-BE49-F238E27FC236}">
                              <a16:creationId xmlns:a16="http://schemas.microsoft.com/office/drawing/2014/main" id="{A93E83CF-ACF2-20B4-1D5F-B36158CA600E}"/>
                            </a:ext>
                          </a:extLst>
                        </wps:cNvPr>
                        <wps:cNvCnPr/>
                        <wps:spPr>
                          <a:xfrm>
                            <a:off x="1429768" y="1700043"/>
                            <a:ext cx="193592"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1" name="Straight Arrow Connector 81">
                          <a:extLst>
                            <a:ext uri="{FF2B5EF4-FFF2-40B4-BE49-F238E27FC236}">
                              <a16:creationId xmlns:a16="http://schemas.microsoft.com/office/drawing/2014/main" id="{854C621D-919F-7EB8-076D-183DFF27F4E7}"/>
                            </a:ext>
                          </a:extLst>
                        </wps:cNvPr>
                        <wps:cNvCnPr/>
                        <wps:spPr>
                          <a:xfrm flipH="1">
                            <a:off x="1750809" y="1688566"/>
                            <a:ext cx="181335"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2" name="Straight Arrow Connector 82">
                          <a:extLst>
                            <a:ext uri="{FF2B5EF4-FFF2-40B4-BE49-F238E27FC236}">
                              <a16:creationId xmlns:a16="http://schemas.microsoft.com/office/drawing/2014/main" id="{87039FC8-FBEF-A9B6-37A5-E6EA90952265}"/>
                            </a:ext>
                          </a:extLst>
                        </wps:cNvPr>
                        <wps:cNvCnPr/>
                        <wps:spPr>
                          <a:xfrm>
                            <a:off x="3325357" y="1961030"/>
                            <a:ext cx="193592"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3" name="Straight Arrow Connector 83">
                          <a:extLst>
                            <a:ext uri="{FF2B5EF4-FFF2-40B4-BE49-F238E27FC236}">
                              <a16:creationId xmlns:a16="http://schemas.microsoft.com/office/drawing/2014/main" id="{0B983AF9-C6C2-2823-C7B5-1754D2537B17}"/>
                            </a:ext>
                          </a:extLst>
                        </wps:cNvPr>
                        <wps:cNvCnPr/>
                        <wps:spPr>
                          <a:xfrm flipH="1">
                            <a:off x="3628185" y="1949222"/>
                            <a:ext cx="181335"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4" name="Freeform: Shape 84">
                          <a:extLst>
                            <a:ext uri="{FF2B5EF4-FFF2-40B4-BE49-F238E27FC236}">
                              <a16:creationId xmlns:a16="http://schemas.microsoft.com/office/drawing/2014/main" id="{A16DC0C6-C112-F542-93CC-56822427A680}"/>
                            </a:ext>
                          </a:extLst>
                        </wps:cNvPr>
                        <wps:cNvSpPr/>
                        <wps:spPr>
                          <a:xfrm>
                            <a:off x="2326751" y="1428450"/>
                            <a:ext cx="148046" cy="261258"/>
                          </a:xfrm>
                          <a:custGeom>
                            <a:avLst/>
                            <a:gdLst>
                              <a:gd name="connsiteX0" fmla="*/ 0 w 148046"/>
                              <a:gd name="connsiteY0" fmla="*/ 0 h 261258"/>
                              <a:gd name="connsiteX1" fmla="*/ 121920 w 148046"/>
                              <a:gd name="connsiteY1" fmla="*/ 69669 h 261258"/>
                              <a:gd name="connsiteX2" fmla="*/ 148046 w 148046"/>
                              <a:gd name="connsiteY2" fmla="*/ 261258 h 261258"/>
                              <a:gd name="connsiteX3" fmla="*/ 148046 w 148046"/>
                              <a:gd name="connsiteY3" fmla="*/ 261258 h 261258"/>
                            </a:gdLst>
                            <a:ahLst/>
                            <a:cxnLst>
                              <a:cxn ang="0">
                                <a:pos x="connsiteX0" y="connsiteY0"/>
                              </a:cxn>
                              <a:cxn ang="0">
                                <a:pos x="connsiteX1" y="connsiteY1"/>
                              </a:cxn>
                              <a:cxn ang="0">
                                <a:pos x="connsiteX2" y="connsiteY2"/>
                              </a:cxn>
                              <a:cxn ang="0">
                                <a:pos x="connsiteX3" y="connsiteY3"/>
                              </a:cxn>
                            </a:cxnLst>
                            <a:rect l="l" t="t" r="r" b="b"/>
                            <a:pathLst>
                              <a:path w="148046" h="261258">
                                <a:moveTo>
                                  <a:pt x="0" y="0"/>
                                </a:moveTo>
                                <a:cubicBezTo>
                                  <a:pt x="48623" y="13063"/>
                                  <a:pt x="97246" y="26126"/>
                                  <a:pt x="121920" y="69669"/>
                                </a:cubicBezTo>
                                <a:cubicBezTo>
                                  <a:pt x="146594" y="113212"/>
                                  <a:pt x="148046" y="261258"/>
                                  <a:pt x="148046" y="261258"/>
                                </a:cubicBezTo>
                                <a:lnTo>
                                  <a:pt x="148046" y="261258"/>
                                </a:lnTo>
                              </a:path>
                            </a:pathLst>
                          </a:custGeom>
                          <a:no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5" name="TextBox 57">
                          <a:extLst>
                            <a:ext uri="{FF2B5EF4-FFF2-40B4-BE49-F238E27FC236}">
                              <a16:creationId xmlns:a16="http://schemas.microsoft.com/office/drawing/2014/main" id="{E4F180FA-E296-58CC-A8C3-40E028753117}"/>
                            </a:ext>
                          </a:extLst>
                        </wps:cNvPr>
                        <wps:cNvSpPr txBox="1"/>
                        <wps:spPr>
                          <a:xfrm>
                            <a:off x="180000" y="1563339"/>
                            <a:ext cx="1323340" cy="360680"/>
                          </a:xfrm>
                          <a:prstGeom prst="rect">
                            <a:avLst/>
                          </a:prstGeom>
                          <a:noFill/>
                        </wps:spPr>
                        <wps:txbx>
                          <w:txbxContent>
                            <w:p w14:paraId="77CD16D6" w14:textId="0D098E05" w:rsidR="009F755F" w:rsidRDefault="009F755F" w:rsidP="009F755F">
                              <w:pPr>
                                <w:rPr>
                                  <w:rFonts w:asciiTheme="minorHAnsi" w:hAnsi="Calibri" w:cstheme="minorBidi"/>
                                  <w:color w:val="FF0000"/>
                                  <w:kern w:val="24"/>
                                  <w:sz w:val="24"/>
                                  <w:szCs w:val="24"/>
                                </w:rPr>
                              </w:pPr>
                              <w:r>
                                <w:rPr>
                                  <w:rFonts w:asciiTheme="minorHAnsi" w:hAnsi="Calibri" w:cstheme="minorBidi"/>
                                  <w:color w:val="FF0000"/>
                                  <w:kern w:val="24"/>
                                </w:rPr>
                                <w:t xml:space="preserve">‘Retraction’ </w:t>
                              </w:r>
                              <w:r w:rsidR="00124710">
                                <w:rPr>
                                  <w:rFonts w:asciiTheme="minorHAnsi" w:hAnsi="Calibri" w:cstheme="minorBidi"/>
                                  <w:color w:val="FF0000"/>
                                  <w:kern w:val="24"/>
                                </w:rPr>
                                <w:t xml:space="preserve">offset </w:t>
                              </w:r>
                            </w:p>
                          </w:txbxContent>
                        </wps:txbx>
                        <wps:bodyPr wrap="square" rtlCol="0">
                          <a:spAutoFit/>
                        </wps:bodyPr>
                      </wps:wsp>
                      <wps:wsp>
                        <wps:cNvPr id="87" name="Freeform: Shape 87">
                          <a:extLst>
                            <a:ext uri="{FF2B5EF4-FFF2-40B4-BE49-F238E27FC236}">
                              <a16:creationId xmlns:a16="http://schemas.microsoft.com/office/drawing/2014/main" id="{82C15F1D-5EF7-C32B-8912-008C4036AD29}"/>
                            </a:ext>
                          </a:extLst>
                        </wps:cNvPr>
                        <wps:cNvSpPr/>
                        <wps:spPr>
                          <a:xfrm>
                            <a:off x="2942354" y="1280405"/>
                            <a:ext cx="229129" cy="740228"/>
                          </a:xfrm>
                          <a:custGeom>
                            <a:avLst/>
                            <a:gdLst>
                              <a:gd name="connsiteX0" fmla="*/ 229129 w 229129"/>
                              <a:gd name="connsiteY0" fmla="*/ 0 h 740228"/>
                              <a:gd name="connsiteX1" fmla="*/ 2706 w 229129"/>
                              <a:gd name="connsiteY1" fmla="*/ 278674 h 740228"/>
                              <a:gd name="connsiteX2" fmla="*/ 124626 w 229129"/>
                              <a:gd name="connsiteY2" fmla="*/ 740228 h 740228"/>
                            </a:gdLst>
                            <a:ahLst/>
                            <a:cxnLst>
                              <a:cxn ang="0">
                                <a:pos x="connsiteX0" y="connsiteY0"/>
                              </a:cxn>
                              <a:cxn ang="0">
                                <a:pos x="connsiteX1" y="connsiteY1"/>
                              </a:cxn>
                              <a:cxn ang="0">
                                <a:pos x="connsiteX2" y="connsiteY2"/>
                              </a:cxn>
                            </a:cxnLst>
                            <a:rect l="l" t="t" r="r" b="b"/>
                            <a:pathLst>
                              <a:path w="229129" h="740228">
                                <a:moveTo>
                                  <a:pt x="229129" y="0"/>
                                </a:moveTo>
                                <a:cubicBezTo>
                                  <a:pt x="124626" y="77651"/>
                                  <a:pt x="20123" y="155303"/>
                                  <a:pt x="2706" y="278674"/>
                                </a:cubicBezTo>
                                <a:cubicBezTo>
                                  <a:pt x="-14711" y="402045"/>
                                  <a:pt x="54957" y="571136"/>
                                  <a:pt x="124626" y="740228"/>
                                </a:cubicBezTo>
                              </a:path>
                            </a:pathLst>
                          </a:custGeom>
                          <a:no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 name="TextBox 35">
                          <a:extLst>
                            <a:ext uri="{FF2B5EF4-FFF2-40B4-BE49-F238E27FC236}">
                              <a16:creationId xmlns:a16="http://schemas.microsoft.com/office/drawing/2014/main" id="{51AADB59-D347-6622-9460-A7915030A214}"/>
                            </a:ext>
                          </a:extLst>
                        </wps:cNvPr>
                        <wps:cNvSpPr txBox="1"/>
                        <wps:spPr>
                          <a:xfrm>
                            <a:off x="1088050" y="110174"/>
                            <a:ext cx="525145" cy="890270"/>
                          </a:xfrm>
                          <a:prstGeom prst="rect">
                            <a:avLst/>
                          </a:prstGeom>
                          <a:noFill/>
                        </wps:spPr>
                        <wps:txbx>
                          <w:txbxContent>
                            <w:p w14:paraId="44CD8A9F" w14:textId="7913536D" w:rsidR="009F755F" w:rsidRDefault="009F755F" w:rsidP="009F755F">
                              <w:pPr>
                                <w:rPr>
                                  <w:rFonts w:ascii="Calibri" w:hAnsi="Calibri"/>
                                  <w:color w:val="4472C4"/>
                                  <w:kern w:val="24"/>
                                </w:rPr>
                              </w:pPr>
                              <w:r>
                                <w:rPr>
                                  <w:rFonts w:ascii="Calibri" w:hAnsi="Calibri"/>
                                  <w:color w:val="4472C4"/>
                                  <w:kern w:val="24"/>
                                </w:rPr>
                                <w:t>L_CRB</w:t>
                              </w:r>
                            </w:p>
                            <w:p w14:paraId="1C4BBEBF" w14:textId="77777777" w:rsidR="009F755F" w:rsidRDefault="009F755F"/>
                            <w:p w14:paraId="0C073253" w14:textId="20E155B8" w:rsidR="009F755F" w:rsidRDefault="009F755F" w:rsidP="009F755F">
                              <w:pPr>
                                <w:rPr>
                                  <w:rFonts w:ascii="Calibri" w:hAnsi="Calibri"/>
                                  <w:color w:val="4472C4"/>
                                  <w:kern w:val="24"/>
                                </w:rPr>
                              </w:pPr>
                              <w:r>
                                <w:rPr>
                                  <w:rFonts w:ascii="Calibri" w:hAnsi="Calibri"/>
                                  <w:color w:val="4472C4"/>
                                  <w:kern w:val="24"/>
                                </w:rPr>
                                <w:t>L_CRB</w:t>
                              </w:r>
                            </w:p>
                          </w:txbxContent>
                        </wps:txbx>
                        <wps:bodyPr wrap="square" rtlCol="0">
                          <a:spAutoFit/>
                        </wps:bodyPr>
                      </wps:wsp>
                      <wps:wsp>
                        <wps:cNvPr id="89" name="TextBox 35">
                          <a:extLst>
                            <a:ext uri="{FF2B5EF4-FFF2-40B4-BE49-F238E27FC236}">
                              <a16:creationId xmlns:a16="http://schemas.microsoft.com/office/drawing/2014/main" id="{51AADB59-D347-6622-9460-A7915030A214}"/>
                            </a:ext>
                          </a:extLst>
                        </wps:cNvPr>
                        <wps:cNvSpPr txBox="1"/>
                        <wps:spPr>
                          <a:xfrm>
                            <a:off x="3913800" y="2210589"/>
                            <a:ext cx="626745" cy="316743"/>
                          </a:xfrm>
                          <a:prstGeom prst="rect">
                            <a:avLst/>
                          </a:prstGeom>
                          <a:noFill/>
                        </wps:spPr>
                        <wps:txbx>
                          <w:txbxContent>
                            <w:p w14:paraId="0D655E9F" w14:textId="1DF14D28" w:rsidR="009F755F" w:rsidRDefault="009F755F" w:rsidP="009F755F">
                              <w:pPr>
                                <w:rPr>
                                  <w:rFonts w:ascii="Calibri" w:hAnsi="Calibri"/>
                                  <w:color w:val="4472C4"/>
                                  <w:kern w:val="24"/>
                                </w:rPr>
                              </w:pPr>
                              <w:proofErr w:type="spellStart"/>
                              <w:r>
                                <w:rPr>
                                  <w:rFonts w:ascii="Calibri" w:hAnsi="Calibri"/>
                                  <w:color w:val="4472C4"/>
                                  <w:kern w:val="24"/>
                                </w:rPr>
                                <w:t>RB_st</w:t>
                              </w:r>
                              <w:r w:rsidR="00B75E4C">
                                <w:rPr>
                                  <w:rFonts w:ascii="Calibri" w:hAnsi="Calibri"/>
                                  <w:color w:val="4472C4"/>
                                  <w:kern w:val="24"/>
                                </w:rPr>
                                <w:t>art</w:t>
                              </w:r>
                              <w:proofErr w:type="spellEnd"/>
                            </w:p>
                            <w:p w14:paraId="04EBC0F3" w14:textId="77777777" w:rsidR="009F755F" w:rsidRDefault="009F755F"/>
                            <w:p w14:paraId="02D26376" w14:textId="6355CCD1" w:rsidR="009F755F" w:rsidRDefault="009F755F" w:rsidP="009F755F">
                              <w:pPr>
                                <w:rPr>
                                  <w:rFonts w:ascii="Calibri" w:hAnsi="Calibri"/>
                                  <w:color w:val="4472C4"/>
                                  <w:kern w:val="24"/>
                                </w:rPr>
                              </w:pPr>
                              <w:proofErr w:type="spellStart"/>
                              <w:r>
                                <w:rPr>
                                  <w:rFonts w:ascii="Calibri" w:hAnsi="Calibri"/>
                                  <w:color w:val="4472C4"/>
                                  <w:kern w:val="24"/>
                                </w:rPr>
                                <w:t>RB_st</w:t>
                              </w:r>
                              <w:r w:rsidR="00B75E4C">
                                <w:rPr>
                                  <w:rFonts w:ascii="Calibri" w:hAnsi="Calibri"/>
                                  <w:color w:val="4472C4"/>
                                  <w:kern w:val="24"/>
                                </w:rPr>
                                <w:t>art</w:t>
                              </w:r>
                              <w:proofErr w:type="spellEnd"/>
                            </w:p>
                          </w:txbxContent>
                        </wps:txbx>
                        <wps:bodyPr wrap="square" rtlCol="0">
                          <a:noAutofit/>
                        </wps:bodyPr>
                      </wps:wsp>
                    </wpc:wpc>
                  </a:graphicData>
                </a:graphic>
              </wp:inline>
            </w:drawing>
          </mc:Choice>
          <mc:Fallback>
            <w:pict>
              <v:group w14:anchorId="10F33F4E" id="Canvas 29" o:spid="_x0000_s1038" editas="canvas" style="width:434.8pt;height:201.8pt;mso-position-horizontal-relative:char;mso-position-vertical-relative:line" coordsize="55219,25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">
                <v:shape id="_x0000_s1039" type="#_x0000_t75" style="position:absolute;width:55219;height:25628;visibility:visible;mso-wrap-style:square" filled="t">
                  <v:fill o:detectmouseclick="t"/>
                  <v:path o:connecttype="none"/>
                </v:shape>
                <v:shape id="Text Box 14" o:spid="_x0000_s1040" type="#_x0000_t202" style="position:absolute;left:31472;top:1566;width:18937;height:4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G1hvwAAANsAAAAPAAAAZHJzL2Rvd25yZXYueG1sRE9NawIx&#10;EL0X+h/CFHqr2ZYi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AYbG1hvwAAANsAAAAPAAAAAAAA&#10;AAAAAAAAAAcCAABkcnMvZG93bnJldi54bWxQSwUGAAAAAAMAAwC3AAAA8wIAAAAA&#10;" fillcolor="white [3201]" strokeweight=".5pt">
                  <v:textbox>
                    <w:txbxContent>
                      <w:p w14:paraId="2EAF6ACD" w14:textId="620A6107" w:rsidR="008A2B3A" w:rsidRPr="007414F1" w:rsidRDefault="008A2B3A" w:rsidP="008A2B3A">
                        <w:pPr>
                          <w:rPr>
                            <w:sz w:val="18"/>
                            <w:szCs w:val="18"/>
                          </w:rPr>
                        </w:pPr>
                        <w:r w:rsidRPr="007414F1">
                          <w:rPr>
                            <w:sz w:val="18"/>
                            <w:szCs w:val="18"/>
                          </w:rPr>
                          <w:t>Figure 2.</w:t>
                        </w:r>
                        <w:r w:rsidR="00984142" w:rsidRPr="007414F1">
                          <w:rPr>
                            <w:sz w:val="18"/>
                            <w:szCs w:val="18"/>
                          </w:rPr>
                          <w:t>2</w:t>
                        </w:r>
                        <w:r w:rsidRPr="007414F1">
                          <w:rPr>
                            <w:sz w:val="18"/>
                            <w:szCs w:val="18"/>
                          </w:rPr>
                          <w:t xml:space="preserve">-2: </w:t>
                        </w:r>
                        <w:r w:rsidR="004F7B5E" w:rsidRPr="007414F1">
                          <w:rPr>
                            <w:sz w:val="18"/>
                            <w:szCs w:val="18"/>
                          </w:rPr>
                          <w:t>Definition of</w:t>
                        </w:r>
                        <w:r w:rsidR="005D681E" w:rsidRPr="007414F1">
                          <w:rPr>
                            <w:sz w:val="18"/>
                            <w:szCs w:val="18"/>
                          </w:rPr>
                          <w:t xml:space="preserve"> the enhanced inner region</w:t>
                        </w:r>
                        <w:r w:rsidR="00970F9C">
                          <w:rPr>
                            <w:sz w:val="18"/>
                            <w:szCs w:val="18"/>
                          </w:rPr>
                          <w:t xml:space="preserve"> by retracting the legacy inner region</w:t>
                        </w:r>
                        <w:r w:rsidRPr="007414F1">
                          <w:rPr>
                            <w:sz w:val="18"/>
                            <w:szCs w:val="18"/>
                          </w:rPr>
                          <w:t>.</w:t>
                        </w:r>
                      </w:p>
                    </w:txbxContent>
                  </v:textbox>
                </v:shape>
                <v:shape id="Freeform: Shape 30" o:spid="_x0000_s1041" style="position:absolute;left:16233;top:15570;width:20135;height:7851;visibility:visible;mso-wrap-style:square;v-text-anchor:middle" coordsize="2013527,785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" path="m572654,l,766618r2013527,18473l572654,xe" fillcolor="#fff2cc [663]" strokecolor="#4472c4 [3204]" strokeweight="1pt">
                  <v:stroke joinstyle="miter"/>
                  <v:path arrowok="t" o:connecttype="custom" o:connectlocs="572654,0;0,766618;2013527,785091;572654,0" o:connectangles="0,0,0,0"/>
                </v:shape>
                <v:shapetype id="_x0000_t32" coordsize="21600,21600" o:spt="32" o:oned="t" path="m,l21600,21600e" filled="f">
                  <v:path arrowok="t" fillok="f" o:connecttype="none"/>
                  <o:lock v:ext="edit" shapetype="t"/>
                </v:shapetype>
                <v:shape id="Straight Arrow Connector 31" o:spid="_x0000_s1042" type="#_x0000_t32" style="position:absolute;left:16245;top:403;width:0;height:2290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" strokecolor="#4472c4 [3204]" strokeweight=".5pt">
                  <v:stroke endarrow="block" joinstyle="miter"/>
                  <o:lock v:ext="edit" shapetype="f"/>
                </v:shape>
                <v:shape id="Straight Arrow Connector 64" o:spid="_x0000_s1043" type="#_x0000_t32" style="position:absolute;left:16325;top:23309;width:21935;height:1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" strokecolor="#4472c4 [3204]" strokeweight=".5pt">
                  <v:stroke endarrow="block" joinstyle="miter"/>
                  <o:lock v:ext="edit" shapetype="f"/>
                </v:shape>
                <v:line id="Straight Connector 65" o:spid="_x0000_s1044" style="position:absolute;flip:x y;visibility:visible;mso-wrap-style:square" from="16325,3881" to="36553,23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" strokecolor="#4472c4 [3204]" strokeweight=".5pt">
                  <v:stroke joinstyle="miter"/>
                  <o:lock v:ext="edit" shapetype="f"/>
                </v:line>
                <v:shape id="TextBox 35" o:spid="_x0000_s1045" type="#_x0000_t202" style="position:absolute;left:18569;top:2532;width:13233;height:3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" filled="f" stroked="f">
                  <v:textbox style="mso-fit-shape-to-text:t">
                    <w:txbxContent>
                      <w:p w14:paraId="4B5D2E55" w14:textId="77777777" w:rsidR="009F755F" w:rsidRDefault="009F755F" w:rsidP="009F755F">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Waveform space</w:t>
                        </w:r>
                      </w:p>
                    </w:txbxContent>
                  </v:textbox>
                </v:shape>
                <v:shape id="TextBox 36" o:spid="_x0000_s1046" type="#_x0000_t202" style="position:absolute;left:18569;top:12750;width:6178;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" filled="f" stroked="f">
                  <v:textbox style="mso-fit-shape-to-text:t">
                    <w:txbxContent>
                      <w:p w14:paraId="11F4ABD4" w14:textId="77777777" w:rsidR="009F755F" w:rsidRDefault="009F755F" w:rsidP="009F755F">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Inner</w:t>
                        </w:r>
                      </w:p>
                    </w:txbxContent>
                  </v:textbox>
                </v:shape>
                <v:shape id="Freeform: Shape 68" o:spid="_x0000_s1047" style="position:absolute;left:17468;top:16885;width:17530;height:6461;visibility:visible;mso-wrap-style:square;v-text-anchor:middle" coordsize="1752965,64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" path="m,631165r1752965,14945l480664,,,631165xe" filled="f" strokecolor="red" strokeweight="1pt">
                  <v:stroke joinstyle="miter"/>
                  <v:path arrowok="t" o:connecttype="custom" o:connectlocs="0,631165;1752965,646110;480664,0;0,631165" o:connectangles="0,0,0,0"/>
                </v:shape>
                <v:shape id="TextBox 38" o:spid="_x0000_s1048" type="#_x0000_t202" style="position:absolute;left:18737;top:20997;width:14027;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" filled="f" stroked="f">
                  <v:textbox style="mso-fit-shape-to-text:t">
                    <w:txbxContent>
                      <w:p w14:paraId="46E46456" w14:textId="4D6A41B8" w:rsidR="009F755F" w:rsidRDefault="004D6FD1" w:rsidP="009F755F">
                        <w:pPr>
                          <w:rPr>
                            <w:rFonts w:asciiTheme="minorHAnsi" w:hAnsi="Calibri" w:cstheme="minorBidi"/>
                            <w:color w:val="FF0000"/>
                            <w:kern w:val="24"/>
                            <w:sz w:val="24"/>
                            <w:szCs w:val="24"/>
                          </w:rPr>
                        </w:pPr>
                        <w:r>
                          <w:rPr>
                            <w:rFonts w:asciiTheme="minorHAnsi" w:hAnsi="Calibri" w:cstheme="minorBidi"/>
                            <w:color w:val="FF0000"/>
                            <w:kern w:val="24"/>
                          </w:rPr>
                          <w:t>Enhanced i</w:t>
                        </w:r>
                        <w:r w:rsidR="009F755F">
                          <w:rPr>
                            <w:rFonts w:asciiTheme="minorHAnsi" w:hAnsi="Calibri" w:cstheme="minorBidi"/>
                            <w:color w:val="FF0000"/>
                            <w:kern w:val="24"/>
                          </w:rPr>
                          <w:t>nner</w:t>
                        </w:r>
                        <w:r w:rsidR="00BA2C3E">
                          <w:rPr>
                            <w:rFonts w:asciiTheme="minorHAnsi" w:hAnsi="Calibri" w:cstheme="minorBidi"/>
                            <w:color w:val="FF0000"/>
                            <w:kern w:val="24"/>
                          </w:rPr>
                          <w:t xml:space="preserve"> region</w:t>
                        </w:r>
                      </w:p>
                    </w:txbxContent>
                  </v:textbox>
                </v:shape>
                <v:shape id="Freeform: Shape 71" o:spid="_x0000_s1049" style="position:absolute;left:17416;top:19438;width:1905;height:2667;visibility:visible;mso-wrap-style:square;v-text-anchor:middle" coordsize="19050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" path="m190500,l,266700,104775,219075,190500,95250,190500,xe" fillcolor="#4472c4 [3204]" strokecolor="#09101d [484]" strokeweight="1pt">
                  <v:stroke joinstyle="miter"/>
                  <v:path arrowok="t" o:connecttype="custom" o:connectlocs="190500,0;0,266700;104775,219075;190500,95250;190500,0" o:connectangles="0,0,0,0,0"/>
                </v:shape>
                <v:shape id="Freeform: Shape 72" o:spid="_x0000_s1050" style="position:absolute;left:28962;top:19606;width:5259;height:2869;visibility:visible;mso-wrap-style:square;v-text-anchor:middle" coordsize="525930,28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" path="m,l5977,53788,376518,251012r149412,35858l,xe" fillcolor="#4472c4 [3204]" strokecolor="#09101d [484]" strokeweight="1pt">
                  <v:stroke joinstyle="miter"/>
                  <v:path arrowok="t" o:connecttype="custom" o:connectlocs="0,0;5977,53788;376518,251012;525930,286870;0,0" o:connectangles="0,0,0,0,0"/>
                </v:shape>
                <v:line id="Straight Connector 75" o:spid="_x0000_s1051" style="position:absolute;visibility:visible;mso-wrap-style:square" from="17416,15507" to="17416,25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" strokecolor="red" strokeweight=".5pt">
                  <v:stroke dashstyle="dash" joinstyle="miter"/>
                </v:line>
                <v:line id="Straight Connector 76" o:spid="_x0000_s1052" style="position:absolute;visibility:visible;mso-wrap-style:square" from="35219,15178" to="35219,2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" strokecolor="red" strokeweight=".5pt">
                  <v:stroke dashstyle="dash" joinstyle="miter"/>
                </v:line>
                <v:line id="Straight Connector 78" o:spid="_x0000_s1053" style="position:absolute;flip:y;visibility:visible;mso-wrap-style:square" from="36368,19438" to="36368,24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" strokecolor="#4472c4 [3204]" strokeweight=".5pt">
                  <v:stroke joinstyle="miter"/>
                </v:line>
                <v:shape id="Straight Arrow Connector 79" o:spid="_x0000_s1054" type="#_x0000_t32" style="position:absolute;left:14297;top:17000;width:1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" strokecolor="red" strokeweight=".5pt">
                  <v:stroke endarrow="block" joinstyle="miter"/>
                </v:shape>
                <v:shape id="Straight Arrow Connector 81" o:spid="_x0000_s1055" type="#_x0000_t32" style="position:absolute;left:17508;top:16885;width:181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" strokecolor="red" strokeweight=".5pt">
                  <v:stroke endarrow="block" joinstyle="miter"/>
                </v:shape>
                <v:shape id="Straight Arrow Connector 82" o:spid="_x0000_s1056" type="#_x0000_t32" style="position:absolute;left:33253;top:19610;width:19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" strokecolor="red" strokeweight=".5pt">
                  <v:stroke endarrow="block" joinstyle="miter"/>
                </v:shape>
                <v:shape id="Straight Arrow Connector 83" o:spid="_x0000_s1057" type="#_x0000_t32" style="position:absolute;left:36281;top:19492;width:181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" strokecolor="red" strokeweight=".5pt">
                  <v:stroke endarrow="block" joinstyle="miter"/>
                </v:shape>
                <v:shape id="Freeform: Shape 84" o:spid="_x0000_s1058" style="position:absolute;left:23267;top:14284;width:1480;height:2613;visibility:visible;mso-wrap-style:square;v-text-anchor:middle" coordsize="148046,261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" path="m,c48623,13063,97246,26126,121920,69669v24674,43543,26126,191589,26126,191589l148046,261258e" filled="f" strokecolor="#09101d [484]" strokeweight="1pt">
                  <v:stroke endarrow="block" joinstyle="miter"/>
                  <v:path arrowok="t" o:connecttype="custom" o:connectlocs="0,0;121920,69669;148046,261258;148046,261258" o:connectangles="0,0,0,0"/>
                </v:shape>
                <v:shape id="TextBox 57" o:spid="_x0000_s1059" type="#_x0000_t202" style="position:absolute;left:1800;top:15633;width:13233;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" filled="f" stroked="f">
                  <v:textbox style="mso-fit-shape-to-text:t">
                    <w:txbxContent>
                      <w:p w14:paraId="77CD16D6" w14:textId="0D098E05" w:rsidR="009F755F" w:rsidRDefault="009F755F" w:rsidP="009F755F">
                        <w:pPr>
                          <w:rPr>
                            <w:rFonts w:asciiTheme="minorHAnsi" w:hAnsi="Calibri" w:cstheme="minorBidi"/>
                            <w:color w:val="FF0000"/>
                            <w:kern w:val="24"/>
                            <w:sz w:val="24"/>
                            <w:szCs w:val="24"/>
                          </w:rPr>
                        </w:pPr>
                        <w:r>
                          <w:rPr>
                            <w:rFonts w:asciiTheme="minorHAnsi" w:hAnsi="Calibri" w:cstheme="minorBidi"/>
                            <w:color w:val="FF0000"/>
                            <w:kern w:val="24"/>
                          </w:rPr>
                          <w:t xml:space="preserve">‘Retraction’ </w:t>
                        </w:r>
                        <w:r w:rsidR="00124710">
                          <w:rPr>
                            <w:rFonts w:asciiTheme="minorHAnsi" w:hAnsi="Calibri" w:cstheme="minorBidi"/>
                            <w:color w:val="FF0000"/>
                            <w:kern w:val="24"/>
                          </w:rPr>
                          <w:t xml:space="preserve">offset </w:t>
                        </w:r>
                      </w:p>
                    </w:txbxContent>
                  </v:textbox>
                </v:shape>
                <v:shape id="Freeform: Shape 87" o:spid="_x0000_s1060" style="position:absolute;left:29423;top:12804;width:2291;height:7402;visibility:visible;mso-wrap-style:square;v-text-anchor:middle" coordsize="229129,740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" path="m229129,c124626,77651,20123,155303,2706,278674,-14711,402045,54957,571136,124626,740228e" filled="f" strokecolor="#09101d [484]" strokeweight="1pt">
                  <v:stroke endarrow="block" joinstyle="miter"/>
                  <v:path arrowok="t" o:connecttype="custom" o:connectlocs="229129,0;2706,278674;124626,740228" o:connectangles="0,0,0"/>
                </v:shape>
                <v:shape id="TextBox 35" o:spid="_x0000_s1061" type="#_x0000_t202" style="position:absolute;left:10880;top:1101;width:5251;height:8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" filled="f" stroked="f">
                  <v:textbox style="mso-fit-shape-to-text:t">
                    <w:txbxContent>
                      <w:p w14:paraId="44CD8A9F" w14:textId="7913536D" w:rsidR="009F755F" w:rsidRDefault="009F755F" w:rsidP="009F755F">
                        <w:pPr>
                          <w:rPr>
                            <w:rFonts w:ascii="Calibri" w:hAnsi="Calibri"/>
                            <w:color w:val="4472C4"/>
                            <w:kern w:val="24"/>
                          </w:rPr>
                        </w:pPr>
                        <w:r>
                          <w:rPr>
                            <w:rFonts w:ascii="Calibri" w:hAnsi="Calibri"/>
                            <w:color w:val="4472C4"/>
                            <w:kern w:val="24"/>
                          </w:rPr>
                          <w:t>L_CRB</w:t>
                        </w:r>
                      </w:p>
                      <w:p w14:paraId="1C4BBEBF" w14:textId="77777777" w:rsidR="009F755F" w:rsidRDefault="009F755F"/>
                      <w:p w14:paraId="0C073253" w14:textId="20E155B8" w:rsidR="009F755F" w:rsidRDefault="009F755F" w:rsidP="009F755F">
                        <w:pPr>
                          <w:rPr>
                            <w:rFonts w:ascii="Calibri" w:hAnsi="Calibri"/>
                            <w:color w:val="4472C4"/>
                            <w:kern w:val="24"/>
                          </w:rPr>
                        </w:pPr>
                        <w:r>
                          <w:rPr>
                            <w:rFonts w:ascii="Calibri" w:hAnsi="Calibri"/>
                            <w:color w:val="4472C4"/>
                            <w:kern w:val="24"/>
                          </w:rPr>
                          <w:t>L_CRB</w:t>
                        </w:r>
                      </w:p>
                    </w:txbxContent>
                  </v:textbox>
                </v:shape>
                <v:shape id="TextBox 35" o:spid="_x0000_s1062" type="#_x0000_t202" style="position:absolute;left:39138;top:22105;width:6267;height:3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0D655E9F" w14:textId="1DF14D28" w:rsidR="009F755F" w:rsidRDefault="009F755F" w:rsidP="009F755F">
                        <w:pPr>
                          <w:rPr>
                            <w:rFonts w:ascii="Calibri" w:hAnsi="Calibri"/>
                            <w:color w:val="4472C4"/>
                            <w:kern w:val="24"/>
                          </w:rPr>
                        </w:pPr>
                        <w:r>
                          <w:rPr>
                            <w:rFonts w:ascii="Calibri" w:hAnsi="Calibri"/>
                            <w:color w:val="4472C4"/>
                            <w:kern w:val="24"/>
                          </w:rPr>
                          <w:t>RB_st</w:t>
                        </w:r>
                        <w:r w:rsidR="00B75E4C">
                          <w:rPr>
                            <w:rFonts w:ascii="Calibri" w:hAnsi="Calibri"/>
                            <w:color w:val="4472C4"/>
                            <w:kern w:val="24"/>
                          </w:rPr>
                          <w:t>art</w:t>
                        </w:r>
                      </w:p>
                      <w:p w14:paraId="04EBC0F3" w14:textId="77777777" w:rsidR="009F755F" w:rsidRDefault="009F755F"/>
                      <w:p w14:paraId="02D26376" w14:textId="6355CCD1" w:rsidR="009F755F" w:rsidRDefault="009F755F" w:rsidP="009F755F">
                        <w:pPr>
                          <w:rPr>
                            <w:rFonts w:ascii="Calibri" w:hAnsi="Calibri"/>
                            <w:color w:val="4472C4"/>
                            <w:kern w:val="24"/>
                          </w:rPr>
                        </w:pPr>
                        <w:r>
                          <w:rPr>
                            <w:rFonts w:ascii="Calibri" w:hAnsi="Calibri"/>
                            <w:color w:val="4472C4"/>
                            <w:kern w:val="24"/>
                          </w:rPr>
                          <w:t>RB_st</w:t>
                        </w:r>
                        <w:r w:rsidR="00B75E4C">
                          <w:rPr>
                            <w:rFonts w:ascii="Calibri" w:hAnsi="Calibri"/>
                            <w:color w:val="4472C4"/>
                            <w:kern w:val="24"/>
                          </w:rPr>
                          <w:t>art</w:t>
                        </w:r>
                      </w:p>
                    </w:txbxContent>
                  </v:textbox>
                </v:shape>
                <w10:anchorlock/>
              </v:group>
            </w:pict>
          </mc:Fallback>
        </mc:AlternateContent>
      </w:r>
    </w:p>
    <w:tbl>
      <w:tblPr>
        <w:tblStyle w:val="ListTable4-Accent5"/>
        <w:tblpPr w:leftFromText="187" w:rightFromText="187" w:vertAnchor="page" w:horzAnchor="margin" w:tblpXSpec="right" w:tblpY="1441"/>
        <w:tblW w:w="4181" w:type="dxa"/>
        <w:tblLook w:val="0420" w:firstRow="1" w:lastRow="0" w:firstColumn="0" w:lastColumn="0" w:noHBand="0" w:noVBand="1"/>
      </w:tblPr>
      <w:tblGrid>
        <w:gridCol w:w="783"/>
        <w:gridCol w:w="832"/>
        <w:gridCol w:w="867"/>
        <w:gridCol w:w="843"/>
        <w:gridCol w:w="856"/>
      </w:tblGrid>
      <w:tr w:rsidR="009B7AD3" w:rsidRPr="005F3673" w14:paraId="56F712ED" w14:textId="77777777" w:rsidTr="00C7117C">
        <w:trPr>
          <w:cnfStyle w:val="100000000000" w:firstRow="1" w:lastRow="0" w:firstColumn="0" w:lastColumn="0" w:oddVBand="0" w:evenVBand="0" w:oddHBand="0" w:evenHBand="0" w:firstRowFirstColumn="0" w:firstRowLastColumn="0" w:lastRowFirstColumn="0" w:lastRowLastColumn="0"/>
          <w:trHeight w:val="288"/>
        </w:trPr>
        <w:tc>
          <w:tcPr>
            <w:tcW w:w="4181" w:type="dxa"/>
            <w:gridSpan w:val="5"/>
          </w:tcPr>
          <w:p w14:paraId="465571AF" w14:textId="77777777" w:rsidR="009B7AD3" w:rsidRPr="00316842" w:rsidRDefault="009B7AD3" w:rsidP="00C7117C">
            <w:pPr>
              <w:spacing w:after="0"/>
              <w:rPr>
                <w:lang w:val="en-US"/>
              </w:rPr>
            </w:pPr>
            <w:r>
              <w:rPr>
                <w:lang w:val="en-US"/>
              </w:rPr>
              <w:lastRenderedPageBreak/>
              <w:t xml:space="preserve">RB offset to define ‘enhanced inner region’ </w:t>
            </w:r>
          </w:p>
        </w:tc>
      </w:tr>
      <w:tr w:rsidR="009B7AD3" w:rsidRPr="005F3673" w14:paraId="1748FCD2" w14:textId="77777777" w:rsidTr="00C7117C">
        <w:trPr>
          <w:cnfStyle w:val="000000100000" w:firstRow="0" w:lastRow="0" w:firstColumn="0" w:lastColumn="0" w:oddVBand="0" w:evenVBand="0" w:oddHBand="1" w:evenHBand="0" w:firstRowFirstColumn="0" w:firstRowLastColumn="0" w:lastRowFirstColumn="0" w:lastRowLastColumn="0"/>
          <w:trHeight w:val="432"/>
        </w:trPr>
        <w:tc>
          <w:tcPr>
            <w:tcW w:w="783" w:type="dxa"/>
            <w:hideMark/>
          </w:tcPr>
          <w:p w14:paraId="5F9DEB75" w14:textId="77777777" w:rsidR="009B7AD3" w:rsidRPr="005F3673" w:rsidRDefault="009B7AD3" w:rsidP="00C7117C">
            <w:pPr>
              <w:spacing w:after="0"/>
              <w:rPr>
                <w:sz w:val="16"/>
                <w:szCs w:val="16"/>
                <w:lang w:val="en-US"/>
              </w:rPr>
            </w:pPr>
            <w:r w:rsidRPr="005F3673">
              <w:rPr>
                <w:sz w:val="16"/>
                <w:szCs w:val="16"/>
                <w:lang w:val="en-US"/>
              </w:rPr>
              <w:t>CBW (MHz)</w:t>
            </w:r>
          </w:p>
        </w:tc>
        <w:tc>
          <w:tcPr>
            <w:tcW w:w="1699" w:type="dxa"/>
            <w:gridSpan w:val="2"/>
          </w:tcPr>
          <w:p w14:paraId="485ECDC8" w14:textId="77777777" w:rsidR="009B7AD3" w:rsidRPr="00DD5696" w:rsidRDefault="009B7AD3" w:rsidP="00C7117C">
            <w:pPr>
              <w:spacing w:after="0"/>
              <w:rPr>
                <w:sz w:val="16"/>
                <w:szCs w:val="16"/>
                <w:lang w:val="en-US"/>
              </w:rPr>
            </w:pPr>
            <w:r w:rsidRPr="00DD5696">
              <w:rPr>
                <w:sz w:val="16"/>
                <w:szCs w:val="16"/>
                <w:lang w:val="en-US"/>
              </w:rPr>
              <w:t xml:space="preserve">PC2 </w:t>
            </w:r>
          </w:p>
        </w:tc>
        <w:tc>
          <w:tcPr>
            <w:tcW w:w="1699" w:type="dxa"/>
            <w:gridSpan w:val="2"/>
          </w:tcPr>
          <w:p w14:paraId="7809492B" w14:textId="77777777" w:rsidR="009B7AD3" w:rsidRPr="00DD5696" w:rsidRDefault="009B7AD3" w:rsidP="00C7117C">
            <w:pPr>
              <w:spacing w:after="0"/>
              <w:rPr>
                <w:sz w:val="16"/>
                <w:szCs w:val="16"/>
                <w:lang w:val="en-US"/>
              </w:rPr>
            </w:pPr>
            <w:r w:rsidRPr="00DD5696">
              <w:rPr>
                <w:sz w:val="16"/>
                <w:szCs w:val="16"/>
                <w:lang w:val="en-US"/>
              </w:rPr>
              <w:t xml:space="preserve">PC3 </w:t>
            </w:r>
          </w:p>
        </w:tc>
      </w:tr>
      <w:tr w:rsidR="009B7AD3" w:rsidRPr="005F3673" w14:paraId="58FFE21D" w14:textId="77777777" w:rsidTr="00C7117C">
        <w:trPr>
          <w:trHeight w:val="288"/>
        </w:trPr>
        <w:tc>
          <w:tcPr>
            <w:tcW w:w="783" w:type="dxa"/>
          </w:tcPr>
          <w:p w14:paraId="6617C40D" w14:textId="77777777" w:rsidR="009B7AD3" w:rsidRPr="00DD5696" w:rsidRDefault="009B7AD3" w:rsidP="00C7117C">
            <w:pPr>
              <w:spacing w:after="0"/>
              <w:jc w:val="center"/>
              <w:rPr>
                <w:sz w:val="16"/>
                <w:szCs w:val="16"/>
                <w:lang w:val="en-US"/>
              </w:rPr>
            </w:pPr>
          </w:p>
        </w:tc>
        <w:tc>
          <w:tcPr>
            <w:tcW w:w="832" w:type="dxa"/>
          </w:tcPr>
          <w:p w14:paraId="38C916AB" w14:textId="77777777" w:rsidR="009B7AD3" w:rsidRPr="00DD5696" w:rsidRDefault="009B7AD3" w:rsidP="00C7117C">
            <w:pPr>
              <w:spacing w:after="0"/>
              <w:jc w:val="center"/>
              <w:rPr>
                <w:sz w:val="16"/>
                <w:szCs w:val="16"/>
                <w:lang w:val="en-US"/>
              </w:rPr>
            </w:pPr>
            <w:r w:rsidRPr="00DD5696">
              <w:rPr>
                <w:sz w:val="16"/>
                <w:szCs w:val="16"/>
                <w:lang w:val="en-US"/>
              </w:rPr>
              <w:t>15k SCS</w:t>
            </w:r>
          </w:p>
        </w:tc>
        <w:tc>
          <w:tcPr>
            <w:tcW w:w="867" w:type="dxa"/>
          </w:tcPr>
          <w:p w14:paraId="15775FD6" w14:textId="77777777" w:rsidR="009B7AD3" w:rsidRPr="00DD5696" w:rsidRDefault="009B7AD3" w:rsidP="00C7117C">
            <w:pPr>
              <w:spacing w:after="0"/>
              <w:jc w:val="center"/>
              <w:rPr>
                <w:sz w:val="16"/>
                <w:szCs w:val="16"/>
                <w:lang w:val="en-US"/>
              </w:rPr>
            </w:pPr>
            <w:r w:rsidRPr="00DD5696">
              <w:rPr>
                <w:sz w:val="16"/>
                <w:szCs w:val="16"/>
                <w:lang w:val="en-US"/>
              </w:rPr>
              <w:t>30k SCS</w:t>
            </w:r>
          </w:p>
        </w:tc>
        <w:tc>
          <w:tcPr>
            <w:tcW w:w="843" w:type="dxa"/>
          </w:tcPr>
          <w:p w14:paraId="1FA453AF" w14:textId="77777777" w:rsidR="009B7AD3" w:rsidRPr="00DD5696" w:rsidRDefault="009B7AD3" w:rsidP="00C7117C">
            <w:pPr>
              <w:spacing w:after="0"/>
              <w:jc w:val="center"/>
              <w:rPr>
                <w:sz w:val="16"/>
                <w:szCs w:val="16"/>
                <w:lang w:val="en-US"/>
              </w:rPr>
            </w:pPr>
            <w:r w:rsidRPr="00DD5696">
              <w:rPr>
                <w:sz w:val="16"/>
                <w:szCs w:val="16"/>
                <w:lang w:val="en-US"/>
              </w:rPr>
              <w:t>15k SCS</w:t>
            </w:r>
          </w:p>
        </w:tc>
        <w:tc>
          <w:tcPr>
            <w:tcW w:w="856" w:type="dxa"/>
          </w:tcPr>
          <w:p w14:paraId="7E2B2A3A" w14:textId="77777777" w:rsidR="009B7AD3" w:rsidRPr="00DD5696" w:rsidRDefault="009B7AD3" w:rsidP="00C7117C">
            <w:pPr>
              <w:spacing w:after="0"/>
              <w:jc w:val="center"/>
              <w:rPr>
                <w:sz w:val="16"/>
                <w:szCs w:val="16"/>
                <w:lang w:val="en-US"/>
              </w:rPr>
            </w:pPr>
            <w:r w:rsidRPr="00DD5696">
              <w:rPr>
                <w:sz w:val="16"/>
                <w:szCs w:val="16"/>
                <w:lang w:val="en-US"/>
              </w:rPr>
              <w:t>30k SCS</w:t>
            </w:r>
          </w:p>
        </w:tc>
      </w:tr>
      <w:tr w:rsidR="009B7AD3" w:rsidRPr="005F3673" w14:paraId="7BADED00" w14:textId="77777777" w:rsidTr="00C7117C">
        <w:trPr>
          <w:cnfStyle w:val="000000100000" w:firstRow="0" w:lastRow="0" w:firstColumn="0" w:lastColumn="0" w:oddVBand="0" w:evenVBand="0" w:oddHBand="1" w:evenHBand="0" w:firstRowFirstColumn="0" w:firstRowLastColumn="0" w:lastRowFirstColumn="0" w:lastRowLastColumn="0"/>
          <w:trHeight w:val="288"/>
        </w:trPr>
        <w:tc>
          <w:tcPr>
            <w:tcW w:w="783" w:type="dxa"/>
          </w:tcPr>
          <w:p w14:paraId="6B9253DD" w14:textId="77777777" w:rsidR="009B7AD3" w:rsidRPr="00DD5696" w:rsidRDefault="009B7AD3" w:rsidP="00C7117C">
            <w:pPr>
              <w:spacing w:after="0"/>
              <w:jc w:val="center"/>
              <w:rPr>
                <w:sz w:val="16"/>
                <w:szCs w:val="16"/>
                <w:lang w:val="en-US"/>
              </w:rPr>
            </w:pPr>
            <w:r w:rsidRPr="00DD5696">
              <w:rPr>
                <w:sz w:val="16"/>
                <w:szCs w:val="16"/>
                <w:lang w:val="en-US"/>
              </w:rPr>
              <w:t>5</w:t>
            </w:r>
          </w:p>
        </w:tc>
        <w:tc>
          <w:tcPr>
            <w:tcW w:w="832" w:type="dxa"/>
          </w:tcPr>
          <w:p w14:paraId="67A8439D" w14:textId="77777777" w:rsidR="009B7AD3" w:rsidRPr="00DD5696" w:rsidRDefault="009B7AD3" w:rsidP="00C7117C">
            <w:pPr>
              <w:spacing w:after="0"/>
              <w:jc w:val="center"/>
              <w:rPr>
                <w:sz w:val="16"/>
                <w:szCs w:val="16"/>
                <w:lang w:val="en-US"/>
              </w:rPr>
            </w:pPr>
            <w:r w:rsidRPr="00DD5696">
              <w:rPr>
                <w:sz w:val="16"/>
                <w:szCs w:val="16"/>
                <w:lang w:val="en-US"/>
              </w:rPr>
              <w:t>N/E</w:t>
            </w:r>
          </w:p>
        </w:tc>
        <w:tc>
          <w:tcPr>
            <w:tcW w:w="867" w:type="dxa"/>
          </w:tcPr>
          <w:p w14:paraId="3D36C177" w14:textId="77777777" w:rsidR="009B7AD3" w:rsidRPr="00DD5696" w:rsidRDefault="009B7AD3" w:rsidP="00C7117C">
            <w:pPr>
              <w:spacing w:after="0"/>
              <w:jc w:val="center"/>
              <w:rPr>
                <w:sz w:val="16"/>
                <w:szCs w:val="16"/>
                <w:lang w:val="en-US"/>
              </w:rPr>
            </w:pPr>
            <w:r w:rsidRPr="00DD5696">
              <w:rPr>
                <w:sz w:val="16"/>
                <w:szCs w:val="16"/>
                <w:lang w:val="en-US"/>
              </w:rPr>
              <w:t>N/E</w:t>
            </w:r>
          </w:p>
        </w:tc>
        <w:tc>
          <w:tcPr>
            <w:tcW w:w="843" w:type="dxa"/>
          </w:tcPr>
          <w:p w14:paraId="78A8CD7D" w14:textId="77777777" w:rsidR="009B7AD3" w:rsidRPr="00DD5696" w:rsidRDefault="009B7AD3" w:rsidP="00C7117C">
            <w:pPr>
              <w:spacing w:after="0"/>
              <w:jc w:val="center"/>
              <w:rPr>
                <w:sz w:val="16"/>
                <w:szCs w:val="16"/>
                <w:lang w:val="en-US"/>
              </w:rPr>
            </w:pPr>
            <w:r w:rsidRPr="00DD5696">
              <w:rPr>
                <w:sz w:val="16"/>
                <w:szCs w:val="16"/>
                <w:lang w:val="en-US"/>
              </w:rPr>
              <w:t>0</w:t>
            </w:r>
          </w:p>
        </w:tc>
        <w:tc>
          <w:tcPr>
            <w:tcW w:w="856" w:type="dxa"/>
          </w:tcPr>
          <w:p w14:paraId="7EE03DC0" w14:textId="77777777" w:rsidR="009B7AD3" w:rsidRPr="00DD5696" w:rsidRDefault="009B7AD3" w:rsidP="00C7117C">
            <w:pPr>
              <w:spacing w:after="0"/>
              <w:jc w:val="center"/>
              <w:rPr>
                <w:sz w:val="16"/>
                <w:szCs w:val="16"/>
                <w:lang w:val="en-US"/>
              </w:rPr>
            </w:pPr>
            <w:r w:rsidRPr="00DD5696">
              <w:rPr>
                <w:sz w:val="16"/>
                <w:szCs w:val="16"/>
                <w:lang w:val="en-US"/>
              </w:rPr>
              <w:t>0</w:t>
            </w:r>
          </w:p>
        </w:tc>
      </w:tr>
      <w:tr w:rsidR="009B7AD3" w:rsidRPr="005F3673" w14:paraId="75A53455" w14:textId="77777777" w:rsidTr="00C7117C">
        <w:trPr>
          <w:trHeight w:val="288"/>
        </w:trPr>
        <w:tc>
          <w:tcPr>
            <w:tcW w:w="783" w:type="dxa"/>
          </w:tcPr>
          <w:p w14:paraId="5A6A1BC0" w14:textId="77777777" w:rsidR="009B7AD3" w:rsidRPr="00DD5696" w:rsidRDefault="009B7AD3" w:rsidP="00C7117C">
            <w:pPr>
              <w:spacing w:after="0"/>
              <w:jc w:val="center"/>
              <w:rPr>
                <w:sz w:val="16"/>
                <w:szCs w:val="16"/>
                <w:lang w:val="en-US"/>
              </w:rPr>
            </w:pPr>
            <w:r w:rsidRPr="00DD5696">
              <w:rPr>
                <w:sz w:val="16"/>
                <w:szCs w:val="16"/>
                <w:lang w:val="en-US"/>
              </w:rPr>
              <w:t>10</w:t>
            </w:r>
          </w:p>
        </w:tc>
        <w:tc>
          <w:tcPr>
            <w:tcW w:w="832" w:type="dxa"/>
          </w:tcPr>
          <w:p w14:paraId="33B76D3E" w14:textId="77777777" w:rsidR="009B7AD3" w:rsidRPr="00DD5696" w:rsidRDefault="009B7AD3" w:rsidP="00C7117C">
            <w:pPr>
              <w:spacing w:after="0"/>
              <w:jc w:val="center"/>
              <w:rPr>
                <w:sz w:val="16"/>
                <w:szCs w:val="16"/>
                <w:lang w:val="en-US"/>
              </w:rPr>
            </w:pPr>
            <w:r w:rsidRPr="00DD5696">
              <w:rPr>
                <w:sz w:val="16"/>
                <w:szCs w:val="16"/>
                <w:lang w:val="en-US"/>
              </w:rPr>
              <w:t>1</w:t>
            </w:r>
          </w:p>
        </w:tc>
        <w:tc>
          <w:tcPr>
            <w:tcW w:w="867" w:type="dxa"/>
          </w:tcPr>
          <w:p w14:paraId="1EE6AADC" w14:textId="77777777" w:rsidR="009B7AD3" w:rsidRPr="00DD5696" w:rsidRDefault="009B7AD3" w:rsidP="00C7117C">
            <w:pPr>
              <w:spacing w:after="0"/>
              <w:jc w:val="center"/>
              <w:rPr>
                <w:sz w:val="16"/>
                <w:szCs w:val="16"/>
                <w:lang w:val="en-US"/>
              </w:rPr>
            </w:pPr>
            <w:r w:rsidRPr="00DD5696">
              <w:rPr>
                <w:sz w:val="16"/>
                <w:szCs w:val="16"/>
                <w:lang w:val="en-US"/>
              </w:rPr>
              <w:t>N/E</w:t>
            </w:r>
          </w:p>
        </w:tc>
        <w:tc>
          <w:tcPr>
            <w:tcW w:w="843" w:type="dxa"/>
          </w:tcPr>
          <w:p w14:paraId="12356A67" w14:textId="77777777" w:rsidR="009B7AD3" w:rsidRPr="00DD5696" w:rsidRDefault="009B7AD3" w:rsidP="00C7117C">
            <w:pPr>
              <w:spacing w:after="0"/>
              <w:jc w:val="center"/>
              <w:rPr>
                <w:sz w:val="16"/>
                <w:szCs w:val="16"/>
                <w:lang w:val="en-US"/>
              </w:rPr>
            </w:pPr>
            <w:r w:rsidRPr="00DD5696">
              <w:rPr>
                <w:sz w:val="16"/>
                <w:szCs w:val="16"/>
                <w:lang w:val="en-US"/>
              </w:rPr>
              <w:t>0</w:t>
            </w:r>
          </w:p>
        </w:tc>
        <w:tc>
          <w:tcPr>
            <w:tcW w:w="856" w:type="dxa"/>
          </w:tcPr>
          <w:p w14:paraId="263FB8E7" w14:textId="77777777" w:rsidR="009B7AD3" w:rsidRPr="00DD5696" w:rsidRDefault="009B7AD3" w:rsidP="00C7117C">
            <w:pPr>
              <w:spacing w:after="0"/>
              <w:jc w:val="center"/>
              <w:rPr>
                <w:sz w:val="16"/>
                <w:szCs w:val="16"/>
                <w:lang w:val="en-US"/>
              </w:rPr>
            </w:pPr>
            <w:r w:rsidRPr="00DD5696">
              <w:rPr>
                <w:sz w:val="16"/>
                <w:szCs w:val="16"/>
                <w:lang w:val="en-US"/>
              </w:rPr>
              <w:t>0</w:t>
            </w:r>
          </w:p>
        </w:tc>
      </w:tr>
      <w:tr w:rsidR="009B7AD3" w:rsidRPr="005F3673" w14:paraId="09E4B9AA" w14:textId="77777777" w:rsidTr="00C7117C">
        <w:trPr>
          <w:cnfStyle w:val="000000100000" w:firstRow="0" w:lastRow="0" w:firstColumn="0" w:lastColumn="0" w:oddVBand="0" w:evenVBand="0" w:oddHBand="1" w:evenHBand="0" w:firstRowFirstColumn="0" w:firstRowLastColumn="0" w:lastRowFirstColumn="0" w:lastRowLastColumn="0"/>
          <w:trHeight w:val="288"/>
        </w:trPr>
        <w:tc>
          <w:tcPr>
            <w:tcW w:w="783" w:type="dxa"/>
            <w:hideMark/>
          </w:tcPr>
          <w:p w14:paraId="5DD5867B" w14:textId="77777777" w:rsidR="009B7AD3" w:rsidRPr="005F3673" w:rsidRDefault="009B7AD3" w:rsidP="00C7117C">
            <w:pPr>
              <w:spacing w:after="0"/>
              <w:jc w:val="center"/>
              <w:rPr>
                <w:sz w:val="16"/>
                <w:szCs w:val="16"/>
                <w:lang w:val="en-US"/>
              </w:rPr>
            </w:pPr>
            <w:r w:rsidRPr="005F3673">
              <w:rPr>
                <w:sz w:val="16"/>
                <w:szCs w:val="16"/>
                <w:lang w:val="en-US"/>
              </w:rPr>
              <w:t>20</w:t>
            </w:r>
          </w:p>
        </w:tc>
        <w:tc>
          <w:tcPr>
            <w:tcW w:w="832" w:type="dxa"/>
          </w:tcPr>
          <w:p w14:paraId="63950236" w14:textId="77777777" w:rsidR="009B7AD3" w:rsidRPr="005F3673" w:rsidRDefault="009B7AD3" w:rsidP="00C7117C">
            <w:pPr>
              <w:spacing w:after="0"/>
              <w:jc w:val="center"/>
              <w:rPr>
                <w:sz w:val="16"/>
                <w:szCs w:val="16"/>
                <w:lang w:val="en-US"/>
              </w:rPr>
            </w:pPr>
            <w:r w:rsidRPr="00DD5696">
              <w:rPr>
                <w:sz w:val="16"/>
                <w:szCs w:val="16"/>
                <w:lang w:val="en-US"/>
              </w:rPr>
              <w:t>2</w:t>
            </w:r>
          </w:p>
        </w:tc>
        <w:tc>
          <w:tcPr>
            <w:tcW w:w="867" w:type="dxa"/>
          </w:tcPr>
          <w:p w14:paraId="6682B02D" w14:textId="77777777" w:rsidR="009B7AD3" w:rsidRPr="00DD5696" w:rsidRDefault="009B7AD3" w:rsidP="00C7117C">
            <w:pPr>
              <w:spacing w:after="0"/>
              <w:jc w:val="center"/>
              <w:rPr>
                <w:sz w:val="16"/>
                <w:szCs w:val="16"/>
                <w:lang w:val="en-US"/>
              </w:rPr>
            </w:pPr>
            <w:r w:rsidRPr="005F3673">
              <w:rPr>
                <w:sz w:val="16"/>
                <w:szCs w:val="16"/>
                <w:lang w:val="en-US"/>
              </w:rPr>
              <w:t>0</w:t>
            </w:r>
          </w:p>
        </w:tc>
        <w:tc>
          <w:tcPr>
            <w:tcW w:w="843" w:type="dxa"/>
          </w:tcPr>
          <w:p w14:paraId="3EAD9107" w14:textId="77777777" w:rsidR="009B7AD3" w:rsidRPr="00DD5696" w:rsidRDefault="009B7AD3" w:rsidP="00C7117C">
            <w:pPr>
              <w:spacing w:after="0"/>
              <w:jc w:val="center"/>
              <w:rPr>
                <w:sz w:val="16"/>
                <w:szCs w:val="16"/>
                <w:lang w:val="en-US"/>
              </w:rPr>
            </w:pPr>
            <w:r w:rsidRPr="00DD5696">
              <w:rPr>
                <w:sz w:val="16"/>
                <w:szCs w:val="16"/>
                <w:lang w:val="en-US"/>
              </w:rPr>
              <w:t>1</w:t>
            </w:r>
          </w:p>
        </w:tc>
        <w:tc>
          <w:tcPr>
            <w:tcW w:w="856" w:type="dxa"/>
          </w:tcPr>
          <w:p w14:paraId="23A19BDA" w14:textId="77777777" w:rsidR="009B7AD3" w:rsidRPr="00DD5696" w:rsidRDefault="009B7AD3" w:rsidP="00C7117C">
            <w:pPr>
              <w:spacing w:after="0"/>
              <w:jc w:val="center"/>
              <w:rPr>
                <w:sz w:val="16"/>
                <w:szCs w:val="16"/>
                <w:lang w:val="en-US"/>
              </w:rPr>
            </w:pPr>
            <w:r w:rsidRPr="00DD5696">
              <w:rPr>
                <w:sz w:val="16"/>
                <w:szCs w:val="16"/>
                <w:lang w:val="en-US"/>
              </w:rPr>
              <w:t>0</w:t>
            </w:r>
          </w:p>
        </w:tc>
      </w:tr>
      <w:tr w:rsidR="009B7AD3" w:rsidRPr="005F3673" w14:paraId="279AB6A1" w14:textId="77777777" w:rsidTr="00C7117C">
        <w:trPr>
          <w:trHeight w:val="288"/>
        </w:trPr>
        <w:tc>
          <w:tcPr>
            <w:tcW w:w="783" w:type="dxa"/>
          </w:tcPr>
          <w:p w14:paraId="26B35C77" w14:textId="77777777" w:rsidR="009B7AD3" w:rsidRPr="00DD5696" w:rsidRDefault="009B7AD3" w:rsidP="00C7117C">
            <w:pPr>
              <w:spacing w:after="0"/>
              <w:jc w:val="center"/>
              <w:rPr>
                <w:sz w:val="16"/>
                <w:szCs w:val="16"/>
                <w:lang w:val="en-US"/>
              </w:rPr>
            </w:pPr>
            <w:r w:rsidRPr="00DD5696">
              <w:rPr>
                <w:sz w:val="16"/>
                <w:szCs w:val="16"/>
                <w:lang w:val="en-US"/>
              </w:rPr>
              <w:t>30</w:t>
            </w:r>
          </w:p>
        </w:tc>
        <w:tc>
          <w:tcPr>
            <w:tcW w:w="832" w:type="dxa"/>
          </w:tcPr>
          <w:p w14:paraId="49EF136D" w14:textId="77777777" w:rsidR="009B7AD3" w:rsidRPr="00DD5696" w:rsidRDefault="009B7AD3" w:rsidP="00C7117C">
            <w:pPr>
              <w:spacing w:after="0"/>
              <w:jc w:val="center"/>
              <w:rPr>
                <w:sz w:val="16"/>
                <w:szCs w:val="16"/>
                <w:lang w:val="en-US"/>
              </w:rPr>
            </w:pPr>
            <w:r w:rsidRPr="00DD5696">
              <w:rPr>
                <w:sz w:val="16"/>
                <w:szCs w:val="16"/>
                <w:lang w:val="en-US"/>
              </w:rPr>
              <w:t>3</w:t>
            </w:r>
          </w:p>
        </w:tc>
        <w:tc>
          <w:tcPr>
            <w:tcW w:w="867" w:type="dxa"/>
          </w:tcPr>
          <w:p w14:paraId="73C92066" w14:textId="77777777" w:rsidR="009B7AD3" w:rsidRPr="00DD5696" w:rsidRDefault="009B7AD3" w:rsidP="00C7117C">
            <w:pPr>
              <w:spacing w:after="0"/>
              <w:jc w:val="center"/>
              <w:rPr>
                <w:sz w:val="16"/>
                <w:szCs w:val="16"/>
                <w:lang w:val="en-US"/>
              </w:rPr>
            </w:pPr>
            <w:r w:rsidRPr="00DD5696">
              <w:rPr>
                <w:sz w:val="16"/>
                <w:szCs w:val="16"/>
                <w:lang w:val="en-US"/>
              </w:rPr>
              <w:t>N/E</w:t>
            </w:r>
          </w:p>
        </w:tc>
        <w:tc>
          <w:tcPr>
            <w:tcW w:w="843" w:type="dxa"/>
          </w:tcPr>
          <w:p w14:paraId="05ECE72A" w14:textId="77777777" w:rsidR="009B7AD3" w:rsidRPr="00DD5696" w:rsidRDefault="009B7AD3" w:rsidP="00C7117C">
            <w:pPr>
              <w:spacing w:after="0"/>
              <w:jc w:val="center"/>
              <w:rPr>
                <w:sz w:val="16"/>
                <w:szCs w:val="16"/>
                <w:lang w:val="en-US"/>
              </w:rPr>
            </w:pPr>
            <w:r w:rsidRPr="00DD5696">
              <w:rPr>
                <w:sz w:val="16"/>
                <w:szCs w:val="16"/>
                <w:lang w:val="en-US"/>
              </w:rPr>
              <w:t>1</w:t>
            </w:r>
          </w:p>
        </w:tc>
        <w:tc>
          <w:tcPr>
            <w:tcW w:w="856" w:type="dxa"/>
          </w:tcPr>
          <w:p w14:paraId="6C6CDE58" w14:textId="77777777" w:rsidR="009B7AD3" w:rsidRPr="00DD5696" w:rsidRDefault="009B7AD3" w:rsidP="00C7117C">
            <w:pPr>
              <w:spacing w:after="0"/>
              <w:jc w:val="center"/>
              <w:rPr>
                <w:sz w:val="16"/>
                <w:szCs w:val="16"/>
                <w:lang w:val="en-US"/>
              </w:rPr>
            </w:pPr>
            <w:r w:rsidRPr="00DD5696">
              <w:rPr>
                <w:sz w:val="16"/>
                <w:szCs w:val="16"/>
                <w:lang w:val="en-US"/>
              </w:rPr>
              <w:t>0</w:t>
            </w:r>
          </w:p>
        </w:tc>
      </w:tr>
      <w:tr w:rsidR="009B7AD3" w:rsidRPr="005F3673" w14:paraId="5B16D7BC" w14:textId="77777777" w:rsidTr="00C7117C">
        <w:trPr>
          <w:cnfStyle w:val="000000100000" w:firstRow="0" w:lastRow="0" w:firstColumn="0" w:lastColumn="0" w:oddVBand="0" w:evenVBand="0" w:oddHBand="1" w:evenHBand="0" w:firstRowFirstColumn="0" w:firstRowLastColumn="0" w:lastRowFirstColumn="0" w:lastRowLastColumn="0"/>
          <w:trHeight w:val="288"/>
        </w:trPr>
        <w:tc>
          <w:tcPr>
            <w:tcW w:w="783" w:type="dxa"/>
            <w:hideMark/>
          </w:tcPr>
          <w:p w14:paraId="755CFE40" w14:textId="77777777" w:rsidR="009B7AD3" w:rsidRPr="005F3673" w:rsidRDefault="009B7AD3" w:rsidP="00C7117C">
            <w:pPr>
              <w:spacing w:after="0"/>
              <w:jc w:val="center"/>
              <w:rPr>
                <w:sz w:val="16"/>
                <w:szCs w:val="16"/>
                <w:lang w:val="en-US"/>
              </w:rPr>
            </w:pPr>
            <w:r w:rsidRPr="005F3673">
              <w:rPr>
                <w:sz w:val="16"/>
                <w:szCs w:val="16"/>
                <w:lang w:val="en-US"/>
              </w:rPr>
              <w:t>40</w:t>
            </w:r>
          </w:p>
        </w:tc>
        <w:tc>
          <w:tcPr>
            <w:tcW w:w="832" w:type="dxa"/>
          </w:tcPr>
          <w:p w14:paraId="0B92CD32" w14:textId="77777777" w:rsidR="009B7AD3" w:rsidRPr="005F3673" w:rsidRDefault="009B7AD3" w:rsidP="00C7117C">
            <w:pPr>
              <w:spacing w:after="0"/>
              <w:jc w:val="center"/>
              <w:rPr>
                <w:sz w:val="16"/>
                <w:szCs w:val="16"/>
                <w:lang w:val="en-US"/>
              </w:rPr>
            </w:pPr>
            <w:r w:rsidRPr="00DD5696">
              <w:rPr>
                <w:sz w:val="16"/>
                <w:szCs w:val="16"/>
                <w:lang w:val="en-US"/>
              </w:rPr>
              <w:t>4</w:t>
            </w:r>
          </w:p>
        </w:tc>
        <w:tc>
          <w:tcPr>
            <w:tcW w:w="867" w:type="dxa"/>
          </w:tcPr>
          <w:p w14:paraId="19D6B907" w14:textId="77777777" w:rsidR="009B7AD3" w:rsidRPr="00DD5696" w:rsidRDefault="009B7AD3" w:rsidP="00C7117C">
            <w:pPr>
              <w:spacing w:after="0"/>
              <w:jc w:val="center"/>
              <w:rPr>
                <w:sz w:val="16"/>
                <w:szCs w:val="16"/>
                <w:lang w:val="en-US"/>
              </w:rPr>
            </w:pPr>
            <w:r w:rsidRPr="005F3673">
              <w:rPr>
                <w:sz w:val="16"/>
                <w:szCs w:val="16"/>
                <w:lang w:val="en-US"/>
              </w:rPr>
              <w:t>2</w:t>
            </w:r>
          </w:p>
        </w:tc>
        <w:tc>
          <w:tcPr>
            <w:tcW w:w="843" w:type="dxa"/>
          </w:tcPr>
          <w:p w14:paraId="5D850E6B" w14:textId="77777777" w:rsidR="009B7AD3" w:rsidRPr="00DD5696" w:rsidRDefault="009B7AD3" w:rsidP="00C7117C">
            <w:pPr>
              <w:spacing w:after="0"/>
              <w:jc w:val="center"/>
              <w:rPr>
                <w:sz w:val="16"/>
                <w:szCs w:val="16"/>
                <w:lang w:val="en-US"/>
              </w:rPr>
            </w:pPr>
            <w:r w:rsidRPr="00DD5696">
              <w:rPr>
                <w:sz w:val="16"/>
                <w:szCs w:val="16"/>
                <w:lang w:val="en-US"/>
              </w:rPr>
              <w:t>3</w:t>
            </w:r>
          </w:p>
        </w:tc>
        <w:tc>
          <w:tcPr>
            <w:tcW w:w="856" w:type="dxa"/>
          </w:tcPr>
          <w:p w14:paraId="548706A5" w14:textId="77777777" w:rsidR="009B7AD3" w:rsidRPr="00DD5696" w:rsidRDefault="009B7AD3" w:rsidP="00C7117C">
            <w:pPr>
              <w:spacing w:after="0"/>
              <w:jc w:val="center"/>
              <w:rPr>
                <w:sz w:val="16"/>
                <w:szCs w:val="16"/>
                <w:lang w:val="en-US"/>
              </w:rPr>
            </w:pPr>
            <w:r w:rsidRPr="00DD5696">
              <w:rPr>
                <w:sz w:val="16"/>
                <w:szCs w:val="16"/>
                <w:lang w:val="en-US"/>
              </w:rPr>
              <w:t>0</w:t>
            </w:r>
          </w:p>
        </w:tc>
      </w:tr>
      <w:tr w:rsidR="009B7AD3" w:rsidRPr="005F3673" w14:paraId="7A266208" w14:textId="77777777" w:rsidTr="00C7117C">
        <w:trPr>
          <w:trHeight w:val="288"/>
        </w:trPr>
        <w:tc>
          <w:tcPr>
            <w:tcW w:w="783" w:type="dxa"/>
            <w:hideMark/>
          </w:tcPr>
          <w:p w14:paraId="165F2170" w14:textId="77777777" w:rsidR="009B7AD3" w:rsidRPr="005F3673" w:rsidRDefault="009B7AD3" w:rsidP="00C7117C">
            <w:pPr>
              <w:spacing w:after="0"/>
              <w:jc w:val="center"/>
              <w:rPr>
                <w:sz w:val="16"/>
                <w:szCs w:val="16"/>
                <w:lang w:val="en-US"/>
              </w:rPr>
            </w:pPr>
            <w:r w:rsidRPr="005F3673">
              <w:rPr>
                <w:sz w:val="16"/>
                <w:szCs w:val="16"/>
                <w:lang w:val="en-US"/>
              </w:rPr>
              <w:t>50</w:t>
            </w:r>
          </w:p>
        </w:tc>
        <w:tc>
          <w:tcPr>
            <w:tcW w:w="832" w:type="dxa"/>
          </w:tcPr>
          <w:p w14:paraId="5A928CDE" w14:textId="77777777" w:rsidR="009B7AD3" w:rsidRPr="005F3673" w:rsidRDefault="009B7AD3" w:rsidP="00C7117C">
            <w:pPr>
              <w:spacing w:after="0"/>
              <w:jc w:val="center"/>
              <w:rPr>
                <w:sz w:val="16"/>
                <w:szCs w:val="16"/>
                <w:lang w:val="en-US"/>
              </w:rPr>
            </w:pPr>
            <w:r w:rsidRPr="00DD5696">
              <w:rPr>
                <w:sz w:val="16"/>
                <w:szCs w:val="16"/>
                <w:lang w:val="en-US"/>
              </w:rPr>
              <w:t>4</w:t>
            </w:r>
          </w:p>
        </w:tc>
        <w:tc>
          <w:tcPr>
            <w:tcW w:w="867" w:type="dxa"/>
          </w:tcPr>
          <w:p w14:paraId="43330FEB" w14:textId="77777777" w:rsidR="009B7AD3" w:rsidRPr="00DD5696" w:rsidRDefault="009B7AD3" w:rsidP="00C7117C">
            <w:pPr>
              <w:spacing w:after="0"/>
              <w:jc w:val="center"/>
              <w:rPr>
                <w:sz w:val="16"/>
                <w:szCs w:val="16"/>
                <w:lang w:val="en-US"/>
              </w:rPr>
            </w:pPr>
            <w:r w:rsidRPr="005F3673">
              <w:rPr>
                <w:sz w:val="16"/>
                <w:szCs w:val="16"/>
                <w:lang w:val="en-US"/>
              </w:rPr>
              <w:t>1</w:t>
            </w:r>
          </w:p>
        </w:tc>
        <w:tc>
          <w:tcPr>
            <w:tcW w:w="843" w:type="dxa"/>
          </w:tcPr>
          <w:p w14:paraId="18F67A19" w14:textId="77777777" w:rsidR="009B7AD3" w:rsidRPr="00DD5696" w:rsidRDefault="009B7AD3" w:rsidP="00C7117C">
            <w:pPr>
              <w:spacing w:after="0"/>
              <w:jc w:val="center"/>
              <w:rPr>
                <w:sz w:val="16"/>
                <w:szCs w:val="16"/>
                <w:lang w:val="en-US"/>
              </w:rPr>
            </w:pPr>
            <w:r w:rsidRPr="00DD5696">
              <w:rPr>
                <w:sz w:val="16"/>
                <w:szCs w:val="16"/>
                <w:lang w:val="en-US"/>
              </w:rPr>
              <w:t>3</w:t>
            </w:r>
          </w:p>
        </w:tc>
        <w:tc>
          <w:tcPr>
            <w:tcW w:w="856" w:type="dxa"/>
          </w:tcPr>
          <w:p w14:paraId="42B6CEC0" w14:textId="77777777" w:rsidR="009B7AD3" w:rsidRPr="00DD5696" w:rsidRDefault="009B7AD3" w:rsidP="00C7117C">
            <w:pPr>
              <w:spacing w:after="0"/>
              <w:jc w:val="center"/>
              <w:rPr>
                <w:sz w:val="16"/>
                <w:szCs w:val="16"/>
                <w:lang w:val="en-US"/>
              </w:rPr>
            </w:pPr>
            <w:r w:rsidRPr="00DD5696">
              <w:rPr>
                <w:sz w:val="16"/>
                <w:szCs w:val="16"/>
                <w:lang w:val="en-US"/>
              </w:rPr>
              <w:t>1</w:t>
            </w:r>
          </w:p>
        </w:tc>
      </w:tr>
      <w:tr w:rsidR="009B7AD3" w:rsidRPr="005F3673" w14:paraId="4F0B230C" w14:textId="77777777" w:rsidTr="00C7117C">
        <w:trPr>
          <w:cnfStyle w:val="000000100000" w:firstRow="0" w:lastRow="0" w:firstColumn="0" w:lastColumn="0" w:oddVBand="0" w:evenVBand="0" w:oddHBand="1" w:evenHBand="0" w:firstRowFirstColumn="0" w:firstRowLastColumn="0" w:lastRowFirstColumn="0" w:lastRowLastColumn="0"/>
          <w:trHeight w:val="288"/>
        </w:trPr>
        <w:tc>
          <w:tcPr>
            <w:tcW w:w="783" w:type="dxa"/>
            <w:hideMark/>
          </w:tcPr>
          <w:p w14:paraId="2D8BB548" w14:textId="77777777" w:rsidR="009B7AD3" w:rsidRPr="005F3673" w:rsidRDefault="009B7AD3" w:rsidP="00C7117C">
            <w:pPr>
              <w:spacing w:after="0"/>
              <w:jc w:val="center"/>
              <w:rPr>
                <w:sz w:val="16"/>
                <w:szCs w:val="16"/>
                <w:lang w:val="en-US"/>
              </w:rPr>
            </w:pPr>
            <w:r w:rsidRPr="005F3673">
              <w:rPr>
                <w:sz w:val="16"/>
                <w:szCs w:val="16"/>
                <w:lang w:val="en-US"/>
              </w:rPr>
              <w:t>60</w:t>
            </w:r>
          </w:p>
        </w:tc>
        <w:tc>
          <w:tcPr>
            <w:tcW w:w="832" w:type="dxa"/>
          </w:tcPr>
          <w:p w14:paraId="63B6660B" w14:textId="77777777" w:rsidR="009B7AD3" w:rsidRPr="005F3673" w:rsidRDefault="009B7AD3" w:rsidP="00C7117C">
            <w:pPr>
              <w:spacing w:after="0"/>
              <w:jc w:val="center"/>
              <w:rPr>
                <w:sz w:val="16"/>
                <w:szCs w:val="16"/>
                <w:lang w:val="en-US"/>
              </w:rPr>
            </w:pPr>
            <w:r w:rsidRPr="00DD5696">
              <w:rPr>
                <w:sz w:val="16"/>
                <w:szCs w:val="16"/>
                <w:lang w:val="en-US"/>
              </w:rPr>
              <w:t>N/E</w:t>
            </w:r>
          </w:p>
        </w:tc>
        <w:tc>
          <w:tcPr>
            <w:tcW w:w="867" w:type="dxa"/>
          </w:tcPr>
          <w:p w14:paraId="67759A7F" w14:textId="0CD98C94" w:rsidR="009B7AD3" w:rsidRPr="00DD5696" w:rsidRDefault="00A95F6D" w:rsidP="00C7117C">
            <w:pPr>
              <w:spacing w:after="0"/>
              <w:jc w:val="center"/>
              <w:rPr>
                <w:sz w:val="16"/>
                <w:szCs w:val="16"/>
                <w:lang w:val="en-US"/>
              </w:rPr>
            </w:pPr>
            <w:r>
              <w:rPr>
                <w:sz w:val="16"/>
                <w:szCs w:val="16"/>
                <w:lang w:val="en-US"/>
              </w:rPr>
              <w:t>4</w:t>
            </w:r>
          </w:p>
        </w:tc>
        <w:tc>
          <w:tcPr>
            <w:tcW w:w="843" w:type="dxa"/>
          </w:tcPr>
          <w:p w14:paraId="25B4E68F" w14:textId="77777777" w:rsidR="009B7AD3" w:rsidRPr="00DD5696" w:rsidRDefault="009B7AD3" w:rsidP="00C7117C">
            <w:pPr>
              <w:spacing w:after="0"/>
              <w:jc w:val="center"/>
              <w:rPr>
                <w:sz w:val="16"/>
                <w:szCs w:val="16"/>
                <w:lang w:val="en-US"/>
              </w:rPr>
            </w:pPr>
            <w:r w:rsidRPr="00DD5696">
              <w:rPr>
                <w:sz w:val="16"/>
                <w:szCs w:val="16"/>
                <w:lang w:val="en-US"/>
              </w:rPr>
              <w:t>N/E</w:t>
            </w:r>
          </w:p>
        </w:tc>
        <w:tc>
          <w:tcPr>
            <w:tcW w:w="856" w:type="dxa"/>
          </w:tcPr>
          <w:p w14:paraId="27FDCF6C" w14:textId="1E6CD9AC" w:rsidR="009B7AD3" w:rsidRPr="00DD5696" w:rsidRDefault="00920256" w:rsidP="00C7117C">
            <w:pPr>
              <w:spacing w:after="0"/>
              <w:jc w:val="center"/>
              <w:rPr>
                <w:sz w:val="16"/>
                <w:szCs w:val="16"/>
                <w:lang w:val="en-US"/>
              </w:rPr>
            </w:pPr>
            <w:r>
              <w:rPr>
                <w:sz w:val="16"/>
                <w:szCs w:val="16"/>
                <w:lang w:val="en-US"/>
              </w:rPr>
              <w:t>3</w:t>
            </w:r>
          </w:p>
        </w:tc>
      </w:tr>
      <w:tr w:rsidR="009B7AD3" w:rsidRPr="005F3673" w14:paraId="50466B03" w14:textId="77777777" w:rsidTr="00C7117C">
        <w:trPr>
          <w:trHeight w:val="288"/>
        </w:trPr>
        <w:tc>
          <w:tcPr>
            <w:tcW w:w="783" w:type="dxa"/>
            <w:hideMark/>
          </w:tcPr>
          <w:p w14:paraId="794C61C4" w14:textId="77777777" w:rsidR="009B7AD3" w:rsidRPr="005F3673" w:rsidRDefault="009B7AD3" w:rsidP="00C7117C">
            <w:pPr>
              <w:spacing w:after="0"/>
              <w:jc w:val="center"/>
              <w:rPr>
                <w:sz w:val="16"/>
                <w:szCs w:val="16"/>
                <w:lang w:val="en-US"/>
              </w:rPr>
            </w:pPr>
            <w:r w:rsidRPr="005F3673">
              <w:rPr>
                <w:sz w:val="16"/>
                <w:szCs w:val="16"/>
                <w:lang w:val="en-US"/>
              </w:rPr>
              <w:t>80</w:t>
            </w:r>
          </w:p>
        </w:tc>
        <w:tc>
          <w:tcPr>
            <w:tcW w:w="832" w:type="dxa"/>
          </w:tcPr>
          <w:p w14:paraId="024F9750" w14:textId="77777777" w:rsidR="009B7AD3" w:rsidRPr="005F3673" w:rsidRDefault="009B7AD3" w:rsidP="00C7117C">
            <w:pPr>
              <w:spacing w:after="0"/>
              <w:jc w:val="center"/>
              <w:rPr>
                <w:sz w:val="16"/>
                <w:szCs w:val="16"/>
                <w:lang w:val="en-US"/>
              </w:rPr>
            </w:pPr>
            <w:r w:rsidRPr="00DD5696">
              <w:rPr>
                <w:sz w:val="16"/>
                <w:szCs w:val="16"/>
                <w:lang w:val="en-US"/>
              </w:rPr>
              <w:t>N/E</w:t>
            </w:r>
          </w:p>
        </w:tc>
        <w:tc>
          <w:tcPr>
            <w:tcW w:w="867" w:type="dxa"/>
          </w:tcPr>
          <w:p w14:paraId="426C9C53" w14:textId="3CE74ECB" w:rsidR="009B7AD3" w:rsidRPr="00DD5696" w:rsidRDefault="00641115" w:rsidP="00C7117C">
            <w:pPr>
              <w:spacing w:after="0"/>
              <w:jc w:val="center"/>
              <w:rPr>
                <w:sz w:val="16"/>
                <w:szCs w:val="16"/>
                <w:lang w:val="en-US"/>
              </w:rPr>
            </w:pPr>
            <w:r>
              <w:rPr>
                <w:sz w:val="16"/>
                <w:szCs w:val="16"/>
                <w:lang w:val="en-US"/>
              </w:rPr>
              <w:t>2</w:t>
            </w:r>
          </w:p>
        </w:tc>
        <w:tc>
          <w:tcPr>
            <w:tcW w:w="843" w:type="dxa"/>
          </w:tcPr>
          <w:p w14:paraId="5BB5E1D6" w14:textId="77777777" w:rsidR="009B7AD3" w:rsidRPr="00DD5696" w:rsidRDefault="009B7AD3" w:rsidP="00C7117C">
            <w:pPr>
              <w:spacing w:after="0"/>
              <w:jc w:val="center"/>
              <w:rPr>
                <w:sz w:val="16"/>
                <w:szCs w:val="16"/>
                <w:lang w:val="en-US"/>
              </w:rPr>
            </w:pPr>
            <w:r w:rsidRPr="00DD5696">
              <w:rPr>
                <w:sz w:val="16"/>
                <w:szCs w:val="16"/>
                <w:lang w:val="en-US"/>
              </w:rPr>
              <w:t>N/E</w:t>
            </w:r>
          </w:p>
        </w:tc>
        <w:tc>
          <w:tcPr>
            <w:tcW w:w="856" w:type="dxa"/>
          </w:tcPr>
          <w:p w14:paraId="6BA5BCBC" w14:textId="4104B5E6" w:rsidR="009B7AD3" w:rsidRPr="00DD5696" w:rsidRDefault="009D4005" w:rsidP="00C7117C">
            <w:pPr>
              <w:spacing w:after="0"/>
              <w:jc w:val="center"/>
              <w:rPr>
                <w:sz w:val="16"/>
                <w:szCs w:val="16"/>
                <w:lang w:val="en-US"/>
              </w:rPr>
            </w:pPr>
            <w:r>
              <w:rPr>
                <w:sz w:val="16"/>
                <w:szCs w:val="16"/>
                <w:lang w:val="en-US"/>
              </w:rPr>
              <w:t>2</w:t>
            </w:r>
          </w:p>
        </w:tc>
      </w:tr>
      <w:tr w:rsidR="009B7AD3" w:rsidRPr="005F3673" w14:paraId="1CEBF3DA" w14:textId="77777777" w:rsidTr="00C7117C">
        <w:trPr>
          <w:cnfStyle w:val="000000100000" w:firstRow="0" w:lastRow="0" w:firstColumn="0" w:lastColumn="0" w:oddVBand="0" w:evenVBand="0" w:oddHBand="1" w:evenHBand="0" w:firstRowFirstColumn="0" w:firstRowLastColumn="0" w:lastRowFirstColumn="0" w:lastRowLastColumn="0"/>
          <w:trHeight w:val="288"/>
        </w:trPr>
        <w:tc>
          <w:tcPr>
            <w:tcW w:w="783" w:type="dxa"/>
            <w:hideMark/>
          </w:tcPr>
          <w:p w14:paraId="38842F87" w14:textId="77777777" w:rsidR="009B7AD3" w:rsidRPr="005F3673" w:rsidRDefault="009B7AD3" w:rsidP="00C7117C">
            <w:pPr>
              <w:spacing w:after="0"/>
              <w:jc w:val="center"/>
              <w:rPr>
                <w:sz w:val="16"/>
                <w:szCs w:val="16"/>
                <w:lang w:val="en-US"/>
              </w:rPr>
            </w:pPr>
            <w:r w:rsidRPr="005F3673">
              <w:rPr>
                <w:sz w:val="16"/>
                <w:szCs w:val="16"/>
                <w:lang w:val="en-US"/>
              </w:rPr>
              <w:t>100</w:t>
            </w:r>
          </w:p>
        </w:tc>
        <w:tc>
          <w:tcPr>
            <w:tcW w:w="832" w:type="dxa"/>
          </w:tcPr>
          <w:p w14:paraId="422014ED" w14:textId="77777777" w:rsidR="009B7AD3" w:rsidRPr="005F3673" w:rsidRDefault="009B7AD3" w:rsidP="00C7117C">
            <w:pPr>
              <w:spacing w:after="0"/>
              <w:jc w:val="center"/>
              <w:rPr>
                <w:sz w:val="16"/>
                <w:szCs w:val="16"/>
                <w:lang w:val="en-US"/>
              </w:rPr>
            </w:pPr>
            <w:r w:rsidRPr="00DD5696">
              <w:rPr>
                <w:sz w:val="16"/>
                <w:szCs w:val="16"/>
                <w:lang w:val="en-US"/>
              </w:rPr>
              <w:t>N/E</w:t>
            </w:r>
          </w:p>
        </w:tc>
        <w:tc>
          <w:tcPr>
            <w:tcW w:w="867" w:type="dxa"/>
          </w:tcPr>
          <w:p w14:paraId="63CF9B7E" w14:textId="71DB6A4B" w:rsidR="009B7AD3" w:rsidRPr="00DD5696" w:rsidRDefault="00A147C7" w:rsidP="00C7117C">
            <w:pPr>
              <w:spacing w:after="0"/>
              <w:jc w:val="center"/>
              <w:rPr>
                <w:sz w:val="16"/>
                <w:szCs w:val="16"/>
                <w:lang w:val="en-US"/>
              </w:rPr>
            </w:pPr>
            <w:r>
              <w:rPr>
                <w:sz w:val="16"/>
                <w:szCs w:val="16"/>
                <w:lang w:val="en-US"/>
              </w:rPr>
              <w:t>4</w:t>
            </w:r>
          </w:p>
        </w:tc>
        <w:tc>
          <w:tcPr>
            <w:tcW w:w="843" w:type="dxa"/>
          </w:tcPr>
          <w:p w14:paraId="2E8D10FC" w14:textId="77777777" w:rsidR="009B7AD3" w:rsidRPr="00DD5696" w:rsidRDefault="009B7AD3" w:rsidP="00C7117C">
            <w:pPr>
              <w:spacing w:after="0"/>
              <w:jc w:val="center"/>
              <w:rPr>
                <w:sz w:val="16"/>
                <w:szCs w:val="16"/>
                <w:lang w:val="en-US"/>
              </w:rPr>
            </w:pPr>
            <w:r w:rsidRPr="00DD5696">
              <w:rPr>
                <w:sz w:val="16"/>
                <w:szCs w:val="16"/>
                <w:lang w:val="en-US"/>
              </w:rPr>
              <w:t>N/E</w:t>
            </w:r>
          </w:p>
        </w:tc>
        <w:tc>
          <w:tcPr>
            <w:tcW w:w="856" w:type="dxa"/>
          </w:tcPr>
          <w:p w14:paraId="74D14FB6" w14:textId="174D69CA" w:rsidR="009B7AD3" w:rsidRPr="00DD5696" w:rsidRDefault="00381DB7" w:rsidP="00C7117C">
            <w:pPr>
              <w:spacing w:after="0"/>
              <w:jc w:val="center"/>
              <w:rPr>
                <w:sz w:val="16"/>
                <w:szCs w:val="16"/>
                <w:lang w:val="en-US"/>
              </w:rPr>
            </w:pPr>
            <w:r>
              <w:rPr>
                <w:sz w:val="16"/>
                <w:szCs w:val="16"/>
                <w:lang w:val="en-US"/>
              </w:rPr>
              <w:t>3</w:t>
            </w:r>
          </w:p>
        </w:tc>
      </w:tr>
    </w:tbl>
    <w:p w14:paraId="78CB0D77" w14:textId="4A22BCEA" w:rsidR="008B71C2" w:rsidRDefault="00391CB4">
      <w:pPr>
        <w:spacing w:after="0"/>
      </w:pPr>
      <w:r>
        <w:t xml:space="preserve">The table </w:t>
      </w:r>
      <w:r w:rsidR="001D0184">
        <w:t>to the right</w:t>
      </w:r>
      <w:r>
        <w:t xml:space="preserve"> captures the </w:t>
      </w:r>
      <w:r w:rsidR="005E3026">
        <w:t xml:space="preserve">empirically determined </w:t>
      </w:r>
      <w:r>
        <w:t>amount of retraction</w:t>
      </w:r>
      <w:r w:rsidR="00124710">
        <w:t xml:space="preserve"> (‘RB offset’)</w:t>
      </w:r>
      <w:r>
        <w:t xml:space="preserve"> necessary</w:t>
      </w:r>
      <w:r w:rsidR="005063C2">
        <w:t xml:space="preserve"> for the enhanced inner region</w:t>
      </w:r>
      <w:r>
        <w:t xml:space="preserve"> at </w:t>
      </w:r>
      <w:r w:rsidR="008B71C2">
        <w:t>3.5 GHz</w:t>
      </w:r>
      <w:r w:rsidR="001D0184">
        <w:t xml:space="preserve"> for PC2</w:t>
      </w:r>
      <w:r w:rsidR="00455D34">
        <w:t xml:space="preserve"> and PC3 respectively</w:t>
      </w:r>
      <w:r w:rsidR="008B71C2">
        <w:t xml:space="preserve">, </w:t>
      </w:r>
      <w:r w:rsidR="005063C2">
        <w:t>relative to the legacy inner region. O</w:t>
      </w:r>
      <w:r w:rsidR="008B71C2">
        <w:t>ther frequency bands are expected to be similar.</w:t>
      </w:r>
      <w:r w:rsidR="00DD5696">
        <w:t xml:space="preserve"> (N/E = not evaluated).</w:t>
      </w:r>
    </w:p>
    <w:p w14:paraId="68CCBB7B" w14:textId="77777777" w:rsidR="008E04B5" w:rsidRDefault="008E04B5">
      <w:pPr>
        <w:spacing w:after="0"/>
      </w:pPr>
    </w:p>
    <w:p w14:paraId="138AC157" w14:textId="7E826A04" w:rsidR="008E04B5" w:rsidRDefault="008E04B5">
      <w:pPr>
        <w:spacing w:after="0"/>
      </w:pPr>
      <w:r>
        <w:t xml:space="preserve">The </w:t>
      </w:r>
      <w:r w:rsidR="00C565CD">
        <w:t>mathematical description</w:t>
      </w:r>
      <w:r>
        <w:t xml:space="preserve"> of this </w:t>
      </w:r>
      <w:r w:rsidR="005063C2">
        <w:t xml:space="preserve">enhanced </w:t>
      </w:r>
      <w:r w:rsidR="00375108">
        <w:t>inner</w:t>
      </w:r>
      <w:r>
        <w:t xml:space="preserve"> region is achieved by </w:t>
      </w:r>
      <w:r w:rsidR="00CD7967" w:rsidRPr="0046384A">
        <w:rPr>
          <w:highlight w:val="yellow"/>
        </w:rPr>
        <w:t>introducing</w:t>
      </w:r>
      <w:r w:rsidR="00DA63A6">
        <w:t xml:space="preserve"> the necessary RB offset as</w:t>
      </w:r>
      <w:r w:rsidR="00CD7967">
        <w:t xml:space="preserve"> a ‘region modification parameter’ (</w:t>
      </w:r>
      <w:r w:rsidR="005E3026">
        <w:t>P1</w:t>
      </w:r>
      <w:r w:rsidR="00CD7967">
        <w:t>)</w:t>
      </w:r>
      <w:r w:rsidR="00310BB0">
        <w:t xml:space="preserve"> in the </w:t>
      </w:r>
      <w:r w:rsidR="005E3026">
        <w:t xml:space="preserve">qualifying </w:t>
      </w:r>
      <w:r w:rsidR="00310BB0">
        <w:t xml:space="preserve">condition </w:t>
      </w:r>
      <w:r w:rsidR="008A69B3">
        <w:t>for a</w:t>
      </w:r>
      <w:r w:rsidR="0046384A">
        <w:t xml:space="preserve"> legacy</w:t>
      </w:r>
      <w:r w:rsidR="008A69B3">
        <w:t xml:space="preserve"> inner RB allocation,</w:t>
      </w:r>
      <w:r w:rsidR="00CD7967">
        <w:t xml:space="preserve"> as shown below</w:t>
      </w:r>
      <w:r w:rsidR="003E5D45">
        <w:t xml:space="preserve"> </w:t>
      </w:r>
      <w:r w:rsidR="004D3DF0">
        <w:t>[2,3]</w:t>
      </w:r>
      <w:r w:rsidR="00CD7967">
        <w:t>:</w:t>
      </w:r>
    </w:p>
    <w:p w14:paraId="6EB9AE6A" w14:textId="6C898A46" w:rsidR="005F3673" w:rsidRDefault="005F3673">
      <w:pPr>
        <w:spacing w:after="0"/>
      </w:pPr>
    </w:p>
    <w:p w14:paraId="1261133F" w14:textId="6A05ED65" w:rsidR="005F3673" w:rsidRDefault="00310BB0">
      <w:pPr>
        <w:spacing w:after="0"/>
      </w:pPr>
      <w:proofErr w:type="spellStart"/>
      <w:r w:rsidRPr="00A1115A">
        <w:t>RB</w:t>
      </w:r>
      <w:r w:rsidRPr="00A1115A">
        <w:rPr>
          <w:vertAlign w:val="subscript"/>
        </w:rPr>
        <w:t>Start,Low</w:t>
      </w:r>
      <w:proofErr w:type="spellEnd"/>
      <w:r>
        <w:rPr>
          <w:vertAlign w:val="subscript"/>
        </w:rPr>
        <w:t xml:space="preserve"> </w:t>
      </w:r>
      <w:r w:rsidRPr="003E5E38">
        <w:t xml:space="preserve">+ </w:t>
      </w:r>
      <w:r w:rsidR="005E3026">
        <w:rPr>
          <w:highlight w:val="yellow"/>
        </w:rPr>
        <w:t>P1</w:t>
      </w:r>
      <w:r w:rsidRPr="00A1115A">
        <w:rPr>
          <w:vertAlign w:val="subscript"/>
        </w:rPr>
        <w:t xml:space="preserve">  </w:t>
      </w:r>
      <w:r w:rsidRPr="00A1115A">
        <w:t xml:space="preserve">≤  </w:t>
      </w:r>
      <w:proofErr w:type="spellStart"/>
      <w:r w:rsidRPr="00A1115A">
        <w:t>RB</w:t>
      </w:r>
      <w:r w:rsidRPr="00A1115A">
        <w:rPr>
          <w:vertAlign w:val="subscript"/>
        </w:rPr>
        <w:t>Start</w:t>
      </w:r>
      <w:proofErr w:type="spellEnd"/>
      <w:r w:rsidRPr="00A1115A">
        <w:rPr>
          <w:vertAlign w:val="subscript"/>
        </w:rPr>
        <w:t xml:space="preserve">  </w:t>
      </w:r>
      <w:r w:rsidRPr="00A1115A">
        <w:t xml:space="preserve">≤  </w:t>
      </w:r>
      <w:proofErr w:type="spellStart"/>
      <w:r w:rsidRPr="00A1115A">
        <w:t>RB</w:t>
      </w:r>
      <w:r w:rsidRPr="00A1115A">
        <w:rPr>
          <w:vertAlign w:val="subscript"/>
        </w:rPr>
        <w:t>Start,High</w:t>
      </w:r>
      <w:proofErr w:type="spellEnd"/>
      <w:r>
        <w:rPr>
          <w:vertAlign w:val="subscript"/>
        </w:rPr>
        <w:t xml:space="preserve"> </w:t>
      </w:r>
      <w:r>
        <w:t>-</w:t>
      </w:r>
      <w:r w:rsidRPr="00C7117C">
        <w:t xml:space="preserve"> </w:t>
      </w:r>
      <w:r w:rsidR="005E3026">
        <w:rPr>
          <w:highlight w:val="yellow"/>
        </w:rPr>
        <w:t>P1</w:t>
      </w:r>
      <w:r w:rsidRPr="00A1115A">
        <w:rPr>
          <w:vertAlign w:val="subscript"/>
        </w:rPr>
        <w:t xml:space="preserve">   </w:t>
      </w:r>
    </w:p>
    <w:p w14:paraId="05A23396" w14:textId="77777777" w:rsidR="005F3673" w:rsidRDefault="005F3673">
      <w:pPr>
        <w:spacing w:after="0"/>
      </w:pPr>
    </w:p>
    <w:p w14:paraId="00C59030" w14:textId="1D755A7A" w:rsidR="00F61567" w:rsidRDefault="00494E56" w:rsidP="009B7AD3">
      <w:pPr>
        <w:spacing w:after="0"/>
      </w:pPr>
      <w:r>
        <w:t xml:space="preserve">The </w:t>
      </w:r>
      <w:r w:rsidR="002F2502">
        <w:t xml:space="preserve">self-evident </w:t>
      </w:r>
      <w:r>
        <w:t xml:space="preserve">technique to enable boost in the </w:t>
      </w:r>
      <w:r w:rsidR="00375108">
        <w:t>enhance</w:t>
      </w:r>
      <w:r w:rsidR="00310686">
        <w:t>d</w:t>
      </w:r>
      <w:r w:rsidR="00375108">
        <w:t xml:space="preserve"> inner region</w:t>
      </w:r>
      <w:r>
        <w:t xml:space="preserve">, but </w:t>
      </w:r>
      <w:r w:rsidR="00375108">
        <w:t>not in the rest of the</w:t>
      </w:r>
      <w:r w:rsidR="008228D5">
        <w:t xml:space="preserve"> inner region</w:t>
      </w:r>
      <w:r w:rsidR="00375108">
        <w:t xml:space="preserve"> is to </w:t>
      </w:r>
      <w:r w:rsidR="00931E0B">
        <w:t xml:space="preserve">define a </w:t>
      </w:r>
      <w:r w:rsidR="00AD775B">
        <w:t>∆</w:t>
      </w:r>
      <w:r w:rsidR="00931E0B">
        <w:t>P</w:t>
      </w:r>
      <w:r w:rsidR="00931E0B" w:rsidRPr="00AD775B">
        <w:rPr>
          <w:vertAlign w:val="subscript"/>
        </w:rPr>
        <w:t>powerclass</w:t>
      </w:r>
      <w:r w:rsidR="00931E0B">
        <w:t xml:space="preserve"> of -1 dB for </w:t>
      </w:r>
      <w:r w:rsidR="00994E2A">
        <w:t xml:space="preserve">just </w:t>
      </w:r>
      <w:r w:rsidR="00931E0B">
        <w:t xml:space="preserve">the </w:t>
      </w:r>
      <w:r w:rsidR="00994E2A">
        <w:t xml:space="preserve">enhanced </w:t>
      </w:r>
      <w:r w:rsidR="00931E0B">
        <w:t xml:space="preserve">inner </w:t>
      </w:r>
      <w:r w:rsidR="00AD775B">
        <w:t>region</w:t>
      </w:r>
      <w:r w:rsidR="00310686">
        <w:t xml:space="preserve">. </w:t>
      </w:r>
      <w:r w:rsidR="00F61567">
        <w:t xml:space="preserve">This type of construct allows retention of the legacy MPR table. Just as a note, there are other gating </w:t>
      </w:r>
      <w:r w:rsidR="00595979">
        <w:t xml:space="preserve">conditions </w:t>
      </w:r>
      <w:r w:rsidR="00310686">
        <w:t>also</w:t>
      </w:r>
      <w:r w:rsidR="00595979">
        <w:t xml:space="preserve"> (modulation type, duty cycle, etc, see section 2.5</w:t>
      </w:r>
      <w:r w:rsidR="00CF67A4">
        <w:t xml:space="preserve"> for treatment</w:t>
      </w:r>
      <w:r w:rsidR="00595979">
        <w:t>)</w:t>
      </w:r>
      <w:r w:rsidR="00AD775B">
        <w:t>.</w:t>
      </w:r>
      <w:r w:rsidR="00994E2A">
        <w:t xml:space="preserve"> </w:t>
      </w:r>
    </w:p>
    <w:p w14:paraId="4D9590D3" w14:textId="77777777" w:rsidR="00F61567" w:rsidRDefault="00F61567" w:rsidP="009B7AD3">
      <w:pPr>
        <w:spacing w:after="0"/>
      </w:pPr>
    </w:p>
    <w:p w14:paraId="55189059" w14:textId="36394194" w:rsidR="00A43A71" w:rsidRDefault="00002CD0" w:rsidP="009B7AD3">
      <w:pPr>
        <w:spacing w:after="0"/>
      </w:pPr>
      <w:r w:rsidRPr="00002CD0">
        <w:rPr>
          <w:noProof/>
        </w:rPr>
        <w:drawing>
          <wp:anchor distT="0" distB="0" distL="114300" distR="114300" simplePos="0" relativeHeight="251664384" behindDoc="0" locked="0" layoutInCell="1" allowOverlap="1" wp14:anchorId="6C004FB0" wp14:editId="687DD7A9">
            <wp:simplePos x="0" y="0"/>
            <wp:positionH relativeFrom="column">
              <wp:posOffset>3352308</wp:posOffset>
            </wp:positionH>
            <wp:positionV relativeFrom="paragraph">
              <wp:posOffset>4059</wp:posOffset>
            </wp:positionV>
            <wp:extent cx="2743200" cy="2057329"/>
            <wp:effectExtent l="0" t="0" r="0" b="635"/>
            <wp:wrapSquare wrapText="bothSides"/>
            <wp:docPr id="295" name="Picture 295" descr="A graph with red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Picture 295" descr="A graph with red and green lines&#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43200" cy="2057329"/>
                    </a:xfrm>
                    <a:prstGeom prst="rect">
                      <a:avLst/>
                    </a:prstGeom>
                  </pic:spPr>
                </pic:pic>
              </a:graphicData>
            </a:graphic>
          </wp:anchor>
        </w:drawing>
      </w:r>
      <w:r w:rsidR="00836DAC">
        <w:t xml:space="preserve">An interesting finding from the table of required </w:t>
      </w:r>
      <w:r w:rsidR="00B02726">
        <w:t xml:space="preserve">RB offset </w:t>
      </w:r>
      <w:r w:rsidR="00F91F08">
        <w:t>(</w:t>
      </w:r>
      <w:r w:rsidR="00B02726">
        <w:t>for</w:t>
      </w:r>
      <w:r w:rsidR="00F91F08">
        <w:t xml:space="preserve"> region</w:t>
      </w:r>
      <w:r w:rsidR="00B02726">
        <w:t xml:space="preserve"> retraction</w:t>
      </w:r>
      <w:r w:rsidR="00F91F08">
        <w:t>)</w:t>
      </w:r>
      <w:r w:rsidR="00B02726">
        <w:t xml:space="preserve"> is</w:t>
      </w:r>
      <w:r w:rsidR="000B1DDC">
        <w:t xml:space="preserve"> that</w:t>
      </w:r>
      <w:r w:rsidR="00B02726">
        <w:t xml:space="preserve"> the difference between PC2 and PC3 are not huge</w:t>
      </w:r>
      <w:r w:rsidR="000B1DDC">
        <w:t xml:space="preserve"> in context of margins that are necessary to add before standardization</w:t>
      </w:r>
      <w:r w:rsidR="009B7AD3">
        <w:t xml:space="preserve">. </w:t>
      </w:r>
      <w:r w:rsidR="00CE7580">
        <w:t>By ignoring</w:t>
      </w:r>
      <w:r w:rsidR="009B7AD3">
        <w:t xml:space="preserve"> th</w:t>
      </w:r>
      <w:r w:rsidR="00FA53FF">
        <w:t>e power class-sensitive</w:t>
      </w:r>
      <w:r w:rsidR="009B7AD3">
        <w:t xml:space="preserve"> variation</w:t>
      </w:r>
      <w:r w:rsidR="007463B9">
        <w:t xml:space="preserve">, </w:t>
      </w:r>
      <w:r w:rsidR="009B7AD3">
        <w:t xml:space="preserve">the offset value seems to scale </w:t>
      </w:r>
      <w:r w:rsidR="00174F2A">
        <w:t xml:space="preserve">loosely </w:t>
      </w:r>
      <w:r w:rsidR="009B7AD3">
        <w:t xml:space="preserve">with NRB. </w:t>
      </w:r>
      <w:r w:rsidR="00B13DBE">
        <w:t>The</w:t>
      </w:r>
      <w:r w:rsidR="00936F21">
        <w:t xml:space="preserve"> RB offset values </w:t>
      </w:r>
      <w:r w:rsidR="00B02EF7">
        <w:t>are</w:t>
      </w:r>
      <w:r w:rsidR="00936F21">
        <w:t xml:space="preserve"> plotted </w:t>
      </w:r>
      <w:r w:rsidR="00B02EF7">
        <w:t xml:space="preserve">by NRB </w:t>
      </w:r>
      <w:r w:rsidR="00936F21">
        <w:t xml:space="preserve">in figure </w:t>
      </w:r>
      <w:r w:rsidR="007670CB">
        <w:t xml:space="preserve">2.2-3 </w:t>
      </w:r>
      <w:r w:rsidR="00936F21">
        <w:t xml:space="preserve">to the right, along with </w:t>
      </w:r>
      <w:r w:rsidR="007670CB">
        <w:t xml:space="preserve">a </w:t>
      </w:r>
      <w:r w:rsidR="003D761C">
        <w:t>reasonable</w:t>
      </w:r>
      <w:r w:rsidR="007463B9">
        <w:t xml:space="preserve"> upper</w:t>
      </w:r>
      <w:r w:rsidR="007670CB">
        <w:t xml:space="preserve"> bound</w:t>
      </w:r>
      <w:r w:rsidR="00B02EF7">
        <w:t xml:space="preserve"> </w:t>
      </w:r>
      <w:r w:rsidR="001F6129">
        <w:t>(blue)</w:t>
      </w:r>
      <w:r w:rsidR="00122379">
        <w:t>:</w:t>
      </w:r>
    </w:p>
    <w:p w14:paraId="3ABCF93C" w14:textId="77777777" w:rsidR="00A43A71" w:rsidRDefault="00A43A71" w:rsidP="009B7AD3">
      <w:pPr>
        <w:spacing w:after="0"/>
      </w:pPr>
    </w:p>
    <w:p w14:paraId="62DBAEDF" w14:textId="28E63B38" w:rsidR="008A483D" w:rsidRPr="001F6129" w:rsidRDefault="00A43A71" w:rsidP="008A483D">
      <w:pPr>
        <w:spacing w:after="0"/>
        <w:rPr>
          <w:i/>
          <w:iCs/>
        </w:rPr>
      </w:pPr>
      <w:r w:rsidRPr="001F6129">
        <w:rPr>
          <w:i/>
          <w:iCs/>
        </w:rPr>
        <w:t xml:space="preserve">Upper bound (raw) = </w:t>
      </w:r>
      <w:r w:rsidR="008A483D" w:rsidRPr="001F6129">
        <w:rPr>
          <w:i/>
          <w:iCs/>
        </w:rPr>
        <w:t>(2+NRB/40)</w:t>
      </w:r>
      <w:r w:rsidR="00060B1A" w:rsidRPr="001F6129">
        <w:rPr>
          <w:i/>
          <w:iCs/>
        </w:rPr>
        <w:t xml:space="preserve"> or 6 whichever is smaller</w:t>
      </w:r>
    </w:p>
    <w:p w14:paraId="1A885187" w14:textId="77777777" w:rsidR="001F6129" w:rsidRDefault="001F6129" w:rsidP="008A483D">
      <w:pPr>
        <w:spacing w:after="0"/>
      </w:pPr>
    </w:p>
    <w:p w14:paraId="6574DF43" w14:textId="6E4A8C36" w:rsidR="001F6129" w:rsidRDefault="00122379" w:rsidP="008A483D">
      <w:pPr>
        <w:spacing w:after="0"/>
      </w:pPr>
      <w:r>
        <w:t>Since the unit of the upper bound should be ‘RB’</w:t>
      </w:r>
      <w:r w:rsidR="00EE6FE3">
        <w:t xml:space="preserve"> it is </w:t>
      </w:r>
      <w:r w:rsidR="001F6129">
        <w:t>discretized (green)</w:t>
      </w:r>
      <w:r w:rsidR="00EE6FE3">
        <w:t>:</w:t>
      </w:r>
    </w:p>
    <w:p w14:paraId="1906FEBB" w14:textId="20D08D36" w:rsidR="00A43A71" w:rsidRDefault="00A43A71" w:rsidP="009B7AD3">
      <w:pPr>
        <w:spacing w:after="0"/>
      </w:pPr>
    </w:p>
    <w:p w14:paraId="204C19F1" w14:textId="77777777" w:rsidR="008A483D" w:rsidRPr="001F6129" w:rsidRDefault="008A483D" w:rsidP="008A483D">
      <w:pPr>
        <w:spacing w:after="0"/>
        <w:rPr>
          <w:i/>
          <w:iCs/>
        </w:rPr>
      </w:pPr>
      <w:r w:rsidRPr="001F6129">
        <w:rPr>
          <w:i/>
          <w:iCs/>
        </w:rPr>
        <w:t>Disc. Upper bound = min (6, ceil (2+NRB/40))</w:t>
      </w:r>
    </w:p>
    <w:p w14:paraId="6405A969" w14:textId="228BE534" w:rsidR="008A483D" w:rsidRDefault="008A483D" w:rsidP="009B7AD3">
      <w:pPr>
        <w:spacing w:after="0"/>
      </w:pPr>
    </w:p>
    <w:p w14:paraId="2DFDDC49" w14:textId="258DD820" w:rsidR="00FA53FF" w:rsidRDefault="00B02EF7" w:rsidP="009B7AD3">
      <w:pPr>
        <w:spacing w:after="0"/>
      </w:pPr>
      <w:r>
        <w:t xml:space="preserve">This </w:t>
      </w:r>
      <w:r w:rsidR="00604A24">
        <w:t xml:space="preserve">(discretized) </w:t>
      </w:r>
      <w:r>
        <w:t xml:space="preserve">upper bound </w:t>
      </w:r>
      <w:r w:rsidR="00E73D6C">
        <w:t xml:space="preserve">is a safe </w:t>
      </w:r>
      <w:r w:rsidR="008529F0">
        <w:t>RB offset value such that when the</w:t>
      </w:r>
      <w:r w:rsidR="00604A24">
        <w:t xml:space="preserve"> legacy</w:t>
      </w:r>
      <w:r w:rsidR="008529F0">
        <w:t xml:space="preserve"> inner region is retracted by this value, all waveforms inside it can support 1 dB boost. This upper</w:t>
      </w:r>
      <w:r w:rsidR="00A43A71">
        <w:t xml:space="preserve"> </w:t>
      </w:r>
      <w:r w:rsidR="008529F0">
        <w:t xml:space="preserve">bound </w:t>
      </w:r>
      <w:r>
        <w:t xml:space="preserve">can </w:t>
      </w:r>
      <w:r w:rsidR="00A43A71">
        <w:t xml:space="preserve">therefore </w:t>
      </w:r>
      <w:r>
        <w:t xml:space="preserve">serve as </w:t>
      </w:r>
      <w:r w:rsidR="005E3026">
        <w:t>P1</w:t>
      </w:r>
      <w:r w:rsidR="003E5D45">
        <w:t xml:space="preserve"> </w:t>
      </w:r>
      <w:r w:rsidR="004D3DF0">
        <w:t>[2,3]</w:t>
      </w:r>
      <w:r w:rsidR="0022522B">
        <w:t>. i.e.:</w:t>
      </w:r>
    </w:p>
    <w:p w14:paraId="5CF4326B" w14:textId="77777777" w:rsidR="0022522B" w:rsidRDefault="0022522B" w:rsidP="009B7AD3">
      <w:pPr>
        <w:spacing w:after="0"/>
      </w:pPr>
    </w:p>
    <w:p w14:paraId="51C8E8ED" w14:textId="41599824" w:rsidR="0022522B" w:rsidRDefault="005E3026" w:rsidP="009B7AD3">
      <w:pPr>
        <w:spacing w:after="0"/>
      </w:pPr>
      <w:r>
        <w:t>P1</w:t>
      </w:r>
      <w:r w:rsidR="0022522B">
        <w:t xml:space="preserve"> = </w:t>
      </w:r>
      <w:r w:rsidR="00DA6024">
        <w:t>min (6, ceil (2+NRB/40))</w:t>
      </w:r>
    </w:p>
    <w:p w14:paraId="21823242" w14:textId="74069436" w:rsidR="00FA53FF" w:rsidRDefault="00FA53FF" w:rsidP="009B7AD3">
      <w:pPr>
        <w:spacing w:after="0"/>
      </w:pPr>
    </w:p>
    <w:p w14:paraId="0B9231C7" w14:textId="5383B33B" w:rsidR="00FA53FF" w:rsidRDefault="00FA53FF" w:rsidP="009B7AD3">
      <w:pPr>
        <w:spacing w:after="0"/>
      </w:pPr>
    </w:p>
    <w:p w14:paraId="5D80D387" w14:textId="77777777" w:rsidR="00FA53FF" w:rsidRDefault="00FA53FF" w:rsidP="009B7AD3">
      <w:pPr>
        <w:spacing w:after="0"/>
      </w:pPr>
    </w:p>
    <w:p w14:paraId="7F5F5A56" w14:textId="22B297A3" w:rsidR="00C8203D" w:rsidRDefault="00C8203D">
      <w:pPr>
        <w:spacing w:after="0"/>
      </w:pPr>
    </w:p>
    <w:p w14:paraId="7B502CBF" w14:textId="2FDCE867" w:rsidR="001F059A" w:rsidRPr="001D1D53" w:rsidRDefault="00AB6B9F">
      <w:pPr>
        <w:spacing w:after="0"/>
        <w:rPr>
          <w:b/>
          <w:bCs/>
        </w:rPr>
      </w:pPr>
      <w:r>
        <w:rPr>
          <w:b/>
          <w:bCs/>
          <w:noProof/>
        </w:rPr>
        <mc:AlternateContent>
          <mc:Choice Requires="wpc">
            <w:drawing>
              <wp:anchor distT="0" distB="0" distL="114300" distR="114300" simplePos="0" relativeHeight="251654144" behindDoc="0" locked="0" layoutInCell="1" allowOverlap="1" wp14:anchorId="3AAAC708" wp14:editId="10F673BF">
                <wp:simplePos x="0" y="0"/>
                <wp:positionH relativeFrom="margin">
                  <wp:align>right</wp:align>
                </wp:positionH>
                <wp:positionV relativeFrom="paragraph">
                  <wp:posOffset>3175</wp:posOffset>
                </wp:positionV>
                <wp:extent cx="3473453" cy="2157730"/>
                <wp:effectExtent l="0" t="0" r="12700" b="0"/>
                <wp:wrapSquare wrapText="bothSides"/>
                <wp:docPr id="148" name="Canvas 14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1" name="Freeform: Shape 161">
                          <a:extLst>
                            <a:ext uri="{FF2B5EF4-FFF2-40B4-BE49-F238E27FC236}">
                              <a16:creationId xmlns:a16="http://schemas.microsoft.com/office/drawing/2014/main" id="{67DA4A3F-8F46-ECD3-D2C9-39AF7020E13D}"/>
                            </a:ext>
                          </a:extLst>
                        </wps:cNvPr>
                        <wps:cNvSpPr/>
                        <wps:spPr>
                          <a:xfrm>
                            <a:off x="250709" y="1083289"/>
                            <a:ext cx="2012950" cy="784860"/>
                          </a:xfrm>
                          <a:custGeom>
                            <a:avLst/>
                            <a:gdLst>
                              <a:gd name="connsiteX0" fmla="*/ 397163 w 2013527"/>
                              <a:gd name="connsiteY0" fmla="*/ 0 h 1043709"/>
                              <a:gd name="connsiteX1" fmla="*/ 0 w 2013527"/>
                              <a:gd name="connsiteY1" fmla="*/ 1025236 h 1043709"/>
                              <a:gd name="connsiteX2" fmla="*/ 2013527 w 2013527"/>
                              <a:gd name="connsiteY2" fmla="*/ 1043709 h 1043709"/>
                              <a:gd name="connsiteX3" fmla="*/ 397163 w 2013527"/>
                              <a:gd name="connsiteY3" fmla="*/ 0 h 1043709"/>
                              <a:gd name="connsiteX0" fmla="*/ 572654 w 2013527"/>
                              <a:gd name="connsiteY0" fmla="*/ 0 h 785091"/>
                              <a:gd name="connsiteX1" fmla="*/ 0 w 2013527"/>
                              <a:gd name="connsiteY1" fmla="*/ 766618 h 785091"/>
                              <a:gd name="connsiteX2" fmla="*/ 2013527 w 2013527"/>
                              <a:gd name="connsiteY2" fmla="*/ 785091 h 785091"/>
                              <a:gd name="connsiteX3" fmla="*/ 572654 w 2013527"/>
                              <a:gd name="connsiteY3" fmla="*/ 0 h 785091"/>
                            </a:gdLst>
                            <a:ahLst/>
                            <a:cxnLst>
                              <a:cxn ang="0">
                                <a:pos x="connsiteX0" y="connsiteY0"/>
                              </a:cxn>
                              <a:cxn ang="0">
                                <a:pos x="connsiteX1" y="connsiteY1"/>
                              </a:cxn>
                              <a:cxn ang="0">
                                <a:pos x="connsiteX2" y="connsiteY2"/>
                              </a:cxn>
                              <a:cxn ang="0">
                                <a:pos x="connsiteX3" y="connsiteY3"/>
                              </a:cxn>
                            </a:cxnLst>
                            <a:rect l="l" t="t" r="r" b="b"/>
                            <a:pathLst>
                              <a:path w="2013527" h="785091">
                                <a:moveTo>
                                  <a:pt x="572654" y="0"/>
                                </a:moveTo>
                                <a:lnTo>
                                  <a:pt x="0" y="766618"/>
                                </a:lnTo>
                                <a:lnTo>
                                  <a:pt x="2013527" y="785091"/>
                                </a:lnTo>
                                <a:lnTo>
                                  <a:pt x="572654" y="0"/>
                                </a:lnTo>
                                <a:close/>
                              </a:path>
                            </a:pathLst>
                          </a:custGeom>
                          <a:solidFill>
                            <a:schemeClr val="accent5">
                              <a:lumMod val="60000"/>
                              <a:lumOff val="40000"/>
                            </a:schemeClr>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 name="Straight Arrow Connector 162">
                          <a:extLst>
                            <a:ext uri="{FF2B5EF4-FFF2-40B4-BE49-F238E27FC236}">
                              <a16:creationId xmlns:a16="http://schemas.microsoft.com/office/drawing/2014/main" id="{2CE95334-FE2D-4AC5-2613-FAA1ABB7FC42}"/>
                            </a:ext>
                          </a:extLst>
                        </wps:cNvPr>
                        <wps:cNvCnPr>
                          <a:cxnSpLocks/>
                        </wps:cNvCnPr>
                        <wps:spPr>
                          <a:xfrm flipV="1">
                            <a:off x="251979" y="712458"/>
                            <a:ext cx="0" cy="11442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5" name="Straight Arrow Connector 165">
                          <a:extLst>
                            <a:ext uri="{FF2B5EF4-FFF2-40B4-BE49-F238E27FC236}">
                              <a16:creationId xmlns:a16="http://schemas.microsoft.com/office/drawing/2014/main" id="{C675DC14-614D-31B0-07BA-4B575EF4293F}"/>
                            </a:ext>
                          </a:extLst>
                        </wps:cNvPr>
                        <wps:cNvCnPr>
                          <a:cxnSpLocks/>
                        </wps:cNvCnPr>
                        <wps:spPr>
                          <a:xfrm>
                            <a:off x="260234" y="1857354"/>
                            <a:ext cx="2193290" cy="184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 name="Freeform: Shape 166">
                          <a:extLst>
                            <a:ext uri="{FF2B5EF4-FFF2-40B4-BE49-F238E27FC236}">
                              <a16:creationId xmlns:a16="http://schemas.microsoft.com/office/drawing/2014/main" id="{5189E399-9D63-DD6B-8B0D-445A46E831A7}"/>
                            </a:ext>
                          </a:extLst>
                        </wps:cNvPr>
                        <wps:cNvSpPr/>
                        <wps:spPr>
                          <a:xfrm>
                            <a:off x="365413" y="1211559"/>
                            <a:ext cx="1752600" cy="645795"/>
                          </a:xfrm>
                          <a:custGeom>
                            <a:avLst/>
                            <a:gdLst>
                              <a:gd name="connsiteX0" fmla="*/ 0 w 2022764"/>
                              <a:gd name="connsiteY0" fmla="*/ 1311563 h 1330036"/>
                              <a:gd name="connsiteX1" fmla="*/ 2022764 w 2022764"/>
                              <a:gd name="connsiteY1" fmla="*/ 1330036 h 1330036"/>
                              <a:gd name="connsiteX2" fmla="*/ 277091 w 2022764"/>
                              <a:gd name="connsiteY2" fmla="*/ 0 h 1330036"/>
                              <a:gd name="connsiteX3" fmla="*/ 0 w 2022764"/>
                              <a:gd name="connsiteY3" fmla="*/ 1311563 h 1330036"/>
                              <a:gd name="connsiteX0" fmla="*/ 0 w 2022764"/>
                              <a:gd name="connsiteY0" fmla="*/ 654338 h 672811"/>
                              <a:gd name="connsiteX1" fmla="*/ 2022764 w 2022764"/>
                              <a:gd name="connsiteY1" fmla="*/ 672811 h 672811"/>
                              <a:gd name="connsiteX2" fmla="*/ 600941 w 2022764"/>
                              <a:gd name="connsiteY2" fmla="*/ 0 h 672811"/>
                              <a:gd name="connsiteX3" fmla="*/ 0 w 2022764"/>
                              <a:gd name="connsiteY3" fmla="*/ 654338 h 672811"/>
                              <a:gd name="connsiteX0" fmla="*/ 0 w 1908464"/>
                              <a:gd name="connsiteY0" fmla="*/ 654338 h 672811"/>
                              <a:gd name="connsiteX1" fmla="*/ 1908464 w 1908464"/>
                              <a:gd name="connsiteY1" fmla="*/ 672811 h 672811"/>
                              <a:gd name="connsiteX2" fmla="*/ 486641 w 1908464"/>
                              <a:gd name="connsiteY2" fmla="*/ 0 h 672811"/>
                              <a:gd name="connsiteX3" fmla="*/ 0 w 1908464"/>
                              <a:gd name="connsiteY3" fmla="*/ 654338 h 672811"/>
                              <a:gd name="connsiteX0" fmla="*/ 0 w 1822739"/>
                              <a:gd name="connsiteY0" fmla="*/ 654338 h 691861"/>
                              <a:gd name="connsiteX1" fmla="*/ 1822739 w 1822739"/>
                              <a:gd name="connsiteY1" fmla="*/ 691861 h 691861"/>
                              <a:gd name="connsiteX2" fmla="*/ 486641 w 1822739"/>
                              <a:gd name="connsiteY2" fmla="*/ 0 h 691861"/>
                              <a:gd name="connsiteX3" fmla="*/ 0 w 1822739"/>
                              <a:gd name="connsiteY3" fmla="*/ 654338 h 691861"/>
                              <a:gd name="connsiteX0" fmla="*/ 0 w 1817976"/>
                              <a:gd name="connsiteY0" fmla="*/ 654338 h 672811"/>
                              <a:gd name="connsiteX1" fmla="*/ 1817976 w 1817976"/>
                              <a:gd name="connsiteY1" fmla="*/ 672811 h 672811"/>
                              <a:gd name="connsiteX2" fmla="*/ 486641 w 1817976"/>
                              <a:gd name="connsiteY2" fmla="*/ 0 h 672811"/>
                              <a:gd name="connsiteX3" fmla="*/ 0 w 1817976"/>
                              <a:gd name="connsiteY3" fmla="*/ 654338 h 672811"/>
                              <a:gd name="connsiteX0" fmla="*/ 0 w 1773731"/>
                              <a:gd name="connsiteY0" fmla="*/ 654338 h 665437"/>
                              <a:gd name="connsiteX1" fmla="*/ 1773731 w 1773731"/>
                              <a:gd name="connsiteY1" fmla="*/ 665437 h 665437"/>
                              <a:gd name="connsiteX2" fmla="*/ 486641 w 1773731"/>
                              <a:gd name="connsiteY2" fmla="*/ 0 h 665437"/>
                              <a:gd name="connsiteX3" fmla="*/ 0 w 1773731"/>
                              <a:gd name="connsiteY3" fmla="*/ 654338 h 665437"/>
                              <a:gd name="connsiteX0" fmla="*/ 0 w 1722111"/>
                              <a:gd name="connsiteY0" fmla="*/ 654338 h 658063"/>
                              <a:gd name="connsiteX1" fmla="*/ 1722111 w 1722111"/>
                              <a:gd name="connsiteY1" fmla="*/ 658063 h 658063"/>
                              <a:gd name="connsiteX2" fmla="*/ 486641 w 1722111"/>
                              <a:gd name="connsiteY2" fmla="*/ 0 h 658063"/>
                              <a:gd name="connsiteX3" fmla="*/ 0 w 1722111"/>
                              <a:gd name="connsiteY3" fmla="*/ 654338 h 658063"/>
                              <a:gd name="connsiteX0" fmla="*/ 0 w 1722111"/>
                              <a:gd name="connsiteY0" fmla="*/ 642385 h 646110"/>
                              <a:gd name="connsiteX1" fmla="*/ 1722111 w 1722111"/>
                              <a:gd name="connsiteY1" fmla="*/ 646110 h 646110"/>
                              <a:gd name="connsiteX2" fmla="*/ 480664 w 1722111"/>
                              <a:gd name="connsiteY2" fmla="*/ 0 h 646110"/>
                              <a:gd name="connsiteX3" fmla="*/ 0 w 1722111"/>
                              <a:gd name="connsiteY3" fmla="*/ 642385 h 646110"/>
                              <a:gd name="connsiteX0" fmla="*/ 0 w 1752965"/>
                              <a:gd name="connsiteY0" fmla="*/ 642385 h 646110"/>
                              <a:gd name="connsiteX1" fmla="*/ 1752965 w 1752965"/>
                              <a:gd name="connsiteY1" fmla="*/ 646110 h 646110"/>
                              <a:gd name="connsiteX2" fmla="*/ 480664 w 1752965"/>
                              <a:gd name="connsiteY2" fmla="*/ 0 h 646110"/>
                              <a:gd name="connsiteX3" fmla="*/ 0 w 1752965"/>
                              <a:gd name="connsiteY3" fmla="*/ 642385 h 646110"/>
                              <a:gd name="connsiteX0" fmla="*/ 0 w 1752965"/>
                              <a:gd name="connsiteY0" fmla="*/ 642385 h 646110"/>
                              <a:gd name="connsiteX1" fmla="*/ 1752965 w 1752965"/>
                              <a:gd name="connsiteY1" fmla="*/ 646110 h 646110"/>
                              <a:gd name="connsiteX2" fmla="*/ 480664 w 1752965"/>
                              <a:gd name="connsiteY2" fmla="*/ 0 h 646110"/>
                              <a:gd name="connsiteX3" fmla="*/ 0 w 1752965"/>
                              <a:gd name="connsiteY3" fmla="*/ 642385 h 646110"/>
                              <a:gd name="connsiteX0" fmla="*/ 0 w 1752965"/>
                              <a:gd name="connsiteY0" fmla="*/ 631165 h 646110"/>
                              <a:gd name="connsiteX1" fmla="*/ 1752965 w 1752965"/>
                              <a:gd name="connsiteY1" fmla="*/ 646110 h 646110"/>
                              <a:gd name="connsiteX2" fmla="*/ 480664 w 1752965"/>
                              <a:gd name="connsiteY2" fmla="*/ 0 h 646110"/>
                              <a:gd name="connsiteX3" fmla="*/ 0 w 1752965"/>
                              <a:gd name="connsiteY3" fmla="*/ 631165 h 646110"/>
                            </a:gdLst>
                            <a:ahLst/>
                            <a:cxnLst>
                              <a:cxn ang="0">
                                <a:pos x="connsiteX0" y="connsiteY0"/>
                              </a:cxn>
                              <a:cxn ang="0">
                                <a:pos x="connsiteX1" y="connsiteY1"/>
                              </a:cxn>
                              <a:cxn ang="0">
                                <a:pos x="connsiteX2" y="connsiteY2"/>
                              </a:cxn>
                              <a:cxn ang="0">
                                <a:pos x="connsiteX3" y="connsiteY3"/>
                              </a:cxn>
                            </a:cxnLst>
                            <a:rect l="l" t="t" r="r" b="b"/>
                            <a:pathLst>
                              <a:path w="1752965" h="646110">
                                <a:moveTo>
                                  <a:pt x="0" y="631165"/>
                                </a:moveTo>
                                <a:lnTo>
                                  <a:pt x="1752965" y="646110"/>
                                </a:lnTo>
                                <a:lnTo>
                                  <a:pt x="480664" y="0"/>
                                </a:lnTo>
                                <a:lnTo>
                                  <a:pt x="0" y="631165"/>
                                </a:lnTo>
                                <a:close/>
                              </a:path>
                            </a:pathLst>
                          </a:custGeom>
                          <a:solidFill>
                            <a:schemeClr val="accent2">
                              <a:lumMod val="75000"/>
                            </a:schemeClr>
                          </a:solidFill>
                          <a:ln>
                            <a:solidFill>
                              <a:schemeClr val="accent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7" name="TextBox 35">
                          <a:extLst>
                            <a:ext uri="{FF2B5EF4-FFF2-40B4-BE49-F238E27FC236}">
                              <a16:creationId xmlns:a16="http://schemas.microsoft.com/office/drawing/2014/main" id="{51AADB59-D347-6622-9460-A7915030A214}"/>
                            </a:ext>
                          </a:extLst>
                        </wps:cNvPr>
                        <wps:cNvSpPr txBox="1"/>
                        <wps:spPr>
                          <a:xfrm>
                            <a:off x="2541154" y="1736704"/>
                            <a:ext cx="626745" cy="316230"/>
                          </a:xfrm>
                          <a:prstGeom prst="rect">
                            <a:avLst/>
                          </a:prstGeom>
                          <a:noFill/>
                        </wps:spPr>
                        <wps:txbx>
                          <w:txbxContent>
                            <w:p w14:paraId="402E5AF1" w14:textId="77777777" w:rsidR="0077599F" w:rsidRPr="00055470" w:rsidRDefault="0077599F" w:rsidP="0077599F">
                              <w:pPr>
                                <w:rPr>
                                  <w:rFonts w:ascii="Calibri" w:hAnsi="Calibri"/>
                                  <w:kern w:val="24"/>
                                </w:rPr>
                              </w:pPr>
                              <w:proofErr w:type="spellStart"/>
                              <w:r w:rsidRPr="00055470">
                                <w:rPr>
                                  <w:rFonts w:ascii="Calibri" w:hAnsi="Calibri"/>
                                  <w:kern w:val="24"/>
                                </w:rPr>
                                <w:t>RB_start</w:t>
                              </w:r>
                              <w:proofErr w:type="spellEnd"/>
                            </w:p>
                            <w:p w14:paraId="4D63B53A" w14:textId="77777777" w:rsidR="0077599F" w:rsidRDefault="0077599F"/>
                            <w:p w14:paraId="1C800A81" w14:textId="052C5E92" w:rsidR="0077599F" w:rsidRPr="00055470" w:rsidRDefault="0077599F" w:rsidP="0077599F">
                              <w:pPr>
                                <w:rPr>
                                  <w:rFonts w:ascii="Calibri" w:hAnsi="Calibri"/>
                                  <w:kern w:val="24"/>
                                </w:rPr>
                              </w:pPr>
                              <w:proofErr w:type="spellStart"/>
                              <w:r w:rsidRPr="00055470">
                                <w:rPr>
                                  <w:rFonts w:ascii="Calibri" w:hAnsi="Calibri"/>
                                  <w:kern w:val="24"/>
                                </w:rPr>
                                <w:t>RB_start</w:t>
                              </w:r>
                              <w:proofErr w:type="spellEnd"/>
                            </w:p>
                          </w:txbxContent>
                        </wps:txbx>
                        <wps:bodyPr wrap="square" rtlCol="0">
                          <a:noAutofit/>
                        </wps:bodyPr>
                      </wps:wsp>
                      <wps:wsp>
                        <wps:cNvPr id="168" name="TextBox 35">
                          <a:extLst>
                            <a:ext uri="{FF2B5EF4-FFF2-40B4-BE49-F238E27FC236}">
                              <a16:creationId xmlns:a16="http://schemas.microsoft.com/office/drawing/2014/main" id="{51AADB59-D347-6622-9460-A7915030A214}"/>
                            </a:ext>
                          </a:extLst>
                        </wps:cNvPr>
                        <wps:cNvSpPr txBox="1"/>
                        <wps:spPr>
                          <a:xfrm>
                            <a:off x="36023" y="296110"/>
                            <a:ext cx="525145" cy="360680"/>
                          </a:xfrm>
                          <a:prstGeom prst="rect">
                            <a:avLst/>
                          </a:prstGeom>
                          <a:noFill/>
                        </wps:spPr>
                        <wps:txbx>
                          <w:txbxContent>
                            <w:p w14:paraId="4F67561B" w14:textId="0640BC48" w:rsidR="008837CA" w:rsidRPr="00055470" w:rsidRDefault="008837CA" w:rsidP="008837CA">
                              <w:pPr>
                                <w:rPr>
                                  <w:rFonts w:ascii="Calibri" w:hAnsi="Calibri"/>
                                  <w:kern w:val="24"/>
                                </w:rPr>
                              </w:pPr>
                              <w:r w:rsidRPr="00055470">
                                <w:rPr>
                                  <w:rFonts w:ascii="Calibri" w:hAnsi="Calibri"/>
                                  <w:kern w:val="24"/>
                                </w:rPr>
                                <w:t>L_CRB</w:t>
                              </w:r>
                            </w:p>
                          </w:txbxContent>
                        </wps:txbx>
                        <wps:bodyPr wrap="square" rtlCol="0">
                          <a:spAutoFit/>
                        </wps:bodyPr>
                      </wps:wsp>
                      <wps:wsp>
                        <wps:cNvPr id="169" name="TextBox 36">
                          <a:extLst>
                            <a:ext uri="{FF2B5EF4-FFF2-40B4-BE49-F238E27FC236}">
                              <a16:creationId xmlns:a16="http://schemas.microsoft.com/office/drawing/2014/main" id="{49798027-5546-4588-C80C-E26F380C14A7}"/>
                            </a:ext>
                          </a:extLst>
                        </wps:cNvPr>
                        <wps:cNvSpPr txBox="1"/>
                        <wps:spPr>
                          <a:xfrm>
                            <a:off x="290464" y="712458"/>
                            <a:ext cx="617855" cy="360680"/>
                          </a:xfrm>
                          <a:prstGeom prst="rect">
                            <a:avLst/>
                          </a:prstGeom>
                          <a:noFill/>
                        </wps:spPr>
                        <wps:txbx>
                          <w:txbxContent>
                            <w:p w14:paraId="1E4F244C" w14:textId="77777777" w:rsidR="00BF31AA" w:rsidRDefault="00BF31AA" w:rsidP="00BF31AA">
                              <w:pPr>
                                <w:rPr>
                                  <w:rFonts w:ascii="Calibri" w:hAnsi="Calibri"/>
                                  <w:color w:val="4472C4"/>
                                  <w:kern w:val="24"/>
                                </w:rPr>
                              </w:pPr>
                              <w:r>
                                <w:rPr>
                                  <w:rFonts w:ascii="Calibri" w:hAnsi="Calibri"/>
                                  <w:color w:val="4472C4"/>
                                  <w:kern w:val="24"/>
                                </w:rPr>
                                <w:t>Inner</w:t>
                              </w:r>
                            </w:p>
                          </w:txbxContent>
                        </wps:txbx>
                        <wps:bodyPr wrap="square" rtlCol="0">
                          <a:spAutoFit/>
                        </wps:bodyPr>
                      </wps:wsp>
                      <wps:wsp>
                        <wps:cNvPr id="170" name="Freeform: Shape 170">
                          <a:extLst>
                            <a:ext uri="{FF2B5EF4-FFF2-40B4-BE49-F238E27FC236}">
                              <a16:creationId xmlns:a16="http://schemas.microsoft.com/office/drawing/2014/main" id="{A16DC0C6-C112-F542-93CC-56822427A680}"/>
                            </a:ext>
                          </a:extLst>
                        </wps:cNvPr>
                        <wps:cNvSpPr/>
                        <wps:spPr>
                          <a:xfrm>
                            <a:off x="760365" y="866128"/>
                            <a:ext cx="147955" cy="260985"/>
                          </a:xfrm>
                          <a:custGeom>
                            <a:avLst/>
                            <a:gdLst>
                              <a:gd name="connsiteX0" fmla="*/ 0 w 148046"/>
                              <a:gd name="connsiteY0" fmla="*/ 0 h 261258"/>
                              <a:gd name="connsiteX1" fmla="*/ 121920 w 148046"/>
                              <a:gd name="connsiteY1" fmla="*/ 69669 h 261258"/>
                              <a:gd name="connsiteX2" fmla="*/ 148046 w 148046"/>
                              <a:gd name="connsiteY2" fmla="*/ 261258 h 261258"/>
                              <a:gd name="connsiteX3" fmla="*/ 148046 w 148046"/>
                              <a:gd name="connsiteY3" fmla="*/ 261258 h 261258"/>
                            </a:gdLst>
                            <a:ahLst/>
                            <a:cxnLst>
                              <a:cxn ang="0">
                                <a:pos x="connsiteX0" y="connsiteY0"/>
                              </a:cxn>
                              <a:cxn ang="0">
                                <a:pos x="connsiteX1" y="connsiteY1"/>
                              </a:cxn>
                              <a:cxn ang="0">
                                <a:pos x="connsiteX2" y="connsiteY2"/>
                              </a:cxn>
                              <a:cxn ang="0">
                                <a:pos x="connsiteX3" y="connsiteY3"/>
                              </a:cxn>
                            </a:cxnLst>
                            <a:rect l="l" t="t" r="r" b="b"/>
                            <a:pathLst>
                              <a:path w="148046" h="261258">
                                <a:moveTo>
                                  <a:pt x="0" y="0"/>
                                </a:moveTo>
                                <a:cubicBezTo>
                                  <a:pt x="48623" y="13063"/>
                                  <a:pt x="97246" y="26126"/>
                                  <a:pt x="121920" y="69669"/>
                                </a:cubicBezTo>
                                <a:cubicBezTo>
                                  <a:pt x="146594" y="113212"/>
                                  <a:pt x="148046" y="261258"/>
                                  <a:pt x="148046" y="261258"/>
                                </a:cubicBezTo>
                                <a:lnTo>
                                  <a:pt x="148046" y="261258"/>
                                </a:lnTo>
                              </a:path>
                            </a:pathLst>
                          </a:custGeom>
                          <a:no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1" name="Freeform: Shape 171">
                          <a:extLst>
                            <a:ext uri="{FF2B5EF4-FFF2-40B4-BE49-F238E27FC236}">
                              <a16:creationId xmlns:a16="http://schemas.microsoft.com/office/drawing/2014/main" id="{82C15F1D-5EF7-C32B-8912-008C4036AD29}"/>
                            </a:ext>
                          </a:extLst>
                        </wps:cNvPr>
                        <wps:cNvSpPr/>
                        <wps:spPr>
                          <a:xfrm>
                            <a:off x="1757343" y="988518"/>
                            <a:ext cx="228600" cy="739775"/>
                          </a:xfrm>
                          <a:custGeom>
                            <a:avLst/>
                            <a:gdLst>
                              <a:gd name="connsiteX0" fmla="*/ 229129 w 229129"/>
                              <a:gd name="connsiteY0" fmla="*/ 0 h 740228"/>
                              <a:gd name="connsiteX1" fmla="*/ 2706 w 229129"/>
                              <a:gd name="connsiteY1" fmla="*/ 278674 h 740228"/>
                              <a:gd name="connsiteX2" fmla="*/ 124626 w 229129"/>
                              <a:gd name="connsiteY2" fmla="*/ 740228 h 740228"/>
                            </a:gdLst>
                            <a:ahLst/>
                            <a:cxnLst>
                              <a:cxn ang="0">
                                <a:pos x="connsiteX0" y="connsiteY0"/>
                              </a:cxn>
                              <a:cxn ang="0">
                                <a:pos x="connsiteX1" y="connsiteY1"/>
                              </a:cxn>
                              <a:cxn ang="0">
                                <a:pos x="connsiteX2" y="connsiteY2"/>
                              </a:cxn>
                            </a:cxnLst>
                            <a:rect l="l" t="t" r="r" b="b"/>
                            <a:pathLst>
                              <a:path w="229129" h="740228">
                                <a:moveTo>
                                  <a:pt x="229129" y="0"/>
                                </a:moveTo>
                                <a:cubicBezTo>
                                  <a:pt x="124626" y="77651"/>
                                  <a:pt x="20123" y="155303"/>
                                  <a:pt x="2706" y="278674"/>
                                </a:cubicBezTo>
                                <a:cubicBezTo>
                                  <a:pt x="-14711" y="402045"/>
                                  <a:pt x="54957" y="571136"/>
                                  <a:pt x="124626" y="740228"/>
                                </a:cubicBezTo>
                              </a:path>
                            </a:pathLst>
                          </a:custGeom>
                          <a:no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3" name="TextBox 38">
                          <a:extLst>
                            <a:ext uri="{FF2B5EF4-FFF2-40B4-BE49-F238E27FC236}">
                              <a16:creationId xmlns:a16="http://schemas.microsoft.com/office/drawing/2014/main" id="{6BA5CD6E-ACC3-FAF9-19CF-CF3831022EEE}"/>
                            </a:ext>
                          </a:extLst>
                        </wps:cNvPr>
                        <wps:cNvSpPr txBox="1"/>
                        <wps:spPr>
                          <a:xfrm>
                            <a:off x="668567" y="623"/>
                            <a:ext cx="1402715" cy="847725"/>
                          </a:xfrm>
                          <a:prstGeom prst="rect">
                            <a:avLst/>
                          </a:prstGeom>
                          <a:noFill/>
                        </wps:spPr>
                        <wps:txbx>
                          <w:txbxContent>
                            <w:p w14:paraId="43AC7EF5" w14:textId="2888C79D" w:rsidR="00BF31AA" w:rsidRPr="00892585" w:rsidRDefault="00BF31AA" w:rsidP="007C10EF">
                              <w:pPr>
                                <w:spacing w:after="0"/>
                                <w:rPr>
                                  <w:rFonts w:ascii="Calibri" w:hAnsi="Calibri"/>
                                  <w:color w:val="C45911" w:themeColor="accent2" w:themeShade="BF"/>
                                  <w:kern w:val="24"/>
                                  <w:sz w:val="16"/>
                                  <w:szCs w:val="16"/>
                                </w:rPr>
                              </w:pPr>
                              <w:r w:rsidRPr="00892585">
                                <w:rPr>
                                  <w:rFonts w:ascii="Calibri" w:hAnsi="Calibri"/>
                                  <w:color w:val="C45911" w:themeColor="accent2" w:themeShade="BF"/>
                                  <w:kern w:val="24"/>
                                  <w:sz w:val="16"/>
                                  <w:szCs w:val="16"/>
                                </w:rPr>
                                <w:t>Enhanced inner region</w:t>
                              </w:r>
                              <w:r w:rsidR="004D130A" w:rsidRPr="00892585">
                                <w:rPr>
                                  <w:rFonts w:ascii="Calibri" w:hAnsi="Calibri"/>
                                  <w:color w:val="C45911" w:themeColor="accent2" w:themeShade="BF"/>
                                  <w:kern w:val="24"/>
                                  <w:sz w:val="16"/>
                                  <w:szCs w:val="16"/>
                                </w:rPr>
                                <w:t xml:space="preserve"> (</w:t>
                              </w:r>
                              <w:r w:rsidR="00DE426C" w:rsidRPr="00892585">
                                <w:rPr>
                                  <w:rFonts w:ascii="Calibri" w:hAnsi="Calibri"/>
                                  <w:color w:val="C45911" w:themeColor="accent2" w:themeShade="BF"/>
                                  <w:kern w:val="24"/>
                                  <w:sz w:val="16"/>
                                  <w:szCs w:val="16"/>
                                </w:rPr>
                                <w:t>brown</w:t>
                              </w:r>
                              <w:r w:rsidR="004D130A" w:rsidRPr="00892585">
                                <w:rPr>
                                  <w:rFonts w:ascii="Calibri" w:hAnsi="Calibri"/>
                                  <w:color w:val="C45911" w:themeColor="accent2" w:themeShade="BF"/>
                                  <w:kern w:val="24"/>
                                  <w:sz w:val="16"/>
                                  <w:szCs w:val="16"/>
                                </w:rPr>
                                <w:t>)</w:t>
                              </w:r>
                              <w:r w:rsidRPr="00892585">
                                <w:rPr>
                                  <w:rFonts w:ascii="Calibri" w:hAnsi="Calibri"/>
                                  <w:color w:val="C45911" w:themeColor="accent2" w:themeShade="BF"/>
                                  <w:kern w:val="24"/>
                                  <w:sz w:val="16"/>
                                  <w:szCs w:val="16"/>
                                </w:rPr>
                                <w:t>:</w:t>
                              </w:r>
                            </w:p>
                            <w:p w14:paraId="4B8F47C8" w14:textId="77777777" w:rsidR="000350F0" w:rsidRPr="00892585" w:rsidRDefault="009E3B69" w:rsidP="007C10EF">
                              <w:pPr>
                                <w:spacing w:after="0"/>
                                <w:rPr>
                                  <w:rFonts w:ascii="Calibri" w:hAnsi="Calibri"/>
                                  <w:color w:val="C45911" w:themeColor="accent2" w:themeShade="BF"/>
                                  <w:kern w:val="24"/>
                                  <w:sz w:val="16"/>
                                  <w:szCs w:val="16"/>
                                </w:rPr>
                              </w:pPr>
                              <w:r w:rsidRPr="00892585">
                                <w:rPr>
                                  <w:rFonts w:ascii="Calibri" w:hAnsi="Calibri" w:cs="Calibri"/>
                                  <w:color w:val="C45911" w:themeColor="accent2" w:themeShade="BF"/>
                                  <w:kern w:val="24"/>
                                  <w:sz w:val="16"/>
                                  <w:szCs w:val="16"/>
                                </w:rPr>
                                <w:t>∆</w:t>
                              </w:r>
                              <w:r w:rsidR="000350F0" w:rsidRPr="00892585">
                                <w:rPr>
                                  <w:rFonts w:ascii="Calibri" w:hAnsi="Calibri"/>
                                  <w:color w:val="C45911" w:themeColor="accent2" w:themeShade="BF"/>
                                  <w:kern w:val="24"/>
                                  <w:sz w:val="16"/>
                                  <w:szCs w:val="16"/>
                                </w:rPr>
                                <w:t>P</w:t>
                              </w:r>
                              <w:r w:rsidR="000350F0" w:rsidRPr="00892585">
                                <w:rPr>
                                  <w:rFonts w:ascii="Calibri" w:hAnsi="Calibri"/>
                                  <w:color w:val="C45911" w:themeColor="accent2" w:themeShade="BF"/>
                                  <w:kern w:val="24"/>
                                  <w:sz w:val="16"/>
                                  <w:szCs w:val="16"/>
                                  <w:vertAlign w:val="subscript"/>
                                </w:rPr>
                                <w:t>powerclass</w:t>
                              </w:r>
                              <w:r w:rsidR="000350F0" w:rsidRPr="00892585">
                                <w:rPr>
                                  <w:rFonts w:ascii="Calibri" w:hAnsi="Calibri"/>
                                  <w:color w:val="C45911" w:themeColor="accent2" w:themeShade="BF"/>
                                  <w:kern w:val="24"/>
                                  <w:sz w:val="16"/>
                                  <w:szCs w:val="16"/>
                                </w:rPr>
                                <w:t xml:space="preserve"> = -1</w:t>
                              </w:r>
                            </w:p>
                            <w:p w14:paraId="52C1A822" w14:textId="77777777" w:rsidR="00BF31AA" w:rsidRPr="00892585" w:rsidRDefault="000350F0" w:rsidP="007C10EF">
                              <w:pPr>
                                <w:spacing w:after="0"/>
                                <w:rPr>
                                  <w:rFonts w:ascii="Calibri" w:hAnsi="Calibri"/>
                                  <w:color w:val="C45911" w:themeColor="accent2" w:themeShade="BF"/>
                                  <w:kern w:val="24"/>
                                  <w:sz w:val="16"/>
                                  <w:szCs w:val="16"/>
                                </w:rPr>
                              </w:pPr>
                              <w:r w:rsidRPr="00892585">
                                <w:rPr>
                                  <w:rFonts w:ascii="Calibri" w:hAnsi="Calibri"/>
                                  <w:color w:val="C45911" w:themeColor="accent2" w:themeShade="BF"/>
                                  <w:kern w:val="24"/>
                                  <w:sz w:val="16"/>
                                  <w:szCs w:val="16"/>
                                </w:rPr>
                                <w:t>MPR = 0</w:t>
                              </w:r>
                              <w:r w:rsidR="00892585">
                                <w:rPr>
                                  <w:rFonts w:ascii="Calibri" w:hAnsi="Calibri"/>
                                  <w:color w:val="C45911" w:themeColor="accent2" w:themeShade="BF"/>
                                  <w:kern w:val="24"/>
                                  <w:sz w:val="16"/>
                                  <w:szCs w:val="16"/>
                                </w:rPr>
                                <w:t xml:space="preserve"> (legacy MPR)</w:t>
                              </w:r>
                            </w:p>
                            <w:p w14:paraId="6A5C1071" w14:textId="77777777" w:rsidR="00BF31AA" w:rsidRDefault="00BF31AA"/>
                          </w:txbxContent>
                        </wps:txbx>
                        <wps:bodyPr wrap="square" rtlCol="0">
                          <a:spAutoFit/>
                        </wps:bodyPr>
                      </wps:wsp>
                      <wps:wsp>
                        <wps:cNvPr id="174" name="TextBox 38">
                          <a:extLst>
                            <a:ext uri="{FF2B5EF4-FFF2-40B4-BE49-F238E27FC236}">
                              <a16:creationId xmlns:a16="http://schemas.microsoft.com/office/drawing/2014/main" id="{6BA5CD6E-ACC3-FAF9-19CF-CF3831022EEE}"/>
                            </a:ext>
                          </a:extLst>
                        </wps:cNvPr>
                        <wps:cNvSpPr txBox="1"/>
                        <wps:spPr>
                          <a:xfrm>
                            <a:off x="1900558" y="502713"/>
                            <a:ext cx="1572895" cy="1003935"/>
                          </a:xfrm>
                          <a:prstGeom prst="rect">
                            <a:avLst/>
                          </a:prstGeom>
                          <a:noFill/>
                        </wps:spPr>
                        <wps:txbx>
                          <w:txbxContent>
                            <w:p w14:paraId="3297FF04" w14:textId="1A291AE5" w:rsidR="00C76109" w:rsidRPr="00892585" w:rsidRDefault="00C76109" w:rsidP="004D130A">
                              <w:pPr>
                                <w:spacing w:after="0"/>
                                <w:rPr>
                                  <w:rFonts w:ascii="Calibri" w:hAnsi="Calibri"/>
                                  <w:color w:val="4472C4" w:themeColor="accent1"/>
                                  <w:kern w:val="24"/>
                                  <w:sz w:val="16"/>
                                  <w:szCs w:val="16"/>
                                </w:rPr>
                              </w:pPr>
                              <w:r w:rsidRPr="00892585">
                                <w:rPr>
                                  <w:rFonts w:ascii="Calibri" w:hAnsi="Calibri"/>
                                  <w:color w:val="4472C4" w:themeColor="accent1"/>
                                  <w:kern w:val="24"/>
                                  <w:sz w:val="16"/>
                                  <w:szCs w:val="16"/>
                                </w:rPr>
                                <w:t>Legacy inner region</w:t>
                              </w:r>
                              <w:r w:rsidR="00264DAE" w:rsidRPr="00892585">
                                <w:rPr>
                                  <w:rFonts w:ascii="Calibri" w:hAnsi="Calibri"/>
                                  <w:color w:val="4472C4" w:themeColor="accent1"/>
                                  <w:kern w:val="24"/>
                                  <w:sz w:val="16"/>
                                  <w:szCs w:val="16"/>
                                </w:rPr>
                                <w:t xml:space="preserve"> out</w:t>
                              </w:r>
                              <w:r w:rsidR="004D130A" w:rsidRPr="00892585">
                                <w:rPr>
                                  <w:rFonts w:ascii="Calibri" w:hAnsi="Calibri"/>
                                  <w:color w:val="4472C4" w:themeColor="accent1"/>
                                  <w:kern w:val="24"/>
                                  <w:sz w:val="16"/>
                                  <w:szCs w:val="16"/>
                                </w:rPr>
                                <w:t>side</w:t>
                              </w:r>
                              <w:r w:rsidR="009B57C3" w:rsidRPr="00892585">
                                <w:rPr>
                                  <w:rFonts w:ascii="Calibri" w:hAnsi="Calibri"/>
                                  <w:color w:val="4472C4" w:themeColor="accent1"/>
                                  <w:kern w:val="24"/>
                                  <w:sz w:val="16"/>
                                  <w:szCs w:val="16"/>
                                </w:rPr>
                                <w:t xml:space="preserve"> enhanced inner region</w:t>
                              </w:r>
                              <w:r w:rsidR="004D130A" w:rsidRPr="00892585">
                                <w:rPr>
                                  <w:rFonts w:ascii="Calibri" w:hAnsi="Calibri"/>
                                  <w:color w:val="4472C4" w:themeColor="accent1"/>
                                  <w:kern w:val="24"/>
                                  <w:sz w:val="16"/>
                                  <w:szCs w:val="16"/>
                                </w:rPr>
                                <w:t xml:space="preserve"> </w:t>
                              </w:r>
                              <w:r w:rsidR="009B57C3" w:rsidRPr="00892585">
                                <w:rPr>
                                  <w:rFonts w:ascii="Calibri" w:hAnsi="Calibri"/>
                                  <w:color w:val="4472C4" w:themeColor="accent1"/>
                                  <w:kern w:val="24"/>
                                  <w:sz w:val="16"/>
                                  <w:szCs w:val="16"/>
                                </w:rPr>
                                <w:t>(</w:t>
                              </w:r>
                              <w:r w:rsidR="00DE426C" w:rsidRPr="00892585">
                                <w:rPr>
                                  <w:rFonts w:ascii="Calibri" w:hAnsi="Calibri"/>
                                  <w:color w:val="4472C4" w:themeColor="accent1"/>
                                  <w:kern w:val="24"/>
                                  <w:sz w:val="16"/>
                                  <w:szCs w:val="16"/>
                                </w:rPr>
                                <w:t>brown</w:t>
                              </w:r>
                              <w:r w:rsidR="009B57C3" w:rsidRPr="00892585">
                                <w:rPr>
                                  <w:rFonts w:ascii="Calibri" w:hAnsi="Calibri"/>
                                  <w:color w:val="4472C4" w:themeColor="accent1"/>
                                  <w:kern w:val="24"/>
                                  <w:sz w:val="16"/>
                                  <w:szCs w:val="16"/>
                                </w:rPr>
                                <w:t>)</w:t>
                              </w:r>
                              <w:r w:rsidR="004D130A" w:rsidRPr="00892585">
                                <w:rPr>
                                  <w:rFonts w:ascii="Calibri" w:hAnsi="Calibri"/>
                                  <w:color w:val="4472C4" w:themeColor="accent1"/>
                                  <w:kern w:val="24"/>
                                  <w:sz w:val="16"/>
                                  <w:szCs w:val="16"/>
                                </w:rPr>
                                <w:t xml:space="preserve"> region</w:t>
                              </w:r>
                              <w:r w:rsidR="00421992" w:rsidRPr="00892585">
                                <w:rPr>
                                  <w:rFonts w:ascii="Calibri" w:hAnsi="Calibri"/>
                                  <w:color w:val="4472C4" w:themeColor="accent1"/>
                                  <w:kern w:val="24"/>
                                  <w:sz w:val="16"/>
                                  <w:szCs w:val="16"/>
                                </w:rPr>
                                <w:t xml:space="preserve"> (</w:t>
                              </w:r>
                              <w:r w:rsidR="00055470" w:rsidRPr="00892585">
                                <w:rPr>
                                  <w:rFonts w:ascii="Calibri" w:hAnsi="Calibri"/>
                                  <w:color w:val="4472C4" w:themeColor="accent1"/>
                                  <w:kern w:val="24"/>
                                  <w:sz w:val="16"/>
                                  <w:szCs w:val="16"/>
                                </w:rPr>
                                <w:t>blue</w:t>
                              </w:r>
                              <w:r w:rsidR="00421992" w:rsidRPr="00892585">
                                <w:rPr>
                                  <w:rFonts w:ascii="Calibri" w:hAnsi="Calibri"/>
                                  <w:color w:val="4472C4" w:themeColor="accent1"/>
                                  <w:kern w:val="24"/>
                                  <w:sz w:val="16"/>
                                  <w:szCs w:val="16"/>
                                </w:rPr>
                                <w:t>)</w:t>
                              </w:r>
                              <w:r w:rsidRPr="00892585">
                                <w:rPr>
                                  <w:rFonts w:ascii="Calibri" w:hAnsi="Calibri"/>
                                  <w:color w:val="4472C4" w:themeColor="accent1"/>
                                  <w:kern w:val="24"/>
                                  <w:sz w:val="16"/>
                                  <w:szCs w:val="16"/>
                                </w:rPr>
                                <w:t>:</w:t>
                              </w:r>
                            </w:p>
                            <w:p w14:paraId="0C1F0390" w14:textId="77777777" w:rsidR="00C76109" w:rsidRPr="00892585" w:rsidRDefault="00C76109" w:rsidP="004D130A">
                              <w:pPr>
                                <w:spacing w:after="0"/>
                                <w:rPr>
                                  <w:rFonts w:ascii="Calibri" w:hAnsi="Calibri" w:cs="Calibri"/>
                                  <w:color w:val="4472C4" w:themeColor="accent1"/>
                                  <w:kern w:val="24"/>
                                  <w:sz w:val="16"/>
                                  <w:szCs w:val="16"/>
                                </w:rPr>
                              </w:pPr>
                              <w:r w:rsidRPr="00892585">
                                <w:rPr>
                                  <w:rFonts w:ascii="Calibri" w:hAnsi="Calibri" w:cs="Calibri"/>
                                  <w:color w:val="4472C4" w:themeColor="accent1"/>
                                  <w:kern w:val="24"/>
                                  <w:sz w:val="16"/>
                                  <w:szCs w:val="16"/>
                                </w:rPr>
                                <w:t>∆</w:t>
                              </w:r>
                              <w:r w:rsidRPr="00892585">
                                <w:rPr>
                                  <w:rFonts w:ascii="Calibri" w:hAnsi="Calibri"/>
                                  <w:color w:val="4472C4" w:themeColor="accent1"/>
                                  <w:kern w:val="24"/>
                                  <w:sz w:val="16"/>
                                  <w:szCs w:val="16"/>
                                </w:rPr>
                                <w:t>P</w:t>
                              </w:r>
                              <w:r w:rsidRPr="00892585">
                                <w:rPr>
                                  <w:rFonts w:ascii="Calibri" w:hAnsi="Calibri"/>
                                  <w:color w:val="4472C4" w:themeColor="accent1"/>
                                  <w:kern w:val="24"/>
                                  <w:position w:val="-5"/>
                                  <w:sz w:val="16"/>
                                  <w:szCs w:val="16"/>
                                  <w:vertAlign w:val="subscript"/>
                                </w:rPr>
                                <w:t>powerclass</w:t>
                              </w:r>
                              <w:r w:rsidRPr="00892585">
                                <w:rPr>
                                  <w:rFonts w:ascii="Calibri" w:hAnsi="Calibri"/>
                                  <w:color w:val="4472C4" w:themeColor="accent1"/>
                                  <w:kern w:val="24"/>
                                  <w:sz w:val="16"/>
                                  <w:szCs w:val="16"/>
                                </w:rPr>
                                <w:t xml:space="preserve"> = </w:t>
                              </w:r>
                              <w:r w:rsidR="003B79ED" w:rsidRPr="00892585">
                                <w:rPr>
                                  <w:rFonts w:ascii="Calibri" w:hAnsi="Calibri"/>
                                  <w:color w:val="4472C4" w:themeColor="accent1"/>
                                  <w:kern w:val="24"/>
                                  <w:sz w:val="16"/>
                                  <w:szCs w:val="16"/>
                                </w:rPr>
                                <w:t>0</w:t>
                              </w:r>
                            </w:p>
                            <w:p w14:paraId="1CD86D40" w14:textId="77777777" w:rsidR="00C76109" w:rsidRPr="00892585" w:rsidRDefault="00C76109" w:rsidP="004D130A">
                              <w:pPr>
                                <w:spacing w:after="0"/>
                                <w:rPr>
                                  <w:rFonts w:ascii="Calibri" w:hAnsi="Calibri"/>
                                  <w:color w:val="4472C4" w:themeColor="accent1"/>
                                  <w:kern w:val="24"/>
                                  <w:sz w:val="16"/>
                                  <w:szCs w:val="16"/>
                                </w:rPr>
                              </w:pPr>
                              <w:r w:rsidRPr="00892585">
                                <w:rPr>
                                  <w:rFonts w:ascii="Calibri" w:hAnsi="Calibri"/>
                                  <w:color w:val="4472C4" w:themeColor="accent1"/>
                                  <w:kern w:val="24"/>
                                  <w:sz w:val="16"/>
                                  <w:szCs w:val="16"/>
                                </w:rPr>
                                <w:t xml:space="preserve">MPR = </w:t>
                              </w:r>
                              <w:r w:rsidR="003B79ED" w:rsidRPr="00892585">
                                <w:rPr>
                                  <w:rFonts w:ascii="Calibri" w:hAnsi="Calibri"/>
                                  <w:color w:val="4472C4" w:themeColor="accent1"/>
                                  <w:kern w:val="24"/>
                                  <w:sz w:val="16"/>
                                  <w:szCs w:val="16"/>
                                </w:rPr>
                                <w:t>0</w:t>
                              </w:r>
                              <w:r w:rsidR="00892585">
                                <w:rPr>
                                  <w:rFonts w:ascii="Calibri" w:hAnsi="Calibri"/>
                                  <w:color w:val="4472C4" w:themeColor="accent1"/>
                                  <w:kern w:val="24"/>
                                  <w:sz w:val="16"/>
                                  <w:szCs w:val="16"/>
                                </w:rPr>
                                <w:t xml:space="preserve"> (legacy </w:t>
                              </w:r>
                              <w:r w:rsidR="00155001">
                                <w:rPr>
                                  <w:rFonts w:ascii="Calibri" w:hAnsi="Calibri"/>
                                  <w:color w:val="4472C4" w:themeColor="accent1"/>
                                  <w:kern w:val="24"/>
                                  <w:sz w:val="16"/>
                                  <w:szCs w:val="16"/>
                                </w:rPr>
                                <w:t>inner</w:t>
                              </w:r>
                              <w:r w:rsidR="00892585">
                                <w:rPr>
                                  <w:rFonts w:ascii="Calibri" w:hAnsi="Calibri"/>
                                  <w:color w:val="4472C4" w:themeColor="accent1"/>
                                  <w:kern w:val="24"/>
                                  <w:sz w:val="16"/>
                                  <w:szCs w:val="16"/>
                                </w:rPr>
                                <w:t>)</w:t>
                              </w:r>
                            </w:p>
                            <w:p w14:paraId="35E40418" w14:textId="77777777" w:rsidR="00C76109" w:rsidRDefault="00C76109"/>
                          </w:txbxContent>
                        </wps:txbx>
                        <wps:bodyPr wrap="square" rtlCol="0">
                          <a:spAutoFit/>
                        </wps:bodyPr>
                      </wps:wsp>
                      <wps:wsp>
                        <wps:cNvPr id="287" name="Text Box 90"/>
                        <wps:cNvSpPr txBox="1"/>
                        <wps:spPr>
                          <a:xfrm>
                            <a:off x="1952200" y="1"/>
                            <a:ext cx="1521220" cy="420736"/>
                          </a:xfrm>
                          <a:prstGeom prst="rect">
                            <a:avLst/>
                          </a:prstGeom>
                          <a:solidFill>
                            <a:schemeClr val="lt1"/>
                          </a:solidFill>
                          <a:ln w="6350">
                            <a:solidFill>
                              <a:prstClr val="black"/>
                            </a:solidFill>
                          </a:ln>
                        </wps:spPr>
                        <wps:txbx>
                          <w:txbxContent>
                            <w:p w14:paraId="6A7D2D96" w14:textId="69616A1E" w:rsidR="00FB77A7" w:rsidRPr="007414F1" w:rsidRDefault="00FB77A7" w:rsidP="00FB77A7">
                              <w:pPr>
                                <w:jc w:val="center"/>
                                <w:rPr>
                                  <w:sz w:val="18"/>
                                  <w:szCs w:val="18"/>
                                </w:rPr>
                              </w:pPr>
                              <w:r w:rsidRPr="007414F1">
                                <w:rPr>
                                  <w:sz w:val="18"/>
                                  <w:szCs w:val="18"/>
                                </w:rPr>
                                <w:t>Figure 2.2-</w:t>
                              </w:r>
                              <w:r w:rsidR="006035A9">
                                <w:rPr>
                                  <w:sz w:val="18"/>
                                  <w:szCs w:val="18"/>
                                </w:rPr>
                                <w:t>4</w:t>
                              </w:r>
                              <w:r w:rsidRPr="007414F1">
                                <w:rPr>
                                  <w:sz w:val="18"/>
                                  <w:szCs w:val="18"/>
                                </w:rPr>
                                <w:t xml:space="preserve">: </w:t>
                              </w:r>
                              <w:r w:rsidR="008C46D0" w:rsidRPr="007414F1">
                                <w:rPr>
                                  <w:sz w:val="18"/>
                                  <w:szCs w:val="18"/>
                                </w:rPr>
                                <w:t>Inner-only</w:t>
                              </w:r>
                              <w:r w:rsidRPr="007414F1">
                                <w:rPr>
                                  <w:sz w:val="18"/>
                                  <w:szCs w:val="18"/>
                                </w:rPr>
                                <w:t xml:space="preserve"> enhancement</w:t>
                              </w:r>
                              <w:r w:rsidR="008C46D0" w:rsidRPr="007414F1">
                                <w:rPr>
                                  <w:sz w:val="18"/>
                                  <w:szCs w:val="18"/>
                                </w:rPr>
                                <w:t>, no FDSS</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3AAAC708" id="Canvas 148" o:spid="_x0000_s1063" editas="canvas" style="position:absolute;margin-left:222.3pt;margin-top:.25pt;width:273.5pt;height:169.9pt;z-index:251654144;mso-position-horizontal:right;mso-position-horizontal-relative:margin;mso-position-vertical-relative:text;mso-width-relative:margin;mso-height-relative:margin" coordsize="34734,215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">
                <v:shape id="_x0000_s1064" type="#_x0000_t75" style="position:absolute;width:34734;height:21577;visibility:visible;mso-wrap-style:square" filled="t">
                  <v:fill o:detectmouseclick="t"/>
                  <v:path o:connecttype="none"/>
                </v:shape>
                <v:shape id="Freeform: Shape 161" o:spid="_x0000_s1065" style="position:absolute;left:2507;top:10832;width:20129;height:7849;visibility:visible;mso-wrap-style:square;v-text-anchor:middle" coordsize="2013527,785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" path="m572654,l,766618r2013527,18473l572654,xe" fillcolor="#9cc2e5 [1944]" strokecolor="#4472c4 [3204]" strokeweight="1pt">
                  <v:stroke joinstyle="miter"/>
                  <v:path arrowok="t" o:connecttype="custom" o:connectlocs="572490,0;0,766392;2012950,784860;572490,0" o:connectangles="0,0,0,0"/>
                </v:shape>
                <v:shape id="Straight Arrow Connector 162" o:spid="_x0000_s1066" type="#_x0000_t32" style="position:absolute;left:2519;top:7124;width:0;height:1144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" strokecolor="#4472c4 [3204]" strokeweight=".5pt">
                  <v:stroke endarrow="block" joinstyle="miter"/>
                  <o:lock v:ext="edit" shapetype="f"/>
                </v:shape>
                <v:shape id="Straight Arrow Connector 165" o:spid="_x0000_s1067" type="#_x0000_t32" style="position:absolute;left:2602;top:18573;width:21933;height: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" strokecolor="#4472c4 [3204]" strokeweight=".5pt">
                  <v:stroke endarrow="block" joinstyle="miter"/>
                  <o:lock v:ext="edit" shapetype="f"/>
                </v:shape>
                <v:shape id="Freeform: Shape 166" o:spid="_x0000_s1068" style="position:absolute;left:3654;top:12115;width:17526;height:6458;visibility:visible;mso-wrap-style:square;v-text-anchor:middle" coordsize="1752965,64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" path="m,631165r1752965,14945l480664,,,631165xe" fillcolor="#c45911 [2405]" strokecolor="#f7caac [1301]" strokeweight="1pt">
                  <v:stroke joinstyle="miter"/>
                  <v:path arrowok="t" o:connecttype="custom" o:connectlocs="0,630857;1752600,645795;480564,0;0,630857" o:connectangles="0,0,0,0"/>
                </v:shape>
                <v:shape id="TextBox 35" o:spid="_x0000_s1069" type="#_x0000_t202" style="position:absolute;left:25411;top:17367;width:6267;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" filled="f" stroked="f">
                  <v:textbox>
                    <w:txbxContent>
                      <w:p w14:paraId="402E5AF1" w14:textId="77777777" w:rsidR="0077599F" w:rsidRPr="00055470" w:rsidRDefault="0077599F" w:rsidP="0077599F">
                        <w:pPr>
                          <w:rPr>
                            <w:rFonts w:ascii="Calibri" w:hAnsi="Calibri"/>
                            <w:kern w:val="24"/>
                          </w:rPr>
                        </w:pPr>
                        <w:r w:rsidRPr="00055470">
                          <w:rPr>
                            <w:rFonts w:ascii="Calibri" w:hAnsi="Calibri"/>
                            <w:kern w:val="24"/>
                          </w:rPr>
                          <w:t>RB_start</w:t>
                        </w:r>
                      </w:p>
                      <w:p w14:paraId="4D63B53A" w14:textId="77777777" w:rsidR="0077599F" w:rsidRDefault="0077599F"/>
                      <w:p w14:paraId="1C800A81" w14:textId="052C5E92" w:rsidR="0077599F" w:rsidRPr="00055470" w:rsidRDefault="0077599F" w:rsidP="0077599F">
                        <w:pPr>
                          <w:rPr>
                            <w:rFonts w:ascii="Calibri" w:hAnsi="Calibri"/>
                            <w:kern w:val="24"/>
                          </w:rPr>
                        </w:pPr>
                        <w:r w:rsidRPr="00055470">
                          <w:rPr>
                            <w:rFonts w:ascii="Calibri" w:hAnsi="Calibri"/>
                            <w:kern w:val="24"/>
                          </w:rPr>
                          <w:t>RB_start</w:t>
                        </w:r>
                      </w:p>
                    </w:txbxContent>
                  </v:textbox>
                </v:shape>
                <v:shape id="TextBox 35" o:spid="_x0000_s1070" type="#_x0000_t202" style="position:absolute;left:360;top:2961;width:5251;height:3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" filled="f" stroked="f">
                  <v:textbox style="mso-fit-shape-to-text:t">
                    <w:txbxContent>
                      <w:p w14:paraId="4F67561B" w14:textId="0640BC48" w:rsidR="008837CA" w:rsidRPr="00055470" w:rsidRDefault="008837CA" w:rsidP="008837CA">
                        <w:pPr>
                          <w:rPr>
                            <w:rFonts w:ascii="Calibri" w:hAnsi="Calibri"/>
                            <w:kern w:val="24"/>
                          </w:rPr>
                        </w:pPr>
                        <w:r w:rsidRPr="00055470">
                          <w:rPr>
                            <w:rFonts w:ascii="Calibri" w:hAnsi="Calibri"/>
                            <w:kern w:val="24"/>
                          </w:rPr>
                          <w:t>L_CRB</w:t>
                        </w:r>
                      </w:p>
                    </w:txbxContent>
                  </v:textbox>
                </v:shape>
                <v:shape id="TextBox 36" o:spid="_x0000_s1071" type="#_x0000_t202" style="position:absolute;left:2904;top:7124;width:6179;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" filled="f" stroked="f">
                  <v:textbox style="mso-fit-shape-to-text:t">
                    <w:txbxContent>
                      <w:p w14:paraId="1E4F244C" w14:textId="77777777" w:rsidR="00BF31AA" w:rsidRDefault="00BF31AA" w:rsidP="00BF31AA">
                        <w:pPr>
                          <w:rPr>
                            <w:rFonts w:ascii="Calibri" w:hAnsi="Calibri"/>
                            <w:color w:val="4472C4"/>
                            <w:kern w:val="24"/>
                          </w:rPr>
                        </w:pPr>
                        <w:r>
                          <w:rPr>
                            <w:rFonts w:ascii="Calibri" w:hAnsi="Calibri"/>
                            <w:color w:val="4472C4"/>
                            <w:kern w:val="24"/>
                          </w:rPr>
                          <w:t>Inner</w:t>
                        </w:r>
                      </w:p>
                    </w:txbxContent>
                  </v:textbox>
                </v:shape>
                <v:shape id="Freeform: Shape 170" o:spid="_x0000_s1072" style="position:absolute;left:7603;top:8661;width:1480;height:2610;visibility:visible;mso-wrap-style:square;v-text-anchor:middle" coordsize="148046,261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" path="m,c48623,13063,97246,26126,121920,69669v24674,43543,26126,191589,26126,191589l148046,261258e" filled="f" strokecolor="#09101d [484]" strokeweight="1pt">
                  <v:stroke endarrow="block" joinstyle="miter"/>
                  <v:path arrowok="t" o:connecttype="custom" o:connectlocs="0,0;121845,69596;147955,260985;147955,260985" o:connectangles="0,0,0,0"/>
                </v:shape>
                <v:shape id="Freeform: Shape 171" o:spid="_x0000_s1073" style="position:absolute;left:17573;top:9885;width:2286;height:7397;visibility:visible;mso-wrap-style:square;v-text-anchor:middle" coordsize="229129,740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" path="m229129,c124626,77651,20123,155303,2706,278674,-14711,402045,54957,571136,124626,740228e" filled="f" strokecolor="#09101d [484]" strokeweight="1pt">
                  <v:stroke endarrow="block" joinstyle="miter"/>
                  <v:path arrowok="t" o:connecttype="custom" o:connectlocs="228600,0;2700,278503;124338,739775" o:connectangles="0,0,0"/>
                </v:shape>
                <v:shape id="TextBox 38" o:spid="_x0000_s1074" type="#_x0000_t202" style="position:absolute;left:6685;top:6;width:14027;height:8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" filled="f" stroked="f">
                  <v:textbox style="mso-fit-shape-to-text:t">
                    <w:txbxContent>
                      <w:p w14:paraId="43AC7EF5" w14:textId="2888C79D" w:rsidR="00BF31AA" w:rsidRPr="00892585" w:rsidRDefault="00BF31AA" w:rsidP="007C10EF">
                        <w:pPr>
                          <w:spacing w:after="0"/>
                          <w:rPr>
                            <w:rFonts w:ascii="Calibri" w:hAnsi="Calibri"/>
                            <w:color w:val="C45911" w:themeColor="accent2" w:themeShade="BF"/>
                            <w:kern w:val="24"/>
                            <w:sz w:val="16"/>
                            <w:szCs w:val="16"/>
                          </w:rPr>
                        </w:pPr>
                        <w:r w:rsidRPr="00892585">
                          <w:rPr>
                            <w:rFonts w:ascii="Calibri" w:hAnsi="Calibri"/>
                            <w:color w:val="C45911" w:themeColor="accent2" w:themeShade="BF"/>
                            <w:kern w:val="24"/>
                            <w:sz w:val="16"/>
                            <w:szCs w:val="16"/>
                          </w:rPr>
                          <w:t>Enhanced inner region</w:t>
                        </w:r>
                        <w:r w:rsidR="004D130A" w:rsidRPr="00892585">
                          <w:rPr>
                            <w:rFonts w:ascii="Calibri" w:hAnsi="Calibri"/>
                            <w:color w:val="C45911" w:themeColor="accent2" w:themeShade="BF"/>
                            <w:kern w:val="24"/>
                            <w:sz w:val="16"/>
                            <w:szCs w:val="16"/>
                          </w:rPr>
                          <w:t xml:space="preserve"> (</w:t>
                        </w:r>
                        <w:r w:rsidR="00DE426C" w:rsidRPr="00892585">
                          <w:rPr>
                            <w:rFonts w:ascii="Calibri" w:hAnsi="Calibri"/>
                            <w:color w:val="C45911" w:themeColor="accent2" w:themeShade="BF"/>
                            <w:kern w:val="24"/>
                            <w:sz w:val="16"/>
                            <w:szCs w:val="16"/>
                          </w:rPr>
                          <w:t>brown</w:t>
                        </w:r>
                        <w:r w:rsidR="004D130A" w:rsidRPr="00892585">
                          <w:rPr>
                            <w:rFonts w:ascii="Calibri" w:hAnsi="Calibri"/>
                            <w:color w:val="C45911" w:themeColor="accent2" w:themeShade="BF"/>
                            <w:kern w:val="24"/>
                            <w:sz w:val="16"/>
                            <w:szCs w:val="16"/>
                          </w:rPr>
                          <w:t>)</w:t>
                        </w:r>
                        <w:r w:rsidRPr="00892585">
                          <w:rPr>
                            <w:rFonts w:ascii="Calibri" w:hAnsi="Calibri"/>
                            <w:color w:val="C45911" w:themeColor="accent2" w:themeShade="BF"/>
                            <w:kern w:val="24"/>
                            <w:sz w:val="16"/>
                            <w:szCs w:val="16"/>
                          </w:rPr>
                          <w:t>:</w:t>
                        </w:r>
                      </w:p>
                      <w:p w14:paraId="4B8F47C8" w14:textId="77777777" w:rsidR="000350F0" w:rsidRPr="00892585" w:rsidRDefault="009E3B69" w:rsidP="007C10EF">
                        <w:pPr>
                          <w:spacing w:after="0"/>
                          <w:rPr>
                            <w:rFonts w:ascii="Calibri" w:hAnsi="Calibri"/>
                            <w:color w:val="C45911" w:themeColor="accent2" w:themeShade="BF"/>
                            <w:kern w:val="24"/>
                            <w:sz w:val="16"/>
                            <w:szCs w:val="16"/>
                          </w:rPr>
                        </w:pPr>
                        <w:r w:rsidRPr="00892585">
                          <w:rPr>
                            <w:rFonts w:ascii="Calibri" w:hAnsi="Calibri" w:cs="Calibri"/>
                            <w:color w:val="C45911" w:themeColor="accent2" w:themeShade="BF"/>
                            <w:kern w:val="24"/>
                            <w:sz w:val="16"/>
                            <w:szCs w:val="16"/>
                          </w:rPr>
                          <w:t>∆</w:t>
                        </w:r>
                        <w:r w:rsidR="000350F0" w:rsidRPr="00892585">
                          <w:rPr>
                            <w:rFonts w:ascii="Calibri" w:hAnsi="Calibri"/>
                            <w:color w:val="C45911" w:themeColor="accent2" w:themeShade="BF"/>
                            <w:kern w:val="24"/>
                            <w:sz w:val="16"/>
                            <w:szCs w:val="16"/>
                          </w:rPr>
                          <w:t>P</w:t>
                        </w:r>
                        <w:r w:rsidR="000350F0" w:rsidRPr="00892585">
                          <w:rPr>
                            <w:rFonts w:ascii="Calibri" w:hAnsi="Calibri"/>
                            <w:color w:val="C45911" w:themeColor="accent2" w:themeShade="BF"/>
                            <w:kern w:val="24"/>
                            <w:sz w:val="16"/>
                            <w:szCs w:val="16"/>
                            <w:vertAlign w:val="subscript"/>
                          </w:rPr>
                          <w:t>powerclass</w:t>
                        </w:r>
                        <w:r w:rsidR="000350F0" w:rsidRPr="00892585">
                          <w:rPr>
                            <w:rFonts w:ascii="Calibri" w:hAnsi="Calibri"/>
                            <w:color w:val="C45911" w:themeColor="accent2" w:themeShade="BF"/>
                            <w:kern w:val="24"/>
                            <w:sz w:val="16"/>
                            <w:szCs w:val="16"/>
                          </w:rPr>
                          <w:t xml:space="preserve"> = -1</w:t>
                        </w:r>
                      </w:p>
                      <w:p w14:paraId="52C1A822" w14:textId="77777777" w:rsidR="00BF31AA" w:rsidRPr="00892585" w:rsidRDefault="000350F0" w:rsidP="007C10EF">
                        <w:pPr>
                          <w:spacing w:after="0"/>
                          <w:rPr>
                            <w:rFonts w:ascii="Calibri" w:hAnsi="Calibri"/>
                            <w:color w:val="C45911" w:themeColor="accent2" w:themeShade="BF"/>
                            <w:kern w:val="24"/>
                            <w:sz w:val="16"/>
                            <w:szCs w:val="16"/>
                          </w:rPr>
                        </w:pPr>
                        <w:r w:rsidRPr="00892585">
                          <w:rPr>
                            <w:rFonts w:ascii="Calibri" w:hAnsi="Calibri"/>
                            <w:color w:val="C45911" w:themeColor="accent2" w:themeShade="BF"/>
                            <w:kern w:val="24"/>
                            <w:sz w:val="16"/>
                            <w:szCs w:val="16"/>
                          </w:rPr>
                          <w:t>MPR = 0</w:t>
                        </w:r>
                        <w:r w:rsidR="00892585">
                          <w:rPr>
                            <w:rFonts w:ascii="Calibri" w:hAnsi="Calibri"/>
                            <w:color w:val="C45911" w:themeColor="accent2" w:themeShade="BF"/>
                            <w:kern w:val="24"/>
                            <w:sz w:val="16"/>
                            <w:szCs w:val="16"/>
                          </w:rPr>
                          <w:t xml:space="preserve"> (legacy MPR)</w:t>
                        </w:r>
                      </w:p>
                      <w:p w14:paraId="6A5C1071" w14:textId="77777777" w:rsidR="00BF31AA" w:rsidRDefault="00BF31AA"/>
                    </w:txbxContent>
                  </v:textbox>
                </v:shape>
                <v:shape id="TextBox 38" o:spid="_x0000_s1075" type="#_x0000_t202" style="position:absolute;left:19005;top:5027;width:15729;height:100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" filled="f" stroked="f">
                  <v:textbox style="mso-fit-shape-to-text:t">
                    <w:txbxContent>
                      <w:p w14:paraId="3297FF04" w14:textId="1A291AE5" w:rsidR="00C76109" w:rsidRPr="00892585" w:rsidRDefault="00C76109" w:rsidP="004D130A">
                        <w:pPr>
                          <w:spacing w:after="0"/>
                          <w:rPr>
                            <w:rFonts w:ascii="Calibri" w:hAnsi="Calibri"/>
                            <w:color w:val="4472C4" w:themeColor="accent1"/>
                            <w:kern w:val="24"/>
                            <w:sz w:val="16"/>
                            <w:szCs w:val="16"/>
                          </w:rPr>
                        </w:pPr>
                        <w:r w:rsidRPr="00892585">
                          <w:rPr>
                            <w:rFonts w:ascii="Calibri" w:hAnsi="Calibri"/>
                            <w:color w:val="4472C4" w:themeColor="accent1"/>
                            <w:kern w:val="24"/>
                            <w:sz w:val="16"/>
                            <w:szCs w:val="16"/>
                          </w:rPr>
                          <w:t>Legacy inner region</w:t>
                        </w:r>
                        <w:r w:rsidR="00264DAE" w:rsidRPr="00892585">
                          <w:rPr>
                            <w:rFonts w:ascii="Calibri" w:hAnsi="Calibri"/>
                            <w:color w:val="4472C4" w:themeColor="accent1"/>
                            <w:kern w:val="24"/>
                            <w:sz w:val="16"/>
                            <w:szCs w:val="16"/>
                          </w:rPr>
                          <w:t xml:space="preserve"> out</w:t>
                        </w:r>
                        <w:r w:rsidR="004D130A" w:rsidRPr="00892585">
                          <w:rPr>
                            <w:rFonts w:ascii="Calibri" w:hAnsi="Calibri"/>
                            <w:color w:val="4472C4" w:themeColor="accent1"/>
                            <w:kern w:val="24"/>
                            <w:sz w:val="16"/>
                            <w:szCs w:val="16"/>
                          </w:rPr>
                          <w:t>side</w:t>
                        </w:r>
                        <w:r w:rsidR="009B57C3" w:rsidRPr="00892585">
                          <w:rPr>
                            <w:rFonts w:ascii="Calibri" w:hAnsi="Calibri"/>
                            <w:color w:val="4472C4" w:themeColor="accent1"/>
                            <w:kern w:val="24"/>
                            <w:sz w:val="16"/>
                            <w:szCs w:val="16"/>
                          </w:rPr>
                          <w:t xml:space="preserve"> enhanced inner region</w:t>
                        </w:r>
                        <w:r w:rsidR="004D130A" w:rsidRPr="00892585">
                          <w:rPr>
                            <w:rFonts w:ascii="Calibri" w:hAnsi="Calibri"/>
                            <w:color w:val="4472C4" w:themeColor="accent1"/>
                            <w:kern w:val="24"/>
                            <w:sz w:val="16"/>
                            <w:szCs w:val="16"/>
                          </w:rPr>
                          <w:t xml:space="preserve"> </w:t>
                        </w:r>
                        <w:r w:rsidR="009B57C3" w:rsidRPr="00892585">
                          <w:rPr>
                            <w:rFonts w:ascii="Calibri" w:hAnsi="Calibri"/>
                            <w:color w:val="4472C4" w:themeColor="accent1"/>
                            <w:kern w:val="24"/>
                            <w:sz w:val="16"/>
                            <w:szCs w:val="16"/>
                          </w:rPr>
                          <w:t>(</w:t>
                        </w:r>
                        <w:r w:rsidR="00DE426C" w:rsidRPr="00892585">
                          <w:rPr>
                            <w:rFonts w:ascii="Calibri" w:hAnsi="Calibri"/>
                            <w:color w:val="4472C4" w:themeColor="accent1"/>
                            <w:kern w:val="24"/>
                            <w:sz w:val="16"/>
                            <w:szCs w:val="16"/>
                          </w:rPr>
                          <w:t>brown</w:t>
                        </w:r>
                        <w:r w:rsidR="009B57C3" w:rsidRPr="00892585">
                          <w:rPr>
                            <w:rFonts w:ascii="Calibri" w:hAnsi="Calibri"/>
                            <w:color w:val="4472C4" w:themeColor="accent1"/>
                            <w:kern w:val="24"/>
                            <w:sz w:val="16"/>
                            <w:szCs w:val="16"/>
                          </w:rPr>
                          <w:t>)</w:t>
                        </w:r>
                        <w:r w:rsidR="004D130A" w:rsidRPr="00892585">
                          <w:rPr>
                            <w:rFonts w:ascii="Calibri" w:hAnsi="Calibri"/>
                            <w:color w:val="4472C4" w:themeColor="accent1"/>
                            <w:kern w:val="24"/>
                            <w:sz w:val="16"/>
                            <w:szCs w:val="16"/>
                          </w:rPr>
                          <w:t xml:space="preserve"> region</w:t>
                        </w:r>
                        <w:r w:rsidR="00421992" w:rsidRPr="00892585">
                          <w:rPr>
                            <w:rFonts w:ascii="Calibri" w:hAnsi="Calibri"/>
                            <w:color w:val="4472C4" w:themeColor="accent1"/>
                            <w:kern w:val="24"/>
                            <w:sz w:val="16"/>
                            <w:szCs w:val="16"/>
                          </w:rPr>
                          <w:t xml:space="preserve"> (</w:t>
                        </w:r>
                        <w:r w:rsidR="00055470" w:rsidRPr="00892585">
                          <w:rPr>
                            <w:rFonts w:ascii="Calibri" w:hAnsi="Calibri"/>
                            <w:color w:val="4472C4" w:themeColor="accent1"/>
                            <w:kern w:val="24"/>
                            <w:sz w:val="16"/>
                            <w:szCs w:val="16"/>
                          </w:rPr>
                          <w:t>blue</w:t>
                        </w:r>
                        <w:r w:rsidR="00421992" w:rsidRPr="00892585">
                          <w:rPr>
                            <w:rFonts w:ascii="Calibri" w:hAnsi="Calibri"/>
                            <w:color w:val="4472C4" w:themeColor="accent1"/>
                            <w:kern w:val="24"/>
                            <w:sz w:val="16"/>
                            <w:szCs w:val="16"/>
                          </w:rPr>
                          <w:t>)</w:t>
                        </w:r>
                        <w:r w:rsidRPr="00892585">
                          <w:rPr>
                            <w:rFonts w:ascii="Calibri" w:hAnsi="Calibri"/>
                            <w:color w:val="4472C4" w:themeColor="accent1"/>
                            <w:kern w:val="24"/>
                            <w:sz w:val="16"/>
                            <w:szCs w:val="16"/>
                          </w:rPr>
                          <w:t>:</w:t>
                        </w:r>
                      </w:p>
                      <w:p w14:paraId="0C1F0390" w14:textId="77777777" w:rsidR="00C76109" w:rsidRPr="00892585" w:rsidRDefault="00C76109" w:rsidP="004D130A">
                        <w:pPr>
                          <w:spacing w:after="0"/>
                          <w:rPr>
                            <w:rFonts w:ascii="Calibri" w:hAnsi="Calibri" w:cs="Calibri"/>
                            <w:color w:val="4472C4" w:themeColor="accent1"/>
                            <w:kern w:val="24"/>
                            <w:sz w:val="16"/>
                            <w:szCs w:val="16"/>
                          </w:rPr>
                        </w:pPr>
                        <w:r w:rsidRPr="00892585">
                          <w:rPr>
                            <w:rFonts w:ascii="Calibri" w:hAnsi="Calibri" w:cs="Calibri"/>
                            <w:color w:val="4472C4" w:themeColor="accent1"/>
                            <w:kern w:val="24"/>
                            <w:sz w:val="16"/>
                            <w:szCs w:val="16"/>
                          </w:rPr>
                          <w:t>∆</w:t>
                        </w:r>
                        <w:r w:rsidRPr="00892585">
                          <w:rPr>
                            <w:rFonts w:ascii="Calibri" w:hAnsi="Calibri"/>
                            <w:color w:val="4472C4" w:themeColor="accent1"/>
                            <w:kern w:val="24"/>
                            <w:sz w:val="16"/>
                            <w:szCs w:val="16"/>
                          </w:rPr>
                          <w:t>P</w:t>
                        </w:r>
                        <w:r w:rsidRPr="00892585">
                          <w:rPr>
                            <w:rFonts w:ascii="Calibri" w:hAnsi="Calibri"/>
                            <w:color w:val="4472C4" w:themeColor="accent1"/>
                            <w:kern w:val="24"/>
                            <w:position w:val="-5"/>
                            <w:sz w:val="16"/>
                            <w:szCs w:val="16"/>
                            <w:vertAlign w:val="subscript"/>
                          </w:rPr>
                          <w:t>powerclass</w:t>
                        </w:r>
                        <w:r w:rsidRPr="00892585">
                          <w:rPr>
                            <w:rFonts w:ascii="Calibri" w:hAnsi="Calibri"/>
                            <w:color w:val="4472C4" w:themeColor="accent1"/>
                            <w:kern w:val="24"/>
                            <w:sz w:val="16"/>
                            <w:szCs w:val="16"/>
                          </w:rPr>
                          <w:t xml:space="preserve"> = </w:t>
                        </w:r>
                        <w:r w:rsidR="003B79ED" w:rsidRPr="00892585">
                          <w:rPr>
                            <w:rFonts w:ascii="Calibri" w:hAnsi="Calibri"/>
                            <w:color w:val="4472C4" w:themeColor="accent1"/>
                            <w:kern w:val="24"/>
                            <w:sz w:val="16"/>
                            <w:szCs w:val="16"/>
                          </w:rPr>
                          <w:t>0</w:t>
                        </w:r>
                      </w:p>
                      <w:p w14:paraId="1CD86D40" w14:textId="77777777" w:rsidR="00C76109" w:rsidRPr="00892585" w:rsidRDefault="00C76109" w:rsidP="004D130A">
                        <w:pPr>
                          <w:spacing w:after="0"/>
                          <w:rPr>
                            <w:rFonts w:ascii="Calibri" w:hAnsi="Calibri"/>
                            <w:color w:val="4472C4" w:themeColor="accent1"/>
                            <w:kern w:val="24"/>
                            <w:sz w:val="16"/>
                            <w:szCs w:val="16"/>
                          </w:rPr>
                        </w:pPr>
                        <w:r w:rsidRPr="00892585">
                          <w:rPr>
                            <w:rFonts w:ascii="Calibri" w:hAnsi="Calibri"/>
                            <w:color w:val="4472C4" w:themeColor="accent1"/>
                            <w:kern w:val="24"/>
                            <w:sz w:val="16"/>
                            <w:szCs w:val="16"/>
                          </w:rPr>
                          <w:t xml:space="preserve">MPR = </w:t>
                        </w:r>
                        <w:r w:rsidR="003B79ED" w:rsidRPr="00892585">
                          <w:rPr>
                            <w:rFonts w:ascii="Calibri" w:hAnsi="Calibri"/>
                            <w:color w:val="4472C4" w:themeColor="accent1"/>
                            <w:kern w:val="24"/>
                            <w:sz w:val="16"/>
                            <w:szCs w:val="16"/>
                          </w:rPr>
                          <w:t>0</w:t>
                        </w:r>
                        <w:r w:rsidR="00892585">
                          <w:rPr>
                            <w:rFonts w:ascii="Calibri" w:hAnsi="Calibri"/>
                            <w:color w:val="4472C4" w:themeColor="accent1"/>
                            <w:kern w:val="24"/>
                            <w:sz w:val="16"/>
                            <w:szCs w:val="16"/>
                          </w:rPr>
                          <w:t xml:space="preserve"> (legacy </w:t>
                        </w:r>
                        <w:r w:rsidR="00155001">
                          <w:rPr>
                            <w:rFonts w:ascii="Calibri" w:hAnsi="Calibri"/>
                            <w:color w:val="4472C4" w:themeColor="accent1"/>
                            <w:kern w:val="24"/>
                            <w:sz w:val="16"/>
                            <w:szCs w:val="16"/>
                          </w:rPr>
                          <w:t>inner</w:t>
                        </w:r>
                        <w:r w:rsidR="00892585">
                          <w:rPr>
                            <w:rFonts w:ascii="Calibri" w:hAnsi="Calibri"/>
                            <w:color w:val="4472C4" w:themeColor="accent1"/>
                            <w:kern w:val="24"/>
                            <w:sz w:val="16"/>
                            <w:szCs w:val="16"/>
                          </w:rPr>
                          <w:t>)</w:t>
                        </w:r>
                      </w:p>
                      <w:p w14:paraId="35E40418" w14:textId="77777777" w:rsidR="00C76109" w:rsidRDefault="00C76109"/>
                    </w:txbxContent>
                  </v:textbox>
                </v:shape>
                <v:shape id="Text Box 90" o:spid="_x0000_s1076" type="#_x0000_t202" style="position:absolute;left:19522;width:15212;height:4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" fillcolor="white [3201]" strokeweight=".5pt">
                  <v:textbox>
                    <w:txbxContent>
                      <w:p w14:paraId="6A7D2D96" w14:textId="69616A1E" w:rsidR="00FB77A7" w:rsidRPr="007414F1" w:rsidRDefault="00FB77A7" w:rsidP="00FB77A7">
                        <w:pPr>
                          <w:jc w:val="center"/>
                          <w:rPr>
                            <w:sz w:val="18"/>
                            <w:szCs w:val="18"/>
                          </w:rPr>
                        </w:pPr>
                        <w:r w:rsidRPr="007414F1">
                          <w:rPr>
                            <w:sz w:val="18"/>
                            <w:szCs w:val="18"/>
                          </w:rPr>
                          <w:t>Figure 2.2-</w:t>
                        </w:r>
                        <w:r w:rsidR="006035A9">
                          <w:rPr>
                            <w:sz w:val="18"/>
                            <w:szCs w:val="18"/>
                          </w:rPr>
                          <w:t>4</w:t>
                        </w:r>
                        <w:r w:rsidRPr="007414F1">
                          <w:rPr>
                            <w:sz w:val="18"/>
                            <w:szCs w:val="18"/>
                          </w:rPr>
                          <w:t xml:space="preserve">: </w:t>
                        </w:r>
                        <w:r w:rsidR="008C46D0" w:rsidRPr="007414F1">
                          <w:rPr>
                            <w:sz w:val="18"/>
                            <w:szCs w:val="18"/>
                          </w:rPr>
                          <w:t>Inner-only</w:t>
                        </w:r>
                        <w:r w:rsidRPr="007414F1">
                          <w:rPr>
                            <w:sz w:val="18"/>
                            <w:szCs w:val="18"/>
                          </w:rPr>
                          <w:t xml:space="preserve"> enhancement</w:t>
                        </w:r>
                        <w:r w:rsidR="008C46D0" w:rsidRPr="007414F1">
                          <w:rPr>
                            <w:sz w:val="18"/>
                            <w:szCs w:val="18"/>
                          </w:rPr>
                          <w:t>, no FDSS</w:t>
                        </w:r>
                      </w:p>
                    </w:txbxContent>
                  </v:textbox>
                </v:shape>
                <w10:wrap type="square" anchorx="margin"/>
              </v:group>
            </w:pict>
          </mc:Fallback>
        </mc:AlternateContent>
      </w:r>
      <w:r w:rsidR="00C74D1D">
        <w:rPr>
          <w:b/>
          <w:bCs/>
          <w:noProof/>
        </w:rPr>
        <mc:AlternateContent>
          <mc:Choice Requires="wps">
            <w:drawing>
              <wp:anchor distT="0" distB="0" distL="114300" distR="114300" simplePos="0" relativeHeight="251656192" behindDoc="0" locked="0" layoutInCell="1" allowOverlap="1" wp14:anchorId="71B1320F" wp14:editId="2C617665">
                <wp:simplePos x="0" y="0"/>
                <wp:positionH relativeFrom="column">
                  <wp:posOffset>3825516</wp:posOffset>
                </wp:positionH>
                <wp:positionV relativeFrom="paragraph">
                  <wp:posOffset>791238</wp:posOffset>
                </wp:positionV>
                <wp:extent cx="175359" cy="938254"/>
                <wp:effectExtent l="38100" t="0" r="15240" b="52705"/>
                <wp:wrapNone/>
                <wp:docPr id="175" name="Freeform: Shape 175"/>
                <wp:cNvGraphicFramePr/>
                <a:graphic xmlns:a="http://schemas.openxmlformats.org/drawingml/2006/main">
                  <a:graphicData uri="http://schemas.microsoft.com/office/word/2010/wordprocessingShape">
                    <wps:wsp>
                      <wps:cNvSpPr/>
                      <wps:spPr>
                        <a:xfrm>
                          <a:off x="0" y="0"/>
                          <a:ext cx="175359" cy="938254"/>
                        </a:xfrm>
                        <a:custGeom>
                          <a:avLst/>
                          <a:gdLst>
                            <a:gd name="connsiteX0" fmla="*/ 39757 w 175359"/>
                            <a:gd name="connsiteY0" fmla="*/ 0 h 938254"/>
                            <a:gd name="connsiteX1" fmla="*/ 174929 w 175359"/>
                            <a:gd name="connsiteY1" fmla="*/ 365760 h 938254"/>
                            <a:gd name="connsiteX2" fmla="*/ 0 w 175359"/>
                            <a:gd name="connsiteY2" fmla="*/ 938254 h 938254"/>
                          </a:gdLst>
                          <a:ahLst/>
                          <a:cxnLst>
                            <a:cxn ang="0">
                              <a:pos x="connsiteX0" y="connsiteY0"/>
                            </a:cxn>
                            <a:cxn ang="0">
                              <a:pos x="connsiteX1" y="connsiteY1"/>
                            </a:cxn>
                            <a:cxn ang="0">
                              <a:pos x="connsiteX2" y="connsiteY2"/>
                            </a:cxn>
                          </a:cxnLst>
                          <a:rect l="l" t="t" r="r" b="b"/>
                          <a:pathLst>
                            <a:path w="175359" h="938254">
                              <a:moveTo>
                                <a:pt x="39757" y="0"/>
                              </a:moveTo>
                              <a:cubicBezTo>
                                <a:pt x="110656" y="104692"/>
                                <a:pt x="181555" y="209384"/>
                                <a:pt x="174929" y="365760"/>
                              </a:cubicBezTo>
                              <a:cubicBezTo>
                                <a:pt x="168303" y="522136"/>
                                <a:pt x="84151" y="730195"/>
                                <a:pt x="0" y="938254"/>
                              </a:cubicBezTo>
                            </a:path>
                          </a:pathLst>
                        </a:custGeom>
                        <a:no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2601A7F" id="Freeform: Shape 175" o:spid="_x0000_s1026" style="position:absolute;margin-left:301.2pt;margin-top:62.3pt;width:13.8pt;height:73.9pt;z-index:251656192;visibility:visible;mso-wrap-style:square;mso-wrap-distance-left:9pt;mso-wrap-distance-top:0;mso-wrap-distance-right:9pt;mso-wrap-distance-bottom:0;mso-position-horizontal:absolute;mso-position-horizontal-relative:text;mso-position-vertical:absolute;mso-position-vertical-relative:text;v-text-anchor:middle" coordsize="175359,938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" path="m39757,v70899,104692,141798,209384,135172,365760c168303,522136,84151,730195,,938254e" filled="f" strokecolor="#09101d [484]" strokeweight="1pt">
                <v:stroke endarrow="block" joinstyle="miter"/>
                <v:path arrowok="t" o:connecttype="custom" o:connectlocs="39757,0;174929,365760;0,938254" o:connectangles="0,0,0"/>
              </v:shape>
            </w:pict>
          </mc:Fallback>
        </mc:AlternateContent>
      </w:r>
      <w:r w:rsidR="0015507E" w:rsidRPr="001D1D53">
        <w:rPr>
          <w:b/>
          <w:bCs/>
        </w:rPr>
        <w:t>Observation 1</w:t>
      </w:r>
      <w:r w:rsidR="00C8203D" w:rsidRPr="001D1D53">
        <w:rPr>
          <w:b/>
          <w:bCs/>
        </w:rPr>
        <w:t xml:space="preserve">: The </w:t>
      </w:r>
      <w:r w:rsidR="007B14B5">
        <w:rPr>
          <w:b/>
          <w:bCs/>
        </w:rPr>
        <w:t xml:space="preserve">boost </w:t>
      </w:r>
      <w:r w:rsidR="00C8203D" w:rsidRPr="001D1D53">
        <w:rPr>
          <w:b/>
          <w:bCs/>
        </w:rPr>
        <w:t xml:space="preserve">enhancement </w:t>
      </w:r>
      <w:r w:rsidR="0015507E" w:rsidRPr="001D1D53">
        <w:rPr>
          <w:b/>
          <w:bCs/>
        </w:rPr>
        <w:t xml:space="preserve">for inner waveforms </w:t>
      </w:r>
      <w:r w:rsidR="00C8203D" w:rsidRPr="001D1D53">
        <w:rPr>
          <w:b/>
          <w:bCs/>
        </w:rPr>
        <w:t xml:space="preserve">can be defined by </w:t>
      </w:r>
      <w:r w:rsidR="00AC5240" w:rsidRPr="001D1D53">
        <w:rPr>
          <w:b/>
          <w:bCs/>
        </w:rPr>
        <w:t>defining a new region that is retracted from the legacy inner region (‘enhanced inner region’)</w:t>
      </w:r>
      <w:r w:rsidR="00124710">
        <w:rPr>
          <w:b/>
          <w:bCs/>
        </w:rPr>
        <w:t xml:space="preserve"> by some RB offset</w:t>
      </w:r>
      <w:r w:rsidR="00AC5240" w:rsidRPr="001D1D53">
        <w:rPr>
          <w:b/>
          <w:bCs/>
        </w:rPr>
        <w:t xml:space="preserve"> where the UE can simul</w:t>
      </w:r>
      <w:r w:rsidR="001F059A" w:rsidRPr="001D1D53">
        <w:rPr>
          <w:b/>
          <w:bCs/>
        </w:rPr>
        <w:t>taneously support 0 MPR and ∆P</w:t>
      </w:r>
      <w:r w:rsidR="001F059A" w:rsidRPr="001D1D53">
        <w:rPr>
          <w:b/>
          <w:bCs/>
          <w:vertAlign w:val="subscript"/>
        </w:rPr>
        <w:t>powerclass</w:t>
      </w:r>
      <w:r w:rsidR="001F059A" w:rsidRPr="001D1D53">
        <w:rPr>
          <w:b/>
          <w:bCs/>
        </w:rPr>
        <w:t xml:space="preserve"> of -1 </w:t>
      </w:r>
      <w:proofErr w:type="spellStart"/>
      <w:r w:rsidR="001F059A" w:rsidRPr="001D1D53">
        <w:rPr>
          <w:b/>
          <w:bCs/>
        </w:rPr>
        <w:t>dB.</w:t>
      </w:r>
      <w:proofErr w:type="spellEnd"/>
      <w:r w:rsidR="001F059A" w:rsidRPr="001D1D53">
        <w:rPr>
          <w:b/>
          <w:bCs/>
        </w:rPr>
        <w:t xml:space="preserve"> </w:t>
      </w:r>
    </w:p>
    <w:p w14:paraId="3A6D1FF3" w14:textId="77777777" w:rsidR="0031632E" w:rsidRPr="001D1D53" w:rsidRDefault="0031632E">
      <w:pPr>
        <w:spacing w:after="0"/>
        <w:rPr>
          <w:b/>
          <w:bCs/>
        </w:rPr>
      </w:pPr>
    </w:p>
    <w:p w14:paraId="3761CD18" w14:textId="23AFB0AA" w:rsidR="00DE057C" w:rsidRDefault="0031632E">
      <w:pPr>
        <w:spacing w:after="0"/>
        <w:rPr>
          <w:b/>
          <w:bCs/>
        </w:rPr>
      </w:pPr>
      <w:r w:rsidRPr="001D1D53">
        <w:rPr>
          <w:b/>
          <w:bCs/>
        </w:rPr>
        <w:t xml:space="preserve">Observation 2: The set of inner waveforms that do not belong the </w:t>
      </w:r>
      <w:r w:rsidR="00D82FB6" w:rsidRPr="001D1D53">
        <w:rPr>
          <w:b/>
          <w:bCs/>
        </w:rPr>
        <w:t>enhanced inner region retain legacy UL power requirements</w:t>
      </w:r>
      <w:r w:rsidR="00546341">
        <w:rPr>
          <w:b/>
          <w:bCs/>
        </w:rPr>
        <w:t>.</w:t>
      </w:r>
    </w:p>
    <w:p w14:paraId="02CBEE67" w14:textId="77777777" w:rsidR="00DE057C" w:rsidRDefault="00DE057C">
      <w:pPr>
        <w:spacing w:after="0"/>
        <w:rPr>
          <w:b/>
          <w:bCs/>
        </w:rPr>
      </w:pPr>
    </w:p>
    <w:p w14:paraId="74D154A8" w14:textId="77777777" w:rsidR="00DE057C" w:rsidRDefault="00DE057C">
      <w:pPr>
        <w:spacing w:after="0"/>
      </w:pPr>
    </w:p>
    <w:p w14:paraId="767D8B5F" w14:textId="77777777" w:rsidR="0021062B" w:rsidRDefault="0021062B">
      <w:pPr>
        <w:spacing w:after="0"/>
      </w:pPr>
    </w:p>
    <w:p w14:paraId="4E04059F" w14:textId="2DACF295" w:rsidR="008906CB" w:rsidRDefault="00DC38FF" w:rsidP="008906CB">
      <w:pPr>
        <w:pStyle w:val="Heading2"/>
      </w:pPr>
      <w:r>
        <w:lastRenderedPageBreak/>
        <w:t>Out</w:t>
      </w:r>
      <w:r w:rsidR="008906CB">
        <w:t xml:space="preserve">er region, </w:t>
      </w:r>
      <w:r>
        <w:t>‘mild’</w:t>
      </w:r>
      <w:r w:rsidR="008906CB">
        <w:t xml:space="preserve"> FDSS</w:t>
      </w:r>
    </w:p>
    <w:p w14:paraId="4030F1A1" w14:textId="29E3A06D" w:rsidR="009C6C0F" w:rsidRDefault="008906CB" w:rsidP="008906CB">
      <w:r>
        <w:t xml:space="preserve">In </w:t>
      </w:r>
      <w:r w:rsidR="004D3DF0">
        <w:t>[1]</w:t>
      </w:r>
      <w:r>
        <w:t xml:space="preserve"> we had identified that</w:t>
      </w:r>
      <w:r w:rsidR="00DC38FF">
        <w:t xml:space="preserve"> net link gains were possible </w:t>
      </w:r>
      <w:r w:rsidR="00D217C9">
        <w:t>when</w:t>
      </w:r>
      <w:r w:rsidR="00DC38FF">
        <w:t xml:space="preserve"> mild </w:t>
      </w:r>
      <w:r w:rsidR="004B3F94">
        <w:t>FDSS</w:t>
      </w:r>
      <w:r w:rsidR="00DC38FF">
        <w:t xml:space="preserve"> profiles</w:t>
      </w:r>
      <w:r>
        <w:t xml:space="preserve"> </w:t>
      </w:r>
      <w:r w:rsidR="00D217C9">
        <w:t>are employed to enhance the available UL power from the UE</w:t>
      </w:r>
      <w:r w:rsidR="009D5BA1">
        <w:t xml:space="preserve">. </w:t>
      </w:r>
      <w:r w:rsidR="009A3051">
        <w:t>Moreover,</w:t>
      </w:r>
      <w:r w:rsidR="00F764C1">
        <w:t xml:space="preserve"> with FDSS</w:t>
      </w:r>
      <w:r w:rsidR="00366974">
        <w:t>, t</w:t>
      </w:r>
      <w:r w:rsidR="00203ADC">
        <w:t xml:space="preserve">he </w:t>
      </w:r>
      <w:r w:rsidR="00366974">
        <w:t>‘prob</w:t>
      </w:r>
      <w:r w:rsidR="00F74BAA">
        <w:t>l</w:t>
      </w:r>
      <w:r w:rsidR="00366974">
        <w:t>em region</w:t>
      </w:r>
      <w:r w:rsidR="00F74BAA">
        <w:t xml:space="preserve">’ where </w:t>
      </w:r>
      <w:r w:rsidR="0001347F">
        <w:t>SEM exposure</w:t>
      </w:r>
      <w:r w:rsidR="00203ADC">
        <w:t xml:space="preserve"> </w:t>
      </w:r>
      <w:r w:rsidR="00720588">
        <w:t>throttles boost at the edges of</w:t>
      </w:r>
      <w:r w:rsidR="00203ADC">
        <w:t xml:space="preserve"> the legacy </w:t>
      </w:r>
      <w:r w:rsidR="0001347F">
        <w:t xml:space="preserve">inner region is </w:t>
      </w:r>
      <w:r w:rsidR="00F312E5">
        <w:t xml:space="preserve">resolved. </w:t>
      </w:r>
      <w:r w:rsidR="006C3894">
        <w:t>The</w:t>
      </w:r>
      <w:r w:rsidR="009D5BA1">
        <w:t xml:space="preserve"> geometric characteristics of the region</w:t>
      </w:r>
      <w:r w:rsidR="004F6AB0">
        <w:t>s</w:t>
      </w:r>
      <w:r w:rsidR="009D5BA1">
        <w:t xml:space="preserve"> </w:t>
      </w:r>
      <w:r w:rsidR="004F6AB0">
        <w:t xml:space="preserve"> associated with different UL power level expectations (for example, boosted operation or operation with </w:t>
      </w:r>
      <w:r w:rsidR="009D5BA1">
        <w:t xml:space="preserve"> </w:t>
      </w:r>
      <w:r w:rsidR="00546341">
        <w:t>le</w:t>
      </w:r>
      <w:r w:rsidR="00F8577E">
        <w:t>g</w:t>
      </w:r>
      <w:r w:rsidR="00546341">
        <w:t>acy</w:t>
      </w:r>
      <w:r w:rsidR="00924C17">
        <w:t xml:space="preserve"> MPR0 power level</w:t>
      </w:r>
      <w:r w:rsidR="004F6AB0">
        <w:t>)</w:t>
      </w:r>
      <w:r w:rsidR="00924C17">
        <w:t xml:space="preserve"> are similar</w:t>
      </w:r>
      <w:r w:rsidR="00F8577E">
        <w:t>. These aspects are</w:t>
      </w:r>
      <w:r w:rsidR="006B32D2">
        <w:t xml:space="preserve"> shown in figure 2.</w:t>
      </w:r>
      <w:r w:rsidR="000D0916">
        <w:t>3</w:t>
      </w:r>
      <w:r w:rsidR="006B32D2">
        <w:t>-1</w:t>
      </w:r>
    </w:p>
    <w:p w14:paraId="2B8CD880" w14:textId="228183F0" w:rsidR="00DC38FF" w:rsidRDefault="00F81D3B">
      <w:pPr>
        <w:spacing w:after="0"/>
      </w:pPr>
      <w:r>
        <w:rPr>
          <w:noProof/>
        </w:rPr>
        <mc:AlternateContent>
          <mc:Choice Requires="wps">
            <w:drawing>
              <wp:anchor distT="0" distB="0" distL="114300" distR="114300" simplePos="0" relativeHeight="251663360" behindDoc="0" locked="0" layoutInCell="1" allowOverlap="1" wp14:anchorId="5DAF6195" wp14:editId="03CCC3DF">
                <wp:simplePos x="0" y="0"/>
                <wp:positionH relativeFrom="column">
                  <wp:posOffset>4035717</wp:posOffset>
                </wp:positionH>
                <wp:positionV relativeFrom="paragraph">
                  <wp:posOffset>1096726</wp:posOffset>
                </wp:positionV>
                <wp:extent cx="1746461" cy="719386"/>
                <wp:effectExtent l="19050" t="19050" r="63500" b="43180"/>
                <wp:wrapNone/>
                <wp:docPr id="288" name="Freeform: Shape 288"/>
                <wp:cNvGraphicFramePr/>
                <a:graphic xmlns:a="http://schemas.openxmlformats.org/drawingml/2006/main">
                  <a:graphicData uri="http://schemas.microsoft.com/office/word/2010/wordprocessingShape">
                    <wps:wsp>
                      <wps:cNvSpPr/>
                      <wps:spPr>
                        <a:xfrm>
                          <a:off x="0" y="0"/>
                          <a:ext cx="1746461" cy="719386"/>
                        </a:xfrm>
                        <a:custGeom>
                          <a:avLst/>
                          <a:gdLst>
                            <a:gd name="connsiteX0" fmla="*/ 0 w 1746461"/>
                            <a:gd name="connsiteY0" fmla="*/ 715052 h 719386"/>
                            <a:gd name="connsiteX1" fmla="*/ 433365 w 1746461"/>
                            <a:gd name="connsiteY1" fmla="*/ 0 h 719386"/>
                            <a:gd name="connsiteX2" fmla="*/ 1746461 w 1746461"/>
                            <a:gd name="connsiteY2" fmla="*/ 719386 h 719386"/>
                            <a:gd name="connsiteX3" fmla="*/ 0 w 1746461"/>
                            <a:gd name="connsiteY3" fmla="*/ 715052 h 719386"/>
                          </a:gdLst>
                          <a:ahLst/>
                          <a:cxnLst>
                            <a:cxn ang="0">
                              <a:pos x="connsiteX0" y="connsiteY0"/>
                            </a:cxn>
                            <a:cxn ang="0">
                              <a:pos x="connsiteX1" y="connsiteY1"/>
                            </a:cxn>
                            <a:cxn ang="0">
                              <a:pos x="connsiteX2" y="connsiteY2"/>
                            </a:cxn>
                            <a:cxn ang="0">
                              <a:pos x="connsiteX3" y="connsiteY3"/>
                            </a:cxn>
                          </a:cxnLst>
                          <a:rect l="l" t="t" r="r" b="b"/>
                          <a:pathLst>
                            <a:path w="1746461" h="719386">
                              <a:moveTo>
                                <a:pt x="0" y="715052"/>
                              </a:moveTo>
                              <a:lnTo>
                                <a:pt x="433365" y="0"/>
                              </a:lnTo>
                              <a:lnTo>
                                <a:pt x="1746461" y="719386"/>
                              </a:lnTo>
                              <a:lnTo>
                                <a:pt x="0" y="715052"/>
                              </a:lnTo>
                              <a:close/>
                            </a:path>
                          </a:pathLst>
                        </a:custGeom>
                        <a:noFill/>
                        <a:ln>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126FBB8" id="Freeform: Shape 288" o:spid="_x0000_s1026" style="position:absolute;margin-left:317.75pt;margin-top:86.35pt;width:137.5pt;height:56.65pt;z-index:251663360;visibility:visible;mso-wrap-style:square;mso-wrap-distance-left:9pt;mso-wrap-distance-top:0;mso-wrap-distance-right:9pt;mso-wrap-distance-bottom:0;mso-position-horizontal:absolute;mso-position-horizontal-relative:text;mso-position-vertical:absolute;mso-position-vertical-relative:text;v-text-anchor:middle" coordsize="1746461,7193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" path="m,715052l433365,,1746461,719386,,715052xe" filled="f" strokecolor="#09101d [484]" strokeweight="1pt">
                <v:stroke dashstyle="dash" joinstyle="miter"/>
                <v:path arrowok="t" o:connecttype="custom" o:connectlocs="0,715052;433365,0;1746461,719386;0,715052" o:connectangles="0,0,0,0"/>
              </v:shape>
            </w:pict>
          </mc:Fallback>
        </mc:AlternateContent>
      </w:r>
      <w:r w:rsidR="00DC38FF">
        <w:rPr>
          <w:noProof/>
        </w:rPr>
        <mc:AlternateContent>
          <mc:Choice Requires="wpc">
            <w:drawing>
              <wp:inline distT="0" distB="0" distL="0" distR="0" wp14:anchorId="2981EACE" wp14:editId="48CC7BE7">
                <wp:extent cx="6115685" cy="2366385"/>
                <wp:effectExtent l="0" t="0" r="418465" b="15240"/>
                <wp:docPr id="144" name="Canvas 14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Text Box 90"/>
                        <wps:cNvSpPr txBox="1"/>
                        <wps:spPr>
                          <a:xfrm>
                            <a:off x="704851" y="2113675"/>
                            <a:ext cx="4524374" cy="252335"/>
                          </a:xfrm>
                          <a:prstGeom prst="rect">
                            <a:avLst/>
                          </a:prstGeom>
                          <a:solidFill>
                            <a:schemeClr val="lt1"/>
                          </a:solidFill>
                          <a:ln w="6350">
                            <a:solidFill>
                              <a:prstClr val="black"/>
                            </a:solidFill>
                          </a:ln>
                        </wps:spPr>
                        <wps:txbx>
                          <w:txbxContent>
                            <w:p w14:paraId="711815A4" w14:textId="182D7E1A" w:rsidR="00DC38FF" w:rsidRPr="007414F1" w:rsidRDefault="00DC38FF" w:rsidP="00DC38FF">
                              <w:pPr>
                                <w:jc w:val="center"/>
                                <w:rPr>
                                  <w:sz w:val="18"/>
                                  <w:szCs w:val="18"/>
                                </w:rPr>
                              </w:pPr>
                              <w:r w:rsidRPr="007414F1">
                                <w:rPr>
                                  <w:sz w:val="18"/>
                                  <w:szCs w:val="18"/>
                                </w:rPr>
                                <w:t>Figure 2.</w:t>
                              </w:r>
                              <w:r w:rsidR="000D0916" w:rsidRPr="007414F1">
                                <w:rPr>
                                  <w:sz w:val="18"/>
                                  <w:szCs w:val="18"/>
                                </w:rPr>
                                <w:t>3</w:t>
                              </w:r>
                              <w:r w:rsidRPr="007414F1">
                                <w:rPr>
                                  <w:sz w:val="18"/>
                                  <w:szCs w:val="18"/>
                                </w:rPr>
                                <w:t>-</w:t>
                              </w:r>
                              <w:r w:rsidR="00C578C9" w:rsidRPr="007414F1">
                                <w:rPr>
                                  <w:sz w:val="18"/>
                                  <w:szCs w:val="18"/>
                                </w:rPr>
                                <w:t>1</w:t>
                              </w:r>
                              <w:r w:rsidRPr="007414F1">
                                <w:rPr>
                                  <w:sz w:val="18"/>
                                  <w:szCs w:val="18"/>
                                </w:rPr>
                                <w:t xml:space="preserve">: Impact of  </w:t>
                              </w:r>
                              <w:r w:rsidR="008F265F">
                                <w:rPr>
                                  <w:sz w:val="18"/>
                                  <w:szCs w:val="18"/>
                                </w:rPr>
                                <w:t xml:space="preserve">mild </w:t>
                              </w:r>
                              <w:r w:rsidRPr="007414F1">
                                <w:rPr>
                                  <w:sz w:val="18"/>
                                  <w:szCs w:val="18"/>
                                </w:rPr>
                                <w:t>FDSS on ability to support UL power enhancement.</w:t>
                              </w:r>
                            </w:p>
                            <w:p w14:paraId="44032D23" w14:textId="77777777" w:rsidR="00DC38FF" w:rsidRDefault="00DC38FF"/>
                            <w:p w14:paraId="0BBB3B78" w14:textId="48E77B98" w:rsidR="00DC38FF" w:rsidRPr="007414F1" w:rsidRDefault="00DC38FF" w:rsidP="00DC38FF">
                              <w:pPr>
                                <w:jc w:val="center"/>
                                <w:rPr>
                                  <w:sz w:val="18"/>
                                  <w:szCs w:val="18"/>
                                </w:rPr>
                              </w:pPr>
                              <w:r w:rsidRPr="007414F1">
                                <w:rPr>
                                  <w:sz w:val="18"/>
                                  <w:szCs w:val="18"/>
                                </w:rPr>
                                <w:t>Figure 2.</w:t>
                              </w:r>
                              <w:r w:rsidR="000D0916" w:rsidRPr="007414F1">
                                <w:rPr>
                                  <w:sz w:val="18"/>
                                  <w:szCs w:val="18"/>
                                </w:rPr>
                                <w:t>3</w:t>
                              </w:r>
                              <w:r w:rsidRPr="007414F1">
                                <w:rPr>
                                  <w:sz w:val="18"/>
                                  <w:szCs w:val="18"/>
                                </w:rPr>
                                <w:t>-</w:t>
                              </w:r>
                              <w:r w:rsidR="00C578C9" w:rsidRPr="007414F1">
                                <w:rPr>
                                  <w:sz w:val="18"/>
                                  <w:szCs w:val="18"/>
                                </w:rPr>
                                <w:t>1</w:t>
                              </w:r>
                              <w:r w:rsidRPr="007414F1">
                                <w:rPr>
                                  <w:sz w:val="18"/>
                                  <w:szCs w:val="18"/>
                                </w:rPr>
                                <w:t xml:space="preserve">: Impact of  </w:t>
                              </w:r>
                              <w:r w:rsidR="008F265F">
                                <w:rPr>
                                  <w:sz w:val="18"/>
                                  <w:szCs w:val="18"/>
                                </w:rPr>
                                <w:t xml:space="preserve">mild </w:t>
                              </w:r>
                              <w:r w:rsidRPr="007414F1">
                                <w:rPr>
                                  <w:sz w:val="18"/>
                                  <w:szCs w:val="18"/>
                                </w:rPr>
                                <w:t>FDSS on ability to support UL power enhancement.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 name="TextBox 3"/>
                        <wps:cNvSpPr txBox="1"/>
                        <wps:spPr>
                          <a:xfrm>
                            <a:off x="2474514" y="94714"/>
                            <a:ext cx="1233955" cy="481661"/>
                          </a:xfrm>
                          <a:prstGeom prst="rect">
                            <a:avLst/>
                          </a:prstGeom>
                          <a:noFill/>
                        </wps:spPr>
                        <wps:txbx>
                          <w:txbxContent>
                            <w:p w14:paraId="03F4A85D" w14:textId="3C028CB4" w:rsidR="00DC38FF" w:rsidRPr="005F0C72" w:rsidRDefault="00DC38FF" w:rsidP="00DC38FF">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 xml:space="preserve">Boundary of </w:t>
                              </w:r>
                              <w:r w:rsidR="00283A85">
                                <w:rPr>
                                  <w:rFonts w:asciiTheme="minorHAnsi" w:hAnsi="Calibri" w:cstheme="minorBidi"/>
                                  <w:color w:val="4472C4" w:themeColor="accent1"/>
                                  <w:kern w:val="24"/>
                                  <w:sz w:val="16"/>
                                  <w:szCs w:val="16"/>
                                </w:rPr>
                                <w:t xml:space="preserve">legacy </w:t>
                              </w:r>
                              <w:r w:rsidRPr="005F0C72">
                                <w:rPr>
                                  <w:rFonts w:asciiTheme="minorHAnsi" w:hAnsi="Calibri" w:cstheme="minorBidi"/>
                                  <w:color w:val="4472C4" w:themeColor="accent1"/>
                                  <w:kern w:val="24"/>
                                  <w:sz w:val="16"/>
                                  <w:szCs w:val="16"/>
                                </w:rPr>
                                <w:t>MPR0-</w:t>
                              </w:r>
                              <w:r w:rsidR="00283A85">
                                <w:rPr>
                                  <w:rFonts w:asciiTheme="minorHAnsi" w:hAnsi="Calibri" w:cstheme="minorBidi"/>
                                  <w:color w:val="4472C4" w:themeColor="accent1"/>
                                  <w:kern w:val="24"/>
                                  <w:sz w:val="16"/>
                                  <w:szCs w:val="16"/>
                                </w:rPr>
                                <w:t>capable</w:t>
                              </w:r>
                              <w:r w:rsidRPr="005F0C72">
                                <w:rPr>
                                  <w:rFonts w:asciiTheme="minorHAnsi" w:hAnsi="Calibri" w:cstheme="minorBidi"/>
                                  <w:color w:val="4472C4" w:themeColor="accent1"/>
                                  <w:kern w:val="24"/>
                                  <w:sz w:val="16"/>
                                  <w:szCs w:val="16"/>
                                </w:rPr>
                                <w:t xml:space="preserve"> </w:t>
                              </w:r>
                              <w:r w:rsidR="00283A85">
                                <w:rPr>
                                  <w:rFonts w:asciiTheme="minorHAnsi" w:hAnsi="Calibri" w:cstheme="minorBidi"/>
                                  <w:color w:val="4472C4" w:themeColor="accent1"/>
                                  <w:kern w:val="24"/>
                                  <w:sz w:val="16"/>
                                  <w:szCs w:val="16"/>
                                </w:rPr>
                                <w:t>waveforms</w:t>
                              </w:r>
                            </w:p>
                            <w:p w14:paraId="5BEBAFFB" w14:textId="77777777" w:rsidR="00DC38FF" w:rsidRDefault="00DC38FF"/>
                            <w:p w14:paraId="76EDBF29" w14:textId="7BCB12DC" w:rsidR="00DC38FF" w:rsidRPr="005F0C72" w:rsidRDefault="00DC38FF" w:rsidP="00DC38FF">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 xml:space="preserve">Boundary of </w:t>
                              </w:r>
                              <w:r w:rsidR="00283A85">
                                <w:rPr>
                                  <w:rFonts w:asciiTheme="minorHAnsi" w:hAnsi="Calibri" w:cstheme="minorBidi"/>
                                  <w:color w:val="4472C4" w:themeColor="accent1"/>
                                  <w:kern w:val="24"/>
                                  <w:sz w:val="16"/>
                                  <w:szCs w:val="16"/>
                                </w:rPr>
                                <w:t xml:space="preserve">legacy </w:t>
                              </w:r>
                              <w:r w:rsidRPr="005F0C72">
                                <w:rPr>
                                  <w:rFonts w:asciiTheme="minorHAnsi" w:hAnsi="Calibri" w:cstheme="minorBidi"/>
                                  <w:color w:val="4472C4" w:themeColor="accent1"/>
                                  <w:kern w:val="24"/>
                                  <w:sz w:val="16"/>
                                  <w:szCs w:val="16"/>
                                </w:rPr>
                                <w:t>MPR0-</w:t>
                              </w:r>
                              <w:r w:rsidR="00283A85">
                                <w:rPr>
                                  <w:rFonts w:asciiTheme="minorHAnsi" w:hAnsi="Calibri" w:cstheme="minorBidi"/>
                                  <w:color w:val="4472C4" w:themeColor="accent1"/>
                                  <w:kern w:val="24"/>
                                  <w:sz w:val="16"/>
                                  <w:szCs w:val="16"/>
                                </w:rPr>
                                <w:t>capable</w:t>
                              </w:r>
                              <w:r w:rsidRPr="005F0C72">
                                <w:rPr>
                                  <w:rFonts w:asciiTheme="minorHAnsi" w:hAnsi="Calibri" w:cstheme="minorBidi"/>
                                  <w:color w:val="4472C4" w:themeColor="accent1"/>
                                  <w:kern w:val="24"/>
                                  <w:sz w:val="16"/>
                                  <w:szCs w:val="16"/>
                                </w:rPr>
                                <w:t xml:space="preserve"> </w:t>
                              </w:r>
                              <w:r w:rsidR="00283A85">
                                <w:rPr>
                                  <w:rFonts w:asciiTheme="minorHAnsi" w:hAnsi="Calibri" w:cstheme="minorBidi"/>
                                  <w:color w:val="4472C4" w:themeColor="accent1"/>
                                  <w:kern w:val="24"/>
                                  <w:sz w:val="16"/>
                                  <w:szCs w:val="16"/>
                                </w:rPr>
                                <w:t>waveforms</w:t>
                              </w:r>
                            </w:p>
                          </w:txbxContent>
                        </wps:txbx>
                        <wps:bodyPr wrap="square" rtlCol="0">
                          <a:noAutofit/>
                        </wps:bodyPr>
                      </wps:wsp>
                      <pic:pic xmlns:pic="http://schemas.openxmlformats.org/drawingml/2006/picture">
                        <pic:nvPicPr>
                          <pic:cNvPr id="112" name="Picture 112"/>
                          <pic:cNvPicPr>
                            <a:picLocks noChangeAspect="1"/>
                          </pic:cNvPicPr>
                        </pic:nvPicPr>
                        <pic:blipFill>
                          <a:blip r:embed="rId16"/>
                          <a:stretch>
                            <a:fillRect/>
                          </a:stretch>
                        </pic:blipFill>
                        <pic:spPr>
                          <a:xfrm>
                            <a:off x="3561769" y="0"/>
                            <a:ext cx="2981271" cy="2066094"/>
                          </a:xfrm>
                          <a:prstGeom prst="rect">
                            <a:avLst/>
                          </a:prstGeom>
                        </pic:spPr>
                      </pic:pic>
                      <wps:wsp>
                        <wps:cNvPr id="114" name="Freeform: Shape 114"/>
                        <wps:cNvSpPr/>
                        <wps:spPr>
                          <a:xfrm>
                            <a:off x="3906824" y="382610"/>
                            <a:ext cx="2063425" cy="1441164"/>
                          </a:xfrm>
                          <a:custGeom>
                            <a:avLst/>
                            <a:gdLst>
                              <a:gd name="connsiteX0" fmla="*/ 238125 w 2847975"/>
                              <a:gd name="connsiteY0" fmla="*/ 0 h 2152650"/>
                              <a:gd name="connsiteX1" fmla="*/ 0 w 2847975"/>
                              <a:gd name="connsiteY1" fmla="*/ 2143125 h 2152650"/>
                              <a:gd name="connsiteX2" fmla="*/ 2847975 w 2847975"/>
                              <a:gd name="connsiteY2" fmla="*/ 2152650 h 2152650"/>
                              <a:gd name="connsiteX3" fmla="*/ 238125 w 2847975"/>
                              <a:gd name="connsiteY3" fmla="*/ 0 h 2152650"/>
                            </a:gdLst>
                            <a:ahLst/>
                            <a:cxnLst>
                              <a:cxn ang="0">
                                <a:pos x="connsiteX0" y="connsiteY0"/>
                              </a:cxn>
                              <a:cxn ang="0">
                                <a:pos x="connsiteX1" y="connsiteY1"/>
                              </a:cxn>
                              <a:cxn ang="0">
                                <a:pos x="connsiteX2" y="connsiteY2"/>
                              </a:cxn>
                              <a:cxn ang="0">
                                <a:pos x="connsiteX3" y="connsiteY3"/>
                              </a:cxn>
                            </a:cxnLst>
                            <a:rect l="l" t="t" r="r" b="b"/>
                            <a:pathLst>
                              <a:path w="2847975" h="2152650">
                                <a:moveTo>
                                  <a:pt x="238125" y="0"/>
                                </a:moveTo>
                                <a:lnTo>
                                  <a:pt x="0" y="2143125"/>
                                </a:lnTo>
                                <a:lnTo>
                                  <a:pt x="2847975" y="2152650"/>
                                </a:lnTo>
                                <a:lnTo>
                                  <a:pt x="238125" y="0"/>
                                </a:lnTo>
                                <a:close/>
                              </a:path>
                            </a:pathLst>
                          </a:custGeom>
                          <a:noFill/>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5" name="Freeform: Shape 115"/>
                        <wps:cNvSpPr/>
                        <wps:spPr>
                          <a:xfrm>
                            <a:off x="3913725" y="658388"/>
                            <a:ext cx="2028920" cy="1165386"/>
                          </a:xfrm>
                          <a:custGeom>
                            <a:avLst/>
                            <a:gdLst>
                              <a:gd name="connsiteX0" fmla="*/ 0 w 2800350"/>
                              <a:gd name="connsiteY0" fmla="*/ 1647825 h 1647825"/>
                              <a:gd name="connsiteX1" fmla="*/ 438150 w 2800350"/>
                              <a:gd name="connsiteY1" fmla="*/ 0 h 1647825"/>
                              <a:gd name="connsiteX2" fmla="*/ 2800350 w 2800350"/>
                              <a:gd name="connsiteY2" fmla="*/ 1638300 h 1647825"/>
                              <a:gd name="connsiteX3" fmla="*/ 0 w 2800350"/>
                              <a:gd name="connsiteY3" fmla="*/ 1647825 h 1647825"/>
                              <a:gd name="connsiteX0" fmla="*/ 0 w 2800350"/>
                              <a:gd name="connsiteY0" fmla="*/ 1751653 h 1751653"/>
                              <a:gd name="connsiteX1" fmla="*/ 433102 w 2800350"/>
                              <a:gd name="connsiteY1" fmla="*/ 0 h 1751653"/>
                              <a:gd name="connsiteX2" fmla="*/ 2800350 w 2800350"/>
                              <a:gd name="connsiteY2" fmla="*/ 1742128 h 1751653"/>
                              <a:gd name="connsiteX3" fmla="*/ 0 w 2800350"/>
                              <a:gd name="connsiteY3" fmla="*/ 1751653 h 1751653"/>
                              <a:gd name="connsiteX0" fmla="*/ 0 w 2800350"/>
                              <a:gd name="connsiteY0" fmla="*/ 1751653 h 1751653"/>
                              <a:gd name="connsiteX1" fmla="*/ 407861 w 2800350"/>
                              <a:gd name="connsiteY1" fmla="*/ 0 h 1751653"/>
                              <a:gd name="connsiteX2" fmla="*/ 2800350 w 2800350"/>
                              <a:gd name="connsiteY2" fmla="*/ 1742128 h 1751653"/>
                              <a:gd name="connsiteX3" fmla="*/ 0 w 2800350"/>
                              <a:gd name="connsiteY3" fmla="*/ 1751653 h 1751653"/>
                              <a:gd name="connsiteX0" fmla="*/ 0 w 2800350"/>
                              <a:gd name="connsiteY0" fmla="*/ 1740724 h 1740724"/>
                              <a:gd name="connsiteX1" fmla="*/ 428054 w 2800350"/>
                              <a:gd name="connsiteY1" fmla="*/ 0 h 1740724"/>
                              <a:gd name="connsiteX2" fmla="*/ 2800350 w 2800350"/>
                              <a:gd name="connsiteY2" fmla="*/ 1731199 h 1740724"/>
                              <a:gd name="connsiteX3" fmla="*/ 0 w 2800350"/>
                              <a:gd name="connsiteY3" fmla="*/ 1740724 h 1740724"/>
                            </a:gdLst>
                            <a:ahLst/>
                            <a:cxnLst>
                              <a:cxn ang="0">
                                <a:pos x="connsiteX0" y="connsiteY0"/>
                              </a:cxn>
                              <a:cxn ang="0">
                                <a:pos x="connsiteX1" y="connsiteY1"/>
                              </a:cxn>
                              <a:cxn ang="0">
                                <a:pos x="connsiteX2" y="connsiteY2"/>
                              </a:cxn>
                              <a:cxn ang="0">
                                <a:pos x="connsiteX3" y="connsiteY3"/>
                              </a:cxn>
                            </a:cxnLst>
                            <a:rect l="l" t="t" r="r" b="b"/>
                            <a:pathLst>
                              <a:path w="2800350" h="1740724">
                                <a:moveTo>
                                  <a:pt x="0" y="1740724"/>
                                </a:moveTo>
                                <a:lnTo>
                                  <a:pt x="428054" y="0"/>
                                </a:lnTo>
                                <a:lnTo>
                                  <a:pt x="2800350" y="1731199"/>
                                </a:lnTo>
                                <a:lnTo>
                                  <a:pt x="0" y="1740724"/>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6" name="Freeform: Shape 116"/>
                        <wps:cNvSpPr/>
                        <wps:spPr>
                          <a:xfrm>
                            <a:off x="3603176" y="388867"/>
                            <a:ext cx="441670" cy="63888"/>
                          </a:xfrm>
                          <a:custGeom>
                            <a:avLst/>
                            <a:gdLst>
                              <a:gd name="connsiteX0" fmla="*/ 0 w 609600"/>
                              <a:gd name="connsiteY0" fmla="*/ 76378 h 95428"/>
                              <a:gd name="connsiteX1" fmla="*/ 304800 w 609600"/>
                              <a:gd name="connsiteY1" fmla="*/ 178 h 95428"/>
                              <a:gd name="connsiteX2" fmla="*/ 609600 w 609600"/>
                              <a:gd name="connsiteY2" fmla="*/ 95428 h 95428"/>
                            </a:gdLst>
                            <a:ahLst/>
                            <a:cxnLst>
                              <a:cxn ang="0">
                                <a:pos x="connsiteX0" y="connsiteY0"/>
                              </a:cxn>
                              <a:cxn ang="0">
                                <a:pos x="connsiteX1" y="connsiteY1"/>
                              </a:cxn>
                              <a:cxn ang="0">
                                <a:pos x="connsiteX2" y="connsiteY2"/>
                              </a:cxn>
                            </a:cxnLst>
                            <a:rect l="l" t="t" r="r" b="b"/>
                            <a:pathLst>
                              <a:path w="609600" h="95428">
                                <a:moveTo>
                                  <a:pt x="0" y="76378"/>
                                </a:moveTo>
                                <a:cubicBezTo>
                                  <a:pt x="101600" y="36690"/>
                                  <a:pt x="203200" y="-2997"/>
                                  <a:pt x="304800" y="178"/>
                                </a:cubicBezTo>
                                <a:cubicBezTo>
                                  <a:pt x="406400" y="3353"/>
                                  <a:pt x="508000" y="49390"/>
                                  <a:pt x="609600" y="95428"/>
                                </a:cubicBezTo>
                              </a:path>
                            </a:pathLst>
                          </a:custGeom>
                          <a:noFill/>
                          <a:ln>
                            <a:solidFill>
                              <a:schemeClr val="accent1"/>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7" name="TextBox 11"/>
                        <wps:cNvSpPr txBox="1"/>
                        <wps:spPr>
                          <a:xfrm>
                            <a:off x="2495893" y="506616"/>
                            <a:ext cx="1057316" cy="571652"/>
                          </a:xfrm>
                          <a:prstGeom prst="rect">
                            <a:avLst/>
                          </a:prstGeom>
                          <a:noFill/>
                        </wps:spPr>
                        <wps:txbx>
                          <w:txbxContent>
                            <w:p w14:paraId="37144AD9" w14:textId="77777777" w:rsidR="00DC38FF" w:rsidRPr="005F0C72" w:rsidRDefault="00DC38FF" w:rsidP="00DC38FF">
                              <w:pPr>
                                <w:rPr>
                                  <w:rFonts w:asciiTheme="minorHAnsi" w:hAnsi="Calibri" w:cstheme="minorBidi"/>
                                  <w:color w:val="FF0000"/>
                                  <w:kern w:val="24"/>
                                </w:rPr>
                              </w:pPr>
                              <w:r w:rsidRPr="005F0C72">
                                <w:rPr>
                                  <w:rFonts w:asciiTheme="minorHAnsi" w:hAnsi="Calibri" w:cstheme="minorBidi"/>
                                  <w:color w:val="FF0000"/>
                                  <w:kern w:val="24"/>
                                  <w:sz w:val="16"/>
                                  <w:szCs w:val="16"/>
                                </w:rPr>
                                <w:t>Boundary of boost-worthy set</w:t>
                              </w:r>
                              <w:r>
                                <w:rPr>
                                  <w:rFonts w:asciiTheme="minorHAnsi" w:hAnsi="Calibri" w:cstheme="minorBidi"/>
                                  <w:color w:val="FF0000"/>
                                  <w:kern w:val="24"/>
                                  <w:sz w:val="16"/>
                                  <w:szCs w:val="16"/>
                                </w:rPr>
                                <w:t xml:space="preserve"> of waveforms</w:t>
                              </w:r>
                            </w:p>
                            <w:p w14:paraId="20883DAD" w14:textId="77777777" w:rsidR="00DC38FF" w:rsidRDefault="00DC38FF"/>
                            <w:p w14:paraId="2CB0212E" w14:textId="25B2DD55" w:rsidR="00DC38FF" w:rsidRPr="005F0C72" w:rsidRDefault="00DC38FF" w:rsidP="00DC38FF">
                              <w:pPr>
                                <w:rPr>
                                  <w:rFonts w:asciiTheme="minorHAnsi" w:hAnsi="Calibri" w:cstheme="minorBidi"/>
                                  <w:color w:val="FF0000"/>
                                  <w:kern w:val="24"/>
                                </w:rPr>
                              </w:pPr>
                              <w:r w:rsidRPr="005F0C72">
                                <w:rPr>
                                  <w:rFonts w:asciiTheme="minorHAnsi" w:hAnsi="Calibri" w:cstheme="minorBidi"/>
                                  <w:color w:val="FF0000"/>
                                  <w:kern w:val="24"/>
                                  <w:sz w:val="16"/>
                                  <w:szCs w:val="16"/>
                                </w:rPr>
                                <w:t>Boundary of boost-worthy set</w:t>
                              </w:r>
                              <w:r>
                                <w:rPr>
                                  <w:rFonts w:asciiTheme="minorHAnsi" w:hAnsi="Calibri" w:cstheme="minorBidi"/>
                                  <w:color w:val="FF0000"/>
                                  <w:kern w:val="24"/>
                                  <w:sz w:val="16"/>
                                  <w:szCs w:val="16"/>
                                </w:rPr>
                                <w:t xml:space="preserve"> of waveforms</w:t>
                              </w:r>
                            </w:p>
                          </w:txbxContent>
                        </wps:txbx>
                        <wps:bodyPr wrap="square" rtlCol="0">
                          <a:noAutofit/>
                        </wps:bodyPr>
                      </wps:wsp>
                      <wps:wsp>
                        <wps:cNvPr id="119" name="Freeform: Shape 119"/>
                        <wps:cNvSpPr/>
                        <wps:spPr>
                          <a:xfrm>
                            <a:off x="3390888" y="646624"/>
                            <a:ext cx="818448" cy="94900"/>
                          </a:xfrm>
                          <a:custGeom>
                            <a:avLst/>
                            <a:gdLst>
                              <a:gd name="connsiteX0" fmla="*/ 0 w 895350"/>
                              <a:gd name="connsiteY0" fmla="*/ 135276 h 135276"/>
                              <a:gd name="connsiteX1" fmla="*/ 447675 w 895350"/>
                              <a:gd name="connsiteY1" fmla="*/ 1926 h 135276"/>
                              <a:gd name="connsiteX2" fmla="*/ 895350 w 895350"/>
                              <a:gd name="connsiteY2" fmla="*/ 68601 h 135276"/>
                              <a:gd name="connsiteX0" fmla="*/ 0 w 1129636"/>
                              <a:gd name="connsiteY0" fmla="*/ 141751 h 141751"/>
                              <a:gd name="connsiteX1" fmla="*/ 681961 w 1129636"/>
                              <a:gd name="connsiteY1" fmla="*/ 1926 h 141751"/>
                              <a:gd name="connsiteX2" fmla="*/ 1129636 w 1129636"/>
                              <a:gd name="connsiteY2" fmla="*/ 68601 h 141751"/>
                              <a:gd name="connsiteX0" fmla="*/ 0 w 1129636"/>
                              <a:gd name="connsiteY0" fmla="*/ 141751 h 141751"/>
                              <a:gd name="connsiteX1" fmla="*/ 681961 w 1129636"/>
                              <a:gd name="connsiteY1" fmla="*/ 1926 h 141751"/>
                              <a:gd name="connsiteX2" fmla="*/ 1129636 w 1129636"/>
                              <a:gd name="connsiteY2" fmla="*/ 68601 h 141751"/>
                            </a:gdLst>
                            <a:ahLst/>
                            <a:cxnLst>
                              <a:cxn ang="0">
                                <a:pos x="connsiteX0" y="connsiteY0"/>
                              </a:cxn>
                              <a:cxn ang="0">
                                <a:pos x="connsiteX1" y="connsiteY1"/>
                              </a:cxn>
                              <a:cxn ang="0">
                                <a:pos x="connsiteX2" y="connsiteY2"/>
                              </a:cxn>
                            </a:cxnLst>
                            <a:rect l="l" t="t" r="r" b="b"/>
                            <a:pathLst>
                              <a:path w="1129636" h="141751">
                                <a:moveTo>
                                  <a:pt x="0" y="141751"/>
                                </a:moveTo>
                                <a:cubicBezTo>
                                  <a:pt x="226984" y="74157"/>
                                  <a:pt x="532736" y="13038"/>
                                  <a:pt x="681961" y="1926"/>
                                </a:cubicBezTo>
                                <a:cubicBezTo>
                                  <a:pt x="831186" y="-9186"/>
                                  <a:pt x="980411" y="29707"/>
                                  <a:pt x="1129636" y="68601"/>
                                </a:cubicBezTo>
                              </a:path>
                            </a:pathLst>
                          </a:custGeom>
                          <a:noFill/>
                          <a:ln>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g:wgp>
                        <wpg:cNvPr id="120" name="Group 120"/>
                        <wpg:cNvGrpSpPr/>
                        <wpg:grpSpPr>
                          <a:xfrm>
                            <a:off x="180000" y="179912"/>
                            <a:ext cx="2328144" cy="1753663"/>
                            <a:chOff x="0" y="0"/>
                            <a:chExt cx="2983345" cy="2352362"/>
                          </a:xfrm>
                        </wpg:grpSpPr>
                        <wps:wsp>
                          <wps:cNvPr id="121" name="Freeform: Shape 121"/>
                          <wps:cNvSpPr/>
                          <wps:spPr>
                            <a:xfrm>
                              <a:off x="73891" y="1265382"/>
                              <a:ext cx="2013527" cy="1043709"/>
                            </a:xfrm>
                            <a:custGeom>
                              <a:avLst/>
                              <a:gdLst>
                                <a:gd name="connsiteX0" fmla="*/ 397163 w 2013527"/>
                                <a:gd name="connsiteY0" fmla="*/ 0 h 1043709"/>
                                <a:gd name="connsiteX1" fmla="*/ 0 w 2013527"/>
                                <a:gd name="connsiteY1" fmla="*/ 1025236 h 1043709"/>
                                <a:gd name="connsiteX2" fmla="*/ 2013527 w 2013527"/>
                                <a:gd name="connsiteY2" fmla="*/ 1043709 h 1043709"/>
                                <a:gd name="connsiteX3" fmla="*/ 397163 w 2013527"/>
                                <a:gd name="connsiteY3" fmla="*/ 0 h 1043709"/>
                              </a:gdLst>
                              <a:ahLst/>
                              <a:cxnLst>
                                <a:cxn ang="0">
                                  <a:pos x="connsiteX0" y="connsiteY0"/>
                                </a:cxn>
                                <a:cxn ang="0">
                                  <a:pos x="connsiteX1" y="connsiteY1"/>
                                </a:cxn>
                                <a:cxn ang="0">
                                  <a:pos x="connsiteX2" y="connsiteY2"/>
                                </a:cxn>
                                <a:cxn ang="0">
                                  <a:pos x="connsiteX3" y="connsiteY3"/>
                                </a:cxn>
                              </a:cxnLst>
                              <a:rect l="l" t="t" r="r" b="b"/>
                              <a:pathLst>
                                <a:path w="2013527" h="1043709">
                                  <a:moveTo>
                                    <a:pt x="397163" y="0"/>
                                  </a:moveTo>
                                  <a:lnTo>
                                    <a:pt x="0" y="1025236"/>
                                  </a:lnTo>
                                  <a:lnTo>
                                    <a:pt x="2013527" y="1043709"/>
                                  </a:lnTo>
                                  <a:lnTo>
                                    <a:pt x="397163" y="0"/>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Freeform: Shape 122"/>
                          <wps:cNvSpPr/>
                          <wps:spPr>
                            <a:xfrm>
                              <a:off x="64654" y="979055"/>
                              <a:ext cx="2022764" cy="1330036"/>
                            </a:xfrm>
                            <a:custGeom>
                              <a:avLst/>
                              <a:gdLst>
                                <a:gd name="connsiteX0" fmla="*/ 0 w 2022764"/>
                                <a:gd name="connsiteY0" fmla="*/ 1311563 h 1330036"/>
                                <a:gd name="connsiteX1" fmla="*/ 2022764 w 2022764"/>
                                <a:gd name="connsiteY1" fmla="*/ 1330036 h 1330036"/>
                                <a:gd name="connsiteX2" fmla="*/ 277091 w 2022764"/>
                                <a:gd name="connsiteY2" fmla="*/ 0 h 1330036"/>
                                <a:gd name="connsiteX3" fmla="*/ 0 w 2022764"/>
                                <a:gd name="connsiteY3" fmla="*/ 1311563 h 1330036"/>
                              </a:gdLst>
                              <a:ahLst/>
                              <a:cxnLst>
                                <a:cxn ang="0">
                                  <a:pos x="connsiteX0" y="connsiteY0"/>
                                </a:cxn>
                                <a:cxn ang="0">
                                  <a:pos x="connsiteX1" y="connsiteY1"/>
                                </a:cxn>
                                <a:cxn ang="0">
                                  <a:pos x="connsiteX2" y="connsiteY2"/>
                                </a:cxn>
                                <a:cxn ang="0">
                                  <a:pos x="connsiteX3" y="connsiteY3"/>
                                </a:cxn>
                              </a:cxnLst>
                              <a:rect l="l" t="t" r="r" b="b"/>
                              <a:pathLst>
                                <a:path w="2022764" h="1330036">
                                  <a:moveTo>
                                    <a:pt x="0" y="1311563"/>
                                  </a:moveTo>
                                  <a:lnTo>
                                    <a:pt x="2022764" y="1330036"/>
                                  </a:lnTo>
                                  <a:lnTo>
                                    <a:pt x="277091" y="0"/>
                                  </a:lnTo>
                                  <a:lnTo>
                                    <a:pt x="0" y="1311563"/>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Freeform: Shape 123"/>
                          <wps:cNvSpPr/>
                          <wps:spPr>
                            <a:xfrm>
                              <a:off x="64655" y="674254"/>
                              <a:ext cx="2022764" cy="1634837"/>
                            </a:xfrm>
                            <a:custGeom>
                              <a:avLst/>
                              <a:gdLst>
                                <a:gd name="connsiteX0" fmla="*/ 0 w 2022764"/>
                                <a:gd name="connsiteY0" fmla="*/ 1311563 h 1330036"/>
                                <a:gd name="connsiteX1" fmla="*/ 2022764 w 2022764"/>
                                <a:gd name="connsiteY1" fmla="*/ 1330036 h 1330036"/>
                                <a:gd name="connsiteX2" fmla="*/ 277091 w 2022764"/>
                                <a:gd name="connsiteY2" fmla="*/ 0 h 1330036"/>
                                <a:gd name="connsiteX3" fmla="*/ 0 w 2022764"/>
                                <a:gd name="connsiteY3" fmla="*/ 1311563 h 1330036"/>
                                <a:gd name="connsiteX0" fmla="*/ 73891 w 2096655"/>
                                <a:gd name="connsiteY0" fmla="*/ 1681018 h 1699491"/>
                                <a:gd name="connsiteX1" fmla="*/ 2096655 w 2096655"/>
                                <a:gd name="connsiteY1" fmla="*/ 1699491 h 1699491"/>
                                <a:gd name="connsiteX2" fmla="*/ 0 w 2096655"/>
                                <a:gd name="connsiteY2" fmla="*/ 0 h 1699491"/>
                                <a:gd name="connsiteX3" fmla="*/ 73891 w 2096655"/>
                                <a:gd name="connsiteY3" fmla="*/ 1681018 h 1699491"/>
                                <a:gd name="connsiteX0" fmla="*/ 0 w 2022764"/>
                                <a:gd name="connsiteY0" fmla="*/ 1616364 h 1634837"/>
                                <a:gd name="connsiteX1" fmla="*/ 2022764 w 2022764"/>
                                <a:gd name="connsiteY1" fmla="*/ 1634837 h 1634837"/>
                                <a:gd name="connsiteX2" fmla="*/ 138546 w 2022764"/>
                                <a:gd name="connsiteY2" fmla="*/ 0 h 1634837"/>
                                <a:gd name="connsiteX3" fmla="*/ 0 w 2022764"/>
                                <a:gd name="connsiteY3" fmla="*/ 1616364 h 1634837"/>
                              </a:gdLst>
                              <a:ahLst/>
                              <a:cxnLst>
                                <a:cxn ang="0">
                                  <a:pos x="connsiteX0" y="connsiteY0"/>
                                </a:cxn>
                                <a:cxn ang="0">
                                  <a:pos x="connsiteX1" y="connsiteY1"/>
                                </a:cxn>
                                <a:cxn ang="0">
                                  <a:pos x="connsiteX2" y="connsiteY2"/>
                                </a:cxn>
                                <a:cxn ang="0">
                                  <a:pos x="connsiteX3" y="connsiteY3"/>
                                </a:cxn>
                              </a:cxnLst>
                              <a:rect l="l" t="t" r="r" b="b"/>
                              <a:pathLst>
                                <a:path w="2022764" h="1634837">
                                  <a:moveTo>
                                    <a:pt x="0" y="1616364"/>
                                  </a:moveTo>
                                  <a:lnTo>
                                    <a:pt x="2022764" y="1634837"/>
                                  </a:lnTo>
                                  <a:lnTo>
                                    <a:pt x="138546" y="0"/>
                                  </a:lnTo>
                                  <a:lnTo>
                                    <a:pt x="0" y="1616364"/>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4" name="Straight Arrow Connector 124"/>
                          <wps:cNvCnPr/>
                          <wps:spPr>
                            <a:xfrm flipH="1" flipV="1">
                              <a:off x="64654" y="0"/>
                              <a:ext cx="1" cy="229061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5" name="Straight Arrow Connector 125"/>
                          <wps:cNvCnPr/>
                          <wps:spPr>
                            <a:xfrm>
                              <a:off x="64655" y="2290618"/>
                              <a:ext cx="2918690" cy="1847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6" name="Freeform: Shape 136"/>
                          <wps:cNvSpPr/>
                          <wps:spPr>
                            <a:xfrm>
                              <a:off x="1087197" y="1450109"/>
                              <a:ext cx="270548" cy="415637"/>
                            </a:xfrm>
                            <a:custGeom>
                              <a:avLst/>
                              <a:gdLst>
                                <a:gd name="connsiteX0" fmla="*/ 30403 w 270548"/>
                                <a:gd name="connsiteY0" fmla="*/ 415637 h 415637"/>
                                <a:gd name="connsiteX1" fmla="*/ 21167 w 270548"/>
                                <a:gd name="connsiteY1" fmla="*/ 166255 h 415637"/>
                                <a:gd name="connsiteX2" fmla="*/ 270548 w 270548"/>
                                <a:gd name="connsiteY2" fmla="*/ 0 h 415637"/>
                              </a:gdLst>
                              <a:ahLst/>
                              <a:cxnLst>
                                <a:cxn ang="0">
                                  <a:pos x="connsiteX0" y="connsiteY0"/>
                                </a:cxn>
                                <a:cxn ang="0">
                                  <a:pos x="connsiteX1" y="connsiteY1"/>
                                </a:cxn>
                                <a:cxn ang="0">
                                  <a:pos x="connsiteX2" y="connsiteY2"/>
                                </a:cxn>
                              </a:cxnLst>
                              <a:rect l="l" t="t" r="r" b="b"/>
                              <a:pathLst>
                                <a:path w="270548" h="415637">
                                  <a:moveTo>
                                    <a:pt x="30403" y="415637"/>
                                  </a:moveTo>
                                  <a:cubicBezTo>
                                    <a:pt x="5773" y="325582"/>
                                    <a:pt x="-18857" y="235528"/>
                                    <a:pt x="21167" y="166255"/>
                                  </a:cubicBezTo>
                                  <a:cubicBezTo>
                                    <a:pt x="61191" y="96982"/>
                                    <a:pt x="165869" y="48491"/>
                                    <a:pt x="270548" y="0"/>
                                  </a:cubicBezTo>
                                </a:path>
                              </a:pathLst>
                            </a:custGeom>
                            <a:noFill/>
                            <a:ln>
                              <a:solidFill>
                                <a:srgbClr val="FF000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7" name="Freeform: Shape 137"/>
                          <wps:cNvSpPr/>
                          <wps:spPr>
                            <a:xfrm>
                              <a:off x="0" y="1551709"/>
                              <a:ext cx="323273" cy="304800"/>
                            </a:xfrm>
                            <a:custGeom>
                              <a:avLst/>
                              <a:gdLst>
                                <a:gd name="connsiteX0" fmla="*/ 323273 w 323273"/>
                                <a:gd name="connsiteY0" fmla="*/ 304800 h 304800"/>
                                <a:gd name="connsiteX1" fmla="*/ 221673 w 323273"/>
                                <a:gd name="connsiteY1" fmla="*/ 83128 h 304800"/>
                                <a:gd name="connsiteX2" fmla="*/ 0 w 323273"/>
                                <a:gd name="connsiteY2" fmla="*/ 0 h 304800"/>
                                <a:gd name="connsiteX3" fmla="*/ 0 w 323273"/>
                                <a:gd name="connsiteY3" fmla="*/ 0 h 304800"/>
                              </a:gdLst>
                              <a:ahLst/>
                              <a:cxnLst>
                                <a:cxn ang="0">
                                  <a:pos x="connsiteX0" y="connsiteY0"/>
                                </a:cxn>
                                <a:cxn ang="0">
                                  <a:pos x="connsiteX1" y="connsiteY1"/>
                                </a:cxn>
                                <a:cxn ang="0">
                                  <a:pos x="connsiteX2" y="connsiteY2"/>
                                </a:cxn>
                                <a:cxn ang="0">
                                  <a:pos x="connsiteX3" y="connsiteY3"/>
                                </a:cxn>
                              </a:cxnLst>
                              <a:rect l="l" t="t" r="r" b="b"/>
                              <a:pathLst>
                                <a:path w="323273" h="304800">
                                  <a:moveTo>
                                    <a:pt x="323273" y="304800"/>
                                  </a:moveTo>
                                  <a:cubicBezTo>
                                    <a:pt x="299412" y="219364"/>
                                    <a:pt x="275552" y="133928"/>
                                    <a:pt x="221673" y="83128"/>
                                  </a:cubicBezTo>
                                  <a:cubicBezTo>
                                    <a:pt x="167794" y="32328"/>
                                    <a:pt x="0" y="0"/>
                                    <a:pt x="0" y="0"/>
                                  </a:cubicBezTo>
                                  <a:lnTo>
                                    <a:pt x="0" y="0"/>
                                  </a:lnTo>
                                </a:path>
                              </a:pathLst>
                            </a:custGeom>
                            <a:noFill/>
                            <a:ln>
                              <a:solidFill>
                                <a:srgbClr val="FF000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9" name="Straight Connector 139"/>
                          <wps:cNvCnPr/>
                          <wps:spPr>
                            <a:xfrm flipH="1" flipV="1">
                              <a:off x="64654" y="347807"/>
                              <a:ext cx="2022765" cy="196128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0" name="TextBox 21"/>
                          <wps:cNvSpPr txBox="1"/>
                          <wps:spPr>
                            <a:xfrm>
                              <a:off x="1029682" y="558694"/>
                              <a:ext cx="1459229" cy="1417833"/>
                            </a:xfrm>
                            <a:prstGeom prst="rect">
                              <a:avLst/>
                            </a:prstGeom>
                            <a:noFill/>
                          </wps:spPr>
                          <wps:txbx>
                            <w:txbxContent>
                              <w:p w14:paraId="760C450B" w14:textId="062C21F4" w:rsidR="00DC38FF" w:rsidRPr="005F0C72" w:rsidRDefault="00DC38FF" w:rsidP="00DC38FF">
                                <w:pPr>
                                  <w:rPr>
                                    <w:rFonts w:asciiTheme="minorHAnsi" w:hAnsi="Calibri" w:cstheme="minorBidi"/>
                                    <w:color w:val="FF0000"/>
                                    <w:kern w:val="24"/>
                                  </w:rPr>
                                </w:pPr>
                                <w:r w:rsidRPr="005F0C72">
                                  <w:rPr>
                                    <w:rFonts w:asciiTheme="minorHAnsi" w:hAnsi="Calibri" w:cstheme="minorBidi"/>
                                    <w:color w:val="FF0000"/>
                                    <w:kern w:val="24"/>
                                    <w:sz w:val="16"/>
                                    <w:szCs w:val="16"/>
                                  </w:rPr>
                                  <w:t xml:space="preserve">Boundary </w:t>
                                </w:r>
                                <w:r w:rsidR="00124710">
                                  <w:rPr>
                                    <w:rFonts w:asciiTheme="minorHAnsi" w:hAnsi="Calibri" w:cstheme="minorBidi"/>
                                    <w:color w:val="FF0000"/>
                                    <w:kern w:val="24"/>
                                    <w:sz w:val="16"/>
                                    <w:szCs w:val="16"/>
                                  </w:rPr>
                                  <w:t>of MPR0 capable</w:t>
                                </w:r>
                                <w:r w:rsidRPr="005F0C72">
                                  <w:rPr>
                                    <w:rFonts w:asciiTheme="minorHAnsi" w:hAnsi="Calibri" w:cstheme="minorBidi"/>
                                    <w:color w:val="FF0000"/>
                                    <w:kern w:val="24"/>
                                    <w:sz w:val="16"/>
                                    <w:szCs w:val="16"/>
                                  </w:rPr>
                                  <w:t xml:space="preserve"> waveforms expands outward with stronger filtering.</w:t>
                                </w:r>
                              </w:p>
                              <w:p w14:paraId="4FC1B673" w14:textId="77777777" w:rsidR="00DC38FF" w:rsidRDefault="00DC38FF"/>
                              <w:p w14:paraId="1B5A16B8" w14:textId="55813291" w:rsidR="00DC38FF" w:rsidRPr="005F0C72" w:rsidRDefault="00DC38FF" w:rsidP="00DC38FF">
                                <w:pPr>
                                  <w:rPr>
                                    <w:rFonts w:asciiTheme="minorHAnsi" w:hAnsi="Calibri" w:cstheme="minorBidi"/>
                                    <w:color w:val="FF0000"/>
                                    <w:kern w:val="24"/>
                                  </w:rPr>
                                </w:pPr>
                                <w:r w:rsidRPr="005F0C72">
                                  <w:rPr>
                                    <w:rFonts w:asciiTheme="minorHAnsi" w:hAnsi="Calibri" w:cstheme="minorBidi"/>
                                    <w:color w:val="FF0000"/>
                                    <w:kern w:val="24"/>
                                    <w:sz w:val="16"/>
                                    <w:szCs w:val="16"/>
                                  </w:rPr>
                                  <w:t xml:space="preserve">Boundary </w:t>
                                </w:r>
                                <w:r w:rsidR="00124710">
                                  <w:rPr>
                                    <w:rFonts w:asciiTheme="minorHAnsi" w:hAnsi="Calibri" w:cstheme="minorBidi"/>
                                    <w:color w:val="FF0000"/>
                                    <w:kern w:val="24"/>
                                    <w:sz w:val="16"/>
                                    <w:szCs w:val="16"/>
                                  </w:rPr>
                                  <w:t>of MPR0 capable</w:t>
                                </w:r>
                                <w:r w:rsidRPr="005F0C72">
                                  <w:rPr>
                                    <w:rFonts w:asciiTheme="minorHAnsi" w:hAnsi="Calibri" w:cstheme="minorBidi"/>
                                    <w:color w:val="FF0000"/>
                                    <w:kern w:val="24"/>
                                    <w:sz w:val="16"/>
                                    <w:szCs w:val="16"/>
                                  </w:rPr>
                                  <w:t xml:space="preserve"> waveforms expands outward with stronger filtering.</w:t>
                                </w:r>
                              </w:p>
                            </w:txbxContent>
                          </wps:txbx>
                          <wps:bodyPr wrap="square" rtlCol="0">
                            <a:noAutofit/>
                          </wps:bodyPr>
                        </wps:wsp>
                        <wps:wsp>
                          <wps:cNvPr id="141" name="TextBox 22"/>
                          <wps:cNvSpPr txBox="1"/>
                          <wps:spPr>
                            <a:xfrm>
                              <a:off x="288958" y="52533"/>
                              <a:ext cx="1322705" cy="520818"/>
                            </a:xfrm>
                            <a:prstGeom prst="rect">
                              <a:avLst/>
                            </a:prstGeom>
                            <a:noFill/>
                          </wps:spPr>
                          <wps:txbx>
                            <w:txbxContent>
                              <w:p w14:paraId="5C4F9DB1" w14:textId="77777777" w:rsidR="00DC38FF" w:rsidRPr="005F0C72" w:rsidRDefault="00DC38FF" w:rsidP="00DC38FF">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p w14:paraId="75617FB1" w14:textId="77777777" w:rsidR="00DC38FF" w:rsidRDefault="00DC38FF"/>
                              <w:p w14:paraId="5ABB7C94" w14:textId="386C94D3" w:rsidR="00DC38FF" w:rsidRPr="005F0C72" w:rsidRDefault="00DC38FF" w:rsidP="00DC38FF">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txbxContent>
                          </wps:txbx>
                          <wps:bodyPr wrap="square" rtlCol="0">
                            <a:noAutofit/>
                          </wps:bodyPr>
                        </wps:wsp>
                        <wps:wsp>
                          <wps:cNvPr id="142" name="Freeform: Shape 142"/>
                          <wps:cNvSpPr/>
                          <wps:spPr>
                            <a:xfrm>
                              <a:off x="55418" y="1516735"/>
                              <a:ext cx="2013527" cy="785091"/>
                            </a:xfrm>
                            <a:custGeom>
                              <a:avLst/>
                              <a:gdLst>
                                <a:gd name="connsiteX0" fmla="*/ 397163 w 2013527"/>
                                <a:gd name="connsiteY0" fmla="*/ 0 h 1043709"/>
                                <a:gd name="connsiteX1" fmla="*/ 0 w 2013527"/>
                                <a:gd name="connsiteY1" fmla="*/ 1025236 h 1043709"/>
                                <a:gd name="connsiteX2" fmla="*/ 2013527 w 2013527"/>
                                <a:gd name="connsiteY2" fmla="*/ 1043709 h 1043709"/>
                                <a:gd name="connsiteX3" fmla="*/ 397163 w 2013527"/>
                                <a:gd name="connsiteY3" fmla="*/ 0 h 1043709"/>
                                <a:gd name="connsiteX0" fmla="*/ 572654 w 2013527"/>
                                <a:gd name="connsiteY0" fmla="*/ 0 h 785091"/>
                                <a:gd name="connsiteX1" fmla="*/ 0 w 2013527"/>
                                <a:gd name="connsiteY1" fmla="*/ 766618 h 785091"/>
                                <a:gd name="connsiteX2" fmla="*/ 2013527 w 2013527"/>
                                <a:gd name="connsiteY2" fmla="*/ 785091 h 785091"/>
                                <a:gd name="connsiteX3" fmla="*/ 572654 w 2013527"/>
                                <a:gd name="connsiteY3" fmla="*/ 0 h 785091"/>
                              </a:gdLst>
                              <a:ahLst/>
                              <a:cxnLst>
                                <a:cxn ang="0">
                                  <a:pos x="connsiteX0" y="connsiteY0"/>
                                </a:cxn>
                                <a:cxn ang="0">
                                  <a:pos x="connsiteX1" y="connsiteY1"/>
                                </a:cxn>
                                <a:cxn ang="0">
                                  <a:pos x="connsiteX2" y="connsiteY2"/>
                                </a:cxn>
                                <a:cxn ang="0">
                                  <a:pos x="connsiteX3" y="connsiteY3"/>
                                </a:cxn>
                              </a:cxnLst>
                              <a:rect l="l" t="t" r="r" b="b"/>
                              <a:pathLst>
                                <a:path w="2013527" h="785091">
                                  <a:moveTo>
                                    <a:pt x="572654" y="0"/>
                                  </a:moveTo>
                                  <a:lnTo>
                                    <a:pt x="0" y="766618"/>
                                  </a:lnTo>
                                  <a:lnTo>
                                    <a:pt x="2013527" y="785091"/>
                                  </a:lnTo>
                                  <a:lnTo>
                                    <a:pt x="572654" y="0"/>
                                  </a:lnTo>
                                  <a:close/>
                                </a:path>
                              </a:pathLst>
                            </a:custGeom>
                            <a:solidFill>
                              <a:schemeClr val="accent4">
                                <a:lumMod val="20000"/>
                                <a:lumOff val="80000"/>
                              </a:schemeClr>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3" name="TextBox 24"/>
                          <wps:cNvSpPr txBox="1"/>
                          <wps:spPr>
                            <a:xfrm>
                              <a:off x="522941" y="1991682"/>
                              <a:ext cx="1322705" cy="360680"/>
                            </a:xfrm>
                            <a:prstGeom prst="rect">
                              <a:avLst/>
                            </a:prstGeom>
                            <a:noFill/>
                          </wps:spPr>
                          <wps:txbx>
                            <w:txbxContent>
                              <w:p w14:paraId="3D9DC1A4" w14:textId="77777777" w:rsidR="00DC38FF" w:rsidRDefault="00DC38FF" w:rsidP="00DC38FF">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Inner</w:t>
                                </w:r>
                              </w:p>
                              <w:p w14:paraId="681A81CC" w14:textId="77777777" w:rsidR="00DC38FF" w:rsidRDefault="00DC38FF"/>
                              <w:p w14:paraId="57685ECE" w14:textId="5BF26B6A" w:rsidR="00DC38FF" w:rsidRDefault="00DC38FF" w:rsidP="00DC38FF">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Inner</w:t>
                                </w:r>
                              </w:p>
                            </w:txbxContent>
                          </wps:txbx>
                          <wps:bodyPr wrap="square" rtlCol="0">
                            <a:noAutofit/>
                          </wps:bodyPr>
                        </wps:wsp>
                      </wpg:wgp>
                      <wps:wsp>
                        <wps:cNvPr id="289" name="TextBox 3"/>
                        <wps:cNvSpPr txBox="1"/>
                        <wps:spPr>
                          <a:xfrm>
                            <a:off x="2508145" y="909529"/>
                            <a:ext cx="1058450" cy="481330"/>
                          </a:xfrm>
                          <a:prstGeom prst="rect">
                            <a:avLst/>
                          </a:prstGeom>
                          <a:noFill/>
                        </wps:spPr>
                        <wps:txbx>
                          <w:txbxContent>
                            <w:p w14:paraId="1E3EA5A6" w14:textId="0E1F530F" w:rsidR="00EA3183" w:rsidRPr="00A723F6" w:rsidRDefault="00EA3183" w:rsidP="00EA3183">
                              <w:pPr>
                                <w:rPr>
                                  <w:rFonts w:ascii="Calibri" w:hAnsi="Calibri"/>
                                  <w:color w:val="92D050"/>
                                  <w:kern w:val="24"/>
                                  <w:sz w:val="16"/>
                                  <w:szCs w:val="16"/>
                                </w:rPr>
                              </w:pPr>
                              <w:r w:rsidRPr="00A723F6">
                                <w:rPr>
                                  <w:rFonts w:ascii="Calibri" w:hAnsi="Calibri"/>
                                  <w:color w:val="92D050"/>
                                  <w:kern w:val="24"/>
                                  <w:sz w:val="16"/>
                                  <w:szCs w:val="16"/>
                                </w:rPr>
                                <w:t>Boundary of legacy inner waveforms</w:t>
                              </w:r>
                            </w:p>
                          </w:txbxContent>
                        </wps:txbx>
                        <wps:bodyPr wrap="square" rtlCol="0">
                          <a:noAutofit/>
                        </wps:bodyPr>
                      </wps:wsp>
                      <wps:wsp>
                        <wps:cNvPr id="290" name="Freeform: Shape 290"/>
                        <wps:cNvSpPr/>
                        <wps:spPr>
                          <a:xfrm>
                            <a:off x="3498497" y="1098305"/>
                            <a:ext cx="736013" cy="162650"/>
                          </a:xfrm>
                          <a:custGeom>
                            <a:avLst/>
                            <a:gdLst>
                              <a:gd name="connsiteX0" fmla="*/ 0 w 609600"/>
                              <a:gd name="connsiteY0" fmla="*/ 76378 h 95428"/>
                              <a:gd name="connsiteX1" fmla="*/ 304800 w 609600"/>
                              <a:gd name="connsiteY1" fmla="*/ 178 h 95428"/>
                              <a:gd name="connsiteX2" fmla="*/ 609600 w 609600"/>
                              <a:gd name="connsiteY2" fmla="*/ 95428 h 95428"/>
                              <a:gd name="connsiteX0" fmla="*/ 0 w 825097"/>
                              <a:gd name="connsiteY0" fmla="*/ 76378 h 86075"/>
                              <a:gd name="connsiteX1" fmla="*/ 304800 w 825097"/>
                              <a:gd name="connsiteY1" fmla="*/ 178 h 86075"/>
                              <a:gd name="connsiteX2" fmla="*/ 825097 w 825097"/>
                              <a:gd name="connsiteY2" fmla="*/ 86075 h 86075"/>
                              <a:gd name="connsiteX0" fmla="*/ 0 w 1016651"/>
                              <a:gd name="connsiteY0" fmla="*/ 5325 h 249758"/>
                              <a:gd name="connsiteX1" fmla="*/ 496354 w 1016651"/>
                              <a:gd name="connsiteY1" fmla="*/ 163861 h 249758"/>
                              <a:gd name="connsiteX2" fmla="*/ 1016651 w 1016651"/>
                              <a:gd name="connsiteY2" fmla="*/ 249758 h 249758"/>
                              <a:gd name="connsiteX0" fmla="*/ 0 w 1016651"/>
                              <a:gd name="connsiteY0" fmla="*/ 1 h 244434"/>
                              <a:gd name="connsiteX1" fmla="*/ 496354 w 1016651"/>
                              <a:gd name="connsiteY1" fmla="*/ 158537 h 244434"/>
                              <a:gd name="connsiteX2" fmla="*/ 1016651 w 1016651"/>
                              <a:gd name="connsiteY2" fmla="*/ 244434 h 244434"/>
                              <a:gd name="connsiteX0" fmla="*/ 0 w 1016651"/>
                              <a:gd name="connsiteY0" fmla="*/ -1 h 244432"/>
                              <a:gd name="connsiteX1" fmla="*/ 496354 w 1016651"/>
                              <a:gd name="connsiteY1" fmla="*/ 158535 h 244432"/>
                              <a:gd name="connsiteX2" fmla="*/ 1016651 w 1016651"/>
                              <a:gd name="connsiteY2" fmla="*/ 244432 h 244432"/>
                              <a:gd name="connsiteX0" fmla="*/ 0 w 1016651"/>
                              <a:gd name="connsiteY0" fmla="*/ 1 h 244434"/>
                              <a:gd name="connsiteX1" fmla="*/ 538256 w 1016651"/>
                              <a:gd name="connsiteY1" fmla="*/ 86887 h 244434"/>
                              <a:gd name="connsiteX2" fmla="*/ 1016651 w 1016651"/>
                              <a:gd name="connsiteY2" fmla="*/ 244434 h 244434"/>
                              <a:gd name="connsiteX0" fmla="*/ 0 w 1016651"/>
                              <a:gd name="connsiteY0" fmla="*/ -1 h 244432"/>
                              <a:gd name="connsiteX1" fmla="*/ 538256 w 1016651"/>
                              <a:gd name="connsiteY1" fmla="*/ 86885 h 244432"/>
                              <a:gd name="connsiteX2" fmla="*/ 1016651 w 1016651"/>
                              <a:gd name="connsiteY2" fmla="*/ 244432 h 244432"/>
                              <a:gd name="connsiteX0" fmla="*/ 0 w 1016651"/>
                              <a:gd name="connsiteY0" fmla="*/ 1 h 244434"/>
                              <a:gd name="connsiteX1" fmla="*/ 538256 w 1016651"/>
                              <a:gd name="connsiteY1" fmla="*/ 86887 h 244434"/>
                              <a:gd name="connsiteX2" fmla="*/ 1016651 w 1016651"/>
                              <a:gd name="connsiteY2" fmla="*/ 244434 h 244434"/>
                              <a:gd name="connsiteX0" fmla="*/ 0 w 1016651"/>
                              <a:gd name="connsiteY0" fmla="*/ -1 h 244432"/>
                              <a:gd name="connsiteX1" fmla="*/ 538256 w 1016651"/>
                              <a:gd name="connsiteY1" fmla="*/ 86885 h 244432"/>
                              <a:gd name="connsiteX2" fmla="*/ 1016651 w 1016651"/>
                              <a:gd name="connsiteY2" fmla="*/ 244432 h 244432"/>
                              <a:gd name="connsiteX0" fmla="*/ 0 w 1016651"/>
                              <a:gd name="connsiteY0" fmla="*/ 1 h 244434"/>
                              <a:gd name="connsiteX1" fmla="*/ 538256 w 1016651"/>
                              <a:gd name="connsiteY1" fmla="*/ 86887 h 244434"/>
                              <a:gd name="connsiteX2" fmla="*/ 1016651 w 1016651"/>
                              <a:gd name="connsiteY2" fmla="*/ 244434 h 244434"/>
                              <a:gd name="connsiteX0" fmla="*/ 0 w 1016651"/>
                              <a:gd name="connsiteY0" fmla="*/ -1 h 244432"/>
                              <a:gd name="connsiteX1" fmla="*/ 538256 w 1016651"/>
                              <a:gd name="connsiteY1" fmla="*/ 86885 h 244432"/>
                              <a:gd name="connsiteX2" fmla="*/ 1016651 w 1016651"/>
                              <a:gd name="connsiteY2" fmla="*/ 244432 h 244432"/>
                            </a:gdLst>
                            <a:ahLst/>
                            <a:cxnLst>
                              <a:cxn ang="0">
                                <a:pos x="connsiteX0" y="connsiteY0"/>
                              </a:cxn>
                              <a:cxn ang="0">
                                <a:pos x="connsiteX1" y="connsiteY1"/>
                              </a:cxn>
                              <a:cxn ang="0">
                                <a:pos x="connsiteX2" y="connsiteY2"/>
                              </a:cxn>
                            </a:cxnLst>
                            <a:rect l="l" t="t" r="r" b="b"/>
                            <a:pathLst>
                              <a:path w="1016651" h="244432">
                                <a:moveTo>
                                  <a:pt x="0" y="-1"/>
                                </a:moveTo>
                                <a:cubicBezTo>
                                  <a:pt x="227309" y="38476"/>
                                  <a:pt x="430671" y="44628"/>
                                  <a:pt x="538256" y="86885"/>
                                </a:cubicBezTo>
                                <a:cubicBezTo>
                                  <a:pt x="645841" y="129142"/>
                                  <a:pt x="759414" y="152798"/>
                                  <a:pt x="1016651" y="244432"/>
                                </a:cubicBezTo>
                              </a:path>
                            </a:pathLst>
                          </a:custGeom>
                          <a:noFill/>
                          <a:ln>
                            <a:solidFill>
                              <a:srgbClr val="92D05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91" name="TextBox 11"/>
                        <wps:cNvSpPr txBox="1"/>
                        <wps:spPr>
                          <a:xfrm>
                            <a:off x="2521915" y="1285080"/>
                            <a:ext cx="1057275" cy="571500"/>
                          </a:xfrm>
                          <a:prstGeom prst="rect">
                            <a:avLst/>
                          </a:prstGeom>
                          <a:noFill/>
                        </wps:spPr>
                        <wps:txbx>
                          <w:txbxContent>
                            <w:p w14:paraId="0F6FACC5" w14:textId="0B8D9AE9" w:rsidR="006116AA" w:rsidRPr="006116AA" w:rsidRDefault="006116AA" w:rsidP="006116AA">
                              <w:pPr>
                                <w:rPr>
                                  <w:rFonts w:ascii="Calibri" w:hAnsi="Calibri"/>
                                  <w:kern w:val="24"/>
                                  <w:sz w:val="16"/>
                                  <w:szCs w:val="16"/>
                                </w:rPr>
                              </w:pPr>
                              <w:r w:rsidRPr="006116AA">
                                <w:rPr>
                                  <w:rFonts w:ascii="Calibri" w:hAnsi="Calibri"/>
                                  <w:kern w:val="24"/>
                                  <w:sz w:val="16"/>
                                  <w:szCs w:val="16"/>
                                </w:rPr>
                                <w:t xml:space="preserve">Boundary of </w:t>
                              </w:r>
                              <w:r>
                                <w:rPr>
                                  <w:rFonts w:ascii="Calibri" w:hAnsi="Calibri"/>
                                  <w:kern w:val="24"/>
                                  <w:sz w:val="16"/>
                                  <w:szCs w:val="16"/>
                                </w:rPr>
                                <w:t xml:space="preserve">enhanced inner </w:t>
                              </w:r>
                              <w:r w:rsidRPr="006116AA">
                                <w:rPr>
                                  <w:rFonts w:ascii="Calibri" w:hAnsi="Calibri"/>
                                  <w:kern w:val="24"/>
                                  <w:sz w:val="16"/>
                                  <w:szCs w:val="16"/>
                                </w:rPr>
                                <w:t>waveforms</w:t>
                              </w:r>
                              <w:r>
                                <w:rPr>
                                  <w:rFonts w:ascii="Calibri" w:hAnsi="Calibri"/>
                                  <w:kern w:val="24"/>
                                  <w:sz w:val="16"/>
                                  <w:szCs w:val="16"/>
                                </w:rPr>
                                <w:t xml:space="preserve"> (section 2.2)</w:t>
                              </w:r>
                            </w:p>
                          </w:txbxContent>
                        </wps:txbx>
                        <wps:bodyPr wrap="square" rtlCol="0">
                          <a:noAutofit/>
                        </wps:bodyPr>
                      </wps:wsp>
                      <wps:wsp>
                        <wps:cNvPr id="292" name="Freeform: Shape 292"/>
                        <wps:cNvSpPr/>
                        <wps:spPr>
                          <a:xfrm>
                            <a:off x="3416630" y="1425415"/>
                            <a:ext cx="817880" cy="94615"/>
                          </a:xfrm>
                          <a:custGeom>
                            <a:avLst/>
                            <a:gdLst>
                              <a:gd name="connsiteX0" fmla="*/ 0 w 895350"/>
                              <a:gd name="connsiteY0" fmla="*/ 135276 h 135276"/>
                              <a:gd name="connsiteX1" fmla="*/ 447675 w 895350"/>
                              <a:gd name="connsiteY1" fmla="*/ 1926 h 135276"/>
                              <a:gd name="connsiteX2" fmla="*/ 895350 w 895350"/>
                              <a:gd name="connsiteY2" fmla="*/ 68601 h 135276"/>
                              <a:gd name="connsiteX0" fmla="*/ 0 w 1129636"/>
                              <a:gd name="connsiteY0" fmla="*/ 141751 h 141751"/>
                              <a:gd name="connsiteX1" fmla="*/ 681961 w 1129636"/>
                              <a:gd name="connsiteY1" fmla="*/ 1926 h 141751"/>
                              <a:gd name="connsiteX2" fmla="*/ 1129636 w 1129636"/>
                              <a:gd name="connsiteY2" fmla="*/ 68601 h 141751"/>
                              <a:gd name="connsiteX0" fmla="*/ 0 w 1129636"/>
                              <a:gd name="connsiteY0" fmla="*/ 141751 h 141751"/>
                              <a:gd name="connsiteX1" fmla="*/ 681961 w 1129636"/>
                              <a:gd name="connsiteY1" fmla="*/ 1926 h 141751"/>
                              <a:gd name="connsiteX2" fmla="*/ 1129636 w 1129636"/>
                              <a:gd name="connsiteY2" fmla="*/ 68601 h 141751"/>
                            </a:gdLst>
                            <a:ahLst/>
                            <a:cxnLst>
                              <a:cxn ang="0">
                                <a:pos x="connsiteX0" y="connsiteY0"/>
                              </a:cxn>
                              <a:cxn ang="0">
                                <a:pos x="connsiteX1" y="connsiteY1"/>
                              </a:cxn>
                              <a:cxn ang="0">
                                <a:pos x="connsiteX2" y="connsiteY2"/>
                              </a:cxn>
                            </a:cxnLst>
                            <a:rect l="l" t="t" r="r" b="b"/>
                            <a:pathLst>
                              <a:path w="1129636" h="141751">
                                <a:moveTo>
                                  <a:pt x="0" y="141751"/>
                                </a:moveTo>
                                <a:cubicBezTo>
                                  <a:pt x="226984" y="74157"/>
                                  <a:pt x="532736" y="13038"/>
                                  <a:pt x="681961" y="1926"/>
                                </a:cubicBezTo>
                                <a:cubicBezTo>
                                  <a:pt x="831186" y="-9186"/>
                                  <a:pt x="980411" y="29707"/>
                                  <a:pt x="1129636" y="68601"/>
                                </a:cubicBezTo>
                              </a:path>
                            </a:pathLst>
                          </a:custGeom>
                          <a:noFill/>
                          <a:ln>
                            <a:solidFill>
                              <a:schemeClr val="tx1"/>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tlCol="0" anchor="ctr"/>
                      </wps:wsp>
                    </wpc:wpc>
                  </a:graphicData>
                </a:graphic>
              </wp:inline>
            </w:drawing>
          </mc:Choice>
          <mc:Fallback>
            <w:pict>
              <v:group w14:anchorId="2981EACE" id="Canvas 144" o:spid="_x0000_s1077" editas="canvas" style="width:481.55pt;height:186.35pt;mso-position-horizontal-relative:char;mso-position-vertical-relative:line" coordsize="61156,23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">
                <v:shape id="_x0000_s1078" type="#_x0000_t75" style="position:absolute;width:61156;height:23660;visibility:visible;mso-wrap-style:square" filled="t">
                  <v:fill o:detectmouseclick="t"/>
                  <v:path o:connecttype="none"/>
                </v:shape>
                <v:shape id="Text Box 90" o:spid="_x0000_s1079" type="#_x0000_t202" style="position:absolute;left:7048;top:21136;width:45244;height:2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" fillcolor="white [3201]" strokeweight=".5pt">
                  <v:textbox>
                    <w:txbxContent>
                      <w:p w14:paraId="711815A4" w14:textId="182D7E1A" w:rsidR="00DC38FF" w:rsidRPr="007414F1" w:rsidRDefault="00DC38FF" w:rsidP="00DC38FF">
                        <w:pPr>
                          <w:jc w:val="center"/>
                          <w:rPr>
                            <w:sz w:val="18"/>
                            <w:szCs w:val="18"/>
                          </w:rPr>
                        </w:pPr>
                        <w:r w:rsidRPr="007414F1">
                          <w:rPr>
                            <w:sz w:val="18"/>
                            <w:szCs w:val="18"/>
                          </w:rPr>
                          <w:t>Figure 2.</w:t>
                        </w:r>
                        <w:r w:rsidR="000D0916" w:rsidRPr="007414F1">
                          <w:rPr>
                            <w:sz w:val="18"/>
                            <w:szCs w:val="18"/>
                          </w:rPr>
                          <w:t>3</w:t>
                        </w:r>
                        <w:r w:rsidRPr="007414F1">
                          <w:rPr>
                            <w:sz w:val="18"/>
                            <w:szCs w:val="18"/>
                          </w:rPr>
                          <w:t>-</w:t>
                        </w:r>
                        <w:r w:rsidR="00C578C9" w:rsidRPr="007414F1">
                          <w:rPr>
                            <w:sz w:val="18"/>
                            <w:szCs w:val="18"/>
                          </w:rPr>
                          <w:t>1</w:t>
                        </w:r>
                        <w:r w:rsidRPr="007414F1">
                          <w:rPr>
                            <w:sz w:val="18"/>
                            <w:szCs w:val="18"/>
                          </w:rPr>
                          <w:t xml:space="preserve">: Impact of  </w:t>
                        </w:r>
                        <w:r w:rsidR="008F265F">
                          <w:rPr>
                            <w:sz w:val="18"/>
                            <w:szCs w:val="18"/>
                          </w:rPr>
                          <w:t xml:space="preserve">mild </w:t>
                        </w:r>
                        <w:r w:rsidRPr="007414F1">
                          <w:rPr>
                            <w:sz w:val="18"/>
                            <w:szCs w:val="18"/>
                          </w:rPr>
                          <w:t>FDSS on ability to support UL power enhancement.</w:t>
                        </w:r>
                      </w:p>
                      <w:p w14:paraId="44032D23" w14:textId="77777777" w:rsidR="00DC38FF" w:rsidRDefault="00DC38FF"/>
                      <w:p w14:paraId="0BBB3B78" w14:textId="48E77B98" w:rsidR="00DC38FF" w:rsidRPr="007414F1" w:rsidRDefault="00DC38FF" w:rsidP="00DC38FF">
                        <w:pPr>
                          <w:jc w:val="center"/>
                          <w:rPr>
                            <w:sz w:val="18"/>
                            <w:szCs w:val="18"/>
                          </w:rPr>
                        </w:pPr>
                        <w:r w:rsidRPr="007414F1">
                          <w:rPr>
                            <w:sz w:val="18"/>
                            <w:szCs w:val="18"/>
                          </w:rPr>
                          <w:t>Figure 2.</w:t>
                        </w:r>
                        <w:r w:rsidR="000D0916" w:rsidRPr="007414F1">
                          <w:rPr>
                            <w:sz w:val="18"/>
                            <w:szCs w:val="18"/>
                          </w:rPr>
                          <w:t>3</w:t>
                        </w:r>
                        <w:r w:rsidRPr="007414F1">
                          <w:rPr>
                            <w:sz w:val="18"/>
                            <w:szCs w:val="18"/>
                          </w:rPr>
                          <w:t>-</w:t>
                        </w:r>
                        <w:r w:rsidR="00C578C9" w:rsidRPr="007414F1">
                          <w:rPr>
                            <w:sz w:val="18"/>
                            <w:szCs w:val="18"/>
                          </w:rPr>
                          <w:t>1</w:t>
                        </w:r>
                        <w:r w:rsidRPr="007414F1">
                          <w:rPr>
                            <w:sz w:val="18"/>
                            <w:szCs w:val="18"/>
                          </w:rPr>
                          <w:t xml:space="preserve">: Impact of  </w:t>
                        </w:r>
                        <w:r w:rsidR="008F265F">
                          <w:rPr>
                            <w:sz w:val="18"/>
                            <w:szCs w:val="18"/>
                          </w:rPr>
                          <w:t xml:space="preserve">mild </w:t>
                        </w:r>
                        <w:r w:rsidRPr="007414F1">
                          <w:rPr>
                            <w:sz w:val="18"/>
                            <w:szCs w:val="18"/>
                          </w:rPr>
                          <w:t>FDSS on ability to support UL power enhancement.</w:t>
                        </w:r>
                      </w:p>
                    </w:txbxContent>
                  </v:textbox>
                </v:shape>
                <v:shape id="TextBox 3" o:spid="_x0000_s1080" type="#_x0000_t202" style="position:absolute;left:24745;top:947;width:12339;height:4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" filled="f" stroked="f">
                  <v:textbox>
                    <w:txbxContent>
                      <w:p w14:paraId="03F4A85D" w14:textId="3C028CB4" w:rsidR="00DC38FF" w:rsidRPr="005F0C72" w:rsidRDefault="00DC38FF" w:rsidP="00DC38FF">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 xml:space="preserve">Boundary of </w:t>
                        </w:r>
                        <w:r w:rsidR="00283A85">
                          <w:rPr>
                            <w:rFonts w:asciiTheme="minorHAnsi" w:hAnsi="Calibri" w:cstheme="minorBidi"/>
                            <w:color w:val="4472C4" w:themeColor="accent1"/>
                            <w:kern w:val="24"/>
                            <w:sz w:val="16"/>
                            <w:szCs w:val="16"/>
                          </w:rPr>
                          <w:t xml:space="preserve">legacy </w:t>
                        </w:r>
                        <w:r w:rsidRPr="005F0C72">
                          <w:rPr>
                            <w:rFonts w:asciiTheme="minorHAnsi" w:hAnsi="Calibri" w:cstheme="minorBidi"/>
                            <w:color w:val="4472C4" w:themeColor="accent1"/>
                            <w:kern w:val="24"/>
                            <w:sz w:val="16"/>
                            <w:szCs w:val="16"/>
                          </w:rPr>
                          <w:t>MPR0-</w:t>
                        </w:r>
                        <w:r w:rsidR="00283A85">
                          <w:rPr>
                            <w:rFonts w:asciiTheme="minorHAnsi" w:hAnsi="Calibri" w:cstheme="minorBidi"/>
                            <w:color w:val="4472C4" w:themeColor="accent1"/>
                            <w:kern w:val="24"/>
                            <w:sz w:val="16"/>
                            <w:szCs w:val="16"/>
                          </w:rPr>
                          <w:t>capable</w:t>
                        </w:r>
                        <w:r w:rsidRPr="005F0C72">
                          <w:rPr>
                            <w:rFonts w:asciiTheme="minorHAnsi" w:hAnsi="Calibri" w:cstheme="minorBidi"/>
                            <w:color w:val="4472C4" w:themeColor="accent1"/>
                            <w:kern w:val="24"/>
                            <w:sz w:val="16"/>
                            <w:szCs w:val="16"/>
                          </w:rPr>
                          <w:t xml:space="preserve"> </w:t>
                        </w:r>
                        <w:r w:rsidR="00283A85">
                          <w:rPr>
                            <w:rFonts w:asciiTheme="minorHAnsi" w:hAnsi="Calibri" w:cstheme="minorBidi"/>
                            <w:color w:val="4472C4" w:themeColor="accent1"/>
                            <w:kern w:val="24"/>
                            <w:sz w:val="16"/>
                            <w:szCs w:val="16"/>
                          </w:rPr>
                          <w:t>waveforms</w:t>
                        </w:r>
                      </w:p>
                      <w:p w14:paraId="5BEBAFFB" w14:textId="77777777" w:rsidR="00DC38FF" w:rsidRDefault="00DC38FF"/>
                      <w:p w14:paraId="76EDBF29" w14:textId="7BCB12DC" w:rsidR="00DC38FF" w:rsidRPr="005F0C72" w:rsidRDefault="00DC38FF" w:rsidP="00DC38FF">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 xml:space="preserve">Boundary of </w:t>
                        </w:r>
                        <w:r w:rsidR="00283A85">
                          <w:rPr>
                            <w:rFonts w:asciiTheme="minorHAnsi" w:hAnsi="Calibri" w:cstheme="minorBidi"/>
                            <w:color w:val="4472C4" w:themeColor="accent1"/>
                            <w:kern w:val="24"/>
                            <w:sz w:val="16"/>
                            <w:szCs w:val="16"/>
                          </w:rPr>
                          <w:t xml:space="preserve">legacy </w:t>
                        </w:r>
                        <w:r w:rsidRPr="005F0C72">
                          <w:rPr>
                            <w:rFonts w:asciiTheme="minorHAnsi" w:hAnsi="Calibri" w:cstheme="minorBidi"/>
                            <w:color w:val="4472C4" w:themeColor="accent1"/>
                            <w:kern w:val="24"/>
                            <w:sz w:val="16"/>
                            <w:szCs w:val="16"/>
                          </w:rPr>
                          <w:t>MPR0-</w:t>
                        </w:r>
                        <w:r w:rsidR="00283A85">
                          <w:rPr>
                            <w:rFonts w:asciiTheme="minorHAnsi" w:hAnsi="Calibri" w:cstheme="minorBidi"/>
                            <w:color w:val="4472C4" w:themeColor="accent1"/>
                            <w:kern w:val="24"/>
                            <w:sz w:val="16"/>
                            <w:szCs w:val="16"/>
                          </w:rPr>
                          <w:t>capable</w:t>
                        </w:r>
                        <w:r w:rsidRPr="005F0C72">
                          <w:rPr>
                            <w:rFonts w:asciiTheme="minorHAnsi" w:hAnsi="Calibri" w:cstheme="minorBidi"/>
                            <w:color w:val="4472C4" w:themeColor="accent1"/>
                            <w:kern w:val="24"/>
                            <w:sz w:val="16"/>
                            <w:szCs w:val="16"/>
                          </w:rPr>
                          <w:t xml:space="preserve"> </w:t>
                        </w:r>
                        <w:r w:rsidR="00283A85">
                          <w:rPr>
                            <w:rFonts w:asciiTheme="minorHAnsi" w:hAnsi="Calibri" w:cstheme="minorBidi"/>
                            <w:color w:val="4472C4" w:themeColor="accent1"/>
                            <w:kern w:val="24"/>
                            <w:sz w:val="16"/>
                            <w:szCs w:val="16"/>
                          </w:rPr>
                          <w:t>waveforms</w:t>
                        </w:r>
                      </w:p>
                    </w:txbxContent>
                  </v:textbox>
                </v:shape>
                <v:shape id="Picture 112" o:spid="_x0000_s1081" type="#_x0000_t75" style="position:absolute;left:35617;width:29813;height:20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">
                  <v:imagedata r:id="rId17" o:title=""/>
                </v:shape>
                <v:shape id="Freeform: Shape 114" o:spid="_x0000_s1082" style="position:absolute;left:39068;top:3826;width:20634;height:14411;visibility:visible;mso-wrap-style:square;v-text-anchor:middle" coordsize="2847975,2152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" path="m238125,l,2143125r2847975,9525l238125,xe" filled="f" strokecolor="#4472c4 [3204]" strokeweight="1pt">
                  <v:stroke joinstyle="miter"/>
                  <v:path arrowok="t" o:connecttype="custom" o:connectlocs="172527,0;0,1434787;2063425,1441164;172527,0" o:connectangles="0,0,0,0"/>
                </v:shape>
                <v:shape id="Freeform: Shape 115" o:spid="_x0000_s1083" style="position:absolute;left:39137;top:6583;width:20289;height:11654;visibility:visible;mso-wrap-style:square;v-text-anchor:middle" coordsize="2800350,1740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" path="m,1740724l428054,,2800350,1731199,,1740724xe" filled="f" strokecolor="red" strokeweight="1pt">
                  <v:stroke joinstyle="miter"/>
                  <v:path arrowok="t" o:connecttype="custom" o:connectlocs="0,1165386;310135,0;2028920,1159009;0,1165386" o:connectangles="0,0,0,0"/>
                </v:shape>
                <v:shape id="Freeform: Shape 116" o:spid="_x0000_s1084" style="position:absolute;left:36031;top:3888;width:4417;height:639;visibility:visible;mso-wrap-style:square;v-text-anchor:middle" coordsize="609600,9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" path="m,76378c101600,36690,203200,-2997,304800,178,406400,3353,508000,49390,609600,95428e" filled="f" strokecolor="#4472c4 [3204]" strokeweight="1pt">
                  <v:stroke endarrow="block" joinstyle="miter"/>
                  <v:path arrowok="t" o:connecttype="custom" o:connectlocs="0,51134;220835,119;441670,63888" o:connectangles="0,0,0"/>
                </v:shape>
                <v:shape id="TextBox 11" o:spid="_x0000_s1085" type="#_x0000_t202" style="position:absolute;left:24958;top:5066;width:10574;height:5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" filled="f" stroked="f">
                  <v:textbox>
                    <w:txbxContent>
                      <w:p w14:paraId="37144AD9" w14:textId="77777777" w:rsidR="00DC38FF" w:rsidRPr="005F0C72" w:rsidRDefault="00DC38FF" w:rsidP="00DC38FF">
                        <w:pPr>
                          <w:rPr>
                            <w:rFonts w:asciiTheme="minorHAnsi" w:hAnsi="Calibri" w:cstheme="minorBidi"/>
                            <w:color w:val="FF0000"/>
                            <w:kern w:val="24"/>
                          </w:rPr>
                        </w:pPr>
                        <w:r w:rsidRPr="005F0C72">
                          <w:rPr>
                            <w:rFonts w:asciiTheme="minorHAnsi" w:hAnsi="Calibri" w:cstheme="minorBidi"/>
                            <w:color w:val="FF0000"/>
                            <w:kern w:val="24"/>
                            <w:sz w:val="16"/>
                            <w:szCs w:val="16"/>
                          </w:rPr>
                          <w:t>Boundary of boost-worthy set</w:t>
                        </w:r>
                        <w:r>
                          <w:rPr>
                            <w:rFonts w:asciiTheme="minorHAnsi" w:hAnsi="Calibri" w:cstheme="minorBidi"/>
                            <w:color w:val="FF0000"/>
                            <w:kern w:val="24"/>
                            <w:sz w:val="16"/>
                            <w:szCs w:val="16"/>
                          </w:rPr>
                          <w:t xml:space="preserve"> of waveforms</w:t>
                        </w:r>
                      </w:p>
                      <w:p w14:paraId="20883DAD" w14:textId="77777777" w:rsidR="00DC38FF" w:rsidRDefault="00DC38FF"/>
                      <w:p w14:paraId="2CB0212E" w14:textId="25B2DD55" w:rsidR="00DC38FF" w:rsidRPr="005F0C72" w:rsidRDefault="00DC38FF" w:rsidP="00DC38FF">
                        <w:pPr>
                          <w:rPr>
                            <w:rFonts w:asciiTheme="minorHAnsi" w:hAnsi="Calibri" w:cstheme="minorBidi"/>
                            <w:color w:val="FF0000"/>
                            <w:kern w:val="24"/>
                          </w:rPr>
                        </w:pPr>
                        <w:r w:rsidRPr="005F0C72">
                          <w:rPr>
                            <w:rFonts w:asciiTheme="minorHAnsi" w:hAnsi="Calibri" w:cstheme="minorBidi"/>
                            <w:color w:val="FF0000"/>
                            <w:kern w:val="24"/>
                            <w:sz w:val="16"/>
                            <w:szCs w:val="16"/>
                          </w:rPr>
                          <w:t>Boundary of boost-worthy set</w:t>
                        </w:r>
                        <w:r>
                          <w:rPr>
                            <w:rFonts w:asciiTheme="minorHAnsi" w:hAnsi="Calibri" w:cstheme="minorBidi"/>
                            <w:color w:val="FF0000"/>
                            <w:kern w:val="24"/>
                            <w:sz w:val="16"/>
                            <w:szCs w:val="16"/>
                          </w:rPr>
                          <w:t xml:space="preserve"> of waveforms</w:t>
                        </w:r>
                      </w:p>
                    </w:txbxContent>
                  </v:textbox>
                </v:shape>
                <v:shape id="Freeform: Shape 119" o:spid="_x0000_s1086" style="position:absolute;left:33908;top:6466;width:8185;height:949;visibility:visible;mso-wrap-style:square;v-text-anchor:middle" coordsize="1129636,14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" path="m,141751c226984,74157,532736,13038,681961,1926,831186,-9186,980411,29707,1129636,68601e" filled="f" strokecolor="red" strokeweight="1pt">
                  <v:stroke endarrow="block" joinstyle="miter"/>
                  <v:path arrowok="t" o:connecttype="custom" o:connectlocs="0,94900;494097,1289;818448,45927" o:connectangles="0,0,0"/>
                </v:shape>
                <v:group id="Group 120" o:spid="_x0000_s1087" style="position:absolute;left:1800;top:1799;width:23281;height:17536" coordsize="29833,23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Freeform: Shape 121" o:spid="_x0000_s1088" style="position:absolute;left:738;top:12653;width:20136;height:10437;visibility:visible;mso-wrap-style:square;v-text-anchor:middle" coordsize="2013527,1043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" path="m397163,l,1025236r2013527,18473l397163,xe" filled="f" strokecolor="red" strokeweight="1pt">
                    <v:stroke joinstyle="miter"/>
                    <v:path arrowok="t" o:connecttype="custom" o:connectlocs="397163,0;0,1025236;2013527,1043709;397163,0" o:connectangles="0,0,0,0"/>
                  </v:shape>
                  <v:shape id="Freeform: Shape 122" o:spid="_x0000_s1089" style="position:absolute;left:646;top:9790;width:20228;height:13300;visibility:visible;mso-wrap-style:square;v-text-anchor:middle" coordsize="2022764,1330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" path="m,1311563r2022764,18473l277091,,,1311563xe" filled="f" strokecolor="red" strokeweight="1pt">
                    <v:stroke joinstyle="miter"/>
                    <v:path arrowok="t" o:connecttype="custom" o:connectlocs="0,1311563;2022764,1330036;277091,0;0,1311563" o:connectangles="0,0,0,0"/>
                  </v:shape>
                  <v:shape id="Freeform: Shape 123" o:spid="_x0000_s1090" style="position:absolute;left:646;top:6742;width:20228;height:16348;visibility:visible;mso-wrap-style:square;v-text-anchor:middle" coordsize="2022764,1634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" path="m,1616364r2022764,18473l138546,,,1616364xe" filled="f" strokecolor="red" strokeweight="1pt">
                    <v:stroke joinstyle="miter"/>
                    <v:path arrowok="t" o:connecttype="custom" o:connectlocs="0,1616364;2022764,1634837;138546,0;0,1616364" o:connectangles="0,0,0,0"/>
                  </v:shape>
                  <v:shape id="Straight Arrow Connector 124" o:spid="_x0000_s1091" type="#_x0000_t32" style="position:absolute;left:646;width:0;height:2290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" strokecolor="#4472c4 [3204]" strokeweight=".5pt">
                    <v:stroke endarrow="block" joinstyle="miter"/>
                  </v:shape>
                  <v:shape id="Straight Arrow Connector 125" o:spid="_x0000_s1092" type="#_x0000_t32" style="position:absolute;left:646;top:22906;width:29187;height: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" strokecolor="#4472c4 [3204]" strokeweight=".5pt">
                    <v:stroke endarrow="block" joinstyle="miter"/>
                  </v:shape>
                  <v:shape id="Freeform: Shape 136" o:spid="_x0000_s1093" style="position:absolute;left:10871;top:14501;width:2706;height:4156;visibility:visible;mso-wrap-style:square;v-text-anchor:middle" coordsize="270548,415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" path="m30403,415637c5773,325582,-18857,235528,21167,166255,61191,96982,165869,48491,270548,e" filled="f" strokecolor="red" strokeweight="1pt">
                    <v:stroke endarrow="block" joinstyle="miter"/>
                    <v:path arrowok="t" o:connecttype="custom" o:connectlocs="30403,415637;21167,166255;270548,0" o:connectangles="0,0,0"/>
                  </v:shape>
                  <v:shape id="Freeform: Shape 137" o:spid="_x0000_s1094" style="position:absolute;top:15517;width:3232;height:3048;visibility:visible;mso-wrap-style:square;v-text-anchor:middle" coordsize="323273,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" path="m323273,304800c299412,219364,275552,133928,221673,83128,167794,32328,,,,l,e" filled="f" strokecolor="red" strokeweight="1pt">
                    <v:stroke endarrow="block" joinstyle="miter"/>
                    <v:path arrowok="t" o:connecttype="custom" o:connectlocs="323273,304800;221673,83128;0,0;0,0" o:connectangles="0,0,0,0"/>
                  </v:shape>
                  <v:line id="Straight Connector 139" o:spid="_x0000_s1095" style="position:absolute;flip:x y;visibility:visible;mso-wrap-style:square" from="646,3478" to="20874,2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" strokecolor="#4472c4 [3204]" strokeweight=".5pt">
                    <v:stroke joinstyle="miter"/>
                  </v:line>
                  <v:shape id="TextBox 21" o:spid="_x0000_s1096" type="#_x0000_t202" style="position:absolute;left:10296;top:5586;width:14593;height:1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" filled="f" stroked="f">
                    <v:textbox>
                      <w:txbxContent>
                        <w:p w14:paraId="760C450B" w14:textId="062C21F4" w:rsidR="00DC38FF" w:rsidRPr="005F0C72" w:rsidRDefault="00DC38FF" w:rsidP="00DC38FF">
                          <w:pPr>
                            <w:rPr>
                              <w:rFonts w:asciiTheme="minorHAnsi" w:hAnsi="Calibri" w:cstheme="minorBidi"/>
                              <w:color w:val="FF0000"/>
                              <w:kern w:val="24"/>
                            </w:rPr>
                          </w:pPr>
                          <w:r w:rsidRPr="005F0C72">
                            <w:rPr>
                              <w:rFonts w:asciiTheme="minorHAnsi" w:hAnsi="Calibri" w:cstheme="minorBidi"/>
                              <w:color w:val="FF0000"/>
                              <w:kern w:val="24"/>
                              <w:sz w:val="16"/>
                              <w:szCs w:val="16"/>
                            </w:rPr>
                            <w:t xml:space="preserve">Boundary </w:t>
                          </w:r>
                          <w:r w:rsidR="00124710">
                            <w:rPr>
                              <w:rFonts w:asciiTheme="minorHAnsi" w:hAnsi="Calibri" w:cstheme="minorBidi"/>
                              <w:color w:val="FF0000"/>
                              <w:kern w:val="24"/>
                              <w:sz w:val="16"/>
                              <w:szCs w:val="16"/>
                            </w:rPr>
                            <w:t>of MPR0 capable</w:t>
                          </w:r>
                          <w:r w:rsidRPr="005F0C72">
                            <w:rPr>
                              <w:rFonts w:asciiTheme="minorHAnsi" w:hAnsi="Calibri" w:cstheme="minorBidi"/>
                              <w:color w:val="FF0000"/>
                              <w:kern w:val="24"/>
                              <w:sz w:val="16"/>
                              <w:szCs w:val="16"/>
                            </w:rPr>
                            <w:t xml:space="preserve"> waveforms expands outward with stronger filtering.</w:t>
                          </w:r>
                        </w:p>
                        <w:p w14:paraId="4FC1B673" w14:textId="77777777" w:rsidR="00DC38FF" w:rsidRDefault="00DC38FF"/>
                        <w:p w14:paraId="1B5A16B8" w14:textId="55813291" w:rsidR="00DC38FF" w:rsidRPr="005F0C72" w:rsidRDefault="00DC38FF" w:rsidP="00DC38FF">
                          <w:pPr>
                            <w:rPr>
                              <w:rFonts w:asciiTheme="minorHAnsi" w:hAnsi="Calibri" w:cstheme="minorBidi"/>
                              <w:color w:val="FF0000"/>
                              <w:kern w:val="24"/>
                            </w:rPr>
                          </w:pPr>
                          <w:r w:rsidRPr="005F0C72">
                            <w:rPr>
                              <w:rFonts w:asciiTheme="minorHAnsi" w:hAnsi="Calibri" w:cstheme="minorBidi"/>
                              <w:color w:val="FF0000"/>
                              <w:kern w:val="24"/>
                              <w:sz w:val="16"/>
                              <w:szCs w:val="16"/>
                            </w:rPr>
                            <w:t xml:space="preserve">Boundary </w:t>
                          </w:r>
                          <w:r w:rsidR="00124710">
                            <w:rPr>
                              <w:rFonts w:asciiTheme="minorHAnsi" w:hAnsi="Calibri" w:cstheme="minorBidi"/>
                              <w:color w:val="FF0000"/>
                              <w:kern w:val="24"/>
                              <w:sz w:val="16"/>
                              <w:szCs w:val="16"/>
                            </w:rPr>
                            <w:t>of MPR0 capable</w:t>
                          </w:r>
                          <w:r w:rsidRPr="005F0C72">
                            <w:rPr>
                              <w:rFonts w:asciiTheme="minorHAnsi" w:hAnsi="Calibri" w:cstheme="minorBidi"/>
                              <w:color w:val="FF0000"/>
                              <w:kern w:val="24"/>
                              <w:sz w:val="16"/>
                              <w:szCs w:val="16"/>
                            </w:rPr>
                            <w:t xml:space="preserve"> waveforms expands outward with stronger filtering.</w:t>
                          </w:r>
                        </w:p>
                      </w:txbxContent>
                    </v:textbox>
                  </v:shape>
                  <v:shape id="TextBox 22" o:spid="_x0000_s1097" type="#_x0000_t202" style="position:absolute;left:2889;top:525;width:13227;height:5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" filled="f" stroked="f">
                    <v:textbox>
                      <w:txbxContent>
                        <w:p w14:paraId="5C4F9DB1" w14:textId="77777777" w:rsidR="00DC38FF" w:rsidRPr="005F0C72" w:rsidRDefault="00DC38FF" w:rsidP="00DC38FF">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p w14:paraId="75617FB1" w14:textId="77777777" w:rsidR="00DC38FF" w:rsidRDefault="00DC38FF"/>
                        <w:p w14:paraId="5ABB7C94" w14:textId="386C94D3" w:rsidR="00DC38FF" w:rsidRPr="005F0C72" w:rsidRDefault="00DC38FF" w:rsidP="00DC38FF">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txbxContent>
                    </v:textbox>
                  </v:shape>
                  <v:shape id="Freeform: Shape 142" o:spid="_x0000_s1098" style="position:absolute;left:554;top:15167;width:20135;height:7851;visibility:visible;mso-wrap-style:square;v-text-anchor:middle" coordsize="2013527,785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" path="m572654,l,766618r2013527,18473l572654,xe" fillcolor="#fff2cc [663]" strokecolor="#4472c4 [3204]" strokeweight="1pt">
                    <v:stroke joinstyle="miter"/>
                    <v:path arrowok="t" o:connecttype="custom" o:connectlocs="572654,0;0,766618;2013527,785091;572654,0" o:connectangles="0,0,0,0"/>
                  </v:shape>
                  <v:shape id="TextBox 24" o:spid="_x0000_s1099" type="#_x0000_t202" style="position:absolute;left:5229;top:19916;width:13227;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" filled="f" stroked="f">
                    <v:textbox>
                      <w:txbxContent>
                        <w:p w14:paraId="3D9DC1A4" w14:textId="77777777" w:rsidR="00DC38FF" w:rsidRDefault="00DC38FF" w:rsidP="00DC38FF">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Inner</w:t>
                          </w:r>
                        </w:p>
                        <w:p w14:paraId="681A81CC" w14:textId="77777777" w:rsidR="00DC38FF" w:rsidRDefault="00DC38FF"/>
                        <w:p w14:paraId="57685ECE" w14:textId="5BF26B6A" w:rsidR="00DC38FF" w:rsidRDefault="00DC38FF" w:rsidP="00DC38FF">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Inner</w:t>
                          </w:r>
                        </w:p>
                      </w:txbxContent>
                    </v:textbox>
                  </v:shape>
                </v:group>
                <v:shape id="TextBox 3" o:spid="_x0000_s1100" type="#_x0000_t202" style="position:absolute;left:25081;top:9095;width:10584;height:4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" filled="f" stroked="f">
                  <v:textbox>
                    <w:txbxContent>
                      <w:p w14:paraId="1E3EA5A6" w14:textId="0E1F530F" w:rsidR="00EA3183" w:rsidRPr="00A723F6" w:rsidRDefault="00EA3183" w:rsidP="00EA3183">
                        <w:pPr>
                          <w:rPr>
                            <w:rFonts w:ascii="Calibri" w:hAnsi="Calibri"/>
                            <w:color w:val="92D050"/>
                            <w:kern w:val="24"/>
                            <w:sz w:val="16"/>
                            <w:szCs w:val="16"/>
                          </w:rPr>
                        </w:pPr>
                        <w:r w:rsidRPr="00A723F6">
                          <w:rPr>
                            <w:rFonts w:ascii="Calibri" w:hAnsi="Calibri"/>
                            <w:color w:val="92D050"/>
                            <w:kern w:val="24"/>
                            <w:sz w:val="16"/>
                            <w:szCs w:val="16"/>
                          </w:rPr>
                          <w:t>Boundary of legacy inner waveforms</w:t>
                        </w:r>
                      </w:p>
                    </w:txbxContent>
                  </v:textbox>
                </v:shape>
                <v:shape id="Freeform: Shape 290" o:spid="_x0000_s1101" style="position:absolute;left:34984;top:10983;width:7361;height:1626;visibility:visible;mso-wrap-style:square;v-text-anchor:middle" coordsize="1016651,244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" path="m,-1c227309,38476,430671,44628,538256,86885v107585,42257,221158,65913,478395,157547e" filled="f" strokecolor="#92d050" strokeweight="1pt">
                  <v:stroke endarrow="block" joinstyle="miter"/>
                  <v:path arrowok="t" o:connecttype="custom" o:connectlocs="0,-1;389675,57815;736013,162650" o:connectangles="0,0,0"/>
                </v:shape>
                <v:shape id="TextBox 11" o:spid="_x0000_s1102" type="#_x0000_t202" style="position:absolute;left:25219;top:12850;width:1057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" filled="f" stroked="f">
                  <v:textbox>
                    <w:txbxContent>
                      <w:p w14:paraId="0F6FACC5" w14:textId="0B8D9AE9" w:rsidR="006116AA" w:rsidRPr="006116AA" w:rsidRDefault="006116AA" w:rsidP="006116AA">
                        <w:pPr>
                          <w:rPr>
                            <w:rFonts w:ascii="Calibri" w:hAnsi="Calibri"/>
                            <w:kern w:val="24"/>
                            <w:sz w:val="16"/>
                            <w:szCs w:val="16"/>
                          </w:rPr>
                        </w:pPr>
                        <w:r w:rsidRPr="006116AA">
                          <w:rPr>
                            <w:rFonts w:ascii="Calibri" w:hAnsi="Calibri"/>
                            <w:kern w:val="24"/>
                            <w:sz w:val="16"/>
                            <w:szCs w:val="16"/>
                          </w:rPr>
                          <w:t xml:space="preserve">Boundary of </w:t>
                        </w:r>
                        <w:r>
                          <w:rPr>
                            <w:rFonts w:ascii="Calibri" w:hAnsi="Calibri"/>
                            <w:kern w:val="24"/>
                            <w:sz w:val="16"/>
                            <w:szCs w:val="16"/>
                          </w:rPr>
                          <w:t xml:space="preserve">enhanced inner </w:t>
                        </w:r>
                        <w:r w:rsidRPr="006116AA">
                          <w:rPr>
                            <w:rFonts w:ascii="Calibri" w:hAnsi="Calibri"/>
                            <w:kern w:val="24"/>
                            <w:sz w:val="16"/>
                            <w:szCs w:val="16"/>
                          </w:rPr>
                          <w:t>waveforms</w:t>
                        </w:r>
                        <w:r>
                          <w:rPr>
                            <w:rFonts w:ascii="Calibri" w:hAnsi="Calibri"/>
                            <w:kern w:val="24"/>
                            <w:sz w:val="16"/>
                            <w:szCs w:val="16"/>
                          </w:rPr>
                          <w:t xml:space="preserve"> (section 2.2)</w:t>
                        </w:r>
                      </w:p>
                    </w:txbxContent>
                  </v:textbox>
                </v:shape>
                <v:shape id="Freeform: Shape 292" o:spid="_x0000_s1103" style="position:absolute;left:34166;top:14254;width:8179;height:946;visibility:visible;mso-wrap-style:square;v-text-anchor:middle" coordsize="1129636,14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" path="m,141751c226984,74157,532736,13038,681961,1926,831186,-9186,980411,29707,1129636,68601e" filled="f" strokecolor="black [3213]" strokeweight="1pt">
                  <v:stroke endarrow="block" joinstyle="miter"/>
                  <v:path arrowok="t" o:connecttype="custom" o:connectlocs="0,94615;493754,1286;817880,45789" o:connectangles="0,0,0"/>
                </v:shape>
                <w10:anchorlock/>
              </v:group>
            </w:pict>
          </mc:Fallback>
        </mc:AlternateContent>
      </w:r>
    </w:p>
    <w:p w14:paraId="09231C00" w14:textId="77777777" w:rsidR="00DC38FF" w:rsidRDefault="00DC38FF">
      <w:pPr>
        <w:spacing w:after="0"/>
      </w:pPr>
    </w:p>
    <w:p w14:paraId="1D03DABC" w14:textId="177990AB" w:rsidR="00A657D1" w:rsidRDefault="00265CC6">
      <w:pPr>
        <w:spacing w:after="0"/>
      </w:pPr>
      <w:r>
        <w:t>Progressively s</w:t>
      </w:r>
      <w:r w:rsidR="006578C8">
        <w:t>trong</w:t>
      </w:r>
      <w:r>
        <w:t>er</w:t>
      </w:r>
      <w:r w:rsidR="006578C8">
        <w:t xml:space="preserve"> FDSS profiles </w:t>
      </w:r>
      <w:r w:rsidR="00847955">
        <w:t xml:space="preserve">continue to help the </w:t>
      </w:r>
      <w:r>
        <w:t xml:space="preserve">UL power level at the </w:t>
      </w:r>
      <w:r w:rsidR="00847955">
        <w:t xml:space="preserve">UE but erode </w:t>
      </w:r>
      <w:r>
        <w:t>net</w:t>
      </w:r>
      <w:r w:rsidR="00847955">
        <w:t xml:space="preserve"> link gain, </w:t>
      </w:r>
      <w:r w:rsidR="00635315">
        <w:t>so it</w:t>
      </w:r>
      <w:r w:rsidR="00847955">
        <w:t xml:space="preserve"> is necessary</w:t>
      </w:r>
      <w:r w:rsidR="00635315">
        <w:t xml:space="preserve"> to limit how much filtering is applied</w:t>
      </w:r>
      <w:r w:rsidR="00847955">
        <w:t xml:space="preserve">. Our work in </w:t>
      </w:r>
      <w:r w:rsidR="004D3DF0">
        <w:t>[1]</w:t>
      </w:r>
      <w:r w:rsidR="00847955">
        <w:t xml:space="preserve"> suggested that a mild </w:t>
      </w:r>
      <w:proofErr w:type="spellStart"/>
      <w:r w:rsidR="00847955">
        <w:t>trRRC</w:t>
      </w:r>
      <w:proofErr w:type="spellEnd"/>
      <w:r w:rsidR="00847955">
        <w:t xml:space="preserve"> filter </w:t>
      </w:r>
      <w:r w:rsidR="00A21F6F">
        <w:t xml:space="preserve">with coefficients [0.5 0.4] </w:t>
      </w:r>
      <w:r w:rsidR="00CA16D3">
        <w:t xml:space="preserve"> </w:t>
      </w:r>
      <w:r w:rsidR="00A657D1">
        <w:t xml:space="preserve">are </w:t>
      </w:r>
      <w:r w:rsidR="00A21F6F">
        <w:t xml:space="preserve">a </w:t>
      </w:r>
      <w:r w:rsidR="00CA16D3">
        <w:t xml:space="preserve">practical upper limit to </w:t>
      </w:r>
      <w:r w:rsidR="00C60342">
        <w:t>realize net gain</w:t>
      </w:r>
      <w:r w:rsidR="00A657D1">
        <w:t>.</w:t>
      </w:r>
    </w:p>
    <w:p w14:paraId="68D2B9DA" w14:textId="77777777" w:rsidR="00C469EC" w:rsidRDefault="00C469EC">
      <w:pPr>
        <w:spacing w:after="0"/>
      </w:pPr>
    </w:p>
    <w:p w14:paraId="4F9EE36C" w14:textId="47F2C16F" w:rsidR="00C469EC" w:rsidRPr="00C469EC" w:rsidRDefault="00C469EC" w:rsidP="00C469EC">
      <w:pPr>
        <w:ind w:left="810"/>
      </w:pPr>
      <w:r w:rsidRPr="00C469EC">
        <w:t>Observation 4</w:t>
      </w:r>
      <w:r>
        <w:t xml:space="preserve"> </w:t>
      </w:r>
      <w:r w:rsidR="004D3DF0">
        <w:t>[1]</w:t>
      </w:r>
      <w:r w:rsidRPr="00C469EC">
        <w:t>: FDSS + DFT-s-QPSK yield meaningful link-level gains only for mild filter profiles (&lt; 5 dB droop) due to erosion of link benefit with strong FDSS profiles.</w:t>
      </w:r>
    </w:p>
    <w:p w14:paraId="4E7F7200" w14:textId="3C92FF82" w:rsidR="00DC38FF" w:rsidRDefault="006B32D2">
      <w:pPr>
        <w:spacing w:after="0"/>
      </w:pPr>
      <w:r>
        <w:t xml:space="preserve">To define this </w:t>
      </w:r>
      <w:r w:rsidR="006578C8">
        <w:t>enhancement therefore, two aspects need to be defined</w:t>
      </w:r>
      <w:r w:rsidR="00DF7FA6">
        <w:t xml:space="preserve"> in the standard</w:t>
      </w:r>
      <w:r w:rsidR="006578C8">
        <w:t>:</w:t>
      </w:r>
    </w:p>
    <w:p w14:paraId="0639FEE8" w14:textId="5FBE7A0A" w:rsidR="006578C8" w:rsidRDefault="006578C8" w:rsidP="006578C8">
      <w:pPr>
        <w:pStyle w:val="ListParagraph"/>
        <w:numPr>
          <w:ilvl w:val="0"/>
          <w:numId w:val="44"/>
        </w:numPr>
        <w:spacing w:after="0"/>
      </w:pPr>
      <w:r>
        <w:t>A limit on how much filtering can be employed in the UE</w:t>
      </w:r>
    </w:p>
    <w:p w14:paraId="179E06EC" w14:textId="369C6AEB" w:rsidR="00DF7FA6" w:rsidRDefault="00DF7FA6" w:rsidP="006578C8">
      <w:pPr>
        <w:pStyle w:val="ListParagraph"/>
        <w:numPr>
          <w:ilvl w:val="0"/>
          <w:numId w:val="44"/>
        </w:numPr>
        <w:spacing w:after="0"/>
      </w:pPr>
      <w:r>
        <w:t>A simple way to define the enhancement region</w:t>
      </w:r>
    </w:p>
    <w:p w14:paraId="6EC1EF10" w14:textId="77777777" w:rsidR="00877DEA" w:rsidRDefault="00877DEA" w:rsidP="00877DEA">
      <w:pPr>
        <w:spacing w:after="0"/>
      </w:pPr>
    </w:p>
    <w:p w14:paraId="43542C29" w14:textId="45D9EAB3" w:rsidR="00877DEA" w:rsidRDefault="003F4917" w:rsidP="00877DEA">
      <w:pPr>
        <w:spacing w:after="0"/>
      </w:pPr>
      <w:r>
        <w:t xml:space="preserve">The first aspect </w:t>
      </w:r>
      <w:r w:rsidR="000C3EF3">
        <w:t>represents the challenge</w:t>
      </w:r>
      <w:r w:rsidR="00AE057F">
        <w:t xml:space="preserve"> </w:t>
      </w:r>
      <w:r w:rsidR="00274EDA">
        <w:t xml:space="preserve">of </w:t>
      </w:r>
      <w:r w:rsidR="00AE057F">
        <w:t xml:space="preserve">restricting </w:t>
      </w:r>
      <w:r w:rsidR="00274EDA">
        <w:t>PSD variation across the allocation</w:t>
      </w:r>
      <w:r w:rsidR="00AE057F">
        <w:t xml:space="preserve"> to about 5 </w:t>
      </w:r>
      <w:proofErr w:type="spellStart"/>
      <w:r w:rsidR="00AE057F">
        <w:t>dB</w:t>
      </w:r>
      <w:r w:rsidR="00C17240">
        <w:t>.</w:t>
      </w:r>
      <w:proofErr w:type="spellEnd"/>
      <w:r w:rsidR="00C17240">
        <w:t xml:space="preserve"> </w:t>
      </w:r>
      <w:r w:rsidR="005A528E">
        <w:t xml:space="preserve">This allowance is centred on the allocation rather than fixed to the channel, so it must be modelled on the </w:t>
      </w:r>
      <w:r w:rsidR="00740AEE">
        <w:t xml:space="preserve">EVM equalizer </w:t>
      </w:r>
      <w:r w:rsidR="005A528E">
        <w:t xml:space="preserve">flatness requirement for pi/2 BPSK. </w:t>
      </w:r>
      <w:r w:rsidR="00C17240">
        <w:t>The standard already allows about</w:t>
      </w:r>
      <w:r w:rsidR="00410041">
        <w:t xml:space="preserve"> </w:t>
      </w:r>
      <w:r w:rsidR="00C17240">
        <w:t>4</w:t>
      </w:r>
      <w:r w:rsidR="00410041">
        <w:t xml:space="preserve"> dB </w:t>
      </w:r>
      <w:r w:rsidR="00FA3259">
        <w:t>PSD variation in</w:t>
      </w:r>
      <w:r w:rsidR="00BF02D3">
        <w:t xml:space="preserve"> the EVM equalizer flatness</w:t>
      </w:r>
      <w:r w:rsidR="00AE6A0B">
        <w:t xml:space="preserve"> </w:t>
      </w:r>
      <w:r w:rsidR="00FA3259">
        <w:t xml:space="preserve">requirement </w:t>
      </w:r>
      <w:r w:rsidR="00410041">
        <w:t xml:space="preserve">for waveforms </w:t>
      </w:r>
      <w:r w:rsidR="00AE6A0B">
        <w:t xml:space="preserve">away from the </w:t>
      </w:r>
      <w:r w:rsidR="00A9198B">
        <w:t>band</w:t>
      </w:r>
      <w:r w:rsidR="00AE6A0B">
        <w:t xml:space="preserve"> edges</w:t>
      </w:r>
      <w:r w:rsidR="00410041">
        <w:t>.</w:t>
      </w:r>
      <w:r w:rsidR="00AE6A0B">
        <w:t xml:space="preserve"> </w:t>
      </w:r>
      <w:r w:rsidR="00B44B4B">
        <w:t xml:space="preserve">One way to set a requirement is to allow </w:t>
      </w:r>
      <w:r w:rsidR="00516A10">
        <w:t xml:space="preserve">up to 10 dB </w:t>
      </w:r>
      <w:r w:rsidR="0021654F">
        <w:t xml:space="preserve">(4+ 5 + 1 </w:t>
      </w:r>
      <w:r w:rsidR="00E50180">
        <w:t xml:space="preserve">dB margin) </w:t>
      </w:r>
      <w:r w:rsidR="00516A10">
        <w:t xml:space="preserve">across </w:t>
      </w:r>
      <w:r w:rsidR="008961C3">
        <w:t>an</w:t>
      </w:r>
      <w:r w:rsidR="00516A10">
        <w:t xml:space="preserve"> allocation</w:t>
      </w:r>
      <w:r w:rsidR="008961C3">
        <w:t xml:space="preserve"> that is far enough</w:t>
      </w:r>
      <w:r w:rsidR="0021654F">
        <w:t xml:space="preserve"> away from the channel edges.</w:t>
      </w:r>
      <w:r w:rsidR="00E50180">
        <w:t xml:space="preserve"> Unfortunately, at the </w:t>
      </w:r>
      <w:r w:rsidR="00A9198B">
        <w:t>band</w:t>
      </w:r>
      <w:r w:rsidR="00E50180">
        <w:t xml:space="preserve"> edges a </w:t>
      </w:r>
      <w:r w:rsidR="00E14096">
        <w:t>worst-case</w:t>
      </w:r>
      <w:r w:rsidR="00E50180">
        <w:t xml:space="preserve"> addition of the</w:t>
      </w:r>
      <w:r w:rsidR="006C67A3">
        <w:t xml:space="preserve"> legacy</w:t>
      </w:r>
      <w:r w:rsidR="00E50180">
        <w:t xml:space="preserve"> </w:t>
      </w:r>
      <w:r w:rsidR="006C67A3">
        <w:t>flatness allowance</w:t>
      </w:r>
      <w:r w:rsidR="00DF01DE">
        <w:t xml:space="preserve"> and the </w:t>
      </w:r>
      <w:r w:rsidR="00E14096">
        <w:t>PSD variation from the desired</w:t>
      </w:r>
      <w:r w:rsidR="00DF01DE">
        <w:t xml:space="preserve"> FDSS </w:t>
      </w:r>
      <w:r w:rsidR="00227E00">
        <w:t>create a nonsensically loose requirement.</w:t>
      </w:r>
    </w:p>
    <w:p w14:paraId="76465C0D" w14:textId="77777777" w:rsidR="00227E00" w:rsidRDefault="00227E00" w:rsidP="00877DEA">
      <w:pPr>
        <w:spacing w:after="0"/>
      </w:pPr>
    </w:p>
    <w:p w14:paraId="1A2A820E" w14:textId="6AB410C6" w:rsidR="00227E00" w:rsidRPr="0058010A" w:rsidRDefault="00227E00" w:rsidP="00877DEA">
      <w:pPr>
        <w:spacing w:after="0"/>
        <w:rPr>
          <w:b/>
          <w:bCs/>
        </w:rPr>
      </w:pPr>
      <w:r w:rsidRPr="0058010A">
        <w:rPr>
          <w:b/>
          <w:bCs/>
        </w:rPr>
        <w:t xml:space="preserve">Observation 3: </w:t>
      </w:r>
      <w:r w:rsidR="00C4407B" w:rsidRPr="0058010A">
        <w:rPr>
          <w:b/>
          <w:bCs/>
        </w:rPr>
        <w:t>I</w:t>
      </w:r>
      <w:r w:rsidR="00A9198B" w:rsidRPr="0058010A">
        <w:rPr>
          <w:b/>
          <w:bCs/>
        </w:rPr>
        <w:t xml:space="preserve">t is difficult to reconcile </w:t>
      </w:r>
      <w:r w:rsidR="006C67A3" w:rsidRPr="0058010A">
        <w:rPr>
          <w:b/>
          <w:bCs/>
        </w:rPr>
        <w:t xml:space="preserve">legacy band edge </w:t>
      </w:r>
      <w:r w:rsidR="009B0014" w:rsidRPr="0058010A">
        <w:rPr>
          <w:b/>
          <w:bCs/>
        </w:rPr>
        <w:t xml:space="preserve">flatness relaxation with </w:t>
      </w:r>
      <w:r w:rsidR="00C4407B" w:rsidRPr="0058010A">
        <w:rPr>
          <w:b/>
          <w:bCs/>
        </w:rPr>
        <w:t>the need to realize meaningful link gain with FDSS</w:t>
      </w:r>
      <w:r w:rsidR="00BA40F3" w:rsidRPr="0058010A">
        <w:rPr>
          <w:b/>
          <w:bCs/>
        </w:rPr>
        <w:t xml:space="preserve"> (</w:t>
      </w:r>
      <w:proofErr w:type="gramStart"/>
      <w:r w:rsidR="00BA40F3" w:rsidRPr="0058010A">
        <w:rPr>
          <w:b/>
          <w:bCs/>
        </w:rPr>
        <w:t>i.e.</w:t>
      </w:r>
      <w:proofErr w:type="gramEnd"/>
      <w:r w:rsidR="00BA40F3" w:rsidRPr="0058010A">
        <w:rPr>
          <w:b/>
          <w:bCs/>
        </w:rPr>
        <w:t xml:space="preserve"> restriction to mild filtering)</w:t>
      </w:r>
      <w:r w:rsidR="00C4407B" w:rsidRPr="0058010A">
        <w:rPr>
          <w:b/>
          <w:bCs/>
        </w:rPr>
        <w:t>.</w:t>
      </w:r>
    </w:p>
    <w:p w14:paraId="34DAACC1" w14:textId="77777777" w:rsidR="00793D94" w:rsidRDefault="00793D94" w:rsidP="00877DEA">
      <w:pPr>
        <w:spacing w:after="0"/>
      </w:pPr>
    </w:p>
    <w:p w14:paraId="6D130FCF" w14:textId="475711B3" w:rsidR="00793D94" w:rsidRPr="002D5055" w:rsidRDefault="00BD0742" w:rsidP="00877DEA">
      <w:pPr>
        <w:spacing w:after="0"/>
        <w:rPr>
          <w:b/>
          <w:bCs/>
        </w:rPr>
      </w:pPr>
      <w:r w:rsidRPr="002D5055">
        <w:rPr>
          <w:b/>
          <w:bCs/>
        </w:rPr>
        <w:t>Observation 4</w:t>
      </w:r>
      <w:r w:rsidR="00793D94" w:rsidRPr="002D5055">
        <w:rPr>
          <w:b/>
          <w:bCs/>
        </w:rPr>
        <w:t xml:space="preserve">: </w:t>
      </w:r>
      <w:r w:rsidRPr="002D5055">
        <w:rPr>
          <w:b/>
          <w:bCs/>
        </w:rPr>
        <w:t xml:space="preserve">The FDSS based enhancement can be </w:t>
      </w:r>
      <w:r w:rsidR="00796186" w:rsidRPr="002D5055">
        <w:rPr>
          <w:b/>
          <w:bCs/>
        </w:rPr>
        <w:t xml:space="preserve">defined </w:t>
      </w:r>
      <w:r w:rsidR="002A2E91" w:rsidRPr="002D5055">
        <w:rPr>
          <w:b/>
          <w:bCs/>
        </w:rPr>
        <w:t>if it is r</w:t>
      </w:r>
      <w:r w:rsidR="00793D94" w:rsidRPr="002D5055">
        <w:rPr>
          <w:b/>
          <w:bCs/>
        </w:rPr>
        <w:t>estrict</w:t>
      </w:r>
      <w:r w:rsidR="002A2E91" w:rsidRPr="002D5055">
        <w:rPr>
          <w:b/>
          <w:bCs/>
        </w:rPr>
        <w:t>ed</w:t>
      </w:r>
      <w:r w:rsidR="00793D94" w:rsidRPr="002D5055">
        <w:rPr>
          <w:b/>
          <w:bCs/>
        </w:rPr>
        <w:t xml:space="preserve"> </w:t>
      </w:r>
      <w:r w:rsidR="002A2E91" w:rsidRPr="002D5055">
        <w:rPr>
          <w:b/>
          <w:bCs/>
        </w:rPr>
        <w:t>to RB allocations</w:t>
      </w:r>
      <w:r w:rsidR="00821A0E" w:rsidRPr="002D5055">
        <w:rPr>
          <w:b/>
          <w:bCs/>
        </w:rPr>
        <w:t xml:space="preserve"> that are at least 5 MHz away from the band edge, where the tighter EVM equalizer flatness requirement applies.</w:t>
      </w:r>
    </w:p>
    <w:p w14:paraId="7B9438D8" w14:textId="77777777" w:rsidR="005A044F" w:rsidRDefault="005A044F" w:rsidP="00877DEA">
      <w:pPr>
        <w:spacing w:after="0"/>
      </w:pPr>
    </w:p>
    <w:p w14:paraId="1D768A38" w14:textId="2FF68251" w:rsidR="00DC38FF" w:rsidRDefault="002A2E91">
      <w:pPr>
        <w:spacing w:after="0"/>
      </w:pPr>
      <w:r>
        <w:t xml:space="preserve">The second aspect </w:t>
      </w:r>
      <w:r w:rsidR="009C2572">
        <w:t>is defining the geometry of the enhancement region</w:t>
      </w:r>
      <w:r w:rsidR="008211AB">
        <w:t xml:space="preserve"> which </w:t>
      </w:r>
      <w:r w:rsidR="00462262">
        <w:t xml:space="preserve">can support at least MPR0 UL transmission. </w:t>
      </w:r>
      <w:r w:rsidR="00312E46">
        <w:t>This</w:t>
      </w:r>
      <w:r w:rsidR="0016146F">
        <w:t xml:space="preserve"> region is loosely marked out by the blue triangular region in figure 2.3-1. </w:t>
      </w:r>
      <w:r w:rsidR="00462262">
        <w:t xml:space="preserve">Since this region includes both inner and outer waveforms, this region </w:t>
      </w:r>
      <w:r w:rsidR="00B90153">
        <w:t xml:space="preserve">is a more general ‘enhanced power’ region without </w:t>
      </w:r>
      <w:r w:rsidR="008911D1">
        <w:t>an ‘</w:t>
      </w:r>
      <w:r w:rsidR="00B90153">
        <w:t>inner</w:t>
      </w:r>
      <w:r w:rsidR="008911D1">
        <w:t>’</w:t>
      </w:r>
      <w:r w:rsidR="00B90153">
        <w:t xml:space="preserve"> or </w:t>
      </w:r>
      <w:r w:rsidR="008911D1">
        <w:t>‘</w:t>
      </w:r>
      <w:r w:rsidR="00B90153">
        <w:t>outer</w:t>
      </w:r>
      <w:r w:rsidR="008911D1">
        <w:t>’</w:t>
      </w:r>
      <w:r w:rsidR="00B90153">
        <w:t xml:space="preserve"> qualification</w:t>
      </w:r>
      <w:r w:rsidR="009C2572">
        <w:t xml:space="preserve">. This </w:t>
      </w:r>
      <w:r w:rsidR="00436290">
        <w:t xml:space="preserve">triangular </w:t>
      </w:r>
      <w:r w:rsidR="00235138">
        <w:t xml:space="preserve">‘enhanced power’ </w:t>
      </w:r>
      <w:r w:rsidR="00A042AA">
        <w:t xml:space="preserve">region can be </w:t>
      </w:r>
      <w:r w:rsidR="006F69A2">
        <w:t xml:space="preserve">mathematically </w:t>
      </w:r>
      <w:r w:rsidR="00A042AA">
        <w:t>described</w:t>
      </w:r>
      <w:r w:rsidR="00245814">
        <w:t xml:space="preserve"> as a variation of the legacy inner region</w:t>
      </w:r>
      <w:r w:rsidR="009C2572">
        <w:t xml:space="preserve"> by defining </w:t>
      </w:r>
      <w:r w:rsidR="00A042AA">
        <w:t xml:space="preserve">a single </w:t>
      </w:r>
      <w:r w:rsidR="009C2572">
        <w:t>region modification parameter</w:t>
      </w:r>
      <w:r w:rsidR="00910A59">
        <w:t xml:space="preserve"> </w:t>
      </w:r>
      <w:r w:rsidR="006F69A2">
        <w:t>‘</w:t>
      </w:r>
      <w:r w:rsidR="0013589E">
        <w:t>P</w:t>
      </w:r>
      <w:r w:rsidR="006F69A2">
        <w:t>2</w:t>
      </w:r>
      <w:r w:rsidR="0013589E">
        <w:t>’ as shown below.</w:t>
      </w:r>
    </w:p>
    <w:p w14:paraId="228CA36D" w14:textId="77777777" w:rsidR="0013589E" w:rsidRDefault="0013589E">
      <w:pPr>
        <w:spacing w:after="0"/>
      </w:pPr>
    </w:p>
    <w:p w14:paraId="6778C901" w14:textId="1E92A6ED" w:rsidR="00B274CE" w:rsidRDefault="00B274CE" w:rsidP="00B274CE">
      <w:r>
        <w:t>An enhanced power allocation is one that satisfies the following condition</w:t>
      </w:r>
      <w:r w:rsidR="00564C93">
        <w:t xml:space="preserve"> </w:t>
      </w:r>
      <w:r w:rsidR="004D3DF0">
        <w:t>[2,3]</w:t>
      </w:r>
      <w:r>
        <w:t>:</w:t>
      </w:r>
    </w:p>
    <w:p w14:paraId="41EB00D1" w14:textId="7EC37E06" w:rsidR="00B274CE" w:rsidRDefault="00B274CE" w:rsidP="000664D4">
      <w:pPr>
        <w:pStyle w:val="EQ"/>
        <w:jc w:val="center"/>
      </w:pPr>
      <w:r w:rsidRPr="00A1115A">
        <w:t>RB</w:t>
      </w:r>
      <w:r w:rsidRPr="00A1115A">
        <w:rPr>
          <w:vertAlign w:val="subscript"/>
        </w:rPr>
        <w:t>Start,Low</w:t>
      </w:r>
      <w:r>
        <w:rPr>
          <w:vertAlign w:val="subscript"/>
        </w:rPr>
        <w:t>,enh</w:t>
      </w:r>
      <w:r w:rsidRPr="00A1115A">
        <w:rPr>
          <w:vertAlign w:val="subscript"/>
        </w:rPr>
        <w:t xml:space="preserve">  </w:t>
      </w:r>
      <w:r w:rsidRPr="00A1115A">
        <w:t>≤  RB</w:t>
      </w:r>
      <w:r w:rsidRPr="00A1115A">
        <w:rPr>
          <w:vertAlign w:val="subscript"/>
        </w:rPr>
        <w:t>Start</w:t>
      </w:r>
      <w:r>
        <w:rPr>
          <w:vertAlign w:val="subscript"/>
        </w:rPr>
        <w:t>,enh</w:t>
      </w:r>
      <w:r w:rsidRPr="00A1115A">
        <w:rPr>
          <w:vertAlign w:val="subscript"/>
        </w:rPr>
        <w:t xml:space="preserve">  </w:t>
      </w:r>
      <w:r w:rsidRPr="00A1115A">
        <w:t>≤  RB</w:t>
      </w:r>
      <w:r w:rsidRPr="00A1115A">
        <w:rPr>
          <w:vertAlign w:val="subscript"/>
        </w:rPr>
        <w:t>Start,High</w:t>
      </w:r>
      <w:r>
        <w:rPr>
          <w:vertAlign w:val="subscript"/>
        </w:rPr>
        <w:t>,enh</w:t>
      </w:r>
      <w:r w:rsidR="000664D4">
        <w:t>, w</w:t>
      </w:r>
      <w:r>
        <w:t>here:</w:t>
      </w:r>
    </w:p>
    <w:p w14:paraId="48125BC6" w14:textId="6FDFFA6C" w:rsidR="00B274CE" w:rsidRPr="00A1115A" w:rsidRDefault="00B274CE" w:rsidP="00B274CE">
      <w:pPr>
        <w:pStyle w:val="EQ"/>
        <w:jc w:val="center"/>
      </w:pPr>
      <w:r>
        <w:t xml:space="preserve"> </w:t>
      </w:r>
      <w:r w:rsidRPr="00A1115A">
        <w:t>RB</w:t>
      </w:r>
      <w:r w:rsidRPr="00A1115A">
        <w:rPr>
          <w:vertAlign w:val="subscript"/>
        </w:rPr>
        <w:t>Start,Low</w:t>
      </w:r>
      <w:r>
        <w:rPr>
          <w:vertAlign w:val="subscript"/>
        </w:rPr>
        <w:t>,enh</w:t>
      </w:r>
      <w:r w:rsidRPr="00A1115A">
        <w:t xml:space="preserve"> = max(1, </w:t>
      </w:r>
      <w:r w:rsidR="005E3026">
        <w:rPr>
          <w:highlight w:val="yellow"/>
        </w:rPr>
        <w:t>P2</w:t>
      </w:r>
      <w:r>
        <w:t>*</w:t>
      </w:r>
      <w:r w:rsidRPr="00A1115A">
        <w:t>floor(L</w:t>
      </w:r>
      <w:r w:rsidRPr="00A1115A">
        <w:rPr>
          <w:vertAlign w:val="subscript"/>
        </w:rPr>
        <w:t>CRB</w:t>
      </w:r>
      <w:r w:rsidRPr="00A1115A">
        <w:t>/2))</w:t>
      </w:r>
      <w:r w:rsidR="000664D4">
        <w:t xml:space="preserve"> and </w:t>
      </w:r>
      <w:r w:rsidRPr="00A1115A">
        <w:t>RB</w:t>
      </w:r>
      <w:r w:rsidRPr="00A1115A">
        <w:rPr>
          <w:vertAlign w:val="subscript"/>
        </w:rPr>
        <w:t>Start,High</w:t>
      </w:r>
      <w:r>
        <w:rPr>
          <w:vertAlign w:val="subscript"/>
        </w:rPr>
        <w:t>,enh</w:t>
      </w:r>
      <w:r w:rsidRPr="00A1115A">
        <w:t xml:space="preserve"> = N</w:t>
      </w:r>
      <w:r w:rsidRPr="00A1115A">
        <w:rPr>
          <w:vertAlign w:val="subscript"/>
        </w:rPr>
        <w:t>RB</w:t>
      </w:r>
      <w:r w:rsidRPr="00A1115A">
        <w:t xml:space="preserve"> – RB</w:t>
      </w:r>
      <w:r w:rsidRPr="00A1115A">
        <w:rPr>
          <w:vertAlign w:val="subscript"/>
        </w:rPr>
        <w:t>Start,Low</w:t>
      </w:r>
      <w:r>
        <w:rPr>
          <w:vertAlign w:val="subscript"/>
        </w:rPr>
        <w:t>,enh</w:t>
      </w:r>
      <w:r w:rsidRPr="00A1115A">
        <w:t xml:space="preserve"> – L</w:t>
      </w:r>
      <w:r w:rsidRPr="00A1115A">
        <w:rPr>
          <w:vertAlign w:val="subscript"/>
        </w:rPr>
        <w:t>CRB</w:t>
      </w:r>
    </w:p>
    <w:p w14:paraId="03578FFA" w14:textId="4682A78B" w:rsidR="00B274CE" w:rsidRDefault="00C83BBE" w:rsidP="000B403E">
      <w:r>
        <w:rPr>
          <w:noProof/>
        </w:rPr>
        <w:lastRenderedPageBreak/>
        <mc:AlternateContent>
          <mc:Choice Requires="wpc">
            <w:drawing>
              <wp:anchor distT="0" distB="0" distL="114300" distR="114300" simplePos="0" relativeHeight="251660288" behindDoc="0" locked="0" layoutInCell="1" allowOverlap="1" wp14:anchorId="49FBAE60" wp14:editId="34986385">
                <wp:simplePos x="0" y="0"/>
                <wp:positionH relativeFrom="column">
                  <wp:posOffset>635</wp:posOffset>
                </wp:positionH>
                <wp:positionV relativeFrom="paragraph">
                  <wp:posOffset>40005</wp:posOffset>
                </wp:positionV>
                <wp:extent cx="3352800" cy="2121535"/>
                <wp:effectExtent l="0" t="38100" r="38100" b="0"/>
                <wp:wrapSquare wrapText="bothSides"/>
                <wp:docPr id="215" name="Canvas 2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6" name="Text Box 176"/>
                        <wps:cNvSpPr txBox="1"/>
                        <wps:spPr>
                          <a:xfrm>
                            <a:off x="44879" y="1811861"/>
                            <a:ext cx="3184812" cy="242501"/>
                          </a:xfrm>
                          <a:prstGeom prst="rect">
                            <a:avLst/>
                          </a:prstGeom>
                          <a:solidFill>
                            <a:schemeClr val="lt1"/>
                          </a:solidFill>
                          <a:ln w="6350">
                            <a:solidFill>
                              <a:prstClr val="black"/>
                            </a:solidFill>
                          </a:ln>
                        </wps:spPr>
                        <wps:txbx>
                          <w:txbxContent>
                            <w:p w14:paraId="28BEE97F" w14:textId="4134C887" w:rsidR="00C83BBE" w:rsidRPr="007414F1" w:rsidRDefault="00C83BBE" w:rsidP="00C83BBE">
                              <w:pPr>
                                <w:jc w:val="center"/>
                                <w:rPr>
                                  <w:sz w:val="18"/>
                                  <w:szCs w:val="18"/>
                                </w:rPr>
                              </w:pPr>
                              <w:r w:rsidRPr="007414F1">
                                <w:rPr>
                                  <w:sz w:val="18"/>
                                  <w:szCs w:val="18"/>
                                </w:rPr>
                                <w:t>Figure 2.</w:t>
                              </w:r>
                              <w:r w:rsidR="000D0916" w:rsidRPr="007414F1">
                                <w:rPr>
                                  <w:sz w:val="18"/>
                                  <w:szCs w:val="18"/>
                                </w:rPr>
                                <w:t>3</w:t>
                              </w:r>
                              <w:r w:rsidRPr="007414F1">
                                <w:rPr>
                                  <w:sz w:val="18"/>
                                  <w:szCs w:val="18"/>
                                </w:rPr>
                                <w:t>-</w:t>
                              </w:r>
                              <w:r w:rsidR="004E406E" w:rsidRPr="007414F1">
                                <w:rPr>
                                  <w:sz w:val="18"/>
                                  <w:szCs w:val="18"/>
                                </w:rPr>
                                <w:t>2</w:t>
                              </w:r>
                              <w:r w:rsidRPr="007414F1">
                                <w:rPr>
                                  <w:sz w:val="18"/>
                                  <w:szCs w:val="18"/>
                                </w:rPr>
                                <w:t xml:space="preserve">: </w:t>
                              </w:r>
                              <w:r w:rsidR="00BA7595" w:rsidRPr="007414F1">
                                <w:rPr>
                                  <w:sz w:val="18"/>
                                  <w:szCs w:val="18"/>
                                </w:rPr>
                                <w:t xml:space="preserve">Geometry of enhancement area </w:t>
                              </w:r>
                              <w:r w:rsidR="00BC1870" w:rsidRPr="007414F1">
                                <w:rPr>
                                  <w:sz w:val="18"/>
                                  <w:szCs w:val="18"/>
                                </w:rPr>
                                <w:t>if</w:t>
                              </w:r>
                              <w:r w:rsidR="00BA7595" w:rsidRPr="007414F1">
                                <w:rPr>
                                  <w:sz w:val="18"/>
                                  <w:szCs w:val="18"/>
                                </w:rPr>
                                <w:t xml:space="preserve"> FDSS</w:t>
                              </w:r>
                              <w:r w:rsidR="00BC1870" w:rsidRPr="007414F1">
                                <w:rPr>
                                  <w:sz w:val="18"/>
                                  <w:szCs w:val="18"/>
                                </w:rPr>
                                <w:t xml:space="preserve"> is enabled</w:t>
                              </w:r>
                            </w:p>
                            <w:p w14:paraId="3F1074B2" w14:textId="77777777" w:rsidR="00C83BBE" w:rsidRDefault="00C83BBE"/>
                            <w:p w14:paraId="721DC1F6" w14:textId="7559AD0C" w:rsidR="00C83BBE" w:rsidRPr="007414F1" w:rsidRDefault="00C83BBE" w:rsidP="00C83BBE">
                              <w:pPr>
                                <w:jc w:val="center"/>
                                <w:rPr>
                                  <w:sz w:val="18"/>
                                  <w:szCs w:val="18"/>
                                </w:rPr>
                              </w:pPr>
                              <w:r w:rsidRPr="007414F1">
                                <w:rPr>
                                  <w:sz w:val="18"/>
                                  <w:szCs w:val="18"/>
                                </w:rPr>
                                <w:t>Figure 2.</w:t>
                              </w:r>
                              <w:r w:rsidR="000D0916" w:rsidRPr="007414F1">
                                <w:rPr>
                                  <w:sz w:val="18"/>
                                  <w:szCs w:val="18"/>
                                </w:rPr>
                                <w:t>3</w:t>
                              </w:r>
                              <w:r w:rsidRPr="007414F1">
                                <w:rPr>
                                  <w:sz w:val="18"/>
                                  <w:szCs w:val="18"/>
                                </w:rPr>
                                <w:t>-</w:t>
                              </w:r>
                              <w:r w:rsidR="004E406E" w:rsidRPr="007414F1">
                                <w:rPr>
                                  <w:sz w:val="18"/>
                                  <w:szCs w:val="18"/>
                                </w:rPr>
                                <w:t>2</w:t>
                              </w:r>
                              <w:r w:rsidRPr="007414F1">
                                <w:rPr>
                                  <w:sz w:val="18"/>
                                  <w:szCs w:val="18"/>
                                </w:rPr>
                                <w:t xml:space="preserve">: </w:t>
                              </w:r>
                              <w:r w:rsidR="00BA7595" w:rsidRPr="007414F1">
                                <w:rPr>
                                  <w:sz w:val="18"/>
                                  <w:szCs w:val="18"/>
                                </w:rPr>
                                <w:t xml:space="preserve">Geometry of enhancement area </w:t>
                              </w:r>
                              <w:r w:rsidR="00BC1870" w:rsidRPr="007414F1">
                                <w:rPr>
                                  <w:sz w:val="18"/>
                                  <w:szCs w:val="18"/>
                                </w:rPr>
                                <w:t>if</w:t>
                              </w:r>
                              <w:r w:rsidR="00BA7595" w:rsidRPr="007414F1">
                                <w:rPr>
                                  <w:sz w:val="18"/>
                                  <w:szCs w:val="18"/>
                                </w:rPr>
                                <w:t xml:space="preserve"> FDSS</w:t>
                              </w:r>
                              <w:r w:rsidR="00BC1870" w:rsidRPr="007414F1">
                                <w:rPr>
                                  <w:sz w:val="18"/>
                                  <w:szCs w:val="18"/>
                                </w:rPr>
                                <w:t xml:space="preserve"> is enabled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4" name="Freeform: Shape 194"/>
                        <wps:cNvSpPr/>
                        <wps:spPr>
                          <a:xfrm>
                            <a:off x="1082344" y="943330"/>
                            <a:ext cx="1571317" cy="778075"/>
                          </a:xfrm>
                          <a:custGeom>
                            <a:avLst/>
                            <a:gdLst>
                              <a:gd name="connsiteX0" fmla="*/ 397163 w 2013527"/>
                              <a:gd name="connsiteY0" fmla="*/ 0 h 1043709"/>
                              <a:gd name="connsiteX1" fmla="*/ 0 w 2013527"/>
                              <a:gd name="connsiteY1" fmla="*/ 1025236 h 1043709"/>
                              <a:gd name="connsiteX2" fmla="*/ 2013527 w 2013527"/>
                              <a:gd name="connsiteY2" fmla="*/ 1043709 h 1043709"/>
                              <a:gd name="connsiteX3" fmla="*/ 397163 w 2013527"/>
                              <a:gd name="connsiteY3" fmla="*/ 0 h 1043709"/>
                            </a:gdLst>
                            <a:ahLst/>
                            <a:cxnLst>
                              <a:cxn ang="0">
                                <a:pos x="connsiteX0" y="connsiteY0"/>
                              </a:cxn>
                              <a:cxn ang="0">
                                <a:pos x="connsiteX1" y="connsiteY1"/>
                              </a:cxn>
                              <a:cxn ang="0">
                                <a:pos x="connsiteX2" y="connsiteY2"/>
                              </a:cxn>
                              <a:cxn ang="0">
                                <a:pos x="connsiteX3" y="connsiteY3"/>
                              </a:cxn>
                            </a:cxnLst>
                            <a:rect l="l" t="t" r="r" b="b"/>
                            <a:pathLst>
                              <a:path w="2013527" h="1043709">
                                <a:moveTo>
                                  <a:pt x="397163" y="0"/>
                                </a:moveTo>
                                <a:lnTo>
                                  <a:pt x="0" y="1025236"/>
                                </a:lnTo>
                                <a:lnTo>
                                  <a:pt x="2013527" y="1043709"/>
                                </a:lnTo>
                                <a:lnTo>
                                  <a:pt x="397163" y="0"/>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6" name="Freeform: Shape 196"/>
                        <wps:cNvSpPr/>
                        <wps:spPr>
                          <a:xfrm>
                            <a:off x="1075136" y="729876"/>
                            <a:ext cx="1578525" cy="991529"/>
                          </a:xfrm>
                          <a:custGeom>
                            <a:avLst/>
                            <a:gdLst>
                              <a:gd name="connsiteX0" fmla="*/ 0 w 2022764"/>
                              <a:gd name="connsiteY0" fmla="*/ 1311563 h 1330036"/>
                              <a:gd name="connsiteX1" fmla="*/ 2022764 w 2022764"/>
                              <a:gd name="connsiteY1" fmla="*/ 1330036 h 1330036"/>
                              <a:gd name="connsiteX2" fmla="*/ 277091 w 2022764"/>
                              <a:gd name="connsiteY2" fmla="*/ 0 h 1330036"/>
                              <a:gd name="connsiteX3" fmla="*/ 0 w 2022764"/>
                              <a:gd name="connsiteY3" fmla="*/ 1311563 h 1330036"/>
                            </a:gdLst>
                            <a:ahLst/>
                            <a:cxnLst>
                              <a:cxn ang="0">
                                <a:pos x="connsiteX0" y="connsiteY0"/>
                              </a:cxn>
                              <a:cxn ang="0">
                                <a:pos x="connsiteX1" y="connsiteY1"/>
                              </a:cxn>
                              <a:cxn ang="0">
                                <a:pos x="connsiteX2" y="connsiteY2"/>
                              </a:cxn>
                              <a:cxn ang="0">
                                <a:pos x="connsiteX3" y="connsiteY3"/>
                              </a:cxn>
                            </a:cxnLst>
                            <a:rect l="l" t="t" r="r" b="b"/>
                            <a:pathLst>
                              <a:path w="2022764" h="1330036">
                                <a:moveTo>
                                  <a:pt x="0" y="1311563"/>
                                </a:moveTo>
                                <a:lnTo>
                                  <a:pt x="2022764" y="1330036"/>
                                </a:lnTo>
                                <a:lnTo>
                                  <a:pt x="277091" y="0"/>
                                </a:lnTo>
                                <a:lnTo>
                                  <a:pt x="0" y="1311563"/>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 name="Freeform: Shape 202"/>
                        <wps:cNvSpPr/>
                        <wps:spPr>
                          <a:xfrm>
                            <a:off x="1075136" y="502650"/>
                            <a:ext cx="1578525" cy="1218755"/>
                          </a:xfrm>
                          <a:custGeom>
                            <a:avLst/>
                            <a:gdLst>
                              <a:gd name="connsiteX0" fmla="*/ 0 w 2022764"/>
                              <a:gd name="connsiteY0" fmla="*/ 1311563 h 1330036"/>
                              <a:gd name="connsiteX1" fmla="*/ 2022764 w 2022764"/>
                              <a:gd name="connsiteY1" fmla="*/ 1330036 h 1330036"/>
                              <a:gd name="connsiteX2" fmla="*/ 277091 w 2022764"/>
                              <a:gd name="connsiteY2" fmla="*/ 0 h 1330036"/>
                              <a:gd name="connsiteX3" fmla="*/ 0 w 2022764"/>
                              <a:gd name="connsiteY3" fmla="*/ 1311563 h 1330036"/>
                              <a:gd name="connsiteX0" fmla="*/ 73891 w 2096655"/>
                              <a:gd name="connsiteY0" fmla="*/ 1681018 h 1699491"/>
                              <a:gd name="connsiteX1" fmla="*/ 2096655 w 2096655"/>
                              <a:gd name="connsiteY1" fmla="*/ 1699491 h 1699491"/>
                              <a:gd name="connsiteX2" fmla="*/ 0 w 2096655"/>
                              <a:gd name="connsiteY2" fmla="*/ 0 h 1699491"/>
                              <a:gd name="connsiteX3" fmla="*/ 73891 w 2096655"/>
                              <a:gd name="connsiteY3" fmla="*/ 1681018 h 1699491"/>
                              <a:gd name="connsiteX0" fmla="*/ 0 w 2022764"/>
                              <a:gd name="connsiteY0" fmla="*/ 1616364 h 1634837"/>
                              <a:gd name="connsiteX1" fmla="*/ 2022764 w 2022764"/>
                              <a:gd name="connsiteY1" fmla="*/ 1634837 h 1634837"/>
                              <a:gd name="connsiteX2" fmla="*/ 138546 w 2022764"/>
                              <a:gd name="connsiteY2" fmla="*/ 0 h 1634837"/>
                              <a:gd name="connsiteX3" fmla="*/ 0 w 2022764"/>
                              <a:gd name="connsiteY3" fmla="*/ 1616364 h 1634837"/>
                            </a:gdLst>
                            <a:ahLst/>
                            <a:cxnLst>
                              <a:cxn ang="0">
                                <a:pos x="connsiteX0" y="connsiteY0"/>
                              </a:cxn>
                              <a:cxn ang="0">
                                <a:pos x="connsiteX1" y="connsiteY1"/>
                              </a:cxn>
                              <a:cxn ang="0">
                                <a:pos x="connsiteX2" y="connsiteY2"/>
                              </a:cxn>
                              <a:cxn ang="0">
                                <a:pos x="connsiteX3" y="connsiteY3"/>
                              </a:cxn>
                            </a:cxnLst>
                            <a:rect l="l" t="t" r="r" b="b"/>
                            <a:pathLst>
                              <a:path w="2022764" h="1634837">
                                <a:moveTo>
                                  <a:pt x="0" y="1616364"/>
                                </a:moveTo>
                                <a:lnTo>
                                  <a:pt x="2022764" y="1634837"/>
                                </a:lnTo>
                                <a:lnTo>
                                  <a:pt x="138546" y="0"/>
                                </a:lnTo>
                                <a:lnTo>
                                  <a:pt x="0" y="1616364"/>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3" name="Straight Arrow Connector 203"/>
                        <wps:cNvCnPr/>
                        <wps:spPr>
                          <a:xfrm flipH="1" flipV="1">
                            <a:off x="1075136" y="0"/>
                            <a:ext cx="1" cy="170763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4" name="Straight Arrow Connector 204"/>
                        <wps:cNvCnPr/>
                        <wps:spPr>
                          <a:xfrm>
                            <a:off x="1075136" y="1707633"/>
                            <a:ext cx="2277689" cy="137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 name="Freeform: Shape 209"/>
                        <wps:cNvSpPr/>
                        <wps:spPr>
                          <a:xfrm>
                            <a:off x="897461" y="616095"/>
                            <a:ext cx="252276" cy="227225"/>
                          </a:xfrm>
                          <a:custGeom>
                            <a:avLst/>
                            <a:gdLst>
                              <a:gd name="connsiteX0" fmla="*/ 323273 w 323273"/>
                              <a:gd name="connsiteY0" fmla="*/ 304800 h 304800"/>
                              <a:gd name="connsiteX1" fmla="*/ 221673 w 323273"/>
                              <a:gd name="connsiteY1" fmla="*/ 83128 h 304800"/>
                              <a:gd name="connsiteX2" fmla="*/ 0 w 323273"/>
                              <a:gd name="connsiteY2" fmla="*/ 0 h 304800"/>
                              <a:gd name="connsiteX3" fmla="*/ 0 w 323273"/>
                              <a:gd name="connsiteY3" fmla="*/ 0 h 304800"/>
                            </a:gdLst>
                            <a:ahLst/>
                            <a:cxnLst>
                              <a:cxn ang="0">
                                <a:pos x="connsiteX0" y="connsiteY0"/>
                              </a:cxn>
                              <a:cxn ang="0">
                                <a:pos x="connsiteX1" y="connsiteY1"/>
                              </a:cxn>
                              <a:cxn ang="0">
                                <a:pos x="connsiteX2" y="connsiteY2"/>
                              </a:cxn>
                              <a:cxn ang="0">
                                <a:pos x="connsiteX3" y="connsiteY3"/>
                              </a:cxn>
                            </a:cxnLst>
                            <a:rect l="l" t="t" r="r" b="b"/>
                            <a:pathLst>
                              <a:path w="323273" h="304800">
                                <a:moveTo>
                                  <a:pt x="323273" y="304800"/>
                                </a:moveTo>
                                <a:cubicBezTo>
                                  <a:pt x="299412" y="219364"/>
                                  <a:pt x="275552" y="133928"/>
                                  <a:pt x="221673" y="83128"/>
                                </a:cubicBezTo>
                                <a:cubicBezTo>
                                  <a:pt x="167794" y="32328"/>
                                  <a:pt x="0" y="0"/>
                                  <a:pt x="0" y="0"/>
                                </a:cubicBezTo>
                                <a:lnTo>
                                  <a:pt x="0" y="0"/>
                                </a:lnTo>
                              </a:path>
                            </a:pathLst>
                          </a:custGeom>
                          <a:noFill/>
                          <a:ln>
                            <a:solidFill>
                              <a:srgbClr val="FF000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0" name="Straight Connector 210"/>
                        <wps:cNvCnPr/>
                        <wps:spPr>
                          <a:xfrm flipH="1" flipV="1">
                            <a:off x="1075136" y="259287"/>
                            <a:ext cx="1578526" cy="14621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1" name="TextBox 21"/>
                        <wps:cNvSpPr txBox="1"/>
                        <wps:spPr>
                          <a:xfrm>
                            <a:off x="35999" y="1386275"/>
                            <a:ext cx="988682" cy="402982"/>
                          </a:xfrm>
                          <a:prstGeom prst="rect">
                            <a:avLst/>
                          </a:prstGeom>
                          <a:noFill/>
                        </wps:spPr>
                        <wps:txbx>
                          <w:txbxContent>
                            <w:p w14:paraId="4F1C8297" w14:textId="5AED52A7" w:rsidR="00C83BBE" w:rsidRPr="006D2B6A" w:rsidRDefault="009A63F9" w:rsidP="00C83BBE">
                              <w:pPr>
                                <w:rPr>
                                  <w:rFonts w:asciiTheme="minorHAnsi" w:hAnsi="Calibri" w:cstheme="minorBidi"/>
                                  <w:color w:val="4472C4" w:themeColor="accent1"/>
                                  <w:kern w:val="24"/>
                                </w:rPr>
                              </w:pPr>
                              <w:r w:rsidRPr="006D2B6A">
                                <w:rPr>
                                  <w:rFonts w:asciiTheme="minorHAnsi" w:hAnsi="Calibri" w:cstheme="minorBidi"/>
                                  <w:color w:val="4472C4" w:themeColor="accent1"/>
                                  <w:kern w:val="24"/>
                                  <w:sz w:val="16"/>
                                  <w:szCs w:val="16"/>
                                </w:rPr>
                                <w:t xml:space="preserve">Inner region slope  = </w:t>
                              </w:r>
                              <w:r w:rsidR="00D449CE">
                                <w:rPr>
                                  <w:rFonts w:asciiTheme="minorHAnsi" w:hAnsi="Calibri" w:cstheme="minorBidi"/>
                                  <w:color w:val="4472C4" w:themeColor="accent1"/>
                                  <w:kern w:val="24"/>
                                  <w:sz w:val="16"/>
                                  <w:szCs w:val="16"/>
                                </w:rPr>
                                <w:t>2.0</w:t>
                              </w:r>
                            </w:p>
                            <w:p w14:paraId="13CAAEC7" w14:textId="77777777" w:rsidR="00C83BBE" w:rsidRDefault="00C83BBE"/>
                            <w:p w14:paraId="0D3272D0" w14:textId="619FCC8D" w:rsidR="00C83BBE" w:rsidRPr="006D2B6A" w:rsidRDefault="009A63F9" w:rsidP="00C83BBE">
                              <w:pPr>
                                <w:rPr>
                                  <w:rFonts w:asciiTheme="minorHAnsi" w:hAnsi="Calibri" w:cstheme="minorBidi"/>
                                  <w:color w:val="4472C4" w:themeColor="accent1"/>
                                  <w:kern w:val="24"/>
                                </w:rPr>
                              </w:pPr>
                              <w:r w:rsidRPr="006D2B6A">
                                <w:rPr>
                                  <w:rFonts w:asciiTheme="minorHAnsi" w:hAnsi="Calibri" w:cstheme="minorBidi"/>
                                  <w:color w:val="4472C4" w:themeColor="accent1"/>
                                  <w:kern w:val="24"/>
                                  <w:sz w:val="16"/>
                                  <w:szCs w:val="16"/>
                                </w:rPr>
                                <w:t xml:space="preserve">Inner region slope  = </w:t>
                              </w:r>
                              <w:r w:rsidR="00D449CE">
                                <w:rPr>
                                  <w:rFonts w:asciiTheme="minorHAnsi" w:hAnsi="Calibri" w:cstheme="minorBidi"/>
                                  <w:color w:val="4472C4" w:themeColor="accent1"/>
                                  <w:kern w:val="24"/>
                                  <w:sz w:val="16"/>
                                  <w:szCs w:val="16"/>
                                </w:rPr>
                                <w:t>2.0</w:t>
                              </w:r>
                            </w:p>
                          </w:txbxContent>
                        </wps:txbx>
                        <wps:bodyPr wrap="square" rtlCol="0">
                          <a:noAutofit/>
                        </wps:bodyPr>
                      </wps:wsp>
                      <wps:wsp>
                        <wps:cNvPr id="212" name="TextBox 22"/>
                        <wps:cNvSpPr txBox="1"/>
                        <wps:spPr>
                          <a:xfrm>
                            <a:off x="1250178" y="39163"/>
                            <a:ext cx="1032213" cy="388265"/>
                          </a:xfrm>
                          <a:prstGeom prst="rect">
                            <a:avLst/>
                          </a:prstGeom>
                          <a:noFill/>
                        </wps:spPr>
                        <wps:txbx>
                          <w:txbxContent>
                            <w:p w14:paraId="35E6D374" w14:textId="77777777" w:rsidR="00C83BBE" w:rsidRPr="005F0C72" w:rsidRDefault="00C83BBE" w:rsidP="00C83BBE">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p w14:paraId="734AE094" w14:textId="77777777" w:rsidR="00C83BBE" w:rsidRDefault="00C83BBE"/>
                            <w:p w14:paraId="270E8899" w14:textId="1A968CFF" w:rsidR="00C83BBE" w:rsidRPr="005F0C72" w:rsidRDefault="00C83BBE" w:rsidP="00C83BBE">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txbxContent>
                        </wps:txbx>
                        <wps:bodyPr wrap="square" rtlCol="0">
                          <a:noAutofit/>
                        </wps:bodyPr>
                      </wps:wsp>
                      <wps:wsp>
                        <wps:cNvPr id="213" name="Freeform: Shape 213"/>
                        <wps:cNvSpPr/>
                        <wps:spPr>
                          <a:xfrm>
                            <a:off x="1082344" y="1130711"/>
                            <a:ext cx="1556901" cy="585278"/>
                          </a:xfrm>
                          <a:custGeom>
                            <a:avLst/>
                            <a:gdLst>
                              <a:gd name="connsiteX0" fmla="*/ 397163 w 2013527"/>
                              <a:gd name="connsiteY0" fmla="*/ 0 h 1043709"/>
                              <a:gd name="connsiteX1" fmla="*/ 0 w 2013527"/>
                              <a:gd name="connsiteY1" fmla="*/ 1025236 h 1043709"/>
                              <a:gd name="connsiteX2" fmla="*/ 2013527 w 2013527"/>
                              <a:gd name="connsiteY2" fmla="*/ 1043709 h 1043709"/>
                              <a:gd name="connsiteX3" fmla="*/ 397163 w 2013527"/>
                              <a:gd name="connsiteY3" fmla="*/ 0 h 1043709"/>
                              <a:gd name="connsiteX0" fmla="*/ 572654 w 2013527"/>
                              <a:gd name="connsiteY0" fmla="*/ 0 h 785091"/>
                              <a:gd name="connsiteX1" fmla="*/ 0 w 2013527"/>
                              <a:gd name="connsiteY1" fmla="*/ 766618 h 785091"/>
                              <a:gd name="connsiteX2" fmla="*/ 2013527 w 2013527"/>
                              <a:gd name="connsiteY2" fmla="*/ 785091 h 785091"/>
                              <a:gd name="connsiteX3" fmla="*/ 572654 w 2013527"/>
                              <a:gd name="connsiteY3" fmla="*/ 0 h 785091"/>
                              <a:gd name="connsiteX0" fmla="*/ 554181 w 1995054"/>
                              <a:gd name="connsiteY0" fmla="*/ 0 h 785091"/>
                              <a:gd name="connsiteX1" fmla="*/ 0 w 1995054"/>
                              <a:gd name="connsiteY1" fmla="*/ 759095 h 785091"/>
                              <a:gd name="connsiteX2" fmla="*/ 1995054 w 1995054"/>
                              <a:gd name="connsiteY2" fmla="*/ 785091 h 785091"/>
                              <a:gd name="connsiteX3" fmla="*/ 554181 w 1995054"/>
                              <a:gd name="connsiteY3" fmla="*/ 0 h 785091"/>
                            </a:gdLst>
                            <a:ahLst/>
                            <a:cxnLst>
                              <a:cxn ang="0">
                                <a:pos x="connsiteX0" y="connsiteY0"/>
                              </a:cxn>
                              <a:cxn ang="0">
                                <a:pos x="connsiteX1" y="connsiteY1"/>
                              </a:cxn>
                              <a:cxn ang="0">
                                <a:pos x="connsiteX2" y="connsiteY2"/>
                              </a:cxn>
                              <a:cxn ang="0">
                                <a:pos x="connsiteX3" y="connsiteY3"/>
                              </a:cxn>
                            </a:cxnLst>
                            <a:rect l="l" t="t" r="r" b="b"/>
                            <a:pathLst>
                              <a:path w="1995054" h="785091">
                                <a:moveTo>
                                  <a:pt x="554181" y="0"/>
                                </a:moveTo>
                                <a:lnTo>
                                  <a:pt x="0" y="759095"/>
                                </a:lnTo>
                                <a:lnTo>
                                  <a:pt x="1995054" y="785091"/>
                                </a:lnTo>
                                <a:lnTo>
                                  <a:pt x="554181" y="0"/>
                                </a:lnTo>
                                <a:close/>
                              </a:path>
                            </a:pathLst>
                          </a:custGeom>
                          <a:solidFill>
                            <a:schemeClr val="accent4">
                              <a:lumMod val="20000"/>
                              <a:lumOff val="80000"/>
                            </a:schemeClr>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 name="TextBox 24"/>
                        <wps:cNvSpPr txBox="1"/>
                        <wps:spPr>
                          <a:xfrm>
                            <a:off x="1432774" y="1484779"/>
                            <a:ext cx="1032213" cy="268883"/>
                          </a:xfrm>
                          <a:prstGeom prst="rect">
                            <a:avLst/>
                          </a:prstGeom>
                          <a:noFill/>
                        </wps:spPr>
                        <wps:txbx>
                          <w:txbxContent>
                            <w:p w14:paraId="786711A6" w14:textId="77777777" w:rsidR="00C83BBE" w:rsidRDefault="00C83BBE" w:rsidP="00C83BBE">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Inner</w:t>
                              </w:r>
                            </w:p>
                            <w:p w14:paraId="251CF7B4" w14:textId="77777777" w:rsidR="00C83BBE" w:rsidRDefault="00C83BBE"/>
                            <w:p w14:paraId="212CAE4A" w14:textId="63578B88" w:rsidR="00C83BBE" w:rsidRDefault="00C83BBE" w:rsidP="00C83BBE">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Inner</w:t>
                              </w:r>
                            </w:p>
                          </w:txbxContent>
                        </wps:txbx>
                        <wps:bodyPr wrap="square" rtlCol="0">
                          <a:noAutofit/>
                        </wps:bodyPr>
                      </wps:wsp>
                      <wps:wsp>
                        <wps:cNvPr id="217" name="TextBox 21"/>
                        <wps:cNvSpPr txBox="1"/>
                        <wps:spPr>
                          <a:xfrm>
                            <a:off x="247805" y="502650"/>
                            <a:ext cx="988060" cy="402590"/>
                          </a:xfrm>
                          <a:prstGeom prst="rect">
                            <a:avLst/>
                          </a:prstGeom>
                          <a:noFill/>
                        </wps:spPr>
                        <wps:txbx>
                          <w:txbxContent>
                            <w:p w14:paraId="6B22FBDD" w14:textId="50F72E44" w:rsidR="00E66EB4" w:rsidRPr="00455FE7" w:rsidRDefault="00E66EB4" w:rsidP="00E66EB4">
                              <w:pPr>
                                <w:rPr>
                                  <w:rFonts w:ascii="Calibri" w:hAnsi="Calibri"/>
                                  <w:color w:val="FF0000"/>
                                  <w:kern w:val="24"/>
                                  <w:sz w:val="16"/>
                                  <w:szCs w:val="16"/>
                                </w:rPr>
                              </w:pPr>
                              <w:r w:rsidRPr="00455FE7">
                                <w:rPr>
                                  <w:rFonts w:ascii="Calibri" w:hAnsi="Calibri"/>
                                  <w:color w:val="FF0000"/>
                                  <w:kern w:val="24"/>
                                  <w:sz w:val="16"/>
                                  <w:szCs w:val="16"/>
                                </w:rPr>
                                <w:t xml:space="preserve">slope  = </w:t>
                              </w:r>
                              <w:r w:rsidR="0078550A">
                                <w:rPr>
                                  <w:rFonts w:ascii="Calibri" w:hAnsi="Calibri"/>
                                  <w:color w:val="FF0000"/>
                                  <w:kern w:val="24"/>
                                  <w:sz w:val="16"/>
                                  <w:szCs w:val="16"/>
                                </w:rPr>
                                <w:t>5.0</w:t>
                              </w:r>
                            </w:p>
                            <w:p w14:paraId="38255030" w14:textId="77777777" w:rsidR="00C83BBE" w:rsidRDefault="00C83BBE"/>
                            <w:p w14:paraId="3BAE330D" w14:textId="0A820181" w:rsidR="00E66EB4" w:rsidRPr="00455FE7" w:rsidRDefault="00E66EB4" w:rsidP="00E66EB4">
                              <w:pPr>
                                <w:rPr>
                                  <w:rFonts w:ascii="Calibri" w:hAnsi="Calibri"/>
                                  <w:color w:val="FF0000"/>
                                  <w:kern w:val="24"/>
                                  <w:sz w:val="16"/>
                                  <w:szCs w:val="16"/>
                                </w:rPr>
                              </w:pPr>
                              <w:r w:rsidRPr="00455FE7">
                                <w:rPr>
                                  <w:rFonts w:ascii="Calibri" w:hAnsi="Calibri"/>
                                  <w:color w:val="FF0000"/>
                                  <w:kern w:val="24"/>
                                  <w:sz w:val="16"/>
                                  <w:szCs w:val="16"/>
                                </w:rPr>
                                <w:t xml:space="preserve">slope  = </w:t>
                              </w:r>
                              <w:r w:rsidR="0078550A">
                                <w:rPr>
                                  <w:rFonts w:ascii="Calibri" w:hAnsi="Calibri"/>
                                  <w:color w:val="FF0000"/>
                                  <w:kern w:val="24"/>
                                  <w:sz w:val="16"/>
                                  <w:szCs w:val="16"/>
                                </w:rPr>
                                <w:t>5.0</w:t>
                              </w:r>
                            </w:p>
                          </w:txbxContent>
                        </wps:txbx>
                        <wps:bodyPr wrap="square" rtlCol="0">
                          <a:noAutofit/>
                        </wps:bodyPr>
                      </wps:wsp>
                      <wps:wsp>
                        <wps:cNvPr id="218" name="Freeform: Shape 218"/>
                        <wps:cNvSpPr/>
                        <wps:spPr>
                          <a:xfrm>
                            <a:off x="732835" y="883283"/>
                            <a:ext cx="464055" cy="247428"/>
                          </a:xfrm>
                          <a:custGeom>
                            <a:avLst/>
                            <a:gdLst>
                              <a:gd name="connsiteX0" fmla="*/ 323273 w 323273"/>
                              <a:gd name="connsiteY0" fmla="*/ 304800 h 304800"/>
                              <a:gd name="connsiteX1" fmla="*/ 221673 w 323273"/>
                              <a:gd name="connsiteY1" fmla="*/ 83128 h 304800"/>
                              <a:gd name="connsiteX2" fmla="*/ 0 w 323273"/>
                              <a:gd name="connsiteY2" fmla="*/ 0 h 304800"/>
                              <a:gd name="connsiteX3" fmla="*/ 0 w 323273"/>
                              <a:gd name="connsiteY3" fmla="*/ 0 h 304800"/>
                            </a:gdLst>
                            <a:ahLst/>
                            <a:cxnLst>
                              <a:cxn ang="0">
                                <a:pos x="connsiteX0" y="connsiteY0"/>
                              </a:cxn>
                              <a:cxn ang="0">
                                <a:pos x="connsiteX1" y="connsiteY1"/>
                              </a:cxn>
                              <a:cxn ang="0">
                                <a:pos x="connsiteX2" y="connsiteY2"/>
                              </a:cxn>
                              <a:cxn ang="0">
                                <a:pos x="connsiteX3" y="connsiteY3"/>
                              </a:cxn>
                            </a:cxnLst>
                            <a:rect l="l" t="t" r="r" b="b"/>
                            <a:pathLst>
                              <a:path w="323273" h="304800">
                                <a:moveTo>
                                  <a:pt x="323273" y="304800"/>
                                </a:moveTo>
                                <a:cubicBezTo>
                                  <a:pt x="299412" y="219364"/>
                                  <a:pt x="275552" y="133928"/>
                                  <a:pt x="221673" y="83128"/>
                                </a:cubicBezTo>
                                <a:cubicBezTo>
                                  <a:pt x="167794" y="32328"/>
                                  <a:pt x="0" y="0"/>
                                  <a:pt x="0" y="0"/>
                                </a:cubicBezTo>
                                <a:lnTo>
                                  <a:pt x="0" y="0"/>
                                </a:lnTo>
                              </a:path>
                            </a:pathLst>
                          </a:custGeom>
                          <a:noFill/>
                          <a:ln>
                            <a:solidFill>
                              <a:srgbClr val="FF000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9" name="TextBox 21"/>
                        <wps:cNvSpPr txBox="1"/>
                        <wps:spPr>
                          <a:xfrm>
                            <a:off x="1766502" y="458295"/>
                            <a:ext cx="1586298" cy="704252"/>
                          </a:xfrm>
                          <a:prstGeom prst="rect">
                            <a:avLst/>
                          </a:prstGeom>
                          <a:noFill/>
                        </wps:spPr>
                        <wps:txbx>
                          <w:txbxContent>
                            <w:p w14:paraId="1100763D" w14:textId="3FD5E355" w:rsidR="00455FE7" w:rsidRDefault="00D2685E" w:rsidP="00455FE7">
                              <w:pPr>
                                <w:rPr>
                                  <w:rFonts w:ascii="Calibri" w:hAnsi="Calibri"/>
                                  <w:color w:val="FF0000"/>
                                  <w:kern w:val="24"/>
                                  <w:sz w:val="16"/>
                                  <w:szCs w:val="16"/>
                                </w:rPr>
                              </w:pPr>
                              <w:r>
                                <w:rPr>
                                  <w:rFonts w:ascii="Calibri" w:hAnsi="Calibri"/>
                                  <w:color w:val="FF0000"/>
                                  <w:kern w:val="24"/>
                                  <w:sz w:val="16"/>
                                  <w:szCs w:val="16"/>
                                </w:rPr>
                                <w:t xml:space="preserve">Options for the </w:t>
                              </w:r>
                              <w:r w:rsidR="00BC1870">
                                <w:rPr>
                                  <w:rFonts w:ascii="Calibri" w:hAnsi="Calibri"/>
                                  <w:color w:val="FF0000"/>
                                  <w:kern w:val="24"/>
                                  <w:sz w:val="16"/>
                                  <w:szCs w:val="16"/>
                                </w:rPr>
                                <w:t>e</w:t>
                              </w:r>
                              <w:r w:rsidR="00455FE7">
                                <w:rPr>
                                  <w:rFonts w:ascii="Calibri" w:hAnsi="Calibri"/>
                                  <w:color w:val="FF0000"/>
                                  <w:kern w:val="24"/>
                                  <w:sz w:val="16"/>
                                  <w:szCs w:val="16"/>
                                </w:rPr>
                                <w:t xml:space="preserve">nhanced power region </w:t>
                              </w:r>
                              <w:r>
                                <w:rPr>
                                  <w:rFonts w:ascii="Calibri" w:hAnsi="Calibri"/>
                                  <w:color w:val="FF0000"/>
                                  <w:kern w:val="24"/>
                                  <w:sz w:val="16"/>
                                  <w:szCs w:val="16"/>
                                </w:rPr>
                                <w:t xml:space="preserve"> </w:t>
                              </w:r>
                              <w:r w:rsidR="003062BA">
                                <w:rPr>
                                  <w:rFonts w:ascii="Calibri" w:hAnsi="Calibri"/>
                                  <w:color w:val="FF0000"/>
                                  <w:kern w:val="24"/>
                                  <w:sz w:val="16"/>
                                  <w:szCs w:val="16"/>
                                </w:rPr>
                                <w:t xml:space="preserve">where legacy MPR0 </w:t>
                              </w:r>
                              <w:r>
                                <w:rPr>
                                  <w:rFonts w:ascii="Calibri" w:hAnsi="Calibri"/>
                                  <w:color w:val="FF0000"/>
                                  <w:kern w:val="24"/>
                                  <w:sz w:val="16"/>
                                  <w:szCs w:val="16"/>
                                </w:rPr>
                                <w:t xml:space="preserve">UL power can be supported despite being ‘outer’ </w:t>
                              </w:r>
                              <w:r w:rsidR="00A75AEB">
                                <w:rPr>
                                  <w:rFonts w:ascii="Calibri" w:hAnsi="Calibri"/>
                                  <w:color w:val="FF0000"/>
                                  <w:kern w:val="24"/>
                                  <w:sz w:val="16"/>
                                  <w:szCs w:val="16"/>
                                </w:rPr>
                                <w:t>(red triangles)</w:t>
                              </w:r>
                            </w:p>
                            <w:p w14:paraId="59C4BDBA" w14:textId="77777777" w:rsidR="00C83BBE" w:rsidRDefault="00C83BBE"/>
                            <w:p w14:paraId="01A0B079" w14:textId="6BAF71EB" w:rsidR="00455FE7" w:rsidRDefault="00D2685E" w:rsidP="00455FE7">
                              <w:pPr>
                                <w:rPr>
                                  <w:rFonts w:ascii="Calibri" w:hAnsi="Calibri"/>
                                  <w:color w:val="FF0000"/>
                                  <w:kern w:val="24"/>
                                  <w:sz w:val="16"/>
                                  <w:szCs w:val="16"/>
                                </w:rPr>
                              </w:pPr>
                              <w:r>
                                <w:rPr>
                                  <w:rFonts w:ascii="Calibri" w:hAnsi="Calibri"/>
                                  <w:color w:val="FF0000"/>
                                  <w:kern w:val="24"/>
                                  <w:sz w:val="16"/>
                                  <w:szCs w:val="16"/>
                                </w:rPr>
                                <w:t xml:space="preserve">Options for the </w:t>
                              </w:r>
                              <w:r w:rsidR="00BC1870">
                                <w:rPr>
                                  <w:rFonts w:ascii="Calibri" w:hAnsi="Calibri"/>
                                  <w:color w:val="FF0000"/>
                                  <w:kern w:val="24"/>
                                  <w:sz w:val="16"/>
                                  <w:szCs w:val="16"/>
                                </w:rPr>
                                <w:t>e</w:t>
                              </w:r>
                              <w:r w:rsidR="00455FE7">
                                <w:rPr>
                                  <w:rFonts w:ascii="Calibri" w:hAnsi="Calibri"/>
                                  <w:color w:val="FF0000"/>
                                  <w:kern w:val="24"/>
                                  <w:sz w:val="16"/>
                                  <w:szCs w:val="16"/>
                                </w:rPr>
                                <w:t xml:space="preserve">nhanced power region </w:t>
                              </w:r>
                              <w:r>
                                <w:rPr>
                                  <w:rFonts w:ascii="Calibri" w:hAnsi="Calibri"/>
                                  <w:color w:val="FF0000"/>
                                  <w:kern w:val="24"/>
                                  <w:sz w:val="16"/>
                                  <w:szCs w:val="16"/>
                                </w:rPr>
                                <w:t xml:space="preserve"> </w:t>
                              </w:r>
                              <w:r w:rsidR="003062BA">
                                <w:rPr>
                                  <w:rFonts w:ascii="Calibri" w:hAnsi="Calibri"/>
                                  <w:color w:val="FF0000"/>
                                  <w:kern w:val="24"/>
                                  <w:sz w:val="16"/>
                                  <w:szCs w:val="16"/>
                                </w:rPr>
                                <w:t xml:space="preserve">where legacy MPR0 </w:t>
                              </w:r>
                              <w:r>
                                <w:rPr>
                                  <w:rFonts w:ascii="Calibri" w:hAnsi="Calibri"/>
                                  <w:color w:val="FF0000"/>
                                  <w:kern w:val="24"/>
                                  <w:sz w:val="16"/>
                                  <w:szCs w:val="16"/>
                                </w:rPr>
                                <w:t xml:space="preserve">UL power can be supported despite being ‘outer’ </w:t>
                              </w:r>
                              <w:r w:rsidR="00A75AEB">
                                <w:rPr>
                                  <w:rFonts w:ascii="Calibri" w:hAnsi="Calibri"/>
                                  <w:color w:val="FF0000"/>
                                  <w:kern w:val="24"/>
                                  <w:sz w:val="16"/>
                                  <w:szCs w:val="16"/>
                                </w:rPr>
                                <w:t>(red triangles)</w:t>
                              </w:r>
                            </w:p>
                          </w:txbxContent>
                        </wps:txbx>
                        <wps:bodyPr wrap="square" rtlCol="0">
                          <a:noAutofit/>
                        </wps:bodyPr>
                      </wps:wsp>
                      <wps:wsp>
                        <wps:cNvPr id="220" name="TextBox 21"/>
                        <wps:cNvSpPr txBox="1"/>
                        <wps:spPr>
                          <a:xfrm>
                            <a:off x="79867" y="771758"/>
                            <a:ext cx="834533" cy="231763"/>
                          </a:xfrm>
                          <a:prstGeom prst="rect">
                            <a:avLst/>
                          </a:prstGeom>
                          <a:noFill/>
                        </wps:spPr>
                        <wps:txbx>
                          <w:txbxContent>
                            <w:p w14:paraId="4444B552" w14:textId="3730DF78" w:rsidR="00455FE7" w:rsidRDefault="00455FE7" w:rsidP="00455FE7">
                              <w:pPr>
                                <w:rPr>
                                  <w:rFonts w:ascii="Calibri" w:hAnsi="Calibri"/>
                                  <w:color w:val="FF0000"/>
                                  <w:kern w:val="24"/>
                                  <w:sz w:val="16"/>
                                  <w:szCs w:val="16"/>
                                </w:rPr>
                              </w:pPr>
                              <w:r>
                                <w:rPr>
                                  <w:rFonts w:ascii="Calibri" w:hAnsi="Calibri"/>
                                  <w:color w:val="FF0000"/>
                                  <w:kern w:val="24"/>
                                  <w:sz w:val="16"/>
                                  <w:szCs w:val="16"/>
                                </w:rPr>
                                <w:t xml:space="preserve">slope  = </w:t>
                              </w:r>
                              <w:r w:rsidR="0078550A">
                                <w:rPr>
                                  <w:rFonts w:ascii="Calibri" w:hAnsi="Calibri"/>
                                  <w:color w:val="FF0000"/>
                                  <w:kern w:val="24"/>
                                  <w:sz w:val="16"/>
                                  <w:szCs w:val="16"/>
                                </w:rPr>
                                <w:t>4.0</w:t>
                              </w:r>
                            </w:p>
                            <w:p w14:paraId="1AECD4E5" w14:textId="77777777" w:rsidR="00455FE7" w:rsidRDefault="00455FE7"/>
                            <w:p w14:paraId="74096AEC" w14:textId="0AB02152" w:rsidR="00455FE7" w:rsidRDefault="00455FE7" w:rsidP="00455FE7">
                              <w:pPr>
                                <w:rPr>
                                  <w:rFonts w:ascii="Calibri" w:hAnsi="Calibri"/>
                                  <w:color w:val="FF0000"/>
                                  <w:kern w:val="24"/>
                                  <w:sz w:val="16"/>
                                  <w:szCs w:val="16"/>
                                </w:rPr>
                              </w:pPr>
                              <w:r>
                                <w:rPr>
                                  <w:rFonts w:ascii="Calibri" w:hAnsi="Calibri"/>
                                  <w:color w:val="FF0000"/>
                                  <w:kern w:val="24"/>
                                  <w:sz w:val="16"/>
                                  <w:szCs w:val="16"/>
                                </w:rPr>
                                <w:t xml:space="preserve">slope  = </w:t>
                              </w:r>
                              <w:r w:rsidR="0078550A">
                                <w:rPr>
                                  <w:rFonts w:ascii="Calibri" w:hAnsi="Calibri"/>
                                  <w:color w:val="FF0000"/>
                                  <w:kern w:val="24"/>
                                  <w:sz w:val="16"/>
                                  <w:szCs w:val="16"/>
                                </w:rPr>
                                <w:t>4.0</w:t>
                              </w:r>
                            </w:p>
                          </w:txbxContent>
                        </wps:txbx>
                        <wps:bodyPr wrap="square" rtlCol="0">
                          <a:noAutofit/>
                        </wps:bodyPr>
                      </wps:wsp>
                      <wps:wsp>
                        <wps:cNvPr id="222" name="Freeform: Shape 222"/>
                        <wps:cNvSpPr/>
                        <wps:spPr>
                          <a:xfrm>
                            <a:off x="779227" y="1233077"/>
                            <a:ext cx="548640" cy="199815"/>
                          </a:xfrm>
                          <a:custGeom>
                            <a:avLst/>
                            <a:gdLst>
                              <a:gd name="connsiteX0" fmla="*/ 0 w 548640"/>
                              <a:gd name="connsiteY0" fmla="*/ 199815 h 199815"/>
                              <a:gd name="connsiteX1" fmla="*/ 278295 w 548640"/>
                              <a:gd name="connsiteY1" fmla="*/ 1032 h 199815"/>
                              <a:gd name="connsiteX2" fmla="*/ 548640 w 548640"/>
                              <a:gd name="connsiteY2" fmla="*/ 136204 h 199815"/>
                            </a:gdLst>
                            <a:ahLst/>
                            <a:cxnLst>
                              <a:cxn ang="0">
                                <a:pos x="connsiteX0" y="connsiteY0"/>
                              </a:cxn>
                              <a:cxn ang="0">
                                <a:pos x="connsiteX1" y="connsiteY1"/>
                              </a:cxn>
                              <a:cxn ang="0">
                                <a:pos x="connsiteX2" y="connsiteY2"/>
                              </a:cxn>
                            </a:cxnLst>
                            <a:rect l="l" t="t" r="r" b="b"/>
                            <a:pathLst>
                              <a:path w="548640" h="199815">
                                <a:moveTo>
                                  <a:pt x="0" y="199815"/>
                                </a:moveTo>
                                <a:cubicBezTo>
                                  <a:pt x="93427" y="105724"/>
                                  <a:pt x="186855" y="11634"/>
                                  <a:pt x="278295" y="1032"/>
                                </a:cubicBezTo>
                                <a:cubicBezTo>
                                  <a:pt x="369735" y="-9570"/>
                                  <a:pt x="459187" y="63317"/>
                                  <a:pt x="548640" y="136204"/>
                                </a:cubicBezTo>
                              </a:path>
                            </a:pathLst>
                          </a:custGeom>
                          <a:noFill/>
                          <a:ln>
                            <a:solidFill>
                              <a:schemeClr val="accent1"/>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14:sizeRelV relativeFrom="margin">
                  <wp14:pctHeight>0</wp14:pctHeight>
                </wp14:sizeRelV>
              </wp:anchor>
            </w:drawing>
          </mc:Choice>
          <mc:Fallback>
            <w:pict>
              <v:group w14:anchorId="49FBAE60" id="Canvas 215" o:spid="_x0000_s1104" editas="canvas" style="position:absolute;margin-left:.05pt;margin-top:3.15pt;width:264pt;height:167.05pt;z-index:251660288;mso-position-horizontal-relative:text;mso-position-vertical-relative:text;mso-height-relative:margin" coordsize="33528,21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">
                <v:shape id="_x0000_s1105" type="#_x0000_t75" style="position:absolute;width:33528;height:21215;visibility:visible;mso-wrap-style:square" filled="t">
                  <v:fill o:detectmouseclick="t"/>
                  <v:path o:connecttype="none"/>
                </v:shape>
                <v:shape id="Text Box 176" o:spid="_x0000_s1106" type="#_x0000_t202" style="position:absolute;left:448;top:18118;width:31848;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" fillcolor="white [3201]" strokeweight=".5pt">
                  <v:textbox>
                    <w:txbxContent>
                      <w:p w14:paraId="28BEE97F" w14:textId="4134C887" w:rsidR="00C83BBE" w:rsidRPr="007414F1" w:rsidRDefault="00C83BBE" w:rsidP="00C83BBE">
                        <w:pPr>
                          <w:jc w:val="center"/>
                          <w:rPr>
                            <w:sz w:val="18"/>
                            <w:szCs w:val="18"/>
                          </w:rPr>
                        </w:pPr>
                        <w:r w:rsidRPr="007414F1">
                          <w:rPr>
                            <w:sz w:val="18"/>
                            <w:szCs w:val="18"/>
                          </w:rPr>
                          <w:t>Figure 2.</w:t>
                        </w:r>
                        <w:r w:rsidR="000D0916" w:rsidRPr="007414F1">
                          <w:rPr>
                            <w:sz w:val="18"/>
                            <w:szCs w:val="18"/>
                          </w:rPr>
                          <w:t>3</w:t>
                        </w:r>
                        <w:r w:rsidRPr="007414F1">
                          <w:rPr>
                            <w:sz w:val="18"/>
                            <w:szCs w:val="18"/>
                          </w:rPr>
                          <w:t>-</w:t>
                        </w:r>
                        <w:r w:rsidR="004E406E" w:rsidRPr="007414F1">
                          <w:rPr>
                            <w:sz w:val="18"/>
                            <w:szCs w:val="18"/>
                          </w:rPr>
                          <w:t>2</w:t>
                        </w:r>
                        <w:r w:rsidRPr="007414F1">
                          <w:rPr>
                            <w:sz w:val="18"/>
                            <w:szCs w:val="18"/>
                          </w:rPr>
                          <w:t xml:space="preserve">: </w:t>
                        </w:r>
                        <w:r w:rsidR="00BA7595" w:rsidRPr="007414F1">
                          <w:rPr>
                            <w:sz w:val="18"/>
                            <w:szCs w:val="18"/>
                          </w:rPr>
                          <w:t xml:space="preserve">Geometry of enhancement area </w:t>
                        </w:r>
                        <w:r w:rsidR="00BC1870" w:rsidRPr="007414F1">
                          <w:rPr>
                            <w:sz w:val="18"/>
                            <w:szCs w:val="18"/>
                          </w:rPr>
                          <w:t>if</w:t>
                        </w:r>
                        <w:r w:rsidR="00BA7595" w:rsidRPr="007414F1">
                          <w:rPr>
                            <w:sz w:val="18"/>
                            <w:szCs w:val="18"/>
                          </w:rPr>
                          <w:t xml:space="preserve"> FDSS</w:t>
                        </w:r>
                        <w:r w:rsidR="00BC1870" w:rsidRPr="007414F1">
                          <w:rPr>
                            <w:sz w:val="18"/>
                            <w:szCs w:val="18"/>
                          </w:rPr>
                          <w:t xml:space="preserve"> is enabled</w:t>
                        </w:r>
                      </w:p>
                      <w:p w14:paraId="3F1074B2" w14:textId="77777777" w:rsidR="00C83BBE" w:rsidRDefault="00C83BBE"/>
                      <w:p w14:paraId="721DC1F6" w14:textId="7559AD0C" w:rsidR="00C83BBE" w:rsidRPr="007414F1" w:rsidRDefault="00C83BBE" w:rsidP="00C83BBE">
                        <w:pPr>
                          <w:jc w:val="center"/>
                          <w:rPr>
                            <w:sz w:val="18"/>
                            <w:szCs w:val="18"/>
                          </w:rPr>
                        </w:pPr>
                        <w:r w:rsidRPr="007414F1">
                          <w:rPr>
                            <w:sz w:val="18"/>
                            <w:szCs w:val="18"/>
                          </w:rPr>
                          <w:t>Figure 2.</w:t>
                        </w:r>
                        <w:r w:rsidR="000D0916" w:rsidRPr="007414F1">
                          <w:rPr>
                            <w:sz w:val="18"/>
                            <w:szCs w:val="18"/>
                          </w:rPr>
                          <w:t>3</w:t>
                        </w:r>
                        <w:r w:rsidRPr="007414F1">
                          <w:rPr>
                            <w:sz w:val="18"/>
                            <w:szCs w:val="18"/>
                          </w:rPr>
                          <w:t>-</w:t>
                        </w:r>
                        <w:r w:rsidR="004E406E" w:rsidRPr="007414F1">
                          <w:rPr>
                            <w:sz w:val="18"/>
                            <w:szCs w:val="18"/>
                          </w:rPr>
                          <w:t>2</w:t>
                        </w:r>
                        <w:r w:rsidRPr="007414F1">
                          <w:rPr>
                            <w:sz w:val="18"/>
                            <w:szCs w:val="18"/>
                          </w:rPr>
                          <w:t xml:space="preserve">: </w:t>
                        </w:r>
                        <w:r w:rsidR="00BA7595" w:rsidRPr="007414F1">
                          <w:rPr>
                            <w:sz w:val="18"/>
                            <w:szCs w:val="18"/>
                          </w:rPr>
                          <w:t xml:space="preserve">Geometry of enhancement area </w:t>
                        </w:r>
                        <w:r w:rsidR="00BC1870" w:rsidRPr="007414F1">
                          <w:rPr>
                            <w:sz w:val="18"/>
                            <w:szCs w:val="18"/>
                          </w:rPr>
                          <w:t>if</w:t>
                        </w:r>
                        <w:r w:rsidR="00BA7595" w:rsidRPr="007414F1">
                          <w:rPr>
                            <w:sz w:val="18"/>
                            <w:szCs w:val="18"/>
                          </w:rPr>
                          <w:t xml:space="preserve"> FDSS</w:t>
                        </w:r>
                        <w:r w:rsidR="00BC1870" w:rsidRPr="007414F1">
                          <w:rPr>
                            <w:sz w:val="18"/>
                            <w:szCs w:val="18"/>
                          </w:rPr>
                          <w:t xml:space="preserve"> is enabled</w:t>
                        </w:r>
                      </w:p>
                    </w:txbxContent>
                  </v:textbox>
                </v:shape>
                <v:shape id="Freeform: Shape 194" o:spid="_x0000_s1107" style="position:absolute;left:10823;top:9433;width:15713;height:7781;visibility:visible;mso-wrap-style:square;v-text-anchor:middle" coordsize="2013527,1043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" path="m397163,l,1025236r2013527,18473l397163,xe" filled="f" strokecolor="red" strokeweight="1pt">
                  <v:stroke joinstyle="miter"/>
                  <v:path arrowok="t" o:connecttype="custom" o:connectlocs="309938,0;0,764304;1571317,778075;309938,0" o:connectangles="0,0,0,0"/>
                </v:shape>
                <v:shape id="Freeform: Shape 196" o:spid="_x0000_s1108" style="position:absolute;left:10751;top:7298;width:15785;height:9916;visibility:visible;mso-wrap-style:square;v-text-anchor:middle" coordsize="2022764,1330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" path="m,1311563r2022764,18473l277091,,,1311563xe" filled="f" strokecolor="red" strokeweight="1pt">
                  <v:stroke joinstyle="miter"/>
                  <v:path arrowok="t" o:connecttype="custom" o:connectlocs="0,977758;1578525,991529;216236,0;0,977758" o:connectangles="0,0,0,0"/>
                </v:shape>
                <v:shape id="Freeform: Shape 202" o:spid="_x0000_s1109" style="position:absolute;left:10751;top:5026;width:15785;height:12188;visibility:visible;mso-wrap-style:square;v-text-anchor:middle" coordsize="2022764,1634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" path="m,1616364r2022764,18473l138546,,,1616364xe" filled="f" strokecolor="red" strokeweight="1pt">
                  <v:stroke joinstyle="miter"/>
                  <v:path arrowok="t" o:connecttype="custom" o:connectlocs="0,1204984;1578525,1218755;108119,0;0,1204984" o:connectangles="0,0,0,0"/>
                </v:shape>
                <v:shape id="Straight Arrow Connector 203" o:spid="_x0000_s1110" type="#_x0000_t32" style="position:absolute;left:10751;width:0;height:170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" strokecolor="#4472c4 [3204]" strokeweight=".5pt">
                  <v:stroke endarrow="block" joinstyle="miter"/>
                </v:shape>
                <v:shape id="Straight Arrow Connector 204" o:spid="_x0000_s1111" type="#_x0000_t32" style="position:absolute;left:10751;top:17076;width:22777;height:1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" strokecolor="#4472c4 [3204]" strokeweight=".5pt">
                  <v:stroke endarrow="block" joinstyle="miter"/>
                </v:shape>
                <v:shape id="Freeform: Shape 209" o:spid="_x0000_s1112" style="position:absolute;left:8974;top:6160;width:2523;height:2273;visibility:visible;mso-wrap-style:square;v-text-anchor:middle" coordsize="323273,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" path="m323273,304800c299412,219364,275552,133928,221673,83128,167794,32328,,,,l,e" filled="f" strokecolor="red" strokeweight="1pt">
                  <v:stroke endarrow="block" joinstyle="miter"/>
                  <v:path arrowok="t" o:connecttype="custom" o:connectlocs="252276,227225;172989,61971;0,0;0,0" o:connectangles="0,0,0,0"/>
                </v:shape>
                <v:line id="Straight Connector 210" o:spid="_x0000_s1113" style="position:absolute;flip:x y;visibility:visible;mso-wrap-style:square" from="10751,2592" to="26536,1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" strokecolor="#4472c4 [3204]" strokeweight=".5pt">
                  <v:stroke joinstyle="miter"/>
                </v:line>
                <v:shape id="TextBox 21" o:spid="_x0000_s1114" type="#_x0000_t202" style="position:absolute;left:359;top:13862;width:9887;height:4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" filled="f" stroked="f">
                  <v:textbox>
                    <w:txbxContent>
                      <w:p w14:paraId="4F1C8297" w14:textId="5AED52A7" w:rsidR="00C83BBE" w:rsidRPr="006D2B6A" w:rsidRDefault="009A63F9" w:rsidP="00C83BBE">
                        <w:pPr>
                          <w:rPr>
                            <w:rFonts w:asciiTheme="minorHAnsi" w:hAnsi="Calibri" w:cstheme="minorBidi"/>
                            <w:color w:val="4472C4" w:themeColor="accent1"/>
                            <w:kern w:val="24"/>
                          </w:rPr>
                        </w:pPr>
                        <w:r w:rsidRPr="006D2B6A">
                          <w:rPr>
                            <w:rFonts w:asciiTheme="minorHAnsi" w:hAnsi="Calibri" w:cstheme="minorBidi"/>
                            <w:color w:val="4472C4" w:themeColor="accent1"/>
                            <w:kern w:val="24"/>
                            <w:sz w:val="16"/>
                            <w:szCs w:val="16"/>
                          </w:rPr>
                          <w:t xml:space="preserve">Inner region slope  = </w:t>
                        </w:r>
                        <w:r w:rsidR="00D449CE">
                          <w:rPr>
                            <w:rFonts w:asciiTheme="minorHAnsi" w:hAnsi="Calibri" w:cstheme="minorBidi"/>
                            <w:color w:val="4472C4" w:themeColor="accent1"/>
                            <w:kern w:val="24"/>
                            <w:sz w:val="16"/>
                            <w:szCs w:val="16"/>
                          </w:rPr>
                          <w:t>2.0</w:t>
                        </w:r>
                      </w:p>
                      <w:p w14:paraId="13CAAEC7" w14:textId="77777777" w:rsidR="00C83BBE" w:rsidRDefault="00C83BBE"/>
                      <w:p w14:paraId="0D3272D0" w14:textId="619FCC8D" w:rsidR="00C83BBE" w:rsidRPr="006D2B6A" w:rsidRDefault="009A63F9" w:rsidP="00C83BBE">
                        <w:pPr>
                          <w:rPr>
                            <w:rFonts w:asciiTheme="minorHAnsi" w:hAnsi="Calibri" w:cstheme="minorBidi"/>
                            <w:color w:val="4472C4" w:themeColor="accent1"/>
                            <w:kern w:val="24"/>
                          </w:rPr>
                        </w:pPr>
                        <w:r w:rsidRPr="006D2B6A">
                          <w:rPr>
                            <w:rFonts w:asciiTheme="minorHAnsi" w:hAnsi="Calibri" w:cstheme="minorBidi"/>
                            <w:color w:val="4472C4" w:themeColor="accent1"/>
                            <w:kern w:val="24"/>
                            <w:sz w:val="16"/>
                            <w:szCs w:val="16"/>
                          </w:rPr>
                          <w:t xml:space="preserve">Inner region slope  = </w:t>
                        </w:r>
                        <w:r w:rsidR="00D449CE">
                          <w:rPr>
                            <w:rFonts w:asciiTheme="minorHAnsi" w:hAnsi="Calibri" w:cstheme="minorBidi"/>
                            <w:color w:val="4472C4" w:themeColor="accent1"/>
                            <w:kern w:val="24"/>
                            <w:sz w:val="16"/>
                            <w:szCs w:val="16"/>
                          </w:rPr>
                          <w:t>2.0</w:t>
                        </w:r>
                      </w:p>
                    </w:txbxContent>
                  </v:textbox>
                </v:shape>
                <v:shape id="TextBox 22" o:spid="_x0000_s1115" type="#_x0000_t202" style="position:absolute;left:12501;top:391;width:10322;height:3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tOt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rB9Uw8AnJ1AQAA//8DAFBLAQItABQABgAIAAAAIQDb4fbL7gAAAIUBAAATAAAAAAAAAAAA&#10;AAAAAAAAAABbQ29udGVudF9UeXBlc10ueG1sUEsBAi0AFAAGAAgAAAAhAFr0LFu/AAAAFQEAAAsA&#10;AAAAAAAAAAAAAAAAHwEAAF9yZWxzLy5yZWxzUEsBAi0AFAAGAAgAAAAhAC0y063EAAAA3AAAAA8A&#10;AAAAAAAAAAAAAAAABwIAAGRycy9kb3ducmV2LnhtbFBLBQYAAAAAAwADALcAAAD4AgAAAAA=&#10;" filled="f" stroked="f">
                  <v:textbox>
                    <w:txbxContent>
                      <w:p w14:paraId="35E6D374" w14:textId="77777777" w:rsidR="00C83BBE" w:rsidRPr="005F0C72" w:rsidRDefault="00C83BBE" w:rsidP="00C83BBE">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p w14:paraId="734AE094" w14:textId="77777777" w:rsidR="00C83BBE" w:rsidRDefault="00C83BBE"/>
                      <w:p w14:paraId="270E8899" w14:textId="1A968CFF" w:rsidR="00C83BBE" w:rsidRPr="005F0C72" w:rsidRDefault="00C83BBE" w:rsidP="00C83BBE">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txbxContent>
                  </v:textbox>
                </v:shape>
                <v:shape id="Freeform: Shape 213" o:spid="_x0000_s1116" style="position:absolute;left:10823;top:11307;width:15569;height:5852;visibility:visible;mso-wrap-style:square;v-text-anchor:middle" coordsize="1995054,785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" path="m554181,l,759095r1995054,25996l554181,xe" fillcolor="#fff2cc [663]" strokecolor="#4472c4 [3204]" strokeweight="1pt">
                  <v:stroke joinstyle="miter"/>
                  <v:path arrowok="t" o:connecttype="custom" o:connectlocs="432472,0;0,565898;1556901,585278;432472,0" o:connectangles="0,0,0,0"/>
                </v:shape>
                <v:shape id="TextBox 24" o:spid="_x0000_s1117" type="#_x0000_t202" style="position:absolute;left:14327;top:14847;width:10322;height:2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w:txbxContent>
                      <w:p w14:paraId="786711A6" w14:textId="77777777" w:rsidR="00C83BBE" w:rsidRDefault="00C83BBE" w:rsidP="00C83BBE">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Inner</w:t>
                        </w:r>
                      </w:p>
                      <w:p w14:paraId="251CF7B4" w14:textId="77777777" w:rsidR="00C83BBE" w:rsidRDefault="00C83BBE"/>
                      <w:p w14:paraId="212CAE4A" w14:textId="63578B88" w:rsidR="00C83BBE" w:rsidRDefault="00C83BBE" w:rsidP="00C83BBE">
                        <w:pPr>
                          <w:rPr>
                            <w:rFonts w:asciiTheme="minorHAnsi" w:hAnsi="Calibri" w:cstheme="minorBidi"/>
                            <w:color w:val="4472C4" w:themeColor="accent1"/>
                            <w:kern w:val="24"/>
                            <w:sz w:val="24"/>
                            <w:szCs w:val="24"/>
                          </w:rPr>
                        </w:pPr>
                        <w:r>
                          <w:rPr>
                            <w:rFonts w:asciiTheme="minorHAnsi" w:hAnsi="Calibri" w:cstheme="minorBidi"/>
                            <w:color w:val="4472C4" w:themeColor="accent1"/>
                            <w:kern w:val="24"/>
                          </w:rPr>
                          <w:t>Inner</w:t>
                        </w:r>
                      </w:p>
                    </w:txbxContent>
                  </v:textbox>
                </v:shape>
                <v:shape id="TextBox 21" o:spid="_x0000_s1118" type="#_x0000_t202" style="position:absolute;left:2478;top:5026;width:9880;height:4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6B22FBDD" w14:textId="50F72E44" w:rsidR="00E66EB4" w:rsidRPr="00455FE7" w:rsidRDefault="00E66EB4" w:rsidP="00E66EB4">
                        <w:pPr>
                          <w:rPr>
                            <w:rFonts w:ascii="Calibri" w:hAnsi="Calibri"/>
                            <w:color w:val="FF0000"/>
                            <w:kern w:val="24"/>
                            <w:sz w:val="16"/>
                            <w:szCs w:val="16"/>
                          </w:rPr>
                        </w:pPr>
                        <w:r w:rsidRPr="00455FE7">
                          <w:rPr>
                            <w:rFonts w:ascii="Calibri" w:hAnsi="Calibri"/>
                            <w:color w:val="FF0000"/>
                            <w:kern w:val="24"/>
                            <w:sz w:val="16"/>
                            <w:szCs w:val="16"/>
                          </w:rPr>
                          <w:t xml:space="preserve">slope  = </w:t>
                        </w:r>
                        <w:r w:rsidR="0078550A">
                          <w:rPr>
                            <w:rFonts w:ascii="Calibri" w:hAnsi="Calibri"/>
                            <w:color w:val="FF0000"/>
                            <w:kern w:val="24"/>
                            <w:sz w:val="16"/>
                            <w:szCs w:val="16"/>
                          </w:rPr>
                          <w:t>5.0</w:t>
                        </w:r>
                      </w:p>
                      <w:p w14:paraId="38255030" w14:textId="77777777" w:rsidR="00C83BBE" w:rsidRDefault="00C83BBE"/>
                      <w:p w14:paraId="3BAE330D" w14:textId="0A820181" w:rsidR="00E66EB4" w:rsidRPr="00455FE7" w:rsidRDefault="00E66EB4" w:rsidP="00E66EB4">
                        <w:pPr>
                          <w:rPr>
                            <w:rFonts w:ascii="Calibri" w:hAnsi="Calibri"/>
                            <w:color w:val="FF0000"/>
                            <w:kern w:val="24"/>
                            <w:sz w:val="16"/>
                            <w:szCs w:val="16"/>
                          </w:rPr>
                        </w:pPr>
                        <w:r w:rsidRPr="00455FE7">
                          <w:rPr>
                            <w:rFonts w:ascii="Calibri" w:hAnsi="Calibri"/>
                            <w:color w:val="FF0000"/>
                            <w:kern w:val="24"/>
                            <w:sz w:val="16"/>
                            <w:szCs w:val="16"/>
                          </w:rPr>
                          <w:t xml:space="preserve">slope  = </w:t>
                        </w:r>
                        <w:r w:rsidR="0078550A">
                          <w:rPr>
                            <w:rFonts w:ascii="Calibri" w:hAnsi="Calibri"/>
                            <w:color w:val="FF0000"/>
                            <w:kern w:val="24"/>
                            <w:sz w:val="16"/>
                            <w:szCs w:val="16"/>
                          </w:rPr>
                          <w:t>5.0</w:t>
                        </w:r>
                      </w:p>
                    </w:txbxContent>
                  </v:textbox>
                </v:shape>
                <v:shape id="Freeform: Shape 218" o:spid="_x0000_s1119" style="position:absolute;left:7328;top:8832;width:4640;height:2475;visibility:visible;mso-wrap-style:square;v-text-anchor:middle" coordsize="323273,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" path="m323273,304800c299412,219364,275552,133928,221673,83128,167794,32328,,,,l,e" filled="f" strokecolor="red" strokeweight="1pt">
                  <v:stroke endarrow="block" joinstyle="miter"/>
                  <v:path arrowok="t" o:connecttype="custom" o:connectlocs="464055,247428;318209,67481;0,0;0,0" o:connectangles="0,0,0,0"/>
                </v:shape>
                <v:shape id="TextBox 21" o:spid="_x0000_s1120" type="#_x0000_t202" style="position:absolute;left:17665;top:4582;width:15863;height:7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" filled="f" stroked="f">
                  <v:textbox>
                    <w:txbxContent>
                      <w:p w14:paraId="1100763D" w14:textId="3FD5E355" w:rsidR="00455FE7" w:rsidRDefault="00D2685E" w:rsidP="00455FE7">
                        <w:pPr>
                          <w:rPr>
                            <w:rFonts w:ascii="Calibri" w:hAnsi="Calibri"/>
                            <w:color w:val="FF0000"/>
                            <w:kern w:val="24"/>
                            <w:sz w:val="16"/>
                            <w:szCs w:val="16"/>
                          </w:rPr>
                        </w:pPr>
                        <w:r>
                          <w:rPr>
                            <w:rFonts w:ascii="Calibri" w:hAnsi="Calibri"/>
                            <w:color w:val="FF0000"/>
                            <w:kern w:val="24"/>
                            <w:sz w:val="16"/>
                            <w:szCs w:val="16"/>
                          </w:rPr>
                          <w:t xml:space="preserve">Options for the </w:t>
                        </w:r>
                        <w:r w:rsidR="00BC1870">
                          <w:rPr>
                            <w:rFonts w:ascii="Calibri" w:hAnsi="Calibri"/>
                            <w:color w:val="FF0000"/>
                            <w:kern w:val="24"/>
                            <w:sz w:val="16"/>
                            <w:szCs w:val="16"/>
                          </w:rPr>
                          <w:t>e</w:t>
                        </w:r>
                        <w:r w:rsidR="00455FE7">
                          <w:rPr>
                            <w:rFonts w:ascii="Calibri" w:hAnsi="Calibri"/>
                            <w:color w:val="FF0000"/>
                            <w:kern w:val="24"/>
                            <w:sz w:val="16"/>
                            <w:szCs w:val="16"/>
                          </w:rPr>
                          <w:t xml:space="preserve">nhanced power region </w:t>
                        </w:r>
                        <w:r>
                          <w:rPr>
                            <w:rFonts w:ascii="Calibri" w:hAnsi="Calibri"/>
                            <w:color w:val="FF0000"/>
                            <w:kern w:val="24"/>
                            <w:sz w:val="16"/>
                            <w:szCs w:val="16"/>
                          </w:rPr>
                          <w:t xml:space="preserve"> </w:t>
                        </w:r>
                        <w:r w:rsidR="003062BA">
                          <w:rPr>
                            <w:rFonts w:ascii="Calibri" w:hAnsi="Calibri"/>
                            <w:color w:val="FF0000"/>
                            <w:kern w:val="24"/>
                            <w:sz w:val="16"/>
                            <w:szCs w:val="16"/>
                          </w:rPr>
                          <w:t xml:space="preserve">where legacy MPR0 </w:t>
                        </w:r>
                        <w:r>
                          <w:rPr>
                            <w:rFonts w:ascii="Calibri" w:hAnsi="Calibri"/>
                            <w:color w:val="FF0000"/>
                            <w:kern w:val="24"/>
                            <w:sz w:val="16"/>
                            <w:szCs w:val="16"/>
                          </w:rPr>
                          <w:t xml:space="preserve">UL power can be supported despite being ‘outer’ </w:t>
                        </w:r>
                        <w:r w:rsidR="00A75AEB">
                          <w:rPr>
                            <w:rFonts w:ascii="Calibri" w:hAnsi="Calibri"/>
                            <w:color w:val="FF0000"/>
                            <w:kern w:val="24"/>
                            <w:sz w:val="16"/>
                            <w:szCs w:val="16"/>
                          </w:rPr>
                          <w:t>(red triangles)</w:t>
                        </w:r>
                      </w:p>
                      <w:p w14:paraId="59C4BDBA" w14:textId="77777777" w:rsidR="00C83BBE" w:rsidRDefault="00C83BBE"/>
                      <w:p w14:paraId="01A0B079" w14:textId="6BAF71EB" w:rsidR="00455FE7" w:rsidRDefault="00D2685E" w:rsidP="00455FE7">
                        <w:pPr>
                          <w:rPr>
                            <w:rFonts w:ascii="Calibri" w:hAnsi="Calibri"/>
                            <w:color w:val="FF0000"/>
                            <w:kern w:val="24"/>
                            <w:sz w:val="16"/>
                            <w:szCs w:val="16"/>
                          </w:rPr>
                        </w:pPr>
                        <w:r>
                          <w:rPr>
                            <w:rFonts w:ascii="Calibri" w:hAnsi="Calibri"/>
                            <w:color w:val="FF0000"/>
                            <w:kern w:val="24"/>
                            <w:sz w:val="16"/>
                            <w:szCs w:val="16"/>
                          </w:rPr>
                          <w:t xml:space="preserve">Options for the </w:t>
                        </w:r>
                        <w:r w:rsidR="00BC1870">
                          <w:rPr>
                            <w:rFonts w:ascii="Calibri" w:hAnsi="Calibri"/>
                            <w:color w:val="FF0000"/>
                            <w:kern w:val="24"/>
                            <w:sz w:val="16"/>
                            <w:szCs w:val="16"/>
                          </w:rPr>
                          <w:t>e</w:t>
                        </w:r>
                        <w:r w:rsidR="00455FE7">
                          <w:rPr>
                            <w:rFonts w:ascii="Calibri" w:hAnsi="Calibri"/>
                            <w:color w:val="FF0000"/>
                            <w:kern w:val="24"/>
                            <w:sz w:val="16"/>
                            <w:szCs w:val="16"/>
                          </w:rPr>
                          <w:t xml:space="preserve">nhanced power region </w:t>
                        </w:r>
                        <w:r>
                          <w:rPr>
                            <w:rFonts w:ascii="Calibri" w:hAnsi="Calibri"/>
                            <w:color w:val="FF0000"/>
                            <w:kern w:val="24"/>
                            <w:sz w:val="16"/>
                            <w:szCs w:val="16"/>
                          </w:rPr>
                          <w:t xml:space="preserve"> </w:t>
                        </w:r>
                        <w:r w:rsidR="003062BA">
                          <w:rPr>
                            <w:rFonts w:ascii="Calibri" w:hAnsi="Calibri"/>
                            <w:color w:val="FF0000"/>
                            <w:kern w:val="24"/>
                            <w:sz w:val="16"/>
                            <w:szCs w:val="16"/>
                          </w:rPr>
                          <w:t xml:space="preserve">where legacy MPR0 </w:t>
                        </w:r>
                        <w:r>
                          <w:rPr>
                            <w:rFonts w:ascii="Calibri" w:hAnsi="Calibri"/>
                            <w:color w:val="FF0000"/>
                            <w:kern w:val="24"/>
                            <w:sz w:val="16"/>
                            <w:szCs w:val="16"/>
                          </w:rPr>
                          <w:t xml:space="preserve">UL power can be supported despite being ‘outer’ </w:t>
                        </w:r>
                        <w:r w:rsidR="00A75AEB">
                          <w:rPr>
                            <w:rFonts w:ascii="Calibri" w:hAnsi="Calibri"/>
                            <w:color w:val="FF0000"/>
                            <w:kern w:val="24"/>
                            <w:sz w:val="16"/>
                            <w:szCs w:val="16"/>
                          </w:rPr>
                          <w:t>(red triangles)</w:t>
                        </w:r>
                      </w:p>
                    </w:txbxContent>
                  </v:textbox>
                </v:shape>
                <v:shape id="TextBox 21" o:spid="_x0000_s1121" type="#_x0000_t202" style="position:absolute;left:798;top:7717;width:8346;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4444B552" w14:textId="3730DF78" w:rsidR="00455FE7" w:rsidRDefault="00455FE7" w:rsidP="00455FE7">
                        <w:pPr>
                          <w:rPr>
                            <w:rFonts w:ascii="Calibri" w:hAnsi="Calibri"/>
                            <w:color w:val="FF0000"/>
                            <w:kern w:val="24"/>
                            <w:sz w:val="16"/>
                            <w:szCs w:val="16"/>
                          </w:rPr>
                        </w:pPr>
                        <w:r>
                          <w:rPr>
                            <w:rFonts w:ascii="Calibri" w:hAnsi="Calibri"/>
                            <w:color w:val="FF0000"/>
                            <w:kern w:val="24"/>
                            <w:sz w:val="16"/>
                            <w:szCs w:val="16"/>
                          </w:rPr>
                          <w:t xml:space="preserve">slope  = </w:t>
                        </w:r>
                        <w:r w:rsidR="0078550A">
                          <w:rPr>
                            <w:rFonts w:ascii="Calibri" w:hAnsi="Calibri"/>
                            <w:color w:val="FF0000"/>
                            <w:kern w:val="24"/>
                            <w:sz w:val="16"/>
                            <w:szCs w:val="16"/>
                          </w:rPr>
                          <w:t>4.0</w:t>
                        </w:r>
                      </w:p>
                      <w:p w14:paraId="1AECD4E5" w14:textId="77777777" w:rsidR="00455FE7" w:rsidRDefault="00455FE7"/>
                      <w:p w14:paraId="74096AEC" w14:textId="0AB02152" w:rsidR="00455FE7" w:rsidRDefault="00455FE7" w:rsidP="00455FE7">
                        <w:pPr>
                          <w:rPr>
                            <w:rFonts w:ascii="Calibri" w:hAnsi="Calibri"/>
                            <w:color w:val="FF0000"/>
                            <w:kern w:val="24"/>
                            <w:sz w:val="16"/>
                            <w:szCs w:val="16"/>
                          </w:rPr>
                        </w:pPr>
                        <w:r>
                          <w:rPr>
                            <w:rFonts w:ascii="Calibri" w:hAnsi="Calibri"/>
                            <w:color w:val="FF0000"/>
                            <w:kern w:val="24"/>
                            <w:sz w:val="16"/>
                            <w:szCs w:val="16"/>
                          </w:rPr>
                          <w:t xml:space="preserve">slope  = </w:t>
                        </w:r>
                        <w:r w:rsidR="0078550A">
                          <w:rPr>
                            <w:rFonts w:ascii="Calibri" w:hAnsi="Calibri"/>
                            <w:color w:val="FF0000"/>
                            <w:kern w:val="24"/>
                            <w:sz w:val="16"/>
                            <w:szCs w:val="16"/>
                          </w:rPr>
                          <w:t>4.0</w:t>
                        </w:r>
                      </w:p>
                    </w:txbxContent>
                  </v:textbox>
                </v:shape>
                <v:shape id="Freeform: Shape 222" o:spid="_x0000_s1122" style="position:absolute;left:7792;top:12330;width:5486;height:1998;visibility:visible;mso-wrap-style:square;v-text-anchor:middle" coordsize="548640,199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" path="m,199815c93427,105724,186855,11634,278295,1032,369735,-9570,459187,63317,548640,136204e" filled="f" strokecolor="#4472c4 [3204]" strokeweight="1pt">
                  <v:stroke endarrow="block" joinstyle="miter"/>
                  <v:path arrowok="t" o:connecttype="custom" o:connectlocs="0,199815;278295,1032;548640,136204" o:connectangles="0,0,0"/>
                </v:shape>
                <w10:wrap type="square"/>
              </v:group>
            </w:pict>
          </mc:Fallback>
        </mc:AlternateContent>
      </w:r>
      <w:r w:rsidR="00363AFF">
        <w:t>Our studies suggest that both PC2 and PC3</w:t>
      </w:r>
      <w:r w:rsidR="002460D1">
        <w:t xml:space="preserve"> have a similar slope </w:t>
      </w:r>
      <w:r w:rsidR="00BD17AE">
        <w:t>for the</w:t>
      </w:r>
      <w:r w:rsidR="000D0916">
        <w:t xml:space="preserve"> edge </w:t>
      </w:r>
      <w:r w:rsidR="00BD17AE">
        <w:t xml:space="preserve">of the </w:t>
      </w:r>
      <w:r w:rsidR="004001D0">
        <w:t xml:space="preserve">enhancement </w:t>
      </w:r>
      <w:r w:rsidR="00BD17AE">
        <w:t>region</w:t>
      </w:r>
      <w:r w:rsidR="0052787D">
        <w:t xml:space="preserve"> </w:t>
      </w:r>
      <w:r w:rsidR="006322F3">
        <w:t>identified with a slope parameter</w:t>
      </w:r>
      <w:r w:rsidR="000D0916">
        <w:t xml:space="preserve"> in the figure</w:t>
      </w:r>
      <w:r w:rsidR="0052787D">
        <w:t xml:space="preserve">. </w:t>
      </w:r>
      <w:r w:rsidR="00781CA3">
        <w:t xml:space="preserve">For the mild FDSS described previously </w:t>
      </w:r>
      <w:r w:rsidR="00F8502E">
        <w:t xml:space="preserve">(‘mild’ </w:t>
      </w:r>
      <w:r w:rsidR="00781CA3">
        <w:t xml:space="preserve">to ensure net </w:t>
      </w:r>
      <w:r w:rsidR="00EF6D71">
        <w:t>benefit</w:t>
      </w:r>
      <w:r w:rsidR="00F8502E">
        <w:t>)</w:t>
      </w:r>
      <w:r w:rsidR="00781CA3">
        <w:t>, t</w:t>
      </w:r>
      <w:r w:rsidR="0052787D">
        <w:t xml:space="preserve">his slope is </w:t>
      </w:r>
      <w:r w:rsidR="0078550A">
        <w:t>~</w:t>
      </w:r>
      <w:r w:rsidR="0052787D">
        <w:t xml:space="preserve"> </w:t>
      </w:r>
      <w:r w:rsidR="0078550A">
        <w:t>4.0</w:t>
      </w:r>
      <w:r w:rsidR="00EF6D71">
        <w:t xml:space="preserve">. This value, </w:t>
      </w:r>
      <w:r w:rsidR="0052787D">
        <w:t>with a little margin</w:t>
      </w:r>
      <w:r w:rsidR="00EF6D71">
        <w:t>,</w:t>
      </w:r>
      <w:r w:rsidR="0052787D">
        <w:t xml:space="preserve"> can be implemented </w:t>
      </w:r>
      <w:r w:rsidR="0078052A">
        <w:t xml:space="preserve">as </w:t>
      </w:r>
      <w:r w:rsidR="0078550A">
        <w:t>3.0</w:t>
      </w:r>
      <w:r w:rsidR="0078052A">
        <w:t xml:space="preserve"> by setting</w:t>
      </w:r>
      <w:r w:rsidR="00363AFF">
        <w:t xml:space="preserve"> </w:t>
      </w:r>
      <w:r w:rsidR="005E3026">
        <w:t>P2</w:t>
      </w:r>
      <w:r w:rsidR="00B274CE">
        <w:t xml:space="preserve"> = </w:t>
      </w:r>
      <w:r w:rsidR="009F3C4B">
        <w:t>2/3</w:t>
      </w:r>
      <w:r w:rsidR="00564C93">
        <w:t xml:space="preserve"> </w:t>
      </w:r>
      <w:r w:rsidR="004D3DF0">
        <w:t>[2,3]</w:t>
      </w:r>
      <w:r w:rsidR="0078052A">
        <w:t>.</w:t>
      </w:r>
    </w:p>
    <w:p w14:paraId="5CC4391B" w14:textId="6ACE049B" w:rsidR="00022A8B" w:rsidRDefault="00794F4E" w:rsidP="000B403E">
      <w:r>
        <w:t xml:space="preserve">As is evident from figure 2.3-1, </w:t>
      </w:r>
      <w:r w:rsidR="00BD4F7B">
        <w:t>th</w:t>
      </w:r>
      <w:r w:rsidR="00660A77">
        <w:t>e FDSS</w:t>
      </w:r>
      <w:r w:rsidR="009F0C81">
        <w:t xml:space="preserve">-dependent </w:t>
      </w:r>
      <w:r w:rsidR="00660A77">
        <w:t>enhance</w:t>
      </w:r>
      <w:r w:rsidR="009414F2">
        <w:t xml:space="preserve">d power </w:t>
      </w:r>
      <w:r w:rsidR="00BD4F7B">
        <w:t xml:space="preserve">region is bounded by the blue triangle on the outside and the black </w:t>
      </w:r>
      <w:r w:rsidR="0053161E">
        <w:t xml:space="preserve">dotted </w:t>
      </w:r>
      <w:r w:rsidR="00BD4F7B">
        <w:t xml:space="preserve">triangle on the inside. </w:t>
      </w:r>
      <w:r w:rsidR="008350E0">
        <w:t xml:space="preserve">This region includes some legacy inner waveforms as well as some legacy outer waveforms. </w:t>
      </w:r>
      <w:r w:rsidR="00DA2E7E">
        <w:t>The region inside the black triangle is excluded from this set because those waveforms do not need FDSS</w:t>
      </w:r>
      <w:r w:rsidR="00C04A50">
        <w:t>.</w:t>
      </w:r>
    </w:p>
    <w:p w14:paraId="57D703F4" w14:textId="6920EDB2" w:rsidR="001C07E4" w:rsidRDefault="00BE6B40" w:rsidP="000B403E">
      <w:r>
        <w:t>First consider</w:t>
      </w:r>
      <w:r w:rsidR="00022A8B">
        <w:t xml:space="preserve"> </w:t>
      </w:r>
      <w:r w:rsidR="00D573A2">
        <w:t>waveforms</w:t>
      </w:r>
      <w:r w:rsidR="009178E0">
        <w:t xml:space="preserve"> that </w:t>
      </w:r>
      <w:r w:rsidR="00660A77">
        <w:t>are both</w:t>
      </w:r>
      <w:r w:rsidR="00D26D92">
        <w:t>,</w:t>
      </w:r>
      <w:r w:rsidR="00660A77">
        <w:t xml:space="preserve"> in the FDSS</w:t>
      </w:r>
      <w:r w:rsidR="00424C48">
        <w:t>-dependent</w:t>
      </w:r>
      <w:r w:rsidR="00660A77">
        <w:t xml:space="preserve"> enhance</w:t>
      </w:r>
      <w:r w:rsidR="00424C48">
        <w:t>d</w:t>
      </w:r>
      <w:r w:rsidR="00660A77">
        <w:t xml:space="preserve"> region and also </w:t>
      </w:r>
      <w:r w:rsidR="009178E0">
        <w:t>fall in the legacy outer region</w:t>
      </w:r>
      <w:r>
        <w:t>. In the boost distribution figure in figures 2.3-1, this area is bounded by the blue triangle on the outside and the green triangle (legacy inner region) on the inside. The figure</w:t>
      </w:r>
      <w:r w:rsidR="00283C40">
        <w:t xml:space="preserve"> shows a boost potential that varies between 0.3 and 1.0 </w:t>
      </w:r>
      <w:proofErr w:type="spellStart"/>
      <w:r w:rsidR="00283C40">
        <w:t>dB.</w:t>
      </w:r>
      <w:proofErr w:type="spellEnd"/>
      <w:r w:rsidR="00283C40">
        <w:t xml:space="preserve"> Th</w:t>
      </w:r>
      <w:r w:rsidR="002E1E8E">
        <w:t xml:space="preserve">e </w:t>
      </w:r>
      <w:r w:rsidR="0035736E">
        <w:t xml:space="preserve">UL power level </w:t>
      </w:r>
      <w:r w:rsidR="00E14A40">
        <w:t xml:space="preserve">expectation </w:t>
      </w:r>
      <w:r w:rsidR="00283C40">
        <w:t>can therefore conservatively be</w:t>
      </w:r>
      <w:r w:rsidR="00AD6EF3">
        <w:t xml:space="preserve"> set to</w:t>
      </w:r>
      <w:r w:rsidR="0035736E">
        <w:t xml:space="preserve"> </w:t>
      </w:r>
      <w:r w:rsidR="00CF07FD">
        <w:t>the legacy MPR0</w:t>
      </w:r>
      <w:r w:rsidR="00CB1BCE">
        <w:t xml:space="preserve"> power level</w:t>
      </w:r>
      <w:r w:rsidR="00AD6EF3">
        <w:t>.</w:t>
      </w:r>
    </w:p>
    <w:p w14:paraId="6CA3CB8B" w14:textId="0884663D" w:rsidR="004B23A6" w:rsidRDefault="001C07E4" w:rsidP="000B403E">
      <w:r>
        <w:t xml:space="preserve">Next, consider waveforms </w:t>
      </w:r>
      <w:r w:rsidR="00711753">
        <w:t xml:space="preserve"> </w:t>
      </w:r>
      <w:r w:rsidR="001D7B7D">
        <w:t>that are both</w:t>
      </w:r>
      <w:r w:rsidR="00D26D92">
        <w:t>,</w:t>
      </w:r>
      <w:r w:rsidR="001D7B7D">
        <w:t xml:space="preserve"> in the FDSS enhancement region and also fall in the legacy inner region (but not in the ‘enhanced inner</w:t>
      </w:r>
      <w:r w:rsidR="00F7657F">
        <w:t xml:space="preserve">’ where no FDSS is necessary).  </w:t>
      </w:r>
      <w:r w:rsidR="003535C0">
        <w:t xml:space="preserve">In the same figure referenced above, this region is bounded by the green triangle on the outside and the black </w:t>
      </w:r>
      <w:r w:rsidR="003F57C2">
        <w:t xml:space="preserve">dotted </w:t>
      </w:r>
      <w:r w:rsidR="003535C0">
        <w:t xml:space="preserve">triangle on the inside. </w:t>
      </w:r>
      <w:r w:rsidR="003666C4">
        <w:t xml:space="preserve">Recall that in </w:t>
      </w:r>
      <w:r w:rsidR="004D3DF0">
        <w:t>[1]</w:t>
      </w:r>
      <w:r w:rsidR="003666C4">
        <w:t xml:space="preserve">, the boost level was capped conservatively at 1.0 dB </w:t>
      </w:r>
      <w:r w:rsidR="00E35E7F">
        <w:t>considering UE implementation complexities, T</w:t>
      </w:r>
      <w:r w:rsidR="009178E0">
        <w:t xml:space="preserve">he </w:t>
      </w:r>
      <w:r w:rsidR="0057412A">
        <w:t xml:space="preserve">UL power level </w:t>
      </w:r>
      <w:r w:rsidR="009178E0">
        <w:t>expectation</w:t>
      </w:r>
      <w:r w:rsidR="003535C0">
        <w:t xml:space="preserve"> in this region</w:t>
      </w:r>
      <w:r w:rsidR="009178E0">
        <w:t xml:space="preserve"> is </w:t>
      </w:r>
      <w:r w:rsidR="00E35E7F">
        <w:t xml:space="preserve">conservatively </w:t>
      </w:r>
      <w:r w:rsidR="000C45FF">
        <w:t xml:space="preserve">the same as </w:t>
      </w:r>
      <w:r w:rsidR="00C47FBE">
        <w:t>the expectation of enhanced inner waveforms</w:t>
      </w:r>
      <w:r w:rsidR="0057412A">
        <w:t xml:space="preserve">, </w:t>
      </w:r>
      <w:proofErr w:type="gramStart"/>
      <w:r w:rsidR="0057412A">
        <w:t>i.e.</w:t>
      </w:r>
      <w:proofErr w:type="gramEnd"/>
      <w:r w:rsidR="0057412A">
        <w:t xml:space="preserve"> boosted</w:t>
      </w:r>
      <w:r w:rsidR="00F7657F">
        <w:t xml:space="preserve"> by 1 </w:t>
      </w:r>
      <w:proofErr w:type="spellStart"/>
      <w:r w:rsidR="00F7657F">
        <w:t>dB</w:t>
      </w:r>
      <w:r w:rsidR="008A3A3F">
        <w:t>.</w:t>
      </w:r>
      <w:proofErr w:type="spellEnd"/>
    </w:p>
    <w:p w14:paraId="793BB63E" w14:textId="36874568" w:rsidR="0078052A" w:rsidRDefault="0028401C" w:rsidP="00642627">
      <w:r>
        <w:rPr>
          <w:noProof/>
        </w:rPr>
        <mc:AlternateContent>
          <mc:Choice Requires="wpc">
            <w:drawing>
              <wp:anchor distT="0" distB="0" distL="114300" distR="114300" simplePos="0" relativeHeight="251661312" behindDoc="0" locked="0" layoutInCell="1" allowOverlap="1" wp14:anchorId="71C9CF04" wp14:editId="72F3D5BE">
                <wp:simplePos x="0" y="0"/>
                <wp:positionH relativeFrom="margin">
                  <wp:align>left</wp:align>
                </wp:positionH>
                <wp:positionV relativeFrom="paragraph">
                  <wp:posOffset>671530</wp:posOffset>
                </wp:positionV>
                <wp:extent cx="6265545" cy="4240530"/>
                <wp:effectExtent l="0" t="38100" r="1905" b="7620"/>
                <wp:wrapSquare wrapText="bothSides"/>
                <wp:docPr id="241" name="Canvas 241"/>
                <wp:cNvGraphicFramePr>
                  <a:graphicFrameLocks xmlns:a="http://schemas.openxmlformats.org/drawingml/2006/main" noChangeAspect="1"/>
                </wp:cNvGraphicFramePr>
                <a:graphic xmlns:a="http://schemas.openxmlformats.org/drawingml/2006/main">
                  <a:graphicData uri="http://schemas.microsoft.com/office/word/2010/wordprocessingCanvas">
                    <wpc:wpc>
                      <wpc:bg>
                        <a:pattFill prst="pct5">
                          <a:fgClr>
                            <a:prstClr val="white"/>
                          </a:fgClr>
                          <a:bgClr>
                            <a:schemeClr val="bg1"/>
                          </a:bgClr>
                        </a:pattFill>
                      </wpc:bg>
                      <wpc:whole/>
                      <wps:wsp>
                        <wps:cNvPr id="226" name="Freeform: Shape 226"/>
                        <wps:cNvSpPr/>
                        <wps:spPr>
                          <a:xfrm>
                            <a:off x="1838460" y="729876"/>
                            <a:ext cx="1578525" cy="991529"/>
                          </a:xfrm>
                          <a:custGeom>
                            <a:avLst/>
                            <a:gdLst>
                              <a:gd name="connsiteX0" fmla="*/ 0 w 2022764"/>
                              <a:gd name="connsiteY0" fmla="*/ 1311563 h 1330036"/>
                              <a:gd name="connsiteX1" fmla="*/ 2022764 w 2022764"/>
                              <a:gd name="connsiteY1" fmla="*/ 1330036 h 1330036"/>
                              <a:gd name="connsiteX2" fmla="*/ 277091 w 2022764"/>
                              <a:gd name="connsiteY2" fmla="*/ 0 h 1330036"/>
                              <a:gd name="connsiteX3" fmla="*/ 0 w 2022764"/>
                              <a:gd name="connsiteY3" fmla="*/ 1311563 h 1330036"/>
                            </a:gdLst>
                            <a:ahLst/>
                            <a:cxnLst>
                              <a:cxn ang="0">
                                <a:pos x="connsiteX0" y="connsiteY0"/>
                              </a:cxn>
                              <a:cxn ang="0">
                                <a:pos x="connsiteX1" y="connsiteY1"/>
                              </a:cxn>
                              <a:cxn ang="0">
                                <a:pos x="connsiteX2" y="connsiteY2"/>
                              </a:cxn>
                              <a:cxn ang="0">
                                <a:pos x="connsiteX3" y="connsiteY3"/>
                              </a:cxn>
                            </a:cxnLst>
                            <a:rect l="l" t="t" r="r" b="b"/>
                            <a:pathLst>
                              <a:path w="2022764" h="1330036">
                                <a:moveTo>
                                  <a:pt x="0" y="1311563"/>
                                </a:moveTo>
                                <a:lnTo>
                                  <a:pt x="2022764" y="1330036"/>
                                </a:lnTo>
                                <a:lnTo>
                                  <a:pt x="277091" y="0"/>
                                </a:lnTo>
                                <a:lnTo>
                                  <a:pt x="0" y="1311563"/>
                                </a:lnTo>
                                <a:close/>
                              </a:path>
                            </a:pathLst>
                          </a:custGeom>
                          <a:pattFill prst="wdUpDiag">
                            <a:fgClr>
                              <a:srgbClr val="FF0000"/>
                            </a:fgClr>
                            <a:bgClr>
                              <a:schemeClr val="bg1"/>
                            </a:bgClr>
                          </a:patt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23" name="Text Box 223"/>
                        <wps:cNvSpPr txBox="1"/>
                        <wps:spPr>
                          <a:xfrm>
                            <a:off x="2572465" y="259287"/>
                            <a:ext cx="3114178" cy="252000"/>
                          </a:xfrm>
                          <a:prstGeom prst="rect">
                            <a:avLst/>
                          </a:prstGeom>
                          <a:solidFill>
                            <a:schemeClr val="lt1"/>
                          </a:solidFill>
                          <a:ln w="6350">
                            <a:solidFill>
                              <a:prstClr val="black"/>
                            </a:solidFill>
                          </a:ln>
                        </wps:spPr>
                        <wps:txbx>
                          <w:txbxContent>
                            <w:p w14:paraId="75DC9EFD" w14:textId="5856E334" w:rsidR="00D1212E" w:rsidRPr="00AF3DB9" w:rsidRDefault="00D1212E" w:rsidP="00D1212E">
                              <w:pPr>
                                <w:jc w:val="center"/>
                                <w:rPr>
                                  <w:sz w:val="18"/>
                                  <w:szCs w:val="18"/>
                                </w:rPr>
                              </w:pPr>
                              <w:r w:rsidRPr="00AF3DB9">
                                <w:rPr>
                                  <w:sz w:val="18"/>
                                  <w:szCs w:val="18"/>
                                </w:rPr>
                                <w:t>Figure 2.</w:t>
                              </w:r>
                              <w:r w:rsidR="000D0916" w:rsidRPr="00AF3DB9">
                                <w:rPr>
                                  <w:sz w:val="18"/>
                                  <w:szCs w:val="18"/>
                                </w:rPr>
                                <w:t>3</w:t>
                              </w:r>
                              <w:r w:rsidRPr="00AF3DB9">
                                <w:rPr>
                                  <w:sz w:val="18"/>
                                  <w:szCs w:val="18"/>
                                </w:rPr>
                                <w:t>-</w:t>
                              </w:r>
                              <w:r w:rsidR="00084559" w:rsidRPr="00AF3DB9">
                                <w:rPr>
                                  <w:sz w:val="18"/>
                                  <w:szCs w:val="18"/>
                                </w:rPr>
                                <w:t>3</w:t>
                              </w:r>
                              <w:r w:rsidRPr="00AF3DB9">
                                <w:rPr>
                                  <w:sz w:val="18"/>
                                  <w:szCs w:val="18"/>
                                </w:rPr>
                                <w:t xml:space="preserve">: </w:t>
                              </w:r>
                              <w:r w:rsidR="00084559" w:rsidRPr="00AF3DB9">
                                <w:rPr>
                                  <w:sz w:val="18"/>
                                  <w:szCs w:val="18"/>
                                </w:rPr>
                                <w:t>Inner + outer enhancement</w:t>
                              </w:r>
                              <w:r w:rsidR="001173FE" w:rsidRPr="00AF3DB9">
                                <w:rPr>
                                  <w:sz w:val="18"/>
                                  <w:szCs w:val="18"/>
                                </w:rPr>
                                <w:t xml:space="preserve"> regions</w:t>
                              </w:r>
                            </w:p>
                            <w:p w14:paraId="2BCC49F8" w14:textId="77777777" w:rsidR="00D1212E" w:rsidRDefault="00D1212E"/>
                            <w:p w14:paraId="72183733" w14:textId="573E84E3" w:rsidR="00D1212E" w:rsidRPr="00AF3DB9" w:rsidRDefault="00D1212E" w:rsidP="00D1212E">
                              <w:pPr>
                                <w:jc w:val="center"/>
                                <w:rPr>
                                  <w:sz w:val="18"/>
                                  <w:szCs w:val="18"/>
                                </w:rPr>
                              </w:pPr>
                              <w:r w:rsidRPr="00AF3DB9">
                                <w:rPr>
                                  <w:sz w:val="18"/>
                                  <w:szCs w:val="18"/>
                                </w:rPr>
                                <w:t>Figure 2.</w:t>
                              </w:r>
                              <w:r w:rsidR="000D0916" w:rsidRPr="00AF3DB9">
                                <w:rPr>
                                  <w:sz w:val="18"/>
                                  <w:szCs w:val="18"/>
                                </w:rPr>
                                <w:t>3</w:t>
                              </w:r>
                              <w:r w:rsidRPr="00AF3DB9">
                                <w:rPr>
                                  <w:sz w:val="18"/>
                                  <w:szCs w:val="18"/>
                                </w:rPr>
                                <w:t>-</w:t>
                              </w:r>
                              <w:r w:rsidR="00084559" w:rsidRPr="00AF3DB9">
                                <w:rPr>
                                  <w:sz w:val="18"/>
                                  <w:szCs w:val="18"/>
                                </w:rPr>
                                <w:t>3</w:t>
                              </w:r>
                              <w:r w:rsidRPr="00AF3DB9">
                                <w:rPr>
                                  <w:sz w:val="18"/>
                                  <w:szCs w:val="18"/>
                                </w:rPr>
                                <w:t xml:space="preserve">: </w:t>
                              </w:r>
                              <w:r w:rsidR="00084559" w:rsidRPr="00AF3DB9">
                                <w:rPr>
                                  <w:sz w:val="18"/>
                                  <w:szCs w:val="18"/>
                                </w:rPr>
                                <w:t>Inner + outer enhancement</w:t>
                              </w:r>
                              <w:r w:rsidR="001173FE" w:rsidRPr="00AF3DB9">
                                <w:rPr>
                                  <w:sz w:val="18"/>
                                  <w:szCs w:val="18"/>
                                </w:rPr>
                                <w:t xml:space="preserve"> regions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8" name="Straight Arrow Connector 228"/>
                        <wps:cNvCnPr/>
                        <wps:spPr>
                          <a:xfrm flipH="1" flipV="1">
                            <a:off x="1838460" y="0"/>
                            <a:ext cx="1" cy="170763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9" name="Straight Arrow Connector 229"/>
                        <wps:cNvCnPr/>
                        <wps:spPr>
                          <a:xfrm>
                            <a:off x="1838460" y="1707633"/>
                            <a:ext cx="2277689" cy="137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31" name="Straight Connector 231"/>
                        <wps:cNvCnPr/>
                        <wps:spPr>
                          <a:xfrm flipH="1" flipV="1">
                            <a:off x="1838460" y="259287"/>
                            <a:ext cx="1578526" cy="14621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3" name="TextBox 22"/>
                        <wps:cNvSpPr txBox="1"/>
                        <wps:spPr>
                          <a:xfrm>
                            <a:off x="2013502" y="39163"/>
                            <a:ext cx="1032213" cy="388265"/>
                          </a:xfrm>
                          <a:prstGeom prst="rect">
                            <a:avLst/>
                          </a:prstGeom>
                          <a:noFill/>
                        </wps:spPr>
                        <wps:txbx>
                          <w:txbxContent>
                            <w:p w14:paraId="5E15FA99" w14:textId="77777777" w:rsidR="00D1212E" w:rsidRPr="005F0C72" w:rsidRDefault="00D1212E" w:rsidP="00D1212E">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p w14:paraId="0C3BB8F8" w14:textId="77777777" w:rsidR="00D1212E" w:rsidRDefault="00D1212E"/>
                            <w:p w14:paraId="29D0EF6B" w14:textId="6A33BF75" w:rsidR="00D1212E" w:rsidRPr="005F0C72" w:rsidRDefault="00D1212E" w:rsidP="00D1212E">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txbxContent>
                        </wps:txbx>
                        <wps:bodyPr wrap="square" rtlCol="0">
                          <a:noAutofit/>
                        </wps:bodyPr>
                      </wps:wsp>
                      <wps:wsp>
                        <wps:cNvPr id="237" name="Freeform: Shape 237"/>
                        <wps:cNvSpPr/>
                        <wps:spPr>
                          <a:xfrm>
                            <a:off x="1496159" y="657932"/>
                            <a:ext cx="659213" cy="342794"/>
                          </a:xfrm>
                          <a:custGeom>
                            <a:avLst/>
                            <a:gdLst>
                              <a:gd name="connsiteX0" fmla="*/ 323273 w 323273"/>
                              <a:gd name="connsiteY0" fmla="*/ 304800 h 304800"/>
                              <a:gd name="connsiteX1" fmla="*/ 221673 w 323273"/>
                              <a:gd name="connsiteY1" fmla="*/ 83128 h 304800"/>
                              <a:gd name="connsiteX2" fmla="*/ 0 w 323273"/>
                              <a:gd name="connsiteY2" fmla="*/ 0 h 304800"/>
                              <a:gd name="connsiteX3" fmla="*/ 0 w 323273"/>
                              <a:gd name="connsiteY3" fmla="*/ 0 h 304800"/>
                              <a:gd name="connsiteX0" fmla="*/ 459225 w 459225"/>
                              <a:gd name="connsiteY0" fmla="*/ 422279 h 422279"/>
                              <a:gd name="connsiteX1" fmla="*/ 221673 w 459225"/>
                              <a:gd name="connsiteY1" fmla="*/ 83128 h 422279"/>
                              <a:gd name="connsiteX2" fmla="*/ 0 w 459225"/>
                              <a:gd name="connsiteY2" fmla="*/ 0 h 422279"/>
                              <a:gd name="connsiteX3" fmla="*/ 0 w 459225"/>
                              <a:gd name="connsiteY3" fmla="*/ 0 h 422279"/>
                            </a:gdLst>
                            <a:ahLst/>
                            <a:cxnLst>
                              <a:cxn ang="0">
                                <a:pos x="connsiteX0" y="connsiteY0"/>
                              </a:cxn>
                              <a:cxn ang="0">
                                <a:pos x="connsiteX1" y="connsiteY1"/>
                              </a:cxn>
                              <a:cxn ang="0">
                                <a:pos x="connsiteX2" y="connsiteY2"/>
                              </a:cxn>
                              <a:cxn ang="0">
                                <a:pos x="connsiteX3" y="connsiteY3"/>
                              </a:cxn>
                            </a:cxnLst>
                            <a:rect l="l" t="t" r="r" b="b"/>
                            <a:pathLst>
                              <a:path w="459225" h="422279">
                                <a:moveTo>
                                  <a:pt x="459225" y="422279"/>
                                </a:moveTo>
                                <a:cubicBezTo>
                                  <a:pt x="435364" y="336843"/>
                                  <a:pt x="298211" y="153508"/>
                                  <a:pt x="221673" y="83128"/>
                                </a:cubicBezTo>
                                <a:cubicBezTo>
                                  <a:pt x="145135" y="12748"/>
                                  <a:pt x="0" y="0"/>
                                  <a:pt x="0" y="0"/>
                                </a:cubicBezTo>
                                <a:lnTo>
                                  <a:pt x="0" y="0"/>
                                </a:lnTo>
                              </a:path>
                            </a:pathLst>
                          </a:custGeom>
                          <a:noFill/>
                          <a:ln>
                            <a:solidFill>
                              <a:srgbClr val="FF0000"/>
                            </a:solidFill>
                            <a:headEnd type="oval"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9" name="TextBox 21"/>
                        <wps:cNvSpPr txBox="1"/>
                        <wps:spPr>
                          <a:xfrm>
                            <a:off x="504359" y="389471"/>
                            <a:ext cx="1233225" cy="549815"/>
                          </a:xfrm>
                          <a:prstGeom prst="rect">
                            <a:avLst/>
                          </a:prstGeom>
                          <a:noFill/>
                        </wps:spPr>
                        <wps:txbx>
                          <w:txbxContent>
                            <w:p w14:paraId="677F7AC2" w14:textId="15434D63" w:rsidR="005D6A77" w:rsidRPr="00A025DD" w:rsidRDefault="00431F39" w:rsidP="00D1212E">
                              <w:pPr>
                                <w:rPr>
                                  <w:rFonts w:ascii="Calibri" w:hAnsi="Calibri"/>
                                  <w:color w:val="FF0000"/>
                                  <w:kern w:val="24"/>
                                  <w:sz w:val="16"/>
                                  <w:szCs w:val="16"/>
                                </w:rPr>
                              </w:pPr>
                              <w:r w:rsidRPr="00A025DD">
                                <w:rPr>
                                  <w:rFonts w:ascii="Calibri" w:hAnsi="Calibri"/>
                                  <w:color w:val="FF0000"/>
                                  <w:kern w:val="24"/>
                                  <w:sz w:val="16"/>
                                  <w:szCs w:val="16"/>
                                </w:rPr>
                                <w:t xml:space="preserve">Enhanced </w:t>
                              </w:r>
                              <w:r w:rsidR="005D6A77" w:rsidRPr="00A025DD">
                                <w:rPr>
                                  <w:rFonts w:ascii="Calibri" w:hAnsi="Calibri"/>
                                  <w:color w:val="FF0000"/>
                                  <w:kern w:val="24"/>
                                  <w:sz w:val="16"/>
                                  <w:szCs w:val="16"/>
                                </w:rPr>
                                <w:t xml:space="preserve">power </w:t>
                              </w:r>
                              <w:r w:rsidRPr="00A025DD">
                                <w:rPr>
                                  <w:rFonts w:ascii="Calibri" w:hAnsi="Calibri"/>
                                  <w:color w:val="FF0000"/>
                                  <w:kern w:val="24"/>
                                  <w:sz w:val="16"/>
                                  <w:szCs w:val="16"/>
                                </w:rPr>
                                <w:t>region</w:t>
                              </w:r>
                            </w:p>
                            <w:p w14:paraId="2095515A" w14:textId="07D667E9" w:rsidR="005D6A77" w:rsidRPr="00A025DD" w:rsidRDefault="005D6A77" w:rsidP="005D6A77">
                              <w:pPr>
                                <w:spacing w:after="0"/>
                                <w:rPr>
                                  <w:rFonts w:ascii="Calibri" w:hAnsi="Calibri"/>
                                  <w:color w:val="FF0000"/>
                                  <w:kern w:val="24"/>
                                  <w:sz w:val="16"/>
                                  <w:szCs w:val="16"/>
                                </w:rPr>
                              </w:pPr>
                              <w:r w:rsidRPr="00A025DD">
                                <w:rPr>
                                  <w:rFonts w:ascii="Calibri" w:hAnsi="Calibri" w:cs="Calibri"/>
                                  <w:color w:val="FF0000"/>
                                  <w:kern w:val="24"/>
                                  <w:sz w:val="16"/>
                                  <w:szCs w:val="16"/>
                                </w:rPr>
                                <w:t>∆</w:t>
                              </w:r>
                              <w:r w:rsidRPr="00A025DD">
                                <w:rPr>
                                  <w:rFonts w:ascii="Calibri" w:hAnsi="Calibri"/>
                                  <w:color w:val="FF0000"/>
                                  <w:kern w:val="24"/>
                                  <w:sz w:val="16"/>
                                  <w:szCs w:val="16"/>
                                </w:rPr>
                                <w:t>P</w:t>
                              </w:r>
                              <w:r w:rsidRPr="00A025DD">
                                <w:rPr>
                                  <w:rFonts w:ascii="Calibri" w:hAnsi="Calibri"/>
                                  <w:color w:val="FF0000"/>
                                  <w:kern w:val="24"/>
                                  <w:sz w:val="16"/>
                                  <w:szCs w:val="16"/>
                                  <w:vertAlign w:val="subscript"/>
                                </w:rPr>
                                <w:t>powerclass</w:t>
                              </w:r>
                              <w:r w:rsidRPr="00A025DD">
                                <w:rPr>
                                  <w:rFonts w:ascii="Calibri" w:hAnsi="Calibri"/>
                                  <w:color w:val="FF0000"/>
                                  <w:kern w:val="24"/>
                                  <w:sz w:val="16"/>
                                  <w:szCs w:val="16"/>
                                </w:rPr>
                                <w:t xml:space="preserve"> = -1</w:t>
                              </w:r>
                              <w:r w:rsidR="00161756">
                                <w:rPr>
                                  <w:rFonts w:ascii="Calibri" w:hAnsi="Calibri"/>
                                  <w:color w:val="FF0000"/>
                                  <w:kern w:val="24"/>
                                  <w:sz w:val="16"/>
                                  <w:szCs w:val="16"/>
                                </w:rPr>
                                <w:t xml:space="preserve"> dB</w:t>
                              </w:r>
                            </w:p>
                            <w:p w14:paraId="1B5E9A40" w14:textId="77777777" w:rsidR="00D1212E" w:rsidRPr="00A025DD" w:rsidRDefault="00431F39" w:rsidP="00D1212E">
                              <w:pPr>
                                <w:rPr>
                                  <w:rFonts w:ascii="Calibri" w:hAnsi="Calibri"/>
                                  <w:color w:val="FF0000"/>
                                  <w:kern w:val="24"/>
                                  <w:sz w:val="16"/>
                                  <w:szCs w:val="16"/>
                                </w:rPr>
                              </w:pPr>
                              <w:r w:rsidRPr="00A025DD">
                                <w:rPr>
                                  <w:rFonts w:ascii="Calibri" w:hAnsi="Calibri"/>
                                  <w:color w:val="FF0000"/>
                                  <w:kern w:val="24"/>
                                  <w:sz w:val="16"/>
                                  <w:szCs w:val="16"/>
                                </w:rPr>
                                <w:t xml:space="preserve"> </w:t>
                              </w:r>
                            </w:p>
                            <w:p w14:paraId="175057B4" w14:textId="77777777" w:rsidR="00D1212E" w:rsidRDefault="00D1212E"/>
                            <w:p w14:paraId="11ABA2D6" w14:textId="00414EB0" w:rsidR="005D6A77" w:rsidRPr="00A025DD" w:rsidRDefault="00431F39" w:rsidP="00D1212E">
                              <w:pPr>
                                <w:rPr>
                                  <w:rFonts w:ascii="Calibri" w:hAnsi="Calibri"/>
                                  <w:color w:val="FF0000"/>
                                  <w:kern w:val="24"/>
                                  <w:sz w:val="16"/>
                                  <w:szCs w:val="16"/>
                                </w:rPr>
                              </w:pPr>
                              <w:r w:rsidRPr="00A025DD">
                                <w:rPr>
                                  <w:rFonts w:ascii="Calibri" w:hAnsi="Calibri"/>
                                  <w:color w:val="FF0000"/>
                                  <w:kern w:val="24"/>
                                  <w:sz w:val="16"/>
                                  <w:szCs w:val="16"/>
                                </w:rPr>
                                <w:t xml:space="preserve">Enhanced </w:t>
                              </w:r>
                              <w:r w:rsidR="005D6A77" w:rsidRPr="00A025DD">
                                <w:rPr>
                                  <w:rFonts w:ascii="Calibri" w:hAnsi="Calibri"/>
                                  <w:color w:val="FF0000"/>
                                  <w:kern w:val="24"/>
                                  <w:sz w:val="16"/>
                                  <w:szCs w:val="16"/>
                                </w:rPr>
                                <w:t xml:space="preserve">power </w:t>
                              </w:r>
                              <w:r w:rsidRPr="00A025DD">
                                <w:rPr>
                                  <w:rFonts w:ascii="Calibri" w:hAnsi="Calibri"/>
                                  <w:color w:val="FF0000"/>
                                  <w:kern w:val="24"/>
                                  <w:sz w:val="16"/>
                                  <w:szCs w:val="16"/>
                                </w:rPr>
                                <w:t>region</w:t>
                              </w:r>
                            </w:p>
                            <w:p w14:paraId="0092A61E" w14:textId="77777777" w:rsidR="005D6A77" w:rsidRPr="00A025DD" w:rsidRDefault="005D6A77" w:rsidP="005D6A77">
                              <w:pPr>
                                <w:spacing w:after="0"/>
                                <w:rPr>
                                  <w:rFonts w:ascii="Calibri" w:hAnsi="Calibri"/>
                                  <w:color w:val="FF0000"/>
                                  <w:kern w:val="24"/>
                                  <w:sz w:val="16"/>
                                  <w:szCs w:val="16"/>
                                </w:rPr>
                              </w:pPr>
                              <w:r w:rsidRPr="00A025DD">
                                <w:rPr>
                                  <w:rFonts w:ascii="Calibri" w:hAnsi="Calibri" w:cs="Calibri"/>
                                  <w:color w:val="FF0000"/>
                                  <w:kern w:val="24"/>
                                  <w:sz w:val="16"/>
                                  <w:szCs w:val="16"/>
                                </w:rPr>
                                <w:t>∆</w:t>
                              </w:r>
                              <w:r w:rsidRPr="00A025DD">
                                <w:rPr>
                                  <w:rFonts w:ascii="Calibri" w:hAnsi="Calibri"/>
                                  <w:color w:val="FF0000"/>
                                  <w:kern w:val="24"/>
                                  <w:sz w:val="16"/>
                                  <w:szCs w:val="16"/>
                                </w:rPr>
                                <w:t>P</w:t>
                              </w:r>
                              <w:r w:rsidRPr="00A025DD">
                                <w:rPr>
                                  <w:rFonts w:ascii="Calibri" w:hAnsi="Calibri"/>
                                  <w:color w:val="FF0000"/>
                                  <w:kern w:val="24"/>
                                  <w:sz w:val="16"/>
                                  <w:szCs w:val="16"/>
                                  <w:vertAlign w:val="subscript"/>
                                </w:rPr>
                                <w:t>powerclass</w:t>
                              </w:r>
                              <w:r w:rsidRPr="00A025DD">
                                <w:rPr>
                                  <w:rFonts w:ascii="Calibri" w:hAnsi="Calibri"/>
                                  <w:color w:val="FF0000"/>
                                  <w:kern w:val="24"/>
                                  <w:sz w:val="16"/>
                                  <w:szCs w:val="16"/>
                                </w:rPr>
                                <w:t xml:space="preserve"> = -1</w:t>
                              </w:r>
                            </w:p>
                            <w:p w14:paraId="15FD5C22" w14:textId="7051EADA" w:rsidR="00D1212E" w:rsidRPr="00A025DD" w:rsidRDefault="00431F39" w:rsidP="00D1212E">
                              <w:pPr>
                                <w:rPr>
                                  <w:rFonts w:ascii="Calibri" w:hAnsi="Calibri"/>
                                  <w:color w:val="FF0000"/>
                                  <w:kern w:val="24"/>
                                  <w:sz w:val="16"/>
                                  <w:szCs w:val="16"/>
                                </w:rPr>
                              </w:pPr>
                              <w:r w:rsidRPr="00A025DD">
                                <w:rPr>
                                  <w:rFonts w:ascii="Calibri" w:hAnsi="Calibri"/>
                                  <w:color w:val="FF0000"/>
                                  <w:kern w:val="24"/>
                                  <w:sz w:val="16"/>
                                  <w:szCs w:val="16"/>
                                </w:rPr>
                                <w:t xml:space="preserve"> </w:t>
                              </w:r>
                            </w:p>
                          </w:txbxContent>
                        </wps:txbx>
                        <wps:bodyPr wrap="square" rtlCol="0">
                          <a:noAutofit/>
                        </wps:bodyPr>
                      </wps:wsp>
                      <wps:wsp>
                        <wps:cNvPr id="242" name="Freeform: Shape 242"/>
                        <wps:cNvSpPr/>
                        <wps:spPr>
                          <a:xfrm>
                            <a:off x="565843" y="1917448"/>
                            <a:ext cx="1575303" cy="991355"/>
                          </a:xfrm>
                          <a:custGeom>
                            <a:avLst/>
                            <a:gdLst>
                              <a:gd name="connsiteX0" fmla="*/ 226337 w 1575303"/>
                              <a:gd name="connsiteY0" fmla="*/ 0 h 991355"/>
                              <a:gd name="connsiteX1" fmla="*/ 0 w 1575303"/>
                              <a:gd name="connsiteY1" fmla="*/ 959668 h 991355"/>
                              <a:gd name="connsiteX2" fmla="*/ 448147 w 1575303"/>
                              <a:gd name="connsiteY2" fmla="*/ 398353 h 991355"/>
                              <a:gd name="connsiteX3" fmla="*/ 1575303 w 1575303"/>
                              <a:gd name="connsiteY3" fmla="*/ 991355 h 991355"/>
                              <a:gd name="connsiteX4" fmla="*/ 226337 w 1575303"/>
                              <a:gd name="connsiteY4" fmla="*/ 0 h 9913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75303" h="991355">
                                <a:moveTo>
                                  <a:pt x="226337" y="0"/>
                                </a:moveTo>
                                <a:lnTo>
                                  <a:pt x="0" y="959668"/>
                                </a:lnTo>
                                <a:lnTo>
                                  <a:pt x="448147" y="398353"/>
                                </a:lnTo>
                                <a:lnTo>
                                  <a:pt x="1575303" y="991355"/>
                                </a:lnTo>
                                <a:lnTo>
                                  <a:pt x="226337" y="0"/>
                                </a:lnTo>
                                <a:close/>
                              </a:path>
                            </a:pathLst>
                          </a:custGeom>
                          <a:pattFill prst="wdUpDiag">
                            <a:fgClr>
                              <a:srgbClr val="00B0F0"/>
                            </a:fgClr>
                            <a:bgClr>
                              <a:schemeClr val="bg1"/>
                            </a:bgClr>
                          </a:pattFill>
                          <a:ln>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3" name="Freeform: Shape 243"/>
                        <wps:cNvSpPr/>
                        <wps:spPr>
                          <a:xfrm>
                            <a:off x="3175817" y="2352832"/>
                            <a:ext cx="1558290" cy="584835"/>
                          </a:xfrm>
                          <a:custGeom>
                            <a:avLst/>
                            <a:gdLst>
                              <a:gd name="connsiteX0" fmla="*/ 397163 w 2013527"/>
                              <a:gd name="connsiteY0" fmla="*/ 0 h 1043709"/>
                              <a:gd name="connsiteX1" fmla="*/ 0 w 2013527"/>
                              <a:gd name="connsiteY1" fmla="*/ 1025236 h 1043709"/>
                              <a:gd name="connsiteX2" fmla="*/ 2013527 w 2013527"/>
                              <a:gd name="connsiteY2" fmla="*/ 1043709 h 1043709"/>
                              <a:gd name="connsiteX3" fmla="*/ 397163 w 2013527"/>
                              <a:gd name="connsiteY3" fmla="*/ 0 h 1043709"/>
                              <a:gd name="connsiteX0" fmla="*/ 572654 w 2013527"/>
                              <a:gd name="connsiteY0" fmla="*/ 0 h 785091"/>
                              <a:gd name="connsiteX1" fmla="*/ 0 w 2013527"/>
                              <a:gd name="connsiteY1" fmla="*/ 766618 h 785091"/>
                              <a:gd name="connsiteX2" fmla="*/ 2013527 w 2013527"/>
                              <a:gd name="connsiteY2" fmla="*/ 785091 h 785091"/>
                              <a:gd name="connsiteX3" fmla="*/ 572654 w 2013527"/>
                              <a:gd name="connsiteY3" fmla="*/ 0 h 785091"/>
                              <a:gd name="connsiteX0" fmla="*/ 572654 w 2013527"/>
                              <a:gd name="connsiteY0" fmla="*/ 0 h 800715"/>
                              <a:gd name="connsiteX1" fmla="*/ 0 w 2013527"/>
                              <a:gd name="connsiteY1" fmla="*/ 800715 h 800715"/>
                              <a:gd name="connsiteX2" fmla="*/ 2013527 w 2013527"/>
                              <a:gd name="connsiteY2" fmla="*/ 785091 h 800715"/>
                              <a:gd name="connsiteX3" fmla="*/ 572654 w 2013527"/>
                              <a:gd name="connsiteY3" fmla="*/ 0 h 800715"/>
                              <a:gd name="connsiteX0" fmla="*/ 556376 w 1997249"/>
                              <a:gd name="connsiteY0" fmla="*/ 0 h 785091"/>
                              <a:gd name="connsiteX1" fmla="*/ 0 w 1997249"/>
                              <a:gd name="connsiteY1" fmla="*/ 775142 h 785091"/>
                              <a:gd name="connsiteX2" fmla="*/ 1997249 w 1997249"/>
                              <a:gd name="connsiteY2" fmla="*/ 785091 h 785091"/>
                              <a:gd name="connsiteX3" fmla="*/ 556376 w 1997249"/>
                              <a:gd name="connsiteY3" fmla="*/ 0 h 785091"/>
                            </a:gdLst>
                            <a:ahLst/>
                            <a:cxnLst>
                              <a:cxn ang="0">
                                <a:pos x="connsiteX0" y="connsiteY0"/>
                              </a:cxn>
                              <a:cxn ang="0">
                                <a:pos x="connsiteX1" y="connsiteY1"/>
                              </a:cxn>
                              <a:cxn ang="0">
                                <a:pos x="connsiteX2" y="connsiteY2"/>
                              </a:cxn>
                              <a:cxn ang="0">
                                <a:pos x="connsiteX3" y="connsiteY3"/>
                              </a:cxn>
                            </a:cxnLst>
                            <a:rect l="l" t="t" r="r" b="b"/>
                            <a:pathLst>
                              <a:path w="1997249" h="785091">
                                <a:moveTo>
                                  <a:pt x="556376" y="0"/>
                                </a:moveTo>
                                <a:lnTo>
                                  <a:pt x="0" y="775142"/>
                                </a:lnTo>
                                <a:lnTo>
                                  <a:pt x="1997249" y="785091"/>
                                </a:lnTo>
                                <a:lnTo>
                                  <a:pt x="556376" y="0"/>
                                </a:lnTo>
                                <a:close/>
                              </a:path>
                            </a:pathLst>
                          </a:cu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4" name="Arrow: Down 244"/>
                        <wps:cNvSpPr/>
                        <wps:spPr>
                          <a:xfrm rot="2321786">
                            <a:off x="1543691" y="1749959"/>
                            <a:ext cx="172016" cy="506995"/>
                          </a:xfrm>
                          <a:prstGeom prst="downArrow">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5" name="Arrow: Down 245"/>
                        <wps:cNvSpPr/>
                        <wps:spPr>
                          <a:xfrm rot="20003819">
                            <a:off x="3398507" y="1800571"/>
                            <a:ext cx="171450" cy="506730"/>
                          </a:xfrm>
                          <a:prstGeom prst="downArrow">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6" name="TextBox 21"/>
                        <wps:cNvSpPr txBox="1"/>
                        <wps:spPr>
                          <a:xfrm>
                            <a:off x="3431592" y="1288120"/>
                            <a:ext cx="1464650" cy="601050"/>
                          </a:xfrm>
                          <a:prstGeom prst="rect">
                            <a:avLst/>
                          </a:prstGeom>
                          <a:noFill/>
                        </wps:spPr>
                        <wps:txbx>
                          <w:txbxContent>
                            <w:p w14:paraId="27B3A3C7" w14:textId="5137C393" w:rsidR="00714F50" w:rsidRPr="00DA5639" w:rsidRDefault="00714F50" w:rsidP="00714F50">
                              <w:pPr>
                                <w:rPr>
                                  <w:rFonts w:ascii="Calibri" w:hAnsi="Calibri"/>
                                  <w:kern w:val="24"/>
                                  <w:sz w:val="16"/>
                                  <w:szCs w:val="16"/>
                                </w:rPr>
                              </w:pPr>
                              <w:r w:rsidRPr="00DA5639">
                                <w:rPr>
                                  <w:rFonts w:ascii="Calibri" w:hAnsi="Calibri"/>
                                  <w:kern w:val="24"/>
                                  <w:sz w:val="16"/>
                                  <w:szCs w:val="16"/>
                                </w:rPr>
                                <w:t>Inner region</w:t>
                              </w:r>
                              <w:r w:rsidR="00F30336">
                                <w:rPr>
                                  <w:rFonts w:ascii="Calibri" w:hAnsi="Calibri"/>
                                  <w:kern w:val="24"/>
                                  <w:sz w:val="16"/>
                                  <w:szCs w:val="16"/>
                                </w:rPr>
                                <w:t xml:space="preserve"> (shown for reference)</w:t>
                              </w:r>
                            </w:p>
                            <w:p w14:paraId="319EC2B0" w14:textId="77777777" w:rsidR="00D1212E" w:rsidRDefault="00D1212E"/>
                            <w:p w14:paraId="2962B548" w14:textId="329FB906" w:rsidR="00714F50" w:rsidRPr="00DA5639" w:rsidRDefault="00714F50" w:rsidP="00714F50">
                              <w:pPr>
                                <w:rPr>
                                  <w:rFonts w:ascii="Calibri" w:hAnsi="Calibri"/>
                                  <w:kern w:val="24"/>
                                  <w:sz w:val="16"/>
                                  <w:szCs w:val="16"/>
                                </w:rPr>
                              </w:pPr>
                              <w:r w:rsidRPr="00DA5639">
                                <w:rPr>
                                  <w:rFonts w:ascii="Calibri" w:hAnsi="Calibri"/>
                                  <w:kern w:val="24"/>
                                  <w:sz w:val="16"/>
                                  <w:szCs w:val="16"/>
                                </w:rPr>
                                <w:t>Inner region</w:t>
                              </w:r>
                              <w:r w:rsidR="00F30336">
                                <w:rPr>
                                  <w:rFonts w:ascii="Calibri" w:hAnsi="Calibri"/>
                                  <w:kern w:val="24"/>
                                  <w:sz w:val="16"/>
                                  <w:szCs w:val="16"/>
                                </w:rPr>
                                <w:t xml:space="preserve"> (shown for reference)</w:t>
                              </w:r>
                            </w:p>
                          </w:txbxContent>
                        </wps:txbx>
                        <wps:bodyPr wrap="square" rtlCol="0">
                          <a:noAutofit/>
                        </wps:bodyPr>
                      </wps:wsp>
                      <wps:wsp>
                        <wps:cNvPr id="247" name="TextBox 21"/>
                        <wps:cNvSpPr txBox="1"/>
                        <wps:spPr>
                          <a:xfrm>
                            <a:off x="677840" y="2614309"/>
                            <a:ext cx="1492154" cy="820946"/>
                          </a:xfrm>
                          <a:prstGeom prst="rect">
                            <a:avLst/>
                          </a:prstGeom>
                          <a:noFill/>
                        </wps:spPr>
                        <wps:txbx>
                          <w:txbxContent>
                            <w:p w14:paraId="757B1667" w14:textId="77777777" w:rsidR="00D7692D" w:rsidRPr="008409CF" w:rsidRDefault="00B45357" w:rsidP="003957E5">
                              <w:pPr>
                                <w:spacing w:after="0"/>
                                <w:rPr>
                                  <w:rFonts w:ascii="Calibri" w:hAnsi="Calibri"/>
                                  <w:color w:val="00B0F0"/>
                                  <w:kern w:val="24"/>
                                  <w:sz w:val="16"/>
                                  <w:szCs w:val="16"/>
                                </w:rPr>
                              </w:pPr>
                              <w:r w:rsidRPr="008409CF">
                                <w:rPr>
                                  <w:rFonts w:ascii="Calibri" w:hAnsi="Calibri"/>
                                  <w:color w:val="00B0F0"/>
                                  <w:kern w:val="24"/>
                                  <w:sz w:val="16"/>
                                  <w:szCs w:val="16"/>
                                </w:rPr>
                                <w:t>Enhanced outer</w:t>
                              </w:r>
                              <w:r w:rsidR="005D6A77" w:rsidRPr="008409CF">
                                <w:rPr>
                                  <w:rFonts w:ascii="Calibri" w:hAnsi="Calibri"/>
                                  <w:color w:val="00B0F0"/>
                                  <w:kern w:val="24"/>
                                  <w:sz w:val="16"/>
                                  <w:szCs w:val="16"/>
                                </w:rPr>
                                <w:t xml:space="preserve"> region, </w:t>
                              </w:r>
                            </w:p>
                            <w:p w14:paraId="0E17689A" w14:textId="44F9B115" w:rsidR="003957E5" w:rsidRPr="008409CF" w:rsidRDefault="00F262E0" w:rsidP="003957E5">
                              <w:pPr>
                                <w:spacing w:after="0"/>
                                <w:rPr>
                                  <w:rFonts w:ascii="Calibri" w:hAnsi="Calibri"/>
                                  <w:color w:val="00B0F0"/>
                                  <w:kern w:val="24"/>
                                  <w:sz w:val="16"/>
                                  <w:szCs w:val="16"/>
                                </w:rPr>
                              </w:pPr>
                              <w:r w:rsidRPr="008409CF">
                                <w:rPr>
                                  <w:rFonts w:ascii="Calibri" w:hAnsi="Calibri"/>
                                  <w:color w:val="00B0F0"/>
                                  <w:kern w:val="24"/>
                                  <w:sz w:val="16"/>
                                  <w:szCs w:val="16"/>
                                </w:rPr>
                                <w:t>N</w:t>
                              </w:r>
                              <w:r w:rsidR="00DD5DB4" w:rsidRPr="008409CF">
                                <w:rPr>
                                  <w:rFonts w:ascii="Calibri" w:hAnsi="Calibri"/>
                                  <w:color w:val="00B0F0"/>
                                  <w:kern w:val="24"/>
                                  <w:sz w:val="16"/>
                                  <w:szCs w:val="16"/>
                                </w:rPr>
                                <w:t>eeds FDSS</w:t>
                              </w:r>
                              <w:r w:rsidR="007317B5">
                                <w:rPr>
                                  <w:rFonts w:ascii="Calibri" w:hAnsi="Calibri"/>
                                  <w:color w:val="00B0F0"/>
                                  <w:kern w:val="24"/>
                                  <w:sz w:val="16"/>
                                  <w:szCs w:val="16"/>
                                </w:rPr>
                                <w:t xml:space="preserve"> </w:t>
                              </w:r>
                            </w:p>
                            <w:p w14:paraId="3314A719" w14:textId="77777777" w:rsidR="005D6A77" w:rsidRPr="008409CF" w:rsidRDefault="00CB095E" w:rsidP="003957E5">
                              <w:pPr>
                                <w:spacing w:after="0"/>
                                <w:rPr>
                                  <w:rFonts w:ascii="Calibri" w:hAnsi="Calibri"/>
                                  <w:color w:val="00B0F0"/>
                                  <w:kern w:val="24"/>
                                  <w:sz w:val="16"/>
                                  <w:szCs w:val="16"/>
                                </w:rPr>
                              </w:pPr>
                              <w:r w:rsidRPr="008409CF">
                                <w:rPr>
                                  <w:rFonts w:ascii="Calibri" w:hAnsi="Calibri"/>
                                  <w:color w:val="00B0F0"/>
                                  <w:kern w:val="24"/>
                                  <w:sz w:val="16"/>
                                  <w:szCs w:val="16"/>
                                </w:rPr>
                                <w:t>MPR = 1</w:t>
                              </w:r>
                              <w:r w:rsidR="00084559" w:rsidRPr="008409CF">
                                <w:rPr>
                                  <w:rFonts w:ascii="Calibri" w:hAnsi="Calibri"/>
                                  <w:color w:val="00B0F0"/>
                                  <w:kern w:val="24"/>
                                  <w:sz w:val="16"/>
                                  <w:szCs w:val="16"/>
                                </w:rPr>
                                <w:t xml:space="preserve"> dB</w:t>
                              </w:r>
                              <w:r w:rsidR="00DD5DB4" w:rsidRPr="008409CF">
                                <w:rPr>
                                  <w:rFonts w:ascii="Calibri" w:hAnsi="Calibri"/>
                                  <w:color w:val="00B0F0"/>
                                  <w:kern w:val="24"/>
                                  <w:sz w:val="16"/>
                                  <w:szCs w:val="16"/>
                                </w:rPr>
                                <w:t xml:space="preserve"> (legacy outer)</w:t>
                              </w:r>
                            </w:p>
                            <w:p w14:paraId="3A5B4B0A" w14:textId="0572EE9A" w:rsidR="000E0176" w:rsidRDefault="000E0176" w:rsidP="003957E5">
                              <w:pPr>
                                <w:spacing w:after="0"/>
                                <w:rPr>
                                  <w:rFonts w:ascii="Calibri" w:hAnsi="Calibri"/>
                                  <w:color w:val="00B0F0"/>
                                  <w:kern w:val="24"/>
                                  <w:sz w:val="16"/>
                                  <w:szCs w:val="16"/>
                                </w:rPr>
                              </w:pPr>
                              <w:r w:rsidRPr="008409CF">
                                <w:rPr>
                                  <w:rFonts w:ascii="Calibri" w:hAnsi="Calibri" w:cs="Calibri"/>
                                  <w:color w:val="00B0F0"/>
                                  <w:kern w:val="24"/>
                                  <w:sz w:val="16"/>
                                  <w:szCs w:val="16"/>
                                </w:rPr>
                                <w:t>∆</w:t>
                              </w:r>
                              <w:r w:rsidRPr="008409CF">
                                <w:rPr>
                                  <w:rFonts w:ascii="Calibri" w:hAnsi="Calibri"/>
                                  <w:color w:val="00B0F0"/>
                                  <w:kern w:val="24"/>
                                  <w:sz w:val="16"/>
                                  <w:szCs w:val="16"/>
                                </w:rPr>
                                <w:t>P</w:t>
                              </w:r>
                              <w:r w:rsidRPr="008409CF">
                                <w:rPr>
                                  <w:rFonts w:ascii="Calibri" w:hAnsi="Calibri"/>
                                  <w:color w:val="00B0F0"/>
                                  <w:kern w:val="24"/>
                                  <w:sz w:val="16"/>
                                  <w:szCs w:val="16"/>
                                  <w:vertAlign w:val="subscript"/>
                                </w:rPr>
                                <w:t>powerclass</w:t>
                              </w:r>
                              <w:r w:rsidRPr="008409CF">
                                <w:rPr>
                                  <w:rFonts w:ascii="Calibri" w:hAnsi="Calibri"/>
                                  <w:color w:val="00B0F0"/>
                                  <w:kern w:val="24"/>
                                  <w:sz w:val="16"/>
                                  <w:szCs w:val="16"/>
                                </w:rPr>
                                <w:t xml:space="preserve"> = -1</w:t>
                              </w:r>
                              <w:r w:rsidR="00161756">
                                <w:rPr>
                                  <w:rFonts w:ascii="Calibri" w:hAnsi="Calibri"/>
                                  <w:color w:val="00B0F0"/>
                                  <w:kern w:val="24"/>
                                  <w:sz w:val="16"/>
                                  <w:szCs w:val="16"/>
                                </w:rPr>
                                <w:t xml:space="preserve"> dB</w:t>
                              </w:r>
                            </w:p>
                            <w:p w14:paraId="104DB39B" w14:textId="3AFD9EA7" w:rsidR="00161756" w:rsidRPr="008409CF" w:rsidRDefault="00161756" w:rsidP="003957E5">
                              <w:pPr>
                                <w:spacing w:after="0"/>
                                <w:rPr>
                                  <w:rFonts w:ascii="Calibri" w:hAnsi="Calibri"/>
                                  <w:color w:val="00B0F0"/>
                                  <w:kern w:val="24"/>
                                  <w:sz w:val="16"/>
                                  <w:szCs w:val="16"/>
                                </w:rPr>
                              </w:pPr>
                              <w:r>
                                <w:rPr>
                                  <w:rFonts w:ascii="Calibri" w:hAnsi="Calibri"/>
                                  <w:color w:val="00B0F0"/>
                                  <w:kern w:val="24"/>
                                  <w:sz w:val="16"/>
                                  <w:szCs w:val="16"/>
                                </w:rPr>
                                <w:t>Power target = legacy MPR0</w:t>
                              </w:r>
                            </w:p>
                            <w:p w14:paraId="5B5A9A1E" w14:textId="36843A5A" w:rsidR="00D1212E" w:rsidRDefault="00D1212E"/>
                            <w:p w14:paraId="4837420C" w14:textId="3DD768C9" w:rsidR="00D7692D" w:rsidRPr="008409CF" w:rsidRDefault="00B45357" w:rsidP="003957E5">
                              <w:pPr>
                                <w:spacing w:after="0"/>
                                <w:rPr>
                                  <w:rFonts w:ascii="Calibri" w:hAnsi="Calibri"/>
                                  <w:color w:val="00B0F0"/>
                                  <w:kern w:val="24"/>
                                  <w:sz w:val="16"/>
                                  <w:szCs w:val="16"/>
                                </w:rPr>
                              </w:pPr>
                              <w:r w:rsidRPr="008409CF">
                                <w:rPr>
                                  <w:rFonts w:ascii="Calibri" w:hAnsi="Calibri"/>
                                  <w:color w:val="00B0F0"/>
                                  <w:kern w:val="24"/>
                                  <w:sz w:val="16"/>
                                  <w:szCs w:val="16"/>
                                </w:rPr>
                                <w:t>Enhanced outer</w:t>
                              </w:r>
                              <w:r w:rsidR="005D6A77" w:rsidRPr="008409CF">
                                <w:rPr>
                                  <w:rFonts w:ascii="Calibri" w:hAnsi="Calibri"/>
                                  <w:color w:val="00B0F0"/>
                                  <w:kern w:val="24"/>
                                  <w:sz w:val="16"/>
                                  <w:szCs w:val="16"/>
                                </w:rPr>
                                <w:t xml:space="preserve"> region, </w:t>
                              </w:r>
                            </w:p>
                            <w:p w14:paraId="5397E101" w14:textId="05EB0EBE" w:rsidR="003957E5" w:rsidRPr="008409CF" w:rsidRDefault="00F262E0" w:rsidP="003957E5">
                              <w:pPr>
                                <w:spacing w:after="0"/>
                                <w:rPr>
                                  <w:rFonts w:ascii="Calibri" w:hAnsi="Calibri"/>
                                  <w:color w:val="00B0F0"/>
                                  <w:kern w:val="24"/>
                                  <w:sz w:val="16"/>
                                  <w:szCs w:val="16"/>
                                </w:rPr>
                              </w:pPr>
                              <w:r w:rsidRPr="008409CF">
                                <w:rPr>
                                  <w:rFonts w:ascii="Calibri" w:hAnsi="Calibri"/>
                                  <w:color w:val="00B0F0"/>
                                  <w:kern w:val="24"/>
                                  <w:sz w:val="16"/>
                                  <w:szCs w:val="16"/>
                                </w:rPr>
                                <w:t>N</w:t>
                              </w:r>
                              <w:r w:rsidR="00DD5DB4" w:rsidRPr="008409CF">
                                <w:rPr>
                                  <w:rFonts w:ascii="Calibri" w:hAnsi="Calibri"/>
                                  <w:color w:val="00B0F0"/>
                                  <w:kern w:val="24"/>
                                  <w:sz w:val="16"/>
                                  <w:szCs w:val="16"/>
                                </w:rPr>
                                <w:t>eeds FDSS</w:t>
                              </w:r>
                              <w:r w:rsidR="007317B5">
                                <w:rPr>
                                  <w:rFonts w:ascii="Calibri" w:hAnsi="Calibri"/>
                                  <w:color w:val="00B0F0"/>
                                  <w:kern w:val="24"/>
                                  <w:sz w:val="16"/>
                                  <w:szCs w:val="16"/>
                                </w:rPr>
                                <w:t xml:space="preserve"> to transmit at legacy MPR0 level</w:t>
                              </w:r>
                            </w:p>
                            <w:p w14:paraId="748D1A6C" w14:textId="4BB3209F" w:rsidR="005D6A77" w:rsidRPr="008409CF" w:rsidRDefault="00CB095E" w:rsidP="003957E5">
                              <w:pPr>
                                <w:spacing w:after="0"/>
                                <w:rPr>
                                  <w:rFonts w:ascii="Calibri" w:hAnsi="Calibri"/>
                                  <w:color w:val="00B0F0"/>
                                  <w:kern w:val="24"/>
                                  <w:sz w:val="16"/>
                                  <w:szCs w:val="16"/>
                                </w:rPr>
                              </w:pPr>
                              <w:r w:rsidRPr="008409CF">
                                <w:rPr>
                                  <w:rFonts w:ascii="Calibri" w:hAnsi="Calibri"/>
                                  <w:color w:val="00B0F0"/>
                                  <w:kern w:val="24"/>
                                  <w:sz w:val="16"/>
                                  <w:szCs w:val="16"/>
                                </w:rPr>
                                <w:t>MPR = 1</w:t>
                              </w:r>
                              <w:r w:rsidR="00084559" w:rsidRPr="008409CF">
                                <w:rPr>
                                  <w:rFonts w:ascii="Calibri" w:hAnsi="Calibri"/>
                                  <w:color w:val="00B0F0"/>
                                  <w:kern w:val="24"/>
                                  <w:sz w:val="16"/>
                                  <w:szCs w:val="16"/>
                                </w:rPr>
                                <w:t xml:space="preserve"> dB</w:t>
                              </w:r>
                              <w:r w:rsidR="00DD5DB4" w:rsidRPr="008409CF">
                                <w:rPr>
                                  <w:rFonts w:ascii="Calibri" w:hAnsi="Calibri"/>
                                  <w:color w:val="00B0F0"/>
                                  <w:kern w:val="24"/>
                                  <w:sz w:val="16"/>
                                  <w:szCs w:val="16"/>
                                </w:rPr>
                                <w:t xml:space="preserve"> (legacy outer)</w:t>
                              </w:r>
                            </w:p>
                            <w:p w14:paraId="53881F3A" w14:textId="5DBF5276" w:rsidR="000E0176" w:rsidRPr="008409CF" w:rsidRDefault="000E0176" w:rsidP="003957E5">
                              <w:pPr>
                                <w:spacing w:after="0"/>
                                <w:rPr>
                                  <w:rFonts w:ascii="Calibri" w:hAnsi="Calibri"/>
                                  <w:color w:val="00B0F0"/>
                                  <w:kern w:val="24"/>
                                  <w:sz w:val="16"/>
                                  <w:szCs w:val="16"/>
                                </w:rPr>
                              </w:pPr>
                              <w:r w:rsidRPr="008409CF">
                                <w:rPr>
                                  <w:rFonts w:ascii="Calibri" w:hAnsi="Calibri" w:cs="Calibri"/>
                                  <w:color w:val="00B0F0"/>
                                  <w:kern w:val="24"/>
                                  <w:sz w:val="16"/>
                                  <w:szCs w:val="16"/>
                                </w:rPr>
                                <w:t>∆</w:t>
                              </w:r>
                              <w:r w:rsidRPr="008409CF">
                                <w:rPr>
                                  <w:rFonts w:ascii="Calibri" w:hAnsi="Calibri"/>
                                  <w:color w:val="00B0F0"/>
                                  <w:kern w:val="24"/>
                                  <w:sz w:val="16"/>
                                  <w:szCs w:val="16"/>
                                </w:rPr>
                                <w:t>P</w:t>
                              </w:r>
                              <w:r w:rsidRPr="008409CF">
                                <w:rPr>
                                  <w:rFonts w:ascii="Calibri" w:hAnsi="Calibri"/>
                                  <w:color w:val="00B0F0"/>
                                  <w:kern w:val="24"/>
                                  <w:sz w:val="16"/>
                                  <w:szCs w:val="16"/>
                                  <w:vertAlign w:val="subscript"/>
                                </w:rPr>
                                <w:t>powerclass</w:t>
                              </w:r>
                              <w:r w:rsidRPr="008409CF">
                                <w:rPr>
                                  <w:rFonts w:ascii="Calibri" w:hAnsi="Calibri"/>
                                  <w:color w:val="00B0F0"/>
                                  <w:kern w:val="24"/>
                                  <w:sz w:val="16"/>
                                  <w:szCs w:val="16"/>
                                </w:rPr>
                                <w:t xml:space="preserve"> = -1</w:t>
                              </w:r>
                            </w:p>
                          </w:txbxContent>
                        </wps:txbx>
                        <wps:bodyPr wrap="square" rtlCol="0">
                          <a:noAutofit/>
                        </wps:bodyPr>
                      </wps:wsp>
                      <wps:wsp>
                        <wps:cNvPr id="248" name="Freeform: Shape 248"/>
                        <wps:cNvSpPr/>
                        <wps:spPr>
                          <a:xfrm>
                            <a:off x="2155371" y="3579306"/>
                            <a:ext cx="1557495" cy="577780"/>
                          </a:xfrm>
                          <a:custGeom>
                            <a:avLst/>
                            <a:gdLst>
                              <a:gd name="connsiteX0" fmla="*/ 432079 w 1557495"/>
                              <a:gd name="connsiteY0" fmla="*/ 0 h 577780"/>
                              <a:gd name="connsiteX1" fmla="*/ 0 w 1557495"/>
                              <a:gd name="connsiteY1" fmla="*/ 562708 h 577780"/>
                              <a:gd name="connsiteX2" fmla="*/ 95460 w 1557495"/>
                              <a:gd name="connsiteY2" fmla="*/ 562708 h 577780"/>
                              <a:gd name="connsiteX3" fmla="*/ 467249 w 1557495"/>
                              <a:gd name="connsiteY3" fmla="*/ 65314 h 577780"/>
                              <a:gd name="connsiteX4" fmla="*/ 1451987 w 1557495"/>
                              <a:gd name="connsiteY4" fmla="*/ 572756 h 577780"/>
                              <a:gd name="connsiteX5" fmla="*/ 1557495 w 1557495"/>
                              <a:gd name="connsiteY5" fmla="*/ 577780 h 577780"/>
                              <a:gd name="connsiteX6" fmla="*/ 432079 w 1557495"/>
                              <a:gd name="connsiteY6" fmla="*/ 0 h 5777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557495" h="577780">
                                <a:moveTo>
                                  <a:pt x="432079" y="0"/>
                                </a:moveTo>
                                <a:lnTo>
                                  <a:pt x="0" y="562708"/>
                                </a:lnTo>
                                <a:lnTo>
                                  <a:pt x="95460" y="562708"/>
                                </a:lnTo>
                                <a:lnTo>
                                  <a:pt x="467249" y="65314"/>
                                </a:lnTo>
                                <a:lnTo>
                                  <a:pt x="1451987" y="572756"/>
                                </a:lnTo>
                                <a:lnTo>
                                  <a:pt x="1557495" y="577780"/>
                                </a:lnTo>
                                <a:lnTo>
                                  <a:pt x="432079" y="0"/>
                                </a:lnTo>
                                <a:close/>
                              </a:path>
                            </a:pathLst>
                          </a:custGeom>
                          <a:solidFill>
                            <a:srgbClr val="00B0F0"/>
                          </a:solidFill>
                          <a:ln>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1B93239" w14:textId="77777777" w:rsidR="00C5353B" w:rsidRDefault="00C5353B" w:rsidP="00C5353B">
                              <w:pPr>
                                <w:jc w:val="center"/>
                              </w:pPr>
                            </w:p>
                            <w:p w14:paraId="38C8559A" w14:textId="77777777" w:rsidR="00D1212E" w:rsidRDefault="00D1212E"/>
                            <w:p w14:paraId="0E45488C" w14:textId="7888C4D1" w:rsidR="00C5353B" w:rsidRDefault="00C5353B" w:rsidP="00C5353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9" name="Freeform: Shape 249"/>
                        <wps:cNvSpPr/>
                        <wps:spPr>
                          <a:xfrm>
                            <a:off x="3964075" y="3669742"/>
                            <a:ext cx="1316334" cy="492369"/>
                          </a:xfrm>
                          <a:custGeom>
                            <a:avLst/>
                            <a:gdLst>
                              <a:gd name="connsiteX0" fmla="*/ 361741 w 1316334"/>
                              <a:gd name="connsiteY0" fmla="*/ 0 h 487345"/>
                              <a:gd name="connsiteX1" fmla="*/ 0 w 1316334"/>
                              <a:gd name="connsiteY1" fmla="*/ 482321 h 487345"/>
                              <a:gd name="connsiteX2" fmla="*/ 1316334 w 1316334"/>
                              <a:gd name="connsiteY2" fmla="*/ 487345 h 487345"/>
                              <a:gd name="connsiteX3" fmla="*/ 361741 w 1316334"/>
                              <a:gd name="connsiteY3" fmla="*/ 0 h 487345"/>
                              <a:gd name="connsiteX0" fmla="*/ 361741 w 1316334"/>
                              <a:gd name="connsiteY0" fmla="*/ 0 h 492369"/>
                              <a:gd name="connsiteX1" fmla="*/ 0 w 1316334"/>
                              <a:gd name="connsiteY1" fmla="*/ 487345 h 492369"/>
                              <a:gd name="connsiteX2" fmla="*/ 1316334 w 1316334"/>
                              <a:gd name="connsiteY2" fmla="*/ 492369 h 492369"/>
                              <a:gd name="connsiteX3" fmla="*/ 361741 w 1316334"/>
                              <a:gd name="connsiteY3" fmla="*/ 0 h 492369"/>
                            </a:gdLst>
                            <a:ahLst/>
                            <a:cxnLst>
                              <a:cxn ang="0">
                                <a:pos x="connsiteX0" y="connsiteY0"/>
                              </a:cxn>
                              <a:cxn ang="0">
                                <a:pos x="connsiteX1" y="connsiteY1"/>
                              </a:cxn>
                              <a:cxn ang="0">
                                <a:pos x="connsiteX2" y="connsiteY2"/>
                              </a:cxn>
                              <a:cxn ang="0">
                                <a:pos x="connsiteX3" y="connsiteY3"/>
                              </a:cxn>
                            </a:cxnLst>
                            <a:rect l="l" t="t" r="r" b="b"/>
                            <a:pathLst>
                              <a:path w="1316334" h="492369">
                                <a:moveTo>
                                  <a:pt x="361741" y="0"/>
                                </a:moveTo>
                                <a:lnTo>
                                  <a:pt x="0" y="487345"/>
                                </a:lnTo>
                                <a:lnTo>
                                  <a:pt x="1316334" y="492369"/>
                                </a:lnTo>
                                <a:lnTo>
                                  <a:pt x="361741" y="0"/>
                                </a:lnTo>
                                <a:close/>
                              </a:path>
                            </a:pathLst>
                          </a:custGeom>
                          <a:solidFill>
                            <a:srgbClr val="7030A0"/>
                          </a:solid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0" name="Arrow: Down 250"/>
                        <wps:cNvSpPr/>
                        <wps:spPr>
                          <a:xfrm rot="21240335">
                            <a:off x="4259632" y="3068900"/>
                            <a:ext cx="171450" cy="506730"/>
                          </a:xfrm>
                          <a:prstGeom prst="downArrow">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1" name="Arrow: Down 251"/>
                        <wps:cNvSpPr/>
                        <wps:spPr>
                          <a:xfrm rot="2321786">
                            <a:off x="3078949" y="3068899"/>
                            <a:ext cx="171450" cy="506730"/>
                          </a:xfrm>
                          <a:prstGeom prst="downArrow">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2" name="TextBox 21"/>
                        <wps:cNvSpPr txBox="1"/>
                        <wps:spPr>
                          <a:xfrm>
                            <a:off x="539088" y="3383804"/>
                            <a:ext cx="1941904" cy="856726"/>
                          </a:xfrm>
                          <a:prstGeom prst="rect">
                            <a:avLst/>
                          </a:prstGeom>
                          <a:noFill/>
                        </wps:spPr>
                        <wps:txbx>
                          <w:txbxContent>
                            <w:p w14:paraId="7FA224AD" w14:textId="405A0478" w:rsidR="00F262E0" w:rsidRDefault="008065F0" w:rsidP="003957E5">
                              <w:pPr>
                                <w:spacing w:after="0"/>
                                <w:rPr>
                                  <w:rFonts w:ascii="Calibri" w:hAnsi="Calibri"/>
                                  <w:color w:val="00B0F0"/>
                                  <w:kern w:val="24"/>
                                  <w:sz w:val="16"/>
                                  <w:szCs w:val="16"/>
                                </w:rPr>
                              </w:pPr>
                              <w:r>
                                <w:rPr>
                                  <w:rFonts w:ascii="Calibri" w:hAnsi="Calibri"/>
                                  <w:color w:val="00B0F0"/>
                                  <w:kern w:val="24"/>
                                  <w:sz w:val="16"/>
                                  <w:szCs w:val="16"/>
                                </w:rPr>
                                <w:t>I</w:t>
                              </w:r>
                              <w:r w:rsidR="005C2E9E" w:rsidRPr="008409CF">
                                <w:rPr>
                                  <w:rFonts w:ascii="Calibri" w:hAnsi="Calibri"/>
                                  <w:color w:val="00B0F0"/>
                                  <w:kern w:val="24"/>
                                  <w:sz w:val="16"/>
                                  <w:szCs w:val="16"/>
                                </w:rPr>
                                <w:t>nner region</w:t>
                              </w:r>
                              <w:r w:rsidR="003969AC" w:rsidRPr="008409CF">
                                <w:rPr>
                                  <w:rFonts w:ascii="Calibri" w:hAnsi="Calibri"/>
                                  <w:color w:val="00B0F0"/>
                                  <w:kern w:val="24"/>
                                  <w:sz w:val="16"/>
                                  <w:szCs w:val="16"/>
                                </w:rPr>
                                <w:t xml:space="preserve"> outside enhanced</w:t>
                              </w:r>
                              <w:r>
                                <w:rPr>
                                  <w:rFonts w:ascii="Calibri" w:hAnsi="Calibri"/>
                                  <w:color w:val="00B0F0"/>
                                  <w:kern w:val="24"/>
                                  <w:sz w:val="16"/>
                                  <w:szCs w:val="16"/>
                                </w:rPr>
                                <w:t>-</w:t>
                              </w:r>
                              <w:r w:rsidR="00CB3DE8">
                                <w:rPr>
                                  <w:rFonts w:ascii="Calibri" w:hAnsi="Calibri"/>
                                  <w:color w:val="00B0F0"/>
                                  <w:kern w:val="24"/>
                                  <w:sz w:val="16"/>
                                  <w:szCs w:val="16"/>
                                </w:rPr>
                                <w:t>power region</w:t>
                              </w:r>
                            </w:p>
                            <w:p w14:paraId="0A6608FF" w14:textId="6866F4DB" w:rsidR="00F262E0" w:rsidRPr="008409CF" w:rsidRDefault="006D3F51" w:rsidP="003957E5">
                              <w:pPr>
                                <w:spacing w:after="0"/>
                                <w:rPr>
                                  <w:rFonts w:ascii="Calibri" w:hAnsi="Calibri"/>
                                  <w:color w:val="00B0F0"/>
                                  <w:kern w:val="24"/>
                                  <w:sz w:val="16"/>
                                  <w:szCs w:val="16"/>
                                </w:rPr>
                              </w:pPr>
                              <w:r>
                                <w:rPr>
                                  <w:rFonts w:ascii="Calibri" w:hAnsi="Calibri"/>
                                  <w:color w:val="00B0F0"/>
                                  <w:kern w:val="24"/>
                                  <w:sz w:val="16"/>
                                  <w:szCs w:val="16"/>
                                </w:rPr>
                                <w:t xml:space="preserve">Needs </w:t>
                              </w:r>
                              <w:r w:rsidR="00F262E0" w:rsidRPr="008409CF">
                                <w:rPr>
                                  <w:rFonts w:ascii="Calibri" w:hAnsi="Calibri"/>
                                  <w:color w:val="00B0F0"/>
                                  <w:kern w:val="24"/>
                                  <w:sz w:val="16"/>
                                  <w:szCs w:val="16"/>
                                </w:rPr>
                                <w:t xml:space="preserve"> FDSS</w:t>
                              </w:r>
                              <w:r w:rsidR="00FC2DA7">
                                <w:rPr>
                                  <w:rFonts w:ascii="Calibri" w:hAnsi="Calibri"/>
                                  <w:color w:val="00B0F0"/>
                                  <w:kern w:val="24"/>
                                  <w:sz w:val="16"/>
                                  <w:szCs w:val="16"/>
                                </w:rPr>
                                <w:t xml:space="preserve"> </w:t>
                              </w:r>
                            </w:p>
                            <w:p w14:paraId="0773D3C4" w14:textId="77777777" w:rsidR="00EB67B9" w:rsidRPr="008409CF" w:rsidRDefault="00EB67B9" w:rsidP="003957E5">
                              <w:pPr>
                                <w:spacing w:after="0"/>
                                <w:rPr>
                                  <w:rFonts w:ascii="Calibri" w:hAnsi="Calibri"/>
                                  <w:color w:val="00B0F0"/>
                                  <w:kern w:val="24"/>
                                  <w:sz w:val="16"/>
                                  <w:szCs w:val="16"/>
                                </w:rPr>
                              </w:pPr>
                              <w:r w:rsidRPr="008409CF">
                                <w:rPr>
                                  <w:rFonts w:ascii="Calibri" w:hAnsi="Calibri"/>
                                  <w:color w:val="00B0F0"/>
                                  <w:kern w:val="24"/>
                                  <w:sz w:val="16"/>
                                  <w:szCs w:val="16"/>
                                </w:rPr>
                                <w:t xml:space="preserve">MPR = </w:t>
                              </w:r>
                              <w:r w:rsidR="00DD5DB4" w:rsidRPr="008409CF">
                                <w:rPr>
                                  <w:rFonts w:ascii="Calibri" w:hAnsi="Calibri"/>
                                  <w:color w:val="00B0F0"/>
                                  <w:kern w:val="24"/>
                                  <w:sz w:val="16"/>
                                  <w:szCs w:val="16"/>
                                </w:rPr>
                                <w:t>0</w:t>
                              </w:r>
                              <w:r w:rsidRPr="008409CF">
                                <w:rPr>
                                  <w:rFonts w:ascii="Calibri" w:hAnsi="Calibri"/>
                                  <w:color w:val="00B0F0"/>
                                  <w:kern w:val="24"/>
                                  <w:sz w:val="16"/>
                                  <w:szCs w:val="16"/>
                                </w:rPr>
                                <w:t xml:space="preserve"> dB</w:t>
                              </w:r>
                              <w:r w:rsidR="00DD5DB4" w:rsidRPr="008409CF">
                                <w:rPr>
                                  <w:rFonts w:ascii="Calibri" w:hAnsi="Calibri"/>
                                  <w:color w:val="00B0F0"/>
                                  <w:kern w:val="24"/>
                                  <w:sz w:val="16"/>
                                  <w:szCs w:val="16"/>
                                </w:rPr>
                                <w:t xml:space="preserve"> (legacy inner)</w:t>
                              </w:r>
                            </w:p>
                            <w:p w14:paraId="018FB15E" w14:textId="6352CDEE" w:rsidR="002D0F7B" w:rsidRPr="008409CF" w:rsidRDefault="002D0F7B" w:rsidP="003957E5">
                              <w:pPr>
                                <w:spacing w:after="0"/>
                                <w:rPr>
                                  <w:rFonts w:ascii="Calibri" w:hAnsi="Calibri"/>
                                  <w:color w:val="00B0F0"/>
                                  <w:kern w:val="24"/>
                                  <w:sz w:val="16"/>
                                  <w:szCs w:val="16"/>
                                </w:rPr>
                              </w:pPr>
                              <w:r w:rsidRPr="008409CF">
                                <w:rPr>
                                  <w:rFonts w:ascii="Calibri" w:hAnsi="Calibri" w:cs="Calibri"/>
                                  <w:color w:val="00B0F0"/>
                                  <w:kern w:val="24"/>
                                  <w:sz w:val="16"/>
                                  <w:szCs w:val="16"/>
                                </w:rPr>
                                <w:t>∆</w:t>
                              </w:r>
                              <w:r w:rsidRPr="008409CF">
                                <w:rPr>
                                  <w:rFonts w:ascii="Calibri" w:hAnsi="Calibri"/>
                                  <w:color w:val="00B0F0"/>
                                  <w:kern w:val="24"/>
                                  <w:sz w:val="16"/>
                                  <w:szCs w:val="16"/>
                                </w:rPr>
                                <w:t>P</w:t>
                              </w:r>
                              <w:r w:rsidRPr="008409CF">
                                <w:rPr>
                                  <w:rFonts w:ascii="Calibri" w:hAnsi="Calibri"/>
                                  <w:color w:val="00B0F0"/>
                                  <w:kern w:val="24"/>
                                  <w:sz w:val="16"/>
                                  <w:szCs w:val="16"/>
                                  <w:vertAlign w:val="subscript"/>
                                </w:rPr>
                                <w:t>powerclass</w:t>
                              </w:r>
                              <w:r w:rsidRPr="008409CF">
                                <w:rPr>
                                  <w:rFonts w:ascii="Calibri" w:hAnsi="Calibri"/>
                                  <w:color w:val="00B0F0"/>
                                  <w:kern w:val="24"/>
                                  <w:sz w:val="16"/>
                                  <w:szCs w:val="16"/>
                                </w:rPr>
                                <w:t xml:space="preserve"> = -1</w:t>
                              </w:r>
                              <w:r w:rsidR="00161756">
                                <w:rPr>
                                  <w:rFonts w:ascii="Calibri" w:hAnsi="Calibri"/>
                                  <w:color w:val="00B0F0"/>
                                  <w:kern w:val="24"/>
                                  <w:sz w:val="16"/>
                                  <w:szCs w:val="16"/>
                                </w:rPr>
                                <w:t xml:space="preserve"> dB</w:t>
                              </w:r>
                            </w:p>
                            <w:p w14:paraId="507AF12E" w14:textId="4DFFDF2E" w:rsidR="00161756" w:rsidRPr="008409CF" w:rsidRDefault="00161756" w:rsidP="00161756">
                              <w:pPr>
                                <w:spacing w:after="0"/>
                                <w:rPr>
                                  <w:rFonts w:ascii="Calibri" w:hAnsi="Calibri"/>
                                  <w:color w:val="00B0F0"/>
                                  <w:kern w:val="24"/>
                                  <w:sz w:val="16"/>
                                  <w:szCs w:val="16"/>
                                </w:rPr>
                              </w:pPr>
                              <w:r>
                                <w:rPr>
                                  <w:rFonts w:ascii="Calibri" w:hAnsi="Calibri"/>
                                  <w:color w:val="00B0F0"/>
                                  <w:kern w:val="24"/>
                                  <w:sz w:val="16"/>
                                  <w:szCs w:val="16"/>
                                </w:rPr>
                                <w:t>Power target = legacy MPR</w:t>
                              </w:r>
                              <w:r>
                                <w:rPr>
                                  <w:rFonts w:ascii="Calibri" w:hAnsi="Calibri"/>
                                  <w:color w:val="00B0F0"/>
                                  <w:kern w:val="24"/>
                                  <w:sz w:val="16"/>
                                  <w:szCs w:val="16"/>
                                </w:rPr>
                                <w:t>0 + 1 dB</w:t>
                              </w:r>
                            </w:p>
                            <w:p w14:paraId="0094083E" w14:textId="77777777" w:rsidR="00D1212E" w:rsidRDefault="00D1212E"/>
                            <w:p w14:paraId="3D9955D1" w14:textId="4A0CE2A1" w:rsidR="00F262E0" w:rsidRDefault="008065F0" w:rsidP="003957E5">
                              <w:pPr>
                                <w:spacing w:after="0"/>
                                <w:rPr>
                                  <w:rFonts w:ascii="Calibri" w:hAnsi="Calibri"/>
                                  <w:color w:val="00B0F0"/>
                                  <w:kern w:val="24"/>
                                  <w:sz w:val="16"/>
                                  <w:szCs w:val="16"/>
                                </w:rPr>
                              </w:pPr>
                              <w:r>
                                <w:rPr>
                                  <w:rFonts w:ascii="Calibri" w:hAnsi="Calibri"/>
                                  <w:color w:val="00B0F0"/>
                                  <w:kern w:val="24"/>
                                  <w:sz w:val="16"/>
                                  <w:szCs w:val="16"/>
                                </w:rPr>
                                <w:t>I</w:t>
                              </w:r>
                              <w:r w:rsidR="005C2E9E" w:rsidRPr="008409CF">
                                <w:rPr>
                                  <w:rFonts w:ascii="Calibri" w:hAnsi="Calibri"/>
                                  <w:color w:val="00B0F0"/>
                                  <w:kern w:val="24"/>
                                  <w:sz w:val="16"/>
                                  <w:szCs w:val="16"/>
                                </w:rPr>
                                <w:t>nner region</w:t>
                              </w:r>
                              <w:r w:rsidR="003969AC" w:rsidRPr="008409CF">
                                <w:rPr>
                                  <w:rFonts w:ascii="Calibri" w:hAnsi="Calibri"/>
                                  <w:color w:val="00B0F0"/>
                                  <w:kern w:val="24"/>
                                  <w:sz w:val="16"/>
                                  <w:szCs w:val="16"/>
                                </w:rPr>
                                <w:t xml:space="preserve"> outside enhanced</w:t>
                              </w:r>
                              <w:r>
                                <w:rPr>
                                  <w:rFonts w:ascii="Calibri" w:hAnsi="Calibri"/>
                                  <w:color w:val="00B0F0"/>
                                  <w:kern w:val="24"/>
                                  <w:sz w:val="16"/>
                                  <w:szCs w:val="16"/>
                                </w:rPr>
                                <w:t>-</w:t>
                              </w:r>
                              <w:r w:rsidR="003969AC" w:rsidRPr="008409CF">
                                <w:rPr>
                                  <w:rFonts w:ascii="Calibri" w:hAnsi="Calibri"/>
                                  <w:color w:val="00B0F0"/>
                                  <w:kern w:val="24"/>
                                  <w:sz w:val="16"/>
                                  <w:szCs w:val="16"/>
                                </w:rPr>
                                <w:t>inner</w:t>
                              </w:r>
                              <w:r w:rsidR="00EB67B9" w:rsidRPr="008409CF">
                                <w:rPr>
                                  <w:rFonts w:ascii="Calibri" w:hAnsi="Calibri"/>
                                  <w:color w:val="00B0F0"/>
                                  <w:kern w:val="24"/>
                                  <w:sz w:val="16"/>
                                  <w:szCs w:val="16"/>
                                </w:rPr>
                                <w:t xml:space="preserve"> </w:t>
                              </w:r>
                            </w:p>
                            <w:p w14:paraId="3A9244F0" w14:textId="63B3EA46" w:rsidR="00F262E0" w:rsidRPr="008409CF" w:rsidRDefault="00FC2DA7" w:rsidP="003957E5">
                              <w:pPr>
                                <w:spacing w:after="0"/>
                                <w:rPr>
                                  <w:rFonts w:ascii="Calibri" w:hAnsi="Calibri"/>
                                  <w:color w:val="00B0F0"/>
                                  <w:kern w:val="24"/>
                                  <w:sz w:val="16"/>
                                  <w:szCs w:val="16"/>
                                </w:rPr>
                              </w:pPr>
                              <w:r>
                                <w:rPr>
                                  <w:rFonts w:ascii="Calibri" w:hAnsi="Calibri"/>
                                  <w:color w:val="00B0F0"/>
                                  <w:kern w:val="24"/>
                                  <w:sz w:val="16"/>
                                  <w:szCs w:val="16"/>
                                </w:rPr>
                                <w:t xml:space="preserve">Boosted, </w:t>
                              </w:r>
                              <w:r w:rsidR="009A2F5D">
                                <w:rPr>
                                  <w:rFonts w:ascii="Calibri" w:hAnsi="Calibri"/>
                                  <w:color w:val="00B0F0"/>
                                  <w:kern w:val="24"/>
                                  <w:sz w:val="16"/>
                                  <w:szCs w:val="16"/>
                                </w:rPr>
                                <w:t>n</w:t>
                              </w:r>
                              <w:r w:rsidR="00F262E0" w:rsidRPr="008409CF">
                                <w:rPr>
                                  <w:rFonts w:ascii="Calibri" w:hAnsi="Calibri"/>
                                  <w:color w:val="00B0F0"/>
                                  <w:kern w:val="24"/>
                                  <w:sz w:val="16"/>
                                  <w:szCs w:val="16"/>
                                </w:rPr>
                                <w:t>eeds FDSS</w:t>
                              </w:r>
                              <w:r>
                                <w:rPr>
                                  <w:rFonts w:ascii="Calibri" w:hAnsi="Calibri"/>
                                  <w:color w:val="00B0F0"/>
                                  <w:kern w:val="24"/>
                                  <w:sz w:val="16"/>
                                  <w:szCs w:val="16"/>
                                </w:rPr>
                                <w:t xml:space="preserve"> </w:t>
                              </w:r>
                            </w:p>
                            <w:p w14:paraId="0D7E27FE" w14:textId="688B142F" w:rsidR="00EB67B9" w:rsidRPr="008409CF" w:rsidRDefault="00EB67B9" w:rsidP="003957E5">
                              <w:pPr>
                                <w:spacing w:after="0"/>
                                <w:rPr>
                                  <w:rFonts w:ascii="Calibri" w:hAnsi="Calibri"/>
                                  <w:color w:val="00B0F0"/>
                                  <w:kern w:val="24"/>
                                  <w:sz w:val="16"/>
                                  <w:szCs w:val="16"/>
                                </w:rPr>
                              </w:pPr>
                              <w:r w:rsidRPr="008409CF">
                                <w:rPr>
                                  <w:rFonts w:ascii="Calibri" w:hAnsi="Calibri"/>
                                  <w:color w:val="00B0F0"/>
                                  <w:kern w:val="24"/>
                                  <w:sz w:val="16"/>
                                  <w:szCs w:val="16"/>
                                </w:rPr>
                                <w:t xml:space="preserve">MPR = </w:t>
                              </w:r>
                              <w:r w:rsidR="00DD5DB4" w:rsidRPr="008409CF">
                                <w:rPr>
                                  <w:rFonts w:ascii="Calibri" w:hAnsi="Calibri"/>
                                  <w:color w:val="00B0F0"/>
                                  <w:kern w:val="24"/>
                                  <w:sz w:val="16"/>
                                  <w:szCs w:val="16"/>
                                </w:rPr>
                                <w:t>0</w:t>
                              </w:r>
                              <w:r w:rsidRPr="008409CF">
                                <w:rPr>
                                  <w:rFonts w:ascii="Calibri" w:hAnsi="Calibri"/>
                                  <w:color w:val="00B0F0"/>
                                  <w:kern w:val="24"/>
                                  <w:sz w:val="16"/>
                                  <w:szCs w:val="16"/>
                                </w:rPr>
                                <w:t xml:space="preserve"> dB</w:t>
                              </w:r>
                              <w:r w:rsidR="00DD5DB4" w:rsidRPr="008409CF">
                                <w:rPr>
                                  <w:rFonts w:ascii="Calibri" w:hAnsi="Calibri"/>
                                  <w:color w:val="00B0F0"/>
                                  <w:kern w:val="24"/>
                                  <w:sz w:val="16"/>
                                  <w:szCs w:val="16"/>
                                </w:rPr>
                                <w:t xml:space="preserve"> (legacy inner)</w:t>
                              </w:r>
                            </w:p>
                            <w:p w14:paraId="37536759" w14:textId="781D3C82" w:rsidR="002D0F7B" w:rsidRPr="008409CF" w:rsidRDefault="002D0F7B" w:rsidP="003957E5">
                              <w:pPr>
                                <w:spacing w:after="0"/>
                                <w:rPr>
                                  <w:rFonts w:ascii="Calibri" w:hAnsi="Calibri"/>
                                  <w:color w:val="00B0F0"/>
                                  <w:kern w:val="24"/>
                                  <w:sz w:val="16"/>
                                  <w:szCs w:val="16"/>
                                </w:rPr>
                              </w:pPr>
                              <w:r w:rsidRPr="008409CF">
                                <w:rPr>
                                  <w:rFonts w:ascii="Calibri" w:hAnsi="Calibri" w:cs="Calibri"/>
                                  <w:color w:val="00B0F0"/>
                                  <w:kern w:val="24"/>
                                  <w:sz w:val="16"/>
                                  <w:szCs w:val="16"/>
                                </w:rPr>
                                <w:t>∆</w:t>
                              </w:r>
                              <w:r w:rsidRPr="008409CF">
                                <w:rPr>
                                  <w:rFonts w:ascii="Calibri" w:hAnsi="Calibri"/>
                                  <w:color w:val="00B0F0"/>
                                  <w:kern w:val="24"/>
                                  <w:sz w:val="16"/>
                                  <w:szCs w:val="16"/>
                                </w:rPr>
                                <w:t>P</w:t>
                              </w:r>
                              <w:r w:rsidRPr="008409CF">
                                <w:rPr>
                                  <w:rFonts w:ascii="Calibri" w:hAnsi="Calibri"/>
                                  <w:color w:val="00B0F0"/>
                                  <w:kern w:val="24"/>
                                  <w:sz w:val="16"/>
                                  <w:szCs w:val="16"/>
                                  <w:vertAlign w:val="subscript"/>
                                </w:rPr>
                                <w:t>powerclass</w:t>
                              </w:r>
                              <w:r w:rsidRPr="008409CF">
                                <w:rPr>
                                  <w:rFonts w:ascii="Calibri" w:hAnsi="Calibri"/>
                                  <w:color w:val="00B0F0"/>
                                  <w:kern w:val="24"/>
                                  <w:sz w:val="16"/>
                                  <w:szCs w:val="16"/>
                                </w:rPr>
                                <w:t xml:space="preserve"> = -1</w:t>
                              </w:r>
                            </w:p>
                          </w:txbxContent>
                        </wps:txbx>
                        <wps:bodyPr wrap="square" rtlCol="0">
                          <a:noAutofit/>
                        </wps:bodyPr>
                      </wps:wsp>
                      <wps:wsp>
                        <wps:cNvPr id="253" name="TextBox 21"/>
                        <wps:cNvSpPr txBox="1"/>
                        <wps:spPr>
                          <a:xfrm>
                            <a:off x="4592472" y="3153684"/>
                            <a:ext cx="1673073" cy="927175"/>
                          </a:xfrm>
                          <a:prstGeom prst="rect">
                            <a:avLst/>
                          </a:prstGeom>
                          <a:noFill/>
                        </wps:spPr>
                        <wps:txbx>
                          <w:txbxContent>
                            <w:p w14:paraId="0390E5AC" w14:textId="46951156" w:rsidR="00D7692D" w:rsidRPr="00560356" w:rsidRDefault="004944DF" w:rsidP="003957E5">
                              <w:pPr>
                                <w:spacing w:after="0"/>
                                <w:rPr>
                                  <w:rFonts w:ascii="Calibri" w:hAnsi="Calibri"/>
                                  <w:color w:val="7030A0"/>
                                  <w:kern w:val="24"/>
                                  <w:sz w:val="16"/>
                                  <w:szCs w:val="16"/>
                                </w:rPr>
                              </w:pPr>
                              <w:r w:rsidRPr="00560356">
                                <w:rPr>
                                  <w:rFonts w:ascii="Calibri" w:hAnsi="Calibri"/>
                                  <w:color w:val="7030A0"/>
                                  <w:kern w:val="24"/>
                                  <w:sz w:val="16"/>
                                  <w:szCs w:val="16"/>
                                </w:rPr>
                                <w:t>Enhanced inner region</w:t>
                              </w:r>
                              <w:r w:rsidR="001F1D63">
                                <w:rPr>
                                  <w:rFonts w:ascii="Calibri" w:hAnsi="Calibri"/>
                                  <w:color w:val="7030A0"/>
                                  <w:kern w:val="24"/>
                                  <w:sz w:val="16"/>
                                  <w:szCs w:val="16"/>
                                </w:rPr>
                                <w:t xml:space="preserve"> </w:t>
                              </w:r>
                            </w:p>
                            <w:p w14:paraId="68C79BAC" w14:textId="77777777" w:rsidR="00D7692D" w:rsidRPr="00560356" w:rsidRDefault="00D7692D" w:rsidP="003957E5">
                              <w:pPr>
                                <w:spacing w:after="0"/>
                                <w:rPr>
                                  <w:rFonts w:ascii="Calibri" w:hAnsi="Calibri"/>
                                  <w:color w:val="7030A0"/>
                                  <w:kern w:val="24"/>
                                  <w:sz w:val="16"/>
                                  <w:szCs w:val="16"/>
                                </w:rPr>
                              </w:pPr>
                              <w:r w:rsidRPr="00560356">
                                <w:rPr>
                                  <w:rFonts w:ascii="Calibri" w:hAnsi="Calibri"/>
                                  <w:color w:val="7030A0"/>
                                  <w:kern w:val="24"/>
                                  <w:sz w:val="16"/>
                                  <w:szCs w:val="16"/>
                                </w:rPr>
                                <w:t>No FDSS</w:t>
                              </w:r>
                            </w:p>
                            <w:p w14:paraId="4CAC0B6C" w14:textId="77777777" w:rsidR="004944DF" w:rsidRPr="00560356" w:rsidRDefault="004944DF" w:rsidP="003957E5">
                              <w:pPr>
                                <w:spacing w:after="0"/>
                                <w:rPr>
                                  <w:rFonts w:ascii="Calibri" w:hAnsi="Calibri"/>
                                  <w:color w:val="7030A0"/>
                                  <w:kern w:val="24"/>
                                  <w:sz w:val="16"/>
                                  <w:szCs w:val="16"/>
                                </w:rPr>
                              </w:pPr>
                              <w:r w:rsidRPr="00560356">
                                <w:rPr>
                                  <w:rFonts w:ascii="Calibri" w:hAnsi="Calibri"/>
                                  <w:color w:val="7030A0"/>
                                  <w:kern w:val="24"/>
                                  <w:sz w:val="16"/>
                                  <w:szCs w:val="16"/>
                                </w:rPr>
                                <w:t>MPR = 0 dB</w:t>
                              </w:r>
                              <w:r w:rsidR="00560356" w:rsidRPr="00560356">
                                <w:rPr>
                                  <w:rFonts w:ascii="Calibri" w:hAnsi="Calibri"/>
                                  <w:color w:val="7030A0"/>
                                  <w:kern w:val="24"/>
                                  <w:sz w:val="16"/>
                                  <w:szCs w:val="16"/>
                                </w:rPr>
                                <w:t xml:space="preserve"> (legacy inner)</w:t>
                              </w:r>
                            </w:p>
                            <w:p w14:paraId="7F3F0453" w14:textId="77777777" w:rsidR="002D0F7B" w:rsidRDefault="002D0F7B" w:rsidP="003957E5">
                              <w:pPr>
                                <w:spacing w:after="0"/>
                                <w:rPr>
                                  <w:rFonts w:ascii="Calibri" w:hAnsi="Calibri"/>
                                  <w:color w:val="7030A0"/>
                                  <w:kern w:val="24"/>
                                  <w:sz w:val="16"/>
                                  <w:szCs w:val="16"/>
                                </w:rPr>
                              </w:pPr>
                              <w:r w:rsidRPr="00560356">
                                <w:rPr>
                                  <w:rFonts w:ascii="Calibri" w:hAnsi="Calibri" w:cs="Calibri"/>
                                  <w:color w:val="7030A0"/>
                                  <w:kern w:val="24"/>
                                  <w:sz w:val="16"/>
                                  <w:szCs w:val="16"/>
                                </w:rPr>
                                <w:t>∆</w:t>
                              </w:r>
                              <w:r w:rsidRPr="00560356">
                                <w:rPr>
                                  <w:rFonts w:ascii="Calibri" w:hAnsi="Calibri"/>
                                  <w:color w:val="7030A0"/>
                                  <w:kern w:val="24"/>
                                  <w:sz w:val="16"/>
                                  <w:szCs w:val="16"/>
                                </w:rPr>
                                <w:t>P</w:t>
                              </w:r>
                              <w:r w:rsidRPr="00560356">
                                <w:rPr>
                                  <w:rFonts w:ascii="Calibri" w:hAnsi="Calibri"/>
                                  <w:color w:val="7030A0"/>
                                  <w:kern w:val="24"/>
                                  <w:sz w:val="16"/>
                                  <w:szCs w:val="16"/>
                                  <w:vertAlign w:val="subscript"/>
                                </w:rPr>
                                <w:t>powerclass</w:t>
                              </w:r>
                              <w:r w:rsidRPr="00560356">
                                <w:rPr>
                                  <w:rFonts w:ascii="Calibri" w:hAnsi="Calibri"/>
                                  <w:color w:val="7030A0"/>
                                  <w:kern w:val="24"/>
                                  <w:sz w:val="16"/>
                                  <w:szCs w:val="16"/>
                                </w:rPr>
                                <w:t xml:space="preserve"> = -1</w:t>
                              </w:r>
                            </w:p>
                            <w:p w14:paraId="305F2CE4" w14:textId="260FF5FA" w:rsidR="00D54E76" w:rsidRPr="00560356" w:rsidRDefault="00D54E76" w:rsidP="003957E5">
                              <w:pPr>
                                <w:spacing w:after="0"/>
                                <w:rPr>
                                  <w:rFonts w:ascii="Calibri" w:hAnsi="Calibri"/>
                                  <w:color w:val="7030A0"/>
                                  <w:kern w:val="24"/>
                                  <w:sz w:val="16"/>
                                  <w:szCs w:val="16"/>
                                </w:rPr>
                              </w:pPr>
                              <w:r w:rsidRPr="00D54E76">
                                <w:rPr>
                                  <w:rFonts w:ascii="Calibri" w:hAnsi="Calibri"/>
                                  <w:color w:val="7030A0"/>
                                  <w:kern w:val="24"/>
                                  <w:sz w:val="16"/>
                                  <w:szCs w:val="16"/>
                                </w:rPr>
                                <w:t>Power target = legacy MPR0 + 1 dB</w:t>
                              </w:r>
                            </w:p>
                            <w:p w14:paraId="2F95D90B" w14:textId="77777777" w:rsidR="004944DF" w:rsidRDefault="004944DF"/>
                            <w:p w14:paraId="6365007A" w14:textId="77777777" w:rsidR="00D7692D" w:rsidRPr="00560356" w:rsidRDefault="004944DF" w:rsidP="003957E5">
                              <w:pPr>
                                <w:spacing w:after="0"/>
                                <w:rPr>
                                  <w:rFonts w:ascii="Calibri" w:hAnsi="Calibri"/>
                                  <w:color w:val="7030A0"/>
                                  <w:kern w:val="24"/>
                                  <w:sz w:val="16"/>
                                  <w:szCs w:val="16"/>
                                </w:rPr>
                              </w:pPr>
                              <w:r w:rsidRPr="00560356">
                                <w:rPr>
                                  <w:rFonts w:ascii="Calibri" w:hAnsi="Calibri"/>
                                  <w:color w:val="7030A0"/>
                                  <w:kern w:val="24"/>
                                  <w:sz w:val="16"/>
                                  <w:szCs w:val="16"/>
                                </w:rPr>
                                <w:t>Enhanced inner region</w:t>
                              </w:r>
                              <w:r w:rsidR="001F1D63">
                                <w:rPr>
                                  <w:rFonts w:ascii="Calibri" w:hAnsi="Calibri"/>
                                  <w:color w:val="7030A0"/>
                                  <w:kern w:val="24"/>
                                  <w:sz w:val="16"/>
                                  <w:szCs w:val="16"/>
                                </w:rPr>
                                <w:t xml:space="preserve"> B</w:t>
                              </w:r>
                              <w:r w:rsidR="004B1323">
                                <w:rPr>
                                  <w:rFonts w:ascii="Calibri" w:hAnsi="Calibri"/>
                                  <w:color w:val="7030A0"/>
                                  <w:kern w:val="24"/>
                                  <w:sz w:val="16"/>
                                  <w:szCs w:val="16"/>
                                </w:rPr>
                                <w:t>oosted (</w:t>
                              </w:r>
                              <w:r w:rsidR="00EB5ED1">
                                <w:rPr>
                                  <w:rFonts w:ascii="Calibri" w:hAnsi="Calibri"/>
                                  <w:color w:val="7030A0"/>
                                  <w:kern w:val="24"/>
                                  <w:sz w:val="16"/>
                                  <w:szCs w:val="16"/>
                                </w:rPr>
                                <w:t>see section 2.2)</w:t>
                              </w:r>
                              <w:r w:rsidRPr="00560356">
                                <w:rPr>
                                  <w:rFonts w:ascii="Calibri" w:hAnsi="Calibri"/>
                                  <w:color w:val="7030A0"/>
                                  <w:kern w:val="24"/>
                                  <w:sz w:val="16"/>
                                  <w:szCs w:val="16"/>
                                </w:rPr>
                                <w:t xml:space="preserve"> </w:t>
                              </w:r>
                            </w:p>
                            <w:p w14:paraId="32228BE5" w14:textId="4AED49BA" w:rsidR="00D7692D" w:rsidRPr="00560356" w:rsidRDefault="00D7692D" w:rsidP="003957E5">
                              <w:pPr>
                                <w:spacing w:after="0"/>
                                <w:rPr>
                                  <w:rFonts w:ascii="Calibri" w:hAnsi="Calibri"/>
                                  <w:color w:val="7030A0"/>
                                  <w:kern w:val="24"/>
                                  <w:sz w:val="16"/>
                                  <w:szCs w:val="16"/>
                                </w:rPr>
                              </w:pPr>
                              <w:r w:rsidRPr="00560356">
                                <w:rPr>
                                  <w:rFonts w:ascii="Calibri" w:hAnsi="Calibri"/>
                                  <w:color w:val="7030A0"/>
                                  <w:kern w:val="24"/>
                                  <w:sz w:val="16"/>
                                  <w:szCs w:val="16"/>
                                </w:rPr>
                                <w:t>No FDSS</w:t>
                              </w:r>
                            </w:p>
                            <w:p w14:paraId="2DAA4E43" w14:textId="5F73316B" w:rsidR="004944DF" w:rsidRPr="00560356" w:rsidRDefault="004944DF" w:rsidP="003957E5">
                              <w:pPr>
                                <w:spacing w:after="0"/>
                                <w:rPr>
                                  <w:rFonts w:ascii="Calibri" w:hAnsi="Calibri"/>
                                  <w:color w:val="7030A0"/>
                                  <w:kern w:val="24"/>
                                  <w:sz w:val="16"/>
                                  <w:szCs w:val="16"/>
                                </w:rPr>
                              </w:pPr>
                              <w:r w:rsidRPr="00560356">
                                <w:rPr>
                                  <w:rFonts w:ascii="Calibri" w:hAnsi="Calibri"/>
                                  <w:color w:val="7030A0"/>
                                  <w:kern w:val="24"/>
                                  <w:sz w:val="16"/>
                                  <w:szCs w:val="16"/>
                                </w:rPr>
                                <w:t>MPR = 0 dB</w:t>
                              </w:r>
                              <w:r w:rsidR="00560356" w:rsidRPr="00560356">
                                <w:rPr>
                                  <w:rFonts w:ascii="Calibri" w:hAnsi="Calibri"/>
                                  <w:color w:val="7030A0"/>
                                  <w:kern w:val="24"/>
                                  <w:sz w:val="16"/>
                                  <w:szCs w:val="16"/>
                                </w:rPr>
                                <w:t xml:space="preserve"> (legacy inner)</w:t>
                              </w:r>
                            </w:p>
                            <w:p w14:paraId="6A3D20D4" w14:textId="76FE41BE" w:rsidR="002D0F7B" w:rsidRPr="00560356" w:rsidRDefault="002D0F7B" w:rsidP="003957E5">
                              <w:pPr>
                                <w:spacing w:after="0"/>
                                <w:rPr>
                                  <w:rFonts w:ascii="Calibri" w:hAnsi="Calibri"/>
                                  <w:color w:val="7030A0"/>
                                  <w:kern w:val="24"/>
                                  <w:sz w:val="16"/>
                                  <w:szCs w:val="16"/>
                                </w:rPr>
                              </w:pPr>
                              <w:r w:rsidRPr="00560356">
                                <w:rPr>
                                  <w:rFonts w:ascii="Calibri" w:hAnsi="Calibri" w:cs="Calibri"/>
                                  <w:color w:val="7030A0"/>
                                  <w:kern w:val="24"/>
                                  <w:sz w:val="16"/>
                                  <w:szCs w:val="16"/>
                                </w:rPr>
                                <w:t>∆</w:t>
                              </w:r>
                              <w:r w:rsidRPr="00560356">
                                <w:rPr>
                                  <w:rFonts w:ascii="Calibri" w:hAnsi="Calibri"/>
                                  <w:color w:val="7030A0"/>
                                  <w:kern w:val="24"/>
                                  <w:sz w:val="16"/>
                                  <w:szCs w:val="16"/>
                                </w:rPr>
                                <w:t>P</w:t>
                              </w:r>
                              <w:r w:rsidRPr="00560356">
                                <w:rPr>
                                  <w:rFonts w:ascii="Calibri" w:hAnsi="Calibri"/>
                                  <w:color w:val="7030A0"/>
                                  <w:kern w:val="24"/>
                                  <w:sz w:val="16"/>
                                  <w:szCs w:val="16"/>
                                  <w:vertAlign w:val="subscript"/>
                                </w:rPr>
                                <w:t>powerclass</w:t>
                              </w:r>
                              <w:r w:rsidRPr="00560356">
                                <w:rPr>
                                  <w:rFonts w:ascii="Calibri" w:hAnsi="Calibri"/>
                                  <w:color w:val="7030A0"/>
                                  <w:kern w:val="24"/>
                                  <w:sz w:val="16"/>
                                  <w:szCs w:val="16"/>
                                </w:rPr>
                                <w:t xml:space="preserve"> = -1</w:t>
                              </w:r>
                            </w:p>
                          </w:txbxContent>
                        </wps:txbx>
                        <wps:bodyPr wrap="square" rtlCol="0">
                          <a:noAutofit/>
                        </wps:bodyPr>
                      </wps:wsp>
                      <wps:wsp>
                        <wps:cNvPr id="284" name="TextBox 21"/>
                        <wps:cNvSpPr txBox="1"/>
                        <wps:spPr>
                          <a:xfrm>
                            <a:off x="3472962" y="679274"/>
                            <a:ext cx="1464310" cy="633095"/>
                          </a:xfrm>
                          <a:prstGeom prst="rect">
                            <a:avLst/>
                          </a:prstGeom>
                          <a:noFill/>
                        </wps:spPr>
                        <wps:txbx>
                          <w:txbxContent>
                            <w:p w14:paraId="575C9197" w14:textId="1CCAD73A" w:rsidR="00EA0D91" w:rsidRPr="00EA0D91" w:rsidRDefault="00EA0D91" w:rsidP="00EA0D91">
                              <w:pPr>
                                <w:spacing w:after="0"/>
                                <w:rPr>
                                  <w:rFonts w:ascii="Calibri" w:hAnsi="Calibri"/>
                                  <w:kern w:val="24"/>
                                  <w:sz w:val="16"/>
                                  <w:szCs w:val="16"/>
                                </w:rPr>
                              </w:pPr>
                              <w:r w:rsidRPr="00EA0D91">
                                <w:rPr>
                                  <w:rFonts w:ascii="Calibri" w:hAnsi="Calibri"/>
                                  <w:kern w:val="24"/>
                                  <w:sz w:val="16"/>
                                  <w:szCs w:val="16"/>
                                </w:rPr>
                                <w:t xml:space="preserve">Un-enhanced </w:t>
                              </w:r>
                              <w:r w:rsidR="00ED06BA">
                                <w:rPr>
                                  <w:rFonts w:ascii="Calibri" w:hAnsi="Calibri"/>
                                  <w:kern w:val="24"/>
                                  <w:sz w:val="16"/>
                                  <w:szCs w:val="16"/>
                                </w:rPr>
                                <w:t xml:space="preserve">outer </w:t>
                              </w:r>
                              <w:r w:rsidRPr="00EA0D91">
                                <w:rPr>
                                  <w:rFonts w:ascii="Calibri" w:hAnsi="Calibri"/>
                                  <w:kern w:val="24"/>
                                  <w:sz w:val="16"/>
                                  <w:szCs w:val="16"/>
                                </w:rPr>
                                <w:t xml:space="preserve">region, </w:t>
                              </w:r>
                            </w:p>
                            <w:p w14:paraId="154A3FE6" w14:textId="77777777" w:rsidR="00EA0D91" w:rsidRPr="00EA0D91" w:rsidRDefault="00EA0D91" w:rsidP="00EA0D91">
                              <w:pPr>
                                <w:spacing w:after="0"/>
                                <w:rPr>
                                  <w:rFonts w:ascii="Calibri" w:hAnsi="Calibri"/>
                                  <w:kern w:val="24"/>
                                  <w:sz w:val="16"/>
                                  <w:szCs w:val="16"/>
                                </w:rPr>
                              </w:pPr>
                              <w:r w:rsidRPr="00EA0D91">
                                <w:rPr>
                                  <w:rFonts w:ascii="Calibri" w:hAnsi="Calibri"/>
                                  <w:kern w:val="24"/>
                                  <w:sz w:val="16"/>
                                  <w:szCs w:val="16"/>
                                </w:rPr>
                                <w:t>MPR = 1 dB</w:t>
                              </w:r>
                            </w:p>
                            <w:p w14:paraId="5C821F90" w14:textId="45BBF656" w:rsidR="00EA0D91" w:rsidRPr="00EA0D91" w:rsidRDefault="00EA0D91" w:rsidP="00EA0D91">
                              <w:pPr>
                                <w:spacing w:after="0"/>
                                <w:rPr>
                                  <w:rFonts w:ascii="Calibri" w:hAnsi="Calibri" w:cs="Calibri"/>
                                  <w:kern w:val="24"/>
                                  <w:sz w:val="16"/>
                                  <w:szCs w:val="16"/>
                                </w:rPr>
                              </w:pPr>
                              <w:r w:rsidRPr="00EA0D91">
                                <w:rPr>
                                  <w:rFonts w:ascii="Calibri" w:hAnsi="Calibri" w:cs="Calibri"/>
                                  <w:kern w:val="24"/>
                                  <w:sz w:val="16"/>
                                  <w:szCs w:val="16"/>
                                </w:rPr>
                                <w:t>∆</w:t>
                              </w:r>
                              <w:r w:rsidRPr="00EA0D91">
                                <w:rPr>
                                  <w:rFonts w:ascii="Calibri" w:hAnsi="Calibri"/>
                                  <w:kern w:val="24"/>
                                  <w:sz w:val="16"/>
                                  <w:szCs w:val="16"/>
                                </w:rPr>
                                <w:t>P</w:t>
                              </w:r>
                              <w:r w:rsidRPr="00EA0D91">
                                <w:rPr>
                                  <w:rFonts w:ascii="Calibri" w:hAnsi="Calibri"/>
                                  <w:kern w:val="24"/>
                                  <w:position w:val="-5"/>
                                  <w:sz w:val="16"/>
                                  <w:szCs w:val="16"/>
                                  <w:vertAlign w:val="subscript"/>
                                </w:rPr>
                                <w:t>powerclass</w:t>
                              </w:r>
                              <w:r w:rsidRPr="00EA0D91">
                                <w:rPr>
                                  <w:rFonts w:ascii="Calibri" w:hAnsi="Calibri"/>
                                  <w:kern w:val="24"/>
                                  <w:sz w:val="16"/>
                                  <w:szCs w:val="16"/>
                                </w:rPr>
                                <w:t xml:space="preserve"> = 0</w:t>
                              </w:r>
                              <w:r w:rsidR="00161756">
                                <w:rPr>
                                  <w:rFonts w:ascii="Calibri" w:hAnsi="Calibri"/>
                                  <w:kern w:val="24"/>
                                  <w:sz w:val="16"/>
                                  <w:szCs w:val="16"/>
                                </w:rPr>
                                <w:t xml:space="preserve"> dB</w:t>
                              </w:r>
                            </w:p>
                          </w:txbxContent>
                        </wps:txbx>
                        <wps:bodyPr wrap="square" rtlCol="0">
                          <a:noAutofit/>
                        </wps:bodyPr>
                      </wps:wsp>
                      <wps:wsp>
                        <wps:cNvPr id="285" name="Freeform: Shape 285"/>
                        <wps:cNvSpPr/>
                        <wps:spPr>
                          <a:xfrm>
                            <a:off x="2569296" y="821563"/>
                            <a:ext cx="875131" cy="206202"/>
                          </a:xfrm>
                          <a:custGeom>
                            <a:avLst/>
                            <a:gdLst>
                              <a:gd name="connsiteX0" fmla="*/ 0 w 875131"/>
                              <a:gd name="connsiteY0" fmla="*/ 206202 h 206202"/>
                              <a:gd name="connsiteX1" fmla="*/ 493664 w 875131"/>
                              <a:gd name="connsiteY1" fmla="*/ 4249 h 206202"/>
                              <a:gd name="connsiteX2" fmla="*/ 875131 w 875131"/>
                              <a:gd name="connsiteY2" fmla="*/ 88396 h 206202"/>
                            </a:gdLst>
                            <a:ahLst/>
                            <a:cxnLst>
                              <a:cxn ang="0">
                                <a:pos x="connsiteX0" y="connsiteY0"/>
                              </a:cxn>
                              <a:cxn ang="0">
                                <a:pos x="connsiteX1" y="connsiteY1"/>
                              </a:cxn>
                              <a:cxn ang="0">
                                <a:pos x="connsiteX2" y="connsiteY2"/>
                              </a:cxn>
                            </a:cxnLst>
                            <a:rect l="l" t="t" r="r" b="b"/>
                            <a:pathLst>
                              <a:path w="875131" h="206202">
                                <a:moveTo>
                                  <a:pt x="0" y="206202"/>
                                </a:moveTo>
                                <a:cubicBezTo>
                                  <a:pt x="173904" y="115042"/>
                                  <a:pt x="347809" y="23883"/>
                                  <a:pt x="493664" y="4249"/>
                                </a:cubicBezTo>
                                <a:cubicBezTo>
                                  <a:pt x="639519" y="-15385"/>
                                  <a:pt x="757325" y="36505"/>
                                  <a:pt x="875131" y="88396"/>
                                </a:cubicBezTo>
                              </a:path>
                            </a:pathLst>
                          </a:custGeom>
                          <a:noFill/>
                          <a:ln>
                            <a:headEnd type="oval"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3" name="Freeform: Shape 293"/>
                        <wps:cNvSpPr/>
                        <wps:spPr>
                          <a:xfrm>
                            <a:off x="1844121" y="1132235"/>
                            <a:ext cx="1558290" cy="584835"/>
                          </a:xfrm>
                          <a:custGeom>
                            <a:avLst/>
                            <a:gdLst>
                              <a:gd name="connsiteX0" fmla="*/ 397163 w 2013527"/>
                              <a:gd name="connsiteY0" fmla="*/ 0 h 1043709"/>
                              <a:gd name="connsiteX1" fmla="*/ 0 w 2013527"/>
                              <a:gd name="connsiteY1" fmla="*/ 1025236 h 1043709"/>
                              <a:gd name="connsiteX2" fmla="*/ 2013527 w 2013527"/>
                              <a:gd name="connsiteY2" fmla="*/ 1043709 h 1043709"/>
                              <a:gd name="connsiteX3" fmla="*/ 397163 w 2013527"/>
                              <a:gd name="connsiteY3" fmla="*/ 0 h 1043709"/>
                              <a:gd name="connsiteX0" fmla="*/ 572654 w 2013527"/>
                              <a:gd name="connsiteY0" fmla="*/ 0 h 785091"/>
                              <a:gd name="connsiteX1" fmla="*/ 0 w 2013527"/>
                              <a:gd name="connsiteY1" fmla="*/ 766618 h 785091"/>
                              <a:gd name="connsiteX2" fmla="*/ 2013527 w 2013527"/>
                              <a:gd name="connsiteY2" fmla="*/ 785091 h 785091"/>
                              <a:gd name="connsiteX3" fmla="*/ 572654 w 2013527"/>
                              <a:gd name="connsiteY3" fmla="*/ 0 h 785091"/>
                              <a:gd name="connsiteX0" fmla="*/ 572654 w 2013527"/>
                              <a:gd name="connsiteY0" fmla="*/ 0 h 800715"/>
                              <a:gd name="connsiteX1" fmla="*/ 0 w 2013527"/>
                              <a:gd name="connsiteY1" fmla="*/ 800715 h 800715"/>
                              <a:gd name="connsiteX2" fmla="*/ 2013527 w 2013527"/>
                              <a:gd name="connsiteY2" fmla="*/ 785091 h 800715"/>
                              <a:gd name="connsiteX3" fmla="*/ 572654 w 2013527"/>
                              <a:gd name="connsiteY3" fmla="*/ 0 h 800715"/>
                              <a:gd name="connsiteX0" fmla="*/ 556376 w 1997249"/>
                              <a:gd name="connsiteY0" fmla="*/ 0 h 785091"/>
                              <a:gd name="connsiteX1" fmla="*/ 0 w 1997249"/>
                              <a:gd name="connsiteY1" fmla="*/ 775142 h 785091"/>
                              <a:gd name="connsiteX2" fmla="*/ 1997249 w 1997249"/>
                              <a:gd name="connsiteY2" fmla="*/ 785091 h 785091"/>
                              <a:gd name="connsiteX3" fmla="*/ 556376 w 1997249"/>
                              <a:gd name="connsiteY3" fmla="*/ 0 h 785091"/>
                            </a:gdLst>
                            <a:ahLst/>
                            <a:cxnLst>
                              <a:cxn ang="0">
                                <a:pos x="connsiteX0" y="connsiteY0"/>
                              </a:cxn>
                              <a:cxn ang="0">
                                <a:pos x="connsiteX1" y="connsiteY1"/>
                              </a:cxn>
                              <a:cxn ang="0">
                                <a:pos x="connsiteX2" y="connsiteY2"/>
                              </a:cxn>
                              <a:cxn ang="0">
                                <a:pos x="connsiteX3" y="connsiteY3"/>
                              </a:cxn>
                            </a:cxnLst>
                            <a:rect l="l" t="t" r="r" b="b"/>
                            <a:pathLst>
                              <a:path w="1997249" h="785091">
                                <a:moveTo>
                                  <a:pt x="556376" y="0"/>
                                </a:moveTo>
                                <a:lnTo>
                                  <a:pt x="0" y="775142"/>
                                </a:lnTo>
                                <a:lnTo>
                                  <a:pt x="1997249" y="785091"/>
                                </a:lnTo>
                                <a:lnTo>
                                  <a:pt x="556376" y="0"/>
                                </a:lnTo>
                                <a:close/>
                              </a:path>
                            </a:pathLst>
                          </a:cu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94" name="Freeform: Shape 294"/>
                        <wps:cNvSpPr/>
                        <wps:spPr>
                          <a:xfrm>
                            <a:off x="2998885" y="1386407"/>
                            <a:ext cx="481035" cy="126939"/>
                          </a:xfrm>
                          <a:custGeom>
                            <a:avLst/>
                            <a:gdLst>
                              <a:gd name="connsiteX0" fmla="*/ 0 w 481035"/>
                              <a:gd name="connsiteY0" fmla="*/ 126939 h 126939"/>
                              <a:gd name="connsiteX1" fmla="*/ 277354 w 481035"/>
                              <a:gd name="connsiteY1" fmla="*/ 9931 h 126939"/>
                              <a:gd name="connsiteX2" fmla="*/ 481035 w 481035"/>
                              <a:gd name="connsiteY2" fmla="*/ 14264 h 126939"/>
                            </a:gdLst>
                            <a:ahLst/>
                            <a:cxnLst>
                              <a:cxn ang="0">
                                <a:pos x="connsiteX0" y="connsiteY0"/>
                              </a:cxn>
                              <a:cxn ang="0">
                                <a:pos x="connsiteX1" y="connsiteY1"/>
                              </a:cxn>
                              <a:cxn ang="0">
                                <a:pos x="connsiteX2" y="connsiteY2"/>
                              </a:cxn>
                            </a:cxnLst>
                            <a:rect l="l" t="t" r="r" b="b"/>
                            <a:pathLst>
                              <a:path w="481035" h="126939">
                                <a:moveTo>
                                  <a:pt x="0" y="126939"/>
                                </a:moveTo>
                                <a:cubicBezTo>
                                  <a:pt x="98590" y="77824"/>
                                  <a:pt x="197181" y="28710"/>
                                  <a:pt x="277354" y="9931"/>
                                </a:cubicBezTo>
                                <a:cubicBezTo>
                                  <a:pt x="357527" y="-8848"/>
                                  <a:pt x="419281" y="2708"/>
                                  <a:pt x="481035" y="14264"/>
                                </a:cubicBezTo>
                              </a:path>
                            </a:pathLst>
                          </a:custGeom>
                          <a:noFill/>
                          <a:ln>
                            <a:headEnd type="triangle" w="med" len="med"/>
                            <a:tailEnd type="non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71C9CF04" id="Canvas 241" o:spid="_x0000_s1123" editas="canvas" style="position:absolute;margin-left:0;margin-top:52.9pt;width:493.35pt;height:333.9pt;z-index:251661312;mso-position-horizontal:left;mso-position-horizontal-relative:margin;mso-position-vertical-relative:text;mso-width-relative:margin;mso-height-relative:margin" coordsize="62655,42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24" type="#_x0000_t75" style="position:absolute;width:62655;height:42405;visibility:visible;mso-wrap-style:square" filled="t">
                  <v:fill r:id="rId18" o:title="" color2="white [3212]" o:detectmouseclick="t" type="pattern"/>
                  <v:path o:connecttype="none"/>
                </v:shape>
                <v:shape id="Freeform: Shape 226" o:spid="_x0000_s1125" style="position:absolute;left:18384;top:7298;width:15785;height:9916;visibility:visible;mso-wrap-style:square;v-text-anchor:middle" coordsize="2022764,1330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" path="m,1311563r2022764,18473l277091,,,1311563xe" fillcolor="red" strokecolor="red" strokeweight="1pt">
                  <v:fill r:id="rId19" o:title="" color2="white [3212]" type="pattern"/>
                  <v:stroke joinstyle="miter"/>
                  <v:path arrowok="t" o:connecttype="custom" o:connectlocs="0,977758;1578525,991529;216236,0;0,977758" o:connectangles="0,0,0,0"/>
                </v:shape>
                <v:shapetype id="_x0000_t202" coordsize="21600,21600" o:spt="202" path="m,l,21600r21600,l21600,xe">
                  <v:stroke joinstyle="miter"/>
                  <v:path gradientshapeok="t" o:connecttype="rect"/>
                </v:shapetype>
                <v:shape id="Text Box 223" o:spid="_x0000_s1126" type="#_x0000_t202" style="position:absolute;left:25724;top:2592;width:31142;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" fillcolor="white [3201]" strokeweight=".5pt">
                  <v:textbox>
                    <w:txbxContent>
                      <w:p w14:paraId="75DC9EFD" w14:textId="5856E334" w:rsidR="00D1212E" w:rsidRPr="00AF3DB9" w:rsidRDefault="00D1212E" w:rsidP="00D1212E">
                        <w:pPr>
                          <w:jc w:val="center"/>
                          <w:rPr>
                            <w:sz w:val="18"/>
                            <w:szCs w:val="18"/>
                          </w:rPr>
                        </w:pPr>
                        <w:r w:rsidRPr="00AF3DB9">
                          <w:rPr>
                            <w:sz w:val="18"/>
                            <w:szCs w:val="18"/>
                          </w:rPr>
                          <w:t>Figure 2.</w:t>
                        </w:r>
                        <w:r w:rsidR="000D0916" w:rsidRPr="00AF3DB9">
                          <w:rPr>
                            <w:sz w:val="18"/>
                            <w:szCs w:val="18"/>
                          </w:rPr>
                          <w:t>3</w:t>
                        </w:r>
                        <w:r w:rsidRPr="00AF3DB9">
                          <w:rPr>
                            <w:sz w:val="18"/>
                            <w:szCs w:val="18"/>
                          </w:rPr>
                          <w:t>-</w:t>
                        </w:r>
                        <w:r w:rsidR="00084559" w:rsidRPr="00AF3DB9">
                          <w:rPr>
                            <w:sz w:val="18"/>
                            <w:szCs w:val="18"/>
                          </w:rPr>
                          <w:t>3</w:t>
                        </w:r>
                        <w:r w:rsidRPr="00AF3DB9">
                          <w:rPr>
                            <w:sz w:val="18"/>
                            <w:szCs w:val="18"/>
                          </w:rPr>
                          <w:t xml:space="preserve">: </w:t>
                        </w:r>
                        <w:r w:rsidR="00084559" w:rsidRPr="00AF3DB9">
                          <w:rPr>
                            <w:sz w:val="18"/>
                            <w:szCs w:val="18"/>
                          </w:rPr>
                          <w:t>Inner + outer enhancement</w:t>
                        </w:r>
                        <w:r w:rsidR="001173FE" w:rsidRPr="00AF3DB9">
                          <w:rPr>
                            <w:sz w:val="18"/>
                            <w:szCs w:val="18"/>
                          </w:rPr>
                          <w:t xml:space="preserve"> regions</w:t>
                        </w:r>
                      </w:p>
                      <w:p w14:paraId="2BCC49F8" w14:textId="77777777" w:rsidR="00D1212E" w:rsidRDefault="00D1212E"/>
                      <w:p w14:paraId="72183733" w14:textId="573E84E3" w:rsidR="00D1212E" w:rsidRPr="00AF3DB9" w:rsidRDefault="00D1212E" w:rsidP="00D1212E">
                        <w:pPr>
                          <w:jc w:val="center"/>
                          <w:rPr>
                            <w:sz w:val="18"/>
                            <w:szCs w:val="18"/>
                          </w:rPr>
                        </w:pPr>
                        <w:r w:rsidRPr="00AF3DB9">
                          <w:rPr>
                            <w:sz w:val="18"/>
                            <w:szCs w:val="18"/>
                          </w:rPr>
                          <w:t>Figure 2.</w:t>
                        </w:r>
                        <w:r w:rsidR="000D0916" w:rsidRPr="00AF3DB9">
                          <w:rPr>
                            <w:sz w:val="18"/>
                            <w:szCs w:val="18"/>
                          </w:rPr>
                          <w:t>3</w:t>
                        </w:r>
                        <w:r w:rsidRPr="00AF3DB9">
                          <w:rPr>
                            <w:sz w:val="18"/>
                            <w:szCs w:val="18"/>
                          </w:rPr>
                          <w:t>-</w:t>
                        </w:r>
                        <w:r w:rsidR="00084559" w:rsidRPr="00AF3DB9">
                          <w:rPr>
                            <w:sz w:val="18"/>
                            <w:szCs w:val="18"/>
                          </w:rPr>
                          <w:t>3</w:t>
                        </w:r>
                        <w:r w:rsidRPr="00AF3DB9">
                          <w:rPr>
                            <w:sz w:val="18"/>
                            <w:szCs w:val="18"/>
                          </w:rPr>
                          <w:t xml:space="preserve">: </w:t>
                        </w:r>
                        <w:r w:rsidR="00084559" w:rsidRPr="00AF3DB9">
                          <w:rPr>
                            <w:sz w:val="18"/>
                            <w:szCs w:val="18"/>
                          </w:rPr>
                          <w:t>Inner + outer enhancement</w:t>
                        </w:r>
                        <w:r w:rsidR="001173FE" w:rsidRPr="00AF3DB9">
                          <w:rPr>
                            <w:sz w:val="18"/>
                            <w:szCs w:val="18"/>
                          </w:rPr>
                          <w:t xml:space="preserve"> regions</w:t>
                        </w:r>
                      </w:p>
                    </w:txbxContent>
                  </v:textbox>
                </v:shape>
                <v:shapetype id="_x0000_t32" coordsize="21600,21600" o:spt="32" o:oned="t" path="m,l21600,21600e" filled="f">
                  <v:path arrowok="t" fillok="f" o:connecttype="none"/>
                  <o:lock v:ext="edit" shapetype="t"/>
                </v:shapetype>
                <v:shape id="Straight Arrow Connector 228" o:spid="_x0000_s1127" type="#_x0000_t32" style="position:absolute;left:18384;width:0;height:170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" strokecolor="#4472c4 [3204]" strokeweight=".5pt">
                  <v:stroke endarrow="block" joinstyle="miter"/>
                </v:shape>
                <v:shape id="Straight Arrow Connector 229" o:spid="_x0000_s1128" type="#_x0000_t32" style="position:absolute;left:18384;top:17076;width:22777;height:1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" strokecolor="#4472c4 [3204]" strokeweight=".5pt">
                  <v:stroke endarrow="block" joinstyle="miter"/>
                </v:shape>
                <v:line id="Straight Connector 231" o:spid="_x0000_s1129" style="position:absolute;flip:x y;visibility:visible;mso-wrap-style:square" from="18384,2592" to="34169,1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" strokecolor="#4472c4 [3204]" strokeweight=".5pt">
                  <v:stroke joinstyle="miter"/>
                </v:line>
                <v:shape id="TextBox 22" o:spid="_x0000_s1130" type="#_x0000_t202" style="position:absolute;left:20135;top:391;width:10322;height:3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w:txbxContent>
                      <w:p w14:paraId="5E15FA99" w14:textId="77777777" w:rsidR="00D1212E" w:rsidRPr="005F0C72" w:rsidRDefault="00D1212E" w:rsidP="00D1212E">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p w14:paraId="0C3BB8F8" w14:textId="77777777" w:rsidR="00D1212E" w:rsidRDefault="00D1212E"/>
                      <w:p w14:paraId="29D0EF6B" w14:textId="6A33BF75" w:rsidR="00D1212E" w:rsidRPr="005F0C72" w:rsidRDefault="00D1212E" w:rsidP="00D1212E">
                        <w:pPr>
                          <w:rPr>
                            <w:rFonts w:asciiTheme="minorHAnsi" w:hAnsi="Calibri" w:cstheme="minorBidi"/>
                            <w:color w:val="4472C4" w:themeColor="accent1"/>
                            <w:kern w:val="24"/>
                          </w:rPr>
                        </w:pPr>
                        <w:r w:rsidRPr="005F0C72">
                          <w:rPr>
                            <w:rFonts w:asciiTheme="minorHAnsi" w:hAnsi="Calibri" w:cstheme="minorBidi"/>
                            <w:color w:val="4472C4" w:themeColor="accent1"/>
                            <w:kern w:val="24"/>
                            <w:sz w:val="16"/>
                            <w:szCs w:val="16"/>
                          </w:rPr>
                          <w:t>Waveform space</w:t>
                        </w:r>
                      </w:p>
                    </w:txbxContent>
                  </v:textbox>
                </v:shape>
                <v:shape id="Freeform: Shape 237" o:spid="_x0000_s1131" style="position:absolute;left:14961;top:6579;width:6592;height:3428;visibility:visible;mso-wrap-style:square;v-text-anchor:middle" coordsize="459225,422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" path="m459225,422279c435364,336843,298211,153508,221673,83128,145135,12748,,,,l,e" filled="f" strokecolor="red" strokeweight="1pt">
                  <v:stroke startarrow="oval" endarrow="block" joinstyle="miter"/>
                  <v:path arrowok="t" o:connecttype="custom" o:connectlocs="659213,342794;318209,67481;0,0;0,0" o:connectangles="0,0,0,0"/>
                </v:shape>
                <v:shape id="TextBox 21" o:spid="_x0000_s1132" type="#_x0000_t202" style="position:absolute;left:5043;top:3894;width:12332;height:5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" filled="f" stroked="f">
                  <v:textbox>
                    <w:txbxContent>
                      <w:p w14:paraId="677F7AC2" w14:textId="15434D63" w:rsidR="005D6A77" w:rsidRPr="00A025DD" w:rsidRDefault="00431F39" w:rsidP="00D1212E">
                        <w:pPr>
                          <w:rPr>
                            <w:rFonts w:ascii="Calibri" w:hAnsi="Calibri"/>
                            <w:color w:val="FF0000"/>
                            <w:kern w:val="24"/>
                            <w:sz w:val="16"/>
                            <w:szCs w:val="16"/>
                          </w:rPr>
                        </w:pPr>
                        <w:r w:rsidRPr="00A025DD">
                          <w:rPr>
                            <w:rFonts w:ascii="Calibri" w:hAnsi="Calibri"/>
                            <w:color w:val="FF0000"/>
                            <w:kern w:val="24"/>
                            <w:sz w:val="16"/>
                            <w:szCs w:val="16"/>
                          </w:rPr>
                          <w:t xml:space="preserve">Enhanced </w:t>
                        </w:r>
                        <w:r w:rsidR="005D6A77" w:rsidRPr="00A025DD">
                          <w:rPr>
                            <w:rFonts w:ascii="Calibri" w:hAnsi="Calibri"/>
                            <w:color w:val="FF0000"/>
                            <w:kern w:val="24"/>
                            <w:sz w:val="16"/>
                            <w:szCs w:val="16"/>
                          </w:rPr>
                          <w:t xml:space="preserve">power </w:t>
                        </w:r>
                        <w:r w:rsidRPr="00A025DD">
                          <w:rPr>
                            <w:rFonts w:ascii="Calibri" w:hAnsi="Calibri"/>
                            <w:color w:val="FF0000"/>
                            <w:kern w:val="24"/>
                            <w:sz w:val="16"/>
                            <w:szCs w:val="16"/>
                          </w:rPr>
                          <w:t>region</w:t>
                        </w:r>
                      </w:p>
                      <w:p w14:paraId="2095515A" w14:textId="07D667E9" w:rsidR="005D6A77" w:rsidRPr="00A025DD" w:rsidRDefault="005D6A77" w:rsidP="005D6A77">
                        <w:pPr>
                          <w:spacing w:after="0"/>
                          <w:rPr>
                            <w:rFonts w:ascii="Calibri" w:hAnsi="Calibri"/>
                            <w:color w:val="FF0000"/>
                            <w:kern w:val="24"/>
                            <w:sz w:val="16"/>
                            <w:szCs w:val="16"/>
                          </w:rPr>
                        </w:pPr>
                        <w:r w:rsidRPr="00A025DD">
                          <w:rPr>
                            <w:rFonts w:ascii="Calibri" w:hAnsi="Calibri" w:cs="Calibri"/>
                            <w:color w:val="FF0000"/>
                            <w:kern w:val="24"/>
                            <w:sz w:val="16"/>
                            <w:szCs w:val="16"/>
                          </w:rPr>
                          <w:t>∆</w:t>
                        </w:r>
                        <w:r w:rsidRPr="00A025DD">
                          <w:rPr>
                            <w:rFonts w:ascii="Calibri" w:hAnsi="Calibri"/>
                            <w:color w:val="FF0000"/>
                            <w:kern w:val="24"/>
                            <w:sz w:val="16"/>
                            <w:szCs w:val="16"/>
                          </w:rPr>
                          <w:t>P</w:t>
                        </w:r>
                        <w:r w:rsidRPr="00A025DD">
                          <w:rPr>
                            <w:rFonts w:ascii="Calibri" w:hAnsi="Calibri"/>
                            <w:color w:val="FF0000"/>
                            <w:kern w:val="24"/>
                            <w:sz w:val="16"/>
                            <w:szCs w:val="16"/>
                            <w:vertAlign w:val="subscript"/>
                          </w:rPr>
                          <w:t>powerclass</w:t>
                        </w:r>
                        <w:r w:rsidRPr="00A025DD">
                          <w:rPr>
                            <w:rFonts w:ascii="Calibri" w:hAnsi="Calibri"/>
                            <w:color w:val="FF0000"/>
                            <w:kern w:val="24"/>
                            <w:sz w:val="16"/>
                            <w:szCs w:val="16"/>
                          </w:rPr>
                          <w:t xml:space="preserve"> = -1</w:t>
                        </w:r>
                        <w:r w:rsidR="00161756">
                          <w:rPr>
                            <w:rFonts w:ascii="Calibri" w:hAnsi="Calibri"/>
                            <w:color w:val="FF0000"/>
                            <w:kern w:val="24"/>
                            <w:sz w:val="16"/>
                            <w:szCs w:val="16"/>
                          </w:rPr>
                          <w:t xml:space="preserve"> dB</w:t>
                        </w:r>
                      </w:p>
                      <w:p w14:paraId="1B5E9A40" w14:textId="77777777" w:rsidR="00D1212E" w:rsidRPr="00A025DD" w:rsidRDefault="00431F39" w:rsidP="00D1212E">
                        <w:pPr>
                          <w:rPr>
                            <w:rFonts w:ascii="Calibri" w:hAnsi="Calibri"/>
                            <w:color w:val="FF0000"/>
                            <w:kern w:val="24"/>
                            <w:sz w:val="16"/>
                            <w:szCs w:val="16"/>
                          </w:rPr>
                        </w:pPr>
                        <w:r w:rsidRPr="00A025DD">
                          <w:rPr>
                            <w:rFonts w:ascii="Calibri" w:hAnsi="Calibri"/>
                            <w:color w:val="FF0000"/>
                            <w:kern w:val="24"/>
                            <w:sz w:val="16"/>
                            <w:szCs w:val="16"/>
                          </w:rPr>
                          <w:t xml:space="preserve"> </w:t>
                        </w:r>
                      </w:p>
                      <w:p w14:paraId="175057B4" w14:textId="77777777" w:rsidR="00D1212E" w:rsidRDefault="00D1212E"/>
                      <w:p w14:paraId="11ABA2D6" w14:textId="00414EB0" w:rsidR="005D6A77" w:rsidRPr="00A025DD" w:rsidRDefault="00431F39" w:rsidP="00D1212E">
                        <w:pPr>
                          <w:rPr>
                            <w:rFonts w:ascii="Calibri" w:hAnsi="Calibri"/>
                            <w:color w:val="FF0000"/>
                            <w:kern w:val="24"/>
                            <w:sz w:val="16"/>
                            <w:szCs w:val="16"/>
                          </w:rPr>
                        </w:pPr>
                        <w:r w:rsidRPr="00A025DD">
                          <w:rPr>
                            <w:rFonts w:ascii="Calibri" w:hAnsi="Calibri"/>
                            <w:color w:val="FF0000"/>
                            <w:kern w:val="24"/>
                            <w:sz w:val="16"/>
                            <w:szCs w:val="16"/>
                          </w:rPr>
                          <w:t xml:space="preserve">Enhanced </w:t>
                        </w:r>
                        <w:r w:rsidR="005D6A77" w:rsidRPr="00A025DD">
                          <w:rPr>
                            <w:rFonts w:ascii="Calibri" w:hAnsi="Calibri"/>
                            <w:color w:val="FF0000"/>
                            <w:kern w:val="24"/>
                            <w:sz w:val="16"/>
                            <w:szCs w:val="16"/>
                          </w:rPr>
                          <w:t xml:space="preserve">power </w:t>
                        </w:r>
                        <w:r w:rsidRPr="00A025DD">
                          <w:rPr>
                            <w:rFonts w:ascii="Calibri" w:hAnsi="Calibri"/>
                            <w:color w:val="FF0000"/>
                            <w:kern w:val="24"/>
                            <w:sz w:val="16"/>
                            <w:szCs w:val="16"/>
                          </w:rPr>
                          <w:t>region</w:t>
                        </w:r>
                      </w:p>
                      <w:p w14:paraId="0092A61E" w14:textId="77777777" w:rsidR="005D6A77" w:rsidRPr="00A025DD" w:rsidRDefault="005D6A77" w:rsidP="005D6A77">
                        <w:pPr>
                          <w:spacing w:after="0"/>
                          <w:rPr>
                            <w:rFonts w:ascii="Calibri" w:hAnsi="Calibri"/>
                            <w:color w:val="FF0000"/>
                            <w:kern w:val="24"/>
                            <w:sz w:val="16"/>
                            <w:szCs w:val="16"/>
                          </w:rPr>
                        </w:pPr>
                        <w:r w:rsidRPr="00A025DD">
                          <w:rPr>
                            <w:rFonts w:ascii="Calibri" w:hAnsi="Calibri" w:cs="Calibri"/>
                            <w:color w:val="FF0000"/>
                            <w:kern w:val="24"/>
                            <w:sz w:val="16"/>
                            <w:szCs w:val="16"/>
                          </w:rPr>
                          <w:t>∆</w:t>
                        </w:r>
                        <w:r w:rsidRPr="00A025DD">
                          <w:rPr>
                            <w:rFonts w:ascii="Calibri" w:hAnsi="Calibri"/>
                            <w:color w:val="FF0000"/>
                            <w:kern w:val="24"/>
                            <w:sz w:val="16"/>
                            <w:szCs w:val="16"/>
                          </w:rPr>
                          <w:t>P</w:t>
                        </w:r>
                        <w:r w:rsidRPr="00A025DD">
                          <w:rPr>
                            <w:rFonts w:ascii="Calibri" w:hAnsi="Calibri"/>
                            <w:color w:val="FF0000"/>
                            <w:kern w:val="24"/>
                            <w:sz w:val="16"/>
                            <w:szCs w:val="16"/>
                            <w:vertAlign w:val="subscript"/>
                          </w:rPr>
                          <w:t>powerclass</w:t>
                        </w:r>
                        <w:r w:rsidRPr="00A025DD">
                          <w:rPr>
                            <w:rFonts w:ascii="Calibri" w:hAnsi="Calibri"/>
                            <w:color w:val="FF0000"/>
                            <w:kern w:val="24"/>
                            <w:sz w:val="16"/>
                            <w:szCs w:val="16"/>
                          </w:rPr>
                          <w:t xml:space="preserve"> = -1</w:t>
                        </w:r>
                      </w:p>
                      <w:p w14:paraId="15FD5C22" w14:textId="7051EADA" w:rsidR="00D1212E" w:rsidRPr="00A025DD" w:rsidRDefault="00431F39" w:rsidP="00D1212E">
                        <w:pPr>
                          <w:rPr>
                            <w:rFonts w:ascii="Calibri" w:hAnsi="Calibri"/>
                            <w:color w:val="FF0000"/>
                            <w:kern w:val="24"/>
                            <w:sz w:val="16"/>
                            <w:szCs w:val="16"/>
                          </w:rPr>
                        </w:pPr>
                        <w:r w:rsidRPr="00A025DD">
                          <w:rPr>
                            <w:rFonts w:ascii="Calibri" w:hAnsi="Calibri"/>
                            <w:color w:val="FF0000"/>
                            <w:kern w:val="24"/>
                            <w:sz w:val="16"/>
                            <w:szCs w:val="16"/>
                          </w:rPr>
                          <w:t xml:space="preserve"> </w:t>
                        </w:r>
                      </w:p>
                    </w:txbxContent>
                  </v:textbox>
                </v:shape>
                <v:shape id="Freeform: Shape 242" o:spid="_x0000_s1133" style="position:absolute;left:5658;top:19174;width:15753;height:9914;visibility:visible;mso-wrap-style:square;v-text-anchor:middle" coordsize="1575303,991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" path="m226337,l,959668,448147,398353,1575303,991355,226337,xe" fillcolor="#00b0f0" strokecolor="#00b0f0" strokeweight="1pt">
                  <v:fill r:id="rId19" o:title="" color2="white [3212]" type="pattern"/>
                  <v:stroke joinstyle="miter"/>
                  <v:path arrowok="t" o:connecttype="custom" o:connectlocs="226337,0;0,959668;448147,398353;1575303,991355;226337,0" o:connectangles="0,0,0,0,0"/>
                </v:shape>
                <v:shape id="Freeform: Shape 243" o:spid="_x0000_s1134" style="position:absolute;left:31758;top:23528;width:15583;height:5848;visibility:visible;mso-wrap-style:square;v-text-anchor:middle" coordsize="1997249,785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" path="m556376,l,775142r1997249,9949l556376,xe" fillcolor="#4472c4 [3204]" strokecolor="#4472c4 [3204]" strokeweight="1pt">
                  <v:stroke joinstyle="miter"/>
                  <v:path arrowok="t" o:connecttype="custom" o:connectlocs="434095,0;0,577424;1558290,584835;434095,0" o:connectangles="0,0,0,0"/>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44" o:spid="_x0000_s1135" type="#_x0000_t67" style="position:absolute;left:15436;top:17499;width:1721;height:5070;rotation:253600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" adj="17936" fillcolor="black [3213]" strokecolor="#09101d [484]" strokeweight="1pt"/>
                <v:shape id="Arrow: Down 245" o:spid="_x0000_s1136" type="#_x0000_t67" style="position:absolute;left:33985;top:18005;width:1714;height:5068;rotation:-174345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" adj="17946" fillcolor="black [3213]" strokecolor="#09101d [484]" strokeweight="1pt"/>
                <v:shape id="TextBox 21" o:spid="_x0000_s1137" type="#_x0000_t202" style="position:absolute;left:34315;top:12881;width:14647;height:6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" filled="f" stroked="f">
                  <v:textbox>
                    <w:txbxContent>
                      <w:p w14:paraId="27B3A3C7" w14:textId="5137C393" w:rsidR="00714F50" w:rsidRPr="00DA5639" w:rsidRDefault="00714F50" w:rsidP="00714F50">
                        <w:pPr>
                          <w:rPr>
                            <w:rFonts w:ascii="Calibri" w:hAnsi="Calibri"/>
                            <w:kern w:val="24"/>
                            <w:sz w:val="16"/>
                            <w:szCs w:val="16"/>
                          </w:rPr>
                        </w:pPr>
                        <w:r w:rsidRPr="00DA5639">
                          <w:rPr>
                            <w:rFonts w:ascii="Calibri" w:hAnsi="Calibri"/>
                            <w:kern w:val="24"/>
                            <w:sz w:val="16"/>
                            <w:szCs w:val="16"/>
                          </w:rPr>
                          <w:t>Inner region</w:t>
                        </w:r>
                        <w:r w:rsidR="00F30336">
                          <w:rPr>
                            <w:rFonts w:ascii="Calibri" w:hAnsi="Calibri"/>
                            <w:kern w:val="24"/>
                            <w:sz w:val="16"/>
                            <w:szCs w:val="16"/>
                          </w:rPr>
                          <w:t xml:space="preserve"> (shown for reference)</w:t>
                        </w:r>
                      </w:p>
                      <w:p w14:paraId="319EC2B0" w14:textId="77777777" w:rsidR="00D1212E" w:rsidRDefault="00D1212E"/>
                      <w:p w14:paraId="2962B548" w14:textId="329FB906" w:rsidR="00714F50" w:rsidRPr="00DA5639" w:rsidRDefault="00714F50" w:rsidP="00714F50">
                        <w:pPr>
                          <w:rPr>
                            <w:rFonts w:ascii="Calibri" w:hAnsi="Calibri"/>
                            <w:kern w:val="24"/>
                            <w:sz w:val="16"/>
                            <w:szCs w:val="16"/>
                          </w:rPr>
                        </w:pPr>
                        <w:r w:rsidRPr="00DA5639">
                          <w:rPr>
                            <w:rFonts w:ascii="Calibri" w:hAnsi="Calibri"/>
                            <w:kern w:val="24"/>
                            <w:sz w:val="16"/>
                            <w:szCs w:val="16"/>
                          </w:rPr>
                          <w:t>Inner region</w:t>
                        </w:r>
                        <w:r w:rsidR="00F30336">
                          <w:rPr>
                            <w:rFonts w:ascii="Calibri" w:hAnsi="Calibri"/>
                            <w:kern w:val="24"/>
                            <w:sz w:val="16"/>
                            <w:szCs w:val="16"/>
                          </w:rPr>
                          <w:t xml:space="preserve"> (shown for reference)</w:t>
                        </w:r>
                      </w:p>
                    </w:txbxContent>
                  </v:textbox>
                </v:shape>
                <v:shape id="TextBox 21" o:spid="_x0000_s1138" type="#_x0000_t202" style="position:absolute;left:6778;top:26143;width:14921;height:8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757B1667" w14:textId="77777777" w:rsidR="00D7692D" w:rsidRPr="008409CF" w:rsidRDefault="00B45357" w:rsidP="003957E5">
                        <w:pPr>
                          <w:spacing w:after="0"/>
                          <w:rPr>
                            <w:rFonts w:ascii="Calibri" w:hAnsi="Calibri"/>
                            <w:color w:val="00B0F0"/>
                            <w:kern w:val="24"/>
                            <w:sz w:val="16"/>
                            <w:szCs w:val="16"/>
                          </w:rPr>
                        </w:pPr>
                        <w:r w:rsidRPr="008409CF">
                          <w:rPr>
                            <w:rFonts w:ascii="Calibri" w:hAnsi="Calibri"/>
                            <w:color w:val="00B0F0"/>
                            <w:kern w:val="24"/>
                            <w:sz w:val="16"/>
                            <w:szCs w:val="16"/>
                          </w:rPr>
                          <w:t>Enhanced outer</w:t>
                        </w:r>
                        <w:r w:rsidR="005D6A77" w:rsidRPr="008409CF">
                          <w:rPr>
                            <w:rFonts w:ascii="Calibri" w:hAnsi="Calibri"/>
                            <w:color w:val="00B0F0"/>
                            <w:kern w:val="24"/>
                            <w:sz w:val="16"/>
                            <w:szCs w:val="16"/>
                          </w:rPr>
                          <w:t xml:space="preserve"> region, </w:t>
                        </w:r>
                      </w:p>
                      <w:p w14:paraId="0E17689A" w14:textId="44F9B115" w:rsidR="003957E5" w:rsidRPr="008409CF" w:rsidRDefault="00F262E0" w:rsidP="003957E5">
                        <w:pPr>
                          <w:spacing w:after="0"/>
                          <w:rPr>
                            <w:rFonts w:ascii="Calibri" w:hAnsi="Calibri"/>
                            <w:color w:val="00B0F0"/>
                            <w:kern w:val="24"/>
                            <w:sz w:val="16"/>
                            <w:szCs w:val="16"/>
                          </w:rPr>
                        </w:pPr>
                        <w:r w:rsidRPr="008409CF">
                          <w:rPr>
                            <w:rFonts w:ascii="Calibri" w:hAnsi="Calibri"/>
                            <w:color w:val="00B0F0"/>
                            <w:kern w:val="24"/>
                            <w:sz w:val="16"/>
                            <w:szCs w:val="16"/>
                          </w:rPr>
                          <w:t>N</w:t>
                        </w:r>
                        <w:r w:rsidR="00DD5DB4" w:rsidRPr="008409CF">
                          <w:rPr>
                            <w:rFonts w:ascii="Calibri" w:hAnsi="Calibri"/>
                            <w:color w:val="00B0F0"/>
                            <w:kern w:val="24"/>
                            <w:sz w:val="16"/>
                            <w:szCs w:val="16"/>
                          </w:rPr>
                          <w:t>eeds FDSS</w:t>
                        </w:r>
                        <w:r w:rsidR="007317B5">
                          <w:rPr>
                            <w:rFonts w:ascii="Calibri" w:hAnsi="Calibri"/>
                            <w:color w:val="00B0F0"/>
                            <w:kern w:val="24"/>
                            <w:sz w:val="16"/>
                            <w:szCs w:val="16"/>
                          </w:rPr>
                          <w:t xml:space="preserve"> </w:t>
                        </w:r>
                      </w:p>
                      <w:p w14:paraId="3314A719" w14:textId="77777777" w:rsidR="005D6A77" w:rsidRPr="008409CF" w:rsidRDefault="00CB095E" w:rsidP="003957E5">
                        <w:pPr>
                          <w:spacing w:after="0"/>
                          <w:rPr>
                            <w:rFonts w:ascii="Calibri" w:hAnsi="Calibri"/>
                            <w:color w:val="00B0F0"/>
                            <w:kern w:val="24"/>
                            <w:sz w:val="16"/>
                            <w:szCs w:val="16"/>
                          </w:rPr>
                        </w:pPr>
                        <w:r w:rsidRPr="008409CF">
                          <w:rPr>
                            <w:rFonts w:ascii="Calibri" w:hAnsi="Calibri"/>
                            <w:color w:val="00B0F0"/>
                            <w:kern w:val="24"/>
                            <w:sz w:val="16"/>
                            <w:szCs w:val="16"/>
                          </w:rPr>
                          <w:t>MPR = 1</w:t>
                        </w:r>
                        <w:r w:rsidR="00084559" w:rsidRPr="008409CF">
                          <w:rPr>
                            <w:rFonts w:ascii="Calibri" w:hAnsi="Calibri"/>
                            <w:color w:val="00B0F0"/>
                            <w:kern w:val="24"/>
                            <w:sz w:val="16"/>
                            <w:szCs w:val="16"/>
                          </w:rPr>
                          <w:t xml:space="preserve"> dB</w:t>
                        </w:r>
                        <w:r w:rsidR="00DD5DB4" w:rsidRPr="008409CF">
                          <w:rPr>
                            <w:rFonts w:ascii="Calibri" w:hAnsi="Calibri"/>
                            <w:color w:val="00B0F0"/>
                            <w:kern w:val="24"/>
                            <w:sz w:val="16"/>
                            <w:szCs w:val="16"/>
                          </w:rPr>
                          <w:t xml:space="preserve"> (legacy outer)</w:t>
                        </w:r>
                      </w:p>
                      <w:p w14:paraId="3A5B4B0A" w14:textId="0572EE9A" w:rsidR="000E0176" w:rsidRDefault="000E0176" w:rsidP="003957E5">
                        <w:pPr>
                          <w:spacing w:after="0"/>
                          <w:rPr>
                            <w:rFonts w:ascii="Calibri" w:hAnsi="Calibri"/>
                            <w:color w:val="00B0F0"/>
                            <w:kern w:val="24"/>
                            <w:sz w:val="16"/>
                            <w:szCs w:val="16"/>
                          </w:rPr>
                        </w:pPr>
                        <w:r w:rsidRPr="008409CF">
                          <w:rPr>
                            <w:rFonts w:ascii="Calibri" w:hAnsi="Calibri" w:cs="Calibri"/>
                            <w:color w:val="00B0F0"/>
                            <w:kern w:val="24"/>
                            <w:sz w:val="16"/>
                            <w:szCs w:val="16"/>
                          </w:rPr>
                          <w:t>∆</w:t>
                        </w:r>
                        <w:r w:rsidRPr="008409CF">
                          <w:rPr>
                            <w:rFonts w:ascii="Calibri" w:hAnsi="Calibri"/>
                            <w:color w:val="00B0F0"/>
                            <w:kern w:val="24"/>
                            <w:sz w:val="16"/>
                            <w:szCs w:val="16"/>
                          </w:rPr>
                          <w:t>P</w:t>
                        </w:r>
                        <w:r w:rsidRPr="008409CF">
                          <w:rPr>
                            <w:rFonts w:ascii="Calibri" w:hAnsi="Calibri"/>
                            <w:color w:val="00B0F0"/>
                            <w:kern w:val="24"/>
                            <w:sz w:val="16"/>
                            <w:szCs w:val="16"/>
                            <w:vertAlign w:val="subscript"/>
                          </w:rPr>
                          <w:t>powerclass</w:t>
                        </w:r>
                        <w:r w:rsidRPr="008409CF">
                          <w:rPr>
                            <w:rFonts w:ascii="Calibri" w:hAnsi="Calibri"/>
                            <w:color w:val="00B0F0"/>
                            <w:kern w:val="24"/>
                            <w:sz w:val="16"/>
                            <w:szCs w:val="16"/>
                          </w:rPr>
                          <w:t xml:space="preserve"> = -1</w:t>
                        </w:r>
                        <w:r w:rsidR="00161756">
                          <w:rPr>
                            <w:rFonts w:ascii="Calibri" w:hAnsi="Calibri"/>
                            <w:color w:val="00B0F0"/>
                            <w:kern w:val="24"/>
                            <w:sz w:val="16"/>
                            <w:szCs w:val="16"/>
                          </w:rPr>
                          <w:t xml:space="preserve"> dB</w:t>
                        </w:r>
                      </w:p>
                      <w:p w14:paraId="104DB39B" w14:textId="3AFD9EA7" w:rsidR="00161756" w:rsidRPr="008409CF" w:rsidRDefault="00161756" w:rsidP="003957E5">
                        <w:pPr>
                          <w:spacing w:after="0"/>
                          <w:rPr>
                            <w:rFonts w:ascii="Calibri" w:hAnsi="Calibri"/>
                            <w:color w:val="00B0F0"/>
                            <w:kern w:val="24"/>
                            <w:sz w:val="16"/>
                            <w:szCs w:val="16"/>
                          </w:rPr>
                        </w:pPr>
                        <w:r>
                          <w:rPr>
                            <w:rFonts w:ascii="Calibri" w:hAnsi="Calibri"/>
                            <w:color w:val="00B0F0"/>
                            <w:kern w:val="24"/>
                            <w:sz w:val="16"/>
                            <w:szCs w:val="16"/>
                          </w:rPr>
                          <w:t>Power target = legacy MPR0</w:t>
                        </w:r>
                      </w:p>
                      <w:p w14:paraId="5B5A9A1E" w14:textId="36843A5A" w:rsidR="00D1212E" w:rsidRDefault="00D1212E"/>
                      <w:p w14:paraId="4837420C" w14:textId="3DD768C9" w:rsidR="00D7692D" w:rsidRPr="008409CF" w:rsidRDefault="00B45357" w:rsidP="003957E5">
                        <w:pPr>
                          <w:spacing w:after="0"/>
                          <w:rPr>
                            <w:rFonts w:ascii="Calibri" w:hAnsi="Calibri"/>
                            <w:color w:val="00B0F0"/>
                            <w:kern w:val="24"/>
                            <w:sz w:val="16"/>
                            <w:szCs w:val="16"/>
                          </w:rPr>
                        </w:pPr>
                        <w:r w:rsidRPr="008409CF">
                          <w:rPr>
                            <w:rFonts w:ascii="Calibri" w:hAnsi="Calibri"/>
                            <w:color w:val="00B0F0"/>
                            <w:kern w:val="24"/>
                            <w:sz w:val="16"/>
                            <w:szCs w:val="16"/>
                          </w:rPr>
                          <w:t>Enhanced outer</w:t>
                        </w:r>
                        <w:r w:rsidR="005D6A77" w:rsidRPr="008409CF">
                          <w:rPr>
                            <w:rFonts w:ascii="Calibri" w:hAnsi="Calibri"/>
                            <w:color w:val="00B0F0"/>
                            <w:kern w:val="24"/>
                            <w:sz w:val="16"/>
                            <w:szCs w:val="16"/>
                          </w:rPr>
                          <w:t xml:space="preserve"> region, </w:t>
                        </w:r>
                      </w:p>
                      <w:p w14:paraId="5397E101" w14:textId="05EB0EBE" w:rsidR="003957E5" w:rsidRPr="008409CF" w:rsidRDefault="00F262E0" w:rsidP="003957E5">
                        <w:pPr>
                          <w:spacing w:after="0"/>
                          <w:rPr>
                            <w:rFonts w:ascii="Calibri" w:hAnsi="Calibri"/>
                            <w:color w:val="00B0F0"/>
                            <w:kern w:val="24"/>
                            <w:sz w:val="16"/>
                            <w:szCs w:val="16"/>
                          </w:rPr>
                        </w:pPr>
                        <w:r w:rsidRPr="008409CF">
                          <w:rPr>
                            <w:rFonts w:ascii="Calibri" w:hAnsi="Calibri"/>
                            <w:color w:val="00B0F0"/>
                            <w:kern w:val="24"/>
                            <w:sz w:val="16"/>
                            <w:szCs w:val="16"/>
                          </w:rPr>
                          <w:t>N</w:t>
                        </w:r>
                        <w:r w:rsidR="00DD5DB4" w:rsidRPr="008409CF">
                          <w:rPr>
                            <w:rFonts w:ascii="Calibri" w:hAnsi="Calibri"/>
                            <w:color w:val="00B0F0"/>
                            <w:kern w:val="24"/>
                            <w:sz w:val="16"/>
                            <w:szCs w:val="16"/>
                          </w:rPr>
                          <w:t>eeds FDSS</w:t>
                        </w:r>
                        <w:r w:rsidR="007317B5">
                          <w:rPr>
                            <w:rFonts w:ascii="Calibri" w:hAnsi="Calibri"/>
                            <w:color w:val="00B0F0"/>
                            <w:kern w:val="24"/>
                            <w:sz w:val="16"/>
                            <w:szCs w:val="16"/>
                          </w:rPr>
                          <w:t xml:space="preserve"> to transmit at legacy MPR0 level</w:t>
                        </w:r>
                      </w:p>
                      <w:p w14:paraId="748D1A6C" w14:textId="4BB3209F" w:rsidR="005D6A77" w:rsidRPr="008409CF" w:rsidRDefault="00CB095E" w:rsidP="003957E5">
                        <w:pPr>
                          <w:spacing w:after="0"/>
                          <w:rPr>
                            <w:rFonts w:ascii="Calibri" w:hAnsi="Calibri"/>
                            <w:color w:val="00B0F0"/>
                            <w:kern w:val="24"/>
                            <w:sz w:val="16"/>
                            <w:szCs w:val="16"/>
                          </w:rPr>
                        </w:pPr>
                        <w:r w:rsidRPr="008409CF">
                          <w:rPr>
                            <w:rFonts w:ascii="Calibri" w:hAnsi="Calibri"/>
                            <w:color w:val="00B0F0"/>
                            <w:kern w:val="24"/>
                            <w:sz w:val="16"/>
                            <w:szCs w:val="16"/>
                          </w:rPr>
                          <w:t>MPR = 1</w:t>
                        </w:r>
                        <w:r w:rsidR="00084559" w:rsidRPr="008409CF">
                          <w:rPr>
                            <w:rFonts w:ascii="Calibri" w:hAnsi="Calibri"/>
                            <w:color w:val="00B0F0"/>
                            <w:kern w:val="24"/>
                            <w:sz w:val="16"/>
                            <w:szCs w:val="16"/>
                          </w:rPr>
                          <w:t xml:space="preserve"> dB</w:t>
                        </w:r>
                        <w:r w:rsidR="00DD5DB4" w:rsidRPr="008409CF">
                          <w:rPr>
                            <w:rFonts w:ascii="Calibri" w:hAnsi="Calibri"/>
                            <w:color w:val="00B0F0"/>
                            <w:kern w:val="24"/>
                            <w:sz w:val="16"/>
                            <w:szCs w:val="16"/>
                          </w:rPr>
                          <w:t xml:space="preserve"> (legacy outer)</w:t>
                        </w:r>
                      </w:p>
                      <w:p w14:paraId="53881F3A" w14:textId="5DBF5276" w:rsidR="000E0176" w:rsidRPr="008409CF" w:rsidRDefault="000E0176" w:rsidP="003957E5">
                        <w:pPr>
                          <w:spacing w:after="0"/>
                          <w:rPr>
                            <w:rFonts w:ascii="Calibri" w:hAnsi="Calibri"/>
                            <w:color w:val="00B0F0"/>
                            <w:kern w:val="24"/>
                            <w:sz w:val="16"/>
                            <w:szCs w:val="16"/>
                          </w:rPr>
                        </w:pPr>
                        <w:r w:rsidRPr="008409CF">
                          <w:rPr>
                            <w:rFonts w:ascii="Calibri" w:hAnsi="Calibri" w:cs="Calibri"/>
                            <w:color w:val="00B0F0"/>
                            <w:kern w:val="24"/>
                            <w:sz w:val="16"/>
                            <w:szCs w:val="16"/>
                          </w:rPr>
                          <w:t>∆</w:t>
                        </w:r>
                        <w:r w:rsidRPr="008409CF">
                          <w:rPr>
                            <w:rFonts w:ascii="Calibri" w:hAnsi="Calibri"/>
                            <w:color w:val="00B0F0"/>
                            <w:kern w:val="24"/>
                            <w:sz w:val="16"/>
                            <w:szCs w:val="16"/>
                          </w:rPr>
                          <w:t>P</w:t>
                        </w:r>
                        <w:r w:rsidRPr="008409CF">
                          <w:rPr>
                            <w:rFonts w:ascii="Calibri" w:hAnsi="Calibri"/>
                            <w:color w:val="00B0F0"/>
                            <w:kern w:val="24"/>
                            <w:sz w:val="16"/>
                            <w:szCs w:val="16"/>
                            <w:vertAlign w:val="subscript"/>
                          </w:rPr>
                          <w:t>powerclass</w:t>
                        </w:r>
                        <w:r w:rsidRPr="008409CF">
                          <w:rPr>
                            <w:rFonts w:ascii="Calibri" w:hAnsi="Calibri"/>
                            <w:color w:val="00B0F0"/>
                            <w:kern w:val="24"/>
                            <w:sz w:val="16"/>
                            <w:szCs w:val="16"/>
                          </w:rPr>
                          <w:t xml:space="preserve"> = -1</w:t>
                        </w:r>
                      </w:p>
                    </w:txbxContent>
                  </v:textbox>
                </v:shape>
                <v:shape id="Freeform: Shape 248" o:spid="_x0000_s1139" style="position:absolute;left:21553;top:35793;width:15575;height:5777;visibility:visible;mso-wrap-style:square;v-text-anchor:middle" coordsize="1557495,5777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" adj="-11796480,,5400" path="m432079,l,562708r95460,l467249,65314r984738,507442l1557495,577780,432079,xe" fillcolor="#00b0f0" strokecolor="#00b0f0" strokeweight="1pt">
                  <v:stroke joinstyle="miter"/>
                  <v:formulas/>
                  <v:path arrowok="t" o:connecttype="custom" o:connectlocs="432079,0;0,562708;95460,562708;467249,65314;1451987,572756;1557495,577780;432079,0" o:connectangles="0,0,0,0,0,0,0" textboxrect="0,0,1557495,577780"/>
                  <v:textbox>
                    <w:txbxContent>
                      <w:p w14:paraId="01B93239" w14:textId="77777777" w:rsidR="00C5353B" w:rsidRDefault="00C5353B" w:rsidP="00C5353B">
                        <w:pPr>
                          <w:jc w:val="center"/>
                        </w:pPr>
                      </w:p>
                      <w:p w14:paraId="38C8559A" w14:textId="77777777" w:rsidR="00D1212E" w:rsidRDefault="00D1212E"/>
                      <w:p w14:paraId="0E45488C" w14:textId="7888C4D1" w:rsidR="00C5353B" w:rsidRDefault="00C5353B" w:rsidP="00C5353B">
                        <w:pPr>
                          <w:jc w:val="center"/>
                        </w:pPr>
                      </w:p>
                    </w:txbxContent>
                  </v:textbox>
                </v:shape>
                <v:shape id="Freeform: Shape 249" o:spid="_x0000_s1140" style="position:absolute;left:39640;top:36697;width:13164;height:4924;visibility:visible;mso-wrap-style:square;v-text-anchor:middle" coordsize="1316334,492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" path="m361741,l,487345r1316334,5024l361741,xe" fillcolor="#7030a0" strokecolor="#7030a0" strokeweight="1pt">
                  <v:stroke joinstyle="miter"/>
                  <v:path arrowok="t" o:connecttype="custom" o:connectlocs="361741,0;0,487345;1316334,492369;361741,0" o:connectangles="0,0,0,0"/>
                </v:shape>
                <v:shape id="Arrow: Down 250" o:spid="_x0000_s1141" type="#_x0000_t67" style="position:absolute;left:42596;top:30689;width:1714;height:5067;rotation:-3928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" adj="17946" fillcolor="black [3213]" strokecolor="#09101d [484]" strokeweight="1pt"/>
                <v:shape id="Arrow: Down 251" o:spid="_x0000_s1142" type="#_x0000_t67" style="position:absolute;left:30789;top:30688;width:1714;height:5068;rotation:253600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" adj="17946" fillcolor="black [3213]" strokecolor="#09101d [484]" strokeweight="1pt"/>
                <v:shape id="TextBox 21" o:spid="_x0000_s1143" type="#_x0000_t202" style="position:absolute;left:5390;top:33838;width:19419;height:8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" filled="f" stroked="f">
                  <v:textbox>
                    <w:txbxContent>
                      <w:p w14:paraId="7FA224AD" w14:textId="405A0478" w:rsidR="00F262E0" w:rsidRDefault="008065F0" w:rsidP="003957E5">
                        <w:pPr>
                          <w:spacing w:after="0"/>
                          <w:rPr>
                            <w:rFonts w:ascii="Calibri" w:hAnsi="Calibri"/>
                            <w:color w:val="00B0F0"/>
                            <w:kern w:val="24"/>
                            <w:sz w:val="16"/>
                            <w:szCs w:val="16"/>
                          </w:rPr>
                        </w:pPr>
                        <w:r>
                          <w:rPr>
                            <w:rFonts w:ascii="Calibri" w:hAnsi="Calibri"/>
                            <w:color w:val="00B0F0"/>
                            <w:kern w:val="24"/>
                            <w:sz w:val="16"/>
                            <w:szCs w:val="16"/>
                          </w:rPr>
                          <w:t>I</w:t>
                        </w:r>
                        <w:r w:rsidR="005C2E9E" w:rsidRPr="008409CF">
                          <w:rPr>
                            <w:rFonts w:ascii="Calibri" w:hAnsi="Calibri"/>
                            <w:color w:val="00B0F0"/>
                            <w:kern w:val="24"/>
                            <w:sz w:val="16"/>
                            <w:szCs w:val="16"/>
                          </w:rPr>
                          <w:t>nner region</w:t>
                        </w:r>
                        <w:r w:rsidR="003969AC" w:rsidRPr="008409CF">
                          <w:rPr>
                            <w:rFonts w:ascii="Calibri" w:hAnsi="Calibri"/>
                            <w:color w:val="00B0F0"/>
                            <w:kern w:val="24"/>
                            <w:sz w:val="16"/>
                            <w:szCs w:val="16"/>
                          </w:rPr>
                          <w:t xml:space="preserve"> outside enhanced</w:t>
                        </w:r>
                        <w:r>
                          <w:rPr>
                            <w:rFonts w:ascii="Calibri" w:hAnsi="Calibri"/>
                            <w:color w:val="00B0F0"/>
                            <w:kern w:val="24"/>
                            <w:sz w:val="16"/>
                            <w:szCs w:val="16"/>
                          </w:rPr>
                          <w:t>-</w:t>
                        </w:r>
                        <w:r w:rsidR="00CB3DE8">
                          <w:rPr>
                            <w:rFonts w:ascii="Calibri" w:hAnsi="Calibri"/>
                            <w:color w:val="00B0F0"/>
                            <w:kern w:val="24"/>
                            <w:sz w:val="16"/>
                            <w:szCs w:val="16"/>
                          </w:rPr>
                          <w:t>power region</w:t>
                        </w:r>
                      </w:p>
                      <w:p w14:paraId="0A6608FF" w14:textId="6866F4DB" w:rsidR="00F262E0" w:rsidRPr="008409CF" w:rsidRDefault="006D3F51" w:rsidP="003957E5">
                        <w:pPr>
                          <w:spacing w:after="0"/>
                          <w:rPr>
                            <w:rFonts w:ascii="Calibri" w:hAnsi="Calibri"/>
                            <w:color w:val="00B0F0"/>
                            <w:kern w:val="24"/>
                            <w:sz w:val="16"/>
                            <w:szCs w:val="16"/>
                          </w:rPr>
                        </w:pPr>
                        <w:r>
                          <w:rPr>
                            <w:rFonts w:ascii="Calibri" w:hAnsi="Calibri"/>
                            <w:color w:val="00B0F0"/>
                            <w:kern w:val="24"/>
                            <w:sz w:val="16"/>
                            <w:szCs w:val="16"/>
                          </w:rPr>
                          <w:t xml:space="preserve">Needs </w:t>
                        </w:r>
                        <w:r w:rsidR="00F262E0" w:rsidRPr="008409CF">
                          <w:rPr>
                            <w:rFonts w:ascii="Calibri" w:hAnsi="Calibri"/>
                            <w:color w:val="00B0F0"/>
                            <w:kern w:val="24"/>
                            <w:sz w:val="16"/>
                            <w:szCs w:val="16"/>
                          </w:rPr>
                          <w:t xml:space="preserve"> FDSS</w:t>
                        </w:r>
                        <w:r w:rsidR="00FC2DA7">
                          <w:rPr>
                            <w:rFonts w:ascii="Calibri" w:hAnsi="Calibri"/>
                            <w:color w:val="00B0F0"/>
                            <w:kern w:val="24"/>
                            <w:sz w:val="16"/>
                            <w:szCs w:val="16"/>
                          </w:rPr>
                          <w:t xml:space="preserve"> </w:t>
                        </w:r>
                      </w:p>
                      <w:p w14:paraId="0773D3C4" w14:textId="77777777" w:rsidR="00EB67B9" w:rsidRPr="008409CF" w:rsidRDefault="00EB67B9" w:rsidP="003957E5">
                        <w:pPr>
                          <w:spacing w:after="0"/>
                          <w:rPr>
                            <w:rFonts w:ascii="Calibri" w:hAnsi="Calibri"/>
                            <w:color w:val="00B0F0"/>
                            <w:kern w:val="24"/>
                            <w:sz w:val="16"/>
                            <w:szCs w:val="16"/>
                          </w:rPr>
                        </w:pPr>
                        <w:r w:rsidRPr="008409CF">
                          <w:rPr>
                            <w:rFonts w:ascii="Calibri" w:hAnsi="Calibri"/>
                            <w:color w:val="00B0F0"/>
                            <w:kern w:val="24"/>
                            <w:sz w:val="16"/>
                            <w:szCs w:val="16"/>
                          </w:rPr>
                          <w:t xml:space="preserve">MPR = </w:t>
                        </w:r>
                        <w:r w:rsidR="00DD5DB4" w:rsidRPr="008409CF">
                          <w:rPr>
                            <w:rFonts w:ascii="Calibri" w:hAnsi="Calibri"/>
                            <w:color w:val="00B0F0"/>
                            <w:kern w:val="24"/>
                            <w:sz w:val="16"/>
                            <w:szCs w:val="16"/>
                          </w:rPr>
                          <w:t>0</w:t>
                        </w:r>
                        <w:r w:rsidRPr="008409CF">
                          <w:rPr>
                            <w:rFonts w:ascii="Calibri" w:hAnsi="Calibri"/>
                            <w:color w:val="00B0F0"/>
                            <w:kern w:val="24"/>
                            <w:sz w:val="16"/>
                            <w:szCs w:val="16"/>
                          </w:rPr>
                          <w:t xml:space="preserve"> dB</w:t>
                        </w:r>
                        <w:r w:rsidR="00DD5DB4" w:rsidRPr="008409CF">
                          <w:rPr>
                            <w:rFonts w:ascii="Calibri" w:hAnsi="Calibri"/>
                            <w:color w:val="00B0F0"/>
                            <w:kern w:val="24"/>
                            <w:sz w:val="16"/>
                            <w:szCs w:val="16"/>
                          </w:rPr>
                          <w:t xml:space="preserve"> (legacy inner)</w:t>
                        </w:r>
                      </w:p>
                      <w:p w14:paraId="018FB15E" w14:textId="6352CDEE" w:rsidR="002D0F7B" w:rsidRPr="008409CF" w:rsidRDefault="002D0F7B" w:rsidP="003957E5">
                        <w:pPr>
                          <w:spacing w:after="0"/>
                          <w:rPr>
                            <w:rFonts w:ascii="Calibri" w:hAnsi="Calibri"/>
                            <w:color w:val="00B0F0"/>
                            <w:kern w:val="24"/>
                            <w:sz w:val="16"/>
                            <w:szCs w:val="16"/>
                          </w:rPr>
                        </w:pPr>
                        <w:r w:rsidRPr="008409CF">
                          <w:rPr>
                            <w:rFonts w:ascii="Calibri" w:hAnsi="Calibri" w:cs="Calibri"/>
                            <w:color w:val="00B0F0"/>
                            <w:kern w:val="24"/>
                            <w:sz w:val="16"/>
                            <w:szCs w:val="16"/>
                          </w:rPr>
                          <w:t>∆</w:t>
                        </w:r>
                        <w:r w:rsidRPr="008409CF">
                          <w:rPr>
                            <w:rFonts w:ascii="Calibri" w:hAnsi="Calibri"/>
                            <w:color w:val="00B0F0"/>
                            <w:kern w:val="24"/>
                            <w:sz w:val="16"/>
                            <w:szCs w:val="16"/>
                          </w:rPr>
                          <w:t>P</w:t>
                        </w:r>
                        <w:r w:rsidRPr="008409CF">
                          <w:rPr>
                            <w:rFonts w:ascii="Calibri" w:hAnsi="Calibri"/>
                            <w:color w:val="00B0F0"/>
                            <w:kern w:val="24"/>
                            <w:sz w:val="16"/>
                            <w:szCs w:val="16"/>
                            <w:vertAlign w:val="subscript"/>
                          </w:rPr>
                          <w:t>powerclass</w:t>
                        </w:r>
                        <w:r w:rsidRPr="008409CF">
                          <w:rPr>
                            <w:rFonts w:ascii="Calibri" w:hAnsi="Calibri"/>
                            <w:color w:val="00B0F0"/>
                            <w:kern w:val="24"/>
                            <w:sz w:val="16"/>
                            <w:szCs w:val="16"/>
                          </w:rPr>
                          <w:t xml:space="preserve"> = -1</w:t>
                        </w:r>
                        <w:r w:rsidR="00161756">
                          <w:rPr>
                            <w:rFonts w:ascii="Calibri" w:hAnsi="Calibri"/>
                            <w:color w:val="00B0F0"/>
                            <w:kern w:val="24"/>
                            <w:sz w:val="16"/>
                            <w:szCs w:val="16"/>
                          </w:rPr>
                          <w:t xml:space="preserve"> dB</w:t>
                        </w:r>
                      </w:p>
                      <w:p w14:paraId="507AF12E" w14:textId="4DFFDF2E" w:rsidR="00161756" w:rsidRPr="008409CF" w:rsidRDefault="00161756" w:rsidP="00161756">
                        <w:pPr>
                          <w:spacing w:after="0"/>
                          <w:rPr>
                            <w:rFonts w:ascii="Calibri" w:hAnsi="Calibri"/>
                            <w:color w:val="00B0F0"/>
                            <w:kern w:val="24"/>
                            <w:sz w:val="16"/>
                            <w:szCs w:val="16"/>
                          </w:rPr>
                        </w:pPr>
                        <w:r>
                          <w:rPr>
                            <w:rFonts w:ascii="Calibri" w:hAnsi="Calibri"/>
                            <w:color w:val="00B0F0"/>
                            <w:kern w:val="24"/>
                            <w:sz w:val="16"/>
                            <w:szCs w:val="16"/>
                          </w:rPr>
                          <w:t>Power target = legacy MPR</w:t>
                        </w:r>
                        <w:r>
                          <w:rPr>
                            <w:rFonts w:ascii="Calibri" w:hAnsi="Calibri"/>
                            <w:color w:val="00B0F0"/>
                            <w:kern w:val="24"/>
                            <w:sz w:val="16"/>
                            <w:szCs w:val="16"/>
                          </w:rPr>
                          <w:t>0 + 1 dB</w:t>
                        </w:r>
                      </w:p>
                      <w:p w14:paraId="0094083E" w14:textId="77777777" w:rsidR="00D1212E" w:rsidRDefault="00D1212E"/>
                      <w:p w14:paraId="3D9955D1" w14:textId="4A0CE2A1" w:rsidR="00F262E0" w:rsidRDefault="008065F0" w:rsidP="003957E5">
                        <w:pPr>
                          <w:spacing w:after="0"/>
                          <w:rPr>
                            <w:rFonts w:ascii="Calibri" w:hAnsi="Calibri"/>
                            <w:color w:val="00B0F0"/>
                            <w:kern w:val="24"/>
                            <w:sz w:val="16"/>
                            <w:szCs w:val="16"/>
                          </w:rPr>
                        </w:pPr>
                        <w:r>
                          <w:rPr>
                            <w:rFonts w:ascii="Calibri" w:hAnsi="Calibri"/>
                            <w:color w:val="00B0F0"/>
                            <w:kern w:val="24"/>
                            <w:sz w:val="16"/>
                            <w:szCs w:val="16"/>
                          </w:rPr>
                          <w:t>I</w:t>
                        </w:r>
                        <w:r w:rsidR="005C2E9E" w:rsidRPr="008409CF">
                          <w:rPr>
                            <w:rFonts w:ascii="Calibri" w:hAnsi="Calibri"/>
                            <w:color w:val="00B0F0"/>
                            <w:kern w:val="24"/>
                            <w:sz w:val="16"/>
                            <w:szCs w:val="16"/>
                          </w:rPr>
                          <w:t>nner region</w:t>
                        </w:r>
                        <w:r w:rsidR="003969AC" w:rsidRPr="008409CF">
                          <w:rPr>
                            <w:rFonts w:ascii="Calibri" w:hAnsi="Calibri"/>
                            <w:color w:val="00B0F0"/>
                            <w:kern w:val="24"/>
                            <w:sz w:val="16"/>
                            <w:szCs w:val="16"/>
                          </w:rPr>
                          <w:t xml:space="preserve"> outside enhanced</w:t>
                        </w:r>
                        <w:r>
                          <w:rPr>
                            <w:rFonts w:ascii="Calibri" w:hAnsi="Calibri"/>
                            <w:color w:val="00B0F0"/>
                            <w:kern w:val="24"/>
                            <w:sz w:val="16"/>
                            <w:szCs w:val="16"/>
                          </w:rPr>
                          <w:t>-</w:t>
                        </w:r>
                        <w:r w:rsidR="003969AC" w:rsidRPr="008409CF">
                          <w:rPr>
                            <w:rFonts w:ascii="Calibri" w:hAnsi="Calibri"/>
                            <w:color w:val="00B0F0"/>
                            <w:kern w:val="24"/>
                            <w:sz w:val="16"/>
                            <w:szCs w:val="16"/>
                          </w:rPr>
                          <w:t>inner</w:t>
                        </w:r>
                        <w:r w:rsidR="00EB67B9" w:rsidRPr="008409CF">
                          <w:rPr>
                            <w:rFonts w:ascii="Calibri" w:hAnsi="Calibri"/>
                            <w:color w:val="00B0F0"/>
                            <w:kern w:val="24"/>
                            <w:sz w:val="16"/>
                            <w:szCs w:val="16"/>
                          </w:rPr>
                          <w:t xml:space="preserve"> </w:t>
                        </w:r>
                      </w:p>
                      <w:p w14:paraId="3A9244F0" w14:textId="63B3EA46" w:rsidR="00F262E0" w:rsidRPr="008409CF" w:rsidRDefault="00FC2DA7" w:rsidP="003957E5">
                        <w:pPr>
                          <w:spacing w:after="0"/>
                          <w:rPr>
                            <w:rFonts w:ascii="Calibri" w:hAnsi="Calibri"/>
                            <w:color w:val="00B0F0"/>
                            <w:kern w:val="24"/>
                            <w:sz w:val="16"/>
                            <w:szCs w:val="16"/>
                          </w:rPr>
                        </w:pPr>
                        <w:r>
                          <w:rPr>
                            <w:rFonts w:ascii="Calibri" w:hAnsi="Calibri"/>
                            <w:color w:val="00B0F0"/>
                            <w:kern w:val="24"/>
                            <w:sz w:val="16"/>
                            <w:szCs w:val="16"/>
                          </w:rPr>
                          <w:t xml:space="preserve">Boosted, </w:t>
                        </w:r>
                        <w:r w:rsidR="009A2F5D">
                          <w:rPr>
                            <w:rFonts w:ascii="Calibri" w:hAnsi="Calibri"/>
                            <w:color w:val="00B0F0"/>
                            <w:kern w:val="24"/>
                            <w:sz w:val="16"/>
                            <w:szCs w:val="16"/>
                          </w:rPr>
                          <w:t>n</w:t>
                        </w:r>
                        <w:r w:rsidR="00F262E0" w:rsidRPr="008409CF">
                          <w:rPr>
                            <w:rFonts w:ascii="Calibri" w:hAnsi="Calibri"/>
                            <w:color w:val="00B0F0"/>
                            <w:kern w:val="24"/>
                            <w:sz w:val="16"/>
                            <w:szCs w:val="16"/>
                          </w:rPr>
                          <w:t>eeds FDSS</w:t>
                        </w:r>
                        <w:r>
                          <w:rPr>
                            <w:rFonts w:ascii="Calibri" w:hAnsi="Calibri"/>
                            <w:color w:val="00B0F0"/>
                            <w:kern w:val="24"/>
                            <w:sz w:val="16"/>
                            <w:szCs w:val="16"/>
                          </w:rPr>
                          <w:t xml:space="preserve"> </w:t>
                        </w:r>
                      </w:p>
                      <w:p w14:paraId="0D7E27FE" w14:textId="688B142F" w:rsidR="00EB67B9" w:rsidRPr="008409CF" w:rsidRDefault="00EB67B9" w:rsidP="003957E5">
                        <w:pPr>
                          <w:spacing w:after="0"/>
                          <w:rPr>
                            <w:rFonts w:ascii="Calibri" w:hAnsi="Calibri"/>
                            <w:color w:val="00B0F0"/>
                            <w:kern w:val="24"/>
                            <w:sz w:val="16"/>
                            <w:szCs w:val="16"/>
                          </w:rPr>
                        </w:pPr>
                        <w:r w:rsidRPr="008409CF">
                          <w:rPr>
                            <w:rFonts w:ascii="Calibri" w:hAnsi="Calibri"/>
                            <w:color w:val="00B0F0"/>
                            <w:kern w:val="24"/>
                            <w:sz w:val="16"/>
                            <w:szCs w:val="16"/>
                          </w:rPr>
                          <w:t xml:space="preserve">MPR = </w:t>
                        </w:r>
                        <w:r w:rsidR="00DD5DB4" w:rsidRPr="008409CF">
                          <w:rPr>
                            <w:rFonts w:ascii="Calibri" w:hAnsi="Calibri"/>
                            <w:color w:val="00B0F0"/>
                            <w:kern w:val="24"/>
                            <w:sz w:val="16"/>
                            <w:szCs w:val="16"/>
                          </w:rPr>
                          <w:t>0</w:t>
                        </w:r>
                        <w:r w:rsidRPr="008409CF">
                          <w:rPr>
                            <w:rFonts w:ascii="Calibri" w:hAnsi="Calibri"/>
                            <w:color w:val="00B0F0"/>
                            <w:kern w:val="24"/>
                            <w:sz w:val="16"/>
                            <w:szCs w:val="16"/>
                          </w:rPr>
                          <w:t xml:space="preserve"> dB</w:t>
                        </w:r>
                        <w:r w:rsidR="00DD5DB4" w:rsidRPr="008409CF">
                          <w:rPr>
                            <w:rFonts w:ascii="Calibri" w:hAnsi="Calibri"/>
                            <w:color w:val="00B0F0"/>
                            <w:kern w:val="24"/>
                            <w:sz w:val="16"/>
                            <w:szCs w:val="16"/>
                          </w:rPr>
                          <w:t xml:space="preserve"> (legacy inner)</w:t>
                        </w:r>
                      </w:p>
                      <w:p w14:paraId="37536759" w14:textId="781D3C82" w:rsidR="002D0F7B" w:rsidRPr="008409CF" w:rsidRDefault="002D0F7B" w:rsidP="003957E5">
                        <w:pPr>
                          <w:spacing w:after="0"/>
                          <w:rPr>
                            <w:rFonts w:ascii="Calibri" w:hAnsi="Calibri"/>
                            <w:color w:val="00B0F0"/>
                            <w:kern w:val="24"/>
                            <w:sz w:val="16"/>
                            <w:szCs w:val="16"/>
                          </w:rPr>
                        </w:pPr>
                        <w:r w:rsidRPr="008409CF">
                          <w:rPr>
                            <w:rFonts w:ascii="Calibri" w:hAnsi="Calibri" w:cs="Calibri"/>
                            <w:color w:val="00B0F0"/>
                            <w:kern w:val="24"/>
                            <w:sz w:val="16"/>
                            <w:szCs w:val="16"/>
                          </w:rPr>
                          <w:t>∆</w:t>
                        </w:r>
                        <w:r w:rsidRPr="008409CF">
                          <w:rPr>
                            <w:rFonts w:ascii="Calibri" w:hAnsi="Calibri"/>
                            <w:color w:val="00B0F0"/>
                            <w:kern w:val="24"/>
                            <w:sz w:val="16"/>
                            <w:szCs w:val="16"/>
                          </w:rPr>
                          <w:t>P</w:t>
                        </w:r>
                        <w:r w:rsidRPr="008409CF">
                          <w:rPr>
                            <w:rFonts w:ascii="Calibri" w:hAnsi="Calibri"/>
                            <w:color w:val="00B0F0"/>
                            <w:kern w:val="24"/>
                            <w:sz w:val="16"/>
                            <w:szCs w:val="16"/>
                            <w:vertAlign w:val="subscript"/>
                          </w:rPr>
                          <w:t>powerclass</w:t>
                        </w:r>
                        <w:r w:rsidRPr="008409CF">
                          <w:rPr>
                            <w:rFonts w:ascii="Calibri" w:hAnsi="Calibri"/>
                            <w:color w:val="00B0F0"/>
                            <w:kern w:val="24"/>
                            <w:sz w:val="16"/>
                            <w:szCs w:val="16"/>
                          </w:rPr>
                          <w:t xml:space="preserve"> = -1</w:t>
                        </w:r>
                      </w:p>
                    </w:txbxContent>
                  </v:textbox>
                </v:shape>
                <v:shape id="TextBox 21" o:spid="_x0000_s1144" type="#_x0000_t202" style="position:absolute;left:45924;top:31536;width:16731;height:9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" filled="f" stroked="f">
                  <v:textbox>
                    <w:txbxContent>
                      <w:p w14:paraId="0390E5AC" w14:textId="46951156" w:rsidR="00D7692D" w:rsidRPr="00560356" w:rsidRDefault="004944DF" w:rsidP="003957E5">
                        <w:pPr>
                          <w:spacing w:after="0"/>
                          <w:rPr>
                            <w:rFonts w:ascii="Calibri" w:hAnsi="Calibri"/>
                            <w:color w:val="7030A0"/>
                            <w:kern w:val="24"/>
                            <w:sz w:val="16"/>
                            <w:szCs w:val="16"/>
                          </w:rPr>
                        </w:pPr>
                        <w:r w:rsidRPr="00560356">
                          <w:rPr>
                            <w:rFonts w:ascii="Calibri" w:hAnsi="Calibri"/>
                            <w:color w:val="7030A0"/>
                            <w:kern w:val="24"/>
                            <w:sz w:val="16"/>
                            <w:szCs w:val="16"/>
                          </w:rPr>
                          <w:t>Enhanced inner region</w:t>
                        </w:r>
                        <w:r w:rsidR="001F1D63">
                          <w:rPr>
                            <w:rFonts w:ascii="Calibri" w:hAnsi="Calibri"/>
                            <w:color w:val="7030A0"/>
                            <w:kern w:val="24"/>
                            <w:sz w:val="16"/>
                            <w:szCs w:val="16"/>
                          </w:rPr>
                          <w:t xml:space="preserve"> </w:t>
                        </w:r>
                      </w:p>
                      <w:p w14:paraId="68C79BAC" w14:textId="77777777" w:rsidR="00D7692D" w:rsidRPr="00560356" w:rsidRDefault="00D7692D" w:rsidP="003957E5">
                        <w:pPr>
                          <w:spacing w:after="0"/>
                          <w:rPr>
                            <w:rFonts w:ascii="Calibri" w:hAnsi="Calibri"/>
                            <w:color w:val="7030A0"/>
                            <w:kern w:val="24"/>
                            <w:sz w:val="16"/>
                            <w:szCs w:val="16"/>
                          </w:rPr>
                        </w:pPr>
                        <w:r w:rsidRPr="00560356">
                          <w:rPr>
                            <w:rFonts w:ascii="Calibri" w:hAnsi="Calibri"/>
                            <w:color w:val="7030A0"/>
                            <w:kern w:val="24"/>
                            <w:sz w:val="16"/>
                            <w:szCs w:val="16"/>
                          </w:rPr>
                          <w:t>No FDSS</w:t>
                        </w:r>
                      </w:p>
                      <w:p w14:paraId="4CAC0B6C" w14:textId="77777777" w:rsidR="004944DF" w:rsidRPr="00560356" w:rsidRDefault="004944DF" w:rsidP="003957E5">
                        <w:pPr>
                          <w:spacing w:after="0"/>
                          <w:rPr>
                            <w:rFonts w:ascii="Calibri" w:hAnsi="Calibri"/>
                            <w:color w:val="7030A0"/>
                            <w:kern w:val="24"/>
                            <w:sz w:val="16"/>
                            <w:szCs w:val="16"/>
                          </w:rPr>
                        </w:pPr>
                        <w:r w:rsidRPr="00560356">
                          <w:rPr>
                            <w:rFonts w:ascii="Calibri" w:hAnsi="Calibri"/>
                            <w:color w:val="7030A0"/>
                            <w:kern w:val="24"/>
                            <w:sz w:val="16"/>
                            <w:szCs w:val="16"/>
                          </w:rPr>
                          <w:t>MPR = 0 dB</w:t>
                        </w:r>
                        <w:r w:rsidR="00560356" w:rsidRPr="00560356">
                          <w:rPr>
                            <w:rFonts w:ascii="Calibri" w:hAnsi="Calibri"/>
                            <w:color w:val="7030A0"/>
                            <w:kern w:val="24"/>
                            <w:sz w:val="16"/>
                            <w:szCs w:val="16"/>
                          </w:rPr>
                          <w:t xml:space="preserve"> (legacy inner)</w:t>
                        </w:r>
                      </w:p>
                      <w:p w14:paraId="7F3F0453" w14:textId="77777777" w:rsidR="002D0F7B" w:rsidRDefault="002D0F7B" w:rsidP="003957E5">
                        <w:pPr>
                          <w:spacing w:after="0"/>
                          <w:rPr>
                            <w:rFonts w:ascii="Calibri" w:hAnsi="Calibri"/>
                            <w:color w:val="7030A0"/>
                            <w:kern w:val="24"/>
                            <w:sz w:val="16"/>
                            <w:szCs w:val="16"/>
                          </w:rPr>
                        </w:pPr>
                        <w:r w:rsidRPr="00560356">
                          <w:rPr>
                            <w:rFonts w:ascii="Calibri" w:hAnsi="Calibri" w:cs="Calibri"/>
                            <w:color w:val="7030A0"/>
                            <w:kern w:val="24"/>
                            <w:sz w:val="16"/>
                            <w:szCs w:val="16"/>
                          </w:rPr>
                          <w:t>∆</w:t>
                        </w:r>
                        <w:r w:rsidRPr="00560356">
                          <w:rPr>
                            <w:rFonts w:ascii="Calibri" w:hAnsi="Calibri"/>
                            <w:color w:val="7030A0"/>
                            <w:kern w:val="24"/>
                            <w:sz w:val="16"/>
                            <w:szCs w:val="16"/>
                          </w:rPr>
                          <w:t>P</w:t>
                        </w:r>
                        <w:r w:rsidRPr="00560356">
                          <w:rPr>
                            <w:rFonts w:ascii="Calibri" w:hAnsi="Calibri"/>
                            <w:color w:val="7030A0"/>
                            <w:kern w:val="24"/>
                            <w:sz w:val="16"/>
                            <w:szCs w:val="16"/>
                            <w:vertAlign w:val="subscript"/>
                          </w:rPr>
                          <w:t>powerclass</w:t>
                        </w:r>
                        <w:r w:rsidRPr="00560356">
                          <w:rPr>
                            <w:rFonts w:ascii="Calibri" w:hAnsi="Calibri"/>
                            <w:color w:val="7030A0"/>
                            <w:kern w:val="24"/>
                            <w:sz w:val="16"/>
                            <w:szCs w:val="16"/>
                          </w:rPr>
                          <w:t xml:space="preserve"> = -1</w:t>
                        </w:r>
                      </w:p>
                      <w:p w14:paraId="305F2CE4" w14:textId="260FF5FA" w:rsidR="00D54E76" w:rsidRPr="00560356" w:rsidRDefault="00D54E76" w:rsidP="003957E5">
                        <w:pPr>
                          <w:spacing w:after="0"/>
                          <w:rPr>
                            <w:rFonts w:ascii="Calibri" w:hAnsi="Calibri"/>
                            <w:color w:val="7030A0"/>
                            <w:kern w:val="24"/>
                            <w:sz w:val="16"/>
                            <w:szCs w:val="16"/>
                          </w:rPr>
                        </w:pPr>
                        <w:r w:rsidRPr="00D54E76">
                          <w:rPr>
                            <w:rFonts w:ascii="Calibri" w:hAnsi="Calibri"/>
                            <w:color w:val="7030A0"/>
                            <w:kern w:val="24"/>
                            <w:sz w:val="16"/>
                            <w:szCs w:val="16"/>
                          </w:rPr>
                          <w:t>Power target = legacy MPR0 + 1 dB</w:t>
                        </w:r>
                      </w:p>
                      <w:p w14:paraId="2F95D90B" w14:textId="77777777" w:rsidR="004944DF" w:rsidRDefault="004944DF"/>
                      <w:p w14:paraId="6365007A" w14:textId="77777777" w:rsidR="00D7692D" w:rsidRPr="00560356" w:rsidRDefault="004944DF" w:rsidP="003957E5">
                        <w:pPr>
                          <w:spacing w:after="0"/>
                          <w:rPr>
                            <w:rFonts w:ascii="Calibri" w:hAnsi="Calibri"/>
                            <w:color w:val="7030A0"/>
                            <w:kern w:val="24"/>
                            <w:sz w:val="16"/>
                            <w:szCs w:val="16"/>
                          </w:rPr>
                        </w:pPr>
                        <w:r w:rsidRPr="00560356">
                          <w:rPr>
                            <w:rFonts w:ascii="Calibri" w:hAnsi="Calibri"/>
                            <w:color w:val="7030A0"/>
                            <w:kern w:val="24"/>
                            <w:sz w:val="16"/>
                            <w:szCs w:val="16"/>
                          </w:rPr>
                          <w:t>Enhanced inner region</w:t>
                        </w:r>
                        <w:r w:rsidR="001F1D63">
                          <w:rPr>
                            <w:rFonts w:ascii="Calibri" w:hAnsi="Calibri"/>
                            <w:color w:val="7030A0"/>
                            <w:kern w:val="24"/>
                            <w:sz w:val="16"/>
                            <w:szCs w:val="16"/>
                          </w:rPr>
                          <w:t xml:space="preserve"> B</w:t>
                        </w:r>
                        <w:r w:rsidR="004B1323">
                          <w:rPr>
                            <w:rFonts w:ascii="Calibri" w:hAnsi="Calibri"/>
                            <w:color w:val="7030A0"/>
                            <w:kern w:val="24"/>
                            <w:sz w:val="16"/>
                            <w:szCs w:val="16"/>
                          </w:rPr>
                          <w:t>oosted (</w:t>
                        </w:r>
                        <w:r w:rsidR="00EB5ED1">
                          <w:rPr>
                            <w:rFonts w:ascii="Calibri" w:hAnsi="Calibri"/>
                            <w:color w:val="7030A0"/>
                            <w:kern w:val="24"/>
                            <w:sz w:val="16"/>
                            <w:szCs w:val="16"/>
                          </w:rPr>
                          <w:t>see section 2.2)</w:t>
                        </w:r>
                        <w:r w:rsidRPr="00560356">
                          <w:rPr>
                            <w:rFonts w:ascii="Calibri" w:hAnsi="Calibri"/>
                            <w:color w:val="7030A0"/>
                            <w:kern w:val="24"/>
                            <w:sz w:val="16"/>
                            <w:szCs w:val="16"/>
                          </w:rPr>
                          <w:t xml:space="preserve"> </w:t>
                        </w:r>
                      </w:p>
                      <w:p w14:paraId="32228BE5" w14:textId="4AED49BA" w:rsidR="00D7692D" w:rsidRPr="00560356" w:rsidRDefault="00D7692D" w:rsidP="003957E5">
                        <w:pPr>
                          <w:spacing w:after="0"/>
                          <w:rPr>
                            <w:rFonts w:ascii="Calibri" w:hAnsi="Calibri"/>
                            <w:color w:val="7030A0"/>
                            <w:kern w:val="24"/>
                            <w:sz w:val="16"/>
                            <w:szCs w:val="16"/>
                          </w:rPr>
                        </w:pPr>
                        <w:r w:rsidRPr="00560356">
                          <w:rPr>
                            <w:rFonts w:ascii="Calibri" w:hAnsi="Calibri"/>
                            <w:color w:val="7030A0"/>
                            <w:kern w:val="24"/>
                            <w:sz w:val="16"/>
                            <w:szCs w:val="16"/>
                          </w:rPr>
                          <w:t>No FDSS</w:t>
                        </w:r>
                      </w:p>
                      <w:p w14:paraId="2DAA4E43" w14:textId="5F73316B" w:rsidR="004944DF" w:rsidRPr="00560356" w:rsidRDefault="004944DF" w:rsidP="003957E5">
                        <w:pPr>
                          <w:spacing w:after="0"/>
                          <w:rPr>
                            <w:rFonts w:ascii="Calibri" w:hAnsi="Calibri"/>
                            <w:color w:val="7030A0"/>
                            <w:kern w:val="24"/>
                            <w:sz w:val="16"/>
                            <w:szCs w:val="16"/>
                          </w:rPr>
                        </w:pPr>
                        <w:r w:rsidRPr="00560356">
                          <w:rPr>
                            <w:rFonts w:ascii="Calibri" w:hAnsi="Calibri"/>
                            <w:color w:val="7030A0"/>
                            <w:kern w:val="24"/>
                            <w:sz w:val="16"/>
                            <w:szCs w:val="16"/>
                          </w:rPr>
                          <w:t>MPR = 0 dB</w:t>
                        </w:r>
                        <w:r w:rsidR="00560356" w:rsidRPr="00560356">
                          <w:rPr>
                            <w:rFonts w:ascii="Calibri" w:hAnsi="Calibri"/>
                            <w:color w:val="7030A0"/>
                            <w:kern w:val="24"/>
                            <w:sz w:val="16"/>
                            <w:szCs w:val="16"/>
                          </w:rPr>
                          <w:t xml:space="preserve"> (legacy inner)</w:t>
                        </w:r>
                      </w:p>
                      <w:p w14:paraId="6A3D20D4" w14:textId="76FE41BE" w:rsidR="002D0F7B" w:rsidRPr="00560356" w:rsidRDefault="002D0F7B" w:rsidP="003957E5">
                        <w:pPr>
                          <w:spacing w:after="0"/>
                          <w:rPr>
                            <w:rFonts w:ascii="Calibri" w:hAnsi="Calibri"/>
                            <w:color w:val="7030A0"/>
                            <w:kern w:val="24"/>
                            <w:sz w:val="16"/>
                            <w:szCs w:val="16"/>
                          </w:rPr>
                        </w:pPr>
                        <w:r w:rsidRPr="00560356">
                          <w:rPr>
                            <w:rFonts w:ascii="Calibri" w:hAnsi="Calibri" w:cs="Calibri"/>
                            <w:color w:val="7030A0"/>
                            <w:kern w:val="24"/>
                            <w:sz w:val="16"/>
                            <w:szCs w:val="16"/>
                          </w:rPr>
                          <w:t>∆</w:t>
                        </w:r>
                        <w:r w:rsidRPr="00560356">
                          <w:rPr>
                            <w:rFonts w:ascii="Calibri" w:hAnsi="Calibri"/>
                            <w:color w:val="7030A0"/>
                            <w:kern w:val="24"/>
                            <w:sz w:val="16"/>
                            <w:szCs w:val="16"/>
                          </w:rPr>
                          <w:t>P</w:t>
                        </w:r>
                        <w:r w:rsidRPr="00560356">
                          <w:rPr>
                            <w:rFonts w:ascii="Calibri" w:hAnsi="Calibri"/>
                            <w:color w:val="7030A0"/>
                            <w:kern w:val="24"/>
                            <w:sz w:val="16"/>
                            <w:szCs w:val="16"/>
                            <w:vertAlign w:val="subscript"/>
                          </w:rPr>
                          <w:t>powerclass</w:t>
                        </w:r>
                        <w:r w:rsidRPr="00560356">
                          <w:rPr>
                            <w:rFonts w:ascii="Calibri" w:hAnsi="Calibri"/>
                            <w:color w:val="7030A0"/>
                            <w:kern w:val="24"/>
                            <w:sz w:val="16"/>
                            <w:szCs w:val="16"/>
                          </w:rPr>
                          <w:t xml:space="preserve"> = -1</w:t>
                        </w:r>
                      </w:p>
                    </w:txbxContent>
                  </v:textbox>
                </v:shape>
                <v:shape id="TextBox 21" o:spid="_x0000_s1145" type="#_x0000_t202" style="position:absolute;left:34729;top:6792;width:14643;height:6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" filled="f" stroked="f">
                  <v:textbox>
                    <w:txbxContent>
                      <w:p w14:paraId="575C9197" w14:textId="1CCAD73A" w:rsidR="00EA0D91" w:rsidRPr="00EA0D91" w:rsidRDefault="00EA0D91" w:rsidP="00EA0D91">
                        <w:pPr>
                          <w:spacing w:after="0"/>
                          <w:rPr>
                            <w:rFonts w:ascii="Calibri" w:hAnsi="Calibri"/>
                            <w:kern w:val="24"/>
                            <w:sz w:val="16"/>
                            <w:szCs w:val="16"/>
                          </w:rPr>
                        </w:pPr>
                        <w:r w:rsidRPr="00EA0D91">
                          <w:rPr>
                            <w:rFonts w:ascii="Calibri" w:hAnsi="Calibri"/>
                            <w:kern w:val="24"/>
                            <w:sz w:val="16"/>
                            <w:szCs w:val="16"/>
                          </w:rPr>
                          <w:t xml:space="preserve">Un-enhanced </w:t>
                        </w:r>
                        <w:r w:rsidR="00ED06BA">
                          <w:rPr>
                            <w:rFonts w:ascii="Calibri" w:hAnsi="Calibri"/>
                            <w:kern w:val="24"/>
                            <w:sz w:val="16"/>
                            <w:szCs w:val="16"/>
                          </w:rPr>
                          <w:t xml:space="preserve">outer </w:t>
                        </w:r>
                        <w:r w:rsidRPr="00EA0D91">
                          <w:rPr>
                            <w:rFonts w:ascii="Calibri" w:hAnsi="Calibri"/>
                            <w:kern w:val="24"/>
                            <w:sz w:val="16"/>
                            <w:szCs w:val="16"/>
                          </w:rPr>
                          <w:t xml:space="preserve">region, </w:t>
                        </w:r>
                      </w:p>
                      <w:p w14:paraId="154A3FE6" w14:textId="77777777" w:rsidR="00EA0D91" w:rsidRPr="00EA0D91" w:rsidRDefault="00EA0D91" w:rsidP="00EA0D91">
                        <w:pPr>
                          <w:spacing w:after="0"/>
                          <w:rPr>
                            <w:rFonts w:ascii="Calibri" w:hAnsi="Calibri"/>
                            <w:kern w:val="24"/>
                            <w:sz w:val="16"/>
                            <w:szCs w:val="16"/>
                          </w:rPr>
                        </w:pPr>
                        <w:r w:rsidRPr="00EA0D91">
                          <w:rPr>
                            <w:rFonts w:ascii="Calibri" w:hAnsi="Calibri"/>
                            <w:kern w:val="24"/>
                            <w:sz w:val="16"/>
                            <w:szCs w:val="16"/>
                          </w:rPr>
                          <w:t>MPR = 1 dB</w:t>
                        </w:r>
                      </w:p>
                      <w:p w14:paraId="5C821F90" w14:textId="45BBF656" w:rsidR="00EA0D91" w:rsidRPr="00EA0D91" w:rsidRDefault="00EA0D91" w:rsidP="00EA0D91">
                        <w:pPr>
                          <w:spacing w:after="0"/>
                          <w:rPr>
                            <w:rFonts w:ascii="Calibri" w:hAnsi="Calibri" w:cs="Calibri"/>
                            <w:kern w:val="24"/>
                            <w:sz w:val="16"/>
                            <w:szCs w:val="16"/>
                          </w:rPr>
                        </w:pPr>
                        <w:r w:rsidRPr="00EA0D91">
                          <w:rPr>
                            <w:rFonts w:ascii="Calibri" w:hAnsi="Calibri" w:cs="Calibri"/>
                            <w:kern w:val="24"/>
                            <w:sz w:val="16"/>
                            <w:szCs w:val="16"/>
                          </w:rPr>
                          <w:t>∆</w:t>
                        </w:r>
                        <w:r w:rsidRPr="00EA0D91">
                          <w:rPr>
                            <w:rFonts w:ascii="Calibri" w:hAnsi="Calibri"/>
                            <w:kern w:val="24"/>
                            <w:sz w:val="16"/>
                            <w:szCs w:val="16"/>
                          </w:rPr>
                          <w:t>P</w:t>
                        </w:r>
                        <w:r w:rsidRPr="00EA0D91">
                          <w:rPr>
                            <w:rFonts w:ascii="Calibri" w:hAnsi="Calibri"/>
                            <w:kern w:val="24"/>
                            <w:position w:val="-5"/>
                            <w:sz w:val="16"/>
                            <w:szCs w:val="16"/>
                            <w:vertAlign w:val="subscript"/>
                          </w:rPr>
                          <w:t>powerclass</w:t>
                        </w:r>
                        <w:r w:rsidRPr="00EA0D91">
                          <w:rPr>
                            <w:rFonts w:ascii="Calibri" w:hAnsi="Calibri"/>
                            <w:kern w:val="24"/>
                            <w:sz w:val="16"/>
                            <w:szCs w:val="16"/>
                          </w:rPr>
                          <w:t xml:space="preserve"> = 0</w:t>
                        </w:r>
                        <w:r w:rsidR="00161756">
                          <w:rPr>
                            <w:rFonts w:ascii="Calibri" w:hAnsi="Calibri"/>
                            <w:kern w:val="24"/>
                            <w:sz w:val="16"/>
                            <w:szCs w:val="16"/>
                          </w:rPr>
                          <w:t xml:space="preserve"> dB</w:t>
                        </w:r>
                      </w:p>
                    </w:txbxContent>
                  </v:textbox>
                </v:shape>
                <v:shape id="Freeform: Shape 285" o:spid="_x0000_s1146" style="position:absolute;left:25692;top:8215;width:8752;height:2062;visibility:visible;mso-wrap-style:square;v-text-anchor:middle" coordsize="875131,206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" path="m,206202c173904,115042,347809,23883,493664,4249,639519,-15385,757325,36505,875131,88396e" filled="f" strokecolor="#09101d [484]" strokeweight="1pt">
                  <v:stroke startarrow="oval" endarrow="block" joinstyle="miter"/>
                  <v:path arrowok="t" o:connecttype="custom" o:connectlocs="0,206202;493664,4249;875131,88396" o:connectangles="0,0,0"/>
                </v:shape>
                <v:shape id="Freeform: Shape 293" o:spid="_x0000_s1147" style="position:absolute;left:18441;top:11322;width:15583;height:5848;visibility:visible;mso-wrap-style:square;v-text-anchor:middle" coordsize="1997249,785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" path="m556376,l,775142r1997249,9949l556376,xe" filled="f" strokecolor="#4472c4 [3204]" strokeweight="1pt">
                  <v:stroke joinstyle="miter"/>
                  <v:path arrowok="t" o:connecttype="custom" o:connectlocs="434095,0;0,577424;1558290,584835;434095,0" o:connectangles="0,0,0,0"/>
                </v:shape>
                <v:shape id="Freeform: Shape 294" o:spid="_x0000_s1148" style="position:absolute;left:29988;top:13864;width:4811;height:1269;visibility:visible;mso-wrap-style:square;v-text-anchor:middle" coordsize="481035,126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" path="m,126939c98590,77824,197181,28710,277354,9931,357527,-8848,419281,2708,481035,14264e" filled="f" strokecolor="#09101d [484]" strokeweight="1pt">
                  <v:stroke startarrow="block" joinstyle="miter"/>
                  <v:path arrowok="t" o:connecttype="custom" o:connectlocs="0,126939;277354,9931;481035,14264" o:connectangles="0,0,0"/>
                </v:shape>
                <w10:wrap type="square" anchorx="margin"/>
              </v:group>
            </w:pict>
          </mc:Fallback>
        </mc:AlternateContent>
      </w:r>
      <w:r w:rsidR="000E5ECC">
        <w:t xml:space="preserve">With the </w:t>
      </w:r>
      <w:r w:rsidR="001D3417">
        <w:t>sub-</w:t>
      </w:r>
      <w:r w:rsidR="000E5ECC">
        <w:t>regions</w:t>
      </w:r>
      <w:r w:rsidR="00E66A10">
        <w:t xml:space="preserve"> </w:t>
      </w:r>
      <w:r w:rsidR="000E5ECC">
        <w:t>and the</w:t>
      </w:r>
      <w:r w:rsidR="00E66A10">
        <w:t>ir</w:t>
      </w:r>
      <w:r w:rsidR="000E5ECC">
        <w:t xml:space="preserve"> power expectations</w:t>
      </w:r>
      <w:r w:rsidR="00E66A10">
        <w:t xml:space="preserve"> identified, it is possible</w:t>
      </w:r>
      <w:r w:rsidR="004B23A6">
        <w:t xml:space="preserve"> to </w:t>
      </w:r>
      <w:r w:rsidR="00691533">
        <w:t>specify</w:t>
      </w:r>
      <w:r w:rsidR="004B23A6">
        <w:t xml:space="preserve"> </w:t>
      </w:r>
      <w:r w:rsidR="00BF6833">
        <w:t>the FDSS based enhancement</w:t>
      </w:r>
      <w:r w:rsidR="00691533">
        <w:t xml:space="preserve"> </w:t>
      </w:r>
      <w:r w:rsidR="00E66A10">
        <w:t xml:space="preserve">on top of the </w:t>
      </w:r>
      <w:r w:rsidR="00A00242">
        <w:t>inner region boost</w:t>
      </w:r>
      <w:r w:rsidR="00EE641B">
        <w:t xml:space="preserve"> enhancement</w:t>
      </w:r>
      <w:r w:rsidR="00F43C1B">
        <w:t xml:space="preserve">. </w:t>
      </w:r>
      <w:r w:rsidR="00790EF5">
        <w:t>The general technique is to enable boost</w:t>
      </w:r>
      <w:r w:rsidR="00CD7585">
        <w:t xml:space="preserve"> (</w:t>
      </w:r>
      <w:proofErr w:type="spellStart"/>
      <w:r w:rsidR="00CD7585">
        <w:t>i.e</w:t>
      </w:r>
      <w:proofErr w:type="spellEnd"/>
      <w:r w:rsidR="00CD7585">
        <w:t xml:space="preserve"> define a ∆P</w:t>
      </w:r>
      <w:r w:rsidR="00CD7585" w:rsidRPr="00AD775B">
        <w:rPr>
          <w:vertAlign w:val="subscript"/>
        </w:rPr>
        <w:t>powerclass</w:t>
      </w:r>
      <w:r w:rsidR="00CD7585">
        <w:t xml:space="preserve"> of -1 dB)</w:t>
      </w:r>
      <w:r w:rsidR="00790EF5">
        <w:t xml:space="preserve"> in </w:t>
      </w:r>
      <w:r w:rsidR="00647F74">
        <w:t xml:space="preserve">the larger ‘enhanced power’ </w:t>
      </w:r>
      <w:r w:rsidR="00702F04">
        <w:t>region and</w:t>
      </w:r>
      <w:r w:rsidR="00647F74">
        <w:t xml:space="preserve"> ensure sufficient MPR exists for cases where boosting is not feasible. </w:t>
      </w:r>
      <w:r w:rsidR="00642627">
        <w:t xml:space="preserve">The combined inner + outer enhancement is captured graphically in figure 2.3-3. </w:t>
      </w:r>
    </w:p>
    <w:p w14:paraId="3BF38A80" w14:textId="220BB764" w:rsidR="008A3A3F" w:rsidRDefault="008A3A3F" w:rsidP="000B403E"/>
    <w:p w14:paraId="289206D8" w14:textId="62D0357B" w:rsidR="00E82E13" w:rsidRPr="00E82E13" w:rsidRDefault="00E82E13">
      <w:pPr>
        <w:spacing w:after="0"/>
      </w:pPr>
      <w:r>
        <w:lastRenderedPageBreak/>
        <w:t>The key observation</w:t>
      </w:r>
      <w:r w:rsidR="00EE45B5">
        <w:t>s</w:t>
      </w:r>
      <w:r>
        <w:t xml:space="preserve"> </w:t>
      </w:r>
      <w:r w:rsidR="00EE45B5">
        <w:t>are</w:t>
      </w:r>
      <w:r>
        <w:t xml:space="preserve"> th</w:t>
      </w:r>
      <w:r w:rsidR="00560356">
        <w:t>at</w:t>
      </w:r>
      <w:r w:rsidR="001234DE">
        <w:t xml:space="preserve"> if the </w:t>
      </w:r>
      <w:r w:rsidR="00F15E60">
        <w:t>region where ∆P</w:t>
      </w:r>
      <w:r w:rsidR="00F15E60" w:rsidRPr="00AD775B">
        <w:rPr>
          <w:vertAlign w:val="subscript"/>
        </w:rPr>
        <w:t>powerclass</w:t>
      </w:r>
      <w:r w:rsidR="00F15E60">
        <w:t xml:space="preserve"> of -1 dB can be defined </w:t>
      </w:r>
      <w:r w:rsidR="00A74A54">
        <w:t>only to the enhancement region</w:t>
      </w:r>
      <w:r w:rsidR="00F15E60">
        <w:t>,</w:t>
      </w:r>
      <w:r w:rsidR="00560356">
        <w:t xml:space="preserve"> legacy MPRs</w:t>
      </w:r>
      <w:r w:rsidR="00321B32">
        <w:t xml:space="preserve"> can be retained</w:t>
      </w:r>
      <w:r w:rsidR="00B030FD">
        <w:t xml:space="preserve">. Furthermore, </w:t>
      </w:r>
      <w:r w:rsidR="00321B32">
        <w:t>while outer</w:t>
      </w:r>
      <w:r w:rsidR="0058793D">
        <w:t xml:space="preserve"> waveforms </w:t>
      </w:r>
      <w:r w:rsidR="00B030FD">
        <w:t xml:space="preserve">in the enhanced power region </w:t>
      </w:r>
      <w:r w:rsidR="0058793D">
        <w:t>are expected to transmit at legacy MPR0 power level, they are not precluded from boosting.</w:t>
      </w:r>
      <w:r>
        <w:t xml:space="preserve"> </w:t>
      </w:r>
      <w:r w:rsidR="00783702">
        <w:t>A side condition to note is that</w:t>
      </w:r>
      <w:r w:rsidR="00E7256F">
        <w:t xml:space="preserve"> FDSS </w:t>
      </w:r>
      <w:r w:rsidR="00FE113E">
        <w:t>need</w:t>
      </w:r>
      <w:r w:rsidR="006E5D4D">
        <w:t>s</w:t>
      </w:r>
      <w:r w:rsidR="00FE113E">
        <w:t xml:space="preserve"> to be</w:t>
      </w:r>
      <w:r w:rsidR="00E7256F">
        <w:t xml:space="preserve"> enabled </w:t>
      </w:r>
      <w:r w:rsidR="00B03E00">
        <w:t xml:space="preserve">only for </w:t>
      </w:r>
      <w:r w:rsidR="000B0D0C">
        <w:t xml:space="preserve">those </w:t>
      </w:r>
      <w:r w:rsidR="00B03E00">
        <w:t>waveforms that lie</w:t>
      </w:r>
      <w:r w:rsidR="000B0D0C">
        <w:t xml:space="preserve">, </w:t>
      </w:r>
      <w:r w:rsidR="00B03E00">
        <w:t xml:space="preserve">inside the enhanced power region but </w:t>
      </w:r>
      <w:r w:rsidR="000B0D0C">
        <w:t>outside</w:t>
      </w:r>
      <w:r w:rsidR="00B03E00">
        <w:t xml:space="preserve"> the enhanced inner region</w:t>
      </w:r>
      <w:r w:rsidR="00B43492">
        <w:t xml:space="preserve"> </w:t>
      </w:r>
      <w:r w:rsidR="004D3DF0">
        <w:t>[2,3]</w:t>
      </w:r>
      <w:r w:rsidR="000407F5">
        <w:t>.</w:t>
      </w:r>
    </w:p>
    <w:p w14:paraId="4F41CC0A" w14:textId="77777777" w:rsidR="00E82E13" w:rsidRDefault="00E82E13">
      <w:pPr>
        <w:spacing w:after="0"/>
        <w:rPr>
          <w:b/>
          <w:bCs/>
        </w:rPr>
      </w:pPr>
    </w:p>
    <w:p w14:paraId="0E352486" w14:textId="3C707AF0" w:rsidR="00AB6B9F" w:rsidRDefault="00971E6F">
      <w:pPr>
        <w:spacing w:after="0"/>
        <w:rPr>
          <w:b/>
          <w:bCs/>
        </w:rPr>
      </w:pPr>
      <w:r w:rsidRPr="0025672F">
        <w:rPr>
          <w:b/>
          <w:bCs/>
        </w:rPr>
        <w:t xml:space="preserve">Observation 5: The FDSS based enhancement can be added </w:t>
      </w:r>
      <w:r w:rsidR="00EA6610" w:rsidRPr="0025672F">
        <w:rPr>
          <w:b/>
          <w:bCs/>
        </w:rPr>
        <w:t>to complement</w:t>
      </w:r>
      <w:r w:rsidRPr="0025672F">
        <w:rPr>
          <w:b/>
          <w:bCs/>
        </w:rPr>
        <w:t xml:space="preserve"> </w:t>
      </w:r>
      <w:r w:rsidR="00643AC8" w:rsidRPr="0025672F">
        <w:rPr>
          <w:b/>
          <w:bCs/>
        </w:rPr>
        <w:t>the boosting enhancement defined for legacy waveforms inside the inner region</w:t>
      </w:r>
      <w:r w:rsidR="009A4782">
        <w:rPr>
          <w:b/>
          <w:bCs/>
        </w:rPr>
        <w:t xml:space="preserve"> while retaining legacy MPRs</w:t>
      </w:r>
      <w:r w:rsidR="00643AC8" w:rsidRPr="0025672F">
        <w:rPr>
          <w:b/>
          <w:bCs/>
        </w:rPr>
        <w:t>.</w:t>
      </w:r>
    </w:p>
    <w:p w14:paraId="22BD0ED9" w14:textId="77777777" w:rsidR="00883DFB" w:rsidRDefault="00883DFB">
      <w:pPr>
        <w:spacing w:after="0"/>
        <w:rPr>
          <w:b/>
          <w:bCs/>
        </w:rPr>
      </w:pPr>
    </w:p>
    <w:p w14:paraId="53FF2CA1" w14:textId="7E1DAC72" w:rsidR="009A2527" w:rsidRDefault="006A453F">
      <w:pPr>
        <w:spacing w:after="0"/>
      </w:pPr>
      <w:r>
        <w:t xml:space="preserve">For </w:t>
      </w:r>
      <w:r w:rsidR="00AA55F9">
        <w:t xml:space="preserve">UL limited scenarios, the target </w:t>
      </w:r>
      <w:r w:rsidR="002B3A91">
        <w:t xml:space="preserve">use-case </w:t>
      </w:r>
      <w:r w:rsidR="00AA55F9">
        <w:t xml:space="preserve">of </w:t>
      </w:r>
      <w:r w:rsidR="00E504B5">
        <w:t xml:space="preserve">the </w:t>
      </w:r>
      <w:r>
        <w:t>coverage enhancement</w:t>
      </w:r>
      <w:r w:rsidR="00E504B5">
        <w:t xml:space="preserve"> WI</w:t>
      </w:r>
      <w:r>
        <w:t>, only narrow RB allocations are foreseen</w:t>
      </w:r>
      <w:r w:rsidR="009A2527">
        <w:t xml:space="preserve">. </w:t>
      </w:r>
      <w:r w:rsidR="00EF21C2">
        <w:t>Very g</w:t>
      </w:r>
      <w:r w:rsidR="005E1D65">
        <w:t xml:space="preserve">enerously, the limit for narrow allocations can be taken as </w:t>
      </w:r>
      <w:r w:rsidR="00670967">
        <w:t xml:space="preserve">64 RBs for </w:t>
      </w:r>
      <w:r w:rsidR="00E9535F">
        <w:t>30 kHz SCS (TDD) and 16 RBs for 15</w:t>
      </w:r>
      <w:r w:rsidR="00156E86">
        <w:t xml:space="preserve"> kHz SCS</w:t>
      </w:r>
      <w:r w:rsidR="00C70701">
        <w:t xml:space="preserve"> (FDD)</w:t>
      </w:r>
      <w:r w:rsidR="00156E86">
        <w:t xml:space="preserve">. </w:t>
      </w:r>
      <w:r w:rsidR="009A2527" w:rsidRPr="00883DFB">
        <w:t xml:space="preserve">The fraction of </w:t>
      </w:r>
      <w:r w:rsidR="009A2527">
        <w:t>RB allocations</w:t>
      </w:r>
      <w:r w:rsidR="009A2527">
        <w:t xml:space="preserve"> relative to </w:t>
      </w:r>
      <w:r w:rsidR="00156E86">
        <w:t>these</w:t>
      </w:r>
      <w:r w:rsidR="00262C8B">
        <w:t xml:space="preserve"> limit</w:t>
      </w:r>
      <w:r w:rsidR="00156E86">
        <w:t>s</w:t>
      </w:r>
      <w:r w:rsidR="00262C8B">
        <w:t xml:space="preserve"> that benefit from these schemes are plotted </w:t>
      </w:r>
      <w:r w:rsidR="005E1D65">
        <w:t xml:space="preserve"> </w:t>
      </w:r>
      <w:r w:rsidR="00262C8B" w:rsidRPr="00883DFB">
        <w:t>graphically below</w:t>
      </w:r>
      <w:r w:rsidR="00262C8B">
        <w:t xml:space="preserve"> in figure 2.3-4, based on the proposed expression for value of parameter ‘P1’</w:t>
      </w:r>
      <w:r w:rsidR="00262C8B" w:rsidRPr="00883DFB">
        <w:t>:</w:t>
      </w:r>
    </w:p>
    <w:p w14:paraId="21796F2B" w14:textId="77777777" w:rsidR="009A2527" w:rsidRDefault="009A2527">
      <w:pPr>
        <w:spacing w:after="0"/>
      </w:pPr>
    </w:p>
    <w:p w14:paraId="0DCA6F56" w14:textId="7C72D825" w:rsidR="009A2527" w:rsidRDefault="00262C8B">
      <w:pPr>
        <w:spacing w:after="0"/>
      </w:pPr>
      <w:r>
        <w:rPr>
          <w:b/>
          <w:bCs/>
          <w:noProof/>
        </w:rPr>
        <mc:AlternateContent>
          <mc:Choice Requires="wpc">
            <w:drawing>
              <wp:inline distT="0" distB="0" distL="0" distR="0" wp14:anchorId="5CDAEB11" wp14:editId="3BC7618B">
                <wp:extent cx="5486400" cy="2451489"/>
                <wp:effectExtent l="0" t="0" r="0" b="6350"/>
                <wp:docPr id="18" name="Canvas 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5" name="Text Box 223"/>
                        <wps:cNvSpPr txBox="1"/>
                        <wps:spPr>
                          <a:xfrm>
                            <a:off x="824545" y="2159579"/>
                            <a:ext cx="4233725" cy="251460"/>
                          </a:xfrm>
                          <a:prstGeom prst="rect">
                            <a:avLst/>
                          </a:prstGeom>
                          <a:solidFill>
                            <a:schemeClr val="lt1"/>
                          </a:solidFill>
                          <a:ln w="6350">
                            <a:solidFill>
                              <a:prstClr val="black"/>
                            </a:solidFill>
                          </a:ln>
                        </wps:spPr>
                        <wps:txbx>
                          <w:txbxContent>
                            <w:p w14:paraId="02A8DE65" w14:textId="739BEADA" w:rsidR="00262C8B" w:rsidRPr="00AF3DB9" w:rsidRDefault="00262C8B" w:rsidP="00262C8B">
                              <w:pPr>
                                <w:jc w:val="center"/>
                                <w:rPr>
                                  <w:sz w:val="18"/>
                                  <w:szCs w:val="18"/>
                                </w:rPr>
                              </w:pPr>
                              <w:r w:rsidRPr="00AF3DB9">
                                <w:rPr>
                                  <w:sz w:val="18"/>
                                  <w:szCs w:val="18"/>
                                </w:rPr>
                                <w:t>Figure 2.3-</w:t>
                              </w:r>
                              <w:r>
                                <w:rPr>
                                  <w:sz w:val="18"/>
                                  <w:szCs w:val="18"/>
                                </w:rPr>
                                <w:t>4</w:t>
                              </w:r>
                              <w:r w:rsidRPr="00AF3DB9">
                                <w:rPr>
                                  <w:sz w:val="18"/>
                                  <w:szCs w:val="18"/>
                                </w:rPr>
                                <w:t xml:space="preserve">: Fraction of </w:t>
                              </w:r>
                              <w:r w:rsidRPr="00AC74BB">
                                <w:rPr>
                                  <w:sz w:val="18"/>
                                  <w:szCs w:val="18"/>
                                  <w:highlight w:val="yellow"/>
                                </w:rPr>
                                <w:t>narrow</w:t>
                              </w:r>
                              <w:r>
                                <w:rPr>
                                  <w:sz w:val="18"/>
                                  <w:szCs w:val="18"/>
                                </w:rPr>
                                <w:t xml:space="preserve"> </w:t>
                              </w:r>
                              <w:r>
                                <w:rPr>
                                  <w:sz w:val="18"/>
                                  <w:szCs w:val="18"/>
                                </w:rPr>
                                <w:t>DFT-s</w:t>
                              </w:r>
                              <w:r>
                                <w:rPr>
                                  <w:sz w:val="18"/>
                                  <w:szCs w:val="18"/>
                                </w:rPr>
                                <w:t xml:space="preserve"> allocations</w:t>
                              </w:r>
                              <w:r w:rsidRPr="00AF3DB9">
                                <w:rPr>
                                  <w:sz w:val="18"/>
                                  <w:szCs w:val="18"/>
                                </w:rPr>
                                <w:t xml:space="preserve"> </w:t>
                              </w:r>
                              <w:r w:rsidR="00445068">
                                <w:rPr>
                                  <w:sz w:val="18"/>
                                  <w:szCs w:val="18"/>
                                </w:rPr>
                                <w:t>that benefit from enhancement</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7" name="Picture 27"/>
                          <pic:cNvPicPr>
                            <a:picLocks noChangeAspect="1"/>
                          </pic:cNvPicPr>
                        </pic:nvPicPr>
                        <pic:blipFill>
                          <a:blip r:embed="rId20"/>
                          <a:stretch>
                            <a:fillRect/>
                          </a:stretch>
                        </pic:blipFill>
                        <pic:spPr>
                          <a:xfrm>
                            <a:off x="2743200" y="0"/>
                            <a:ext cx="2743200" cy="2057400"/>
                          </a:xfrm>
                          <a:prstGeom prst="rect">
                            <a:avLst/>
                          </a:prstGeom>
                        </pic:spPr>
                      </pic:pic>
                      <pic:pic xmlns:pic="http://schemas.openxmlformats.org/drawingml/2006/picture">
                        <pic:nvPicPr>
                          <pic:cNvPr id="28" name="Picture 28"/>
                          <pic:cNvPicPr>
                            <a:picLocks noChangeAspect="1"/>
                          </pic:cNvPicPr>
                        </pic:nvPicPr>
                        <pic:blipFill>
                          <a:blip r:embed="rId21"/>
                          <a:stretch>
                            <a:fillRect/>
                          </a:stretch>
                        </pic:blipFill>
                        <pic:spPr>
                          <a:xfrm>
                            <a:off x="0" y="0"/>
                            <a:ext cx="2743200" cy="2057400"/>
                          </a:xfrm>
                          <a:prstGeom prst="rect">
                            <a:avLst/>
                          </a:prstGeom>
                        </pic:spPr>
                      </pic:pic>
                    </wpc:wpc>
                  </a:graphicData>
                </a:graphic>
              </wp:inline>
            </w:drawing>
          </mc:Choice>
          <mc:Fallback>
            <w:pict>
              <v:group w14:anchorId="5CDAEB11" id="Canvas 18" o:spid="_x0000_s1149" editas="canvas" style="width:6in;height:193.05pt;mso-position-horizontal-relative:char;mso-position-vertical-relative:line" coordsize="54864,24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">
                <v:shape id="_x0000_s1150" type="#_x0000_t75" style="position:absolute;width:54864;height:24511;visibility:visible;mso-wrap-style:square" filled="t">
                  <v:fill o:detectmouseclick="t"/>
                  <v:path o:connecttype="none"/>
                </v:shape>
                <v:shape id="Text Box 223" o:spid="_x0000_s1151" type="#_x0000_t202" style="position:absolute;left:8245;top:21595;width:42337;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Mj6vwAAANsAAAAPAAAAZHJzL2Rvd25yZXYueG1sRE9NawIx&#10;EL0X+h/CFHqr2RYq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B3IMj6vwAAANsAAAAPAAAAAAAA&#10;AAAAAAAAAAcCAABkcnMvZG93bnJldi54bWxQSwUGAAAAAAMAAwC3AAAA8wIAAAAA&#10;" fillcolor="white [3201]" strokeweight=".5pt">
                  <v:textbox>
                    <w:txbxContent>
                      <w:p w14:paraId="02A8DE65" w14:textId="739BEADA" w:rsidR="00262C8B" w:rsidRPr="00AF3DB9" w:rsidRDefault="00262C8B" w:rsidP="00262C8B">
                        <w:pPr>
                          <w:jc w:val="center"/>
                          <w:rPr>
                            <w:sz w:val="18"/>
                            <w:szCs w:val="18"/>
                          </w:rPr>
                        </w:pPr>
                        <w:r w:rsidRPr="00AF3DB9">
                          <w:rPr>
                            <w:sz w:val="18"/>
                            <w:szCs w:val="18"/>
                          </w:rPr>
                          <w:t>Figure 2.3-</w:t>
                        </w:r>
                        <w:r>
                          <w:rPr>
                            <w:sz w:val="18"/>
                            <w:szCs w:val="18"/>
                          </w:rPr>
                          <w:t>4</w:t>
                        </w:r>
                        <w:r w:rsidRPr="00AF3DB9">
                          <w:rPr>
                            <w:sz w:val="18"/>
                            <w:szCs w:val="18"/>
                          </w:rPr>
                          <w:t xml:space="preserve">: Fraction of </w:t>
                        </w:r>
                        <w:r w:rsidRPr="00AC74BB">
                          <w:rPr>
                            <w:sz w:val="18"/>
                            <w:szCs w:val="18"/>
                            <w:highlight w:val="yellow"/>
                          </w:rPr>
                          <w:t>narrow</w:t>
                        </w:r>
                        <w:r>
                          <w:rPr>
                            <w:sz w:val="18"/>
                            <w:szCs w:val="18"/>
                          </w:rPr>
                          <w:t xml:space="preserve"> </w:t>
                        </w:r>
                        <w:r>
                          <w:rPr>
                            <w:sz w:val="18"/>
                            <w:szCs w:val="18"/>
                          </w:rPr>
                          <w:t>DFT-s</w:t>
                        </w:r>
                        <w:r>
                          <w:rPr>
                            <w:sz w:val="18"/>
                            <w:szCs w:val="18"/>
                          </w:rPr>
                          <w:t xml:space="preserve"> allocations</w:t>
                        </w:r>
                        <w:r w:rsidRPr="00AF3DB9">
                          <w:rPr>
                            <w:sz w:val="18"/>
                            <w:szCs w:val="18"/>
                          </w:rPr>
                          <w:t xml:space="preserve"> </w:t>
                        </w:r>
                        <w:r w:rsidR="00445068">
                          <w:rPr>
                            <w:sz w:val="18"/>
                            <w:szCs w:val="18"/>
                          </w:rPr>
                          <w:t>that benefit from enhancement</w:t>
                        </w:r>
                      </w:p>
                    </w:txbxContent>
                  </v:textbox>
                </v:shape>
                <v:shape id="Picture 27" o:spid="_x0000_s1152" type="#_x0000_t75" style="position:absolute;left:27432;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">
                  <v:imagedata r:id="rId22" o:title=""/>
                </v:shape>
                <v:shape id="Picture 28" o:spid="_x0000_s1153" type="#_x0000_t75" style="position:absolute;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">
                  <v:imagedata r:id="rId23" o:title=""/>
                </v:shape>
                <w10:anchorlock/>
              </v:group>
            </w:pict>
          </mc:Fallback>
        </mc:AlternateContent>
      </w:r>
    </w:p>
    <w:p w14:paraId="38B98A9C" w14:textId="77777777" w:rsidR="009A2527" w:rsidRDefault="009A2527">
      <w:pPr>
        <w:spacing w:after="0"/>
      </w:pPr>
    </w:p>
    <w:p w14:paraId="01140AE7" w14:textId="5A4CC9B7" w:rsidR="00883DFB" w:rsidRPr="00883DFB" w:rsidRDefault="00A2539B">
      <w:pPr>
        <w:spacing w:after="0"/>
      </w:pPr>
      <w:r>
        <w:t>If the technique is extended to wider waveforms</w:t>
      </w:r>
      <w:r w:rsidR="004C38CB">
        <w:t xml:space="preserve"> also</w:t>
      </w:r>
      <w:r w:rsidR="00ED1870">
        <w:t xml:space="preserve"> </w:t>
      </w:r>
      <w:r w:rsidR="00924977">
        <w:t xml:space="preserve">to determine </w:t>
      </w:r>
      <w:r w:rsidR="00C16215">
        <w:t xml:space="preserve">benefit for </w:t>
      </w:r>
      <w:r w:rsidR="00924977">
        <w:t>opportunistic use outside what can strictly be considered coverage enhancement</w:t>
      </w:r>
      <w:r w:rsidR="004C38CB">
        <w:t>, t</w:t>
      </w:r>
      <w:r w:rsidR="00883DFB" w:rsidRPr="00883DFB">
        <w:t xml:space="preserve">he fraction of </w:t>
      </w:r>
      <w:r w:rsidR="001E1246">
        <w:t>RB allocations</w:t>
      </w:r>
      <w:r w:rsidR="0087501D">
        <w:t xml:space="preserve"> </w:t>
      </w:r>
      <w:r w:rsidR="00883DFB" w:rsidRPr="00883DFB">
        <w:t xml:space="preserve">that benefit from these schemes </w:t>
      </w:r>
      <w:r w:rsidR="004C38CB">
        <w:t>degrade</w:t>
      </w:r>
      <w:r w:rsidR="00AC74BB">
        <w:t>s</w:t>
      </w:r>
      <w:r w:rsidR="004C38CB">
        <w:t xml:space="preserve"> slightly, </w:t>
      </w:r>
      <w:r w:rsidR="00853324">
        <w:t xml:space="preserve">but </w:t>
      </w:r>
      <w:r w:rsidR="00AC74BB">
        <w:t xml:space="preserve">the technique </w:t>
      </w:r>
      <w:r w:rsidR="00853324">
        <w:t xml:space="preserve">remains attractive, </w:t>
      </w:r>
      <w:r w:rsidR="004C38CB">
        <w:t>as shown</w:t>
      </w:r>
      <w:r w:rsidR="00883DFB" w:rsidRPr="00883DFB">
        <w:t xml:space="preserve"> graphically below</w:t>
      </w:r>
      <w:r w:rsidR="0081189C">
        <w:t xml:space="preserve"> in fi</w:t>
      </w:r>
      <w:r w:rsidR="00B54DE3">
        <w:t>g</w:t>
      </w:r>
      <w:r w:rsidR="0081189C">
        <w:t>ure 2.3</w:t>
      </w:r>
      <w:r w:rsidR="00DE673E">
        <w:t>-</w:t>
      </w:r>
      <w:r w:rsidR="00262C8B">
        <w:t>5</w:t>
      </w:r>
      <w:r w:rsidR="00ED1870">
        <w:t>.</w:t>
      </w:r>
    </w:p>
    <w:p w14:paraId="4ABF793D" w14:textId="77777777" w:rsidR="00883DFB" w:rsidRDefault="00883DFB">
      <w:pPr>
        <w:spacing w:after="0"/>
        <w:rPr>
          <w:b/>
          <w:bCs/>
        </w:rPr>
      </w:pPr>
    </w:p>
    <w:p w14:paraId="0A9CAAD6" w14:textId="25A095E4" w:rsidR="00883DFB" w:rsidRPr="0025672F" w:rsidRDefault="00883DFB">
      <w:pPr>
        <w:spacing w:after="0"/>
        <w:rPr>
          <w:b/>
          <w:bCs/>
        </w:rPr>
      </w:pPr>
      <w:r>
        <w:rPr>
          <w:b/>
          <w:bCs/>
          <w:noProof/>
        </w:rPr>
        <mc:AlternateContent>
          <mc:Choice Requires="wpc">
            <w:drawing>
              <wp:inline distT="0" distB="0" distL="0" distR="0" wp14:anchorId="29D3B62F" wp14:editId="70E521E7">
                <wp:extent cx="5486400" cy="2451489"/>
                <wp:effectExtent l="0" t="0" r="0" b="6350"/>
                <wp:docPr id="265" name="Canvas 26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3" name="Text Box 223"/>
                        <wps:cNvSpPr txBox="1"/>
                        <wps:spPr>
                          <a:xfrm>
                            <a:off x="591983" y="2159579"/>
                            <a:ext cx="4207296" cy="251460"/>
                          </a:xfrm>
                          <a:prstGeom prst="rect">
                            <a:avLst/>
                          </a:prstGeom>
                          <a:solidFill>
                            <a:schemeClr val="lt1"/>
                          </a:solidFill>
                          <a:ln w="6350">
                            <a:solidFill>
                              <a:prstClr val="black"/>
                            </a:solidFill>
                          </a:ln>
                        </wps:spPr>
                        <wps:txbx>
                          <w:txbxContent>
                            <w:p w14:paraId="73EB985D" w14:textId="7102E527" w:rsidR="00B54DE3" w:rsidRPr="00AF3DB9" w:rsidRDefault="00B54DE3" w:rsidP="00B54DE3">
                              <w:pPr>
                                <w:jc w:val="center"/>
                                <w:rPr>
                                  <w:sz w:val="18"/>
                                  <w:szCs w:val="18"/>
                                </w:rPr>
                              </w:pPr>
                              <w:r w:rsidRPr="00AF3DB9">
                                <w:rPr>
                                  <w:sz w:val="18"/>
                                  <w:szCs w:val="18"/>
                                </w:rPr>
                                <w:t>Figure 2.3-</w:t>
                              </w:r>
                              <w:r w:rsidR="00262C8B">
                                <w:rPr>
                                  <w:sz w:val="18"/>
                                  <w:szCs w:val="18"/>
                                </w:rPr>
                                <w:t>5</w:t>
                              </w:r>
                              <w:r w:rsidR="00445068" w:rsidRPr="00445068">
                                <w:rPr>
                                  <w:sz w:val="18"/>
                                  <w:szCs w:val="18"/>
                                </w:rPr>
                                <w:t xml:space="preserve"> </w:t>
                              </w:r>
                              <w:r w:rsidR="00445068" w:rsidRPr="00AF3DB9">
                                <w:rPr>
                                  <w:sz w:val="18"/>
                                  <w:szCs w:val="18"/>
                                </w:rPr>
                                <w:t xml:space="preserve">Fraction of </w:t>
                              </w:r>
                              <w:r w:rsidR="00445068" w:rsidRPr="00AC74BB">
                                <w:rPr>
                                  <w:sz w:val="18"/>
                                  <w:szCs w:val="18"/>
                                  <w:highlight w:val="yellow"/>
                                </w:rPr>
                                <w:t>all possible</w:t>
                              </w:r>
                              <w:r w:rsidR="00445068">
                                <w:rPr>
                                  <w:sz w:val="18"/>
                                  <w:szCs w:val="18"/>
                                </w:rPr>
                                <w:t xml:space="preserve"> DFT-s allocations</w:t>
                              </w:r>
                              <w:r w:rsidR="00445068" w:rsidRPr="00AF3DB9">
                                <w:rPr>
                                  <w:sz w:val="18"/>
                                  <w:szCs w:val="18"/>
                                </w:rPr>
                                <w:t xml:space="preserve"> </w:t>
                              </w:r>
                              <w:r w:rsidR="00445068">
                                <w:rPr>
                                  <w:sz w:val="18"/>
                                  <w:szCs w:val="18"/>
                                </w:rPr>
                                <w:t>that benefit from enhancement</w:t>
                              </w:r>
                              <w:r w:rsidR="00445068" w:rsidRPr="00AC74BB">
                                <w:rPr>
                                  <w:sz w:val="18"/>
                                  <w:szCs w:val="18"/>
                                  <w:highlight w:val="yellow"/>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 name="Picture 25"/>
                          <pic:cNvPicPr>
                            <a:picLocks noChangeAspect="1"/>
                          </pic:cNvPicPr>
                        </pic:nvPicPr>
                        <pic:blipFill>
                          <a:blip r:embed="rId24"/>
                          <a:stretch>
                            <a:fillRect/>
                          </a:stretch>
                        </pic:blipFill>
                        <pic:spPr>
                          <a:xfrm>
                            <a:off x="0" y="0"/>
                            <a:ext cx="2743200" cy="2057400"/>
                          </a:xfrm>
                          <a:prstGeom prst="rect">
                            <a:avLst/>
                          </a:prstGeom>
                        </pic:spPr>
                      </pic:pic>
                      <pic:pic xmlns:pic="http://schemas.openxmlformats.org/drawingml/2006/picture">
                        <pic:nvPicPr>
                          <pic:cNvPr id="26" name="Picture 26"/>
                          <pic:cNvPicPr>
                            <a:picLocks noChangeAspect="1"/>
                          </pic:cNvPicPr>
                        </pic:nvPicPr>
                        <pic:blipFill>
                          <a:blip r:embed="rId25"/>
                          <a:stretch>
                            <a:fillRect/>
                          </a:stretch>
                        </pic:blipFill>
                        <pic:spPr>
                          <a:xfrm>
                            <a:off x="2743200" y="0"/>
                            <a:ext cx="2743200" cy="2057400"/>
                          </a:xfrm>
                          <a:prstGeom prst="rect">
                            <a:avLst/>
                          </a:prstGeom>
                        </pic:spPr>
                      </pic:pic>
                    </wpc:wpc>
                  </a:graphicData>
                </a:graphic>
              </wp:inline>
            </w:drawing>
          </mc:Choice>
          <mc:Fallback>
            <w:pict>
              <v:group w14:anchorId="29D3B62F" id="Canvas 265" o:spid="_x0000_s1154" editas="canvas" style="width:6in;height:193.05pt;mso-position-horizontal-relative:char;mso-position-vertical-relative:line" coordsize="54864,24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">
                <v:shape id="_x0000_s1155" type="#_x0000_t75" style="position:absolute;width:54864;height:24511;visibility:visible;mso-wrap-style:square" filled="t">
                  <v:fill o:detectmouseclick="t"/>
                  <v:path o:connecttype="none"/>
                </v:shape>
                <v:shape id="Text Box 223" o:spid="_x0000_s1156" type="#_x0000_t202" style="position:absolute;left:5919;top:21595;width:42073;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" fillcolor="white [3201]" strokeweight=".5pt">
                  <v:textbox>
                    <w:txbxContent>
                      <w:p w14:paraId="73EB985D" w14:textId="7102E527" w:rsidR="00B54DE3" w:rsidRPr="00AF3DB9" w:rsidRDefault="00B54DE3" w:rsidP="00B54DE3">
                        <w:pPr>
                          <w:jc w:val="center"/>
                          <w:rPr>
                            <w:sz w:val="18"/>
                            <w:szCs w:val="18"/>
                          </w:rPr>
                        </w:pPr>
                        <w:r w:rsidRPr="00AF3DB9">
                          <w:rPr>
                            <w:sz w:val="18"/>
                            <w:szCs w:val="18"/>
                          </w:rPr>
                          <w:t>Figure 2.3-</w:t>
                        </w:r>
                        <w:r w:rsidR="00262C8B">
                          <w:rPr>
                            <w:sz w:val="18"/>
                            <w:szCs w:val="18"/>
                          </w:rPr>
                          <w:t>5</w:t>
                        </w:r>
                        <w:r w:rsidR="00445068" w:rsidRPr="00445068">
                          <w:rPr>
                            <w:sz w:val="18"/>
                            <w:szCs w:val="18"/>
                          </w:rPr>
                          <w:t xml:space="preserve"> </w:t>
                        </w:r>
                        <w:r w:rsidR="00445068" w:rsidRPr="00AF3DB9">
                          <w:rPr>
                            <w:sz w:val="18"/>
                            <w:szCs w:val="18"/>
                          </w:rPr>
                          <w:t xml:space="preserve">Fraction of </w:t>
                        </w:r>
                        <w:r w:rsidR="00445068" w:rsidRPr="00AC74BB">
                          <w:rPr>
                            <w:sz w:val="18"/>
                            <w:szCs w:val="18"/>
                            <w:highlight w:val="yellow"/>
                          </w:rPr>
                          <w:t>all possible</w:t>
                        </w:r>
                        <w:r w:rsidR="00445068">
                          <w:rPr>
                            <w:sz w:val="18"/>
                            <w:szCs w:val="18"/>
                          </w:rPr>
                          <w:t xml:space="preserve"> DFT-s allocations</w:t>
                        </w:r>
                        <w:r w:rsidR="00445068" w:rsidRPr="00AF3DB9">
                          <w:rPr>
                            <w:sz w:val="18"/>
                            <w:szCs w:val="18"/>
                          </w:rPr>
                          <w:t xml:space="preserve"> </w:t>
                        </w:r>
                        <w:r w:rsidR="00445068">
                          <w:rPr>
                            <w:sz w:val="18"/>
                            <w:szCs w:val="18"/>
                          </w:rPr>
                          <w:t>that benefit from enhancement</w:t>
                        </w:r>
                        <w:r w:rsidR="00445068" w:rsidRPr="00AC74BB">
                          <w:rPr>
                            <w:sz w:val="18"/>
                            <w:szCs w:val="18"/>
                            <w:highlight w:val="yellow"/>
                          </w:rPr>
                          <w:t xml:space="preserve"> </w:t>
                        </w:r>
                      </w:p>
                    </w:txbxContent>
                  </v:textbox>
                </v:shape>
                <v:shape id="Picture 25" o:spid="_x0000_s1157" type="#_x0000_t75" style="position:absolute;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">
                  <v:imagedata r:id="rId26" o:title=""/>
                </v:shape>
                <v:shape id="Picture 26" o:spid="_x0000_s1158" type="#_x0000_t75" style="position:absolute;left:27432;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">
                  <v:imagedata r:id="rId27" o:title=""/>
                </v:shape>
                <w10:anchorlock/>
              </v:group>
            </w:pict>
          </mc:Fallback>
        </mc:AlternateContent>
      </w:r>
    </w:p>
    <w:p w14:paraId="33F9A800" w14:textId="17796E8D" w:rsidR="00DC38FF" w:rsidRDefault="00DC38FF">
      <w:pPr>
        <w:spacing w:after="0"/>
      </w:pPr>
    </w:p>
    <w:p w14:paraId="07593AEE" w14:textId="2045D4C1" w:rsidR="0003467A" w:rsidRDefault="0003467A" w:rsidP="0003467A">
      <w:pPr>
        <w:pStyle w:val="Heading2"/>
      </w:pPr>
      <w:r>
        <w:lastRenderedPageBreak/>
        <w:t xml:space="preserve">On </w:t>
      </w:r>
      <w:r w:rsidR="00312743">
        <w:t>criteria</w:t>
      </w:r>
      <w:r w:rsidR="00647371">
        <w:t xml:space="preserve"> for</w:t>
      </w:r>
      <w:r>
        <w:t xml:space="preserve"> new regions</w:t>
      </w:r>
    </w:p>
    <w:p w14:paraId="3575E830" w14:textId="281F100E" w:rsidR="0003467A" w:rsidRDefault="00476871" w:rsidP="0003467A">
      <w:pPr>
        <w:spacing w:after="0"/>
      </w:pPr>
      <w:r>
        <w:rPr>
          <w:noProof/>
        </w:rPr>
        <w:drawing>
          <wp:anchor distT="0" distB="0" distL="114300" distR="114300" simplePos="0" relativeHeight="251662336" behindDoc="0" locked="0" layoutInCell="1" allowOverlap="1" wp14:anchorId="5B310039" wp14:editId="5A2DDBD3">
            <wp:simplePos x="0" y="0"/>
            <wp:positionH relativeFrom="column">
              <wp:posOffset>4008120</wp:posOffset>
            </wp:positionH>
            <wp:positionV relativeFrom="paragraph">
              <wp:posOffset>8255</wp:posOffset>
            </wp:positionV>
            <wp:extent cx="1972310" cy="519430"/>
            <wp:effectExtent l="152400" t="152400" r="370840" b="356870"/>
            <wp:wrapSquare wrapText="bothSides"/>
            <wp:docPr id="264" name="Picture 264" descr="A yellow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 264" descr="A yellow and black tex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1972310" cy="51943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647371">
        <w:t xml:space="preserve">The new regions proposed for this feature are variants of the legacy inner region. </w:t>
      </w:r>
      <w:r w:rsidR="00402A07">
        <w:t>The legacy definition of the inner region includes this condition:</w:t>
      </w:r>
    </w:p>
    <w:p w14:paraId="0560FF56" w14:textId="632FD8AC" w:rsidR="00402A07" w:rsidRDefault="00402A07" w:rsidP="0003467A">
      <w:pPr>
        <w:spacing w:after="0"/>
      </w:pPr>
    </w:p>
    <w:p w14:paraId="260ADFC8" w14:textId="7D94F3DF" w:rsidR="008435A3" w:rsidRDefault="0080071D" w:rsidP="0003467A">
      <w:pPr>
        <w:spacing w:after="0"/>
      </w:pPr>
      <w:r>
        <w:t>The yellow highlighted condition can however be derived from the first inequality, specifically by setting</w:t>
      </w:r>
      <w:r w:rsidR="00D50E2D">
        <w:t xml:space="preserve"> </w:t>
      </w:r>
      <w:proofErr w:type="spellStart"/>
      <w:r w:rsidR="008435A3" w:rsidRPr="00A1115A">
        <w:t>RB</w:t>
      </w:r>
      <w:r w:rsidR="008435A3" w:rsidRPr="00A1115A">
        <w:rPr>
          <w:vertAlign w:val="subscript"/>
        </w:rPr>
        <w:t>Start,Low</w:t>
      </w:r>
      <w:proofErr w:type="spellEnd"/>
      <w:r w:rsidR="008435A3" w:rsidRPr="00A1115A">
        <w:rPr>
          <w:vertAlign w:val="subscript"/>
        </w:rPr>
        <w:t xml:space="preserve">  </w:t>
      </w:r>
      <w:r w:rsidR="008435A3">
        <w:t>=</w:t>
      </w:r>
      <w:r w:rsidR="008435A3" w:rsidRPr="00A1115A">
        <w:t xml:space="preserve">  </w:t>
      </w:r>
      <w:proofErr w:type="spellStart"/>
      <w:r w:rsidR="008435A3" w:rsidRPr="00A1115A">
        <w:t>RB</w:t>
      </w:r>
      <w:r w:rsidR="008435A3" w:rsidRPr="00A1115A">
        <w:rPr>
          <w:vertAlign w:val="subscript"/>
        </w:rPr>
        <w:t>Start,High</w:t>
      </w:r>
      <w:proofErr w:type="spellEnd"/>
    </w:p>
    <w:p w14:paraId="210A36A1" w14:textId="77777777" w:rsidR="00402A07" w:rsidRDefault="00402A07" w:rsidP="0003467A">
      <w:pPr>
        <w:spacing w:after="0"/>
      </w:pPr>
    </w:p>
    <w:p w14:paraId="358D0DF8" w14:textId="71DFAA50" w:rsidR="00402A07" w:rsidRDefault="008435A3" w:rsidP="0003467A">
      <w:pPr>
        <w:spacing w:after="0"/>
      </w:pPr>
      <w:r>
        <w:t xml:space="preserve">Since the highlighted condition is not </w:t>
      </w:r>
      <w:r w:rsidR="0026598B">
        <w:t xml:space="preserve">an </w:t>
      </w:r>
      <w:r>
        <w:t>independent</w:t>
      </w:r>
      <w:r w:rsidR="0026598B">
        <w:t xml:space="preserve"> requirement</w:t>
      </w:r>
      <w:r>
        <w:t xml:space="preserve">, </w:t>
      </w:r>
      <w:r w:rsidR="00346DC3">
        <w:t>it</w:t>
      </w:r>
      <w:r>
        <w:t xml:space="preserve"> is dropped </w:t>
      </w:r>
      <w:r w:rsidR="00961AB0">
        <w:t>from definition of other regions like ‘enhance</w:t>
      </w:r>
      <w:r w:rsidR="00892585">
        <w:t>d</w:t>
      </w:r>
      <w:r w:rsidR="00961AB0">
        <w:t xml:space="preserve"> power region’ and enhance</w:t>
      </w:r>
      <w:r w:rsidR="00892585">
        <w:t>d</w:t>
      </w:r>
      <w:r w:rsidR="00961AB0">
        <w:t xml:space="preserve"> inner region’</w:t>
      </w:r>
      <w:r w:rsidR="00BD262B">
        <w:t xml:space="preserve"> </w:t>
      </w:r>
      <w:r w:rsidR="004D3DF0">
        <w:t>[2,3]</w:t>
      </w:r>
      <w:r w:rsidR="00902DFA">
        <w:t>.</w:t>
      </w:r>
    </w:p>
    <w:p w14:paraId="4A3CED76" w14:textId="77777777" w:rsidR="00402A07" w:rsidRDefault="00402A07" w:rsidP="0003467A">
      <w:pPr>
        <w:spacing w:after="0"/>
      </w:pPr>
    </w:p>
    <w:p w14:paraId="6CE124D4" w14:textId="49CD01C2" w:rsidR="001F1F97" w:rsidRDefault="00720792" w:rsidP="004C2395">
      <w:pPr>
        <w:pStyle w:val="Heading2"/>
      </w:pPr>
      <w:r>
        <w:t>Other supporting changes</w:t>
      </w:r>
      <w:r w:rsidR="0073462B">
        <w:t xml:space="preserve"> – the Tx configured power requirement</w:t>
      </w:r>
    </w:p>
    <w:p w14:paraId="2D1C90FB" w14:textId="038120AB" w:rsidR="008763D5" w:rsidRDefault="00F97C13" w:rsidP="008763D5">
      <w:r>
        <w:t xml:space="preserve">Using the rel15 pi/2 boosting as a precedent for signaling, it is evident that the UE needs </w:t>
      </w:r>
      <w:r w:rsidR="002D4CA5">
        <w:t xml:space="preserve">a </w:t>
      </w:r>
      <w:r w:rsidR="00E67205">
        <w:t>capability,</w:t>
      </w:r>
      <w:r w:rsidR="002D4CA5">
        <w:t xml:space="preserve"> and the network needs an IE to enable this operation in the field for a capable UE. </w:t>
      </w:r>
      <w:r w:rsidR="008763D5">
        <w:t xml:space="preserve">Another aspect for resolution is how the existing </w:t>
      </w:r>
      <w:r w:rsidR="008763D5" w:rsidRPr="00A1115A">
        <w:rPr>
          <w:lang w:eastAsia="zh-CN"/>
        </w:rPr>
        <w:t xml:space="preserve">IE </w:t>
      </w:r>
      <w:r w:rsidR="008763D5" w:rsidRPr="003E31B0">
        <w:rPr>
          <w:i/>
          <w:lang w:val="en-US" w:eastAsia="zh-CN"/>
        </w:rPr>
        <w:t>powerBoostPi2BPSK</w:t>
      </w:r>
      <w:r w:rsidR="008763D5" w:rsidRPr="00A1115A" w:rsidDel="001D2FB8">
        <w:rPr>
          <w:lang w:eastAsia="zh-CN"/>
        </w:rPr>
        <w:t xml:space="preserve"> </w:t>
      </w:r>
      <w:r w:rsidR="008763D5">
        <w:t xml:space="preserve">and the new IE </w:t>
      </w:r>
      <w:r w:rsidR="008763D5">
        <w:rPr>
          <w:lang w:eastAsia="zh-CN"/>
        </w:rPr>
        <w:t>[</w:t>
      </w:r>
      <w:r w:rsidR="008763D5" w:rsidRPr="003E31B0">
        <w:rPr>
          <w:i/>
          <w:iCs/>
          <w:lang w:eastAsia="zh-CN"/>
        </w:rPr>
        <w:t>powerBoostRel18</w:t>
      </w:r>
      <w:r w:rsidR="008763D5">
        <w:rPr>
          <w:lang w:eastAsia="zh-CN"/>
        </w:rPr>
        <w:t xml:space="preserve">] </w:t>
      </w:r>
      <w:r w:rsidR="008763D5">
        <w:t xml:space="preserve">interact. The </w:t>
      </w:r>
      <w:r w:rsidR="009B2164">
        <w:t xml:space="preserve">legacy IE is referenced in the MPR table, and if that has to be retained unchanged, the IE and the associated </w:t>
      </w:r>
      <w:r w:rsidR="00AF30A3">
        <w:t>∆P</w:t>
      </w:r>
      <w:r w:rsidR="00AF30A3" w:rsidRPr="00AD775B">
        <w:rPr>
          <w:vertAlign w:val="subscript"/>
        </w:rPr>
        <w:t>powerclass</w:t>
      </w:r>
      <w:r w:rsidR="00AF30A3">
        <w:t xml:space="preserve"> </w:t>
      </w:r>
      <w:r w:rsidR="0060506E">
        <w:t>modification to -3</w:t>
      </w:r>
      <w:r w:rsidR="00AF56A2">
        <w:t xml:space="preserve"> should also be retained unchanged (</w:t>
      </w:r>
      <w:proofErr w:type="gramStart"/>
      <w:r w:rsidR="00AF56A2">
        <w:t>i.e.</w:t>
      </w:r>
      <w:proofErr w:type="gramEnd"/>
      <w:r w:rsidR="00AF56A2">
        <w:t xml:space="preserve"> no new conditions)</w:t>
      </w:r>
      <w:r w:rsidR="008763D5">
        <w:t xml:space="preserve">. Consequently, </w:t>
      </w:r>
      <w:r w:rsidR="00AF56A2">
        <w:t>the new feature is enabled only when the legacy IE is set to 0</w:t>
      </w:r>
      <w:r w:rsidR="008763D5">
        <w:t>.</w:t>
      </w:r>
    </w:p>
    <w:p w14:paraId="37794002" w14:textId="08951CEB" w:rsidR="00835412" w:rsidRDefault="002D4CA5" w:rsidP="00EE5AE4">
      <w:r>
        <w:t xml:space="preserve">These are </w:t>
      </w:r>
      <w:r w:rsidR="00FE348E">
        <w:t xml:space="preserve">captured below as conditions </w:t>
      </w:r>
      <w:r w:rsidR="00835412">
        <w:t>for the enhancement</w:t>
      </w:r>
      <w:r w:rsidR="00BD262B">
        <w:t xml:space="preserve"> </w:t>
      </w:r>
      <w:r w:rsidR="004D3DF0">
        <w:t>[2,3]</w:t>
      </w:r>
      <w:r w:rsidR="00835412">
        <w:t>:</w:t>
      </w:r>
    </w:p>
    <w:p w14:paraId="54AC28FF" w14:textId="065A5B84" w:rsidR="00835412" w:rsidRDefault="00835412" w:rsidP="003E31B0">
      <w:pPr>
        <w:pStyle w:val="B1"/>
        <w:numPr>
          <w:ilvl w:val="0"/>
          <w:numId w:val="45"/>
        </w:numPr>
        <w:overflowPunct w:val="0"/>
        <w:autoSpaceDE w:val="0"/>
        <w:autoSpaceDN w:val="0"/>
        <w:adjustRightInd w:val="0"/>
        <w:ind w:left="360" w:hanging="450"/>
        <w:textAlignment w:val="baseline"/>
        <w:rPr>
          <w:lang w:eastAsia="zh-CN"/>
        </w:rPr>
      </w:pPr>
      <w:r>
        <w:rPr>
          <w:lang w:eastAsia="zh-CN"/>
        </w:rPr>
        <w:t xml:space="preserve">UE </w:t>
      </w:r>
      <w:r w:rsidRPr="00A1115A">
        <w:rPr>
          <w:lang w:eastAsia="zh-CN"/>
        </w:rPr>
        <w:t xml:space="preserve">indicates support for UE capability </w:t>
      </w:r>
      <w:r>
        <w:rPr>
          <w:lang w:eastAsia="zh-CN"/>
        </w:rPr>
        <w:t>[</w:t>
      </w:r>
      <w:r w:rsidRPr="00A1115A">
        <w:rPr>
          <w:i/>
          <w:lang w:val="en-US" w:eastAsia="zh-CN"/>
        </w:rPr>
        <w:t>powerBoosting</w:t>
      </w:r>
      <w:r>
        <w:rPr>
          <w:i/>
          <w:lang w:val="en-US" w:eastAsia="zh-CN"/>
        </w:rPr>
        <w:t>Rel18</w:t>
      </w:r>
      <w:r>
        <w:rPr>
          <w:iCs/>
          <w:lang w:val="en-US" w:eastAsia="zh-CN"/>
        </w:rPr>
        <w:t xml:space="preserve">] in the UL band </w:t>
      </w:r>
      <w:r w:rsidR="006C7614">
        <w:rPr>
          <w:iCs/>
          <w:lang w:val="en-US" w:eastAsia="zh-CN"/>
        </w:rPr>
        <w:t xml:space="preserve">, </w:t>
      </w:r>
      <w:r>
        <w:rPr>
          <w:lang w:eastAsia="zh-CN"/>
        </w:rPr>
        <w:t>the IE [</w:t>
      </w:r>
      <w:r w:rsidRPr="00C7117C">
        <w:rPr>
          <w:i/>
          <w:iCs/>
          <w:lang w:eastAsia="zh-CN"/>
        </w:rPr>
        <w:t>powerBoostRel18</w:t>
      </w:r>
      <w:r>
        <w:rPr>
          <w:lang w:eastAsia="zh-CN"/>
        </w:rPr>
        <w:t>] is set to 1</w:t>
      </w:r>
      <w:r w:rsidR="003E31B0">
        <w:rPr>
          <w:lang w:eastAsia="zh-CN"/>
        </w:rPr>
        <w:t xml:space="preserve"> and the IE </w:t>
      </w:r>
      <w:r w:rsidR="008763D5" w:rsidRPr="00A1115A">
        <w:rPr>
          <w:i/>
          <w:lang w:val="en-US" w:eastAsia="zh-CN"/>
        </w:rPr>
        <w:t>powerBoostPi2BPSK</w:t>
      </w:r>
      <w:r w:rsidR="008763D5">
        <w:rPr>
          <w:lang w:eastAsia="zh-CN"/>
        </w:rPr>
        <w:t xml:space="preserve"> is set to 0</w:t>
      </w:r>
    </w:p>
    <w:p w14:paraId="328D1E5F" w14:textId="4E0F56F7" w:rsidR="00556DEE" w:rsidRDefault="00E67205" w:rsidP="00EE5AE4">
      <w:r>
        <w:t xml:space="preserve">The next aspect is to determine the conditions under which the UE adopts </w:t>
      </w:r>
      <w:r w:rsidR="003105E1">
        <w:t>∆P</w:t>
      </w:r>
      <w:r w:rsidR="003105E1" w:rsidRPr="00AD775B">
        <w:rPr>
          <w:vertAlign w:val="subscript"/>
        </w:rPr>
        <w:t>powerclass</w:t>
      </w:r>
      <w:r w:rsidR="003105E1">
        <w:t xml:space="preserve"> of -1 </w:t>
      </w:r>
      <w:proofErr w:type="spellStart"/>
      <w:r w:rsidR="003105E1">
        <w:t>dB.</w:t>
      </w:r>
      <w:proofErr w:type="spellEnd"/>
      <w:r w:rsidR="003105E1">
        <w:t xml:space="preserve"> </w:t>
      </w:r>
      <w:r w:rsidR="003E4106">
        <w:t xml:space="preserve">The </w:t>
      </w:r>
      <w:r>
        <w:t xml:space="preserve">legacy </w:t>
      </w:r>
      <w:r w:rsidR="003E4106">
        <w:t xml:space="preserve">configured power requirement allows for </w:t>
      </w:r>
      <w:r w:rsidR="00556DEE">
        <w:t>∆P</w:t>
      </w:r>
      <w:r w:rsidR="00556DEE" w:rsidRPr="00AD775B">
        <w:rPr>
          <w:vertAlign w:val="subscript"/>
        </w:rPr>
        <w:t>powerclass</w:t>
      </w:r>
      <w:r w:rsidR="00556DEE">
        <w:t xml:space="preserve"> modification </w:t>
      </w:r>
      <w:r w:rsidR="003105E1">
        <w:t xml:space="preserve">to 3 dB </w:t>
      </w:r>
      <w:r w:rsidR="00556DEE">
        <w:t>when certain conditions are met:</w:t>
      </w:r>
    </w:p>
    <w:p w14:paraId="373CA781" w14:textId="789A0276" w:rsidR="00556DEE" w:rsidRDefault="00556DEE" w:rsidP="00EE5AE4">
      <w:r>
        <w:rPr>
          <w:noProof/>
        </w:rPr>
        <mc:AlternateContent>
          <mc:Choice Requires="wpc">
            <w:drawing>
              <wp:inline distT="0" distB="0" distL="0" distR="0" wp14:anchorId="475D5849" wp14:editId="767C678C">
                <wp:extent cx="5486400" cy="3200400"/>
                <wp:effectExtent l="0" t="0" r="0" b="0"/>
                <wp:docPr id="254" name="Canvas 25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55" name="Picture 255"/>
                          <pic:cNvPicPr>
                            <a:picLocks noChangeAspect="1"/>
                          </pic:cNvPicPr>
                        </pic:nvPicPr>
                        <pic:blipFill>
                          <a:blip r:embed="rId29"/>
                          <a:stretch>
                            <a:fillRect/>
                          </a:stretch>
                        </pic:blipFill>
                        <pic:spPr>
                          <a:xfrm>
                            <a:off x="0" y="0"/>
                            <a:ext cx="4096340" cy="3200400"/>
                          </a:xfrm>
                          <a:prstGeom prst="rect">
                            <a:avLst/>
                          </a:prstGeom>
                        </pic:spPr>
                      </pic:pic>
                      <wps:wsp>
                        <wps:cNvPr id="256" name="Oval 256"/>
                        <wps:cNvSpPr/>
                        <wps:spPr>
                          <a:xfrm>
                            <a:off x="195903" y="2230341"/>
                            <a:ext cx="3745065" cy="369735"/>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7" name="Oval 257"/>
                        <wps:cNvSpPr/>
                        <wps:spPr>
                          <a:xfrm>
                            <a:off x="195903" y="1261378"/>
                            <a:ext cx="3744595" cy="969645"/>
                          </a:xfrm>
                          <a:prstGeom prst="ellipse">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8" name="Oval 258"/>
                        <wps:cNvSpPr/>
                        <wps:spPr>
                          <a:xfrm>
                            <a:off x="180000" y="180000"/>
                            <a:ext cx="3744595" cy="969645"/>
                          </a:xfrm>
                          <a:prstGeom prst="ellipse">
                            <a:avLst/>
                          </a:prstGeom>
                          <a:noFill/>
                          <a:ln>
                            <a:solidFill>
                              <a:schemeClr val="accent2"/>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9" name="Oval 259"/>
                        <wps:cNvSpPr/>
                        <wps:spPr>
                          <a:xfrm>
                            <a:off x="187952" y="2600076"/>
                            <a:ext cx="3744595" cy="477078"/>
                          </a:xfrm>
                          <a:prstGeom prst="ellipse">
                            <a:avLst/>
                          </a:prstGeom>
                          <a:noFill/>
                          <a:ln>
                            <a:solidFill>
                              <a:srgbClr val="92D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0" name="Text Box 260"/>
                        <wps:cNvSpPr txBox="1"/>
                        <wps:spPr>
                          <a:xfrm>
                            <a:off x="4253948" y="445273"/>
                            <a:ext cx="842838" cy="310101"/>
                          </a:xfrm>
                          <a:prstGeom prst="rect">
                            <a:avLst/>
                          </a:prstGeom>
                          <a:solidFill>
                            <a:schemeClr val="lt1"/>
                          </a:solidFill>
                          <a:ln w="6350">
                            <a:noFill/>
                          </a:ln>
                        </wps:spPr>
                        <wps:txbx>
                          <w:txbxContent>
                            <w:p w14:paraId="6CD72FE3" w14:textId="133F7861" w:rsidR="000B7CE3" w:rsidRPr="000B7CE3" w:rsidRDefault="000B7CE3">
                              <w:pPr>
                                <w:rPr>
                                  <w:color w:val="ED7D31" w:themeColor="accent2"/>
                                </w:rPr>
                              </w:pPr>
                              <w:r w:rsidRPr="000B7CE3">
                                <w:rPr>
                                  <w:color w:val="ED7D31" w:themeColor="accent2"/>
                                </w:rPr>
                                <w:t>Condition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1" name="Text Box 260"/>
                        <wps:cNvSpPr txBox="1"/>
                        <wps:spPr>
                          <a:xfrm>
                            <a:off x="4354434" y="1627137"/>
                            <a:ext cx="842645" cy="309880"/>
                          </a:xfrm>
                          <a:prstGeom prst="rect">
                            <a:avLst/>
                          </a:prstGeom>
                          <a:solidFill>
                            <a:schemeClr val="lt1"/>
                          </a:solidFill>
                          <a:ln w="6350">
                            <a:noFill/>
                          </a:ln>
                        </wps:spPr>
                        <wps:txbx>
                          <w:txbxContent>
                            <w:p w14:paraId="722CBF33" w14:textId="3FAC411C" w:rsidR="000B7CE3" w:rsidRPr="000B7CE3" w:rsidRDefault="000B7CE3" w:rsidP="000B7CE3">
                              <w:pPr>
                                <w:rPr>
                                  <w:color w:val="4472C4" w:themeColor="accent1"/>
                                </w:rPr>
                              </w:pPr>
                              <w:r w:rsidRPr="000B7CE3">
                                <w:rPr>
                                  <w:color w:val="4472C4" w:themeColor="accent1"/>
                                </w:rPr>
                                <w:t>Condition 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Text Box 260"/>
                        <wps:cNvSpPr txBox="1"/>
                        <wps:spPr>
                          <a:xfrm>
                            <a:off x="4370337" y="2263242"/>
                            <a:ext cx="842645" cy="309880"/>
                          </a:xfrm>
                          <a:prstGeom prst="rect">
                            <a:avLst/>
                          </a:prstGeom>
                          <a:solidFill>
                            <a:schemeClr val="lt1"/>
                          </a:solidFill>
                          <a:ln w="6350">
                            <a:noFill/>
                          </a:ln>
                        </wps:spPr>
                        <wps:txbx>
                          <w:txbxContent>
                            <w:p w14:paraId="29EC9836" w14:textId="6C6C1350" w:rsidR="000B7CE3" w:rsidRPr="000B7CE3" w:rsidRDefault="000B7CE3" w:rsidP="000B7CE3">
                              <w:pPr>
                                <w:rPr>
                                  <w:color w:val="FF0000"/>
                                </w:rPr>
                              </w:pPr>
                              <w:r w:rsidRPr="000B7CE3">
                                <w:rPr>
                                  <w:color w:val="FF0000"/>
                                </w:rPr>
                                <w:t>Condition 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3" name="Text Box 260"/>
                        <wps:cNvSpPr txBox="1"/>
                        <wps:spPr>
                          <a:xfrm>
                            <a:off x="4378289" y="2660807"/>
                            <a:ext cx="842645" cy="309880"/>
                          </a:xfrm>
                          <a:prstGeom prst="rect">
                            <a:avLst/>
                          </a:prstGeom>
                          <a:solidFill>
                            <a:schemeClr val="lt1"/>
                          </a:solidFill>
                          <a:ln w="6350">
                            <a:noFill/>
                          </a:ln>
                        </wps:spPr>
                        <wps:txbx>
                          <w:txbxContent>
                            <w:p w14:paraId="388000D4" w14:textId="380880AA" w:rsidR="000B7CE3" w:rsidRPr="000B7CE3" w:rsidRDefault="000B7CE3" w:rsidP="000B7CE3">
                              <w:pPr>
                                <w:rPr>
                                  <w:color w:val="00B050"/>
                                </w:rPr>
                              </w:pPr>
                              <w:r w:rsidRPr="000B7CE3">
                                <w:rPr>
                                  <w:color w:val="00B050"/>
                                </w:rPr>
                                <w:t>Condition D</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75D5849" id="Canvas 254" o:spid="_x0000_s1154"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">
                <v:shape id="_x0000_s1155" type="#_x0000_t75" style="position:absolute;width:54864;height:32004;visibility:visible;mso-wrap-style:square" filled="t">
                  <v:fill o:detectmouseclick="t"/>
                  <v:path o:connecttype="none"/>
                </v:shape>
                <v:shape id="Picture 255" o:spid="_x0000_s1156" type="#_x0000_t75" style="position:absolute;width:40963;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">
                  <v:imagedata r:id="rId30" o:title=""/>
                </v:shape>
                <v:oval id="Oval 256" o:spid="_x0000_s1157" style="position:absolute;left:1959;top:22303;width:37450;height:3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" filled="f" strokecolor="red" strokeweight="1pt">
                  <v:stroke joinstyle="miter"/>
                </v:oval>
                <v:oval id="Oval 257" o:spid="_x0000_s1158" style="position:absolute;left:1959;top:12613;width:37445;height:9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" filled="f" strokecolor="#0070c0" strokeweight="1pt">
                  <v:stroke joinstyle="miter"/>
                </v:oval>
                <v:oval id="Oval 258" o:spid="_x0000_s1159" style="position:absolute;left:1800;top:1800;width:37445;height:9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" filled="f" strokecolor="#ed7d31 [3205]" strokeweight="1pt">
                  <v:stroke joinstyle="miter"/>
                </v:oval>
                <v:oval id="Oval 259" o:spid="_x0000_s1160" style="position:absolute;left:1879;top:26000;width:37446;height:4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" filled="f" strokecolor="#92d050" strokeweight="1pt">
                  <v:stroke joinstyle="miter"/>
                </v:oval>
                <v:shape id="Text Box 260" o:spid="_x0000_s1161" type="#_x0000_t202" style="position:absolute;left:42539;top:4452;width:8428;height:3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" fillcolor="white [3201]" stroked="f" strokeweight=".5pt">
                  <v:textbox>
                    <w:txbxContent>
                      <w:p w14:paraId="6CD72FE3" w14:textId="133F7861" w:rsidR="000B7CE3" w:rsidRPr="000B7CE3" w:rsidRDefault="000B7CE3">
                        <w:pPr>
                          <w:rPr>
                            <w:color w:val="ED7D31" w:themeColor="accent2"/>
                          </w:rPr>
                        </w:pPr>
                        <w:r w:rsidRPr="000B7CE3">
                          <w:rPr>
                            <w:color w:val="ED7D31" w:themeColor="accent2"/>
                          </w:rPr>
                          <w:t>Condition A</w:t>
                        </w:r>
                      </w:p>
                    </w:txbxContent>
                  </v:textbox>
                </v:shape>
                <v:shape id="Text Box 260" o:spid="_x0000_s1162" type="#_x0000_t202" style="position:absolute;left:43544;top:16271;width:8426;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h65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G8PtTDgCcvUHAAD//wMAUEsBAi0AFAAGAAgAAAAhANvh9svuAAAAhQEAABMAAAAAAAAA&#10;AAAAAAAAAAAAAFtDb250ZW50X1R5cGVzXS54bWxQSwECLQAUAAYACAAAACEAWvQsW78AAAAVAQAA&#10;CwAAAAAAAAAAAAAAAAAfAQAAX3JlbHMvLnJlbHNQSwECLQAUAAYACAAAACEAjoYeucYAAADcAAAA&#10;DwAAAAAAAAAAAAAAAAAHAgAAZHJzL2Rvd25yZXYueG1sUEsFBgAAAAADAAMAtwAAAPoCAAAAAA==&#10;" fillcolor="white [3201]" stroked="f" strokeweight=".5pt">
                  <v:textbox>
                    <w:txbxContent>
                      <w:p w14:paraId="722CBF33" w14:textId="3FAC411C" w:rsidR="000B7CE3" w:rsidRPr="000B7CE3" w:rsidRDefault="000B7CE3" w:rsidP="000B7CE3">
                        <w:pPr>
                          <w:rPr>
                            <w:color w:val="4472C4" w:themeColor="accent1"/>
                          </w:rPr>
                        </w:pPr>
                        <w:r w:rsidRPr="000B7CE3">
                          <w:rPr>
                            <w:color w:val="4472C4" w:themeColor="accent1"/>
                          </w:rPr>
                          <w:t>Condition B</w:t>
                        </w:r>
                      </w:p>
                    </w:txbxContent>
                  </v:textbox>
                </v:shape>
                <v:shape id="Text Box 260" o:spid="_x0000_s1163" type="#_x0000_t202" style="position:absolute;left:43703;top:22632;width:8426;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" fillcolor="white [3201]" stroked="f" strokeweight=".5pt">
                  <v:textbox>
                    <w:txbxContent>
                      <w:p w14:paraId="29EC9836" w14:textId="6C6C1350" w:rsidR="000B7CE3" w:rsidRPr="000B7CE3" w:rsidRDefault="000B7CE3" w:rsidP="000B7CE3">
                        <w:pPr>
                          <w:rPr>
                            <w:color w:val="FF0000"/>
                          </w:rPr>
                        </w:pPr>
                        <w:r w:rsidRPr="000B7CE3">
                          <w:rPr>
                            <w:color w:val="FF0000"/>
                          </w:rPr>
                          <w:t>Condition C</w:t>
                        </w:r>
                      </w:p>
                    </w:txbxContent>
                  </v:textbox>
                </v:shape>
                <v:shape id="Text Box 260" o:spid="_x0000_s1164" type="#_x0000_t202" style="position:absolute;left:43782;top:26608;width:8427;height:3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" fillcolor="white [3201]" stroked="f" strokeweight=".5pt">
                  <v:textbox>
                    <w:txbxContent>
                      <w:p w14:paraId="388000D4" w14:textId="380880AA" w:rsidR="000B7CE3" w:rsidRPr="000B7CE3" w:rsidRDefault="000B7CE3" w:rsidP="000B7CE3">
                        <w:pPr>
                          <w:rPr>
                            <w:color w:val="00B050"/>
                          </w:rPr>
                        </w:pPr>
                        <w:r w:rsidRPr="000B7CE3">
                          <w:rPr>
                            <w:color w:val="00B050"/>
                          </w:rPr>
                          <w:t>Condition D</w:t>
                        </w:r>
                      </w:p>
                    </w:txbxContent>
                  </v:textbox>
                </v:shape>
                <w10:anchorlock/>
              </v:group>
            </w:pict>
          </mc:Fallback>
        </mc:AlternateContent>
      </w:r>
    </w:p>
    <w:p w14:paraId="4D43D687" w14:textId="4F862F33" w:rsidR="00556DEE" w:rsidRDefault="001B1C25" w:rsidP="00EE5AE4">
      <w:r>
        <w:t xml:space="preserve">This arrangement can be summarized as ‘if A or B or C or D is true, then </w:t>
      </w:r>
      <w:r w:rsidR="003C1FB5">
        <w:t>∆P</w:t>
      </w:r>
      <w:r w:rsidR="003C1FB5" w:rsidRPr="00AD775B">
        <w:rPr>
          <w:vertAlign w:val="subscript"/>
        </w:rPr>
        <w:t>powerclass</w:t>
      </w:r>
      <w:r w:rsidR="003C1FB5">
        <w:t xml:space="preserve"> </w:t>
      </w:r>
      <w:r w:rsidR="00A52BF0">
        <w:t xml:space="preserve">is </w:t>
      </w:r>
      <w:r w:rsidR="003C1FB5">
        <w:t>+3 dB</w:t>
      </w:r>
      <w:r w:rsidR="00A52BF0">
        <w:t>’</w:t>
      </w:r>
      <w:r w:rsidR="003C1FB5">
        <w:t xml:space="preserve">. </w:t>
      </w:r>
      <w:r w:rsidR="002D3A20">
        <w:t xml:space="preserve">Note that condition B pertains to power class 1.5, and </w:t>
      </w:r>
      <w:r w:rsidR="00A52BF0">
        <w:t xml:space="preserve">so, </w:t>
      </w:r>
      <w:r w:rsidR="002D3A20">
        <w:t xml:space="preserve">not relevant for this discussion. </w:t>
      </w:r>
      <w:r w:rsidR="003C1FB5">
        <w:t xml:space="preserve">To define a different </w:t>
      </w:r>
      <w:r w:rsidR="0049017B">
        <w:t>∆P</w:t>
      </w:r>
      <w:r w:rsidR="0049017B" w:rsidRPr="00AD775B">
        <w:rPr>
          <w:vertAlign w:val="subscript"/>
        </w:rPr>
        <w:t>powerclass</w:t>
      </w:r>
      <w:r w:rsidR="0049017B">
        <w:t xml:space="preserve"> </w:t>
      </w:r>
      <w:r w:rsidR="00175880">
        <w:t xml:space="preserve">to enable boosted operation, </w:t>
      </w:r>
      <w:r w:rsidR="0049017B">
        <w:t>the</w:t>
      </w:r>
      <w:r w:rsidR="00886354">
        <w:t xml:space="preserve"> associated</w:t>
      </w:r>
      <w:r w:rsidR="0049017B">
        <w:t xml:space="preserve"> condition </w:t>
      </w:r>
      <w:r w:rsidR="00886354">
        <w:t xml:space="preserve">must </w:t>
      </w:r>
      <w:r w:rsidR="00CE784A">
        <w:t xml:space="preserve">first </w:t>
      </w:r>
      <w:r w:rsidR="00886354">
        <w:t>satisfy</w:t>
      </w:r>
      <w:r w:rsidR="0049017B">
        <w:t xml:space="preserve"> </w:t>
      </w:r>
      <w:r w:rsidR="00886354">
        <w:t>‘</w:t>
      </w:r>
      <w:proofErr w:type="spellStart"/>
      <w:r w:rsidR="0049017B">
        <w:t>notA</w:t>
      </w:r>
      <w:proofErr w:type="spellEnd"/>
      <w:r w:rsidR="00175880">
        <w:t xml:space="preserve"> and </w:t>
      </w:r>
      <w:proofErr w:type="spellStart"/>
      <w:r w:rsidR="00175880">
        <w:t>notC</w:t>
      </w:r>
      <w:proofErr w:type="spellEnd"/>
      <w:r w:rsidR="00175880">
        <w:t xml:space="preserve"> and </w:t>
      </w:r>
      <w:proofErr w:type="spellStart"/>
      <w:r w:rsidR="00175880">
        <w:t>notD</w:t>
      </w:r>
      <w:proofErr w:type="spellEnd"/>
      <w:r w:rsidR="00886354">
        <w:t>’</w:t>
      </w:r>
      <w:r w:rsidR="00BD262B">
        <w:t xml:space="preserve"> </w:t>
      </w:r>
      <w:r w:rsidR="004D3DF0">
        <w:t>[2,3]</w:t>
      </w:r>
      <w:r w:rsidR="00886354">
        <w:t>.</w:t>
      </w:r>
      <w:r w:rsidR="0049017B">
        <w:t xml:space="preserve"> </w:t>
      </w:r>
      <w:r w:rsidR="002D3A20">
        <w:t>Note</w:t>
      </w:r>
      <w:r w:rsidR="0049017B">
        <w:t xml:space="preserve"> </w:t>
      </w:r>
      <w:r w:rsidR="002D3A20">
        <w:t xml:space="preserve">also that </w:t>
      </w:r>
      <w:proofErr w:type="spellStart"/>
      <w:r w:rsidR="002D3A20">
        <w:t>not</w:t>
      </w:r>
      <w:r w:rsidR="00565C26">
        <w:t>A</w:t>
      </w:r>
      <w:proofErr w:type="spellEnd"/>
      <w:r w:rsidR="00565C26">
        <w:t xml:space="preserve"> is not sufficient to ensure thermal load capability for front end components</w:t>
      </w:r>
      <w:r w:rsidR="002708D9">
        <w:t>. So ‘</w:t>
      </w:r>
      <w:proofErr w:type="spellStart"/>
      <w:r w:rsidR="002708D9">
        <w:t>notA</w:t>
      </w:r>
      <w:proofErr w:type="spellEnd"/>
      <w:r w:rsidR="002708D9">
        <w:t xml:space="preserve">’ </w:t>
      </w:r>
      <w:r w:rsidR="000C4C2F">
        <w:t>must be</w:t>
      </w:r>
      <w:r w:rsidR="002708D9">
        <w:t xml:space="preserve"> developed further to accommodate</w:t>
      </w:r>
      <w:r w:rsidR="001B737F">
        <w:t xml:space="preserve"> prop [7] from </w:t>
      </w:r>
      <w:r w:rsidR="004D3DF0">
        <w:t>[1]</w:t>
      </w:r>
      <w:r w:rsidR="001B737F">
        <w:t>.</w:t>
      </w:r>
    </w:p>
    <w:tbl>
      <w:tblPr>
        <w:tblStyle w:val="TableGrid"/>
        <w:tblW w:w="0" w:type="auto"/>
        <w:jc w:val="center"/>
        <w:tblLook w:val="04A0" w:firstRow="1" w:lastRow="0" w:firstColumn="1" w:lastColumn="0" w:noHBand="0" w:noVBand="1"/>
      </w:tblPr>
      <w:tblGrid>
        <w:gridCol w:w="8208"/>
      </w:tblGrid>
      <w:tr w:rsidR="001B737F" w14:paraId="19909FB5" w14:textId="77777777" w:rsidTr="001B737F">
        <w:trPr>
          <w:jc w:val="center"/>
        </w:trPr>
        <w:tc>
          <w:tcPr>
            <w:tcW w:w="8208" w:type="dxa"/>
          </w:tcPr>
          <w:p w14:paraId="6681B884" w14:textId="5C4BB0FA" w:rsidR="001B737F" w:rsidRDefault="001B737F" w:rsidP="00EE5AE4">
            <w:r>
              <w:rPr>
                <w:b/>
                <w:bCs/>
              </w:rPr>
              <w:t>All duty cycle criteria shall be scaled by the boost value</w:t>
            </w:r>
            <w:r w:rsidRPr="008F0457">
              <w:rPr>
                <w:b/>
                <w:bCs/>
              </w:rPr>
              <w:t>.</w:t>
            </w:r>
            <w:r>
              <w:rPr>
                <w:b/>
                <w:bCs/>
              </w:rPr>
              <w:t xml:space="preserve"> </w:t>
            </w:r>
            <w:r>
              <w:t xml:space="preserve">For example, a boost value of 1 dB would be accompanied by reducing UL duty cycle values by 10 </w:t>
            </w:r>
            <w:r w:rsidRPr="0011517F">
              <w:rPr>
                <w:vertAlign w:val="superscript"/>
              </w:rPr>
              <w:t>-0.1</w:t>
            </w:r>
            <w:r>
              <w:t>.</w:t>
            </w:r>
          </w:p>
        </w:tc>
      </w:tr>
    </w:tbl>
    <w:p w14:paraId="0DC6187C" w14:textId="77777777" w:rsidR="00102545" w:rsidRDefault="00073C76" w:rsidP="00EE5AE4">
      <w:r>
        <w:t xml:space="preserve"> </w:t>
      </w:r>
    </w:p>
    <w:p w14:paraId="157EBB5F" w14:textId="11AA0E28" w:rsidR="00073C76" w:rsidRDefault="00073C76" w:rsidP="00EE5AE4">
      <w:r>
        <w:lastRenderedPageBreak/>
        <w:t xml:space="preserve">The </w:t>
      </w:r>
      <w:proofErr w:type="spellStart"/>
      <w:r>
        <w:t>notA</w:t>
      </w:r>
      <w:proofErr w:type="spellEnd"/>
      <w:r>
        <w:t xml:space="preserve"> condition </w:t>
      </w:r>
      <w:r w:rsidR="00FF3B8F">
        <w:t>developed for boosted operation is</w:t>
      </w:r>
      <w:r>
        <w:t xml:space="preserve"> below</w:t>
      </w:r>
      <w:r w:rsidR="00BD262B">
        <w:t xml:space="preserve"> </w:t>
      </w:r>
      <w:r w:rsidR="004D3DF0">
        <w:t>[2,3]</w:t>
      </w:r>
      <w:r w:rsidR="00A50C4D">
        <w:t xml:space="preserve">, noting that is 10 </w:t>
      </w:r>
      <w:r w:rsidR="00A50C4D" w:rsidRPr="0011517F">
        <w:rPr>
          <w:vertAlign w:val="superscript"/>
        </w:rPr>
        <w:t>-0.1</w:t>
      </w:r>
      <w:r w:rsidR="00A50C4D">
        <w:t xml:space="preserve"> </w:t>
      </w:r>
      <w:r w:rsidR="008E68CD">
        <w:t>is ~</w:t>
      </w:r>
      <w:r w:rsidR="00A50C4D" w:rsidRPr="00F919DF">
        <w:rPr>
          <w:highlight w:val="yellow"/>
        </w:rPr>
        <w:t>0.8</w:t>
      </w:r>
      <w:r>
        <w:t>:</w:t>
      </w:r>
    </w:p>
    <w:tbl>
      <w:tblPr>
        <w:tblStyle w:val="TableGrid"/>
        <w:tblW w:w="0" w:type="auto"/>
        <w:tblLook w:val="04A0" w:firstRow="1" w:lastRow="0" w:firstColumn="1" w:lastColumn="0" w:noHBand="0" w:noVBand="1"/>
      </w:tblPr>
      <w:tblGrid>
        <w:gridCol w:w="9621"/>
      </w:tblGrid>
      <w:tr w:rsidR="00FB5F3E" w14:paraId="1EA4A071" w14:textId="77777777" w:rsidTr="00FB5F3E">
        <w:tc>
          <w:tcPr>
            <w:tcW w:w="9621" w:type="dxa"/>
          </w:tcPr>
          <w:p w14:paraId="55D97520" w14:textId="77777777" w:rsidR="00FB5F3E" w:rsidRDefault="00FB5F3E" w:rsidP="00FB5F3E">
            <w:pPr>
              <w:pStyle w:val="B1"/>
              <w:numPr>
                <w:ilvl w:val="0"/>
                <w:numId w:val="45"/>
              </w:numPr>
              <w:overflowPunct w:val="0"/>
              <w:autoSpaceDE w:val="0"/>
              <w:autoSpaceDN w:val="0"/>
              <w:adjustRightInd w:val="0"/>
              <w:ind w:left="1620" w:hanging="450"/>
              <w:textAlignment w:val="baseline"/>
              <w:rPr>
                <w:lang w:eastAsia="zh-CN"/>
              </w:rPr>
            </w:pPr>
            <w:r>
              <w:rPr>
                <w:lang w:eastAsia="zh-CN"/>
              </w:rPr>
              <w:t xml:space="preserve">If UE indicates power class 3, </w:t>
            </w:r>
            <w:r w:rsidRPr="00A1115A">
              <w:rPr>
                <w:lang w:eastAsia="zh-CN"/>
              </w:rPr>
              <w:t xml:space="preserve">the percentage of uplink symbols transmitted in a certain evaluation period is </w:t>
            </w:r>
            <w:r>
              <w:rPr>
                <w:lang w:eastAsia="zh-CN"/>
              </w:rPr>
              <w:t>less</w:t>
            </w:r>
            <w:r w:rsidRPr="00A1115A">
              <w:rPr>
                <w:lang w:eastAsia="zh-CN"/>
              </w:rPr>
              <w:t xml:space="preserve"> than </w:t>
            </w:r>
            <w:r w:rsidRPr="008E68CD">
              <w:rPr>
                <w:highlight w:val="yellow"/>
                <w:lang w:eastAsia="zh-CN"/>
              </w:rPr>
              <w:t>80%</w:t>
            </w:r>
            <w:r>
              <w:rPr>
                <w:lang w:eastAsia="zh-CN"/>
              </w:rPr>
              <w:t xml:space="preserve"> </w:t>
            </w:r>
          </w:p>
          <w:p w14:paraId="454FBA23" w14:textId="5CB5E767" w:rsidR="00FB5F3E" w:rsidRDefault="00FB5F3E" w:rsidP="00743364">
            <w:pPr>
              <w:pStyle w:val="B1"/>
              <w:numPr>
                <w:ilvl w:val="0"/>
                <w:numId w:val="45"/>
              </w:numPr>
              <w:overflowPunct w:val="0"/>
              <w:autoSpaceDE w:val="0"/>
              <w:autoSpaceDN w:val="0"/>
              <w:adjustRightInd w:val="0"/>
              <w:ind w:left="1620" w:hanging="450"/>
              <w:textAlignment w:val="baseline"/>
            </w:pPr>
            <w:r>
              <w:rPr>
                <w:lang w:eastAsia="zh-CN"/>
              </w:rPr>
              <w:t xml:space="preserve">If UE indicates power class 2, </w:t>
            </w:r>
            <w:r w:rsidRPr="00A1115A">
              <w:rPr>
                <w:lang w:eastAsia="zh-CN"/>
              </w:rPr>
              <w:t xml:space="preserve">when the field of UE capability </w:t>
            </w:r>
            <w:r w:rsidRPr="00A1115A">
              <w:rPr>
                <w:i/>
              </w:rPr>
              <w:t>maxUplinkDutyCycle-PC2-FR1</w:t>
            </w:r>
            <w:r w:rsidRPr="00A1115A">
              <w:rPr>
                <w:lang w:eastAsia="zh-CN"/>
              </w:rPr>
              <w:t xml:space="preserve"> is absent </w:t>
            </w:r>
            <w:r>
              <w:t xml:space="preserve">and the field of UE capability </w:t>
            </w:r>
            <w:r w:rsidRPr="00FC5DEE">
              <w:rPr>
                <w:i/>
                <w:iCs/>
              </w:rPr>
              <w:t>maxUplinkDutyCycle-PC1dot5-MPE-FR1</w:t>
            </w:r>
            <w:r w:rsidRPr="00A1115A">
              <w:t xml:space="preserve"> is absent</w:t>
            </w:r>
            <w:r w:rsidRPr="00B76354">
              <w:t xml:space="preserve"> </w:t>
            </w:r>
            <w:r w:rsidRPr="00A1115A">
              <w:rPr>
                <w:lang w:eastAsia="zh-CN"/>
              </w:rPr>
              <w:t xml:space="preserve">and the percentage of uplink symbols transmitted in a certain evaluation period is </w:t>
            </w:r>
            <w:r>
              <w:rPr>
                <w:lang w:eastAsia="zh-CN"/>
              </w:rPr>
              <w:t>less</w:t>
            </w:r>
            <w:r w:rsidRPr="00A1115A">
              <w:rPr>
                <w:lang w:eastAsia="zh-CN"/>
              </w:rPr>
              <w:t xml:space="preserve"> than </w:t>
            </w:r>
            <w:r w:rsidRPr="008E68CD">
              <w:rPr>
                <w:highlight w:val="yellow"/>
                <w:lang w:eastAsia="zh-CN"/>
              </w:rPr>
              <w:t>0.8</w:t>
            </w:r>
            <w:r>
              <w:rPr>
                <w:lang w:eastAsia="zh-CN"/>
              </w:rPr>
              <w:t>*</w:t>
            </w:r>
            <w:r w:rsidRPr="00A1115A">
              <w:rPr>
                <w:lang w:eastAsia="zh-CN"/>
              </w:rPr>
              <w:t xml:space="preserve">50%; or when the field of UE capability </w:t>
            </w:r>
            <w:r w:rsidRPr="00A1115A">
              <w:rPr>
                <w:i/>
              </w:rPr>
              <w:t>maxUplinkDutyCycle-PC2-FR1</w:t>
            </w:r>
            <w:r w:rsidRPr="00A1115A">
              <w:rPr>
                <w:lang w:eastAsia="zh-CN"/>
              </w:rPr>
              <w:t xml:space="preserve"> is not absent and the percentage of uplink symbols transmitted in a certain evaluation period is </w:t>
            </w:r>
            <w:r>
              <w:rPr>
                <w:lang w:eastAsia="zh-CN"/>
              </w:rPr>
              <w:t>less</w:t>
            </w:r>
            <w:r w:rsidRPr="00A1115A">
              <w:rPr>
                <w:lang w:eastAsia="zh-CN"/>
              </w:rPr>
              <w:t xml:space="preserve"> than </w:t>
            </w:r>
            <w:r w:rsidRPr="008E68CD">
              <w:rPr>
                <w:highlight w:val="yellow"/>
                <w:lang w:eastAsia="zh-CN"/>
              </w:rPr>
              <w:t>0.8</w:t>
            </w:r>
            <w:r>
              <w:rPr>
                <w:lang w:eastAsia="zh-CN"/>
              </w:rPr>
              <w:t>*</w:t>
            </w:r>
            <w:r w:rsidRPr="00A1115A">
              <w:rPr>
                <w:i/>
              </w:rPr>
              <w:t>maxUplinkDutyCycle-PC2-FR1</w:t>
            </w:r>
            <w:r w:rsidRPr="00A1115A">
              <w:rPr>
                <w:lang w:eastAsia="zh-CN"/>
              </w:rPr>
              <w:t xml:space="preserve"> as defined in TS 38.</w:t>
            </w:r>
            <w:r>
              <w:rPr>
                <w:lang w:eastAsia="zh-CN"/>
              </w:rPr>
              <w:t>306</w:t>
            </w:r>
            <w:r w:rsidRPr="00A1115A">
              <w:rPr>
                <w:lang w:eastAsia="zh-CN"/>
              </w:rPr>
              <w:t xml:space="preserve"> (The exact evaluation period is no less than one radio frame); or when the field of UE capability </w:t>
            </w:r>
            <w:r w:rsidRPr="00FC5DEE">
              <w:rPr>
                <w:i/>
              </w:rPr>
              <w:t>maxUplinkDutyCycle-PC1dot5-MPE-FR1</w:t>
            </w:r>
            <w:r w:rsidRPr="00A1115A">
              <w:rPr>
                <w:lang w:eastAsia="zh-CN"/>
              </w:rPr>
              <w:t xml:space="preserve"> is not absent and </w:t>
            </w:r>
            <w:r>
              <w:rPr>
                <w:lang w:eastAsia="zh-CN"/>
              </w:rPr>
              <w:t xml:space="preserve">half </w:t>
            </w:r>
            <w:r w:rsidRPr="00A1115A">
              <w:rPr>
                <w:lang w:eastAsia="zh-CN"/>
              </w:rPr>
              <w:t xml:space="preserve">the percentage of uplink symbols transmitted in a certain evaluation period is </w:t>
            </w:r>
            <w:r>
              <w:rPr>
                <w:lang w:eastAsia="zh-CN"/>
              </w:rPr>
              <w:t>less</w:t>
            </w:r>
            <w:r w:rsidRPr="00A1115A">
              <w:rPr>
                <w:lang w:eastAsia="zh-CN"/>
              </w:rPr>
              <w:t xml:space="preserve"> than </w:t>
            </w:r>
            <w:r w:rsidRPr="00F919DF">
              <w:rPr>
                <w:highlight w:val="yellow"/>
                <w:lang w:eastAsia="zh-CN"/>
              </w:rPr>
              <w:t>0.8</w:t>
            </w:r>
            <w:r>
              <w:rPr>
                <w:lang w:eastAsia="zh-CN"/>
              </w:rPr>
              <w:t>*</w:t>
            </w:r>
            <w:r w:rsidRPr="00FC5DEE">
              <w:rPr>
                <w:i/>
              </w:rPr>
              <w:t>maxUplinkDutyCycle-PC1dot5-MPE-FR1</w:t>
            </w:r>
            <w:r w:rsidRPr="00A1115A">
              <w:rPr>
                <w:lang w:eastAsia="zh-CN"/>
              </w:rPr>
              <w:t xml:space="preserve"> as defined in TS 38.</w:t>
            </w:r>
            <w:r>
              <w:rPr>
                <w:lang w:eastAsia="zh-CN"/>
              </w:rPr>
              <w:t>306</w:t>
            </w:r>
            <w:r w:rsidRPr="00A1115A">
              <w:rPr>
                <w:lang w:eastAsia="zh-CN"/>
              </w:rPr>
              <w:t xml:space="preserve"> (The exact evaluation period is no less than one radio frame)</w:t>
            </w:r>
          </w:p>
        </w:tc>
      </w:tr>
    </w:tbl>
    <w:p w14:paraId="606A76C3" w14:textId="77777777" w:rsidR="007F743E" w:rsidRDefault="007F743E" w:rsidP="00EE5AE4"/>
    <w:p w14:paraId="5D3FF014" w14:textId="6B9BA875" w:rsidR="0025672F" w:rsidRPr="0025672F" w:rsidRDefault="0025672F" w:rsidP="0025672F">
      <w:pPr>
        <w:spacing w:after="0"/>
        <w:rPr>
          <w:b/>
          <w:bCs/>
        </w:rPr>
      </w:pPr>
      <w:r w:rsidRPr="0025672F">
        <w:rPr>
          <w:b/>
          <w:bCs/>
        </w:rPr>
        <w:t xml:space="preserve">Observation </w:t>
      </w:r>
      <w:r>
        <w:rPr>
          <w:b/>
          <w:bCs/>
        </w:rPr>
        <w:t>6</w:t>
      </w:r>
      <w:r w:rsidRPr="0025672F">
        <w:rPr>
          <w:b/>
          <w:bCs/>
        </w:rPr>
        <w:t xml:space="preserve">: The </w:t>
      </w:r>
      <w:r>
        <w:rPr>
          <w:b/>
          <w:bCs/>
        </w:rPr>
        <w:t xml:space="preserve">configured power requirement can be </w:t>
      </w:r>
      <w:r w:rsidR="001F16CA">
        <w:rPr>
          <w:b/>
          <w:bCs/>
        </w:rPr>
        <w:t>modified to enable boosting</w:t>
      </w:r>
      <w:r w:rsidR="002B6D2A">
        <w:rPr>
          <w:b/>
          <w:bCs/>
        </w:rPr>
        <w:t xml:space="preserve"> </w:t>
      </w:r>
      <w:r w:rsidR="00DA64BF">
        <w:rPr>
          <w:b/>
          <w:bCs/>
        </w:rPr>
        <w:t>as well as FDSS based UL power enhancement</w:t>
      </w:r>
      <w:r w:rsidR="00FE338E">
        <w:rPr>
          <w:b/>
          <w:bCs/>
        </w:rPr>
        <w:t xml:space="preserve"> without precluding boosted operation</w:t>
      </w:r>
      <w:r w:rsidRPr="0025672F">
        <w:rPr>
          <w:b/>
          <w:bCs/>
        </w:rPr>
        <w:t>.</w:t>
      </w:r>
    </w:p>
    <w:p w14:paraId="236A1D18" w14:textId="3E7CA660" w:rsidR="001809D6" w:rsidRDefault="006A7EEC" w:rsidP="001809D6">
      <w:pPr>
        <w:pStyle w:val="Heading2"/>
      </w:pPr>
      <w:r>
        <w:t>Draft CRs</w:t>
      </w:r>
    </w:p>
    <w:p w14:paraId="764A5D36" w14:textId="135E2F11" w:rsidR="006A7EEC" w:rsidRDefault="0055292A" w:rsidP="00EE5AE4">
      <w:r>
        <w:t>The observations above are used to construct 2 draft CRs</w:t>
      </w:r>
      <w:r w:rsidR="00C47072">
        <w:t xml:space="preserve"> </w:t>
      </w:r>
      <w:r w:rsidR="004D3DF0">
        <w:t>[2,3]</w:t>
      </w:r>
      <w:r w:rsidR="006A7EEC">
        <w:t>:</w:t>
      </w:r>
    </w:p>
    <w:p w14:paraId="487F8122" w14:textId="746442CE" w:rsidR="006A7EEC" w:rsidRDefault="0055292A" w:rsidP="006A7EEC">
      <w:pPr>
        <w:pStyle w:val="ListParagraph"/>
        <w:numPr>
          <w:ilvl w:val="0"/>
          <w:numId w:val="46"/>
        </w:numPr>
      </w:pPr>
      <w:r>
        <w:t>a simpler one that only enables power boosting for inner regions</w:t>
      </w:r>
      <w:r w:rsidR="007C3373">
        <w:t xml:space="preserve"> and requires unmodified (legacy) waveforms</w:t>
      </w:r>
    </w:p>
    <w:p w14:paraId="670F65C8" w14:textId="77777777" w:rsidR="006A7EEC" w:rsidRDefault="00143FD1" w:rsidP="006A7EEC">
      <w:pPr>
        <w:pStyle w:val="ListParagraph"/>
        <w:numPr>
          <w:ilvl w:val="0"/>
          <w:numId w:val="46"/>
        </w:numPr>
      </w:pPr>
      <w:r>
        <w:t>a second more comprehensive one that also adds outer waveforms to the enhancement</w:t>
      </w:r>
      <w:r w:rsidR="001D42ED">
        <w:t xml:space="preserve">, provided mild FDSS is used. </w:t>
      </w:r>
    </w:p>
    <w:p w14:paraId="05FE5626" w14:textId="77777777" w:rsidR="000A3629" w:rsidRDefault="001D42ED" w:rsidP="006A7EEC">
      <w:r>
        <w:t xml:space="preserve">These options have been provided </w:t>
      </w:r>
      <w:r w:rsidR="000A3629">
        <w:t>to allow RAN4 to choose how this enhancement will be specified:</w:t>
      </w:r>
    </w:p>
    <w:tbl>
      <w:tblPr>
        <w:tblStyle w:val="TableGrid"/>
        <w:tblW w:w="0" w:type="auto"/>
        <w:tblLook w:val="04A0" w:firstRow="1" w:lastRow="0" w:firstColumn="1" w:lastColumn="0" w:noHBand="0" w:noVBand="1"/>
      </w:tblPr>
      <w:tblGrid>
        <w:gridCol w:w="3207"/>
        <w:gridCol w:w="3207"/>
        <w:gridCol w:w="3207"/>
      </w:tblGrid>
      <w:tr w:rsidR="000A3629" w14:paraId="407271C2" w14:textId="77777777" w:rsidTr="000A3629">
        <w:tc>
          <w:tcPr>
            <w:tcW w:w="3207" w:type="dxa"/>
          </w:tcPr>
          <w:p w14:paraId="6EC41BCD" w14:textId="77777777" w:rsidR="000A3629" w:rsidRPr="000165A3" w:rsidRDefault="000A3629" w:rsidP="006A7EEC">
            <w:pPr>
              <w:rPr>
                <w:b/>
                <w:bCs/>
              </w:rPr>
            </w:pPr>
          </w:p>
        </w:tc>
        <w:tc>
          <w:tcPr>
            <w:tcW w:w="3207" w:type="dxa"/>
          </w:tcPr>
          <w:p w14:paraId="746B8832" w14:textId="11192292" w:rsidR="000A3629" w:rsidRPr="000165A3" w:rsidRDefault="000A3629" w:rsidP="006A7EEC">
            <w:pPr>
              <w:rPr>
                <w:b/>
                <w:bCs/>
              </w:rPr>
            </w:pPr>
            <w:r w:rsidRPr="000165A3">
              <w:rPr>
                <w:b/>
                <w:bCs/>
              </w:rPr>
              <w:t>Inner Only enhancemen</w:t>
            </w:r>
            <w:r w:rsidR="00F065E0" w:rsidRPr="000165A3">
              <w:rPr>
                <w:b/>
                <w:bCs/>
              </w:rPr>
              <w:t>t</w:t>
            </w:r>
          </w:p>
        </w:tc>
        <w:tc>
          <w:tcPr>
            <w:tcW w:w="3207" w:type="dxa"/>
          </w:tcPr>
          <w:p w14:paraId="5C54E8C3" w14:textId="6976E1B3" w:rsidR="000A3629" w:rsidRPr="000165A3" w:rsidRDefault="00F065E0" w:rsidP="006A7EEC">
            <w:pPr>
              <w:rPr>
                <w:b/>
                <w:bCs/>
              </w:rPr>
            </w:pPr>
            <w:r w:rsidRPr="000165A3">
              <w:rPr>
                <w:b/>
                <w:bCs/>
              </w:rPr>
              <w:t>Inner + outer enhancement</w:t>
            </w:r>
          </w:p>
        </w:tc>
      </w:tr>
      <w:tr w:rsidR="000A3629" w14:paraId="366F81E8" w14:textId="77777777" w:rsidTr="000A3629">
        <w:tc>
          <w:tcPr>
            <w:tcW w:w="3207" w:type="dxa"/>
          </w:tcPr>
          <w:p w14:paraId="0182EF0E" w14:textId="4BC3684E" w:rsidR="000A3629" w:rsidRPr="000165A3" w:rsidRDefault="00F065E0" w:rsidP="006A7EEC">
            <w:pPr>
              <w:rPr>
                <w:b/>
                <w:bCs/>
              </w:rPr>
            </w:pPr>
            <w:r w:rsidRPr="000165A3">
              <w:rPr>
                <w:b/>
                <w:bCs/>
              </w:rPr>
              <w:t>Waveforms</w:t>
            </w:r>
          </w:p>
        </w:tc>
        <w:tc>
          <w:tcPr>
            <w:tcW w:w="3207" w:type="dxa"/>
          </w:tcPr>
          <w:p w14:paraId="5B6BC053" w14:textId="6A4713A5" w:rsidR="00EA7943" w:rsidRDefault="00F065E0" w:rsidP="006A7EEC">
            <w:r>
              <w:t>Legacy DFT-s-BPSK</w:t>
            </w:r>
            <w:r w:rsidR="00EA7943">
              <w:t>,</w:t>
            </w:r>
          </w:p>
          <w:p w14:paraId="17199BD1" w14:textId="199DC4D5" w:rsidR="000A3629" w:rsidRDefault="00EA7943" w:rsidP="006A7EEC">
            <w:r>
              <w:t xml:space="preserve">Legacy </w:t>
            </w:r>
            <w:r w:rsidR="00F065E0">
              <w:t>DFT-s-QPSK</w:t>
            </w:r>
          </w:p>
        </w:tc>
        <w:tc>
          <w:tcPr>
            <w:tcW w:w="3207" w:type="dxa"/>
          </w:tcPr>
          <w:p w14:paraId="1B994E0F" w14:textId="77777777" w:rsidR="00A402D1" w:rsidRDefault="00A402D1" w:rsidP="006A7EEC">
            <w:r>
              <w:t xml:space="preserve">FDSS + DFT-s-BPSK, </w:t>
            </w:r>
          </w:p>
          <w:p w14:paraId="4C7B6F74" w14:textId="35F53905" w:rsidR="000A3629" w:rsidRDefault="00A402D1" w:rsidP="006A7EEC">
            <w:r>
              <w:t>FDSS + DFT-s-QPSK</w:t>
            </w:r>
          </w:p>
        </w:tc>
      </w:tr>
      <w:tr w:rsidR="00BC1CB8" w14:paraId="15D540B3" w14:textId="77777777" w:rsidTr="00DF7B84">
        <w:tc>
          <w:tcPr>
            <w:tcW w:w="3207" w:type="dxa"/>
          </w:tcPr>
          <w:p w14:paraId="6ED76B75" w14:textId="083DF609" w:rsidR="00BC1CB8" w:rsidRPr="000165A3" w:rsidRDefault="00BC1CB8" w:rsidP="006A7EEC">
            <w:pPr>
              <w:rPr>
                <w:b/>
                <w:bCs/>
              </w:rPr>
            </w:pPr>
            <w:r>
              <w:rPr>
                <w:b/>
                <w:bCs/>
              </w:rPr>
              <w:t>F</w:t>
            </w:r>
            <w:r w:rsidRPr="000165A3">
              <w:rPr>
                <w:b/>
                <w:bCs/>
              </w:rPr>
              <w:t xml:space="preserve">raction of </w:t>
            </w:r>
            <w:r>
              <w:rPr>
                <w:b/>
                <w:bCs/>
              </w:rPr>
              <w:t xml:space="preserve">narrow RB </w:t>
            </w:r>
            <w:r w:rsidRPr="000165A3">
              <w:rPr>
                <w:b/>
                <w:bCs/>
              </w:rPr>
              <w:t>allocations available for enhancement</w:t>
            </w:r>
          </w:p>
        </w:tc>
        <w:tc>
          <w:tcPr>
            <w:tcW w:w="6414" w:type="dxa"/>
            <w:gridSpan w:val="2"/>
          </w:tcPr>
          <w:p w14:paraId="628EA823" w14:textId="07F7B822" w:rsidR="00BC1CB8" w:rsidRDefault="00BC1CB8" w:rsidP="00BC1CB8">
            <w:r>
              <w:rPr>
                <w:noProof/>
              </w:rPr>
              <w:drawing>
                <wp:inline distT="0" distB="0" distL="0" distR="0" wp14:anchorId="73606A4C" wp14:editId="241915C2">
                  <wp:extent cx="1828800" cy="1369483"/>
                  <wp:effectExtent l="0" t="0" r="0"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28800" cy="1369483"/>
                          </a:xfrm>
                          <a:prstGeom prst="rect">
                            <a:avLst/>
                          </a:prstGeom>
                          <a:noFill/>
                        </pic:spPr>
                      </pic:pic>
                    </a:graphicData>
                  </a:graphic>
                </wp:inline>
              </w:drawing>
            </w:r>
            <w:r>
              <w:rPr>
                <w:noProof/>
              </w:rPr>
              <w:drawing>
                <wp:inline distT="0" distB="0" distL="0" distR="0" wp14:anchorId="734EFA88" wp14:editId="6280AC94">
                  <wp:extent cx="1828800" cy="1369483"/>
                  <wp:effectExtent l="0" t="0" r="0" b="254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8800" cy="1369483"/>
                          </a:xfrm>
                          <a:prstGeom prst="rect">
                            <a:avLst/>
                          </a:prstGeom>
                          <a:noFill/>
                        </pic:spPr>
                      </pic:pic>
                    </a:graphicData>
                  </a:graphic>
                </wp:inline>
              </w:drawing>
            </w:r>
          </w:p>
        </w:tc>
      </w:tr>
      <w:tr w:rsidR="000A3629" w14:paraId="77B5EDEC" w14:textId="77777777" w:rsidTr="000A3629">
        <w:tc>
          <w:tcPr>
            <w:tcW w:w="3207" w:type="dxa"/>
          </w:tcPr>
          <w:p w14:paraId="311FE1C7" w14:textId="435DDDF7" w:rsidR="000A3629" w:rsidRPr="000165A3" w:rsidRDefault="00D537AA" w:rsidP="006A7EEC">
            <w:pPr>
              <w:rPr>
                <w:b/>
                <w:bCs/>
              </w:rPr>
            </w:pPr>
            <w:r w:rsidRPr="000165A3">
              <w:rPr>
                <w:b/>
                <w:bCs/>
              </w:rPr>
              <w:t>Uncertainty of link benefit</w:t>
            </w:r>
          </w:p>
        </w:tc>
        <w:tc>
          <w:tcPr>
            <w:tcW w:w="3207" w:type="dxa"/>
          </w:tcPr>
          <w:p w14:paraId="2F256576" w14:textId="2E4E5C1F" w:rsidR="000A3629" w:rsidRDefault="00D537AA" w:rsidP="006A7EEC">
            <w:r>
              <w:t>None</w:t>
            </w:r>
          </w:p>
        </w:tc>
        <w:tc>
          <w:tcPr>
            <w:tcW w:w="3207" w:type="dxa"/>
          </w:tcPr>
          <w:p w14:paraId="48B2355C" w14:textId="764CEFC5" w:rsidR="000A3629" w:rsidRDefault="00471A19" w:rsidP="006A7EEC">
            <w:r>
              <w:t>Significant uncertainty</w:t>
            </w:r>
            <w:r w:rsidR="0025710A">
              <w:t xml:space="preserve"> for </w:t>
            </w:r>
            <w:r w:rsidR="00B767AD">
              <w:t>the additional 10% outer because they rely on FDSS, and the</w:t>
            </w:r>
            <w:r w:rsidR="006E1A3A">
              <w:t xml:space="preserve"> EVM spectrum flatness </w:t>
            </w:r>
            <w:r w:rsidR="00B767AD">
              <w:t xml:space="preserve">does not </w:t>
            </w:r>
            <w:r w:rsidR="00AD47DE">
              <w:t>restrict FDSS precisely enough.</w:t>
            </w:r>
          </w:p>
        </w:tc>
      </w:tr>
    </w:tbl>
    <w:p w14:paraId="41182724" w14:textId="77777777" w:rsidR="000A3629" w:rsidRDefault="000A3629" w:rsidP="006A7EEC"/>
    <w:p w14:paraId="7F64DB02" w14:textId="77777777" w:rsidR="008C0781" w:rsidRDefault="008C0781">
      <w:pPr>
        <w:spacing w:after="0"/>
        <w:rPr>
          <w:rFonts w:ascii="Arial" w:hAnsi="Arial"/>
          <w:sz w:val="36"/>
          <w:lang w:val="en-US"/>
        </w:rPr>
      </w:pPr>
      <w:r>
        <w:rPr>
          <w:lang w:val="en-US"/>
        </w:rPr>
        <w:br w:type="page"/>
      </w:r>
    </w:p>
    <w:p w14:paraId="53889FBB" w14:textId="20BFF69E" w:rsidR="00447C26" w:rsidRPr="00CE364D" w:rsidRDefault="00447C26" w:rsidP="00447C26">
      <w:pPr>
        <w:pStyle w:val="Heading1"/>
        <w:rPr>
          <w:lang w:val="en-US"/>
        </w:rPr>
      </w:pPr>
      <w:r>
        <w:rPr>
          <w:lang w:val="en-US"/>
        </w:rPr>
        <w:lastRenderedPageBreak/>
        <w:t>Conclusions</w:t>
      </w:r>
    </w:p>
    <w:p w14:paraId="2F10EF7D" w14:textId="02C0B60F" w:rsidR="009422FE" w:rsidRPr="00892858" w:rsidRDefault="00AE14F2" w:rsidP="00A72920">
      <w:r w:rsidRPr="00892858">
        <w:t>See draft</w:t>
      </w:r>
      <w:r w:rsidR="000D7145">
        <w:t xml:space="preserve"> </w:t>
      </w:r>
      <w:r w:rsidRPr="00892858">
        <w:t xml:space="preserve">CRs </w:t>
      </w:r>
      <w:r w:rsidR="004D3DF0">
        <w:t>[2,3]</w:t>
      </w:r>
      <w:r w:rsidR="000D7145">
        <w:t xml:space="preserve"> </w:t>
      </w:r>
      <w:r w:rsidRPr="00892858">
        <w:t>listed in the references</w:t>
      </w:r>
      <w:r w:rsidR="000D7145">
        <w:t xml:space="preserve"> where the observations are </w:t>
      </w:r>
      <w:r w:rsidR="006A2574">
        <w:t>captured in the feature proposal.</w:t>
      </w:r>
    </w:p>
    <w:p w14:paraId="1C4FB353" w14:textId="03E9DF61" w:rsidR="00892858" w:rsidRPr="001D1D53" w:rsidRDefault="00892858" w:rsidP="00892858">
      <w:pPr>
        <w:spacing w:after="0"/>
        <w:rPr>
          <w:b/>
          <w:bCs/>
        </w:rPr>
      </w:pPr>
      <w:r w:rsidRPr="001D1D53">
        <w:rPr>
          <w:b/>
          <w:bCs/>
        </w:rPr>
        <w:t xml:space="preserve">Observation 1: The </w:t>
      </w:r>
      <w:r>
        <w:rPr>
          <w:b/>
          <w:bCs/>
        </w:rPr>
        <w:t xml:space="preserve">boost </w:t>
      </w:r>
      <w:r w:rsidRPr="001D1D53">
        <w:rPr>
          <w:b/>
          <w:bCs/>
        </w:rPr>
        <w:t>enhancement for inner waveforms can be defined by defining a new region that is retracted from the legacy inner region (‘enhanced power inner region’) where the UE can simultaneously support 0 MPR and ∆P</w:t>
      </w:r>
      <w:r w:rsidRPr="001D1D53">
        <w:rPr>
          <w:b/>
          <w:bCs/>
          <w:vertAlign w:val="subscript"/>
        </w:rPr>
        <w:t>powerclass</w:t>
      </w:r>
      <w:r w:rsidRPr="001D1D53">
        <w:rPr>
          <w:b/>
          <w:bCs/>
        </w:rPr>
        <w:t xml:space="preserve"> of -1 </w:t>
      </w:r>
      <w:proofErr w:type="spellStart"/>
      <w:r w:rsidRPr="001D1D53">
        <w:rPr>
          <w:b/>
          <w:bCs/>
        </w:rPr>
        <w:t>dB.</w:t>
      </w:r>
      <w:proofErr w:type="spellEnd"/>
      <w:r w:rsidRPr="001D1D53">
        <w:rPr>
          <w:b/>
          <w:bCs/>
        </w:rPr>
        <w:t xml:space="preserve"> </w:t>
      </w:r>
    </w:p>
    <w:p w14:paraId="389F436E" w14:textId="77777777" w:rsidR="00892858" w:rsidRPr="001D1D53" w:rsidRDefault="00892858" w:rsidP="00892858">
      <w:pPr>
        <w:spacing w:after="0"/>
        <w:rPr>
          <w:b/>
          <w:bCs/>
        </w:rPr>
      </w:pPr>
    </w:p>
    <w:p w14:paraId="50EAA95A" w14:textId="77777777" w:rsidR="00892858" w:rsidRDefault="00892858" w:rsidP="00892858">
      <w:pPr>
        <w:spacing w:after="0"/>
        <w:rPr>
          <w:b/>
          <w:bCs/>
        </w:rPr>
      </w:pPr>
      <w:r w:rsidRPr="001D1D53">
        <w:rPr>
          <w:b/>
          <w:bCs/>
        </w:rPr>
        <w:t>Observation 2: The set of inner waveforms that do not belong the enhanced power inner region can retain legacy UL power requirements by supporting  ∆P</w:t>
      </w:r>
      <w:r w:rsidRPr="001D1D53">
        <w:rPr>
          <w:b/>
          <w:bCs/>
          <w:vertAlign w:val="subscript"/>
        </w:rPr>
        <w:t>powerclass</w:t>
      </w:r>
      <w:r w:rsidRPr="001D1D53">
        <w:rPr>
          <w:b/>
          <w:bCs/>
        </w:rPr>
        <w:t xml:space="preserve"> of -1 dB with an MPR of 1 dB</w:t>
      </w:r>
      <w:r>
        <w:rPr>
          <w:b/>
          <w:bCs/>
        </w:rPr>
        <w:t>, so they can optionally support power boost.</w:t>
      </w:r>
    </w:p>
    <w:p w14:paraId="1CD07A4D" w14:textId="77777777" w:rsidR="00892858" w:rsidRDefault="00892858" w:rsidP="00892858">
      <w:pPr>
        <w:spacing w:after="0"/>
        <w:rPr>
          <w:b/>
          <w:bCs/>
        </w:rPr>
      </w:pPr>
    </w:p>
    <w:p w14:paraId="0FF485FE" w14:textId="77777777" w:rsidR="00892858" w:rsidRPr="0058010A" w:rsidRDefault="00892858" w:rsidP="00892858">
      <w:pPr>
        <w:spacing w:after="0"/>
        <w:rPr>
          <w:b/>
          <w:bCs/>
        </w:rPr>
      </w:pPr>
      <w:r w:rsidRPr="0058010A">
        <w:rPr>
          <w:b/>
          <w:bCs/>
        </w:rPr>
        <w:t>Observation 3: It is difficult to reconcile legacy band edge flatness relaxation with the need to realize meaningful link gain with FDSS (</w:t>
      </w:r>
      <w:proofErr w:type="gramStart"/>
      <w:r w:rsidRPr="0058010A">
        <w:rPr>
          <w:b/>
          <w:bCs/>
        </w:rPr>
        <w:t>i.e.</w:t>
      </w:r>
      <w:proofErr w:type="gramEnd"/>
      <w:r w:rsidRPr="0058010A">
        <w:rPr>
          <w:b/>
          <w:bCs/>
        </w:rPr>
        <w:t xml:space="preserve"> restriction to mild filtering).</w:t>
      </w:r>
    </w:p>
    <w:p w14:paraId="32C51008" w14:textId="77777777" w:rsidR="00892858" w:rsidRDefault="00892858" w:rsidP="00892858">
      <w:pPr>
        <w:spacing w:after="0"/>
      </w:pPr>
    </w:p>
    <w:p w14:paraId="4D04C392" w14:textId="77777777" w:rsidR="00892858" w:rsidRPr="002D5055" w:rsidRDefault="00892858" w:rsidP="00892858">
      <w:pPr>
        <w:spacing w:after="0"/>
        <w:rPr>
          <w:b/>
          <w:bCs/>
        </w:rPr>
      </w:pPr>
      <w:r w:rsidRPr="002D5055">
        <w:rPr>
          <w:b/>
          <w:bCs/>
        </w:rPr>
        <w:t>Observation 4: The FDSS based enhancement can be defined if it is restricted to RB allocations that are at least 5 MHz away from the band edge, where the tighter EVM equalizer flatness requirement applies.</w:t>
      </w:r>
    </w:p>
    <w:p w14:paraId="4ACF8883" w14:textId="77777777" w:rsidR="00892858" w:rsidRDefault="00892858" w:rsidP="00892858">
      <w:pPr>
        <w:spacing w:after="0"/>
      </w:pPr>
    </w:p>
    <w:p w14:paraId="6471B456" w14:textId="77777777" w:rsidR="00892858" w:rsidRDefault="00892858" w:rsidP="00892858">
      <w:pPr>
        <w:spacing w:after="0"/>
        <w:rPr>
          <w:b/>
          <w:bCs/>
        </w:rPr>
      </w:pPr>
      <w:r w:rsidRPr="0025672F">
        <w:rPr>
          <w:b/>
          <w:bCs/>
        </w:rPr>
        <w:t>Observation 5: The FDSS based enhancement can be added to complement the boosting enhancement defined for legacy waveforms inside the inner region.</w:t>
      </w:r>
    </w:p>
    <w:p w14:paraId="3C23BD33" w14:textId="77777777" w:rsidR="00244284" w:rsidRDefault="00244284" w:rsidP="00892858">
      <w:pPr>
        <w:spacing w:after="0"/>
        <w:rPr>
          <w:b/>
          <w:bCs/>
        </w:rPr>
      </w:pPr>
    </w:p>
    <w:p w14:paraId="6AA91CD6" w14:textId="071E9AC2" w:rsidR="00892858" w:rsidRPr="0025672F" w:rsidRDefault="00892858" w:rsidP="00892858">
      <w:pPr>
        <w:spacing w:after="0"/>
        <w:rPr>
          <w:b/>
          <w:bCs/>
        </w:rPr>
      </w:pPr>
      <w:r w:rsidRPr="0025672F">
        <w:rPr>
          <w:b/>
          <w:bCs/>
        </w:rPr>
        <w:t xml:space="preserve">Observation </w:t>
      </w:r>
      <w:r>
        <w:rPr>
          <w:b/>
          <w:bCs/>
        </w:rPr>
        <w:t>6</w:t>
      </w:r>
      <w:r w:rsidRPr="0025672F">
        <w:rPr>
          <w:b/>
          <w:bCs/>
        </w:rPr>
        <w:t xml:space="preserve">: The </w:t>
      </w:r>
      <w:r>
        <w:rPr>
          <w:b/>
          <w:bCs/>
        </w:rPr>
        <w:t>configured power requirement can be modified to enable boosting as well as FDSS based UL power enhancement without precluding boosted operation</w:t>
      </w:r>
      <w:r w:rsidRPr="0025672F">
        <w:rPr>
          <w:b/>
          <w:bCs/>
        </w:rPr>
        <w:t>.</w:t>
      </w:r>
    </w:p>
    <w:p w14:paraId="33451030" w14:textId="77777777" w:rsidR="0069757C" w:rsidRPr="00C15607" w:rsidRDefault="0069757C" w:rsidP="00760706">
      <w:pPr>
        <w:pStyle w:val="Heading1"/>
        <w:rPr>
          <w:lang w:val="en-US"/>
        </w:rPr>
      </w:pPr>
      <w:r w:rsidRPr="00C15607">
        <w:rPr>
          <w:lang w:val="en-US"/>
        </w:rPr>
        <w:t>Reference</w:t>
      </w:r>
    </w:p>
    <w:p w14:paraId="7FF5FA35" w14:textId="4F309093" w:rsidR="008078CD" w:rsidRDefault="004D3DF0" w:rsidP="008078CD">
      <w:pPr>
        <w:pStyle w:val="Reference"/>
        <w:rPr>
          <w:lang w:eastAsia="en-GB"/>
        </w:rPr>
      </w:pPr>
      <w:r>
        <w:rPr>
          <w:lang w:eastAsia="en-GB"/>
        </w:rPr>
        <w:t>[1]</w:t>
      </w:r>
      <w:r w:rsidR="008078CD">
        <w:rPr>
          <w:lang w:eastAsia="en-GB"/>
        </w:rPr>
        <w:tab/>
      </w:r>
      <w:r w:rsidR="008078CD" w:rsidRPr="00C45179">
        <w:rPr>
          <w:lang w:eastAsia="en-GB"/>
        </w:rPr>
        <w:t>R</w:t>
      </w:r>
      <w:r w:rsidR="008078CD">
        <w:rPr>
          <w:lang w:eastAsia="en-GB"/>
        </w:rPr>
        <w:t>4</w:t>
      </w:r>
      <w:r w:rsidR="008078CD" w:rsidRPr="00C45179">
        <w:rPr>
          <w:lang w:eastAsia="en-GB"/>
        </w:rPr>
        <w:t>-2</w:t>
      </w:r>
      <w:r w:rsidR="008078CD">
        <w:rPr>
          <w:lang w:eastAsia="en-GB"/>
        </w:rPr>
        <w:t>311286</w:t>
      </w:r>
      <w:r w:rsidR="008078CD" w:rsidRPr="00C45179">
        <w:rPr>
          <w:lang w:eastAsia="en-GB"/>
        </w:rPr>
        <w:t xml:space="preserve">, </w:t>
      </w:r>
      <w:r w:rsidR="008078CD">
        <w:rPr>
          <w:lang w:eastAsia="en-GB"/>
        </w:rPr>
        <w:t>‘</w:t>
      </w:r>
      <w:r w:rsidR="008078CD" w:rsidRPr="008078CD">
        <w:rPr>
          <w:lang w:eastAsia="en-GB"/>
        </w:rPr>
        <w:t>UL power enhancement using transparent techniques</w:t>
      </w:r>
      <w:r w:rsidR="008078CD">
        <w:rPr>
          <w:lang w:eastAsia="en-GB"/>
        </w:rPr>
        <w:t>’</w:t>
      </w:r>
      <w:r w:rsidR="008078CD" w:rsidRPr="00C45179">
        <w:rPr>
          <w:lang w:eastAsia="en-GB"/>
        </w:rPr>
        <w:t xml:space="preserve">, </w:t>
      </w:r>
      <w:r w:rsidR="008078CD">
        <w:rPr>
          <w:lang w:eastAsia="en-GB"/>
        </w:rPr>
        <w:t>Qualcomm</w:t>
      </w:r>
      <w:r w:rsidR="008078CD" w:rsidRPr="00C45179">
        <w:rPr>
          <w:lang w:eastAsia="en-GB"/>
        </w:rPr>
        <w:t xml:space="preserve">, </w:t>
      </w:r>
      <w:r w:rsidR="008078CD">
        <w:rPr>
          <w:lang w:eastAsia="en-GB"/>
        </w:rPr>
        <w:t>RAN4#108</w:t>
      </w:r>
      <w:r w:rsidR="008078CD" w:rsidRPr="00C45179">
        <w:rPr>
          <w:lang w:eastAsia="en-GB"/>
        </w:rPr>
        <w:t xml:space="preserve">, </w:t>
      </w:r>
      <w:r w:rsidR="008078CD">
        <w:rPr>
          <w:lang w:eastAsia="en-GB"/>
        </w:rPr>
        <w:t>Toulouse, FR., Aug.</w:t>
      </w:r>
      <w:r w:rsidR="008078CD" w:rsidRPr="00C45179">
        <w:rPr>
          <w:lang w:eastAsia="en-GB"/>
        </w:rPr>
        <w:t xml:space="preserve"> 202</w:t>
      </w:r>
      <w:r w:rsidR="008078CD">
        <w:rPr>
          <w:lang w:eastAsia="en-GB"/>
        </w:rPr>
        <w:t>3</w:t>
      </w:r>
    </w:p>
    <w:p w14:paraId="51C9AA0C" w14:textId="6A833F6B" w:rsidR="00C2446C" w:rsidRDefault="00C2446C" w:rsidP="00C2446C">
      <w:pPr>
        <w:pStyle w:val="Reference"/>
        <w:rPr>
          <w:lang w:eastAsia="en-GB"/>
        </w:rPr>
      </w:pPr>
      <w:r>
        <w:rPr>
          <w:lang w:eastAsia="en-GB"/>
        </w:rPr>
        <w:t>[</w:t>
      </w:r>
      <w:r w:rsidR="004D3DF0">
        <w:rPr>
          <w:lang w:eastAsia="en-GB"/>
        </w:rPr>
        <w:t>2</w:t>
      </w:r>
      <w:r>
        <w:rPr>
          <w:lang w:eastAsia="en-GB"/>
        </w:rPr>
        <w:t>]</w:t>
      </w:r>
      <w:r>
        <w:rPr>
          <w:lang w:eastAsia="en-GB"/>
        </w:rPr>
        <w:tab/>
      </w:r>
      <w:r w:rsidRPr="00C45179">
        <w:rPr>
          <w:lang w:eastAsia="en-GB"/>
        </w:rPr>
        <w:t>R</w:t>
      </w:r>
      <w:r>
        <w:rPr>
          <w:lang w:eastAsia="en-GB"/>
        </w:rPr>
        <w:t>4</w:t>
      </w:r>
      <w:r w:rsidRPr="00C45179">
        <w:rPr>
          <w:lang w:eastAsia="en-GB"/>
        </w:rPr>
        <w:t>-2</w:t>
      </w:r>
      <w:r>
        <w:rPr>
          <w:lang w:eastAsia="en-GB"/>
        </w:rPr>
        <w:t>31</w:t>
      </w:r>
      <w:r w:rsidR="00EE2647">
        <w:rPr>
          <w:lang w:eastAsia="en-GB"/>
        </w:rPr>
        <w:t>5060</w:t>
      </w:r>
      <w:r w:rsidRPr="00C45179">
        <w:rPr>
          <w:lang w:eastAsia="en-GB"/>
        </w:rPr>
        <w:t xml:space="preserve">, </w:t>
      </w:r>
      <w:r>
        <w:rPr>
          <w:lang w:eastAsia="en-GB"/>
        </w:rPr>
        <w:t>‘</w:t>
      </w:r>
      <w:proofErr w:type="spellStart"/>
      <w:r w:rsidR="00476839" w:rsidRPr="00476839">
        <w:rPr>
          <w:lang w:eastAsia="en-GB"/>
        </w:rPr>
        <w:t>dCR</w:t>
      </w:r>
      <w:proofErr w:type="spellEnd"/>
      <w:r w:rsidR="00476839" w:rsidRPr="00476839">
        <w:rPr>
          <w:lang w:eastAsia="en-GB"/>
        </w:rPr>
        <w:t xml:space="preserve"> on coverage enhancements using legacy waveform (no modification)</w:t>
      </w:r>
      <w:r>
        <w:rPr>
          <w:lang w:eastAsia="en-GB"/>
        </w:rPr>
        <w:t>’</w:t>
      </w:r>
      <w:r w:rsidRPr="00C45179">
        <w:rPr>
          <w:lang w:eastAsia="en-GB"/>
        </w:rPr>
        <w:t xml:space="preserve">, </w:t>
      </w:r>
      <w:r>
        <w:rPr>
          <w:lang w:eastAsia="en-GB"/>
        </w:rPr>
        <w:t>Qualcomm</w:t>
      </w:r>
      <w:r w:rsidRPr="00C45179">
        <w:rPr>
          <w:lang w:eastAsia="en-GB"/>
        </w:rPr>
        <w:t xml:space="preserve">, </w:t>
      </w:r>
      <w:r>
        <w:rPr>
          <w:lang w:eastAsia="en-GB"/>
        </w:rPr>
        <w:t>RAN4#108</w:t>
      </w:r>
      <w:r w:rsidR="008C098E">
        <w:rPr>
          <w:lang w:eastAsia="en-GB"/>
        </w:rPr>
        <w:t>-Bis</w:t>
      </w:r>
      <w:r w:rsidRPr="00C45179">
        <w:rPr>
          <w:lang w:eastAsia="en-GB"/>
        </w:rPr>
        <w:t xml:space="preserve">, </w:t>
      </w:r>
      <w:r w:rsidR="008C098E">
        <w:rPr>
          <w:lang w:eastAsia="en-GB"/>
        </w:rPr>
        <w:t>Xiamen</w:t>
      </w:r>
      <w:r>
        <w:rPr>
          <w:lang w:eastAsia="en-GB"/>
        </w:rPr>
        <w:t xml:space="preserve">, </w:t>
      </w:r>
      <w:r w:rsidR="008C098E">
        <w:rPr>
          <w:lang w:eastAsia="en-GB"/>
        </w:rPr>
        <w:t>Oct</w:t>
      </w:r>
      <w:r>
        <w:rPr>
          <w:lang w:eastAsia="en-GB"/>
        </w:rPr>
        <w:t>.</w:t>
      </w:r>
      <w:r w:rsidRPr="00C45179">
        <w:rPr>
          <w:lang w:eastAsia="en-GB"/>
        </w:rPr>
        <w:t xml:space="preserve"> 202</w:t>
      </w:r>
      <w:r>
        <w:rPr>
          <w:lang w:eastAsia="en-GB"/>
        </w:rPr>
        <w:t>3</w:t>
      </w:r>
    </w:p>
    <w:p w14:paraId="6514DD89" w14:textId="4ACF2E98" w:rsidR="008C098E" w:rsidRDefault="008C098E" w:rsidP="008C098E">
      <w:pPr>
        <w:pStyle w:val="Reference"/>
        <w:rPr>
          <w:lang w:eastAsia="en-GB"/>
        </w:rPr>
      </w:pPr>
      <w:r>
        <w:rPr>
          <w:lang w:eastAsia="en-GB"/>
        </w:rPr>
        <w:t>[</w:t>
      </w:r>
      <w:r w:rsidR="004D3DF0">
        <w:rPr>
          <w:lang w:eastAsia="en-GB"/>
        </w:rPr>
        <w:t>3</w:t>
      </w:r>
      <w:r>
        <w:rPr>
          <w:lang w:eastAsia="en-GB"/>
        </w:rPr>
        <w:t>]</w:t>
      </w:r>
      <w:r>
        <w:rPr>
          <w:lang w:eastAsia="en-GB"/>
        </w:rPr>
        <w:tab/>
      </w:r>
      <w:r w:rsidRPr="00C45179">
        <w:rPr>
          <w:lang w:eastAsia="en-GB"/>
        </w:rPr>
        <w:t>R</w:t>
      </w:r>
      <w:r>
        <w:rPr>
          <w:lang w:eastAsia="en-GB"/>
        </w:rPr>
        <w:t>4</w:t>
      </w:r>
      <w:r w:rsidRPr="00C45179">
        <w:rPr>
          <w:lang w:eastAsia="en-GB"/>
        </w:rPr>
        <w:t>-2</w:t>
      </w:r>
      <w:r>
        <w:rPr>
          <w:lang w:eastAsia="en-GB"/>
        </w:rPr>
        <w:t>31</w:t>
      </w:r>
      <w:r w:rsidR="00EE2647">
        <w:rPr>
          <w:lang w:eastAsia="en-GB"/>
        </w:rPr>
        <w:t>5061</w:t>
      </w:r>
      <w:r w:rsidRPr="00C45179">
        <w:rPr>
          <w:lang w:eastAsia="en-GB"/>
        </w:rPr>
        <w:t xml:space="preserve">, </w:t>
      </w:r>
      <w:r>
        <w:rPr>
          <w:lang w:eastAsia="en-GB"/>
        </w:rPr>
        <w:t>‘</w:t>
      </w:r>
      <w:proofErr w:type="spellStart"/>
      <w:r w:rsidR="00476839" w:rsidRPr="00476839">
        <w:rPr>
          <w:lang w:eastAsia="en-GB"/>
        </w:rPr>
        <w:t>dCR</w:t>
      </w:r>
      <w:proofErr w:type="spellEnd"/>
      <w:r w:rsidR="00476839" w:rsidRPr="00476839">
        <w:rPr>
          <w:lang w:eastAsia="en-GB"/>
        </w:rPr>
        <w:t xml:space="preserve"> on coverage enhancements using legacy waveform as well as FDSS</w:t>
      </w:r>
      <w:r>
        <w:rPr>
          <w:lang w:eastAsia="en-GB"/>
        </w:rPr>
        <w:t>’</w:t>
      </w:r>
      <w:r w:rsidRPr="00C45179">
        <w:rPr>
          <w:lang w:eastAsia="en-GB"/>
        </w:rPr>
        <w:t xml:space="preserve">, </w:t>
      </w:r>
      <w:r>
        <w:rPr>
          <w:lang w:eastAsia="en-GB"/>
        </w:rPr>
        <w:t>Qualcomm</w:t>
      </w:r>
      <w:r w:rsidRPr="00C45179">
        <w:rPr>
          <w:lang w:eastAsia="en-GB"/>
        </w:rPr>
        <w:t xml:space="preserve">, </w:t>
      </w:r>
      <w:r>
        <w:rPr>
          <w:lang w:eastAsia="en-GB"/>
        </w:rPr>
        <w:t>RAN4#108-Bis</w:t>
      </w:r>
      <w:r w:rsidRPr="00C45179">
        <w:rPr>
          <w:lang w:eastAsia="en-GB"/>
        </w:rPr>
        <w:t xml:space="preserve">, </w:t>
      </w:r>
      <w:r>
        <w:rPr>
          <w:lang w:eastAsia="en-GB"/>
        </w:rPr>
        <w:t>Xiamen, Oct.</w:t>
      </w:r>
      <w:r w:rsidRPr="00C45179">
        <w:rPr>
          <w:lang w:eastAsia="en-GB"/>
        </w:rPr>
        <w:t xml:space="preserve"> 202</w:t>
      </w:r>
      <w:r>
        <w:rPr>
          <w:lang w:eastAsia="en-GB"/>
        </w:rPr>
        <w:t>3</w:t>
      </w:r>
    </w:p>
    <w:p w14:paraId="7FC0CD74" w14:textId="77777777" w:rsidR="00754E6F" w:rsidRDefault="00754E6F" w:rsidP="00D72C83">
      <w:pPr>
        <w:pStyle w:val="Reference"/>
        <w:rPr>
          <w:lang w:eastAsia="en-GB"/>
        </w:rPr>
      </w:pPr>
    </w:p>
    <w:p w14:paraId="32AA65DA" w14:textId="77777777" w:rsidR="00991248" w:rsidRDefault="00991248" w:rsidP="00456248">
      <w:pPr>
        <w:pStyle w:val="Reference"/>
        <w:rPr>
          <w:lang w:eastAsia="en-GB"/>
        </w:rPr>
      </w:pPr>
    </w:p>
    <w:sectPr w:rsidR="00991248" w:rsidSect="007D2899">
      <w:footerReference w:type="even" r:id="rId33"/>
      <w:footerReference w:type="default" r:id="rId34"/>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A07EF3" w14:textId="77777777" w:rsidR="007D3F9B" w:rsidRDefault="007D3F9B">
      <w:r>
        <w:separator/>
      </w:r>
    </w:p>
  </w:endnote>
  <w:endnote w:type="continuationSeparator" w:id="0">
    <w:p w14:paraId="1B77FEE0" w14:textId="77777777" w:rsidR="007D3F9B" w:rsidRDefault="007D3F9B">
      <w:r>
        <w:continuationSeparator/>
      </w:r>
    </w:p>
  </w:endnote>
  <w:endnote w:type="continuationNotice" w:id="1">
    <w:p w14:paraId="04ED068F" w14:textId="77777777" w:rsidR="007D3F9B" w:rsidRDefault="007D3F9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auto"/>
    <w:pitch w:val="variable"/>
    <w:sig w:usb0="00000001" w:usb1="08080000" w:usb2="00000010" w:usb3="00000000" w:csb0="001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Tms Rmn">
    <w:altName w:val="Times New Roman"/>
    <w:panose1 w:val="02020603040505020304"/>
    <w:charset w:val="00"/>
    <w:family w:val="roman"/>
    <w:notTrueType/>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0" w:usb3="00000000" w:csb0="00000001" w:csb1="00000000"/>
  </w:font>
  <w:font w:name="Bookman">
    <w:altName w:val="Cambria"/>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pitch w:val="fixed"/>
    <w:sig w:usb0="00000001" w:usb1="09060000" w:usb2="00000010" w:usb3="00000000" w:csb0="00080000" w:csb1="00000000"/>
  </w:font>
  <w:font w:name="Arial Unicode MS">
    <w:panose1 w:val="020B0604020202020204"/>
    <w:charset w:val="86"/>
    <w:family w:val="swiss"/>
    <w:pitch w:val="default"/>
    <w:sig w:usb0="FFFFFFFF" w:usb1="E9FFFFFF" w:usb2="0000003F" w:usb3="00000000" w:csb0="603F01FF" w:csb1="FFFF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FB3E3" w14:textId="77777777"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2D14E947" w14:textId="77777777" w:rsidR="009B0D2E" w:rsidRDefault="009B0D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D1953" w14:textId="693F5B93"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B15D3">
      <w:rPr>
        <w:rStyle w:val="PageNumber"/>
      </w:rPr>
      <w:t>3</w:t>
    </w:r>
    <w:r>
      <w:rPr>
        <w:rStyle w:val="PageNumber"/>
      </w:rPr>
      <w:fldChar w:fldCharType="end"/>
    </w:r>
  </w:p>
  <w:p w14:paraId="60D140DE" w14:textId="77777777" w:rsidR="009B0D2E" w:rsidRDefault="009B0D2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B629FA" w14:textId="77777777" w:rsidR="007D3F9B" w:rsidRDefault="007D3F9B">
      <w:r>
        <w:separator/>
      </w:r>
    </w:p>
  </w:footnote>
  <w:footnote w:type="continuationSeparator" w:id="0">
    <w:p w14:paraId="09DDB9FC" w14:textId="77777777" w:rsidR="007D3F9B" w:rsidRDefault="007D3F9B">
      <w:r>
        <w:continuationSeparator/>
      </w:r>
    </w:p>
  </w:footnote>
  <w:footnote w:type="continuationNotice" w:id="1">
    <w:p w14:paraId="74C610AC" w14:textId="77777777" w:rsidR="007D3F9B" w:rsidRDefault="007D3F9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E70C08"/>
    <w:multiLevelType w:val="hybridMultilevel"/>
    <w:tmpl w:val="0C9071CE"/>
    <w:lvl w:ilvl="0" w:tplc="A70CE62E">
      <w:start w:val="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D639A2"/>
    <w:multiLevelType w:val="hybridMultilevel"/>
    <w:tmpl w:val="6CF69EA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A627BB5"/>
    <w:multiLevelType w:val="hybridMultilevel"/>
    <w:tmpl w:val="FF086F86"/>
    <w:lvl w:ilvl="0" w:tplc="9C1EBD12">
      <w:start w:val="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D7703F"/>
    <w:multiLevelType w:val="hybridMultilevel"/>
    <w:tmpl w:val="2F04F6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CA53E2D"/>
    <w:multiLevelType w:val="hybridMultilevel"/>
    <w:tmpl w:val="2F04F65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6894642"/>
    <w:multiLevelType w:val="hybridMultilevel"/>
    <w:tmpl w:val="090AFF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8AC2564"/>
    <w:multiLevelType w:val="hybridMultilevel"/>
    <w:tmpl w:val="93A2476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B8547A"/>
    <w:multiLevelType w:val="hybridMultilevel"/>
    <w:tmpl w:val="235E2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2855FB"/>
    <w:multiLevelType w:val="hybridMultilevel"/>
    <w:tmpl w:val="EA94CC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7242CC"/>
    <w:multiLevelType w:val="hybridMultilevel"/>
    <w:tmpl w:val="6088DA8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C5162D9"/>
    <w:multiLevelType w:val="hybridMultilevel"/>
    <w:tmpl w:val="090AFF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277ABA"/>
    <w:multiLevelType w:val="hybridMultilevel"/>
    <w:tmpl w:val="7F9889D0"/>
    <w:lvl w:ilvl="0" w:tplc="E40E89A2">
      <w:start w:val="6"/>
      <w:numFmt w:val="bullet"/>
      <w:lvlText w:val="-"/>
      <w:lvlJc w:val="left"/>
      <w:pPr>
        <w:ind w:left="652" w:hanging="360"/>
      </w:pPr>
      <w:rPr>
        <w:rFonts w:ascii="Times New Roman" w:eastAsia="Times New Roman" w:hAnsi="Times New Roman" w:cs="Times New Roman" w:hint="default"/>
      </w:rPr>
    </w:lvl>
    <w:lvl w:ilvl="1" w:tplc="04090003" w:tentative="1">
      <w:start w:val="1"/>
      <w:numFmt w:val="bullet"/>
      <w:lvlText w:val="o"/>
      <w:lvlJc w:val="left"/>
      <w:pPr>
        <w:ind w:left="1372" w:hanging="360"/>
      </w:pPr>
      <w:rPr>
        <w:rFonts w:ascii="Courier New" w:hAnsi="Courier New" w:cs="Courier New" w:hint="default"/>
      </w:rPr>
    </w:lvl>
    <w:lvl w:ilvl="2" w:tplc="04090005" w:tentative="1">
      <w:start w:val="1"/>
      <w:numFmt w:val="bullet"/>
      <w:lvlText w:val=""/>
      <w:lvlJc w:val="left"/>
      <w:pPr>
        <w:ind w:left="2092" w:hanging="360"/>
      </w:pPr>
      <w:rPr>
        <w:rFonts w:ascii="Wingdings" w:hAnsi="Wingdings" w:hint="default"/>
      </w:rPr>
    </w:lvl>
    <w:lvl w:ilvl="3" w:tplc="04090001" w:tentative="1">
      <w:start w:val="1"/>
      <w:numFmt w:val="bullet"/>
      <w:lvlText w:val=""/>
      <w:lvlJc w:val="left"/>
      <w:pPr>
        <w:ind w:left="2812" w:hanging="360"/>
      </w:pPr>
      <w:rPr>
        <w:rFonts w:ascii="Symbol" w:hAnsi="Symbol" w:hint="default"/>
      </w:rPr>
    </w:lvl>
    <w:lvl w:ilvl="4" w:tplc="04090003" w:tentative="1">
      <w:start w:val="1"/>
      <w:numFmt w:val="bullet"/>
      <w:lvlText w:val="o"/>
      <w:lvlJc w:val="left"/>
      <w:pPr>
        <w:ind w:left="3532" w:hanging="360"/>
      </w:pPr>
      <w:rPr>
        <w:rFonts w:ascii="Courier New" w:hAnsi="Courier New" w:cs="Courier New" w:hint="default"/>
      </w:rPr>
    </w:lvl>
    <w:lvl w:ilvl="5" w:tplc="04090005" w:tentative="1">
      <w:start w:val="1"/>
      <w:numFmt w:val="bullet"/>
      <w:lvlText w:val=""/>
      <w:lvlJc w:val="left"/>
      <w:pPr>
        <w:ind w:left="4252" w:hanging="360"/>
      </w:pPr>
      <w:rPr>
        <w:rFonts w:ascii="Wingdings" w:hAnsi="Wingdings" w:hint="default"/>
      </w:rPr>
    </w:lvl>
    <w:lvl w:ilvl="6" w:tplc="04090001" w:tentative="1">
      <w:start w:val="1"/>
      <w:numFmt w:val="bullet"/>
      <w:lvlText w:val=""/>
      <w:lvlJc w:val="left"/>
      <w:pPr>
        <w:ind w:left="4972" w:hanging="360"/>
      </w:pPr>
      <w:rPr>
        <w:rFonts w:ascii="Symbol" w:hAnsi="Symbol" w:hint="default"/>
      </w:rPr>
    </w:lvl>
    <w:lvl w:ilvl="7" w:tplc="04090003" w:tentative="1">
      <w:start w:val="1"/>
      <w:numFmt w:val="bullet"/>
      <w:lvlText w:val="o"/>
      <w:lvlJc w:val="left"/>
      <w:pPr>
        <w:ind w:left="5692" w:hanging="360"/>
      </w:pPr>
      <w:rPr>
        <w:rFonts w:ascii="Courier New" w:hAnsi="Courier New" w:cs="Courier New" w:hint="default"/>
      </w:rPr>
    </w:lvl>
    <w:lvl w:ilvl="8" w:tplc="04090005" w:tentative="1">
      <w:start w:val="1"/>
      <w:numFmt w:val="bullet"/>
      <w:lvlText w:val=""/>
      <w:lvlJc w:val="left"/>
      <w:pPr>
        <w:ind w:left="6412" w:hanging="360"/>
      </w:pPr>
      <w:rPr>
        <w:rFonts w:ascii="Wingdings" w:hAnsi="Wingdings"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5054E6D"/>
    <w:multiLevelType w:val="hybridMultilevel"/>
    <w:tmpl w:val="D54452C4"/>
    <w:lvl w:ilvl="0" w:tplc="B510D248">
      <w:start w:val="1"/>
      <w:numFmt w:val="bullet"/>
      <w:lvlText w:val="•"/>
      <w:lvlJc w:val="left"/>
      <w:pPr>
        <w:tabs>
          <w:tab w:val="num" w:pos="720"/>
        </w:tabs>
        <w:ind w:left="720" w:hanging="360"/>
      </w:pPr>
      <w:rPr>
        <w:rFonts w:ascii="Microsoft Sans Serif" w:hAnsi="Microsoft Sans Serif" w:hint="default"/>
      </w:rPr>
    </w:lvl>
    <w:lvl w:ilvl="1" w:tplc="94D2CD20" w:tentative="1">
      <w:start w:val="1"/>
      <w:numFmt w:val="bullet"/>
      <w:lvlText w:val="•"/>
      <w:lvlJc w:val="left"/>
      <w:pPr>
        <w:tabs>
          <w:tab w:val="num" w:pos="1440"/>
        </w:tabs>
        <w:ind w:left="1440" w:hanging="360"/>
      </w:pPr>
      <w:rPr>
        <w:rFonts w:ascii="Microsoft Sans Serif" w:hAnsi="Microsoft Sans Serif" w:hint="default"/>
      </w:rPr>
    </w:lvl>
    <w:lvl w:ilvl="2" w:tplc="FB047C8A">
      <w:start w:val="1"/>
      <w:numFmt w:val="bullet"/>
      <w:lvlText w:val="•"/>
      <w:lvlJc w:val="left"/>
      <w:pPr>
        <w:tabs>
          <w:tab w:val="num" w:pos="2160"/>
        </w:tabs>
        <w:ind w:left="2160" w:hanging="360"/>
      </w:pPr>
      <w:rPr>
        <w:rFonts w:ascii="Microsoft Sans Serif" w:hAnsi="Microsoft Sans Serif" w:hint="default"/>
      </w:rPr>
    </w:lvl>
    <w:lvl w:ilvl="3" w:tplc="39DADDBC" w:tentative="1">
      <w:start w:val="1"/>
      <w:numFmt w:val="bullet"/>
      <w:lvlText w:val="•"/>
      <w:lvlJc w:val="left"/>
      <w:pPr>
        <w:tabs>
          <w:tab w:val="num" w:pos="2880"/>
        </w:tabs>
        <w:ind w:left="2880" w:hanging="360"/>
      </w:pPr>
      <w:rPr>
        <w:rFonts w:ascii="Microsoft Sans Serif" w:hAnsi="Microsoft Sans Serif" w:hint="default"/>
      </w:rPr>
    </w:lvl>
    <w:lvl w:ilvl="4" w:tplc="1AC8D8D6" w:tentative="1">
      <w:start w:val="1"/>
      <w:numFmt w:val="bullet"/>
      <w:lvlText w:val="•"/>
      <w:lvlJc w:val="left"/>
      <w:pPr>
        <w:tabs>
          <w:tab w:val="num" w:pos="3600"/>
        </w:tabs>
        <w:ind w:left="3600" w:hanging="360"/>
      </w:pPr>
      <w:rPr>
        <w:rFonts w:ascii="Microsoft Sans Serif" w:hAnsi="Microsoft Sans Serif" w:hint="default"/>
      </w:rPr>
    </w:lvl>
    <w:lvl w:ilvl="5" w:tplc="13306510" w:tentative="1">
      <w:start w:val="1"/>
      <w:numFmt w:val="bullet"/>
      <w:lvlText w:val="•"/>
      <w:lvlJc w:val="left"/>
      <w:pPr>
        <w:tabs>
          <w:tab w:val="num" w:pos="4320"/>
        </w:tabs>
        <w:ind w:left="4320" w:hanging="360"/>
      </w:pPr>
      <w:rPr>
        <w:rFonts w:ascii="Microsoft Sans Serif" w:hAnsi="Microsoft Sans Serif" w:hint="default"/>
      </w:rPr>
    </w:lvl>
    <w:lvl w:ilvl="6" w:tplc="781C5466" w:tentative="1">
      <w:start w:val="1"/>
      <w:numFmt w:val="bullet"/>
      <w:lvlText w:val="•"/>
      <w:lvlJc w:val="left"/>
      <w:pPr>
        <w:tabs>
          <w:tab w:val="num" w:pos="5040"/>
        </w:tabs>
        <w:ind w:left="5040" w:hanging="360"/>
      </w:pPr>
      <w:rPr>
        <w:rFonts w:ascii="Microsoft Sans Serif" w:hAnsi="Microsoft Sans Serif" w:hint="default"/>
      </w:rPr>
    </w:lvl>
    <w:lvl w:ilvl="7" w:tplc="41DAC602" w:tentative="1">
      <w:start w:val="1"/>
      <w:numFmt w:val="bullet"/>
      <w:lvlText w:val="•"/>
      <w:lvlJc w:val="left"/>
      <w:pPr>
        <w:tabs>
          <w:tab w:val="num" w:pos="5760"/>
        </w:tabs>
        <w:ind w:left="5760" w:hanging="360"/>
      </w:pPr>
      <w:rPr>
        <w:rFonts w:ascii="Microsoft Sans Serif" w:hAnsi="Microsoft Sans Serif" w:hint="default"/>
      </w:rPr>
    </w:lvl>
    <w:lvl w:ilvl="8" w:tplc="F8021A3E" w:tentative="1">
      <w:start w:val="1"/>
      <w:numFmt w:val="bullet"/>
      <w:lvlText w:val="•"/>
      <w:lvlJc w:val="left"/>
      <w:pPr>
        <w:tabs>
          <w:tab w:val="num" w:pos="6480"/>
        </w:tabs>
        <w:ind w:left="6480" w:hanging="360"/>
      </w:pPr>
      <w:rPr>
        <w:rFonts w:ascii="Microsoft Sans Serif" w:hAnsi="Microsoft Sans Serif" w:hint="default"/>
      </w:rPr>
    </w:lvl>
  </w:abstractNum>
  <w:abstractNum w:abstractNumId="17" w15:restartNumberingAfterBreak="0">
    <w:nsid w:val="36DF4725"/>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A6039FC"/>
    <w:multiLevelType w:val="hybridMultilevel"/>
    <w:tmpl w:val="4260BF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BC12667"/>
    <w:multiLevelType w:val="hybridMultilevel"/>
    <w:tmpl w:val="D48C7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9D0530"/>
    <w:multiLevelType w:val="hybridMultilevel"/>
    <w:tmpl w:val="33DE2006"/>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EB856C6"/>
    <w:multiLevelType w:val="hybridMultilevel"/>
    <w:tmpl w:val="76505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0FF2957"/>
    <w:multiLevelType w:val="hybridMultilevel"/>
    <w:tmpl w:val="B86C9EBE"/>
    <w:lvl w:ilvl="0" w:tplc="6E0094E6">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EA5697"/>
    <w:multiLevelType w:val="hybridMultilevel"/>
    <w:tmpl w:val="441A0E5A"/>
    <w:lvl w:ilvl="0" w:tplc="A70CE62E">
      <w:start w:val="2"/>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FB08D1"/>
    <w:multiLevelType w:val="hybridMultilevel"/>
    <w:tmpl w:val="DC1E2634"/>
    <w:lvl w:ilvl="0" w:tplc="A70CE62E">
      <w:start w:val="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BF57EF"/>
    <w:multiLevelType w:val="hybridMultilevel"/>
    <w:tmpl w:val="6088DA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DF33968"/>
    <w:multiLevelType w:val="hybridMultilevel"/>
    <w:tmpl w:val="1D2EC666"/>
    <w:lvl w:ilvl="0" w:tplc="E408A338">
      <w:start w:val="1"/>
      <w:numFmt w:val="bullet"/>
      <w:lvlText w:val="•"/>
      <w:lvlJc w:val="left"/>
      <w:pPr>
        <w:tabs>
          <w:tab w:val="num" w:pos="360"/>
        </w:tabs>
        <w:ind w:left="360" w:hanging="360"/>
      </w:pPr>
      <w:rPr>
        <w:rFonts w:ascii="Arial" w:hAnsi="Arial" w:hint="default"/>
      </w:rPr>
    </w:lvl>
    <w:lvl w:ilvl="1" w:tplc="2370EB46">
      <w:start w:val="1"/>
      <w:numFmt w:val="bullet"/>
      <w:lvlText w:val="•"/>
      <w:lvlJc w:val="left"/>
      <w:pPr>
        <w:tabs>
          <w:tab w:val="num" w:pos="1080"/>
        </w:tabs>
        <w:ind w:left="1080" w:hanging="360"/>
      </w:pPr>
      <w:rPr>
        <w:rFonts w:ascii="Arial" w:hAnsi="Arial" w:hint="default"/>
      </w:rPr>
    </w:lvl>
    <w:lvl w:ilvl="2" w:tplc="660EB8DA" w:tentative="1">
      <w:start w:val="1"/>
      <w:numFmt w:val="bullet"/>
      <w:lvlText w:val="•"/>
      <w:lvlJc w:val="left"/>
      <w:pPr>
        <w:tabs>
          <w:tab w:val="num" w:pos="1800"/>
        </w:tabs>
        <w:ind w:left="1800" w:hanging="360"/>
      </w:pPr>
      <w:rPr>
        <w:rFonts w:ascii="Arial" w:hAnsi="Arial" w:hint="default"/>
      </w:rPr>
    </w:lvl>
    <w:lvl w:ilvl="3" w:tplc="3A926A7A" w:tentative="1">
      <w:start w:val="1"/>
      <w:numFmt w:val="bullet"/>
      <w:lvlText w:val="•"/>
      <w:lvlJc w:val="left"/>
      <w:pPr>
        <w:tabs>
          <w:tab w:val="num" w:pos="2520"/>
        </w:tabs>
        <w:ind w:left="2520" w:hanging="360"/>
      </w:pPr>
      <w:rPr>
        <w:rFonts w:ascii="Arial" w:hAnsi="Arial" w:hint="default"/>
      </w:rPr>
    </w:lvl>
    <w:lvl w:ilvl="4" w:tplc="4B1CC88E" w:tentative="1">
      <w:start w:val="1"/>
      <w:numFmt w:val="bullet"/>
      <w:lvlText w:val="•"/>
      <w:lvlJc w:val="left"/>
      <w:pPr>
        <w:tabs>
          <w:tab w:val="num" w:pos="3240"/>
        </w:tabs>
        <w:ind w:left="3240" w:hanging="360"/>
      </w:pPr>
      <w:rPr>
        <w:rFonts w:ascii="Arial" w:hAnsi="Arial" w:hint="default"/>
      </w:rPr>
    </w:lvl>
    <w:lvl w:ilvl="5" w:tplc="7066776E" w:tentative="1">
      <w:start w:val="1"/>
      <w:numFmt w:val="bullet"/>
      <w:lvlText w:val="•"/>
      <w:lvlJc w:val="left"/>
      <w:pPr>
        <w:tabs>
          <w:tab w:val="num" w:pos="3960"/>
        </w:tabs>
        <w:ind w:left="3960" w:hanging="360"/>
      </w:pPr>
      <w:rPr>
        <w:rFonts w:ascii="Arial" w:hAnsi="Arial" w:hint="default"/>
      </w:rPr>
    </w:lvl>
    <w:lvl w:ilvl="6" w:tplc="205E27C8" w:tentative="1">
      <w:start w:val="1"/>
      <w:numFmt w:val="bullet"/>
      <w:lvlText w:val="•"/>
      <w:lvlJc w:val="left"/>
      <w:pPr>
        <w:tabs>
          <w:tab w:val="num" w:pos="4680"/>
        </w:tabs>
        <w:ind w:left="4680" w:hanging="360"/>
      </w:pPr>
      <w:rPr>
        <w:rFonts w:ascii="Arial" w:hAnsi="Arial" w:hint="default"/>
      </w:rPr>
    </w:lvl>
    <w:lvl w:ilvl="7" w:tplc="96281F8E" w:tentative="1">
      <w:start w:val="1"/>
      <w:numFmt w:val="bullet"/>
      <w:lvlText w:val="•"/>
      <w:lvlJc w:val="left"/>
      <w:pPr>
        <w:tabs>
          <w:tab w:val="num" w:pos="5400"/>
        </w:tabs>
        <w:ind w:left="5400" w:hanging="360"/>
      </w:pPr>
      <w:rPr>
        <w:rFonts w:ascii="Arial" w:hAnsi="Arial" w:hint="default"/>
      </w:rPr>
    </w:lvl>
    <w:lvl w:ilvl="8" w:tplc="DCE6F1FC"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51903EC0"/>
    <w:multiLevelType w:val="hybridMultilevel"/>
    <w:tmpl w:val="332A4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5C462CAF"/>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36E4FAF"/>
    <w:multiLevelType w:val="hybridMultilevel"/>
    <w:tmpl w:val="7CBA7C50"/>
    <w:lvl w:ilvl="0" w:tplc="8C2E2A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46A7232"/>
    <w:multiLevelType w:val="hybridMultilevel"/>
    <w:tmpl w:val="8438EBD2"/>
    <w:lvl w:ilvl="0" w:tplc="8162F524">
      <w:start w:val="1"/>
      <w:numFmt w:val="bullet"/>
      <w:lvlText w:val="•"/>
      <w:lvlJc w:val="left"/>
      <w:pPr>
        <w:tabs>
          <w:tab w:val="num" w:pos="360"/>
        </w:tabs>
        <w:ind w:left="360" w:hanging="360"/>
      </w:pPr>
      <w:rPr>
        <w:rFonts w:ascii="Arial" w:hAnsi="Arial" w:hint="default"/>
      </w:rPr>
    </w:lvl>
    <w:lvl w:ilvl="1" w:tplc="E8F22A5C">
      <w:start w:val="1"/>
      <w:numFmt w:val="bullet"/>
      <w:lvlText w:val="•"/>
      <w:lvlJc w:val="left"/>
      <w:pPr>
        <w:tabs>
          <w:tab w:val="num" w:pos="1080"/>
        </w:tabs>
        <w:ind w:left="1080" w:hanging="360"/>
      </w:pPr>
      <w:rPr>
        <w:rFonts w:ascii="Arial" w:hAnsi="Arial" w:hint="default"/>
      </w:rPr>
    </w:lvl>
    <w:lvl w:ilvl="2" w:tplc="7BEA3BA0" w:tentative="1">
      <w:start w:val="1"/>
      <w:numFmt w:val="bullet"/>
      <w:lvlText w:val="•"/>
      <w:lvlJc w:val="left"/>
      <w:pPr>
        <w:tabs>
          <w:tab w:val="num" w:pos="1800"/>
        </w:tabs>
        <w:ind w:left="1800" w:hanging="360"/>
      </w:pPr>
      <w:rPr>
        <w:rFonts w:ascii="Arial" w:hAnsi="Arial" w:hint="default"/>
      </w:rPr>
    </w:lvl>
    <w:lvl w:ilvl="3" w:tplc="C284C7A6" w:tentative="1">
      <w:start w:val="1"/>
      <w:numFmt w:val="bullet"/>
      <w:lvlText w:val="•"/>
      <w:lvlJc w:val="left"/>
      <w:pPr>
        <w:tabs>
          <w:tab w:val="num" w:pos="2520"/>
        </w:tabs>
        <w:ind w:left="2520" w:hanging="360"/>
      </w:pPr>
      <w:rPr>
        <w:rFonts w:ascii="Arial" w:hAnsi="Arial" w:hint="default"/>
      </w:rPr>
    </w:lvl>
    <w:lvl w:ilvl="4" w:tplc="E7C4CEF0" w:tentative="1">
      <w:start w:val="1"/>
      <w:numFmt w:val="bullet"/>
      <w:lvlText w:val="•"/>
      <w:lvlJc w:val="left"/>
      <w:pPr>
        <w:tabs>
          <w:tab w:val="num" w:pos="3240"/>
        </w:tabs>
        <w:ind w:left="3240" w:hanging="360"/>
      </w:pPr>
      <w:rPr>
        <w:rFonts w:ascii="Arial" w:hAnsi="Arial" w:hint="default"/>
      </w:rPr>
    </w:lvl>
    <w:lvl w:ilvl="5" w:tplc="5D8AFEF4" w:tentative="1">
      <w:start w:val="1"/>
      <w:numFmt w:val="bullet"/>
      <w:lvlText w:val="•"/>
      <w:lvlJc w:val="left"/>
      <w:pPr>
        <w:tabs>
          <w:tab w:val="num" w:pos="3960"/>
        </w:tabs>
        <w:ind w:left="3960" w:hanging="360"/>
      </w:pPr>
      <w:rPr>
        <w:rFonts w:ascii="Arial" w:hAnsi="Arial" w:hint="default"/>
      </w:rPr>
    </w:lvl>
    <w:lvl w:ilvl="6" w:tplc="85B03BE4" w:tentative="1">
      <w:start w:val="1"/>
      <w:numFmt w:val="bullet"/>
      <w:lvlText w:val="•"/>
      <w:lvlJc w:val="left"/>
      <w:pPr>
        <w:tabs>
          <w:tab w:val="num" w:pos="4680"/>
        </w:tabs>
        <w:ind w:left="4680" w:hanging="360"/>
      </w:pPr>
      <w:rPr>
        <w:rFonts w:ascii="Arial" w:hAnsi="Arial" w:hint="default"/>
      </w:rPr>
    </w:lvl>
    <w:lvl w:ilvl="7" w:tplc="0EE6098E" w:tentative="1">
      <w:start w:val="1"/>
      <w:numFmt w:val="bullet"/>
      <w:lvlText w:val="•"/>
      <w:lvlJc w:val="left"/>
      <w:pPr>
        <w:tabs>
          <w:tab w:val="num" w:pos="5400"/>
        </w:tabs>
        <w:ind w:left="5400" w:hanging="360"/>
      </w:pPr>
      <w:rPr>
        <w:rFonts w:ascii="Arial" w:hAnsi="Arial" w:hint="default"/>
      </w:rPr>
    </w:lvl>
    <w:lvl w:ilvl="8" w:tplc="0736DFB8"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656E6D0E"/>
    <w:multiLevelType w:val="hybridMultilevel"/>
    <w:tmpl w:val="6CF69E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75D37DB"/>
    <w:multiLevelType w:val="hybridMultilevel"/>
    <w:tmpl w:val="F54045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7" w15:restartNumberingAfterBreak="0">
    <w:nsid w:val="6DB61DF7"/>
    <w:multiLevelType w:val="hybridMultilevel"/>
    <w:tmpl w:val="A8FA229A"/>
    <w:lvl w:ilvl="0" w:tplc="D88E59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9" w15:restartNumberingAfterBreak="0">
    <w:nsid w:val="70FD68CB"/>
    <w:multiLevelType w:val="hybridMultilevel"/>
    <w:tmpl w:val="D0062D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37B7A93"/>
    <w:multiLevelType w:val="multilevel"/>
    <w:tmpl w:val="3F4E13E0"/>
    <w:lvl w:ilvl="0">
      <w:start w:val="1"/>
      <w:numFmt w:val="decimal"/>
      <w:pStyle w:val="Heading1"/>
      <w:lvlText w:val="%1"/>
      <w:lvlJc w:val="left"/>
      <w:pPr>
        <w:ind w:left="538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1" w15:restartNumberingAfterBreak="0">
    <w:nsid w:val="737F2428"/>
    <w:multiLevelType w:val="multilevel"/>
    <w:tmpl w:val="8CE6F5EA"/>
    <w:styleLink w:val="Style1"/>
    <w:lvl w:ilvl="0">
      <w:start w:val="1"/>
      <w:numFmt w:val="decimal"/>
      <w:lvlText w:val="%1."/>
      <w:lvlJc w:val="left"/>
      <w:pPr>
        <w:tabs>
          <w:tab w:val="num" w:pos="432"/>
        </w:tabs>
        <w:ind w:left="432"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240"/>
        </w:tabs>
        <w:ind w:left="324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794940E6"/>
    <w:multiLevelType w:val="hybridMultilevel"/>
    <w:tmpl w:val="D5104768"/>
    <w:lvl w:ilvl="0" w:tplc="A70CE62E">
      <w:start w:val="2"/>
      <w:numFmt w:val="bullet"/>
      <w:lvlText w:val="-"/>
      <w:lvlJc w:val="left"/>
      <w:pPr>
        <w:ind w:left="765" w:hanging="360"/>
      </w:pPr>
      <w:rPr>
        <w:rFonts w:ascii="Times New Roman" w:eastAsia="PMingLiU"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3"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E4C03E2"/>
    <w:multiLevelType w:val="hybridMultilevel"/>
    <w:tmpl w:val="81225D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017659168">
    <w:abstractNumId w:val="38"/>
  </w:num>
  <w:num w:numId="2" w16cid:durableId="514996442">
    <w:abstractNumId w:val="43"/>
  </w:num>
  <w:num w:numId="3" w16cid:durableId="1920214077">
    <w:abstractNumId w:val="29"/>
  </w:num>
  <w:num w:numId="4" w16cid:durableId="257063072">
    <w:abstractNumId w:val="14"/>
  </w:num>
  <w:num w:numId="5" w16cid:durableId="1338655791">
    <w:abstractNumId w:val="6"/>
  </w:num>
  <w:num w:numId="6" w16cid:durableId="2079327824">
    <w:abstractNumId w:val="36"/>
  </w:num>
  <w:num w:numId="7" w16cid:durableId="555431106">
    <w:abstractNumId w:val="15"/>
  </w:num>
  <w:num w:numId="8" w16cid:durableId="1414014304">
    <w:abstractNumId w:val="28"/>
  </w:num>
  <w:num w:numId="9" w16cid:durableId="772825974">
    <w:abstractNumId w:val="45"/>
  </w:num>
  <w:num w:numId="10" w16cid:durableId="1455175179">
    <w:abstractNumId w:val="41"/>
  </w:num>
  <w:num w:numId="11" w16cid:durableId="974606589">
    <w:abstractNumId w:val="40"/>
  </w:num>
  <w:num w:numId="12" w16cid:durableId="1694646339">
    <w:abstractNumId w:val="9"/>
  </w:num>
  <w:num w:numId="13" w16cid:durableId="1711760248">
    <w:abstractNumId w:val="19"/>
  </w:num>
  <w:num w:numId="14" w16cid:durableId="795442020">
    <w:abstractNumId w:val="26"/>
  </w:num>
  <w:num w:numId="15" w16cid:durableId="446200624">
    <w:abstractNumId w:val="33"/>
  </w:num>
  <w:num w:numId="16" w16cid:durableId="823545521">
    <w:abstractNumId w:val="27"/>
  </w:num>
  <w:num w:numId="17" w16cid:durableId="1686321390">
    <w:abstractNumId w:val="32"/>
  </w:num>
  <w:num w:numId="18" w16cid:durableId="1365522451">
    <w:abstractNumId w:val="31"/>
  </w:num>
  <w:num w:numId="19" w16cid:durableId="1596982160">
    <w:abstractNumId w:val="17"/>
  </w:num>
  <w:num w:numId="20" w16cid:durableId="1270744478">
    <w:abstractNumId w:val="4"/>
  </w:num>
  <w:num w:numId="21" w16cid:durableId="786585294">
    <w:abstractNumId w:val="37"/>
  </w:num>
  <w:num w:numId="22" w16cid:durableId="2106420245">
    <w:abstractNumId w:val="22"/>
  </w:num>
  <w:num w:numId="23" w16cid:durableId="58139415">
    <w:abstractNumId w:val="16"/>
  </w:num>
  <w:num w:numId="24" w16cid:durableId="1831286624">
    <w:abstractNumId w:val="20"/>
  </w:num>
  <w:num w:numId="25" w16cid:durableId="1350719463">
    <w:abstractNumId w:val="30"/>
  </w:num>
  <w:num w:numId="26" w16cid:durableId="147284509">
    <w:abstractNumId w:val="21"/>
  </w:num>
  <w:num w:numId="27" w16cid:durableId="1161189603">
    <w:abstractNumId w:val="8"/>
  </w:num>
  <w:num w:numId="28" w16cid:durableId="973021187">
    <w:abstractNumId w:val="18"/>
  </w:num>
  <w:num w:numId="29" w16cid:durableId="640960754">
    <w:abstractNumId w:val="3"/>
  </w:num>
  <w:num w:numId="30" w16cid:durableId="683484819">
    <w:abstractNumId w:val="34"/>
  </w:num>
  <w:num w:numId="31" w16cid:durableId="86117031">
    <w:abstractNumId w:val="12"/>
  </w:num>
  <w:num w:numId="32" w16cid:durableId="1440832355">
    <w:abstractNumId w:val="10"/>
  </w:num>
  <w:num w:numId="33" w16cid:durableId="665670591">
    <w:abstractNumId w:val="25"/>
  </w:num>
  <w:num w:numId="34" w16cid:durableId="122315281">
    <w:abstractNumId w:val="39"/>
  </w:num>
  <w:num w:numId="35" w16cid:durableId="1549761332">
    <w:abstractNumId w:val="40"/>
  </w:num>
  <w:num w:numId="36" w16cid:durableId="173496265">
    <w:abstractNumId w:val="5"/>
  </w:num>
  <w:num w:numId="37" w16cid:durableId="1129012357">
    <w:abstractNumId w:val="11"/>
  </w:num>
  <w:num w:numId="38" w16cid:durableId="943684592">
    <w:abstractNumId w:val="1"/>
  </w:num>
  <w:num w:numId="39" w16cid:durableId="467014034">
    <w:abstractNumId w:val="7"/>
  </w:num>
  <w:num w:numId="40" w16cid:durableId="65536471">
    <w:abstractNumId w:val="0"/>
  </w:num>
  <w:num w:numId="41" w16cid:durableId="1523787983">
    <w:abstractNumId w:val="23"/>
  </w:num>
  <w:num w:numId="42" w16cid:durableId="1536582694">
    <w:abstractNumId w:val="24"/>
  </w:num>
  <w:num w:numId="43" w16cid:durableId="731388859">
    <w:abstractNumId w:val="42"/>
  </w:num>
  <w:num w:numId="44" w16cid:durableId="1883979566">
    <w:abstractNumId w:val="35"/>
  </w:num>
  <w:num w:numId="45" w16cid:durableId="907230185">
    <w:abstractNumId w:val="13"/>
  </w:num>
  <w:num w:numId="46" w16cid:durableId="1238785909">
    <w:abstractNumId w:val="2"/>
  </w:num>
  <w:num w:numId="47" w16cid:durableId="917640524">
    <w:abstractNumId w:val="4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activeWritingStyle w:appName="MSWord" w:lang="en-US" w:vendorID="8" w:dllVersion="513" w:checkStyle="1"/>
  <w:proofState w:spelling="clean" w:grammar="clean"/>
  <w:attachedTemplate r:id="rId1"/>
  <w:linkStyle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o:colormru v:ext="edit" colors="blue"/>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29"/>
    <w:rsid w:val="000000CB"/>
    <w:rsid w:val="000001F9"/>
    <w:rsid w:val="000005B6"/>
    <w:rsid w:val="00000717"/>
    <w:rsid w:val="00000775"/>
    <w:rsid w:val="00000A21"/>
    <w:rsid w:val="00000BCD"/>
    <w:rsid w:val="00000BD9"/>
    <w:rsid w:val="00001220"/>
    <w:rsid w:val="000015CD"/>
    <w:rsid w:val="00001BCE"/>
    <w:rsid w:val="000023A6"/>
    <w:rsid w:val="00002ADD"/>
    <w:rsid w:val="00002CD0"/>
    <w:rsid w:val="0000301D"/>
    <w:rsid w:val="00003079"/>
    <w:rsid w:val="00003233"/>
    <w:rsid w:val="0000334A"/>
    <w:rsid w:val="00003883"/>
    <w:rsid w:val="00003F17"/>
    <w:rsid w:val="000045BD"/>
    <w:rsid w:val="00004796"/>
    <w:rsid w:val="00004A68"/>
    <w:rsid w:val="00004F5C"/>
    <w:rsid w:val="000050EA"/>
    <w:rsid w:val="000056D8"/>
    <w:rsid w:val="00005C54"/>
    <w:rsid w:val="00006110"/>
    <w:rsid w:val="00006186"/>
    <w:rsid w:val="00006198"/>
    <w:rsid w:val="000061FF"/>
    <w:rsid w:val="000063A5"/>
    <w:rsid w:val="0000667F"/>
    <w:rsid w:val="00006710"/>
    <w:rsid w:val="00006912"/>
    <w:rsid w:val="00006C4A"/>
    <w:rsid w:val="00007534"/>
    <w:rsid w:val="000075F9"/>
    <w:rsid w:val="00007C9F"/>
    <w:rsid w:val="00007E7A"/>
    <w:rsid w:val="0001041A"/>
    <w:rsid w:val="00010899"/>
    <w:rsid w:val="000109B6"/>
    <w:rsid w:val="00010DEA"/>
    <w:rsid w:val="00010E30"/>
    <w:rsid w:val="00010EE0"/>
    <w:rsid w:val="000112E4"/>
    <w:rsid w:val="0001169E"/>
    <w:rsid w:val="0001181D"/>
    <w:rsid w:val="000118C9"/>
    <w:rsid w:val="00011B0B"/>
    <w:rsid w:val="00011C44"/>
    <w:rsid w:val="00012273"/>
    <w:rsid w:val="00012358"/>
    <w:rsid w:val="000124D2"/>
    <w:rsid w:val="000125D5"/>
    <w:rsid w:val="00012735"/>
    <w:rsid w:val="00012757"/>
    <w:rsid w:val="0001280B"/>
    <w:rsid w:val="00012863"/>
    <w:rsid w:val="000128A5"/>
    <w:rsid w:val="00012B14"/>
    <w:rsid w:val="00012F49"/>
    <w:rsid w:val="00013059"/>
    <w:rsid w:val="0001329D"/>
    <w:rsid w:val="00013392"/>
    <w:rsid w:val="0001347F"/>
    <w:rsid w:val="00013896"/>
    <w:rsid w:val="000138F3"/>
    <w:rsid w:val="00013A12"/>
    <w:rsid w:val="00013E43"/>
    <w:rsid w:val="0001409E"/>
    <w:rsid w:val="000141A8"/>
    <w:rsid w:val="0001438B"/>
    <w:rsid w:val="00014433"/>
    <w:rsid w:val="00014615"/>
    <w:rsid w:val="0001465F"/>
    <w:rsid w:val="00014EEA"/>
    <w:rsid w:val="00014FFF"/>
    <w:rsid w:val="000159CA"/>
    <w:rsid w:val="00015D58"/>
    <w:rsid w:val="000162FA"/>
    <w:rsid w:val="000163EE"/>
    <w:rsid w:val="00016570"/>
    <w:rsid w:val="000165A3"/>
    <w:rsid w:val="000167F5"/>
    <w:rsid w:val="0001699B"/>
    <w:rsid w:val="00016A3A"/>
    <w:rsid w:val="0001723C"/>
    <w:rsid w:val="000173E6"/>
    <w:rsid w:val="000175B4"/>
    <w:rsid w:val="00017A58"/>
    <w:rsid w:val="00017CD3"/>
    <w:rsid w:val="00017D7B"/>
    <w:rsid w:val="00017D9A"/>
    <w:rsid w:val="00017F21"/>
    <w:rsid w:val="0002002D"/>
    <w:rsid w:val="000201DA"/>
    <w:rsid w:val="00020272"/>
    <w:rsid w:val="000202CC"/>
    <w:rsid w:val="00020464"/>
    <w:rsid w:val="000205AB"/>
    <w:rsid w:val="00020690"/>
    <w:rsid w:val="000207B6"/>
    <w:rsid w:val="00020AA5"/>
    <w:rsid w:val="00020D49"/>
    <w:rsid w:val="00020E27"/>
    <w:rsid w:val="00021057"/>
    <w:rsid w:val="0002129C"/>
    <w:rsid w:val="00021556"/>
    <w:rsid w:val="0002180A"/>
    <w:rsid w:val="00021E4C"/>
    <w:rsid w:val="00022385"/>
    <w:rsid w:val="00022509"/>
    <w:rsid w:val="00022A8B"/>
    <w:rsid w:val="00022D39"/>
    <w:rsid w:val="00022E88"/>
    <w:rsid w:val="00022F76"/>
    <w:rsid w:val="000233AC"/>
    <w:rsid w:val="0002356B"/>
    <w:rsid w:val="000239B0"/>
    <w:rsid w:val="00023E07"/>
    <w:rsid w:val="00023F5F"/>
    <w:rsid w:val="00024046"/>
    <w:rsid w:val="00024081"/>
    <w:rsid w:val="000240BF"/>
    <w:rsid w:val="000246F5"/>
    <w:rsid w:val="000248B2"/>
    <w:rsid w:val="000248B7"/>
    <w:rsid w:val="000248EA"/>
    <w:rsid w:val="00024FF2"/>
    <w:rsid w:val="00025081"/>
    <w:rsid w:val="000254CF"/>
    <w:rsid w:val="00025687"/>
    <w:rsid w:val="000259B9"/>
    <w:rsid w:val="00025EC2"/>
    <w:rsid w:val="00025F85"/>
    <w:rsid w:val="00025FBE"/>
    <w:rsid w:val="00026135"/>
    <w:rsid w:val="000261F4"/>
    <w:rsid w:val="00026854"/>
    <w:rsid w:val="00026BDF"/>
    <w:rsid w:val="00026C52"/>
    <w:rsid w:val="00026DB4"/>
    <w:rsid w:val="00027066"/>
    <w:rsid w:val="000271DC"/>
    <w:rsid w:val="00027229"/>
    <w:rsid w:val="000272F8"/>
    <w:rsid w:val="000279C8"/>
    <w:rsid w:val="00027F27"/>
    <w:rsid w:val="00030002"/>
    <w:rsid w:val="00030120"/>
    <w:rsid w:val="00030390"/>
    <w:rsid w:val="00030480"/>
    <w:rsid w:val="000305B5"/>
    <w:rsid w:val="000305DF"/>
    <w:rsid w:val="00030970"/>
    <w:rsid w:val="00030E52"/>
    <w:rsid w:val="00031028"/>
    <w:rsid w:val="00031046"/>
    <w:rsid w:val="0003108E"/>
    <w:rsid w:val="000311C6"/>
    <w:rsid w:val="00031206"/>
    <w:rsid w:val="0003140D"/>
    <w:rsid w:val="000317A7"/>
    <w:rsid w:val="00031867"/>
    <w:rsid w:val="00031AF6"/>
    <w:rsid w:val="00031DBE"/>
    <w:rsid w:val="000321D8"/>
    <w:rsid w:val="000325B5"/>
    <w:rsid w:val="00032882"/>
    <w:rsid w:val="00032916"/>
    <w:rsid w:val="0003352E"/>
    <w:rsid w:val="000335DB"/>
    <w:rsid w:val="0003375A"/>
    <w:rsid w:val="00033B9A"/>
    <w:rsid w:val="00033D42"/>
    <w:rsid w:val="000344EF"/>
    <w:rsid w:val="0003455B"/>
    <w:rsid w:val="0003467A"/>
    <w:rsid w:val="00034928"/>
    <w:rsid w:val="00034CD8"/>
    <w:rsid w:val="00034D4C"/>
    <w:rsid w:val="00034F8D"/>
    <w:rsid w:val="000350F0"/>
    <w:rsid w:val="00035419"/>
    <w:rsid w:val="0003558C"/>
    <w:rsid w:val="000355A8"/>
    <w:rsid w:val="000355E3"/>
    <w:rsid w:val="00035828"/>
    <w:rsid w:val="00035D49"/>
    <w:rsid w:val="00036394"/>
    <w:rsid w:val="0003668C"/>
    <w:rsid w:val="00036B2E"/>
    <w:rsid w:val="00036F82"/>
    <w:rsid w:val="000372DF"/>
    <w:rsid w:val="00037831"/>
    <w:rsid w:val="000378CF"/>
    <w:rsid w:val="0003794F"/>
    <w:rsid w:val="00037B46"/>
    <w:rsid w:val="00037F8C"/>
    <w:rsid w:val="0004051A"/>
    <w:rsid w:val="000407F5"/>
    <w:rsid w:val="000408CE"/>
    <w:rsid w:val="00040A4D"/>
    <w:rsid w:val="00040C77"/>
    <w:rsid w:val="00040C89"/>
    <w:rsid w:val="00040D25"/>
    <w:rsid w:val="00040D4A"/>
    <w:rsid w:val="00040DD3"/>
    <w:rsid w:val="00040DF8"/>
    <w:rsid w:val="00040ED1"/>
    <w:rsid w:val="00041D2F"/>
    <w:rsid w:val="00041FB1"/>
    <w:rsid w:val="000420FB"/>
    <w:rsid w:val="0004293B"/>
    <w:rsid w:val="00043184"/>
    <w:rsid w:val="000431AE"/>
    <w:rsid w:val="000436E8"/>
    <w:rsid w:val="000438BC"/>
    <w:rsid w:val="00043D07"/>
    <w:rsid w:val="00043F90"/>
    <w:rsid w:val="000446FD"/>
    <w:rsid w:val="00044836"/>
    <w:rsid w:val="00044B0A"/>
    <w:rsid w:val="00044F3C"/>
    <w:rsid w:val="0004511D"/>
    <w:rsid w:val="00045318"/>
    <w:rsid w:val="000455EC"/>
    <w:rsid w:val="00045774"/>
    <w:rsid w:val="00045F73"/>
    <w:rsid w:val="00046743"/>
    <w:rsid w:val="00046B0D"/>
    <w:rsid w:val="00046E4D"/>
    <w:rsid w:val="000473D4"/>
    <w:rsid w:val="0004747B"/>
    <w:rsid w:val="000477A6"/>
    <w:rsid w:val="000478D7"/>
    <w:rsid w:val="0004795F"/>
    <w:rsid w:val="00047A40"/>
    <w:rsid w:val="00047BD8"/>
    <w:rsid w:val="00047C57"/>
    <w:rsid w:val="00047D76"/>
    <w:rsid w:val="00050443"/>
    <w:rsid w:val="0005057A"/>
    <w:rsid w:val="00051030"/>
    <w:rsid w:val="000511A3"/>
    <w:rsid w:val="0005149A"/>
    <w:rsid w:val="000517FB"/>
    <w:rsid w:val="000518CE"/>
    <w:rsid w:val="00051D07"/>
    <w:rsid w:val="00051D36"/>
    <w:rsid w:val="00051FC3"/>
    <w:rsid w:val="00052293"/>
    <w:rsid w:val="00052567"/>
    <w:rsid w:val="000525F2"/>
    <w:rsid w:val="000528D5"/>
    <w:rsid w:val="00052EC4"/>
    <w:rsid w:val="0005309E"/>
    <w:rsid w:val="00053949"/>
    <w:rsid w:val="00053951"/>
    <w:rsid w:val="00053E42"/>
    <w:rsid w:val="0005400D"/>
    <w:rsid w:val="000540BD"/>
    <w:rsid w:val="0005481F"/>
    <w:rsid w:val="000549BA"/>
    <w:rsid w:val="00054A8E"/>
    <w:rsid w:val="00054B58"/>
    <w:rsid w:val="00054BB5"/>
    <w:rsid w:val="00054FE4"/>
    <w:rsid w:val="000550EF"/>
    <w:rsid w:val="00055130"/>
    <w:rsid w:val="00055470"/>
    <w:rsid w:val="0005565F"/>
    <w:rsid w:val="00055B21"/>
    <w:rsid w:val="00055C4E"/>
    <w:rsid w:val="000562FA"/>
    <w:rsid w:val="000563C6"/>
    <w:rsid w:val="0005657A"/>
    <w:rsid w:val="000568B5"/>
    <w:rsid w:val="000568FE"/>
    <w:rsid w:val="00057642"/>
    <w:rsid w:val="00057DE6"/>
    <w:rsid w:val="00057E84"/>
    <w:rsid w:val="00057F45"/>
    <w:rsid w:val="000601B0"/>
    <w:rsid w:val="0006045A"/>
    <w:rsid w:val="000605B3"/>
    <w:rsid w:val="00060B1A"/>
    <w:rsid w:val="00060DD4"/>
    <w:rsid w:val="000611CC"/>
    <w:rsid w:val="00061296"/>
    <w:rsid w:val="00061977"/>
    <w:rsid w:val="00061D4E"/>
    <w:rsid w:val="00062378"/>
    <w:rsid w:val="00062630"/>
    <w:rsid w:val="00062B5E"/>
    <w:rsid w:val="00062B7F"/>
    <w:rsid w:val="00062E5A"/>
    <w:rsid w:val="00062F3C"/>
    <w:rsid w:val="00062F52"/>
    <w:rsid w:val="00063621"/>
    <w:rsid w:val="00063999"/>
    <w:rsid w:val="000639FB"/>
    <w:rsid w:val="00063C72"/>
    <w:rsid w:val="000641D3"/>
    <w:rsid w:val="0006427B"/>
    <w:rsid w:val="000642D1"/>
    <w:rsid w:val="000642DF"/>
    <w:rsid w:val="00064337"/>
    <w:rsid w:val="0006440F"/>
    <w:rsid w:val="00064567"/>
    <w:rsid w:val="000646A2"/>
    <w:rsid w:val="00064A80"/>
    <w:rsid w:val="00064AB2"/>
    <w:rsid w:val="00064DAF"/>
    <w:rsid w:val="00065027"/>
    <w:rsid w:val="000650B7"/>
    <w:rsid w:val="0006517B"/>
    <w:rsid w:val="000654B6"/>
    <w:rsid w:val="00065519"/>
    <w:rsid w:val="000655DB"/>
    <w:rsid w:val="0006567A"/>
    <w:rsid w:val="00065ABB"/>
    <w:rsid w:val="0006602A"/>
    <w:rsid w:val="000664D4"/>
    <w:rsid w:val="00066CBD"/>
    <w:rsid w:val="00066EEB"/>
    <w:rsid w:val="00066F4C"/>
    <w:rsid w:val="000671AA"/>
    <w:rsid w:val="0006723B"/>
    <w:rsid w:val="000676AF"/>
    <w:rsid w:val="00067756"/>
    <w:rsid w:val="00067A94"/>
    <w:rsid w:val="00067D3B"/>
    <w:rsid w:val="00067DB3"/>
    <w:rsid w:val="0007009D"/>
    <w:rsid w:val="00070561"/>
    <w:rsid w:val="000705BE"/>
    <w:rsid w:val="000706DC"/>
    <w:rsid w:val="00070745"/>
    <w:rsid w:val="00070A7F"/>
    <w:rsid w:val="00070ECC"/>
    <w:rsid w:val="00070F32"/>
    <w:rsid w:val="00070F4C"/>
    <w:rsid w:val="00071137"/>
    <w:rsid w:val="000712BA"/>
    <w:rsid w:val="000713A4"/>
    <w:rsid w:val="00071BD5"/>
    <w:rsid w:val="00071F99"/>
    <w:rsid w:val="00072093"/>
    <w:rsid w:val="000724BF"/>
    <w:rsid w:val="00072608"/>
    <w:rsid w:val="000728D9"/>
    <w:rsid w:val="00072D2F"/>
    <w:rsid w:val="000737DA"/>
    <w:rsid w:val="00073C76"/>
    <w:rsid w:val="00074010"/>
    <w:rsid w:val="000744B3"/>
    <w:rsid w:val="000748A4"/>
    <w:rsid w:val="00074A5F"/>
    <w:rsid w:val="000752FB"/>
    <w:rsid w:val="000753CE"/>
    <w:rsid w:val="0007555F"/>
    <w:rsid w:val="00075845"/>
    <w:rsid w:val="000765D8"/>
    <w:rsid w:val="00076819"/>
    <w:rsid w:val="00076A68"/>
    <w:rsid w:val="00076DB9"/>
    <w:rsid w:val="000770AB"/>
    <w:rsid w:val="000774B8"/>
    <w:rsid w:val="00077987"/>
    <w:rsid w:val="00077FE0"/>
    <w:rsid w:val="00080E84"/>
    <w:rsid w:val="0008101A"/>
    <w:rsid w:val="0008112E"/>
    <w:rsid w:val="0008130D"/>
    <w:rsid w:val="000816B1"/>
    <w:rsid w:val="000816C1"/>
    <w:rsid w:val="00081B69"/>
    <w:rsid w:val="00081E58"/>
    <w:rsid w:val="00082A8A"/>
    <w:rsid w:val="00082CE8"/>
    <w:rsid w:val="000836AF"/>
    <w:rsid w:val="000837A5"/>
    <w:rsid w:val="00083A52"/>
    <w:rsid w:val="000841A8"/>
    <w:rsid w:val="00084301"/>
    <w:rsid w:val="0008452A"/>
    <w:rsid w:val="00084559"/>
    <w:rsid w:val="00084BE4"/>
    <w:rsid w:val="00084EAD"/>
    <w:rsid w:val="00085396"/>
    <w:rsid w:val="0008544F"/>
    <w:rsid w:val="00085822"/>
    <w:rsid w:val="00085AA3"/>
    <w:rsid w:val="00085B3A"/>
    <w:rsid w:val="00085C24"/>
    <w:rsid w:val="00085DB7"/>
    <w:rsid w:val="000862B6"/>
    <w:rsid w:val="000863AC"/>
    <w:rsid w:val="0008682B"/>
    <w:rsid w:val="0008685A"/>
    <w:rsid w:val="000875BF"/>
    <w:rsid w:val="0008765E"/>
    <w:rsid w:val="00087D47"/>
    <w:rsid w:val="00087D7E"/>
    <w:rsid w:val="00087DAF"/>
    <w:rsid w:val="0009005D"/>
    <w:rsid w:val="000900B8"/>
    <w:rsid w:val="00090183"/>
    <w:rsid w:val="00090466"/>
    <w:rsid w:val="0009089F"/>
    <w:rsid w:val="00090BB8"/>
    <w:rsid w:val="00090BEF"/>
    <w:rsid w:val="00091017"/>
    <w:rsid w:val="000912D3"/>
    <w:rsid w:val="000914B4"/>
    <w:rsid w:val="000925A0"/>
    <w:rsid w:val="0009271B"/>
    <w:rsid w:val="00092919"/>
    <w:rsid w:val="00092DCA"/>
    <w:rsid w:val="00092E07"/>
    <w:rsid w:val="000930F3"/>
    <w:rsid w:val="00093380"/>
    <w:rsid w:val="000937D2"/>
    <w:rsid w:val="00093910"/>
    <w:rsid w:val="00093FAD"/>
    <w:rsid w:val="000940C0"/>
    <w:rsid w:val="0009445E"/>
    <w:rsid w:val="0009458D"/>
    <w:rsid w:val="00094766"/>
    <w:rsid w:val="0009488D"/>
    <w:rsid w:val="00094C11"/>
    <w:rsid w:val="00094C27"/>
    <w:rsid w:val="00094FFF"/>
    <w:rsid w:val="00095315"/>
    <w:rsid w:val="000955C1"/>
    <w:rsid w:val="00095A65"/>
    <w:rsid w:val="00095C92"/>
    <w:rsid w:val="0009628A"/>
    <w:rsid w:val="00096755"/>
    <w:rsid w:val="00096860"/>
    <w:rsid w:val="000971ED"/>
    <w:rsid w:val="000972E8"/>
    <w:rsid w:val="00097471"/>
    <w:rsid w:val="0009765A"/>
    <w:rsid w:val="000977C1"/>
    <w:rsid w:val="00097818"/>
    <w:rsid w:val="00097F8A"/>
    <w:rsid w:val="000A0525"/>
    <w:rsid w:val="000A0533"/>
    <w:rsid w:val="000A0556"/>
    <w:rsid w:val="000A079D"/>
    <w:rsid w:val="000A0B27"/>
    <w:rsid w:val="000A0F7F"/>
    <w:rsid w:val="000A10EB"/>
    <w:rsid w:val="000A1326"/>
    <w:rsid w:val="000A1A06"/>
    <w:rsid w:val="000A1A26"/>
    <w:rsid w:val="000A2153"/>
    <w:rsid w:val="000A2364"/>
    <w:rsid w:val="000A2A53"/>
    <w:rsid w:val="000A2D07"/>
    <w:rsid w:val="000A31E0"/>
    <w:rsid w:val="000A3629"/>
    <w:rsid w:val="000A3823"/>
    <w:rsid w:val="000A38D1"/>
    <w:rsid w:val="000A390A"/>
    <w:rsid w:val="000A3A69"/>
    <w:rsid w:val="000A3B27"/>
    <w:rsid w:val="000A3BD7"/>
    <w:rsid w:val="000A3BF3"/>
    <w:rsid w:val="000A3EB5"/>
    <w:rsid w:val="000A4270"/>
    <w:rsid w:val="000A44A5"/>
    <w:rsid w:val="000A475E"/>
    <w:rsid w:val="000A4C3E"/>
    <w:rsid w:val="000A4CD3"/>
    <w:rsid w:val="000A5353"/>
    <w:rsid w:val="000A5611"/>
    <w:rsid w:val="000A561C"/>
    <w:rsid w:val="000A5932"/>
    <w:rsid w:val="000A59B6"/>
    <w:rsid w:val="000A5B93"/>
    <w:rsid w:val="000A5DCB"/>
    <w:rsid w:val="000A628D"/>
    <w:rsid w:val="000A631B"/>
    <w:rsid w:val="000A63BE"/>
    <w:rsid w:val="000A6602"/>
    <w:rsid w:val="000A697D"/>
    <w:rsid w:val="000A6B13"/>
    <w:rsid w:val="000A6CA6"/>
    <w:rsid w:val="000A6EEA"/>
    <w:rsid w:val="000A73C2"/>
    <w:rsid w:val="000A786A"/>
    <w:rsid w:val="000A79E3"/>
    <w:rsid w:val="000A7C6D"/>
    <w:rsid w:val="000A7D62"/>
    <w:rsid w:val="000B0043"/>
    <w:rsid w:val="000B03C1"/>
    <w:rsid w:val="000B0A83"/>
    <w:rsid w:val="000B0AAF"/>
    <w:rsid w:val="000B0B23"/>
    <w:rsid w:val="000B0BB2"/>
    <w:rsid w:val="000B0D0C"/>
    <w:rsid w:val="000B1DDC"/>
    <w:rsid w:val="000B2393"/>
    <w:rsid w:val="000B24B0"/>
    <w:rsid w:val="000B26C6"/>
    <w:rsid w:val="000B2A42"/>
    <w:rsid w:val="000B2EFB"/>
    <w:rsid w:val="000B327D"/>
    <w:rsid w:val="000B33D8"/>
    <w:rsid w:val="000B3760"/>
    <w:rsid w:val="000B37AA"/>
    <w:rsid w:val="000B3CFC"/>
    <w:rsid w:val="000B3E5D"/>
    <w:rsid w:val="000B403E"/>
    <w:rsid w:val="000B434A"/>
    <w:rsid w:val="000B43CB"/>
    <w:rsid w:val="000B4535"/>
    <w:rsid w:val="000B4675"/>
    <w:rsid w:val="000B4913"/>
    <w:rsid w:val="000B4CF7"/>
    <w:rsid w:val="000B5030"/>
    <w:rsid w:val="000B5096"/>
    <w:rsid w:val="000B57A2"/>
    <w:rsid w:val="000B5A00"/>
    <w:rsid w:val="000B5EE7"/>
    <w:rsid w:val="000B5FC6"/>
    <w:rsid w:val="000B633F"/>
    <w:rsid w:val="000B6D46"/>
    <w:rsid w:val="000B6D65"/>
    <w:rsid w:val="000B727A"/>
    <w:rsid w:val="000B735E"/>
    <w:rsid w:val="000B7AA2"/>
    <w:rsid w:val="000B7CE3"/>
    <w:rsid w:val="000B7FDB"/>
    <w:rsid w:val="000C00A6"/>
    <w:rsid w:val="000C02FD"/>
    <w:rsid w:val="000C0386"/>
    <w:rsid w:val="000C057C"/>
    <w:rsid w:val="000C05D2"/>
    <w:rsid w:val="000C084C"/>
    <w:rsid w:val="000C086D"/>
    <w:rsid w:val="000C0B1F"/>
    <w:rsid w:val="000C0B8B"/>
    <w:rsid w:val="000C0C13"/>
    <w:rsid w:val="000C0E0C"/>
    <w:rsid w:val="000C153E"/>
    <w:rsid w:val="000C1815"/>
    <w:rsid w:val="000C1EBE"/>
    <w:rsid w:val="000C1F3E"/>
    <w:rsid w:val="000C200F"/>
    <w:rsid w:val="000C25F7"/>
    <w:rsid w:val="000C2A8E"/>
    <w:rsid w:val="000C3019"/>
    <w:rsid w:val="000C3ABA"/>
    <w:rsid w:val="000C3EBD"/>
    <w:rsid w:val="000C3EF3"/>
    <w:rsid w:val="000C45FF"/>
    <w:rsid w:val="000C4635"/>
    <w:rsid w:val="000C48E8"/>
    <w:rsid w:val="000C4A55"/>
    <w:rsid w:val="000C4A8B"/>
    <w:rsid w:val="000C4C2F"/>
    <w:rsid w:val="000C5396"/>
    <w:rsid w:val="000C5EE5"/>
    <w:rsid w:val="000C655C"/>
    <w:rsid w:val="000C6650"/>
    <w:rsid w:val="000C67DF"/>
    <w:rsid w:val="000C6CBF"/>
    <w:rsid w:val="000C6FD5"/>
    <w:rsid w:val="000C7000"/>
    <w:rsid w:val="000C73B4"/>
    <w:rsid w:val="000C7492"/>
    <w:rsid w:val="000C77A2"/>
    <w:rsid w:val="000C79BC"/>
    <w:rsid w:val="000C7C0E"/>
    <w:rsid w:val="000C7E14"/>
    <w:rsid w:val="000C7E8A"/>
    <w:rsid w:val="000D0196"/>
    <w:rsid w:val="000D01BA"/>
    <w:rsid w:val="000D05C5"/>
    <w:rsid w:val="000D0916"/>
    <w:rsid w:val="000D0AC6"/>
    <w:rsid w:val="000D12F5"/>
    <w:rsid w:val="000D12FA"/>
    <w:rsid w:val="000D13DF"/>
    <w:rsid w:val="000D19A0"/>
    <w:rsid w:val="000D19C5"/>
    <w:rsid w:val="000D1A28"/>
    <w:rsid w:val="000D245A"/>
    <w:rsid w:val="000D24EC"/>
    <w:rsid w:val="000D2829"/>
    <w:rsid w:val="000D2B1D"/>
    <w:rsid w:val="000D2B43"/>
    <w:rsid w:val="000D2DDE"/>
    <w:rsid w:val="000D2E2A"/>
    <w:rsid w:val="000D31D5"/>
    <w:rsid w:val="000D33D3"/>
    <w:rsid w:val="000D3487"/>
    <w:rsid w:val="000D34DD"/>
    <w:rsid w:val="000D39A6"/>
    <w:rsid w:val="000D3AC9"/>
    <w:rsid w:val="000D3C1E"/>
    <w:rsid w:val="000D3CB5"/>
    <w:rsid w:val="000D45AD"/>
    <w:rsid w:val="000D45EF"/>
    <w:rsid w:val="000D467F"/>
    <w:rsid w:val="000D47E4"/>
    <w:rsid w:val="000D48A1"/>
    <w:rsid w:val="000D4B9C"/>
    <w:rsid w:val="000D4E0C"/>
    <w:rsid w:val="000D5272"/>
    <w:rsid w:val="000D5635"/>
    <w:rsid w:val="000D5B91"/>
    <w:rsid w:val="000D5E18"/>
    <w:rsid w:val="000D6053"/>
    <w:rsid w:val="000D6418"/>
    <w:rsid w:val="000D64D5"/>
    <w:rsid w:val="000D6693"/>
    <w:rsid w:val="000D66BB"/>
    <w:rsid w:val="000D6A5F"/>
    <w:rsid w:val="000D6D63"/>
    <w:rsid w:val="000D6D9E"/>
    <w:rsid w:val="000D7145"/>
    <w:rsid w:val="000D7224"/>
    <w:rsid w:val="000D7404"/>
    <w:rsid w:val="000D75F9"/>
    <w:rsid w:val="000D7652"/>
    <w:rsid w:val="000D7AE6"/>
    <w:rsid w:val="000D7B61"/>
    <w:rsid w:val="000E000B"/>
    <w:rsid w:val="000E0176"/>
    <w:rsid w:val="000E0180"/>
    <w:rsid w:val="000E0297"/>
    <w:rsid w:val="000E0602"/>
    <w:rsid w:val="000E0631"/>
    <w:rsid w:val="000E0649"/>
    <w:rsid w:val="000E07C5"/>
    <w:rsid w:val="000E1041"/>
    <w:rsid w:val="000E1046"/>
    <w:rsid w:val="000E1431"/>
    <w:rsid w:val="000E1FB9"/>
    <w:rsid w:val="000E209D"/>
    <w:rsid w:val="000E22C1"/>
    <w:rsid w:val="000E22C9"/>
    <w:rsid w:val="000E2309"/>
    <w:rsid w:val="000E2320"/>
    <w:rsid w:val="000E23D1"/>
    <w:rsid w:val="000E294B"/>
    <w:rsid w:val="000E2C23"/>
    <w:rsid w:val="000E2CD3"/>
    <w:rsid w:val="000E3255"/>
    <w:rsid w:val="000E3497"/>
    <w:rsid w:val="000E3B40"/>
    <w:rsid w:val="000E3D46"/>
    <w:rsid w:val="000E3DD1"/>
    <w:rsid w:val="000E4A11"/>
    <w:rsid w:val="000E4F19"/>
    <w:rsid w:val="000E5260"/>
    <w:rsid w:val="000E52DC"/>
    <w:rsid w:val="000E58CF"/>
    <w:rsid w:val="000E5AC2"/>
    <w:rsid w:val="000E5C51"/>
    <w:rsid w:val="000E5ECC"/>
    <w:rsid w:val="000E6114"/>
    <w:rsid w:val="000E615F"/>
    <w:rsid w:val="000E61A1"/>
    <w:rsid w:val="000E6208"/>
    <w:rsid w:val="000E69C7"/>
    <w:rsid w:val="000E6FC9"/>
    <w:rsid w:val="000E722D"/>
    <w:rsid w:val="000E7250"/>
    <w:rsid w:val="000E76E4"/>
    <w:rsid w:val="000E7B16"/>
    <w:rsid w:val="000F0E0B"/>
    <w:rsid w:val="000F15A8"/>
    <w:rsid w:val="000F1BCA"/>
    <w:rsid w:val="000F1DA5"/>
    <w:rsid w:val="000F1DCA"/>
    <w:rsid w:val="000F1F90"/>
    <w:rsid w:val="000F20A0"/>
    <w:rsid w:val="000F20BF"/>
    <w:rsid w:val="000F240E"/>
    <w:rsid w:val="000F253F"/>
    <w:rsid w:val="000F2823"/>
    <w:rsid w:val="000F2D1B"/>
    <w:rsid w:val="000F3439"/>
    <w:rsid w:val="000F3C9E"/>
    <w:rsid w:val="000F42B5"/>
    <w:rsid w:val="000F42BC"/>
    <w:rsid w:val="000F4657"/>
    <w:rsid w:val="000F470E"/>
    <w:rsid w:val="000F4D06"/>
    <w:rsid w:val="000F4DA9"/>
    <w:rsid w:val="000F5157"/>
    <w:rsid w:val="000F517F"/>
    <w:rsid w:val="000F56C2"/>
    <w:rsid w:val="000F58FA"/>
    <w:rsid w:val="000F5995"/>
    <w:rsid w:val="000F59DB"/>
    <w:rsid w:val="000F5A74"/>
    <w:rsid w:val="000F5B98"/>
    <w:rsid w:val="000F5EAE"/>
    <w:rsid w:val="000F5EAF"/>
    <w:rsid w:val="000F60BC"/>
    <w:rsid w:val="000F6A08"/>
    <w:rsid w:val="000F6ACF"/>
    <w:rsid w:val="000F6CAA"/>
    <w:rsid w:val="000F771B"/>
    <w:rsid w:val="000F7785"/>
    <w:rsid w:val="000F78E2"/>
    <w:rsid w:val="000F79D0"/>
    <w:rsid w:val="000F7C7E"/>
    <w:rsid w:val="001003F8"/>
    <w:rsid w:val="001005AA"/>
    <w:rsid w:val="0010071D"/>
    <w:rsid w:val="001015C3"/>
    <w:rsid w:val="0010173C"/>
    <w:rsid w:val="00101853"/>
    <w:rsid w:val="00101C00"/>
    <w:rsid w:val="00101D03"/>
    <w:rsid w:val="00101D29"/>
    <w:rsid w:val="00102056"/>
    <w:rsid w:val="00102320"/>
    <w:rsid w:val="00102545"/>
    <w:rsid w:val="00102563"/>
    <w:rsid w:val="00103AB3"/>
    <w:rsid w:val="00103B04"/>
    <w:rsid w:val="00103CC7"/>
    <w:rsid w:val="00103DD6"/>
    <w:rsid w:val="00103FF7"/>
    <w:rsid w:val="00104025"/>
    <w:rsid w:val="00104258"/>
    <w:rsid w:val="00104417"/>
    <w:rsid w:val="0010454D"/>
    <w:rsid w:val="001045B8"/>
    <w:rsid w:val="001046D6"/>
    <w:rsid w:val="001047BC"/>
    <w:rsid w:val="00104B7E"/>
    <w:rsid w:val="001052C7"/>
    <w:rsid w:val="00105849"/>
    <w:rsid w:val="001058FC"/>
    <w:rsid w:val="00106117"/>
    <w:rsid w:val="00106252"/>
    <w:rsid w:val="00106379"/>
    <w:rsid w:val="00106546"/>
    <w:rsid w:val="001069BD"/>
    <w:rsid w:val="00106E80"/>
    <w:rsid w:val="00106E8E"/>
    <w:rsid w:val="001072D7"/>
    <w:rsid w:val="00107B32"/>
    <w:rsid w:val="00110447"/>
    <w:rsid w:val="00110AC8"/>
    <w:rsid w:val="0011107D"/>
    <w:rsid w:val="00111129"/>
    <w:rsid w:val="00112269"/>
    <w:rsid w:val="001122F9"/>
    <w:rsid w:val="00112314"/>
    <w:rsid w:val="0011256D"/>
    <w:rsid w:val="00112756"/>
    <w:rsid w:val="00112999"/>
    <w:rsid w:val="00112A1A"/>
    <w:rsid w:val="00112BC2"/>
    <w:rsid w:val="001131CB"/>
    <w:rsid w:val="001135F5"/>
    <w:rsid w:val="00113626"/>
    <w:rsid w:val="001136C0"/>
    <w:rsid w:val="00113700"/>
    <w:rsid w:val="00113776"/>
    <w:rsid w:val="00113972"/>
    <w:rsid w:val="00113F6F"/>
    <w:rsid w:val="0011401A"/>
    <w:rsid w:val="00114130"/>
    <w:rsid w:val="0011419A"/>
    <w:rsid w:val="0011472A"/>
    <w:rsid w:val="00114B3C"/>
    <w:rsid w:val="00114CAB"/>
    <w:rsid w:val="00114E13"/>
    <w:rsid w:val="0011503B"/>
    <w:rsid w:val="0011517F"/>
    <w:rsid w:val="00115243"/>
    <w:rsid w:val="001153FB"/>
    <w:rsid w:val="00116046"/>
    <w:rsid w:val="00116373"/>
    <w:rsid w:val="00116722"/>
    <w:rsid w:val="00116810"/>
    <w:rsid w:val="00116C9A"/>
    <w:rsid w:val="00116F74"/>
    <w:rsid w:val="001173FE"/>
    <w:rsid w:val="001176B7"/>
    <w:rsid w:val="00117D45"/>
    <w:rsid w:val="00117E8D"/>
    <w:rsid w:val="00120057"/>
    <w:rsid w:val="001200CB"/>
    <w:rsid w:val="00120340"/>
    <w:rsid w:val="001203E7"/>
    <w:rsid w:val="00120F8C"/>
    <w:rsid w:val="00121C0A"/>
    <w:rsid w:val="00121FEE"/>
    <w:rsid w:val="0012201D"/>
    <w:rsid w:val="00122281"/>
    <w:rsid w:val="00122379"/>
    <w:rsid w:val="001227B4"/>
    <w:rsid w:val="00122C13"/>
    <w:rsid w:val="00122E47"/>
    <w:rsid w:val="001234DE"/>
    <w:rsid w:val="00123521"/>
    <w:rsid w:val="001236DE"/>
    <w:rsid w:val="001239DE"/>
    <w:rsid w:val="00123B34"/>
    <w:rsid w:val="00123B8B"/>
    <w:rsid w:val="00123DAD"/>
    <w:rsid w:val="00123F90"/>
    <w:rsid w:val="00123FE1"/>
    <w:rsid w:val="00124252"/>
    <w:rsid w:val="00124710"/>
    <w:rsid w:val="00124802"/>
    <w:rsid w:val="00124944"/>
    <w:rsid w:val="00124A0A"/>
    <w:rsid w:val="00124ACD"/>
    <w:rsid w:val="00124F87"/>
    <w:rsid w:val="001253CD"/>
    <w:rsid w:val="001257BF"/>
    <w:rsid w:val="0012598F"/>
    <w:rsid w:val="00125999"/>
    <w:rsid w:val="001259A1"/>
    <w:rsid w:val="00125C52"/>
    <w:rsid w:val="001261DC"/>
    <w:rsid w:val="001266F1"/>
    <w:rsid w:val="00126A5B"/>
    <w:rsid w:val="00126B13"/>
    <w:rsid w:val="00126DA5"/>
    <w:rsid w:val="001271F9"/>
    <w:rsid w:val="001274AE"/>
    <w:rsid w:val="001274D2"/>
    <w:rsid w:val="00127955"/>
    <w:rsid w:val="00127A41"/>
    <w:rsid w:val="00127C10"/>
    <w:rsid w:val="00127E29"/>
    <w:rsid w:val="00127E48"/>
    <w:rsid w:val="00127E71"/>
    <w:rsid w:val="0013033E"/>
    <w:rsid w:val="00130ECD"/>
    <w:rsid w:val="001312C5"/>
    <w:rsid w:val="0013156A"/>
    <w:rsid w:val="0013185A"/>
    <w:rsid w:val="0013192B"/>
    <w:rsid w:val="00131FD4"/>
    <w:rsid w:val="00132B2E"/>
    <w:rsid w:val="0013322B"/>
    <w:rsid w:val="001335AB"/>
    <w:rsid w:val="00133A44"/>
    <w:rsid w:val="00133FDC"/>
    <w:rsid w:val="001341E3"/>
    <w:rsid w:val="00134275"/>
    <w:rsid w:val="00134535"/>
    <w:rsid w:val="001347FE"/>
    <w:rsid w:val="00134A20"/>
    <w:rsid w:val="00134BDB"/>
    <w:rsid w:val="00134E92"/>
    <w:rsid w:val="00134F05"/>
    <w:rsid w:val="0013513B"/>
    <w:rsid w:val="00135238"/>
    <w:rsid w:val="0013546D"/>
    <w:rsid w:val="0013555B"/>
    <w:rsid w:val="0013585C"/>
    <w:rsid w:val="0013589E"/>
    <w:rsid w:val="00135A1D"/>
    <w:rsid w:val="00135E13"/>
    <w:rsid w:val="00135F3A"/>
    <w:rsid w:val="001361D6"/>
    <w:rsid w:val="00136735"/>
    <w:rsid w:val="00136BDF"/>
    <w:rsid w:val="0013754C"/>
    <w:rsid w:val="00137640"/>
    <w:rsid w:val="001400CE"/>
    <w:rsid w:val="00140543"/>
    <w:rsid w:val="0014055F"/>
    <w:rsid w:val="00140AF5"/>
    <w:rsid w:val="00140CF6"/>
    <w:rsid w:val="00140D98"/>
    <w:rsid w:val="00140E34"/>
    <w:rsid w:val="0014134E"/>
    <w:rsid w:val="001418E5"/>
    <w:rsid w:val="00141A06"/>
    <w:rsid w:val="00142046"/>
    <w:rsid w:val="00142415"/>
    <w:rsid w:val="00142612"/>
    <w:rsid w:val="00142A09"/>
    <w:rsid w:val="00142B3F"/>
    <w:rsid w:val="00142E52"/>
    <w:rsid w:val="00142EC0"/>
    <w:rsid w:val="001430CD"/>
    <w:rsid w:val="001432F7"/>
    <w:rsid w:val="0014330A"/>
    <w:rsid w:val="001434CF"/>
    <w:rsid w:val="0014350C"/>
    <w:rsid w:val="00143529"/>
    <w:rsid w:val="001438E0"/>
    <w:rsid w:val="00143F8B"/>
    <w:rsid w:val="00143FBC"/>
    <w:rsid w:val="00143FD1"/>
    <w:rsid w:val="00144026"/>
    <w:rsid w:val="00144095"/>
    <w:rsid w:val="001440FB"/>
    <w:rsid w:val="00144107"/>
    <w:rsid w:val="00144232"/>
    <w:rsid w:val="00144405"/>
    <w:rsid w:val="001444FD"/>
    <w:rsid w:val="001445CF"/>
    <w:rsid w:val="00144731"/>
    <w:rsid w:val="00144976"/>
    <w:rsid w:val="00145084"/>
    <w:rsid w:val="001450EE"/>
    <w:rsid w:val="001452AF"/>
    <w:rsid w:val="001452B2"/>
    <w:rsid w:val="00145618"/>
    <w:rsid w:val="001456B5"/>
    <w:rsid w:val="00145704"/>
    <w:rsid w:val="001464B1"/>
    <w:rsid w:val="00146650"/>
    <w:rsid w:val="001467B0"/>
    <w:rsid w:val="001467EA"/>
    <w:rsid w:val="001469DA"/>
    <w:rsid w:val="00146D37"/>
    <w:rsid w:val="001471FF"/>
    <w:rsid w:val="00147203"/>
    <w:rsid w:val="00147626"/>
    <w:rsid w:val="0014774C"/>
    <w:rsid w:val="00147C5D"/>
    <w:rsid w:val="00147D2C"/>
    <w:rsid w:val="0015000F"/>
    <w:rsid w:val="0015014D"/>
    <w:rsid w:val="001506E1"/>
    <w:rsid w:val="00150A96"/>
    <w:rsid w:val="00150CD4"/>
    <w:rsid w:val="00150F51"/>
    <w:rsid w:val="00151510"/>
    <w:rsid w:val="001516D8"/>
    <w:rsid w:val="001516F8"/>
    <w:rsid w:val="00151825"/>
    <w:rsid w:val="00151832"/>
    <w:rsid w:val="001518B3"/>
    <w:rsid w:val="00151ABA"/>
    <w:rsid w:val="00151B19"/>
    <w:rsid w:val="00151E0C"/>
    <w:rsid w:val="0015239C"/>
    <w:rsid w:val="0015258A"/>
    <w:rsid w:val="00152718"/>
    <w:rsid w:val="00152BA1"/>
    <w:rsid w:val="00152DC0"/>
    <w:rsid w:val="00152F59"/>
    <w:rsid w:val="001539C0"/>
    <w:rsid w:val="00153A4C"/>
    <w:rsid w:val="00154025"/>
    <w:rsid w:val="0015409D"/>
    <w:rsid w:val="00154ECB"/>
    <w:rsid w:val="00154F2C"/>
    <w:rsid w:val="00155001"/>
    <w:rsid w:val="0015507E"/>
    <w:rsid w:val="001553C6"/>
    <w:rsid w:val="001555A2"/>
    <w:rsid w:val="001557D5"/>
    <w:rsid w:val="00155F0F"/>
    <w:rsid w:val="001565F1"/>
    <w:rsid w:val="001566EB"/>
    <w:rsid w:val="001566F5"/>
    <w:rsid w:val="001569DD"/>
    <w:rsid w:val="00156A26"/>
    <w:rsid w:val="00156E86"/>
    <w:rsid w:val="001570CE"/>
    <w:rsid w:val="00157318"/>
    <w:rsid w:val="001573AA"/>
    <w:rsid w:val="0015760F"/>
    <w:rsid w:val="00157908"/>
    <w:rsid w:val="0015795D"/>
    <w:rsid w:val="00157B87"/>
    <w:rsid w:val="00157F6D"/>
    <w:rsid w:val="0016001B"/>
    <w:rsid w:val="001600D4"/>
    <w:rsid w:val="001600FE"/>
    <w:rsid w:val="0016046E"/>
    <w:rsid w:val="001610D9"/>
    <w:rsid w:val="0016136A"/>
    <w:rsid w:val="0016142E"/>
    <w:rsid w:val="0016146F"/>
    <w:rsid w:val="001616CF"/>
    <w:rsid w:val="00161756"/>
    <w:rsid w:val="001619A7"/>
    <w:rsid w:val="001619CC"/>
    <w:rsid w:val="00161FE8"/>
    <w:rsid w:val="0016222B"/>
    <w:rsid w:val="001623D6"/>
    <w:rsid w:val="001624B9"/>
    <w:rsid w:val="00162645"/>
    <w:rsid w:val="0016315D"/>
    <w:rsid w:val="0016323D"/>
    <w:rsid w:val="00163472"/>
    <w:rsid w:val="001634AE"/>
    <w:rsid w:val="001635EC"/>
    <w:rsid w:val="00163997"/>
    <w:rsid w:val="00163C4D"/>
    <w:rsid w:val="00163C50"/>
    <w:rsid w:val="00163F3C"/>
    <w:rsid w:val="0016421E"/>
    <w:rsid w:val="0016442E"/>
    <w:rsid w:val="001650F1"/>
    <w:rsid w:val="001651C7"/>
    <w:rsid w:val="00165374"/>
    <w:rsid w:val="00165540"/>
    <w:rsid w:val="001655C0"/>
    <w:rsid w:val="001659B3"/>
    <w:rsid w:val="00165AB0"/>
    <w:rsid w:val="00165EAF"/>
    <w:rsid w:val="0016638A"/>
    <w:rsid w:val="001664B1"/>
    <w:rsid w:val="00166C52"/>
    <w:rsid w:val="00167071"/>
    <w:rsid w:val="00167557"/>
    <w:rsid w:val="001679C5"/>
    <w:rsid w:val="00167E73"/>
    <w:rsid w:val="001701D6"/>
    <w:rsid w:val="00170570"/>
    <w:rsid w:val="0017086E"/>
    <w:rsid w:val="00170892"/>
    <w:rsid w:val="001709C3"/>
    <w:rsid w:val="00170BB9"/>
    <w:rsid w:val="00170C0A"/>
    <w:rsid w:val="00170C3E"/>
    <w:rsid w:val="0017101F"/>
    <w:rsid w:val="00171150"/>
    <w:rsid w:val="00171511"/>
    <w:rsid w:val="00171D36"/>
    <w:rsid w:val="0017262E"/>
    <w:rsid w:val="00172A70"/>
    <w:rsid w:val="00172B04"/>
    <w:rsid w:val="00172EC1"/>
    <w:rsid w:val="00173296"/>
    <w:rsid w:val="00173411"/>
    <w:rsid w:val="00173497"/>
    <w:rsid w:val="00173705"/>
    <w:rsid w:val="00173761"/>
    <w:rsid w:val="0017426D"/>
    <w:rsid w:val="001747C4"/>
    <w:rsid w:val="00174BD8"/>
    <w:rsid w:val="00174F2A"/>
    <w:rsid w:val="00174FBD"/>
    <w:rsid w:val="0017500E"/>
    <w:rsid w:val="00175031"/>
    <w:rsid w:val="001752D4"/>
    <w:rsid w:val="00175473"/>
    <w:rsid w:val="00175482"/>
    <w:rsid w:val="00175880"/>
    <w:rsid w:val="0017596E"/>
    <w:rsid w:val="00175BE3"/>
    <w:rsid w:val="00175C29"/>
    <w:rsid w:val="00175EB8"/>
    <w:rsid w:val="00175EEC"/>
    <w:rsid w:val="001763F2"/>
    <w:rsid w:val="00176652"/>
    <w:rsid w:val="00176828"/>
    <w:rsid w:val="00176859"/>
    <w:rsid w:val="0017688B"/>
    <w:rsid w:val="00176945"/>
    <w:rsid w:val="00176E91"/>
    <w:rsid w:val="001771D5"/>
    <w:rsid w:val="00177970"/>
    <w:rsid w:val="00177B29"/>
    <w:rsid w:val="00177E56"/>
    <w:rsid w:val="00177F69"/>
    <w:rsid w:val="0018021E"/>
    <w:rsid w:val="0018028B"/>
    <w:rsid w:val="0018076D"/>
    <w:rsid w:val="001809D6"/>
    <w:rsid w:val="00180A91"/>
    <w:rsid w:val="00180C28"/>
    <w:rsid w:val="00180C73"/>
    <w:rsid w:val="00180E49"/>
    <w:rsid w:val="00181289"/>
    <w:rsid w:val="00181364"/>
    <w:rsid w:val="0018197D"/>
    <w:rsid w:val="001819B2"/>
    <w:rsid w:val="00182525"/>
    <w:rsid w:val="001825DB"/>
    <w:rsid w:val="00182838"/>
    <w:rsid w:val="00182C5F"/>
    <w:rsid w:val="00183169"/>
    <w:rsid w:val="00183244"/>
    <w:rsid w:val="0018334B"/>
    <w:rsid w:val="001834B2"/>
    <w:rsid w:val="00183502"/>
    <w:rsid w:val="001838D5"/>
    <w:rsid w:val="001842E4"/>
    <w:rsid w:val="001843AE"/>
    <w:rsid w:val="0018452B"/>
    <w:rsid w:val="0018495F"/>
    <w:rsid w:val="00184C49"/>
    <w:rsid w:val="0018555B"/>
    <w:rsid w:val="00185573"/>
    <w:rsid w:val="001855F3"/>
    <w:rsid w:val="001857FD"/>
    <w:rsid w:val="00185831"/>
    <w:rsid w:val="00185893"/>
    <w:rsid w:val="001859B9"/>
    <w:rsid w:val="00185C0A"/>
    <w:rsid w:val="00186488"/>
    <w:rsid w:val="00186747"/>
    <w:rsid w:val="00186D01"/>
    <w:rsid w:val="001876CB"/>
    <w:rsid w:val="0018788E"/>
    <w:rsid w:val="00187D25"/>
    <w:rsid w:val="00187E14"/>
    <w:rsid w:val="001902AE"/>
    <w:rsid w:val="00190501"/>
    <w:rsid w:val="0019057A"/>
    <w:rsid w:val="001905F3"/>
    <w:rsid w:val="00190764"/>
    <w:rsid w:val="00190A0C"/>
    <w:rsid w:val="00190EFE"/>
    <w:rsid w:val="00190F0E"/>
    <w:rsid w:val="00190F12"/>
    <w:rsid w:val="001919BC"/>
    <w:rsid w:val="00191C1A"/>
    <w:rsid w:val="00192293"/>
    <w:rsid w:val="001925A9"/>
    <w:rsid w:val="00192E6F"/>
    <w:rsid w:val="00192F7A"/>
    <w:rsid w:val="00192F93"/>
    <w:rsid w:val="00193142"/>
    <w:rsid w:val="001932D4"/>
    <w:rsid w:val="00193483"/>
    <w:rsid w:val="00193747"/>
    <w:rsid w:val="00194403"/>
    <w:rsid w:val="0019451B"/>
    <w:rsid w:val="00194527"/>
    <w:rsid w:val="00194BC4"/>
    <w:rsid w:val="00194F77"/>
    <w:rsid w:val="00194F8D"/>
    <w:rsid w:val="00195064"/>
    <w:rsid w:val="00195150"/>
    <w:rsid w:val="001957FF"/>
    <w:rsid w:val="00196875"/>
    <w:rsid w:val="00196E16"/>
    <w:rsid w:val="00197061"/>
    <w:rsid w:val="00197158"/>
    <w:rsid w:val="00197291"/>
    <w:rsid w:val="0019740A"/>
    <w:rsid w:val="0019751F"/>
    <w:rsid w:val="00197610"/>
    <w:rsid w:val="00197769"/>
    <w:rsid w:val="00197DD5"/>
    <w:rsid w:val="00197ED8"/>
    <w:rsid w:val="001A019E"/>
    <w:rsid w:val="001A021B"/>
    <w:rsid w:val="001A0912"/>
    <w:rsid w:val="001A0DDB"/>
    <w:rsid w:val="001A0E04"/>
    <w:rsid w:val="001A13CA"/>
    <w:rsid w:val="001A1728"/>
    <w:rsid w:val="001A19A8"/>
    <w:rsid w:val="001A1B9D"/>
    <w:rsid w:val="001A1D6F"/>
    <w:rsid w:val="001A1F57"/>
    <w:rsid w:val="001A1FCF"/>
    <w:rsid w:val="001A2002"/>
    <w:rsid w:val="001A2127"/>
    <w:rsid w:val="001A2132"/>
    <w:rsid w:val="001A24F6"/>
    <w:rsid w:val="001A2797"/>
    <w:rsid w:val="001A2892"/>
    <w:rsid w:val="001A28D1"/>
    <w:rsid w:val="001A2A47"/>
    <w:rsid w:val="001A2AE6"/>
    <w:rsid w:val="001A2D6E"/>
    <w:rsid w:val="001A2F05"/>
    <w:rsid w:val="001A3200"/>
    <w:rsid w:val="001A37E4"/>
    <w:rsid w:val="001A4813"/>
    <w:rsid w:val="001A493C"/>
    <w:rsid w:val="001A4C57"/>
    <w:rsid w:val="001A4DCD"/>
    <w:rsid w:val="001A50B1"/>
    <w:rsid w:val="001A5A8A"/>
    <w:rsid w:val="001A5B72"/>
    <w:rsid w:val="001A5C9A"/>
    <w:rsid w:val="001A5CAD"/>
    <w:rsid w:val="001A602A"/>
    <w:rsid w:val="001A656C"/>
    <w:rsid w:val="001A658B"/>
    <w:rsid w:val="001A6604"/>
    <w:rsid w:val="001A69BB"/>
    <w:rsid w:val="001A6B3C"/>
    <w:rsid w:val="001A6B56"/>
    <w:rsid w:val="001A6CB4"/>
    <w:rsid w:val="001A6F1D"/>
    <w:rsid w:val="001A79A4"/>
    <w:rsid w:val="001A7E52"/>
    <w:rsid w:val="001A7F95"/>
    <w:rsid w:val="001B0041"/>
    <w:rsid w:val="001B0679"/>
    <w:rsid w:val="001B0F6F"/>
    <w:rsid w:val="001B0FCD"/>
    <w:rsid w:val="001B12B5"/>
    <w:rsid w:val="001B14E6"/>
    <w:rsid w:val="001B1503"/>
    <w:rsid w:val="001B180F"/>
    <w:rsid w:val="001B1BF4"/>
    <w:rsid w:val="001B1C25"/>
    <w:rsid w:val="001B1D24"/>
    <w:rsid w:val="001B1D3A"/>
    <w:rsid w:val="001B20AD"/>
    <w:rsid w:val="001B24D6"/>
    <w:rsid w:val="001B2542"/>
    <w:rsid w:val="001B2837"/>
    <w:rsid w:val="001B2A8D"/>
    <w:rsid w:val="001B2EB0"/>
    <w:rsid w:val="001B2F8C"/>
    <w:rsid w:val="001B3095"/>
    <w:rsid w:val="001B3096"/>
    <w:rsid w:val="001B30BA"/>
    <w:rsid w:val="001B3291"/>
    <w:rsid w:val="001B3388"/>
    <w:rsid w:val="001B3BA6"/>
    <w:rsid w:val="001B3C91"/>
    <w:rsid w:val="001B41E5"/>
    <w:rsid w:val="001B46B8"/>
    <w:rsid w:val="001B4ADB"/>
    <w:rsid w:val="001B4B5E"/>
    <w:rsid w:val="001B4DD5"/>
    <w:rsid w:val="001B4F92"/>
    <w:rsid w:val="001B5090"/>
    <w:rsid w:val="001B58A4"/>
    <w:rsid w:val="001B5AEB"/>
    <w:rsid w:val="001B5E1A"/>
    <w:rsid w:val="001B5E69"/>
    <w:rsid w:val="001B5EBE"/>
    <w:rsid w:val="001B6982"/>
    <w:rsid w:val="001B6B77"/>
    <w:rsid w:val="001B72D6"/>
    <w:rsid w:val="001B737F"/>
    <w:rsid w:val="001B740D"/>
    <w:rsid w:val="001B7859"/>
    <w:rsid w:val="001C038F"/>
    <w:rsid w:val="001C0591"/>
    <w:rsid w:val="001C064D"/>
    <w:rsid w:val="001C06F8"/>
    <w:rsid w:val="001C07A1"/>
    <w:rsid w:val="001C07E4"/>
    <w:rsid w:val="001C0BD4"/>
    <w:rsid w:val="001C0C36"/>
    <w:rsid w:val="001C0F48"/>
    <w:rsid w:val="001C0FE5"/>
    <w:rsid w:val="001C10B7"/>
    <w:rsid w:val="001C16BF"/>
    <w:rsid w:val="001C22CF"/>
    <w:rsid w:val="001C2395"/>
    <w:rsid w:val="001C2572"/>
    <w:rsid w:val="001C2721"/>
    <w:rsid w:val="001C297F"/>
    <w:rsid w:val="001C2B1C"/>
    <w:rsid w:val="001C2DA6"/>
    <w:rsid w:val="001C3025"/>
    <w:rsid w:val="001C314A"/>
    <w:rsid w:val="001C31CF"/>
    <w:rsid w:val="001C3588"/>
    <w:rsid w:val="001C3B18"/>
    <w:rsid w:val="001C3B5D"/>
    <w:rsid w:val="001C3F3B"/>
    <w:rsid w:val="001C3FC8"/>
    <w:rsid w:val="001C41EF"/>
    <w:rsid w:val="001C42E1"/>
    <w:rsid w:val="001C4A08"/>
    <w:rsid w:val="001C4AAD"/>
    <w:rsid w:val="001C4FFC"/>
    <w:rsid w:val="001C504B"/>
    <w:rsid w:val="001C5B08"/>
    <w:rsid w:val="001C5DB8"/>
    <w:rsid w:val="001C617D"/>
    <w:rsid w:val="001C6333"/>
    <w:rsid w:val="001C6438"/>
    <w:rsid w:val="001C665B"/>
    <w:rsid w:val="001C6C94"/>
    <w:rsid w:val="001C7DAA"/>
    <w:rsid w:val="001D002A"/>
    <w:rsid w:val="001D0184"/>
    <w:rsid w:val="001D02AE"/>
    <w:rsid w:val="001D02E0"/>
    <w:rsid w:val="001D04B9"/>
    <w:rsid w:val="001D0F20"/>
    <w:rsid w:val="001D134E"/>
    <w:rsid w:val="001D1447"/>
    <w:rsid w:val="001D15F9"/>
    <w:rsid w:val="001D175A"/>
    <w:rsid w:val="001D1841"/>
    <w:rsid w:val="001D18D0"/>
    <w:rsid w:val="001D1D53"/>
    <w:rsid w:val="001D2401"/>
    <w:rsid w:val="001D2869"/>
    <w:rsid w:val="001D2965"/>
    <w:rsid w:val="001D2B48"/>
    <w:rsid w:val="001D2C79"/>
    <w:rsid w:val="001D2CC5"/>
    <w:rsid w:val="001D2D41"/>
    <w:rsid w:val="001D2EEC"/>
    <w:rsid w:val="001D309C"/>
    <w:rsid w:val="001D3417"/>
    <w:rsid w:val="001D3489"/>
    <w:rsid w:val="001D3930"/>
    <w:rsid w:val="001D3CC1"/>
    <w:rsid w:val="001D4299"/>
    <w:rsid w:val="001D42ED"/>
    <w:rsid w:val="001D43C3"/>
    <w:rsid w:val="001D448D"/>
    <w:rsid w:val="001D45C9"/>
    <w:rsid w:val="001D472D"/>
    <w:rsid w:val="001D4925"/>
    <w:rsid w:val="001D4A8D"/>
    <w:rsid w:val="001D4ABF"/>
    <w:rsid w:val="001D4B4E"/>
    <w:rsid w:val="001D4B63"/>
    <w:rsid w:val="001D4B96"/>
    <w:rsid w:val="001D4BD8"/>
    <w:rsid w:val="001D4C6C"/>
    <w:rsid w:val="001D51D0"/>
    <w:rsid w:val="001D52E4"/>
    <w:rsid w:val="001D539C"/>
    <w:rsid w:val="001D54CB"/>
    <w:rsid w:val="001D569D"/>
    <w:rsid w:val="001D57D1"/>
    <w:rsid w:val="001D5D47"/>
    <w:rsid w:val="001D615D"/>
    <w:rsid w:val="001D6644"/>
    <w:rsid w:val="001D6AAD"/>
    <w:rsid w:val="001D6E97"/>
    <w:rsid w:val="001D6F3E"/>
    <w:rsid w:val="001D73A5"/>
    <w:rsid w:val="001D761F"/>
    <w:rsid w:val="001D77FB"/>
    <w:rsid w:val="001D791E"/>
    <w:rsid w:val="001D7B7D"/>
    <w:rsid w:val="001D7BA7"/>
    <w:rsid w:val="001D7CA1"/>
    <w:rsid w:val="001D7F62"/>
    <w:rsid w:val="001E0556"/>
    <w:rsid w:val="001E0577"/>
    <w:rsid w:val="001E067C"/>
    <w:rsid w:val="001E1023"/>
    <w:rsid w:val="001E1060"/>
    <w:rsid w:val="001E1195"/>
    <w:rsid w:val="001E1246"/>
    <w:rsid w:val="001E1599"/>
    <w:rsid w:val="001E15F2"/>
    <w:rsid w:val="001E170A"/>
    <w:rsid w:val="001E1C0D"/>
    <w:rsid w:val="001E1C67"/>
    <w:rsid w:val="001E1D6C"/>
    <w:rsid w:val="001E1EDD"/>
    <w:rsid w:val="001E242D"/>
    <w:rsid w:val="001E275C"/>
    <w:rsid w:val="001E2ABF"/>
    <w:rsid w:val="001E2C3E"/>
    <w:rsid w:val="001E31EE"/>
    <w:rsid w:val="001E3313"/>
    <w:rsid w:val="001E3543"/>
    <w:rsid w:val="001E3834"/>
    <w:rsid w:val="001E38AE"/>
    <w:rsid w:val="001E459F"/>
    <w:rsid w:val="001E4C42"/>
    <w:rsid w:val="001E4DFA"/>
    <w:rsid w:val="001E4F21"/>
    <w:rsid w:val="001E55D0"/>
    <w:rsid w:val="001E57E7"/>
    <w:rsid w:val="001E584A"/>
    <w:rsid w:val="001E5D8B"/>
    <w:rsid w:val="001E61AF"/>
    <w:rsid w:val="001E6A6A"/>
    <w:rsid w:val="001E6C47"/>
    <w:rsid w:val="001E6CA2"/>
    <w:rsid w:val="001E6CFF"/>
    <w:rsid w:val="001E6DA9"/>
    <w:rsid w:val="001E6EF2"/>
    <w:rsid w:val="001E7238"/>
    <w:rsid w:val="001E7343"/>
    <w:rsid w:val="001E7B5C"/>
    <w:rsid w:val="001E7BFB"/>
    <w:rsid w:val="001E7D15"/>
    <w:rsid w:val="001E7E83"/>
    <w:rsid w:val="001F01C7"/>
    <w:rsid w:val="001F02FC"/>
    <w:rsid w:val="001F0481"/>
    <w:rsid w:val="001F059A"/>
    <w:rsid w:val="001F0657"/>
    <w:rsid w:val="001F099B"/>
    <w:rsid w:val="001F0A15"/>
    <w:rsid w:val="001F0B3F"/>
    <w:rsid w:val="001F0D67"/>
    <w:rsid w:val="001F13D4"/>
    <w:rsid w:val="001F1409"/>
    <w:rsid w:val="001F16CA"/>
    <w:rsid w:val="001F16E6"/>
    <w:rsid w:val="001F191F"/>
    <w:rsid w:val="001F19FE"/>
    <w:rsid w:val="001F1AFB"/>
    <w:rsid w:val="001F1D63"/>
    <w:rsid w:val="001F1E8A"/>
    <w:rsid w:val="001F1F97"/>
    <w:rsid w:val="001F2800"/>
    <w:rsid w:val="001F28E6"/>
    <w:rsid w:val="001F2C22"/>
    <w:rsid w:val="001F2D9C"/>
    <w:rsid w:val="001F30BC"/>
    <w:rsid w:val="001F3563"/>
    <w:rsid w:val="001F385C"/>
    <w:rsid w:val="001F3907"/>
    <w:rsid w:val="001F3E84"/>
    <w:rsid w:val="001F4032"/>
    <w:rsid w:val="001F4191"/>
    <w:rsid w:val="001F42CA"/>
    <w:rsid w:val="001F431C"/>
    <w:rsid w:val="001F45F9"/>
    <w:rsid w:val="001F48CF"/>
    <w:rsid w:val="001F5A57"/>
    <w:rsid w:val="001F604F"/>
    <w:rsid w:val="001F6129"/>
    <w:rsid w:val="001F6276"/>
    <w:rsid w:val="001F65C7"/>
    <w:rsid w:val="001F6619"/>
    <w:rsid w:val="001F6706"/>
    <w:rsid w:val="001F680F"/>
    <w:rsid w:val="001F685D"/>
    <w:rsid w:val="001F6AC5"/>
    <w:rsid w:val="001F6BF4"/>
    <w:rsid w:val="001F6FA3"/>
    <w:rsid w:val="001F71DC"/>
    <w:rsid w:val="001F7246"/>
    <w:rsid w:val="001F75F1"/>
    <w:rsid w:val="001F786D"/>
    <w:rsid w:val="001F7A0D"/>
    <w:rsid w:val="001F7AD7"/>
    <w:rsid w:val="001F7D63"/>
    <w:rsid w:val="001F7EDF"/>
    <w:rsid w:val="002006DD"/>
    <w:rsid w:val="00200753"/>
    <w:rsid w:val="002008DC"/>
    <w:rsid w:val="00200AFB"/>
    <w:rsid w:val="00200D15"/>
    <w:rsid w:val="00200EE1"/>
    <w:rsid w:val="00200EFF"/>
    <w:rsid w:val="00201431"/>
    <w:rsid w:val="00201640"/>
    <w:rsid w:val="0020173F"/>
    <w:rsid w:val="0020187A"/>
    <w:rsid w:val="002019FF"/>
    <w:rsid w:val="00201C81"/>
    <w:rsid w:val="00201CA6"/>
    <w:rsid w:val="002020EF"/>
    <w:rsid w:val="0020242B"/>
    <w:rsid w:val="00202A47"/>
    <w:rsid w:val="00202AB4"/>
    <w:rsid w:val="00202FF6"/>
    <w:rsid w:val="00203002"/>
    <w:rsid w:val="0020309E"/>
    <w:rsid w:val="00203133"/>
    <w:rsid w:val="00203625"/>
    <w:rsid w:val="0020386B"/>
    <w:rsid w:val="002039A6"/>
    <w:rsid w:val="00203ADC"/>
    <w:rsid w:val="002044B1"/>
    <w:rsid w:val="002046F0"/>
    <w:rsid w:val="00204E2E"/>
    <w:rsid w:val="00204F2B"/>
    <w:rsid w:val="002052E5"/>
    <w:rsid w:val="0020539F"/>
    <w:rsid w:val="00205462"/>
    <w:rsid w:val="0020552C"/>
    <w:rsid w:val="00205545"/>
    <w:rsid w:val="00205A5F"/>
    <w:rsid w:val="00205AAE"/>
    <w:rsid w:val="002060E3"/>
    <w:rsid w:val="0020660C"/>
    <w:rsid w:val="002066CA"/>
    <w:rsid w:val="0020673A"/>
    <w:rsid w:val="00206B59"/>
    <w:rsid w:val="00206C48"/>
    <w:rsid w:val="00206D86"/>
    <w:rsid w:val="002076F3"/>
    <w:rsid w:val="00207A4A"/>
    <w:rsid w:val="00207AA6"/>
    <w:rsid w:val="00207B0A"/>
    <w:rsid w:val="00207B66"/>
    <w:rsid w:val="00207C2B"/>
    <w:rsid w:val="002103FB"/>
    <w:rsid w:val="00210570"/>
    <w:rsid w:val="0021062B"/>
    <w:rsid w:val="002107F9"/>
    <w:rsid w:val="0021083C"/>
    <w:rsid w:val="0021093C"/>
    <w:rsid w:val="00210980"/>
    <w:rsid w:val="00210D14"/>
    <w:rsid w:val="00210DFB"/>
    <w:rsid w:val="002110AD"/>
    <w:rsid w:val="002119C5"/>
    <w:rsid w:val="002119D8"/>
    <w:rsid w:val="00211B00"/>
    <w:rsid w:val="00211FE5"/>
    <w:rsid w:val="002121D7"/>
    <w:rsid w:val="00212744"/>
    <w:rsid w:val="002127CF"/>
    <w:rsid w:val="002127E6"/>
    <w:rsid w:val="002128A9"/>
    <w:rsid w:val="002129E8"/>
    <w:rsid w:val="00212A88"/>
    <w:rsid w:val="00212A95"/>
    <w:rsid w:val="00212CAC"/>
    <w:rsid w:val="00212D66"/>
    <w:rsid w:val="00212DCB"/>
    <w:rsid w:val="00213189"/>
    <w:rsid w:val="002132AA"/>
    <w:rsid w:val="002133CA"/>
    <w:rsid w:val="0021382C"/>
    <w:rsid w:val="00213AF4"/>
    <w:rsid w:val="00213B01"/>
    <w:rsid w:val="00213E94"/>
    <w:rsid w:val="002142D2"/>
    <w:rsid w:val="0021457D"/>
    <w:rsid w:val="00214A69"/>
    <w:rsid w:val="002154D9"/>
    <w:rsid w:val="00215A57"/>
    <w:rsid w:val="00215A96"/>
    <w:rsid w:val="00215CCB"/>
    <w:rsid w:val="00215E7E"/>
    <w:rsid w:val="00216158"/>
    <w:rsid w:val="0021649D"/>
    <w:rsid w:val="002164C6"/>
    <w:rsid w:val="0021654F"/>
    <w:rsid w:val="002166B9"/>
    <w:rsid w:val="00216A11"/>
    <w:rsid w:val="00216AF3"/>
    <w:rsid w:val="00216B73"/>
    <w:rsid w:val="00217073"/>
    <w:rsid w:val="0021749B"/>
    <w:rsid w:val="002175F8"/>
    <w:rsid w:val="00217A6A"/>
    <w:rsid w:val="0022017D"/>
    <w:rsid w:val="002202BB"/>
    <w:rsid w:val="00220952"/>
    <w:rsid w:val="00220A34"/>
    <w:rsid w:val="00220C3C"/>
    <w:rsid w:val="00221709"/>
    <w:rsid w:val="00221710"/>
    <w:rsid w:val="002217B6"/>
    <w:rsid w:val="00221937"/>
    <w:rsid w:val="00221994"/>
    <w:rsid w:val="00221A27"/>
    <w:rsid w:val="00221BA7"/>
    <w:rsid w:val="00221BDA"/>
    <w:rsid w:val="00221C1C"/>
    <w:rsid w:val="00222DC6"/>
    <w:rsid w:val="00223587"/>
    <w:rsid w:val="002236C6"/>
    <w:rsid w:val="00223993"/>
    <w:rsid w:val="00223CDA"/>
    <w:rsid w:val="00223D6F"/>
    <w:rsid w:val="00223E96"/>
    <w:rsid w:val="00223FE1"/>
    <w:rsid w:val="002242C6"/>
    <w:rsid w:val="002247C0"/>
    <w:rsid w:val="00224A3F"/>
    <w:rsid w:val="00224BBE"/>
    <w:rsid w:val="0022522B"/>
    <w:rsid w:val="00225905"/>
    <w:rsid w:val="00226114"/>
    <w:rsid w:val="002261EC"/>
    <w:rsid w:val="00226888"/>
    <w:rsid w:val="00226C23"/>
    <w:rsid w:val="00226F65"/>
    <w:rsid w:val="0022769F"/>
    <w:rsid w:val="002278AC"/>
    <w:rsid w:val="00227A95"/>
    <w:rsid w:val="00227B77"/>
    <w:rsid w:val="00227CCC"/>
    <w:rsid w:val="00227E00"/>
    <w:rsid w:val="00227EE2"/>
    <w:rsid w:val="00230165"/>
    <w:rsid w:val="0023065B"/>
    <w:rsid w:val="00230C94"/>
    <w:rsid w:val="00230EB7"/>
    <w:rsid w:val="00230EC6"/>
    <w:rsid w:val="00230FC5"/>
    <w:rsid w:val="00230FE5"/>
    <w:rsid w:val="00231913"/>
    <w:rsid w:val="00231A16"/>
    <w:rsid w:val="00231DBF"/>
    <w:rsid w:val="0023281E"/>
    <w:rsid w:val="00232AF5"/>
    <w:rsid w:val="00232B0E"/>
    <w:rsid w:val="00233486"/>
    <w:rsid w:val="0023362F"/>
    <w:rsid w:val="0023364F"/>
    <w:rsid w:val="00233973"/>
    <w:rsid w:val="0023445A"/>
    <w:rsid w:val="00234573"/>
    <w:rsid w:val="00234C5F"/>
    <w:rsid w:val="00234CA2"/>
    <w:rsid w:val="00234D89"/>
    <w:rsid w:val="00235049"/>
    <w:rsid w:val="00235138"/>
    <w:rsid w:val="00235290"/>
    <w:rsid w:val="002354BB"/>
    <w:rsid w:val="00235AEE"/>
    <w:rsid w:val="00235D05"/>
    <w:rsid w:val="00236150"/>
    <w:rsid w:val="00236663"/>
    <w:rsid w:val="00236861"/>
    <w:rsid w:val="00236874"/>
    <w:rsid w:val="0023687D"/>
    <w:rsid w:val="002369D4"/>
    <w:rsid w:val="00236C6E"/>
    <w:rsid w:val="00236F57"/>
    <w:rsid w:val="002373FB"/>
    <w:rsid w:val="002379DD"/>
    <w:rsid w:val="00237A6C"/>
    <w:rsid w:val="00237DEA"/>
    <w:rsid w:val="00237E42"/>
    <w:rsid w:val="00237F63"/>
    <w:rsid w:val="00240201"/>
    <w:rsid w:val="002403EA"/>
    <w:rsid w:val="00240DC6"/>
    <w:rsid w:val="00241223"/>
    <w:rsid w:val="00241403"/>
    <w:rsid w:val="002414E0"/>
    <w:rsid w:val="002415F0"/>
    <w:rsid w:val="002419FF"/>
    <w:rsid w:val="00241C5D"/>
    <w:rsid w:val="00241C87"/>
    <w:rsid w:val="002420FA"/>
    <w:rsid w:val="00242665"/>
    <w:rsid w:val="00242D21"/>
    <w:rsid w:val="00242D72"/>
    <w:rsid w:val="0024341E"/>
    <w:rsid w:val="00243649"/>
    <w:rsid w:val="00243DBF"/>
    <w:rsid w:val="00243EA5"/>
    <w:rsid w:val="00244241"/>
    <w:rsid w:val="00244284"/>
    <w:rsid w:val="002443DA"/>
    <w:rsid w:val="00244849"/>
    <w:rsid w:val="0024507C"/>
    <w:rsid w:val="002450EF"/>
    <w:rsid w:val="00245579"/>
    <w:rsid w:val="002457E7"/>
    <w:rsid w:val="00245814"/>
    <w:rsid w:val="00245A51"/>
    <w:rsid w:val="002460D1"/>
    <w:rsid w:val="002461C3"/>
    <w:rsid w:val="002463A0"/>
    <w:rsid w:val="00246698"/>
    <w:rsid w:val="0024680D"/>
    <w:rsid w:val="00246C58"/>
    <w:rsid w:val="00246E45"/>
    <w:rsid w:val="00246F76"/>
    <w:rsid w:val="00247369"/>
    <w:rsid w:val="002474E3"/>
    <w:rsid w:val="00247739"/>
    <w:rsid w:val="0024788C"/>
    <w:rsid w:val="00247890"/>
    <w:rsid w:val="00247CBF"/>
    <w:rsid w:val="00247FE7"/>
    <w:rsid w:val="002503E1"/>
    <w:rsid w:val="002504C1"/>
    <w:rsid w:val="0025086E"/>
    <w:rsid w:val="00250873"/>
    <w:rsid w:val="00250B30"/>
    <w:rsid w:val="00251B67"/>
    <w:rsid w:val="00251C8F"/>
    <w:rsid w:val="00251D48"/>
    <w:rsid w:val="00251F05"/>
    <w:rsid w:val="00252058"/>
    <w:rsid w:val="002522A7"/>
    <w:rsid w:val="002529EE"/>
    <w:rsid w:val="00252C9A"/>
    <w:rsid w:val="00253091"/>
    <w:rsid w:val="0025344E"/>
    <w:rsid w:val="002539B1"/>
    <w:rsid w:val="00253B7D"/>
    <w:rsid w:val="00253C73"/>
    <w:rsid w:val="00253FDB"/>
    <w:rsid w:val="002541E7"/>
    <w:rsid w:val="0025432F"/>
    <w:rsid w:val="00254888"/>
    <w:rsid w:val="002548E3"/>
    <w:rsid w:val="00255255"/>
    <w:rsid w:val="002552B9"/>
    <w:rsid w:val="00255471"/>
    <w:rsid w:val="002556F8"/>
    <w:rsid w:val="00255927"/>
    <w:rsid w:val="002559A4"/>
    <w:rsid w:val="00255C09"/>
    <w:rsid w:val="00256001"/>
    <w:rsid w:val="002560F6"/>
    <w:rsid w:val="00256328"/>
    <w:rsid w:val="0025658A"/>
    <w:rsid w:val="0025665A"/>
    <w:rsid w:val="0025672F"/>
    <w:rsid w:val="00256C56"/>
    <w:rsid w:val="00256CC0"/>
    <w:rsid w:val="00256D8C"/>
    <w:rsid w:val="0025710A"/>
    <w:rsid w:val="00257344"/>
    <w:rsid w:val="0025741B"/>
    <w:rsid w:val="002576C5"/>
    <w:rsid w:val="00257789"/>
    <w:rsid w:val="00257CFD"/>
    <w:rsid w:val="00257F31"/>
    <w:rsid w:val="00257FC4"/>
    <w:rsid w:val="00260006"/>
    <w:rsid w:val="0026023D"/>
    <w:rsid w:val="00260358"/>
    <w:rsid w:val="002604B0"/>
    <w:rsid w:val="002609F8"/>
    <w:rsid w:val="00261076"/>
    <w:rsid w:val="00261335"/>
    <w:rsid w:val="002617A2"/>
    <w:rsid w:val="00261A28"/>
    <w:rsid w:val="00261D0D"/>
    <w:rsid w:val="00261EDC"/>
    <w:rsid w:val="002623A5"/>
    <w:rsid w:val="00262C0B"/>
    <w:rsid w:val="00262C8B"/>
    <w:rsid w:val="00263175"/>
    <w:rsid w:val="002631F7"/>
    <w:rsid w:val="002635B5"/>
    <w:rsid w:val="00263B56"/>
    <w:rsid w:val="00263F6D"/>
    <w:rsid w:val="0026416C"/>
    <w:rsid w:val="002642A6"/>
    <w:rsid w:val="00264756"/>
    <w:rsid w:val="002647D1"/>
    <w:rsid w:val="002648B4"/>
    <w:rsid w:val="00264DAE"/>
    <w:rsid w:val="00265201"/>
    <w:rsid w:val="0026525A"/>
    <w:rsid w:val="002652DE"/>
    <w:rsid w:val="002658E7"/>
    <w:rsid w:val="0026598B"/>
    <w:rsid w:val="00265BD4"/>
    <w:rsid w:val="00265CC6"/>
    <w:rsid w:val="00266207"/>
    <w:rsid w:val="002662D6"/>
    <w:rsid w:val="00266622"/>
    <w:rsid w:val="002667D9"/>
    <w:rsid w:val="00266D4B"/>
    <w:rsid w:val="00267503"/>
    <w:rsid w:val="00267569"/>
    <w:rsid w:val="00267702"/>
    <w:rsid w:val="00267A85"/>
    <w:rsid w:val="00267C7C"/>
    <w:rsid w:val="00267D26"/>
    <w:rsid w:val="00267F40"/>
    <w:rsid w:val="00267F83"/>
    <w:rsid w:val="002704F8"/>
    <w:rsid w:val="00270624"/>
    <w:rsid w:val="002707A2"/>
    <w:rsid w:val="002708D9"/>
    <w:rsid w:val="00270900"/>
    <w:rsid w:val="00270BB7"/>
    <w:rsid w:val="00270F79"/>
    <w:rsid w:val="002711F1"/>
    <w:rsid w:val="0027136E"/>
    <w:rsid w:val="0027137C"/>
    <w:rsid w:val="00271812"/>
    <w:rsid w:val="0027183E"/>
    <w:rsid w:val="00271C49"/>
    <w:rsid w:val="00271F84"/>
    <w:rsid w:val="00271FB9"/>
    <w:rsid w:val="00272474"/>
    <w:rsid w:val="002727C6"/>
    <w:rsid w:val="00272CAE"/>
    <w:rsid w:val="00272D46"/>
    <w:rsid w:val="0027314A"/>
    <w:rsid w:val="002739D3"/>
    <w:rsid w:val="002739DD"/>
    <w:rsid w:val="00273AC0"/>
    <w:rsid w:val="00273E38"/>
    <w:rsid w:val="00274205"/>
    <w:rsid w:val="002743BB"/>
    <w:rsid w:val="0027453E"/>
    <w:rsid w:val="0027456C"/>
    <w:rsid w:val="00274925"/>
    <w:rsid w:val="00274EDA"/>
    <w:rsid w:val="0027504A"/>
    <w:rsid w:val="00275241"/>
    <w:rsid w:val="002752DC"/>
    <w:rsid w:val="00275420"/>
    <w:rsid w:val="002769B3"/>
    <w:rsid w:val="00276B2B"/>
    <w:rsid w:val="0027709E"/>
    <w:rsid w:val="0027721A"/>
    <w:rsid w:val="00277575"/>
    <w:rsid w:val="002776B8"/>
    <w:rsid w:val="002777D1"/>
    <w:rsid w:val="002777F6"/>
    <w:rsid w:val="002778DC"/>
    <w:rsid w:val="00277B1E"/>
    <w:rsid w:val="00277B68"/>
    <w:rsid w:val="00277C92"/>
    <w:rsid w:val="00277DDC"/>
    <w:rsid w:val="00277F3F"/>
    <w:rsid w:val="00277FC8"/>
    <w:rsid w:val="0028002B"/>
    <w:rsid w:val="00280124"/>
    <w:rsid w:val="0028070E"/>
    <w:rsid w:val="00280813"/>
    <w:rsid w:val="00280A1C"/>
    <w:rsid w:val="00280CB2"/>
    <w:rsid w:val="00281618"/>
    <w:rsid w:val="00281A56"/>
    <w:rsid w:val="00281C17"/>
    <w:rsid w:val="00281DBA"/>
    <w:rsid w:val="002820B7"/>
    <w:rsid w:val="00282147"/>
    <w:rsid w:val="00282754"/>
    <w:rsid w:val="00283069"/>
    <w:rsid w:val="002832C2"/>
    <w:rsid w:val="002834C9"/>
    <w:rsid w:val="00283608"/>
    <w:rsid w:val="00283976"/>
    <w:rsid w:val="002839EA"/>
    <w:rsid w:val="00283A85"/>
    <w:rsid w:val="00283AAC"/>
    <w:rsid w:val="00283C40"/>
    <w:rsid w:val="00283F12"/>
    <w:rsid w:val="0028401C"/>
    <w:rsid w:val="00284105"/>
    <w:rsid w:val="0028415F"/>
    <w:rsid w:val="0028417E"/>
    <w:rsid w:val="00284391"/>
    <w:rsid w:val="002845FC"/>
    <w:rsid w:val="00284652"/>
    <w:rsid w:val="00285070"/>
    <w:rsid w:val="002854F2"/>
    <w:rsid w:val="002855A7"/>
    <w:rsid w:val="00285769"/>
    <w:rsid w:val="00285CDA"/>
    <w:rsid w:val="002860CC"/>
    <w:rsid w:val="002865FA"/>
    <w:rsid w:val="002866FC"/>
    <w:rsid w:val="002867EF"/>
    <w:rsid w:val="002869C0"/>
    <w:rsid w:val="00286B84"/>
    <w:rsid w:val="0028747D"/>
    <w:rsid w:val="00287B14"/>
    <w:rsid w:val="00287DB7"/>
    <w:rsid w:val="002900E5"/>
    <w:rsid w:val="002901B7"/>
    <w:rsid w:val="0029084C"/>
    <w:rsid w:val="00290A55"/>
    <w:rsid w:val="00290AC6"/>
    <w:rsid w:val="00290B41"/>
    <w:rsid w:val="00290FB2"/>
    <w:rsid w:val="0029110A"/>
    <w:rsid w:val="00291514"/>
    <w:rsid w:val="0029190C"/>
    <w:rsid w:val="002921C4"/>
    <w:rsid w:val="00292A72"/>
    <w:rsid w:val="00292DFE"/>
    <w:rsid w:val="00293033"/>
    <w:rsid w:val="00293201"/>
    <w:rsid w:val="002932EC"/>
    <w:rsid w:val="00293449"/>
    <w:rsid w:val="00293810"/>
    <w:rsid w:val="00293843"/>
    <w:rsid w:val="00293FB3"/>
    <w:rsid w:val="0029428D"/>
    <w:rsid w:val="002942C7"/>
    <w:rsid w:val="00294D25"/>
    <w:rsid w:val="0029528C"/>
    <w:rsid w:val="00295EFE"/>
    <w:rsid w:val="0029602C"/>
    <w:rsid w:val="00296186"/>
    <w:rsid w:val="00296358"/>
    <w:rsid w:val="00296369"/>
    <w:rsid w:val="00296A58"/>
    <w:rsid w:val="00296B7E"/>
    <w:rsid w:val="00296C89"/>
    <w:rsid w:val="00296D47"/>
    <w:rsid w:val="00296FCC"/>
    <w:rsid w:val="00297058"/>
    <w:rsid w:val="00297362"/>
    <w:rsid w:val="0029746D"/>
    <w:rsid w:val="002974F7"/>
    <w:rsid w:val="002976AF"/>
    <w:rsid w:val="00297742"/>
    <w:rsid w:val="002977BD"/>
    <w:rsid w:val="00297814"/>
    <w:rsid w:val="00297836"/>
    <w:rsid w:val="00297837"/>
    <w:rsid w:val="002A03E8"/>
    <w:rsid w:val="002A042A"/>
    <w:rsid w:val="002A097B"/>
    <w:rsid w:val="002A0B8C"/>
    <w:rsid w:val="002A11D0"/>
    <w:rsid w:val="002A129F"/>
    <w:rsid w:val="002A1336"/>
    <w:rsid w:val="002A152D"/>
    <w:rsid w:val="002A195B"/>
    <w:rsid w:val="002A1AD8"/>
    <w:rsid w:val="002A1C01"/>
    <w:rsid w:val="002A1C92"/>
    <w:rsid w:val="002A1EDD"/>
    <w:rsid w:val="002A21F0"/>
    <w:rsid w:val="002A23C1"/>
    <w:rsid w:val="002A23C7"/>
    <w:rsid w:val="002A2C1A"/>
    <w:rsid w:val="002A2E91"/>
    <w:rsid w:val="002A3019"/>
    <w:rsid w:val="002A3142"/>
    <w:rsid w:val="002A3180"/>
    <w:rsid w:val="002A33F2"/>
    <w:rsid w:val="002A36B6"/>
    <w:rsid w:val="002A3778"/>
    <w:rsid w:val="002A3BFD"/>
    <w:rsid w:val="002A5306"/>
    <w:rsid w:val="002A554A"/>
    <w:rsid w:val="002A55AE"/>
    <w:rsid w:val="002A5791"/>
    <w:rsid w:val="002A5A2D"/>
    <w:rsid w:val="002A679B"/>
    <w:rsid w:val="002A6C7A"/>
    <w:rsid w:val="002A6ED0"/>
    <w:rsid w:val="002A7871"/>
    <w:rsid w:val="002A7DD4"/>
    <w:rsid w:val="002A7DE3"/>
    <w:rsid w:val="002B0071"/>
    <w:rsid w:val="002B00B0"/>
    <w:rsid w:val="002B017F"/>
    <w:rsid w:val="002B0181"/>
    <w:rsid w:val="002B02CB"/>
    <w:rsid w:val="002B05C7"/>
    <w:rsid w:val="002B094A"/>
    <w:rsid w:val="002B0C01"/>
    <w:rsid w:val="002B0ED0"/>
    <w:rsid w:val="002B11FF"/>
    <w:rsid w:val="002B1218"/>
    <w:rsid w:val="002B15C6"/>
    <w:rsid w:val="002B1C8F"/>
    <w:rsid w:val="002B1EDF"/>
    <w:rsid w:val="002B22F3"/>
    <w:rsid w:val="002B2858"/>
    <w:rsid w:val="002B2C2C"/>
    <w:rsid w:val="002B2C2D"/>
    <w:rsid w:val="002B2C81"/>
    <w:rsid w:val="002B3A91"/>
    <w:rsid w:val="002B3D82"/>
    <w:rsid w:val="002B3EBD"/>
    <w:rsid w:val="002B3F63"/>
    <w:rsid w:val="002B40E0"/>
    <w:rsid w:val="002B4295"/>
    <w:rsid w:val="002B4330"/>
    <w:rsid w:val="002B43AE"/>
    <w:rsid w:val="002B4B4A"/>
    <w:rsid w:val="002B4D6F"/>
    <w:rsid w:val="002B583B"/>
    <w:rsid w:val="002B59B9"/>
    <w:rsid w:val="002B5F9A"/>
    <w:rsid w:val="002B619A"/>
    <w:rsid w:val="002B6395"/>
    <w:rsid w:val="002B64A5"/>
    <w:rsid w:val="002B670F"/>
    <w:rsid w:val="002B6A59"/>
    <w:rsid w:val="002B6A93"/>
    <w:rsid w:val="002B6D13"/>
    <w:rsid w:val="002B6D2A"/>
    <w:rsid w:val="002B70FC"/>
    <w:rsid w:val="002B727B"/>
    <w:rsid w:val="002B75CC"/>
    <w:rsid w:val="002B76DD"/>
    <w:rsid w:val="002B7A8D"/>
    <w:rsid w:val="002B7B29"/>
    <w:rsid w:val="002B7EE9"/>
    <w:rsid w:val="002B7F04"/>
    <w:rsid w:val="002C0212"/>
    <w:rsid w:val="002C028D"/>
    <w:rsid w:val="002C034B"/>
    <w:rsid w:val="002C0741"/>
    <w:rsid w:val="002C07E7"/>
    <w:rsid w:val="002C0A7E"/>
    <w:rsid w:val="002C0CF3"/>
    <w:rsid w:val="002C14FD"/>
    <w:rsid w:val="002C1741"/>
    <w:rsid w:val="002C2540"/>
    <w:rsid w:val="002C2638"/>
    <w:rsid w:val="002C279F"/>
    <w:rsid w:val="002C27CE"/>
    <w:rsid w:val="002C2894"/>
    <w:rsid w:val="002C3188"/>
    <w:rsid w:val="002C3268"/>
    <w:rsid w:val="002C347D"/>
    <w:rsid w:val="002C3551"/>
    <w:rsid w:val="002C410F"/>
    <w:rsid w:val="002C427D"/>
    <w:rsid w:val="002C448D"/>
    <w:rsid w:val="002C4508"/>
    <w:rsid w:val="002C456E"/>
    <w:rsid w:val="002C470C"/>
    <w:rsid w:val="002C481E"/>
    <w:rsid w:val="002C4A7F"/>
    <w:rsid w:val="002C4A9B"/>
    <w:rsid w:val="002C4D8F"/>
    <w:rsid w:val="002C4E58"/>
    <w:rsid w:val="002C4F68"/>
    <w:rsid w:val="002C53F1"/>
    <w:rsid w:val="002C553E"/>
    <w:rsid w:val="002C5972"/>
    <w:rsid w:val="002C5C76"/>
    <w:rsid w:val="002C5E26"/>
    <w:rsid w:val="002C5E3F"/>
    <w:rsid w:val="002C657E"/>
    <w:rsid w:val="002C6798"/>
    <w:rsid w:val="002C6B22"/>
    <w:rsid w:val="002C6B30"/>
    <w:rsid w:val="002C6D5F"/>
    <w:rsid w:val="002C755B"/>
    <w:rsid w:val="002C767F"/>
    <w:rsid w:val="002C7B2B"/>
    <w:rsid w:val="002C7C8C"/>
    <w:rsid w:val="002C7D22"/>
    <w:rsid w:val="002C7FF3"/>
    <w:rsid w:val="002D087B"/>
    <w:rsid w:val="002D0A0A"/>
    <w:rsid w:val="002D0BCE"/>
    <w:rsid w:val="002D0C99"/>
    <w:rsid w:val="002D0F7B"/>
    <w:rsid w:val="002D10C9"/>
    <w:rsid w:val="002D143B"/>
    <w:rsid w:val="002D16C6"/>
    <w:rsid w:val="002D175B"/>
    <w:rsid w:val="002D179F"/>
    <w:rsid w:val="002D1D27"/>
    <w:rsid w:val="002D2365"/>
    <w:rsid w:val="002D282D"/>
    <w:rsid w:val="002D2DC6"/>
    <w:rsid w:val="002D2F82"/>
    <w:rsid w:val="002D3A20"/>
    <w:rsid w:val="002D4652"/>
    <w:rsid w:val="002D4919"/>
    <w:rsid w:val="002D4A80"/>
    <w:rsid w:val="002D4AFE"/>
    <w:rsid w:val="002D4B7F"/>
    <w:rsid w:val="002D4C89"/>
    <w:rsid w:val="002D4CA5"/>
    <w:rsid w:val="002D4F2F"/>
    <w:rsid w:val="002D4F67"/>
    <w:rsid w:val="002D5055"/>
    <w:rsid w:val="002D50D2"/>
    <w:rsid w:val="002D5209"/>
    <w:rsid w:val="002D5284"/>
    <w:rsid w:val="002D5562"/>
    <w:rsid w:val="002D57E8"/>
    <w:rsid w:val="002D5832"/>
    <w:rsid w:val="002D5960"/>
    <w:rsid w:val="002D59FB"/>
    <w:rsid w:val="002D5DDD"/>
    <w:rsid w:val="002D6544"/>
    <w:rsid w:val="002D6ABA"/>
    <w:rsid w:val="002D6BCF"/>
    <w:rsid w:val="002D7162"/>
    <w:rsid w:val="002D722B"/>
    <w:rsid w:val="002D72B1"/>
    <w:rsid w:val="002D7540"/>
    <w:rsid w:val="002D7705"/>
    <w:rsid w:val="002D7C8F"/>
    <w:rsid w:val="002E018C"/>
    <w:rsid w:val="002E02E5"/>
    <w:rsid w:val="002E040F"/>
    <w:rsid w:val="002E061B"/>
    <w:rsid w:val="002E0879"/>
    <w:rsid w:val="002E1086"/>
    <w:rsid w:val="002E1100"/>
    <w:rsid w:val="002E11EB"/>
    <w:rsid w:val="002E14DD"/>
    <w:rsid w:val="002E15EE"/>
    <w:rsid w:val="002E1622"/>
    <w:rsid w:val="002E16DE"/>
    <w:rsid w:val="002E173F"/>
    <w:rsid w:val="002E1DDD"/>
    <w:rsid w:val="002E1E6C"/>
    <w:rsid w:val="002E1E8E"/>
    <w:rsid w:val="002E2005"/>
    <w:rsid w:val="002E2279"/>
    <w:rsid w:val="002E241C"/>
    <w:rsid w:val="002E2673"/>
    <w:rsid w:val="002E272E"/>
    <w:rsid w:val="002E28A5"/>
    <w:rsid w:val="002E29A0"/>
    <w:rsid w:val="002E2BE9"/>
    <w:rsid w:val="002E2E41"/>
    <w:rsid w:val="002E2F25"/>
    <w:rsid w:val="002E2F85"/>
    <w:rsid w:val="002E2FC1"/>
    <w:rsid w:val="002E34FE"/>
    <w:rsid w:val="002E352C"/>
    <w:rsid w:val="002E3AA0"/>
    <w:rsid w:val="002E3B1A"/>
    <w:rsid w:val="002E3BD7"/>
    <w:rsid w:val="002E407E"/>
    <w:rsid w:val="002E4880"/>
    <w:rsid w:val="002E4B8D"/>
    <w:rsid w:val="002E4D02"/>
    <w:rsid w:val="002E5378"/>
    <w:rsid w:val="002E55A2"/>
    <w:rsid w:val="002E5739"/>
    <w:rsid w:val="002E5A41"/>
    <w:rsid w:val="002E6440"/>
    <w:rsid w:val="002E6448"/>
    <w:rsid w:val="002E6A5B"/>
    <w:rsid w:val="002E71D3"/>
    <w:rsid w:val="002E72B6"/>
    <w:rsid w:val="002E73B5"/>
    <w:rsid w:val="002E7660"/>
    <w:rsid w:val="002E7B67"/>
    <w:rsid w:val="002E7E7F"/>
    <w:rsid w:val="002F019B"/>
    <w:rsid w:val="002F037C"/>
    <w:rsid w:val="002F08D2"/>
    <w:rsid w:val="002F0C8B"/>
    <w:rsid w:val="002F1791"/>
    <w:rsid w:val="002F17DE"/>
    <w:rsid w:val="002F211E"/>
    <w:rsid w:val="002F2238"/>
    <w:rsid w:val="002F2502"/>
    <w:rsid w:val="002F2B8F"/>
    <w:rsid w:val="002F2C20"/>
    <w:rsid w:val="002F2CEF"/>
    <w:rsid w:val="002F2D90"/>
    <w:rsid w:val="002F3487"/>
    <w:rsid w:val="002F3A50"/>
    <w:rsid w:val="002F3AEA"/>
    <w:rsid w:val="002F4090"/>
    <w:rsid w:val="002F4302"/>
    <w:rsid w:val="002F444D"/>
    <w:rsid w:val="002F4463"/>
    <w:rsid w:val="002F48A3"/>
    <w:rsid w:val="002F48FD"/>
    <w:rsid w:val="002F4A4C"/>
    <w:rsid w:val="002F4A63"/>
    <w:rsid w:val="002F4B15"/>
    <w:rsid w:val="002F4C00"/>
    <w:rsid w:val="002F4CD4"/>
    <w:rsid w:val="002F4DE5"/>
    <w:rsid w:val="002F4DF1"/>
    <w:rsid w:val="002F4E4C"/>
    <w:rsid w:val="002F4EDB"/>
    <w:rsid w:val="002F5172"/>
    <w:rsid w:val="002F542E"/>
    <w:rsid w:val="002F58B3"/>
    <w:rsid w:val="002F59F1"/>
    <w:rsid w:val="002F5AB3"/>
    <w:rsid w:val="002F5EED"/>
    <w:rsid w:val="002F6547"/>
    <w:rsid w:val="002F6707"/>
    <w:rsid w:val="002F6E7C"/>
    <w:rsid w:val="002F70C3"/>
    <w:rsid w:val="002F72FD"/>
    <w:rsid w:val="002F7510"/>
    <w:rsid w:val="002F7833"/>
    <w:rsid w:val="002F7A78"/>
    <w:rsid w:val="002F7A84"/>
    <w:rsid w:val="002F7E29"/>
    <w:rsid w:val="002F7E3E"/>
    <w:rsid w:val="00300257"/>
    <w:rsid w:val="00300433"/>
    <w:rsid w:val="0030063E"/>
    <w:rsid w:val="00300A06"/>
    <w:rsid w:val="00300A1F"/>
    <w:rsid w:val="00300E7F"/>
    <w:rsid w:val="00301409"/>
    <w:rsid w:val="00301959"/>
    <w:rsid w:val="00301EFA"/>
    <w:rsid w:val="00302332"/>
    <w:rsid w:val="003023C5"/>
    <w:rsid w:val="003028B9"/>
    <w:rsid w:val="003029AD"/>
    <w:rsid w:val="00302CD3"/>
    <w:rsid w:val="00302D5C"/>
    <w:rsid w:val="003031DA"/>
    <w:rsid w:val="0030385E"/>
    <w:rsid w:val="003038CB"/>
    <w:rsid w:val="00303904"/>
    <w:rsid w:val="00303A47"/>
    <w:rsid w:val="00303E4F"/>
    <w:rsid w:val="00304479"/>
    <w:rsid w:val="003044EF"/>
    <w:rsid w:val="0030450E"/>
    <w:rsid w:val="00304CD1"/>
    <w:rsid w:val="00304EC9"/>
    <w:rsid w:val="00304EE3"/>
    <w:rsid w:val="00304F72"/>
    <w:rsid w:val="00305030"/>
    <w:rsid w:val="003054A2"/>
    <w:rsid w:val="00305699"/>
    <w:rsid w:val="0030578C"/>
    <w:rsid w:val="00305C7A"/>
    <w:rsid w:val="00305CAE"/>
    <w:rsid w:val="00305E70"/>
    <w:rsid w:val="003062BA"/>
    <w:rsid w:val="0030648A"/>
    <w:rsid w:val="003066E3"/>
    <w:rsid w:val="003068AA"/>
    <w:rsid w:val="00306B07"/>
    <w:rsid w:val="00306F6B"/>
    <w:rsid w:val="00307569"/>
    <w:rsid w:val="0031040B"/>
    <w:rsid w:val="003105E1"/>
    <w:rsid w:val="00310686"/>
    <w:rsid w:val="00310BB0"/>
    <w:rsid w:val="00310C25"/>
    <w:rsid w:val="00310F83"/>
    <w:rsid w:val="00310FD8"/>
    <w:rsid w:val="00311130"/>
    <w:rsid w:val="003111C1"/>
    <w:rsid w:val="00311200"/>
    <w:rsid w:val="00311305"/>
    <w:rsid w:val="003113B1"/>
    <w:rsid w:val="0031173D"/>
    <w:rsid w:val="00311857"/>
    <w:rsid w:val="00311B59"/>
    <w:rsid w:val="00311CEE"/>
    <w:rsid w:val="00311D14"/>
    <w:rsid w:val="00311DBC"/>
    <w:rsid w:val="003124A7"/>
    <w:rsid w:val="003125A4"/>
    <w:rsid w:val="00312743"/>
    <w:rsid w:val="00312E46"/>
    <w:rsid w:val="00312EF8"/>
    <w:rsid w:val="00312F39"/>
    <w:rsid w:val="00312F97"/>
    <w:rsid w:val="0031469B"/>
    <w:rsid w:val="003146B2"/>
    <w:rsid w:val="00314DB7"/>
    <w:rsid w:val="00314DF4"/>
    <w:rsid w:val="00314E6D"/>
    <w:rsid w:val="00314F4C"/>
    <w:rsid w:val="00315017"/>
    <w:rsid w:val="0031524C"/>
    <w:rsid w:val="003154F0"/>
    <w:rsid w:val="00315756"/>
    <w:rsid w:val="003157EE"/>
    <w:rsid w:val="00315BA5"/>
    <w:rsid w:val="00316018"/>
    <w:rsid w:val="0031631E"/>
    <w:rsid w:val="0031632E"/>
    <w:rsid w:val="0031664F"/>
    <w:rsid w:val="0031669F"/>
    <w:rsid w:val="00316842"/>
    <w:rsid w:val="0031690C"/>
    <w:rsid w:val="00316A23"/>
    <w:rsid w:val="0031703E"/>
    <w:rsid w:val="00317155"/>
    <w:rsid w:val="003173CE"/>
    <w:rsid w:val="00317EBE"/>
    <w:rsid w:val="00320459"/>
    <w:rsid w:val="00320AE7"/>
    <w:rsid w:val="00320B8A"/>
    <w:rsid w:val="0032142D"/>
    <w:rsid w:val="00321B32"/>
    <w:rsid w:val="0032202F"/>
    <w:rsid w:val="003220DC"/>
    <w:rsid w:val="00322130"/>
    <w:rsid w:val="003221F2"/>
    <w:rsid w:val="00322EBD"/>
    <w:rsid w:val="00323F04"/>
    <w:rsid w:val="00323FAB"/>
    <w:rsid w:val="00323FE8"/>
    <w:rsid w:val="00324538"/>
    <w:rsid w:val="003248D3"/>
    <w:rsid w:val="00324937"/>
    <w:rsid w:val="00325014"/>
    <w:rsid w:val="0032504B"/>
    <w:rsid w:val="00325093"/>
    <w:rsid w:val="003250FB"/>
    <w:rsid w:val="00325C68"/>
    <w:rsid w:val="00325CEB"/>
    <w:rsid w:val="00325D20"/>
    <w:rsid w:val="00325D3F"/>
    <w:rsid w:val="00325F3C"/>
    <w:rsid w:val="00326129"/>
    <w:rsid w:val="003263BB"/>
    <w:rsid w:val="003267B9"/>
    <w:rsid w:val="00326A36"/>
    <w:rsid w:val="00326EBB"/>
    <w:rsid w:val="003276D8"/>
    <w:rsid w:val="0032773F"/>
    <w:rsid w:val="00327B03"/>
    <w:rsid w:val="00327D7F"/>
    <w:rsid w:val="00327EF9"/>
    <w:rsid w:val="00327FCD"/>
    <w:rsid w:val="00330015"/>
    <w:rsid w:val="00330243"/>
    <w:rsid w:val="003303B8"/>
    <w:rsid w:val="0033106C"/>
    <w:rsid w:val="003310C2"/>
    <w:rsid w:val="0033115B"/>
    <w:rsid w:val="003313BA"/>
    <w:rsid w:val="0033192A"/>
    <w:rsid w:val="0033192E"/>
    <w:rsid w:val="00331C11"/>
    <w:rsid w:val="00331FDA"/>
    <w:rsid w:val="0033206A"/>
    <w:rsid w:val="00332326"/>
    <w:rsid w:val="003324CA"/>
    <w:rsid w:val="00332DD8"/>
    <w:rsid w:val="00332E3C"/>
    <w:rsid w:val="0033355F"/>
    <w:rsid w:val="003335F8"/>
    <w:rsid w:val="0033381E"/>
    <w:rsid w:val="00333865"/>
    <w:rsid w:val="00333DA6"/>
    <w:rsid w:val="00333FE5"/>
    <w:rsid w:val="00334006"/>
    <w:rsid w:val="0033480B"/>
    <w:rsid w:val="003348EF"/>
    <w:rsid w:val="00334918"/>
    <w:rsid w:val="003349E0"/>
    <w:rsid w:val="00334C6C"/>
    <w:rsid w:val="00334CA1"/>
    <w:rsid w:val="00334CBA"/>
    <w:rsid w:val="00334D33"/>
    <w:rsid w:val="003350FF"/>
    <w:rsid w:val="00335620"/>
    <w:rsid w:val="003358E0"/>
    <w:rsid w:val="003359A3"/>
    <w:rsid w:val="00335AAC"/>
    <w:rsid w:val="00335C0D"/>
    <w:rsid w:val="00335D81"/>
    <w:rsid w:val="00335E0D"/>
    <w:rsid w:val="003361E9"/>
    <w:rsid w:val="0033626C"/>
    <w:rsid w:val="00336AB8"/>
    <w:rsid w:val="003370EF"/>
    <w:rsid w:val="0033741E"/>
    <w:rsid w:val="00337613"/>
    <w:rsid w:val="00337A5E"/>
    <w:rsid w:val="0034020B"/>
    <w:rsid w:val="00340311"/>
    <w:rsid w:val="0034083A"/>
    <w:rsid w:val="003408CD"/>
    <w:rsid w:val="00340E16"/>
    <w:rsid w:val="0034157C"/>
    <w:rsid w:val="00341C62"/>
    <w:rsid w:val="00341CEA"/>
    <w:rsid w:val="00341F00"/>
    <w:rsid w:val="003423FE"/>
    <w:rsid w:val="00342449"/>
    <w:rsid w:val="00342669"/>
    <w:rsid w:val="003426A0"/>
    <w:rsid w:val="003426C1"/>
    <w:rsid w:val="003427F4"/>
    <w:rsid w:val="00342D69"/>
    <w:rsid w:val="003433C2"/>
    <w:rsid w:val="003436E2"/>
    <w:rsid w:val="00343CBF"/>
    <w:rsid w:val="00343E38"/>
    <w:rsid w:val="0034430F"/>
    <w:rsid w:val="0034449C"/>
    <w:rsid w:val="0034456D"/>
    <w:rsid w:val="00344CCB"/>
    <w:rsid w:val="00344D69"/>
    <w:rsid w:val="00345BB6"/>
    <w:rsid w:val="00345CDD"/>
    <w:rsid w:val="00345FF9"/>
    <w:rsid w:val="003460D6"/>
    <w:rsid w:val="0034613F"/>
    <w:rsid w:val="0034656F"/>
    <w:rsid w:val="0034658F"/>
    <w:rsid w:val="0034670C"/>
    <w:rsid w:val="003468B8"/>
    <w:rsid w:val="00346977"/>
    <w:rsid w:val="00346BAD"/>
    <w:rsid w:val="00346DC3"/>
    <w:rsid w:val="00347778"/>
    <w:rsid w:val="003478F5"/>
    <w:rsid w:val="0034795A"/>
    <w:rsid w:val="003479B9"/>
    <w:rsid w:val="003479CB"/>
    <w:rsid w:val="00347B6C"/>
    <w:rsid w:val="00347EAE"/>
    <w:rsid w:val="003501F9"/>
    <w:rsid w:val="0035071D"/>
    <w:rsid w:val="003508AD"/>
    <w:rsid w:val="00350BB7"/>
    <w:rsid w:val="00350CA3"/>
    <w:rsid w:val="00350FEE"/>
    <w:rsid w:val="00351092"/>
    <w:rsid w:val="00351810"/>
    <w:rsid w:val="00351BE3"/>
    <w:rsid w:val="003526CE"/>
    <w:rsid w:val="0035289C"/>
    <w:rsid w:val="00352969"/>
    <w:rsid w:val="00352B34"/>
    <w:rsid w:val="00352D6C"/>
    <w:rsid w:val="00352F1B"/>
    <w:rsid w:val="00352FDC"/>
    <w:rsid w:val="003535C0"/>
    <w:rsid w:val="00353D8F"/>
    <w:rsid w:val="003542F2"/>
    <w:rsid w:val="0035462E"/>
    <w:rsid w:val="00354768"/>
    <w:rsid w:val="0035497B"/>
    <w:rsid w:val="00354ADE"/>
    <w:rsid w:val="0035532D"/>
    <w:rsid w:val="00355782"/>
    <w:rsid w:val="003557B4"/>
    <w:rsid w:val="00356104"/>
    <w:rsid w:val="00356C2F"/>
    <w:rsid w:val="00356DAD"/>
    <w:rsid w:val="0035728D"/>
    <w:rsid w:val="0035736E"/>
    <w:rsid w:val="00357459"/>
    <w:rsid w:val="00357634"/>
    <w:rsid w:val="00357675"/>
    <w:rsid w:val="00360513"/>
    <w:rsid w:val="00360532"/>
    <w:rsid w:val="0036059B"/>
    <w:rsid w:val="0036062B"/>
    <w:rsid w:val="00360659"/>
    <w:rsid w:val="003607A3"/>
    <w:rsid w:val="003607D7"/>
    <w:rsid w:val="003609F7"/>
    <w:rsid w:val="00360B4B"/>
    <w:rsid w:val="00360EC8"/>
    <w:rsid w:val="00361435"/>
    <w:rsid w:val="00361473"/>
    <w:rsid w:val="00361788"/>
    <w:rsid w:val="00361930"/>
    <w:rsid w:val="00361C44"/>
    <w:rsid w:val="003625AD"/>
    <w:rsid w:val="003626A8"/>
    <w:rsid w:val="00362A60"/>
    <w:rsid w:val="00362BD2"/>
    <w:rsid w:val="00362C2E"/>
    <w:rsid w:val="00362D04"/>
    <w:rsid w:val="00363096"/>
    <w:rsid w:val="00363482"/>
    <w:rsid w:val="0036351D"/>
    <w:rsid w:val="00363675"/>
    <w:rsid w:val="003637F6"/>
    <w:rsid w:val="00363AFF"/>
    <w:rsid w:val="00364023"/>
    <w:rsid w:val="00364132"/>
    <w:rsid w:val="0036426B"/>
    <w:rsid w:val="0036460E"/>
    <w:rsid w:val="00364AE5"/>
    <w:rsid w:val="00364B5B"/>
    <w:rsid w:val="00364D22"/>
    <w:rsid w:val="00364E4F"/>
    <w:rsid w:val="00365169"/>
    <w:rsid w:val="0036522C"/>
    <w:rsid w:val="0036548D"/>
    <w:rsid w:val="00365777"/>
    <w:rsid w:val="00365B3B"/>
    <w:rsid w:val="00365BCB"/>
    <w:rsid w:val="0036601F"/>
    <w:rsid w:val="0036640B"/>
    <w:rsid w:val="0036641E"/>
    <w:rsid w:val="003666C4"/>
    <w:rsid w:val="003667C5"/>
    <w:rsid w:val="0036684F"/>
    <w:rsid w:val="00366974"/>
    <w:rsid w:val="00367075"/>
    <w:rsid w:val="0036751B"/>
    <w:rsid w:val="00367690"/>
    <w:rsid w:val="00367C86"/>
    <w:rsid w:val="00367EDC"/>
    <w:rsid w:val="00367EDE"/>
    <w:rsid w:val="00367FA2"/>
    <w:rsid w:val="0037010D"/>
    <w:rsid w:val="00370146"/>
    <w:rsid w:val="003703CA"/>
    <w:rsid w:val="00370CDE"/>
    <w:rsid w:val="00370CF7"/>
    <w:rsid w:val="003710AC"/>
    <w:rsid w:val="003712E3"/>
    <w:rsid w:val="003718DF"/>
    <w:rsid w:val="00371C21"/>
    <w:rsid w:val="003720AD"/>
    <w:rsid w:val="00372218"/>
    <w:rsid w:val="00372267"/>
    <w:rsid w:val="003723B9"/>
    <w:rsid w:val="00372B4A"/>
    <w:rsid w:val="003731D3"/>
    <w:rsid w:val="0037346D"/>
    <w:rsid w:val="00373574"/>
    <w:rsid w:val="00373DE6"/>
    <w:rsid w:val="00374467"/>
    <w:rsid w:val="00374875"/>
    <w:rsid w:val="003748DF"/>
    <w:rsid w:val="00375108"/>
    <w:rsid w:val="00375253"/>
    <w:rsid w:val="003759B3"/>
    <w:rsid w:val="003762D1"/>
    <w:rsid w:val="00376725"/>
    <w:rsid w:val="00376B8C"/>
    <w:rsid w:val="00377086"/>
    <w:rsid w:val="00377AC5"/>
    <w:rsid w:val="00377C74"/>
    <w:rsid w:val="00380411"/>
    <w:rsid w:val="00380482"/>
    <w:rsid w:val="00380943"/>
    <w:rsid w:val="00380CA3"/>
    <w:rsid w:val="00380CFE"/>
    <w:rsid w:val="00380D90"/>
    <w:rsid w:val="00380FB1"/>
    <w:rsid w:val="003812BA"/>
    <w:rsid w:val="00381587"/>
    <w:rsid w:val="003818FB"/>
    <w:rsid w:val="00381B7C"/>
    <w:rsid w:val="00381D64"/>
    <w:rsid w:val="00381DB7"/>
    <w:rsid w:val="003820A3"/>
    <w:rsid w:val="00382216"/>
    <w:rsid w:val="0038237B"/>
    <w:rsid w:val="0038297C"/>
    <w:rsid w:val="00382F7F"/>
    <w:rsid w:val="003830E7"/>
    <w:rsid w:val="0038320E"/>
    <w:rsid w:val="00383432"/>
    <w:rsid w:val="00383571"/>
    <w:rsid w:val="00383B7A"/>
    <w:rsid w:val="00383EA4"/>
    <w:rsid w:val="0038485E"/>
    <w:rsid w:val="003848A4"/>
    <w:rsid w:val="003848F9"/>
    <w:rsid w:val="00384A94"/>
    <w:rsid w:val="00384CAC"/>
    <w:rsid w:val="00384DBF"/>
    <w:rsid w:val="00385043"/>
    <w:rsid w:val="00385D57"/>
    <w:rsid w:val="00385F79"/>
    <w:rsid w:val="00386011"/>
    <w:rsid w:val="003861E5"/>
    <w:rsid w:val="00386480"/>
    <w:rsid w:val="003865B4"/>
    <w:rsid w:val="00387416"/>
    <w:rsid w:val="00387517"/>
    <w:rsid w:val="00387611"/>
    <w:rsid w:val="003876C5"/>
    <w:rsid w:val="00387979"/>
    <w:rsid w:val="00387BA4"/>
    <w:rsid w:val="00387E43"/>
    <w:rsid w:val="003901E2"/>
    <w:rsid w:val="003901F4"/>
    <w:rsid w:val="0039045B"/>
    <w:rsid w:val="003904A4"/>
    <w:rsid w:val="00390640"/>
    <w:rsid w:val="00391399"/>
    <w:rsid w:val="0039140D"/>
    <w:rsid w:val="003914CC"/>
    <w:rsid w:val="00391CB4"/>
    <w:rsid w:val="00391CF7"/>
    <w:rsid w:val="00391FDE"/>
    <w:rsid w:val="003920F0"/>
    <w:rsid w:val="003922E6"/>
    <w:rsid w:val="003929E2"/>
    <w:rsid w:val="00392F02"/>
    <w:rsid w:val="00393306"/>
    <w:rsid w:val="0039354A"/>
    <w:rsid w:val="003936E9"/>
    <w:rsid w:val="00393C9D"/>
    <w:rsid w:val="00393D98"/>
    <w:rsid w:val="00393DD3"/>
    <w:rsid w:val="00394151"/>
    <w:rsid w:val="00394216"/>
    <w:rsid w:val="0039462F"/>
    <w:rsid w:val="00394CC9"/>
    <w:rsid w:val="0039533D"/>
    <w:rsid w:val="003956C0"/>
    <w:rsid w:val="003957B9"/>
    <w:rsid w:val="003957E5"/>
    <w:rsid w:val="003959B1"/>
    <w:rsid w:val="003960E5"/>
    <w:rsid w:val="003961A7"/>
    <w:rsid w:val="0039620C"/>
    <w:rsid w:val="00396303"/>
    <w:rsid w:val="003963B5"/>
    <w:rsid w:val="003964AE"/>
    <w:rsid w:val="003968C5"/>
    <w:rsid w:val="003969AC"/>
    <w:rsid w:val="00396FEC"/>
    <w:rsid w:val="003970A7"/>
    <w:rsid w:val="003970FF"/>
    <w:rsid w:val="00397E83"/>
    <w:rsid w:val="00397F87"/>
    <w:rsid w:val="003A0414"/>
    <w:rsid w:val="003A0454"/>
    <w:rsid w:val="003A06B7"/>
    <w:rsid w:val="003A0A1D"/>
    <w:rsid w:val="003A0B3C"/>
    <w:rsid w:val="003A123C"/>
    <w:rsid w:val="003A196D"/>
    <w:rsid w:val="003A1DD4"/>
    <w:rsid w:val="003A2372"/>
    <w:rsid w:val="003A249A"/>
    <w:rsid w:val="003A2B68"/>
    <w:rsid w:val="003A3116"/>
    <w:rsid w:val="003A3229"/>
    <w:rsid w:val="003A3418"/>
    <w:rsid w:val="003A3425"/>
    <w:rsid w:val="003A3863"/>
    <w:rsid w:val="003A3A50"/>
    <w:rsid w:val="003A4200"/>
    <w:rsid w:val="003A4295"/>
    <w:rsid w:val="003A42E7"/>
    <w:rsid w:val="003A47FD"/>
    <w:rsid w:val="003A480B"/>
    <w:rsid w:val="003A4826"/>
    <w:rsid w:val="003A494A"/>
    <w:rsid w:val="003A4B85"/>
    <w:rsid w:val="003A4ED5"/>
    <w:rsid w:val="003A4F38"/>
    <w:rsid w:val="003A5494"/>
    <w:rsid w:val="003A5A99"/>
    <w:rsid w:val="003A5AA8"/>
    <w:rsid w:val="003A60F9"/>
    <w:rsid w:val="003A6236"/>
    <w:rsid w:val="003A6424"/>
    <w:rsid w:val="003A655B"/>
    <w:rsid w:val="003A6724"/>
    <w:rsid w:val="003A6A23"/>
    <w:rsid w:val="003A6B12"/>
    <w:rsid w:val="003A6B29"/>
    <w:rsid w:val="003A6FE3"/>
    <w:rsid w:val="003A73DF"/>
    <w:rsid w:val="003A791F"/>
    <w:rsid w:val="003A79BE"/>
    <w:rsid w:val="003A7A72"/>
    <w:rsid w:val="003A7B83"/>
    <w:rsid w:val="003A7BFB"/>
    <w:rsid w:val="003A7F46"/>
    <w:rsid w:val="003B048E"/>
    <w:rsid w:val="003B0495"/>
    <w:rsid w:val="003B0606"/>
    <w:rsid w:val="003B086C"/>
    <w:rsid w:val="003B0955"/>
    <w:rsid w:val="003B0C9D"/>
    <w:rsid w:val="003B0ECE"/>
    <w:rsid w:val="003B122B"/>
    <w:rsid w:val="003B122E"/>
    <w:rsid w:val="003B15E2"/>
    <w:rsid w:val="003B1819"/>
    <w:rsid w:val="003B2064"/>
    <w:rsid w:val="003B2358"/>
    <w:rsid w:val="003B2DF9"/>
    <w:rsid w:val="003B2E80"/>
    <w:rsid w:val="003B38AF"/>
    <w:rsid w:val="003B3B01"/>
    <w:rsid w:val="003B3BF9"/>
    <w:rsid w:val="003B3C00"/>
    <w:rsid w:val="003B3C0F"/>
    <w:rsid w:val="003B3D77"/>
    <w:rsid w:val="003B42C8"/>
    <w:rsid w:val="003B4797"/>
    <w:rsid w:val="003B4AD3"/>
    <w:rsid w:val="003B4BF8"/>
    <w:rsid w:val="003B5163"/>
    <w:rsid w:val="003B532F"/>
    <w:rsid w:val="003B53D8"/>
    <w:rsid w:val="003B5714"/>
    <w:rsid w:val="003B5754"/>
    <w:rsid w:val="003B579D"/>
    <w:rsid w:val="003B5C4A"/>
    <w:rsid w:val="003B5CA2"/>
    <w:rsid w:val="003B5F4D"/>
    <w:rsid w:val="003B659F"/>
    <w:rsid w:val="003B6700"/>
    <w:rsid w:val="003B71A2"/>
    <w:rsid w:val="003B73B3"/>
    <w:rsid w:val="003B7469"/>
    <w:rsid w:val="003B79ED"/>
    <w:rsid w:val="003C012F"/>
    <w:rsid w:val="003C06DA"/>
    <w:rsid w:val="003C0B0A"/>
    <w:rsid w:val="003C0C82"/>
    <w:rsid w:val="003C0CF0"/>
    <w:rsid w:val="003C0D90"/>
    <w:rsid w:val="003C1254"/>
    <w:rsid w:val="003C1466"/>
    <w:rsid w:val="003C1867"/>
    <w:rsid w:val="003C1FA5"/>
    <w:rsid w:val="003C1FB5"/>
    <w:rsid w:val="003C1FE3"/>
    <w:rsid w:val="003C23CD"/>
    <w:rsid w:val="003C246E"/>
    <w:rsid w:val="003C26FD"/>
    <w:rsid w:val="003C27E1"/>
    <w:rsid w:val="003C28EE"/>
    <w:rsid w:val="003C2936"/>
    <w:rsid w:val="003C296A"/>
    <w:rsid w:val="003C2A44"/>
    <w:rsid w:val="003C2B55"/>
    <w:rsid w:val="003C2BFA"/>
    <w:rsid w:val="003C2F7F"/>
    <w:rsid w:val="003C3121"/>
    <w:rsid w:val="003C33E2"/>
    <w:rsid w:val="003C37C2"/>
    <w:rsid w:val="003C3B5E"/>
    <w:rsid w:val="003C3C5E"/>
    <w:rsid w:val="003C3DBA"/>
    <w:rsid w:val="003C40BC"/>
    <w:rsid w:val="003C4429"/>
    <w:rsid w:val="003C4535"/>
    <w:rsid w:val="003C4595"/>
    <w:rsid w:val="003C4768"/>
    <w:rsid w:val="003C48C0"/>
    <w:rsid w:val="003C4DD8"/>
    <w:rsid w:val="003C4E3D"/>
    <w:rsid w:val="003C51B6"/>
    <w:rsid w:val="003C5963"/>
    <w:rsid w:val="003C5EA6"/>
    <w:rsid w:val="003C6439"/>
    <w:rsid w:val="003C64EC"/>
    <w:rsid w:val="003C675A"/>
    <w:rsid w:val="003C6D93"/>
    <w:rsid w:val="003C702B"/>
    <w:rsid w:val="003C717E"/>
    <w:rsid w:val="003C73F6"/>
    <w:rsid w:val="003C7753"/>
    <w:rsid w:val="003C786E"/>
    <w:rsid w:val="003C7927"/>
    <w:rsid w:val="003D0020"/>
    <w:rsid w:val="003D020F"/>
    <w:rsid w:val="003D0345"/>
    <w:rsid w:val="003D0655"/>
    <w:rsid w:val="003D1896"/>
    <w:rsid w:val="003D1938"/>
    <w:rsid w:val="003D1991"/>
    <w:rsid w:val="003D1B40"/>
    <w:rsid w:val="003D1CED"/>
    <w:rsid w:val="003D1EFA"/>
    <w:rsid w:val="003D1F4A"/>
    <w:rsid w:val="003D246C"/>
    <w:rsid w:val="003D282E"/>
    <w:rsid w:val="003D294E"/>
    <w:rsid w:val="003D29CF"/>
    <w:rsid w:val="003D2A12"/>
    <w:rsid w:val="003D3513"/>
    <w:rsid w:val="003D36F7"/>
    <w:rsid w:val="003D39C8"/>
    <w:rsid w:val="003D3CEE"/>
    <w:rsid w:val="003D4118"/>
    <w:rsid w:val="003D46D8"/>
    <w:rsid w:val="003D4988"/>
    <w:rsid w:val="003D49D0"/>
    <w:rsid w:val="003D49E8"/>
    <w:rsid w:val="003D504F"/>
    <w:rsid w:val="003D51C9"/>
    <w:rsid w:val="003D6314"/>
    <w:rsid w:val="003D6327"/>
    <w:rsid w:val="003D6919"/>
    <w:rsid w:val="003D6C47"/>
    <w:rsid w:val="003D6D28"/>
    <w:rsid w:val="003D6D63"/>
    <w:rsid w:val="003D6F0B"/>
    <w:rsid w:val="003D75EC"/>
    <w:rsid w:val="003D761C"/>
    <w:rsid w:val="003D7986"/>
    <w:rsid w:val="003D79C7"/>
    <w:rsid w:val="003D7D06"/>
    <w:rsid w:val="003D7E4E"/>
    <w:rsid w:val="003D7FCF"/>
    <w:rsid w:val="003E047D"/>
    <w:rsid w:val="003E0B2D"/>
    <w:rsid w:val="003E0C07"/>
    <w:rsid w:val="003E0CAF"/>
    <w:rsid w:val="003E0CF6"/>
    <w:rsid w:val="003E13F0"/>
    <w:rsid w:val="003E169A"/>
    <w:rsid w:val="003E1A94"/>
    <w:rsid w:val="003E1B49"/>
    <w:rsid w:val="003E1BF8"/>
    <w:rsid w:val="003E1CD4"/>
    <w:rsid w:val="003E1CE1"/>
    <w:rsid w:val="003E1ECA"/>
    <w:rsid w:val="003E206A"/>
    <w:rsid w:val="003E2BEE"/>
    <w:rsid w:val="003E2D5A"/>
    <w:rsid w:val="003E31B0"/>
    <w:rsid w:val="003E31FF"/>
    <w:rsid w:val="003E32CC"/>
    <w:rsid w:val="003E36B5"/>
    <w:rsid w:val="003E38B4"/>
    <w:rsid w:val="003E3A86"/>
    <w:rsid w:val="003E3AC6"/>
    <w:rsid w:val="003E3CD2"/>
    <w:rsid w:val="003E3E67"/>
    <w:rsid w:val="003E4106"/>
    <w:rsid w:val="003E43C5"/>
    <w:rsid w:val="003E47F2"/>
    <w:rsid w:val="003E4844"/>
    <w:rsid w:val="003E48E1"/>
    <w:rsid w:val="003E4905"/>
    <w:rsid w:val="003E4A67"/>
    <w:rsid w:val="003E4B7A"/>
    <w:rsid w:val="003E4CF1"/>
    <w:rsid w:val="003E4DD4"/>
    <w:rsid w:val="003E4F5D"/>
    <w:rsid w:val="003E505F"/>
    <w:rsid w:val="003E5136"/>
    <w:rsid w:val="003E51A0"/>
    <w:rsid w:val="003E51E2"/>
    <w:rsid w:val="003E541C"/>
    <w:rsid w:val="003E59E0"/>
    <w:rsid w:val="003E5D04"/>
    <w:rsid w:val="003E5D0D"/>
    <w:rsid w:val="003E5D45"/>
    <w:rsid w:val="003E5E2E"/>
    <w:rsid w:val="003E6442"/>
    <w:rsid w:val="003E658E"/>
    <w:rsid w:val="003E65BD"/>
    <w:rsid w:val="003E6626"/>
    <w:rsid w:val="003E69B9"/>
    <w:rsid w:val="003E6A4A"/>
    <w:rsid w:val="003E6A67"/>
    <w:rsid w:val="003E7029"/>
    <w:rsid w:val="003E7070"/>
    <w:rsid w:val="003E71E5"/>
    <w:rsid w:val="003E73D1"/>
    <w:rsid w:val="003E74A4"/>
    <w:rsid w:val="003E75CF"/>
    <w:rsid w:val="003E7762"/>
    <w:rsid w:val="003E7A37"/>
    <w:rsid w:val="003E7B06"/>
    <w:rsid w:val="003F0071"/>
    <w:rsid w:val="003F064F"/>
    <w:rsid w:val="003F0668"/>
    <w:rsid w:val="003F066D"/>
    <w:rsid w:val="003F072F"/>
    <w:rsid w:val="003F0962"/>
    <w:rsid w:val="003F0B44"/>
    <w:rsid w:val="003F1282"/>
    <w:rsid w:val="003F131F"/>
    <w:rsid w:val="003F1985"/>
    <w:rsid w:val="003F1A0E"/>
    <w:rsid w:val="003F1CDE"/>
    <w:rsid w:val="003F1CE1"/>
    <w:rsid w:val="003F227B"/>
    <w:rsid w:val="003F235A"/>
    <w:rsid w:val="003F2452"/>
    <w:rsid w:val="003F2557"/>
    <w:rsid w:val="003F27C7"/>
    <w:rsid w:val="003F27D2"/>
    <w:rsid w:val="003F28F9"/>
    <w:rsid w:val="003F2B88"/>
    <w:rsid w:val="003F2DA5"/>
    <w:rsid w:val="003F2E56"/>
    <w:rsid w:val="003F3145"/>
    <w:rsid w:val="003F3C05"/>
    <w:rsid w:val="003F3F5A"/>
    <w:rsid w:val="003F47EF"/>
    <w:rsid w:val="003F4803"/>
    <w:rsid w:val="003F4917"/>
    <w:rsid w:val="003F491F"/>
    <w:rsid w:val="003F4997"/>
    <w:rsid w:val="003F5079"/>
    <w:rsid w:val="003F51C1"/>
    <w:rsid w:val="003F5320"/>
    <w:rsid w:val="003F53DA"/>
    <w:rsid w:val="003F54A4"/>
    <w:rsid w:val="003F54D2"/>
    <w:rsid w:val="003F5778"/>
    <w:rsid w:val="003F5779"/>
    <w:rsid w:val="003F57C2"/>
    <w:rsid w:val="003F5A10"/>
    <w:rsid w:val="003F5ADC"/>
    <w:rsid w:val="003F687F"/>
    <w:rsid w:val="003F759A"/>
    <w:rsid w:val="003F7971"/>
    <w:rsid w:val="003F7CFC"/>
    <w:rsid w:val="0040006B"/>
    <w:rsid w:val="0040013A"/>
    <w:rsid w:val="00400152"/>
    <w:rsid w:val="004001D0"/>
    <w:rsid w:val="004003B1"/>
    <w:rsid w:val="00400473"/>
    <w:rsid w:val="00400946"/>
    <w:rsid w:val="004009AA"/>
    <w:rsid w:val="004009C6"/>
    <w:rsid w:val="00400A74"/>
    <w:rsid w:val="00400A7A"/>
    <w:rsid w:val="00400EC1"/>
    <w:rsid w:val="00401258"/>
    <w:rsid w:val="00401619"/>
    <w:rsid w:val="00401A27"/>
    <w:rsid w:val="004020C5"/>
    <w:rsid w:val="0040274D"/>
    <w:rsid w:val="00402A07"/>
    <w:rsid w:val="00402A31"/>
    <w:rsid w:val="00402E88"/>
    <w:rsid w:val="00402FB1"/>
    <w:rsid w:val="00403134"/>
    <w:rsid w:val="00403521"/>
    <w:rsid w:val="004037F0"/>
    <w:rsid w:val="00403F04"/>
    <w:rsid w:val="00403F22"/>
    <w:rsid w:val="004045B3"/>
    <w:rsid w:val="0040551A"/>
    <w:rsid w:val="004056A3"/>
    <w:rsid w:val="00405749"/>
    <w:rsid w:val="004057BD"/>
    <w:rsid w:val="0040580A"/>
    <w:rsid w:val="004059C5"/>
    <w:rsid w:val="004059F0"/>
    <w:rsid w:val="00405BEB"/>
    <w:rsid w:val="00405C5B"/>
    <w:rsid w:val="00405F8D"/>
    <w:rsid w:val="0040605F"/>
    <w:rsid w:val="00406103"/>
    <w:rsid w:val="004061DD"/>
    <w:rsid w:val="004061F6"/>
    <w:rsid w:val="00406FFD"/>
    <w:rsid w:val="004073F3"/>
    <w:rsid w:val="004079A4"/>
    <w:rsid w:val="00407A40"/>
    <w:rsid w:val="00407F6C"/>
    <w:rsid w:val="00407FB8"/>
    <w:rsid w:val="00410041"/>
    <w:rsid w:val="0041007C"/>
    <w:rsid w:val="004101AA"/>
    <w:rsid w:val="00410325"/>
    <w:rsid w:val="004105DB"/>
    <w:rsid w:val="00410661"/>
    <w:rsid w:val="004115DE"/>
    <w:rsid w:val="0041175C"/>
    <w:rsid w:val="00411B4F"/>
    <w:rsid w:val="00411DE9"/>
    <w:rsid w:val="0041220F"/>
    <w:rsid w:val="004128A9"/>
    <w:rsid w:val="00412AAB"/>
    <w:rsid w:val="00412D79"/>
    <w:rsid w:val="0041320A"/>
    <w:rsid w:val="004136AC"/>
    <w:rsid w:val="0041463B"/>
    <w:rsid w:val="004148FF"/>
    <w:rsid w:val="00414A38"/>
    <w:rsid w:val="00414B8E"/>
    <w:rsid w:val="00414BD6"/>
    <w:rsid w:val="00415165"/>
    <w:rsid w:val="00415201"/>
    <w:rsid w:val="00415A79"/>
    <w:rsid w:val="00415E64"/>
    <w:rsid w:val="00416125"/>
    <w:rsid w:val="004169A2"/>
    <w:rsid w:val="004169B3"/>
    <w:rsid w:val="00416B73"/>
    <w:rsid w:val="00416C0E"/>
    <w:rsid w:val="00416CDD"/>
    <w:rsid w:val="00416EE8"/>
    <w:rsid w:val="0041712F"/>
    <w:rsid w:val="00417597"/>
    <w:rsid w:val="004177CD"/>
    <w:rsid w:val="00417974"/>
    <w:rsid w:val="00417A99"/>
    <w:rsid w:val="00420057"/>
    <w:rsid w:val="00420264"/>
    <w:rsid w:val="004203D2"/>
    <w:rsid w:val="004204C7"/>
    <w:rsid w:val="00420863"/>
    <w:rsid w:val="00420A09"/>
    <w:rsid w:val="00421088"/>
    <w:rsid w:val="0042110B"/>
    <w:rsid w:val="004211D6"/>
    <w:rsid w:val="00421721"/>
    <w:rsid w:val="00421760"/>
    <w:rsid w:val="004217AF"/>
    <w:rsid w:val="00421992"/>
    <w:rsid w:val="00421BA6"/>
    <w:rsid w:val="00421DAE"/>
    <w:rsid w:val="00421E66"/>
    <w:rsid w:val="004222E2"/>
    <w:rsid w:val="00422361"/>
    <w:rsid w:val="004226B3"/>
    <w:rsid w:val="004227C6"/>
    <w:rsid w:val="00422AEF"/>
    <w:rsid w:val="00422BE6"/>
    <w:rsid w:val="00422D6F"/>
    <w:rsid w:val="00422E0A"/>
    <w:rsid w:val="00422EC7"/>
    <w:rsid w:val="00423043"/>
    <w:rsid w:val="0042335E"/>
    <w:rsid w:val="00423413"/>
    <w:rsid w:val="0042352E"/>
    <w:rsid w:val="00423EAD"/>
    <w:rsid w:val="00423F53"/>
    <w:rsid w:val="00423FE3"/>
    <w:rsid w:val="0042456B"/>
    <w:rsid w:val="004245A6"/>
    <w:rsid w:val="00424925"/>
    <w:rsid w:val="00424C48"/>
    <w:rsid w:val="004252D5"/>
    <w:rsid w:val="0042545E"/>
    <w:rsid w:val="004255F0"/>
    <w:rsid w:val="00425D9A"/>
    <w:rsid w:val="00426032"/>
    <w:rsid w:val="0042661E"/>
    <w:rsid w:val="0042689A"/>
    <w:rsid w:val="004268D1"/>
    <w:rsid w:val="0042740F"/>
    <w:rsid w:val="0042757B"/>
    <w:rsid w:val="00427645"/>
    <w:rsid w:val="00427B17"/>
    <w:rsid w:val="00427C6E"/>
    <w:rsid w:val="00427EF1"/>
    <w:rsid w:val="00427FFA"/>
    <w:rsid w:val="00430725"/>
    <w:rsid w:val="0043085E"/>
    <w:rsid w:val="00430A4C"/>
    <w:rsid w:val="00430BA7"/>
    <w:rsid w:val="00431904"/>
    <w:rsid w:val="00431BF1"/>
    <w:rsid w:val="00431DD6"/>
    <w:rsid w:val="00431F39"/>
    <w:rsid w:val="00432175"/>
    <w:rsid w:val="004322BD"/>
    <w:rsid w:val="004327BC"/>
    <w:rsid w:val="0043285A"/>
    <w:rsid w:val="00432904"/>
    <w:rsid w:val="00432A7E"/>
    <w:rsid w:val="00432C62"/>
    <w:rsid w:val="00432C75"/>
    <w:rsid w:val="00432CB3"/>
    <w:rsid w:val="00432D57"/>
    <w:rsid w:val="004331E5"/>
    <w:rsid w:val="004335A3"/>
    <w:rsid w:val="00433616"/>
    <w:rsid w:val="00433B2D"/>
    <w:rsid w:val="00433B49"/>
    <w:rsid w:val="00433BD6"/>
    <w:rsid w:val="00433DAF"/>
    <w:rsid w:val="00433E3A"/>
    <w:rsid w:val="00433E77"/>
    <w:rsid w:val="004342A0"/>
    <w:rsid w:val="00434565"/>
    <w:rsid w:val="00434781"/>
    <w:rsid w:val="00434AE5"/>
    <w:rsid w:val="00434F06"/>
    <w:rsid w:val="00435227"/>
    <w:rsid w:val="004353F8"/>
    <w:rsid w:val="00435452"/>
    <w:rsid w:val="00435540"/>
    <w:rsid w:val="00435AD1"/>
    <w:rsid w:val="00435C61"/>
    <w:rsid w:val="00435FEC"/>
    <w:rsid w:val="00436092"/>
    <w:rsid w:val="00436263"/>
    <w:rsid w:val="00436290"/>
    <w:rsid w:val="00436726"/>
    <w:rsid w:val="00436B30"/>
    <w:rsid w:val="00436B9A"/>
    <w:rsid w:val="00436EC9"/>
    <w:rsid w:val="004372F6"/>
    <w:rsid w:val="00437606"/>
    <w:rsid w:val="00437813"/>
    <w:rsid w:val="004379E4"/>
    <w:rsid w:val="00437AD9"/>
    <w:rsid w:val="00437CBE"/>
    <w:rsid w:val="00437CC3"/>
    <w:rsid w:val="00437DCB"/>
    <w:rsid w:val="004401A4"/>
    <w:rsid w:val="004404BA"/>
    <w:rsid w:val="004406B2"/>
    <w:rsid w:val="004407F1"/>
    <w:rsid w:val="0044086E"/>
    <w:rsid w:val="004409EF"/>
    <w:rsid w:val="00440C6D"/>
    <w:rsid w:val="00440CBA"/>
    <w:rsid w:val="0044125C"/>
    <w:rsid w:val="00441C17"/>
    <w:rsid w:val="00441F6B"/>
    <w:rsid w:val="00442060"/>
    <w:rsid w:val="004422CD"/>
    <w:rsid w:val="0044287A"/>
    <w:rsid w:val="00442A68"/>
    <w:rsid w:val="00442A8A"/>
    <w:rsid w:val="00442B3B"/>
    <w:rsid w:val="00443142"/>
    <w:rsid w:val="00443301"/>
    <w:rsid w:val="00443387"/>
    <w:rsid w:val="0044397D"/>
    <w:rsid w:val="00443FD4"/>
    <w:rsid w:val="0044404F"/>
    <w:rsid w:val="004445A4"/>
    <w:rsid w:val="00444A50"/>
    <w:rsid w:val="00444E09"/>
    <w:rsid w:val="00445068"/>
    <w:rsid w:val="00445605"/>
    <w:rsid w:val="00445672"/>
    <w:rsid w:val="004457D3"/>
    <w:rsid w:val="00445800"/>
    <w:rsid w:val="004458C2"/>
    <w:rsid w:val="00445A26"/>
    <w:rsid w:val="00445AB6"/>
    <w:rsid w:val="00445E5D"/>
    <w:rsid w:val="0044602B"/>
    <w:rsid w:val="0044606C"/>
    <w:rsid w:val="0044633A"/>
    <w:rsid w:val="00446633"/>
    <w:rsid w:val="00446644"/>
    <w:rsid w:val="00446C71"/>
    <w:rsid w:val="00446EAF"/>
    <w:rsid w:val="00446FEC"/>
    <w:rsid w:val="00447BE4"/>
    <w:rsid w:val="00447C26"/>
    <w:rsid w:val="00447FBD"/>
    <w:rsid w:val="004501FC"/>
    <w:rsid w:val="00450245"/>
    <w:rsid w:val="00450314"/>
    <w:rsid w:val="00450503"/>
    <w:rsid w:val="00450852"/>
    <w:rsid w:val="00450A7A"/>
    <w:rsid w:val="00450EEC"/>
    <w:rsid w:val="00451560"/>
    <w:rsid w:val="004517A7"/>
    <w:rsid w:val="004517AA"/>
    <w:rsid w:val="00451B58"/>
    <w:rsid w:val="00451C69"/>
    <w:rsid w:val="00451CB3"/>
    <w:rsid w:val="00451D52"/>
    <w:rsid w:val="0045207D"/>
    <w:rsid w:val="00452166"/>
    <w:rsid w:val="0045237E"/>
    <w:rsid w:val="004525C0"/>
    <w:rsid w:val="00452658"/>
    <w:rsid w:val="00452E13"/>
    <w:rsid w:val="00452E23"/>
    <w:rsid w:val="0045306F"/>
    <w:rsid w:val="00453DDD"/>
    <w:rsid w:val="004547BA"/>
    <w:rsid w:val="00454AEE"/>
    <w:rsid w:val="00454B8C"/>
    <w:rsid w:val="00454D99"/>
    <w:rsid w:val="00454DF4"/>
    <w:rsid w:val="00454FAD"/>
    <w:rsid w:val="004550A7"/>
    <w:rsid w:val="00455884"/>
    <w:rsid w:val="0045589F"/>
    <w:rsid w:val="00455AFF"/>
    <w:rsid w:val="00455B49"/>
    <w:rsid w:val="00455D34"/>
    <w:rsid w:val="00455FE7"/>
    <w:rsid w:val="00455FFC"/>
    <w:rsid w:val="004561A4"/>
    <w:rsid w:val="00456226"/>
    <w:rsid w:val="00456248"/>
    <w:rsid w:val="004565A3"/>
    <w:rsid w:val="00456F4C"/>
    <w:rsid w:val="004576E7"/>
    <w:rsid w:val="00457EE2"/>
    <w:rsid w:val="00457F49"/>
    <w:rsid w:val="00457FE0"/>
    <w:rsid w:val="00460392"/>
    <w:rsid w:val="004603B1"/>
    <w:rsid w:val="00460DE9"/>
    <w:rsid w:val="00460E72"/>
    <w:rsid w:val="00460F9B"/>
    <w:rsid w:val="00460FF9"/>
    <w:rsid w:val="00461014"/>
    <w:rsid w:val="0046109B"/>
    <w:rsid w:val="004611FB"/>
    <w:rsid w:val="004613EA"/>
    <w:rsid w:val="0046155B"/>
    <w:rsid w:val="004615E8"/>
    <w:rsid w:val="00461824"/>
    <w:rsid w:val="0046187A"/>
    <w:rsid w:val="004618EB"/>
    <w:rsid w:val="004618EE"/>
    <w:rsid w:val="0046194B"/>
    <w:rsid w:val="004619BC"/>
    <w:rsid w:val="004619FC"/>
    <w:rsid w:val="00461BB1"/>
    <w:rsid w:val="00461BEC"/>
    <w:rsid w:val="00461ECB"/>
    <w:rsid w:val="00462262"/>
    <w:rsid w:val="00462925"/>
    <w:rsid w:val="00462977"/>
    <w:rsid w:val="00462C7C"/>
    <w:rsid w:val="00462E26"/>
    <w:rsid w:val="00462F31"/>
    <w:rsid w:val="00462F48"/>
    <w:rsid w:val="00462FDF"/>
    <w:rsid w:val="00463009"/>
    <w:rsid w:val="0046304D"/>
    <w:rsid w:val="00463437"/>
    <w:rsid w:val="0046381A"/>
    <w:rsid w:val="00463834"/>
    <w:rsid w:val="0046384A"/>
    <w:rsid w:val="004639CA"/>
    <w:rsid w:val="00463B2B"/>
    <w:rsid w:val="00463DF1"/>
    <w:rsid w:val="0046408B"/>
    <w:rsid w:val="004643A6"/>
    <w:rsid w:val="0046474C"/>
    <w:rsid w:val="004647A4"/>
    <w:rsid w:val="00464A7D"/>
    <w:rsid w:val="00464F02"/>
    <w:rsid w:val="00464F9A"/>
    <w:rsid w:val="00465074"/>
    <w:rsid w:val="004654BC"/>
    <w:rsid w:val="00465968"/>
    <w:rsid w:val="00465BF2"/>
    <w:rsid w:val="00465C46"/>
    <w:rsid w:val="00465E11"/>
    <w:rsid w:val="00465F0B"/>
    <w:rsid w:val="004660CB"/>
    <w:rsid w:val="00466636"/>
    <w:rsid w:val="00466751"/>
    <w:rsid w:val="00466927"/>
    <w:rsid w:val="00466BE0"/>
    <w:rsid w:val="00466DA4"/>
    <w:rsid w:val="00466E7B"/>
    <w:rsid w:val="00466F8B"/>
    <w:rsid w:val="00467102"/>
    <w:rsid w:val="004672D9"/>
    <w:rsid w:val="0046778F"/>
    <w:rsid w:val="004679C4"/>
    <w:rsid w:val="00467B10"/>
    <w:rsid w:val="00467B12"/>
    <w:rsid w:val="00467CB8"/>
    <w:rsid w:val="00467D91"/>
    <w:rsid w:val="00467F62"/>
    <w:rsid w:val="00470933"/>
    <w:rsid w:val="00470A37"/>
    <w:rsid w:val="00470AC6"/>
    <w:rsid w:val="00470D35"/>
    <w:rsid w:val="00470E81"/>
    <w:rsid w:val="00471A19"/>
    <w:rsid w:val="00471B2D"/>
    <w:rsid w:val="00472250"/>
    <w:rsid w:val="00472602"/>
    <w:rsid w:val="004729B1"/>
    <w:rsid w:val="00472C52"/>
    <w:rsid w:val="00472C8B"/>
    <w:rsid w:val="00472D38"/>
    <w:rsid w:val="00472E7F"/>
    <w:rsid w:val="00473355"/>
    <w:rsid w:val="004733BD"/>
    <w:rsid w:val="004742A1"/>
    <w:rsid w:val="00474729"/>
    <w:rsid w:val="00474A9F"/>
    <w:rsid w:val="00474C6C"/>
    <w:rsid w:val="004758A8"/>
    <w:rsid w:val="00475ACA"/>
    <w:rsid w:val="00475D0F"/>
    <w:rsid w:val="004761A9"/>
    <w:rsid w:val="004766F9"/>
    <w:rsid w:val="00476745"/>
    <w:rsid w:val="00476839"/>
    <w:rsid w:val="00476871"/>
    <w:rsid w:val="00476987"/>
    <w:rsid w:val="00476B1E"/>
    <w:rsid w:val="00476D8A"/>
    <w:rsid w:val="00476E00"/>
    <w:rsid w:val="0047708A"/>
    <w:rsid w:val="00477349"/>
    <w:rsid w:val="0047738B"/>
    <w:rsid w:val="00477516"/>
    <w:rsid w:val="004775D2"/>
    <w:rsid w:val="00477631"/>
    <w:rsid w:val="00477764"/>
    <w:rsid w:val="004777F5"/>
    <w:rsid w:val="00477AFF"/>
    <w:rsid w:val="00480129"/>
    <w:rsid w:val="0048029C"/>
    <w:rsid w:val="00480894"/>
    <w:rsid w:val="00480932"/>
    <w:rsid w:val="00480BC8"/>
    <w:rsid w:val="00481079"/>
    <w:rsid w:val="004811AC"/>
    <w:rsid w:val="004813A4"/>
    <w:rsid w:val="0048175B"/>
    <w:rsid w:val="00481968"/>
    <w:rsid w:val="0048196C"/>
    <w:rsid w:val="00481A77"/>
    <w:rsid w:val="00481D84"/>
    <w:rsid w:val="0048200E"/>
    <w:rsid w:val="00482201"/>
    <w:rsid w:val="00482540"/>
    <w:rsid w:val="0048254A"/>
    <w:rsid w:val="00482B06"/>
    <w:rsid w:val="00482D50"/>
    <w:rsid w:val="00482ED3"/>
    <w:rsid w:val="0048335D"/>
    <w:rsid w:val="00483488"/>
    <w:rsid w:val="004837AC"/>
    <w:rsid w:val="0048385F"/>
    <w:rsid w:val="004838F1"/>
    <w:rsid w:val="00483CF6"/>
    <w:rsid w:val="00483FC7"/>
    <w:rsid w:val="00484099"/>
    <w:rsid w:val="00484121"/>
    <w:rsid w:val="00484455"/>
    <w:rsid w:val="0048448B"/>
    <w:rsid w:val="0048493E"/>
    <w:rsid w:val="0048495E"/>
    <w:rsid w:val="00485181"/>
    <w:rsid w:val="00485208"/>
    <w:rsid w:val="00485273"/>
    <w:rsid w:val="004852CF"/>
    <w:rsid w:val="00485359"/>
    <w:rsid w:val="0048547C"/>
    <w:rsid w:val="004854C9"/>
    <w:rsid w:val="00485976"/>
    <w:rsid w:val="00486646"/>
    <w:rsid w:val="00486854"/>
    <w:rsid w:val="004869FC"/>
    <w:rsid w:val="00486E77"/>
    <w:rsid w:val="00486F37"/>
    <w:rsid w:val="0048703E"/>
    <w:rsid w:val="00487450"/>
    <w:rsid w:val="00487832"/>
    <w:rsid w:val="00487896"/>
    <w:rsid w:val="00487B9E"/>
    <w:rsid w:val="00487F89"/>
    <w:rsid w:val="00487FAE"/>
    <w:rsid w:val="0049016D"/>
    <w:rsid w:val="0049017B"/>
    <w:rsid w:val="004904AE"/>
    <w:rsid w:val="004905B2"/>
    <w:rsid w:val="004907E1"/>
    <w:rsid w:val="00490A53"/>
    <w:rsid w:val="00490B61"/>
    <w:rsid w:val="00490EAC"/>
    <w:rsid w:val="0049122A"/>
    <w:rsid w:val="0049139C"/>
    <w:rsid w:val="004913D6"/>
    <w:rsid w:val="00491413"/>
    <w:rsid w:val="004918BF"/>
    <w:rsid w:val="00491A6E"/>
    <w:rsid w:val="00491CF2"/>
    <w:rsid w:val="00491FA8"/>
    <w:rsid w:val="0049218C"/>
    <w:rsid w:val="00492229"/>
    <w:rsid w:val="004928E2"/>
    <w:rsid w:val="00492A05"/>
    <w:rsid w:val="00492B91"/>
    <w:rsid w:val="00492CBC"/>
    <w:rsid w:val="00493493"/>
    <w:rsid w:val="00493702"/>
    <w:rsid w:val="00493A06"/>
    <w:rsid w:val="00493CFE"/>
    <w:rsid w:val="00493F4D"/>
    <w:rsid w:val="004941C2"/>
    <w:rsid w:val="0049432A"/>
    <w:rsid w:val="004944DF"/>
    <w:rsid w:val="00494E56"/>
    <w:rsid w:val="00494E9D"/>
    <w:rsid w:val="0049519B"/>
    <w:rsid w:val="004953AB"/>
    <w:rsid w:val="00495637"/>
    <w:rsid w:val="0049580B"/>
    <w:rsid w:val="00495E5F"/>
    <w:rsid w:val="00495E6C"/>
    <w:rsid w:val="00495FB7"/>
    <w:rsid w:val="00496449"/>
    <w:rsid w:val="00496D08"/>
    <w:rsid w:val="00496D59"/>
    <w:rsid w:val="004971FB"/>
    <w:rsid w:val="00497214"/>
    <w:rsid w:val="004974FC"/>
    <w:rsid w:val="004976A7"/>
    <w:rsid w:val="0049792E"/>
    <w:rsid w:val="00497A03"/>
    <w:rsid w:val="00497C5E"/>
    <w:rsid w:val="00497DF8"/>
    <w:rsid w:val="00497E1F"/>
    <w:rsid w:val="004A01D8"/>
    <w:rsid w:val="004A038E"/>
    <w:rsid w:val="004A0797"/>
    <w:rsid w:val="004A0929"/>
    <w:rsid w:val="004A0CB8"/>
    <w:rsid w:val="004A0CBF"/>
    <w:rsid w:val="004A10D4"/>
    <w:rsid w:val="004A1268"/>
    <w:rsid w:val="004A187C"/>
    <w:rsid w:val="004A19B9"/>
    <w:rsid w:val="004A1B97"/>
    <w:rsid w:val="004A1CF3"/>
    <w:rsid w:val="004A1D4F"/>
    <w:rsid w:val="004A204A"/>
    <w:rsid w:val="004A27C2"/>
    <w:rsid w:val="004A2B61"/>
    <w:rsid w:val="004A2D65"/>
    <w:rsid w:val="004A2F1A"/>
    <w:rsid w:val="004A2F7B"/>
    <w:rsid w:val="004A3159"/>
    <w:rsid w:val="004A31C6"/>
    <w:rsid w:val="004A32B2"/>
    <w:rsid w:val="004A330F"/>
    <w:rsid w:val="004A38DE"/>
    <w:rsid w:val="004A407C"/>
    <w:rsid w:val="004A42DC"/>
    <w:rsid w:val="004A4369"/>
    <w:rsid w:val="004A4442"/>
    <w:rsid w:val="004A454B"/>
    <w:rsid w:val="004A4694"/>
    <w:rsid w:val="004A4723"/>
    <w:rsid w:val="004A47B0"/>
    <w:rsid w:val="004A4DA4"/>
    <w:rsid w:val="004A4DD9"/>
    <w:rsid w:val="004A5003"/>
    <w:rsid w:val="004A508E"/>
    <w:rsid w:val="004A528F"/>
    <w:rsid w:val="004A52C2"/>
    <w:rsid w:val="004A5721"/>
    <w:rsid w:val="004A5F37"/>
    <w:rsid w:val="004A6C4E"/>
    <w:rsid w:val="004A6F6E"/>
    <w:rsid w:val="004A712F"/>
    <w:rsid w:val="004A71BE"/>
    <w:rsid w:val="004A7940"/>
    <w:rsid w:val="004A7B1E"/>
    <w:rsid w:val="004B0900"/>
    <w:rsid w:val="004B0B75"/>
    <w:rsid w:val="004B0E1B"/>
    <w:rsid w:val="004B0F26"/>
    <w:rsid w:val="004B1323"/>
    <w:rsid w:val="004B15D3"/>
    <w:rsid w:val="004B1A61"/>
    <w:rsid w:val="004B1B0A"/>
    <w:rsid w:val="004B1D20"/>
    <w:rsid w:val="004B1F23"/>
    <w:rsid w:val="004B2041"/>
    <w:rsid w:val="004B204E"/>
    <w:rsid w:val="004B216D"/>
    <w:rsid w:val="004B23A6"/>
    <w:rsid w:val="004B23C3"/>
    <w:rsid w:val="004B2B0A"/>
    <w:rsid w:val="004B2BA7"/>
    <w:rsid w:val="004B2BC9"/>
    <w:rsid w:val="004B3334"/>
    <w:rsid w:val="004B36D4"/>
    <w:rsid w:val="004B36F6"/>
    <w:rsid w:val="004B3721"/>
    <w:rsid w:val="004B3753"/>
    <w:rsid w:val="004B3A61"/>
    <w:rsid w:val="004B3F94"/>
    <w:rsid w:val="004B4139"/>
    <w:rsid w:val="004B4232"/>
    <w:rsid w:val="004B4356"/>
    <w:rsid w:val="004B45E6"/>
    <w:rsid w:val="004B4709"/>
    <w:rsid w:val="004B488C"/>
    <w:rsid w:val="004B50D1"/>
    <w:rsid w:val="004B51C2"/>
    <w:rsid w:val="004B55C6"/>
    <w:rsid w:val="004B5704"/>
    <w:rsid w:val="004B5A3B"/>
    <w:rsid w:val="004B5EA2"/>
    <w:rsid w:val="004B5EB3"/>
    <w:rsid w:val="004B5ECE"/>
    <w:rsid w:val="004B5EF1"/>
    <w:rsid w:val="004B5FE6"/>
    <w:rsid w:val="004B60F3"/>
    <w:rsid w:val="004B622D"/>
    <w:rsid w:val="004B6441"/>
    <w:rsid w:val="004B64D8"/>
    <w:rsid w:val="004B67B1"/>
    <w:rsid w:val="004B693C"/>
    <w:rsid w:val="004B7610"/>
    <w:rsid w:val="004B7657"/>
    <w:rsid w:val="004B7689"/>
    <w:rsid w:val="004B7AB4"/>
    <w:rsid w:val="004B7EF7"/>
    <w:rsid w:val="004C01D9"/>
    <w:rsid w:val="004C01F2"/>
    <w:rsid w:val="004C030D"/>
    <w:rsid w:val="004C0D02"/>
    <w:rsid w:val="004C1316"/>
    <w:rsid w:val="004C13CC"/>
    <w:rsid w:val="004C149D"/>
    <w:rsid w:val="004C16A8"/>
    <w:rsid w:val="004C1776"/>
    <w:rsid w:val="004C177D"/>
    <w:rsid w:val="004C19C9"/>
    <w:rsid w:val="004C1A8E"/>
    <w:rsid w:val="004C1C5F"/>
    <w:rsid w:val="004C1CE3"/>
    <w:rsid w:val="004C1CF9"/>
    <w:rsid w:val="004C1E4D"/>
    <w:rsid w:val="004C226E"/>
    <w:rsid w:val="004C2299"/>
    <w:rsid w:val="004C2395"/>
    <w:rsid w:val="004C257C"/>
    <w:rsid w:val="004C2588"/>
    <w:rsid w:val="004C2966"/>
    <w:rsid w:val="004C2E00"/>
    <w:rsid w:val="004C2F36"/>
    <w:rsid w:val="004C2FE4"/>
    <w:rsid w:val="004C321F"/>
    <w:rsid w:val="004C3412"/>
    <w:rsid w:val="004C38CB"/>
    <w:rsid w:val="004C3A0E"/>
    <w:rsid w:val="004C4643"/>
    <w:rsid w:val="004C47C8"/>
    <w:rsid w:val="004C4A08"/>
    <w:rsid w:val="004C4BFC"/>
    <w:rsid w:val="004C5496"/>
    <w:rsid w:val="004C5555"/>
    <w:rsid w:val="004C589A"/>
    <w:rsid w:val="004C5BB7"/>
    <w:rsid w:val="004C614B"/>
    <w:rsid w:val="004C64FA"/>
    <w:rsid w:val="004C66DB"/>
    <w:rsid w:val="004C6831"/>
    <w:rsid w:val="004C6A32"/>
    <w:rsid w:val="004C6A49"/>
    <w:rsid w:val="004C6A51"/>
    <w:rsid w:val="004C713D"/>
    <w:rsid w:val="004C72BA"/>
    <w:rsid w:val="004C72C7"/>
    <w:rsid w:val="004C74F4"/>
    <w:rsid w:val="004C76BC"/>
    <w:rsid w:val="004C7862"/>
    <w:rsid w:val="004C7A22"/>
    <w:rsid w:val="004D0163"/>
    <w:rsid w:val="004D0309"/>
    <w:rsid w:val="004D0378"/>
    <w:rsid w:val="004D08DE"/>
    <w:rsid w:val="004D0BA8"/>
    <w:rsid w:val="004D0E1A"/>
    <w:rsid w:val="004D0EED"/>
    <w:rsid w:val="004D1221"/>
    <w:rsid w:val="004D12BB"/>
    <w:rsid w:val="004D130A"/>
    <w:rsid w:val="004D1401"/>
    <w:rsid w:val="004D1783"/>
    <w:rsid w:val="004D18B0"/>
    <w:rsid w:val="004D1D73"/>
    <w:rsid w:val="004D2692"/>
    <w:rsid w:val="004D2793"/>
    <w:rsid w:val="004D2B45"/>
    <w:rsid w:val="004D339F"/>
    <w:rsid w:val="004D36DA"/>
    <w:rsid w:val="004D3826"/>
    <w:rsid w:val="004D3AF6"/>
    <w:rsid w:val="004D3CBF"/>
    <w:rsid w:val="004D3DF0"/>
    <w:rsid w:val="004D3EC4"/>
    <w:rsid w:val="004D40A3"/>
    <w:rsid w:val="004D4188"/>
    <w:rsid w:val="004D4218"/>
    <w:rsid w:val="004D4421"/>
    <w:rsid w:val="004D4592"/>
    <w:rsid w:val="004D4752"/>
    <w:rsid w:val="004D48DE"/>
    <w:rsid w:val="004D4A89"/>
    <w:rsid w:val="004D4BFB"/>
    <w:rsid w:val="004D53DC"/>
    <w:rsid w:val="004D5664"/>
    <w:rsid w:val="004D57B7"/>
    <w:rsid w:val="004D5AF2"/>
    <w:rsid w:val="004D5F33"/>
    <w:rsid w:val="004D6092"/>
    <w:rsid w:val="004D6385"/>
    <w:rsid w:val="004D6471"/>
    <w:rsid w:val="004D67CB"/>
    <w:rsid w:val="004D6A2E"/>
    <w:rsid w:val="004D6FD1"/>
    <w:rsid w:val="004D71A9"/>
    <w:rsid w:val="004D71F3"/>
    <w:rsid w:val="004D767A"/>
    <w:rsid w:val="004D797E"/>
    <w:rsid w:val="004D7B20"/>
    <w:rsid w:val="004D7F2C"/>
    <w:rsid w:val="004D7FA8"/>
    <w:rsid w:val="004E09D7"/>
    <w:rsid w:val="004E10B9"/>
    <w:rsid w:val="004E11EE"/>
    <w:rsid w:val="004E12D4"/>
    <w:rsid w:val="004E1ADD"/>
    <w:rsid w:val="004E1BA2"/>
    <w:rsid w:val="004E1D25"/>
    <w:rsid w:val="004E20E3"/>
    <w:rsid w:val="004E21DF"/>
    <w:rsid w:val="004E26E1"/>
    <w:rsid w:val="004E2BE0"/>
    <w:rsid w:val="004E2EF0"/>
    <w:rsid w:val="004E2F39"/>
    <w:rsid w:val="004E2F95"/>
    <w:rsid w:val="004E30C8"/>
    <w:rsid w:val="004E3250"/>
    <w:rsid w:val="004E3651"/>
    <w:rsid w:val="004E373A"/>
    <w:rsid w:val="004E3BA1"/>
    <w:rsid w:val="004E406E"/>
    <w:rsid w:val="004E4589"/>
    <w:rsid w:val="004E4888"/>
    <w:rsid w:val="004E49C5"/>
    <w:rsid w:val="004E4BEC"/>
    <w:rsid w:val="004E4CC0"/>
    <w:rsid w:val="004E4FD3"/>
    <w:rsid w:val="004E53AD"/>
    <w:rsid w:val="004E5449"/>
    <w:rsid w:val="004E58CD"/>
    <w:rsid w:val="004E5AFE"/>
    <w:rsid w:val="004E5B05"/>
    <w:rsid w:val="004E5CB3"/>
    <w:rsid w:val="004E600B"/>
    <w:rsid w:val="004E615F"/>
    <w:rsid w:val="004E628F"/>
    <w:rsid w:val="004E6426"/>
    <w:rsid w:val="004E68E9"/>
    <w:rsid w:val="004E6944"/>
    <w:rsid w:val="004E6967"/>
    <w:rsid w:val="004E6A9A"/>
    <w:rsid w:val="004E6B63"/>
    <w:rsid w:val="004E6FDA"/>
    <w:rsid w:val="004E7064"/>
    <w:rsid w:val="004E722A"/>
    <w:rsid w:val="004E7277"/>
    <w:rsid w:val="004E78C8"/>
    <w:rsid w:val="004E7A2A"/>
    <w:rsid w:val="004E7B86"/>
    <w:rsid w:val="004E7FBE"/>
    <w:rsid w:val="004F02E1"/>
    <w:rsid w:val="004F0476"/>
    <w:rsid w:val="004F053A"/>
    <w:rsid w:val="004F0B0A"/>
    <w:rsid w:val="004F0E73"/>
    <w:rsid w:val="004F112B"/>
    <w:rsid w:val="004F12A0"/>
    <w:rsid w:val="004F13C1"/>
    <w:rsid w:val="004F14EE"/>
    <w:rsid w:val="004F1A38"/>
    <w:rsid w:val="004F2101"/>
    <w:rsid w:val="004F2159"/>
    <w:rsid w:val="004F2268"/>
    <w:rsid w:val="004F2468"/>
    <w:rsid w:val="004F25FF"/>
    <w:rsid w:val="004F26E5"/>
    <w:rsid w:val="004F2825"/>
    <w:rsid w:val="004F28AB"/>
    <w:rsid w:val="004F2E39"/>
    <w:rsid w:val="004F3477"/>
    <w:rsid w:val="004F37F0"/>
    <w:rsid w:val="004F3DD4"/>
    <w:rsid w:val="004F4177"/>
    <w:rsid w:val="004F4207"/>
    <w:rsid w:val="004F464D"/>
    <w:rsid w:val="004F4940"/>
    <w:rsid w:val="004F4B02"/>
    <w:rsid w:val="004F4FB8"/>
    <w:rsid w:val="004F52FF"/>
    <w:rsid w:val="004F53D8"/>
    <w:rsid w:val="004F582B"/>
    <w:rsid w:val="004F5D10"/>
    <w:rsid w:val="004F5FE6"/>
    <w:rsid w:val="004F6043"/>
    <w:rsid w:val="004F68F8"/>
    <w:rsid w:val="004F692F"/>
    <w:rsid w:val="004F6A06"/>
    <w:rsid w:val="004F6AB0"/>
    <w:rsid w:val="004F705B"/>
    <w:rsid w:val="004F7081"/>
    <w:rsid w:val="004F70A4"/>
    <w:rsid w:val="004F7290"/>
    <w:rsid w:val="004F783F"/>
    <w:rsid w:val="004F7B5E"/>
    <w:rsid w:val="004F7D08"/>
    <w:rsid w:val="004F7E8A"/>
    <w:rsid w:val="004F7ED0"/>
    <w:rsid w:val="005001A0"/>
    <w:rsid w:val="005003DF"/>
    <w:rsid w:val="00500501"/>
    <w:rsid w:val="0050060C"/>
    <w:rsid w:val="005007E2"/>
    <w:rsid w:val="005008DA"/>
    <w:rsid w:val="00500D51"/>
    <w:rsid w:val="005011AD"/>
    <w:rsid w:val="00501352"/>
    <w:rsid w:val="00501D13"/>
    <w:rsid w:val="005022F4"/>
    <w:rsid w:val="0050256D"/>
    <w:rsid w:val="00502A3E"/>
    <w:rsid w:val="00502B12"/>
    <w:rsid w:val="00502E9C"/>
    <w:rsid w:val="00503011"/>
    <w:rsid w:val="00503AB2"/>
    <w:rsid w:val="00503F75"/>
    <w:rsid w:val="005044C5"/>
    <w:rsid w:val="00504758"/>
    <w:rsid w:val="0050477F"/>
    <w:rsid w:val="00504842"/>
    <w:rsid w:val="00504896"/>
    <w:rsid w:val="00504DC2"/>
    <w:rsid w:val="00504EB7"/>
    <w:rsid w:val="00505119"/>
    <w:rsid w:val="00505386"/>
    <w:rsid w:val="00505EBD"/>
    <w:rsid w:val="005063C2"/>
    <w:rsid w:val="005068E4"/>
    <w:rsid w:val="00506CAE"/>
    <w:rsid w:val="005072D5"/>
    <w:rsid w:val="00507344"/>
    <w:rsid w:val="005074E8"/>
    <w:rsid w:val="00507514"/>
    <w:rsid w:val="00507781"/>
    <w:rsid w:val="00507B00"/>
    <w:rsid w:val="00507B9C"/>
    <w:rsid w:val="00507C85"/>
    <w:rsid w:val="005103A8"/>
    <w:rsid w:val="005103E9"/>
    <w:rsid w:val="005106F0"/>
    <w:rsid w:val="005108C0"/>
    <w:rsid w:val="00510E7D"/>
    <w:rsid w:val="005111AD"/>
    <w:rsid w:val="00511476"/>
    <w:rsid w:val="005114F8"/>
    <w:rsid w:val="005116AC"/>
    <w:rsid w:val="00511805"/>
    <w:rsid w:val="00511C47"/>
    <w:rsid w:val="005123C1"/>
    <w:rsid w:val="00512914"/>
    <w:rsid w:val="00512F02"/>
    <w:rsid w:val="00512FC5"/>
    <w:rsid w:val="005136EF"/>
    <w:rsid w:val="005138D3"/>
    <w:rsid w:val="00513C84"/>
    <w:rsid w:val="005148FF"/>
    <w:rsid w:val="00514E4A"/>
    <w:rsid w:val="0051526C"/>
    <w:rsid w:val="00515383"/>
    <w:rsid w:val="005159FA"/>
    <w:rsid w:val="00515CF0"/>
    <w:rsid w:val="005163F5"/>
    <w:rsid w:val="0051669E"/>
    <w:rsid w:val="005166CF"/>
    <w:rsid w:val="005167E8"/>
    <w:rsid w:val="00516A10"/>
    <w:rsid w:val="00516FC0"/>
    <w:rsid w:val="00517507"/>
    <w:rsid w:val="00517CA4"/>
    <w:rsid w:val="005200FC"/>
    <w:rsid w:val="00520375"/>
    <w:rsid w:val="0052060A"/>
    <w:rsid w:val="00521207"/>
    <w:rsid w:val="00521297"/>
    <w:rsid w:val="00522220"/>
    <w:rsid w:val="005222AE"/>
    <w:rsid w:val="0052232C"/>
    <w:rsid w:val="00522B92"/>
    <w:rsid w:val="00522C26"/>
    <w:rsid w:val="0052321C"/>
    <w:rsid w:val="0052340B"/>
    <w:rsid w:val="005235BE"/>
    <w:rsid w:val="005235D8"/>
    <w:rsid w:val="00523725"/>
    <w:rsid w:val="00523EE7"/>
    <w:rsid w:val="00524582"/>
    <w:rsid w:val="005246B1"/>
    <w:rsid w:val="00524BCB"/>
    <w:rsid w:val="00524D75"/>
    <w:rsid w:val="005250F6"/>
    <w:rsid w:val="005251C2"/>
    <w:rsid w:val="0052520D"/>
    <w:rsid w:val="00525D07"/>
    <w:rsid w:val="00525E31"/>
    <w:rsid w:val="00525F17"/>
    <w:rsid w:val="0052675F"/>
    <w:rsid w:val="00526D84"/>
    <w:rsid w:val="0052707B"/>
    <w:rsid w:val="005271F8"/>
    <w:rsid w:val="0052741E"/>
    <w:rsid w:val="0052782A"/>
    <w:rsid w:val="0052787D"/>
    <w:rsid w:val="00527BD4"/>
    <w:rsid w:val="00527F59"/>
    <w:rsid w:val="0053012C"/>
    <w:rsid w:val="005301C5"/>
    <w:rsid w:val="00530323"/>
    <w:rsid w:val="00530752"/>
    <w:rsid w:val="00530FD2"/>
    <w:rsid w:val="0053161E"/>
    <w:rsid w:val="00531D54"/>
    <w:rsid w:val="00531FFF"/>
    <w:rsid w:val="00532425"/>
    <w:rsid w:val="0053260C"/>
    <w:rsid w:val="005326DE"/>
    <w:rsid w:val="00532705"/>
    <w:rsid w:val="005327B6"/>
    <w:rsid w:val="00532855"/>
    <w:rsid w:val="00532868"/>
    <w:rsid w:val="00532A7C"/>
    <w:rsid w:val="00532AB3"/>
    <w:rsid w:val="00532B1D"/>
    <w:rsid w:val="00532FE1"/>
    <w:rsid w:val="00532FEC"/>
    <w:rsid w:val="005331CE"/>
    <w:rsid w:val="0053380D"/>
    <w:rsid w:val="00533BE6"/>
    <w:rsid w:val="00533DA9"/>
    <w:rsid w:val="00533F98"/>
    <w:rsid w:val="005340DE"/>
    <w:rsid w:val="0053410B"/>
    <w:rsid w:val="005341F0"/>
    <w:rsid w:val="005342A2"/>
    <w:rsid w:val="00534373"/>
    <w:rsid w:val="005346CC"/>
    <w:rsid w:val="00534AAC"/>
    <w:rsid w:val="00534C5F"/>
    <w:rsid w:val="0053509D"/>
    <w:rsid w:val="00535397"/>
    <w:rsid w:val="00535636"/>
    <w:rsid w:val="00535A54"/>
    <w:rsid w:val="00535E13"/>
    <w:rsid w:val="00535EEB"/>
    <w:rsid w:val="00536287"/>
    <w:rsid w:val="0053650A"/>
    <w:rsid w:val="0053668E"/>
    <w:rsid w:val="00536833"/>
    <w:rsid w:val="005368A8"/>
    <w:rsid w:val="00536FBA"/>
    <w:rsid w:val="0053700B"/>
    <w:rsid w:val="0053768D"/>
    <w:rsid w:val="005378AE"/>
    <w:rsid w:val="00537AC9"/>
    <w:rsid w:val="00537F2E"/>
    <w:rsid w:val="00537F98"/>
    <w:rsid w:val="0054008E"/>
    <w:rsid w:val="0054034F"/>
    <w:rsid w:val="005403D8"/>
    <w:rsid w:val="00540AD9"/>
    <w:rsid w:val="00541AA6"/>
    <w:rsid w:val="00541F25"/>
    <w:rsid w:val="0054237D"/>
    <w:rsid w:val="0054239B"/>
    <w:rsid w:val="00542535"/>
    <w:rsid w:val="00542662"/>
    <w:rsid w:val="005426E2"/>
    <w:rsid w:val="00542CAE"/>
    <w:rsid w:val="00543144"/>
    <w:rsid w:val="005435BD"/>
    <w:rsid w:val="00543C9A"/>
    <w:rsid w:val="00543DC9"/>
    <w:rsid w:val="00543E5A"/>
    <w:rsid w:val="00543E65"/>
    <w:rsid w:val="005440BF"/>
    <w:rsid w:val="0054449E"/>
    <w:rsid w:val="00544ACE"/>
    <w:rsid w:val="00544F7A"/>
    <w:rsid w:val="005450C0"/>
    <w:rsid w:val="00545421"/>
    <w:rsid w:val="00545674"/>
    <w:rsid w:val="00545C4C"/>
    <w:rsid w:val="00545DCA"/>
    <w:rsid w:val="00546192"/>
    <w:rsid w:val="00546341"/>
    <w:rsid w:val="0054685E"/>
    <w:rsid w:val="00546974"/>
    <w:rsid w:val="00546A12"/>
    <w:rsid w:val="00547077"/>
    <w:rsid w:val="00547085"/>
    <w:rsid w:val="00547907"/>
    <w:rsid w:val="00547B0A"/>
    <w:rsid w:val="005501B3"/>
    <w:rsid w:val="00550766"/>
    <w:rsid w:val="005508CF"/>
    <w:rsid w:val="00550C63"/>
    <w:rsid w:val="00550CA9"/>
    <w:rsid w:val="00550CBE"/>
    <w:rsid w:val="00550F35"/>
    <w:rsid w:val="005510A1"/>
    <w:rsid w:val="0055111A"/>
    <w:rsid w:val="0055142F"/>
    <w:rsid w:val="00551763"/>
    <w:rsid w:val="00551AF6"/>
    <w:rsid w:val="00551E38"/>
    <w:rsid w:val="00551F33"/>
    <w:rsid w:val="00551FCA"/>
    <w:rsid w:val="00552723"/>
    <w:rsid w:val="00552843"/>
    <w:rsid w:val="0055292A"/>
    <w:rsid w:val="00552A6B"/>
    <w:rsid w:val="00552BB1"/>
    <w:rsid w:val="0055304A"/>
    <w:rsid w:val="00553233"/>
    <w:rsid w:val="00553856"/>
    <w:rsid w:val="00553913"/>
    <w:rsid w:val="00553DC8"/>
    <w:rsid w:val="00553EE9"/>
    <w:rsid w:val="00553FCE"/>
    <w:rsid w:val="005540F7"/>
    <w:rsid w:val="00554422"/>
    <w:rsid w:val="00554A4D"/>
    <w:rsid w:val="00554B5D"/>
    <w:rsid w:val="00554B68"/>
    <w:rsid w:val="00554E6F"/>
    <w:rsid w:val="00554F48"/>
    <w:rsid w:val="00554F7D"/>
    <w:rsid w:val="00555321"/>
    <w:rsid w:val="00555357"/>
    <w:rsid w:val="0055544F"/>
    <w:rsid w:val="005555FD"/>
    <w:rsid w:val="00555904"/>
    <w:rsid w:val="00555A1B"/>
    <w:rsid w:val="0055621F"/>
    <w:rsid w:val="005566C4"/>
    <w:rsid w:val="005567C9"/>
    <w:rsid w:val="0055691C"/>
    <w:rsid w:val="00556DEE"/>
    <w:rsid w:val="005571A0"/>
    <w:rsid w:val="00557293"/>
    <w:rsid w:val="005576F7"/>
    <w:rsid w:val="0055784C"/>
    <w:rsid w:val="005579DA"/>
    <w:rsid w:val="00557AD8"/>
    <w:rsid w:val="00557DBA"/>
    <w:rsid w:val="005600DF"/>
    <w:rsid w:val="00560356"/>
    <w:rsid w:val="00560716"/>
    <w:rsid w:val="00560751"/>
    <w:rsid w:val="005607A9"/>
    <w:rsid w:val="00561361"/>
    <w:rsid w:val="005615F7"/>
    <w:rsid w:val="0056188B"/>
    <w:rsid w:val="0056193F"/>
    <w:rsid w:val="00561997"/>
    <w:rsid w:val="00562AB6"/>
    <w:rsid w:val="00562BE0"/>
    <w:rsid w:val="00562C1B"/>
    <w:rsid w:val="00562C3D"/>
    <w:rsid w:val="00562D67"/>
    <w:rsid w:val="005630BF"/>
    <w:rsid w:val="0056330C"/>
    <w:rsid w:val="00563F27"/>
    <w:rsid w:val="00563F76"/>
    <w:rsid w:val="0056412B"/>
    <w:rsid w:val="005643CA"/>
    <w:rsid w:val="005648D7"/>
    <w:rsid w:val="00564C93"/>
    <w:rsid w:val="0056510E"/>
    <w:rsid w:val="005651FF"/>
    <w:rsid w:val="0056575B"/>
    <w:rsid w:val="00565866"/>
    <w:rsid w:val="00565AF2"/>
    <w:rsid w:val="00565C26"/>
    <w:rsid w:val="00565F85"/>
    <w:rsid w:val="00566252"/>
    <w:rsid w:val="005664E6"/>
    <w:rsid w:val="00566599"/>
    <w:rsid w:val="005665D5"/>
    <w:rsid w:val="00566997"/>
    <w:rsid w:val="00566A09"/>
    <w:rsid w:val="00566FF4"/>
    <w:rsid w:val="0056774B"/>
    <w:rsid w:val="00570096"/>
    <w:rsid w:val="0057052D"/>
    <w:rsid w:val="00570586"/>
    <w:rsid w:val="00570A61"/>
    <w:rsid w:val="00570C39"/>
    <w:rsid w:val="00570E35"/>
    <w:rsid w:val="0057154B"/>
    <w:rsid w:val="005719CC"/>
    <w:rsid w:val="00571B86"/>
    <w:rsid w:val="00571BBC"/>
    <w:rsid w:val="00571CBF"/>
    <w:rsid w:val="00572039"/>
    <w:rsid w:val="0057209B"/>
    <w:rsid w:val="0057240C"/>
    <w:rsid w:val="00572669"/>
    <w:rsid w:val="005731FF"/>
    <w:rsid w:val="0057361D"/>
    <w:rsid w:val="00573656"/>
    <w:rsid w:val="00573867"/>
    <w:rsid w:val="0057412A"/>
    <w:rsid w:val="00574420"/>
    <w:rsid w:val="005744E7"/>
    <w:rsid w:val="00574A9D"/>
    <w:rsid w:val="00574D78"/>
    <w:rsid w:val="00574DA1"/>
    <w:rsid w:val="00575024"/>
    <w:rsid w:val="005750FB"/>
    <w:rsid w:val="00575266"/>
    <w:rsid w:val="005753CB"/>
    <w:rsid w:val="00575ED0"/>
    <w:rsid w:val="0057648C"/>
    <w:rsid w:val="005764F3"/>
    <w:rsid w:val="005766D6"/>
    <w:rsid w:val="005768C8"/>
    <w:rsid w:val="00576D29"/>
    <w:rsid w:val="00576D4D"/>
    <w:rsid w:val="00576D83"/>
    <w:rsid w:val="00576D92"/>
    <w:rsid w:val="00576FC3"/>
    <w:rsid w:val="005778C2"/>
    <w:rsid w:val="00577F0A"/>
    <w:rsid w:val="0058010A"/>
    <w:rsid w:val="0058025A"/>
    <w:rsid w:val="00580E48"/>
    <w:rsid w:val="005810B3"/>
    <w:rsid w:val="005811A2"/>
    <w:rsid w:val="005816AC"/>
    <w:rsid w:val="0058195B"/>
    <w:rsid w:val="00581EE3"/>
    <w:rsid w:val="00581F49"/>
    <w:rsid w:val="0058268D"/>
    <w:rsid w:val="0058282A"/>
    <w:rsid w:val="00582D08"/>
    <w:rsid w:val="00583107"/>
    <w:rsid w:val="0058349A"/>
    <w:rsid w:val="0058368D"/>
    <w:rsid w:val="00583984"/>
    <w:rsid w:val="00583AB3"/>
    <w:rsid w:val="00583C04"/>
    <w:rsid w:val="00583C71"/>
    <w:rsid w:val="00583FF2"/>
    <w:rsid w:val="00584738"/>
    <w:rsid w:val="0058475D"/>
    <w:rsid w:val="00584A62"/>
    <w:rsid w:val="00584C1D"/>
    <w:rsid w:val="00584CB3"/>
    <w:rsid w:val="0058510E"/>
    <w:rsid w:val="00585287"/>
    <w:rsid w:val="00585B67"/>
    <w:rsid w:val="00585BD7"/>
    <w:rsid w:val="00585EEF"/>
    <w:rsid w:val="0058615D"/>
    <w:rsid w:val="005866F0"/>
    <w:rsid w:val="005869BB"/>
    <w:rsid w:val="00586B81"/>
    <w:rsid w:val="00586D95"/>
    <w:rsid w:val="005870A8"/>
    <w:rsid w:val="00587227"/>
    <w:rsid w:val="0058737D"/>
    <w:rsid w:val="005873E4"/>
    <w:rsid w:val="0058793D"/>
    <w:rsid w:val="00587A44"/>
    <w:rsid w:val="00587E7F"/>
    <w:rsid w:val="00587F45"/>
    <w:rsid w:val="005901B7"/>
    <w:rsid w:val="00590B6C"/>
    <w:rsid w:val="00590E3D"/>
    <w:rsid w:val="005910D0"/>
    <w:rsid w:val="005911C1"/>
    <w:rsid w:val="0059177E"/>
    <w:rsid w:val="0059193F"/>
    <w:rsid w:val="005919A8"/>
    <w:rsid w:val="00591A9A"/>
    <w:rsid w:val="0059243E"/>
    <w:rsid w:val="00593258"/>
    <w:rsid w:val="00593503"/>
    <w:rsid w:val="0059388E"/>
    <w:rsid w:val="0059391C"/>
    <w:rsid w:val="00593933"/>
    <w:rsid w:val="00593E83"/>
    <w:rsid w:val="00594293"/>
    <w:rsid w:val="005942D5"/>
    <w:rsid w:val="00594446"/>
    <w:rsid w:val="00594528"/>
    <w:rsid w:val="0059466A"/>
    <w:rsid w:val="00594752"/>
    <w:rsid w:val="0059493D"/>
    <w:rsid w:val="00594A32"/>
    <w:rsid w:val="00594B0C"/>
    <w:rsid w:val="00594F22"/>
    <w:rsid w:val="0059533D"/>
    <w:rsid w:val="005957AA"/>
    <w:rsid w:val="0059592B"/>
    <w:rsid w:val="00595979"/>
    <w:rsid w:val="0059669F"/>
    <w:rsid w:val="005968CF"/>
    <w:rsid w:val="00596A5E"/>
    <w:rsid w:val="00596AB4"/>
    <w:rsid w:val="00596BCD"/>
    <w:rsid w:val="00596D23"/>
    <w:rsid w:val="00596FA1"/>
    <w:rsid w:val="005971C0"/>
    <w:rsid w:val="005972BC"/>
    <w:rsid w:val="005978F3"/>
    <w:rsid w:val="00597E5D"/>
    <w:rsid w:val="00597E9A"/>
    <w:rsid w:val="005A0239"/>
    <w:rsid w:val="005A044F"/>
    <w:rsid w:val="005A068A"/>
    <w:rsid w:val="005A085B"/>
    <w:rsid w:val="005A0F1E"/>
    <w:rsid w:val="005A1026"/>
    <w:rsid w:val="005A1140"/>
    <w:rsid w:val="005A1141"/>
    <w:rsid w:val="005A12D7"/>
    <w:rsid w:val="005A1760"/>
    <w:rsid w:val="005A1D9E"/>
    <w:rsid w:val="005A1EFB"/>
    <w:rsid w:val="005A1F55"/>
    <w:rsid w:val="005A1FC7"/>
    <w:rsid w:val="005A2608"/>
    <w:rsid w:val="005A277E"/>
    <w:rsid w:val="005A2932"/>
    <w:rsid w:val="005A29EA"/>
    <w:rsid w:val="005A2E33"/>
    <w:rsid w:val="005A2E56"/>
    <w:rsid w:val="005A3263"/>
    <w:rsid w:val="005A329D"/>
    <w:rsid w:val="005A337E"/>
    <w:rsid w:val="005A3418"/>
    <w:rsid w:val="005A3758"/>
    <w:rsid w:val="005A3B65"/>
    <w:rsid w:val="005A4263"/>
    <w:rsid w:val="005A4514"/>
    <w:rsid w:val="005A4928"/>
    <w:rsid w:val="005A4A69"/>
    <w:rsid w:val="005A528E"/>
    <w:rsid w:val="005A5467"/>
    <w:rsid w:val="005A5721"/>
    <w:rsid w:val="005A5787"/>
    <w:rsid w:val="005A58A1"/>
    <w:rsid w:val="005A5966"/>
    <w:rsid w:val="005A5A77"/>
    <w:rsid w:val="005A5CD5"/>
    <w:rsid w:val="005A5E6E"/>
    <w:rsid w:val="005A6587"/>
    <w:rsid w:val="005A6954"/>
    <w:rsid w:val="005A6AF5"/>
    <w:rsid w:val="005A6DC1"/>
    <w:rsid w:val="005A7853"/>
    <w:rsid w:val="005A7A96"/>
    <w:rsid w:val="005A7C6E"/>
    <w:rsid w:val="005B0105"/>
    <w:rsid w:val="005B04F8"/>
    <w:rsid w:val="005B0567"/>
    <w:rsid w:val="005B087C"/>
    <w:rsid w:val="005B137F"/>
    <w:rsid w:val="005B1391"/>
    <w:rsid w:val="005B1556"/>
    <w:rsid w:val="005B170B"/>
    <w:rsid w:val="005B19ED"/>
    <w:rsid w:val="005B1C13"/>
    <w:rsid w:val="005B1F06"/>
    <w:rsid w:val="005B1F97"/>
    <w:rsid w:val="005B2128"/>
    <w:rsid w:val="005B236B"/>
    <w:rsid w:val="005B244E"/>
    <w:rsid w:val="005B2460"/>
    <w:rsid w:val="005B25BC"/>
    <w:rsid w:val="005B289B"/>
    <w:rsid w:val="005B2997"/>
    <w:rsid w:val="005B2A35"/>
    <w:rsid w:val="005B2A64"/>
    <w:rsid w:val="005B2EA0"/>
    <w:rsid w:val="005B2F0F"/>
    <w:rsid w:val="005B3316"/>
    <w:rsid w:val="005B3367"/>
    <w:rsid w:val="005B398A"/>
    <w:rsid w:val="005B3CC6"/>
    <w:rsid w:val="005B401D"/>
    <w:rsid w:val="005B4429"/>
    <w:rsid w:val="005B448B"/>
    <w:rsid w:val="005B4523"/>
    <w:rsid w:val="005B486E"/>
    <w:rsid w:val="005B4C92"/>
    <w:rsid w:val="005B5002"/>
    <w:rsid w:val="005B564F"/>
    <w:rsid w:val="005B567D"/>
    <w:rsid w:val="005B57C5"/>
    <w:rsid w:val="005B57F2"/>
    <w:rsid w:val="005B5F79"/>
    <w:rsid w:val="005B5F7B"/>
    <w:rsid w:val="005B606D"/>
    <w:rsid w:val="005B618B"/>
    <w:rsid w:val="005B633F"/>
    <w:rsid w:val="005B6A10"/>
    <w:rsid w:val="005B6F33"/>
    <w:rsid w:val="005B70EA"/>
    <w:rsid w:val="005B74F2"/>
    <w:rsid w:val="005B75B0"/>
    <w:rsid w:val="005B792A"/>
    <w:rsid w:val="005B7B74"/>
    <w:rsid w:val="005B7B9A"/>
    <w:rsid w:val="005C001C"/>
    <w:rsid w:val="005C0481"/>
    <w:rsid w:val="005C0BFC"/>
    <w:rsid w:val="005C1017"/>
    <w:rsid w:val="005C1322"/>
    <w:rsid w:val="005C1560"/>
    <w:rsid w:val="005C1723"/>
    <w:rsid w:val="005C1FFA"/>
    <w:rsid w:val="005C222C"/>
    <w:rsid w:val="005C2251"/>
    <w:rsid w:val="005C2AAF"/>
    <w:rsid w:val="005C2BB3"/>
    <w:rsid w:val="005C2E9E"/>
    <w:rsid w:val="005C30D3"/>
    <w:rsid w:val="005C3186"/>
    <w:rsid w:val="005C335E"/>
    <w:rsid w:val="005C337A"/>
    <w:rsid w:val="005C3813"/>
    <w:rsid w:val="005C3D9A"/>
    <w:rsid w:val="005C3D9F"/>
    <w:rsid w:val="005C3FD8"/>
    <w:rsid w:val="005C3FF1"/>
    <w:rsid w:val="005C401F"/>
    <w:rsid w:val="005C4B88"/>
    <w:rsid w:val="005C4F0D"/>
    <w:rsid w:val="005C51D7"/>
    <w:rsid w:val="005C578D"/>
    <w:rsid w:val="005C57FC"/>
    <w:rsid w:val="005C5EC4"/>
    <w:rsid w:val="005C5F4D"/>
    <w:rsid w:val="005C65D7"/>
    <w:rsid w:val="005C6C41"/>
    <w:rsid w:val="005C6EA5"/>
    <w:rsid w:val="005C7106"/>
    <w:rsid w:val="005C7956"/>
    <w:rsid w:val="005C7A22"/>
    <w:rsid w:val="005C7BF4"/>
    <w:rsid w:val="005C7D61"/>
    <w:rsid w:val="005C7E4E"/>
    <w:rsid w:val="005D0225"/>
    <w:rsid w:val="005D03E7"/>
    <w:rsid w:val="005D0B26"/>
    <w:rsid w:val="005D0D35"/>
    <w:rsid w:val="005D0F42"/>
    <w:rsid w:val="005D12F9"/>
    <w:rsid w:val="005D1853"/>
    <w:rsid w:val="005D1A0F"/>
    <w:rsid w:val="005D1ACE"/>
    <w:rsid w:val="005D1D86"/>
    <w:rsid w:val="005D2787"/>
    <w:rsid w:val="005D2AC0"/>
    <w:rsid w:val="005D34F7"/>
    <w:rsid w:val="005D3511"/>
    <w:rsid w:val="005D35A3"/>
    <w:rsid w:val="005D3BF9"/>
    <w:rsid w:val="005D3D36"/>
    <w:rsid w:val="005D44BA"/>
    <w:rsid w:val="005D46A5"/>
    <w:rsid w:val="005D475C"/>
    <w:rsid w:val="005D4A6A"/>
    <w:rsid w:val="005D512F"/>
    <w:rsid w:val="005D58F8"/>
    <w:rsid w:val="005D63B8"/>
    <w:rsid w:val="005D644B"/>
    <w:rsid w:val="005D681E"/>
    <w:rsid w:val="005D6844"/>
    <w:rsid w:val="005D6A77"/>
    <w:rsid w:val="005D717C"/>
    <w:rsid w:val="005D7204"/>
    <w:rsid w:val="005D7BB2"/>
    <w:rsid w:val="005D7C23"/>
    <w:rsid w:val="005D7C44"/>
    <w:rsid w:val="005D7C7C"/>
    <w:rsid w:val="005D7D16"/>
    <w:rsid w:val="005D7E7B"/>
    <w:rsid w:val="005D7E93"/>
    <w:rsid w:val="005E05A6"/>
    <w:rsid w:val="005E0BE7"/>
    <w:rsid w:val="005E10FA"/>
    <w:rsid w:val="005E1190"/>
    <w:rsid w:val="005E12C6"/>
    <w:rsid w:val="005E1930"/>
    <w:rsid w:val="005E19B4"/>
    <w:rsid w:val="005E1BDC"/>
    <w:rsid w:val="005E1D5B"/>
    <w:rsid w:val="005E1D65"/>
    <w:rsid w:val="005E1EE7"/>
    <w:rsid w:val="005E250E"/>
    <w:rsid w:val="005E26C5"/>
    <w:rsid w:val="005E2843"/>
    <w:rsid w:val="005E2984"/>
    <w:rsid w:val="005E2BEB"/>
    <w:rsid w:val="005E2E0E"/>
    <w:rsid w:val="005E3026"/>
    <w:rsid w:val="005E344D"/>
    <w:rsid w:val="005E34AD"/>
    <w:rsid w:val="005E3C68"/>
    <w:rsid w:val="005E4099"/>
    <w:rsid w:val="005E482A"/>
    <w:rsid w:val="005E4926"/>
    <w:rsid w:val="005E534E"/>
    <w:rsid w:val="005E5625"/>
    <w:rsid w:val="005E597B"/>
    <w:rsid w:val="005E59A8"/>
    <w:rsid w:val="005E5A48"/>
    <w:rsid w:val="005E5CBA"/>
    <w:rsid w:val="005E647C"/>
    <w:rsid w:val="005E684F"/>
    <w:rsid w:val="005E6BCB"/>
    <w:rsid w:val="005E6F88"/>
    <w:rsid w:val="005E716D"/>
    <w:rsid w:val="005E72FE"/>
    <w:rsid w:val="005E74D7"/>
    <w:rsid w:val="005E7645"/>
    <w:rsid w:val="005E7A84"/>
    <w:rsid w:val="005E7A9E"/>
    <w:rsid w:val="005E7E5C"/>
    <w:rsid w:val="005E7EE2"/>
    <w:rsid w:val="005F0059"/>
    <w:rsid w:val="005F005B"/>
    <w:rsid w:val="005F03E6"/>
    <w:rsid w:val="005F040E"/>
    <w:rsid w:val="005F0C72"/>
    <w:rsid w:val="005F0CD5"/>
    <w:rsid w:val="005F0F5A"/>
    <w:rsid w:val="005F10B2"/>
    <w:rsid w:val="005F13BA"/>
    <w:rsid w:val="005F1415"/>
    <w:rsid w:val="005F15A5"/>
    <w:rsid w:val="005F176B"/>
    <w:rsid w:val="005F1D69"/>
    <w:rsid w:val="005F1F54"/>
    <w:rsid w:val="005F211C"/>
    <w:rsid w:val="005F21C5"/>
    <w:rsid w:val="005F24D4"/>
    <w:rsid w:val="005F2549"/>
    <w:rsid w:val="005F2673"/>
    <w:rsid w:val="005F278C"/>
    <w:rsid w:val="005F2818"/>
    <w:rsid w:val="005F2999"/>
    <w:rsid w:val="005F29C2"/>
    <w:rsid w:val="005F2A90"/>
    <w:rsid w:val="005F2B8D"/>
    <w:rsid w:val="005F2F5E"/>
    <w:rsid w:val="005F30B5"/>
    <w:rsid w:val="005F3673"/>
    <w:rsid w:val="005F3CB3"/>
    <w:rsid w:val="005F3E56"/>
    <w:rsid w:val="005F3FA5"/>
    <w:rsid w:val="005F4201"/>
    <w:rsid w:val="005F4549"/>
    <w:rsid w:val="005F45B6"/>
    <w:rsid w:val="005F48F3"/>
    <w:rsid w:val="005F4CAF"/>
    <w:rsid w:val="005F4DC1"/>
    <w:rsid w:val="005F4FE7"/>
    <w:rsid w:val="005F5101"/>
    <w:rsid w:val="005F5882"/>
    <w:rsid w:val="005F59C3"/>
    <w:rsid w:val="005F5C66"/>
    <w:rsid w:val="005F6120"/>
    <w:rsid w:val="005F6330"/>
    <w:rsid w:val="005F657A"/>
    <w:rsid w:val="005F6626"/>
    <w:rsid w:val="005F6898"/>
    <w:rsid w:val="005F68F1"/>
    <w:rsid w:val="005F6EEC"/>
    <w:rsid w:val="005F72F6"/>
    <w:rsid w:val="005F76A4"/>
    <w:rsid w:val="005F7971"/>
    <w:rsid w:val="005F7E4B"/>
    <w:rsid w:val="005F7F43"/>
    <w:rsid w:val="00600005"/>
    <w:rsid w:val="00600EAD"/>
    <w:rsid w:val="00601483"/>
    <w:rsid w:val="006019DB"/>
    <w:rsid w:val="00601C9B"/>
    <w:rsid w:val="00601E60"/>
    <w:rsid w:val="006024C9"/>
    <w:rsid w:val="00602590"/>
    <w:rsid w:val="006028C1"/>
    <w:rsid w:val="00602A05"/>
    <w:rsid w:val="006030E0"/>
    <w:rsid w:val="006035A9"/>
    <w:rsid w:val="00603617"/>
    <w:rsid w:val="0060381F"/>
    <w:rsid w:val="00603A2C"/>
    <w:rsid w:val="00603DD7"/>
    <w:rsid w:val="0060410D"/>
    <w:rsid w:val="00604196"/>
    <w:rsid w:val="006046B6"/>
    <w:rsid w:val="006046C2"/>
    <w:rsid w:val="00604948"/>
    <w:rsid w:val="006049FD"/>
    <w:rsid w:val="00604A24"/>
    <w:rsid w:val="0060506E"/>
    <w:rsid w:val="00605972"/>
    <w:rsid w:val="006059EE"/>
    <w:rsid w:val="00605CFF"/>
    <w:rsid w:val="00605EAD"/>
    <w:rsid w:val="00606081"/>
    <w:rsid w:val="0060616B"/>
    <w:rsid w:val="0060633F"/>
    <w:rsid w:val="00606A7D"/>
    <w:rsid w:val="00606AE4"/>
    <w:rsid w:val="00607116"/>
    <w:rsid w:val="00607391"/>
    <w:rsid w:val="00607638"/>
    <w:rsid w:val="0060765A"/>
    <w:rsid w:val="006077B7"/>
    <w:rsid w:val="00607AD8"/>
    <w:rsid w:val="00607C3A"/>
    <w:rsid w:val="00607D01"/>
    <w:rsid w:val="00607EF1"/>
    <w:rsid w:val="006102C4"/>
    <w:rsid w:val="006102C5"/>
    <w:rsid w:val="0061093F"/>
    <w:rsid w:val="00610E2B"/>
    <w:rsid w:val="006116AA"/>
    <w:rsid w:val="00611A72"/>
    <w:rsid w:val="00611CC1"/>
    <w:rsid w:val="00611D1C"/>
    <w:rsid w:val="00611E72"/>
    <w:rsid w:val="00611F4B"/>
    <w:rsid w:val="00612119"/>
    <w:rsid w:val="006123A2"/>
    <w:rsid w:val="00612457"/>
    <w:rsid w:val="00612769"/>
    <w:rsid w:val="00612BCD"/>
    <w:rsid w:val="0061305B"/>
    <w:rsid w:val="006131F2"/>
    <w:rsid w:val="006133C6"/>
    <w:rsid w:val="006136BF"/>
    <w:rsid w:val="00613713"/>
    <w:rsid w:val="00613C46"/>
    <w:rsid w:val="00613CC8"/>
    <w:rsid w:val="00613DD0"/>
    <w:rsid w:val="006141AA"/>
    <w:rsid w:val="00614576"/>
    <w:rsid w:val="006149B7"/>
    <w:rsid w:val="00615734"/>
    <w:rsid w:val="00615F4D"/>
    <w:rsid w:val="00616865"/>
    <w:rsid w:val="00616962"/>
    <w:rsid w:val="006173AF"/>
    <w:rsid w:val="006175FF"/>
    <w:rsid w:val="00617750"/>
    <w:rsid w:val="006178BC"/>
    <w:rsid w:val="00617B5F"/>
    <w:rsid w:val="00617DCD"/>
    <w:rsid w:val="00620135"/>
    <w:rsid w:val="0062020C"/>
    <w:rsid w:val="006205C1"/>
    <w:rsid w:val="00620D81"/>
    <w:rsid w:val="00620FB5"/>
    <w:rsid w:val="006211A1"/>
    <w:rsid w:val="0062180E"/>
    <w:rsid w:val="00621B39"/>
    <w:rsid w:val="00621F8A"/>
    <w:rsid w:val="006220E1"/>
    <w:rsid w:val="00622757"/>
    <w:rsid w:val="006230E6"/>
    <w:rsid w:val="006233BE"/>
    <w:rsid w:val="0062340D"/>
    <w:rsid w:val="006235E8"/>
    <w:rsid w:val="006236E8"/>
    <w:rsid w:val="00623A7E"/>
    <w:rsid w:val="00623B1B"/>
    <w:rsid w:val="00623C8B"/>
    <w:rsid w:val="00623F77"/>
    <w:rsid w:val="00623FDF"/>
    <w:rsid w:val="0062416F"/>
    <w:rsid w:val="006241D6"/>
    <w:rsid w:val="006243ED"/>
    <w:rsid w:val="006246D4"/>
    <w:rsid w:val="00624CFD"/>
    <w:rsid w:val="00624D1A"/>
    <w:rsid w:val="00624E83"/>
    <w:rsid w:val="006250D9"/>
    <w:rsid w:val="006252F1"/>
    <w:rsid w:val="006253D2"/>
    <w:rsid w:val="00625675"/>
    <w:rsid w:val="006258FC"/>
    <w:rsid w:val="00625F1A"/>
    <w:rsid w:val="00625F6B"/>
    <w:rsid w:val="00626054"/>
    <w:rsid w:val="0062606D"/>
    <w:rsid w:val="0062612C"/>
    <w:rsid w:val="006261CB"/>
    <w:rsid w:val="0062624E"/>
    <w:rsid w:val="00626299"/>
    <w:rsid w:val="00626860"/>
    <w:rsid w:val="00626C24"/>
    <w:rsid w:val="00626D60"/>
    <w:rsid w:val="00626E0F"/>
    <w:rsid w:val="00626EE1"/>
    <w:rsid w:val="006273D8"/>
    <w:rsid w:val="006274A0"/>
    <w:rsid w:val="00627C14"/>
    <w:rsid w:val="00627D8E"/>
    <w:rsid w:val="00627E2F"/>
    <w:rsid w:val="00627EDB"/>
    <w:rsid w:val="006302C1"/>
    <w:rsid w:val="0063093B"/>
    <w:rsid w:val="00630AAF"/>
    <w:rsid w:val="00630FD5"/>
    <w:rsid w:val="006310C1"/>
    <w:rsid w:val="006312FE"/>
    <w:rsid w:val="00631459"/>
    <w:rsid w:val="0063159F"/>
    <w:rsid w:val="006317E0"/>
    <w:rsid w:val="0063190E"/>
    <w:rsid w:val="00631AB2"/>
    <w:rsid w:val="00631E58"/>
    <w:rsid w:val="00631EE2"/>
    <w:rsid w:val="006322F3"/>
    <w:rsid w:val="0063253F"/>
    <w:rsid w:val="006326A8"/>
    <w:rsid w:val="006326AE"/>
    <w:rsid w:val="00632C74"/>
    <w:rsid w:val="00632CC1"/>
    <w:rsid w:val="00632CE3"/>
    <w:rsid w:val="00632CFF"/>
    <w:rsid w:val="00632F2F"/>
    <w:rsid w:val="00633097"/>
    <w:rsid w:val="006330D7"/>
    <w:rsid w:val="0063327F"/>
    <w:rsid w:val="006333CB"/>
    <w:rsid w:val="0063342E"/>
    <w:rsid w:val="00633752"/>
    <w:rsid w:val="00633976"/>
    <w:rsid w:val="006339BB"/>
    <w:rsid w:val="00633A61"/>
    <w:rsid w:val="00633CAB"/>
    <w:rsid w:val="00634246"/>
    <w:rsid w:val="0063443C"/>
    <w:rsid w:val="00634481"/>
    <w:rsid w:val="006344A4"/>
    <w:rsid w:val="006348FB"/>
    <w:rsid w:val="00634B97"/>
    <w:rsid w:val="00634CBC"/>
    <w:rsid w:val="00634EB0"/>
    <w:rsid w:val="00634FC3"/>
    <w:rsid w:val="00635315"/>
    <w:rsid w:val="006353BB"/>
    <w:rsid w:val="00635564"/>
    <w:rsid w:val="0063575F"/>
    <w:rsid w:val="00635A7F"/>
    <w:rsid w:val="00635EB6"/>
    <w:rsid w:val="00635FF3"/>
    <w:rsid w:val="0063621E"/>
    <w:rsid w:val="00636784"/>
    <w:rsid w:val="00636B24"/>
    <w:rsid w:val="00636ED1"/>
    <w:rsid w:val="006374ED"/>
    <w:rsid w:val="00637929"/>
    <w:rsid w:val="00637960"/>
    <w:rsid w:val="006379A0"/>
    <w:rsid w:val="00637A38"/>
    <w:rsid w:val="00637C32"/>
    <w:rsid w:val="00640324"/>
    <w:rsid w:val="006404BF"/>
    <w:rsid w:val="00640537"/>
    <w:rsid w:val="0064057D"/>
    <w:rsid w:val="0064086A"/>
    <w:rsid w:val="00640B28"/>
    <w:rsid w:val="00640E3E"/>
    <w:rsid w:val="00641115"/>
    <w:rsid w:val="006411FD"/>
    <w:rsid w:val="00641356"/>
    <w:rsid w:val="00641453"/>
    <w:rsid w:val="006414D7"/>
    <w:rsid w:val="006415CF"/>
    <w:rsid w:val="006417A0"/>
    <w:rsid w:val="00641DB1"/>
    <w:rsid w:val="006423CC"/>
    <w:rsid w:val="00642627"/>
    <w:rsid w:val="00642629"/>
    <w:rsid w:val="0064269F"/>
    <w:rsid w:val="00642A1B"/>
    <w:rsid w:val="00642F1E"/>
    <w:rsid w:val="0064356E"/>
    <w:rsid w:val="006436F3"/>
    <w:rsid w:val="006438C7"/>
    <w:rsid w:val="00643AC8"/>
    <w:rsid w:val="00643CD3"/>
    <w:rsid w:val="00643F24"/>
    <w:rsid w:val="006445E9"/>
    <w:rsid w:val="00644717"/>
    <w:rsid w:val="00644C82"/>
    <w:rsid w:val="0064512E"/>
    <w:rsid w:val="006451AA"/>
    <w:rsid w:val="006451D2"/>
    <w:rsid w:val="00645529"/>
    <w:rsid w:val="00645A51"/>
    <w:rsid w:val="00645C05"/>
    <w:rsid w:val="006460C1"/>
    <w:rsid w:val="00646BBD"/>
    <w:rsid w:val="00646D29"/>
    <w:rsid w:val="00646D4C"/>
    <w:rsid w:val="00646DFB"/>
    <w:rsid w:val="00647017"/>
    <w:rsid w:val="006470D8"/>
    <w:rsid w:val="00647371"/>
    <w:rsid w:val="0064737B"/>
    <w:rsid w:val="0064742B"/>
    <w:rsid w:val="006475CB"/>
    <w:rsid w:val="00647648"/>
    <w:rsid w:val="00647D90"/>
    <w:rsid w:val="00647F74"/>
    <w:rsid w:val="00650059"/>
    <w:rsid w:val="0065037A"/>
    <w:rsid w:val="00650396"/>
    <w:rsid w:val="00650510"/>
    <w:rsid w:val="006505DD"/>
    <w:rsid w:val="00650818"/>
    <w:rsid w:val="00650949"/>
    <w:rsid w:val="00650B89"/>
    <w:rsid w:val="00651402"/>
    <w:rsid w:val="006519DF"/>
    <w:rsid w:val="00651FAB"/>
    <w:rsid w:val="006523AD"/>
    <w:rsid w:val="006523C6"/>
    <w:rsid w:val="0065251A"/>
    <w:rsid w:val="0065280B"/>
    <w:rsid w:val="00652BD8"/>
    <w:rsid w:val="00652E8D"/>
    <w:rsid w:val="006531CE"/>
    <w:rsid w:val="0065361C"/>
    <w:rsid w:val="006536F0"/>
    <w:rsid w:val="00653C4D"/>
    <w:rsid w:val="0065444E"/>
    <w:rsid w:val="00654589"/>
    <w:rsid w:val="006548DC"/>
    <w:rsid w:val="00654A79"/>
    <w:rsid w:val="00654B62"/>
    <w:rsid w:val="00654D54"/>
    <w:rsid w:val="00654F60"/>
    <w:rsid w:val="006551F3"/>
    <w:rsid w:val="0065597A"/>
    <w:rsid w:val="00655E22"/>
    <w:rsid w:val="006562CC"/>
    <w:rsid w:val="006564B9"/>
    <w:rsid w:val="00656812"/>
    <w:rsid w:val="00656E4E"/>
    <w:rsid w:val="0065711D"/>
    <w:rsid w:val="0065723F"/>
    <w:rsid w:val="0065744C"/>
    <w:rsid w:val="006575EE"/>
    <w:rsid w:val="006578C8"/>
    <w:rsid w:val="00657F06"/>
    <w:rsid w:val="006604E6"/>
    <w:rsid w:val="006606E2"/>
    <w:rsid w:val="006606F4"/>
    <w:rsid w:val="0066087E"/>
    <w:rsid w:val="0066091F"/>
    <w:rsid w:val="00660A77"/>
    <w:rsid w:val="00660AA7"/>
    <w:rsid w:val="00660B61"/>
    <w:rsid w:val="00660FC4"/>
    <w:rsid w:val="00660FF1"/>
    <w:rsid w:val="006611D2"/>
    <w:rsid w:val="00661203"/>
    <w:rsid w:val="00661CBB"/>
    <w:rsid w:val="006622E7"/>
    <w:rsid w:val="00662E23"/>
    <w:rsid w:val="0066386E"/>
    <w:rsid w:val="006638C2"/>
    <w:rsid w:val="00663AB2"/>
    <w:rsid w:val="00663B74"/>
    <w:rsid w:val="00663C05"/>
    <w:rsid w:val="00664411"/>
    <w:rsid w:val="00664D53"/>
    <w:rsid w:val="00664E8B"/>
    <w:rsid w:val="00665702"/>
    <w:rsid w:val="00665E64"/>
    <w:rsid w:val="00665EFC"/>
    <w:rsid w:val="006662ED"/>
    <w:rsid w:val="006662F5"/>
    <w:rsid w:val="0066647A"/>
    <w:rsid w:val="00666499"/>
    <w:rsid w:val="00666AEC"/>
    <w:rsid w:val="00666B23"/>
    <w:rsid w:val="00666BE8"/>
    <w:rsid w:val="00666F59"/>
    <w:rsid w:val="0066710B"/>
    <w:rsid w:val="006677A5"/>
    <w:rsid w:val="00667AED"/>
    <w:rsid w:val="00667B06"/>
    <w:rsid w:val="00667CC7"/>
    <w:rsid w:val="00667EAC"/>
    <w:rsid w:val="00670661"/>
    <w:rsid w:val="00670967"/>
    <w:rsid w:val="006713F8"/>
    <w:rsid w:val="0067184D"/>
    <w:rsid w:val="00671AFB"/>
    <w:rsid w:val="00672090"/>
    <w:rsid w:val="006721B2"/>
    <w:rsid w:val="0067240C"/>
    <w:rsid w:val="006724D8"/>
    <w:rsid w:val="00672683"/>
    <w:rsid w:val="0067269C"/>
    <w:rsid w:val="00672702"/>
    <w:rsid w:val="00672B84"/>
    <w:rsid w:val="00672BA2"/>
    <w:rsid w:val="006731A0"/>
    <w:rsid w:val="00673736"/>
    <w:rsid w:val="00673CFF"/>
    <w:rsid w:val="00674355"/>
    <w:rsid w:val="006744CA"/>
    <w:rsid w:val="006744D9"/>
    <w:rsid w:val="006748A8"/>
    <w:rsid w:val="00674C37"/>
    <w:rsid w:val="00674E93"/>
    <w:rsid w:val="00674F6B"/>
    <w:rsid w:val="00675090"/>
    <w:rsid w:val="00675464"/>
    <w:rsid w:val="0067546E"/>
    <w:rsid w:val="006755BE"/>
    <w:rsid w:val="0067564A"/>
    <w:rsid w:val="006758D1"/>
    <w:rsid w:val="00675A67"/>
    <w:rsid w:val="00675FE2"/>
    <w:rsid w:val="0067605D"/>
    <w:rsid w:val="0067608C"/>
    <w:rsid w:val="0067635C"/>
    <w:rsid w:val="006763ED"/>
    <w:rsid w:val="0067642D"/>
    <w:rsid w:val="006769C0"/>
    <w:rsid w:val="00676EB2"/>
    <w:rsid w:val="00676F43"/>
    <w:rsid w:val="0067713A"/>
    <w:rsid w:val="006771D9"/>
    <w:rsid w:val="00677718"/>
    <w:rsid w:val="0067778F"/>
    <w:rsid w:val="00677894"/>
    <w:rsid w:val="006778B5"/>
    <w:rsid w:val="006778D5"/>
    <w:rsid w:val="00677DA1"/>
    <w:rsid w:val="0068046F"/>
    <w:rsid w:val="00680B21"/>
    <w:rsid w:val="00680C21"/>
    <w:rsid w:val="006826CC"/>
    <w:rsid w:val="0068274D"/>
    <w:rsid w:val="00682932"/>
    <w:rsid w:val="00682CB7"/>
    <w:rsid w:val="00682D24"/>
    <w:rsid w:val="00682D6A"/>
    <w:rsid w:val="00682FDE"/>
    <w:rsid w:val="00683006"/>
    <w:rsid w:val="0068307C"/>
    <w:rsid w:val="00683177"/>
    <w:rsid w:val="00683379"/>
    <w:rsid w:val="006834AF"/>
    <w:rsid w:val="00683EC2"/>
    <w:rsid w:val="00683EF5"/>
    <w:rsid w:val="00683F7E"/>
    <w:rsid w:val="00684351"/>
    <w:rsid w:val="006843AF"/>
    <w:rsid w:val="00684827"/>
    <w:rsid w:val="00684D49"/>
    <w:rsid w:val="00685DF8"/>
    <w:rsid w:val="00685FAB"/>
    <w:rsid w:val="00685FE1"/>
    <w:rsid w:val="006860E7"/>
    <w:rsid w:val="00686261"/>
    <w:rsid w:val="006863C2"/>
    <w:rsid w:val="006864E6"/>
    <w:rsid w:val="006866E3"/>
    <w:rsid w:val="0068696E"/>
    <w:rsid w:val="00686AB1"/>
    <w:rsid w:val="00686C73"/>
    <w:rsid w:val="00687F78"/>
    <w:rsid w:val="0069074E"/>
    <w:rsid w:val="00690F4F"/>
    <w:rsid w:val="006911B6"/>
    <w:rsid w:val="0069127A"/>
    <w:rsid w:val="006913F1"/>
    <w:rsid w:val="00691434"/>
    <w:rsid w:val="00691496"/>
    <w:rsid w:val="00691533"/>
    <w:rsid w:val="00691FFD"/>
    <w:rsid w:val="0069204B"/>
    <w:rsid w:val="006922B4"/>
    <w:rsid w:val="006922DE"/>
    <w:rsid w:val="0069257A"/>
    <w:rsid w:val="00692710"/>
    <w:rsid w:val="00692942"/>
    <w:rsid w:val="006931A5"/>
    <w:rsid w:val="006931F4"/>
    <w:rsid w:val="006933BB"/>
    <w:rsid w:val="006937D5"/>
    <w:rsid w:val="0069399C"/>
    <w:rsid w:val="00693B21"/>
    <w:rsid w:val="00693DD7"/>
    <w:rsid w:val="00694007"/>
    <w:rsid w:val="0069469A"/>
    <w:rsid w:val="006947F0"/>
    <w:rsid w:val="006949F1"/>
    <w:rsid w:val="00694B07"/>
    <w:rsid w:val="00694B36"/>
    <w:rsid w:val="00694BAD"/>
    <w:rsid w:val="00695577"/>
    <w:rsid w:val="006958EB"/>
    <w:rsid w:val="00695D19"/>
    <w:rsid w:val="00695D81"/>
    <w:rsid w:val="00695F76"/>
    <w:rsid w:val="00696330"/>
    <w:rsid w:val="00696623"/>
    <w:rsid w:val="006966A1"/>
    <w:rsid w:val="006966D8"/>
    <w:rsid w:val="00696725"/>
    <w:rsid w:val="00696D35"/>
    <w:rsid w:val="00696D38"/>
    <w:rsid w:val="00697207"/>
    <w:rsid w:val="00697217"/>
    <w:rsid w:val="00697218"/>
    <w:rsid w:val="006973FB"/>
    <w:rsid w:val="00697482"/>
    <w:rsid w:val="0069757C"/>
    <w:rsid w:val="00697B5E"/>
    <w:rsid w:val="006A0536"/>
    <w:rsid w:val="006A068A"/>
    <w:rsid w:val="006A0E7E"/>
    <w:rsid w:val="006A0FA9"/>
    <w:rsid w:val="006A0FC3"/>
    <w:rsid w:val="006A16B7"/>
    <w:rsid w:val="006A16FF"/>
    <w:rsid w:val="006A1AC4"/>
    <w:rsid w:val="006A1D68"/>
    <w:rsid w:val="006A20AC"/>
    <w:rsid w:val="006A21B0"/>
    <w:rsid w:val="006A2312"/>
    <w:rsid w:val="006A2356"/>
    <w:rsid w:val="006A2474"/>
    <w:rsid w:val="006A255E"/>
    <w:rsid w:val="006A2574"/>
    <w:rsid w:val="006A286C"/>
    <w:rsid w:val="006A28BE"/>
    <w:rsid w:val="006A2ED4"/>
    <w:rsid w:val="006A3188"/>
    <w:rsid w:val="006A3753"/>
    <w:rsid w:val="006A3D87"/>
    <w:rsid w:val="006A3E65"/>
    <w:rsid w:val="006A3F05"/>
    <w:rsid w:val="006A42AF"/>
    <w:rsid w:val="006A4439"/>
    <w:rsid w:val="006A4500"/>
    <w:rsid w:val="006A453F"/>
    <w:rsid w:val="006A4625"/>
    <w:rsid w:val="006A4889"/>
    <w:rsid w:val="006A4FF4"/>
    <w:rsid w:val="006A5014"/>
    <w:rsid w:val="006A50B5"/>
    <w:rsid w:val="006A53C2"/>
    <w:rsid w:val="006A549A"/>
    <w:rsid w:val="006A5576"/>
    <w:rsid w:val="006A58CF"/>
    <w:rsid w:val="006A59D6"/>
    <w:rsid w:val="006A5D96"/>
    <w:rsid w:val="006A5E65"/>
    <w:rsid w:val="006A61C9"/>
    <w:rsid w:val="006A64C8"/>
    <w:rsid w:val="006A6888"/>
    <w:rsid w:val="006A6D7B"/>
    <w:rsid w:val="006A6D83"/>
    <w:rsid w:val="006A7051"/>
    <w:rsid w:val="006A7684"/>
    <w:rsid w:val="006A7A55"/>
    <w:rsid w:val="006A7A63"/>
    <w:rsid w:val="006A7B46"/>
    <w:rsid w:val="006A7CFF"/>
    <w:rsid w:val="006A7DA3"/>
    <w:rsid w:val="006A7EEC"/>
    <w:rsid w:val="006A7F31"/>
    <w:rsid w:val="006B0041"/>
    <w:rsid w:val="006B0142"/>
    <w:rsid w:val="006B0353"/>
    <w:rsid w:val="006B0359"/>
    <w:rsid w:val="006B03AA"/>
    <w:rsid w:val="006B07C9"/>
    <w:rsid w:val="006B083A"/>
    <w:rsid w:val="006B08DE"/>
    <w:rsid w:val="006B0915"/>
    <w:rsid w:val="006B0935"/>
    <w:rsid w:val="006B0C8E"/>
    <w:rsid w:val="006B0DA4"/>
    <w:rsid w:val="006B0EAF"/>
    <w:rsid w:val="006B0EF8"/>
    <w:rsid w:val="006B172F"/>
    <w:rsid w:val="006B1846"/>
    <w:rsid w:val="006B1AF6"/>
    <w:rsid w:val="006B1C59"/>
    <w:rsid w:val="006B2060"/>
    <w:rsid w:val="006B26BA"/>
    <w:rsid w:val="006B2E33"/>
    <w:rsid w:val="006B2E9C"/>
    <w:rsid w:val="006B32D2"/>
    <w:rsid w:val="006B337A"/>
    <w:rsid w:val="006B3BC5"/>
    <w:rsid w:val="006B3BC7"/>
    <w:rsid w:val="006B3E16"/>
    <w:rsid w:val="006B404E"/>
    <w:rsid w:val="006B4331"/>
    <w:rsid w:val="006B4814"/>
    <w:rsid w:val="006B481E"/>
    <w:rsid w:val="006B49E3"/>
    <w:rsid w:val="006B49F6"/>
    <w:rsid w:val="006B4FE9"/>
    <w:rsid w:val="006B59D2"/>
    <w:rsid w:val="006B5C84"/>
    <w:rsid w:val="006B5DD2"/>
    <w:rsid w:val="006B60C8"/>
    <w:rsid w:val="006B615B"/>
    <w:rsid w:val="006B6258"/>
    <w:rsid w:val="006B64A9"/>
    <w:rsid w:val="006B6737"/>
    <w:rsid w:val="006B678A"/>
    <w:rsid w:val="006B69BD"/>
    <w:rsid w:val="006B6B02"/>
    <w:rsid w:val="006B6DAA"/>
    <w:rsid w:val="006B6F4C"/>
    <w:rsid w:val="006B7132"/>
    <w:rsid w:val="006B7605"/>
    <w:rsid w:val="006B7A1D"/>
    <w:rsid w:val="006B7D70"/>
    <w:rsid w:val="006B7E23"/>
    <w:rsid w:val="006B7EB0"/>
    <w:rsid w:val="006C07A8"/>
    <w:rsid w:val="006C0A93"/>
    <w:rsid w:val="006C0ABA"/>
    <w:rsid w:val="006C0BDF"/>
    <w:rsid w:val="006C0C3E"/>
    <w:rsid w:val="006C122C"/>
    <w:rsid w:val="006C1394"/>
    <w:rsid w:val="006C14A4"/>
    <w:rsid w:val="006C1709"/>
    <w:rsid w:val="006C18B7"/>
    <w:rsid w:val="006C19D1"/>
    <w:rsid w:val="006C1C20"/>
    <w:rsid w:val="006C1E3E"/>
    <w:rsid w:val="006C2423"/>
    <w:rsid w:val="006C25D3"/>
    <w:rsid w:val="006C2C1C"/>
    <w:rsid w:val="006C2FE4"/>
    <w:rsid w:val="006C3106"/>
    <w:rsid w:val="006C3446"/>
    <w:rsid w:val="006C35D4"/>
    <w:rsid w:val="006C3894"/>
    <w:rsid w:val="006C38E6"/>
    <w:rsid w:val="006C3E1E"/>
    <w:rsid w:val="006C3F36"/>
    <w:rsid w:val="006C3F61"/>
    <w:rsid w:val="006C4047"/>
    <w:rsid w:val="006C40B3"/>
    <w:rsid w:val="006C414D"/>
    <w:rsid w:val="006C43D4"/>
    <w:rsid w:val="006C44DF"/>
    <w:rsid w:val="006C4E70"/>
    <w:rsid w:val="006C4F5B"/>
    <w:rsid w:val="006C4F7C"/>
    <w:rsid w:val="006C4FB4"/>
    <w:rsid w:val="006C521C"/>
    <w:rsid w:val="006C549A"/>
    <w:rsid w:val="006C5527"/>
    <w:rsid w:val="006C5593"/>
    <w:rsid w:val="006C561F"/>
    <w:rsid w:val="006C5815"/>
    <w:rsid w:val="006C58E3"/>
    <w:rsid w:val="006C5A1D"/>
    <w:rsid w:val="006C5A6E"/>
    <w:rsid w:val="006C605A"/>
    <w:rsid w:val="006C6373"/>
    <w:rsid w:val="006C6481"/>
    <w:rsid w:val="006C67A3"/>
    <w:rsid w:val="006C68C5"/>
    <w:rsid w:val="006C7168"/>
    <w:rsid w:val="006C757A"/>
    <w:rsid w:val="006C7614"/>
    <w:rsid w:val="006C7C5A"/>
    <w:rsid w:val="006C7CAF"/>
    <w:rsid w:val="006C7D3D"/>
    <w:rsid w:val="006C7E62"/>
    <w:rsid w:val="006D0207"/>
    <w:rsid w:val="006D0222"/>
    <w:rsid w:val="006D0336"/>
    <w:rsid w:val="006D074A"/>
    <w:rsid w:val="006D07E0"/>
    <w:rsid w:val="006D0803"/>
    <w:rsid w:val="006D0CF1"/>
    <w:rsid w:val="006D1697"/>
    <w:rsid w:val="006D19D7"/>
    <w:rsid w:val="006D19F2"/>
    <w:rsid w:val="006D1BD2"/>
    <w:rsid w:val="006D1D8A"/>
    <w:rsid w:val="006D1E89"/>
    <w:rsid w:val="006D2020"/>
    <w:rsid w:val="006D22A9"/>
    <w:rsid w:val="006D279F"/>
    <w:rsid w:val="006D29DE"/>
    <w:rsid w:val="006D2B6A"/>
    <w:rsid w:val="006D2E76"/>
    <w:rsid w:val="006D2FFE"/>
    <w:rsid w:val="006D3239"/>
    <w:rsid w:val="006D33A5"/>
    <w:rsid w:val="006D3405"/>
    <w:rsid w:val="006D38C5"/>
    <w:rsid w:val="006D3C1C"/>
    <w:rsid w:val="006D3D0F"/>
    <w:rsid w:val="006D3F51"/>
    <w:rsid w:val="006D40D6"/>
    <w:rsid w:val="006D41ED"/>
    <w:rsid w:val="006D47AD"/>
    <w:rsid w:val="006D49DA"/>
    <w:rsid w:val="006D4A70"/>
    <w:rsid w:val="006D4D8F"/>
    <w:rsid w:val="006D5094"/>
    <w:rsid w:val="006D5250"/>
    <w:rsid w:val="006D54CC"/>
    <w:rsid w:val="006D5574"/>
    <w:rsid w:val="006D55C0"/>
    <w:rsid w:val="006D593D"/>
    <w:rsid w:val="006D5C01"/>
    <w:rsid w:val="006D5C9C"/>
    <w:rsid w:val="006D5F19"/>
    <w:rsid w:val="006D6227"/>
    <w:rsid w:val="006D62AB"/>
    <w:rsid w:val="006D65EA"/>
    <w:rsid w:val="006D6815"/>
    <w:rsid w:val="006D6A1E"/>
    <w:rsid w:val="006D6AF3"/>
    <w:rsid w:val="006D7134"/>
    <w:rsid w:val="006D7223"/>
    <w:rsid w:val="006D72B9"/>
    <w:rsid w:val="006D764F"/>
    <w:rsid w:val="006D7786"/>
    <w:rsid w:val="006D77DD"/>
    <w:rsid w:val="006D7813"/>
    <w:rsid w:val="006D7D36"/>
    <w:rsid w:val="006D7FFD"/>
    <w:rsid w:val="006E0381"/>
    <w:rsid w:val="006E04B3"/>
    <w:rsid w:val="006E0C0C"/>
    <w:rsid w:val="006E0E4C"/>
    <w:rsid w:val="006E0EE3"/>
    <w:rsid w:val="006E1126"/>
    <w:rsid w:val="006E147B"/>
    <w:rsid w:val="006E160C"/>
    <w:rsid w:val="006E16AF"/>
    <w:rsid w:val="006E179D"/>
    <w:rsid w:val="006E1A3A"/>
    <w:rsid w:val="006E1B28"/>
    <w:rsid w:val="006E1B2A"/>
    <w:rsid w:val="006E21DA"/>
    <w:rsid w:val="006E249F"/>
    <w:rsid w:val="006E27C5"/>
    <w:rsid w:val="006E2B54"/>
    <w:rsid w:val="006E2FFA"/>
    <w:rsid w:val="006E3112"/>
    <w:rsid w:val="006E3499"/>
    <w:rsid w:val="006E3D0C"/>
    <w:rsid w:val="006E3F4C"/>
    <w:rsid w:val="006E4259"/>
    <w:rsid w:val="006E4356"/>
    <w:rsid w:val="006E4559"/>
    <w:rsid w:val="006E46D0"/>
    <w:rsid w:val="006E4B9D"/>
    <w:rsid w:val="006E4F80"/>
    <w:rsid w:val="006E51A1"/>
    <w:rsid w:val="006E51A9"/>
    <w:rsid w:val="006E5822"/>
    <w:rsid w:val="006E5AE4"/>
    <w:rsid w:val="006E5D4D"/>
    <w:rsid w:val="006E5D9A"/>
    <w:rsid w:val="006E5F53"/>
    <w:rsid w:val="006E647B"/>
    <w:rsid w:val="006E6897"/>
    <w:rsid w:val="006E6A8E"/>
    <w:rsid w:val="006E6B21"/>
    <w:rsid w:val="006E6D6D"/>
    <w:rsid w:val="006E6FE5"/>
    <w:rsid w:val="006E7162"/>
    <w:rsid w:val="006E73CE"/>
    <w:rsid w:val="006E778F"/>
    <w:rsid w:val="006E7859"/>
    <w:rsid w:val="006E79EA"/>
    <w:rsid w:val="006E7A84"/>
    <w:rsid w:val="006E7F8B"/>
    <w:rsid w:val="006F0356"/>
    <w:rsid w:val="006F0ACE"/>
    <w:rsid w:val="006F0AEF"/>
    <w:rsid w:val="006F1208"/>
    <w:rsid w:val="006F1220"/>
    <w:rsid w:val="006F1573"/>
    <w:rsid w:val="006F179C"/>
    <w:rsid w:val="006F1D4F"/>
    <w:rsid w:val="006F1E35"/>
    <w:rsid w:val="006F1F48"/>
    <w:rsid w:val="006F215D"/>
    <w:rsid w:val="006F2EA4"/>
    <w:rsid w:val="006F3228"/>
    <w:rsid w:val="006F360E"/>
    <w:rsid w:val="006F372F"/>
    <w:rsid w:val="006F3754"/>
    <w:rsid w:val="006F4AA6"/>
    <w:rsid w:val="006F4DBC"/>
    <w:rsid w:val="006F4F21"/>
    <w:rsid w:val="006F513A"/>
    <w:rsid w:val="006F58D3"/>
    <w:rsid w:val="006F5FBE"/>
    <w:rsid w:val="006F60F7"/>
    <w:rsid w:val="006F625C"/>
    <w:rsid w:val="006F634D"/>
    <w:rsid w:val="006F67CE"/>
    <w:rsid w:val="006F6978"/>
    <w:rsid w:val="006F69A2"/>
    <w:rsid w:val="006F6AC9"/>
    <w:rsid w:val="006F6B03"/>
    <w:rsid w:val="006F6B45"/>
    <w:rsid w:val="006F6E6E"/>
    <w:rsid w:val="006F75EE"/>
    <w:rsid w:val="006F7BA6"/>
    <w:rsid w:val="0070039C"/>
    <w:rsid w:val="0070052C"/>
    <w:rsid w:val="007007C2"/>
    <w:rsid w:val="00700830"/>
    <w:rsid w:val="00700AAE"/>
    <w:rsid w:val="00701324"/>
    <w:rsid w:val="007014DA"/>
    <w:rsid w:val="00701674"/>
    <w:rsid w:val="00701DA0"/>
    <w:rsid w:val="00701F20"/>
    <w:rsid w:val="007024D9"/>
    <w:rsid w:val="00702CB0"/>
    <w:rsid w:val="00702E65"/>
    <w:rsid w:val="00702EC4"/>
    <w:rsid w:val="00702F04"/>
    <w:rsid w:val="00702F70"/>
    <w:rsid w:val="00703499"/>
    <w:rsid w:val="00703D7A"/>
    <w:rsid w:val="00703ED6"/>
    <w:rsid w:val="00704120"/>
    <w:rsid w:val="00704455"/>
    <w:rsid w:val="007047D6"/>
    <w:rsid w:val="007048AC"/>
    <w:rsid w:val="00704A83"/>
    <w:rsid w:val="00705161"/>
    <w:rsid w:val="0070558F"/>
    <w:rsid w:val="0070571F"/>
    <w:rsid w:val="007059BC"/>
    <w:rsid w:val="00705A88"/>
    <w:rsid w:val="00705A9D"/>
    <w:rsid w:val="00705D3D"/>
    <w:rsid w:val="00705EB8"/>
    <w:rsid w:val="00706076"/>
    <w:rsid w:val="007060CE"/>
    <w:rsid w:val="007066D6"/>
    <w:rsid w:val="007069FA"/>
    <w:rsid w:val="00706CEE"/>
    <w:rsid w:val="00707399"/>
    <w:rsid w:val="007073B1"/>
    <w:rsid w:val="00707981"/>
    <w:rsid w:val="00707A97"/>
    <w:rsid w:val="00707C55"/>
    <w:rsid w:val="00710233"/>
    <w:rsid w:val="00710720"/>
    <w:rsid w:val="007108D8"/>
    <w:rsid w:val="00710E2E"/>
    <w:rsid w:val="007112F4"/>
    <w:rsid w:val="007113BE"/>
    <w:rsid w:val="0071157E"/>
    <w:rsid w:val="007115F0"/>
    <w:rsid w:val="00711753"/>
    <w:rsid w:val="00711766"/>
    <w:rsid w:val="007118D4"/>
    <w:rsid w:val="00711F11"/>
    <w:rsid w:val="00711FCE"/>
    <w:rsid w:val="00712ACB"/>
    <w:rsid w:val="00712B16"/>
    <w:rsid w:val="00712B7E"/>
    <w:rsid w:val="00712CBA"/>
    <w:rsid w:val="007131D6"/>
    <w:rsid w:val="00713282"/>
    <w:rsid w:val="0071359A"/>
    <w:rsid w:val="007136B2"/>
    <w:rsid w:val="007136C1"/>
    <w:rsid w:val="00713895"/>
    <w:rsid w:val="00713DCE"/>
    <w:rsid w:val="00714012"/>
    <w:rsid w:val="00714213"/>
    <w:rsid w:val="007143DB"/>
    <w:rsid w:val="00714CA0"/>
    <w:rsid w:val="00714F50"/>
    <w:rsid w:val="00715F13"/>
    <w:rsid w:val="00716001"/>
    <w:rsid w:val="007163AA"/>
    <w:rsid w:val="0071674E"/>
    <w:rsid w:val="00716BE4"/>
    <w:rsid w:val="00717280"/>
    <w:rsid w:val="00717326"/>
    <w:rsid w:val="00717421"/>
    <w:rsid w:val="0071762E"/>
    <w:rsid w:val="00717AAF"/>
    <w:rsid w:val="00717D82"/>
    <w:rsid w:val="00720309"/>
    <w:rsid w:val="00720588"/>
    <w:rsid w:val="007206E0"/>
    <w:rsid w:val="00720792"/>
    <w:rsid w:val="00720A0E"/>
    <w:rsid w:val="00720D57"/>
    <w:rsid w:val="00721071"/>
    <w:rsid w:val="0072118C"/>
    <w:rsid w:val="0072123E"/>
    <w:rsid w:val="00721399"/>
    <w:rsid w:val="007213FF"/>
    <w:rsid w:val="0072146C"/>
    <w:rsid w:val="007214BD"/>
    <w:rsid w:val="00721621"/>
    <w:rsid w:val="0072166E"/>
    <w:rsid w:val="00721679"/>
    <w:rsid w:val="007217E5"/>
    <w:rsid w:val="0072195D"/>
    <w:rsid w:val="00721AF3"/>
    <w:rsid w:val="00721B2B"/>
    <w:rsid w:val="00721D85"/>
    <w:rsid w:val="007223E1"/>
    <w:rsid w:val="007225D7"/>
    <w:rsid w:val="00722AFC"/>
    <w:rsid w:val="00722DDB"/>
    <w:rsid w:val="00722F02"/>
    <w:rsid w:val="00723099"/>
    <w:rsid w:val="007231A4"/>
    <w:rsid w:val="00723329"/>
    <w:rsid w:val="00723562"/>
    <w:rsid w:val="007236F8"/>
    <w:rsid w:val="0072396C"/>
    <w:rsid w:val="00723A9C"/>
    <w:rsid w:val="00723AFC"/>
    <w:rsid w:val="00723B06"/>
    <w:rsid w:val="00723FAB"/>
    <w:rsid w:val="00724037"/>
    <w:rsid w:val="00724226"/>
    <w:rsid w:val="00724621"/>
    <w:rsid w:val="0072477F"/>
    <w:rsid w:val="00724812"/>
    <w:rsid w:val="0072496B"/>
    <w:rsid w:val="007252AB"/>
    <w:rsid w:val="00725532"/>
    <w:rsid w:val="007255B7"/>
    <w:rsid w:val="0072561C"/>
    <w:rsid w:val="007259F2"/>
    <w:rsid w:val="00725C06"/>
    <w:rsid w:val="00725D61"/>
    <w:rsid w:val="00725ECA"/>
    <w:rsid w:val="0072610A"/>
    <w:rsid w:val="00726276"/>
    <w:rsid w:val="007262B4"/>
    <w:rsid w:val="0072650C"/>
    <w:rsid w:val="0072664F"/>
    <w:rsid w:val="00726A74"/>
    <w:rsid w:val="00726B42"/>
    <w:rsid w:val="00726E5E"/>
    <w:rsid w:val="00726EDB"/>
    <w:rsid w:val="00727071"/>
    <w:rsid w:val="00727242"/>
    <w:rsid w:val="00727E21"/>
    <w:rsid w:val="00727E8E"/>
    <w:rsid w:val="00730151"/>
    <w:rsid w:val="00730636"/>
    <w:rsid w:val="00730A5C"/>
    <w:rsid w:val="00730C30"/>
    <w:rsid w:val="007316F9"/>
    <w:rsid w:val="007317B5"/>
    <w:rsid w:val="007318B1"/>
    <w:rsid w:val="00731C5E"/>
    <w:rsid w:val="00731C7D"/>
    <w:rsid w:val="00731D02"/>
    <w:rsid w:val="007321D7"/>
    <w:rsid w:val="00732361"/>
    <w:rsid w:val="007326BF"/>
    <w:rsid w:val="0073275F"/>
    <w:rsid w:val="007327C6"/>
    <w:rsid w:val="00732D95"/>
    <w:rsid w:val="00732E8E"/>
    <w:rsid w:val="0073334B"/>
    <w:rsid w:val="00733465"/>
    <w:rsid w:val="00733931"/>
    <w:rsid w:val="00733BC3"/>
    <w:rsid w:val="0073413D"/>
    <w:rsid w:val="0073419D"/>
    <w:rsid w:val="007345AE"/>
    <w:rsid w:val="0073462B"/>
    <w:rsid w:val="00734C18"/>
    <w:rsid w:val="00735399"/>
    <w:rsid w:val="007358E2"/>
    <w:rsid w:val="0073609D"/>
    <w:rsid w:val="00736253"/>
    <w:rsid w:val="00736360"/>
    <w:rsid w:val="00736AED"/>
    <w:rsid w:val="00736BBC"/>
    <w:rsid w:val="00736DA4"/>
    <w:rsid w:val="00736DD4"/>
    <w:rsid w:val="00736E78"/>
    <w:rsid w:val="00736FB6"/>
    <w:rsid w:val="00737096"/>
    <w:rsid w:val="0073715A"/>
    <w:rsid w:val="0073782D"/>
    <w:rsid w:val="007378E5"/>
    <w:rsid w:val="0073794C"/>
    <w:rsid w:val="00740522"/>
    <w:rsid w:val="00740AEE"/>
    <w:rsid w:val="00740D12"/>
    <w:rsid w:val="00741115"/>
    <w:rsid w:val="00741380"/>
    <w:rsid w:val="007414C9"/>
    <w:rsid w:val="007414DC"/>
    <w:rsid w:val="007414F1"/>
    <w:rsid w:val="007415A8"/>
    <w:rsid w:val="00741CEB"/>
    <w:rsid w:val="00741D55"/>
    <w:rsid w:val="00741F9F"/>
    <w:rsid w:val="0074211B"/>
    <w:rsid w:val="0074249E"/>
    <w:rsid w:val="007427B0"/>
    <w:rsid w:val="00742990"/>
    <w:rsid w:val="00742C16"/>
    <w:rsid w:val="00742E90"/>
    <w:rsid w:val="0074320E"/>
    <w:rsid w:val="00743364"/>
    <w:rsid w:val="00743C5F"/>
    <w:rsid w:val="00743EE9"/>
    <w:rsid w:val="007441EF"/>
    <w:rsid w:val="00744469"/>
    <w:rsid w:val="007444C0"/>
    <w:rsid w:val="00744569"/>
    <w:rsid w:val="00744B8C"/>
    <w:rsid w:val="00744DBB"/>
    <w:rsid w:val="007452CF"/>
    <w:rsid w:val="0074532B"/>
    <w:rsid w:val="007459A3"/>
    <w:rsid w:val="00745BA3"/>
    <w:rsid w:val="007463B9"/>
    <w:rsid w:val="0074697D"/>
    <w:rsid w:val="00746CD2"/>
    <w:rsid w:val="00746EAA"/>
    <w:rsid w:val="00746F72"/>
    <w:rsid w:val="00746FCA"/>
    <w:rsid w:val="0074721B"/>
    <w:rsid w:val="00747478"/>
    <w:rsid w:val="0074798C"/>
    <w:rsid w:val="007479DE"/>
    <w:rsid w:val="007500BD"/>
    <w:rsid w:val="007500CA"/>
    <w:rsid w:val="007500E4"/>
    <w:rsid w:val="0075088A"/>
    <w:rsid w:val="00750D57"/>
    <w:rsid w:val="00750DA2"/>
    <w:rsid w:val="00751209"/>
    <w:rsid w:val="007512FF"/>
    <w:rsid w:val="00751315"/>
    <w:rsid w:val="007515AD"/>
    <w:rsid w:val="00751834"/>
    <w:rsid w:val="007518C7"/>
    <w:rsid w:val="00751A7B"/>
    <w:rsid w:val="00751CF0"/>
    <w:rsid w:val="00751D2F"/>
    <w:rsid w:val="00752993"/>
    <w:rsid w:val="00752A95"/>
    <w:rsid w:val="00752C41"/>
    <w:rsid w:val="007534B9"/>
    <w:rsid w:val="0075376E"/>
    <w:rsid w:val="00753A6B"/>
    <w:rsid w:val="00753BCB"/>
    <w:rsid w:val="007542B0"/>
    <w:rsid w:val="00754455"/>
    <w:rsid w:val="00754909"/>
    <w:rsid w:val="00754D7D"/>
    <w:rsid w:val="00754E21"/>
    <w:rsid w:val="00754E4E"/>
    <w:rsid w:val="00754E6F"/>
    <w:rsid w:val="00754F03"/>
    <w:rsid w:val="007550B4"/>
    <w:rsid w:val="007551C2"/>
    <w:rsid w:val="0075531C"/>
    <w:rsid w:val="00755E15"/>
    <w:rsid w:val="00755E8F"/>
    <w:rsid w:val="00756281"/>
    <w:rsid w:val="007562D6"/>
    <w:rsid w:val="00756780"/>
    <w:rsid w:val="00756CE2"/>
    <w:rsid w:val="00756E64"/>
    <w:rsid w:val="00756ED8"/>
    <w:rsid w:val="00757096"/>
    <w:rsid w:val="00757124"/>
    <w:rsid w:val="00757336"/>
    <w:rsid w:val="00757707"/>
    <w:rsid w:val="00757853"/>
    <w:rsid w:val="00757C66"/>
    <w:rsid w:val="00757F25"/>
    <w:rsid w:val="007601B6"/>
    <w:rsid w:val="007603C2"/>
    <w:rsid w:val="00760706"/>
    <w:rsid w:val="007607C4"/>
    <w:rsid w:val="00760944"/>
    <w:rsid w:val="00760BEB"/>
    <w:rsid w:val="00760C17"/>
    <w:rsid w:val="007612AF"/>
    <w:rsid w:val="0076199D"/>
    <w:rsid w:val="00761B14"/>
    <w:rsid w:val="007620EB"/>
    <w:rsid w:val="0076227C"/>
    <w:rsid w:val="00762318"/>
    <w:rsid w:val="00762378"/>
    <w:rsid w:val="00762486"/>
    <w:rsid w:val="00762588"/>
    <w:rsid w:val="0076274A"/>
    <w:rsid w:val="00762964"/>
    <w:rsid w:val="007629D6"/>
    <w:rsid w:val="00762BE8"/>
    <w:rsid w:val="0076328F"/>
    <w:rsid w:val="00763558"/>
    <w:rsid w:val="00763583"/>
    <w:rsid w:val="007637D2"/>
    <w:rsid w:val="0076424A"/>
    <w:rsid w:val="0076433C"/>
    <w:rsid w:val="00764823"/>
    <w:rsid w:val="00764BB9"/>
    <w:rsid w:val="00764BD4"/>
    <w:rsid w:val="00765036"/>
    <w:rsid w:val="007653BC"/>
    <w:rsid w:val="007654A2"/>
    <w:rsid w:val="007657FB"/>
    <w:rsid w:val="00765976"/>
    <w:rsid w:val="00765D50"/>
    <w:rsid w:val="007660E7"/>
    <w:rsid w:val="007661D2"/>
    <w:rsid w:val="007662F7"/>
    <w:rsid w:val="007663F2"/>
    <w:rsid w:val="00766740"/>
    <w:rsid w:val="007669CD"/>
    <w:rsid w:val="00766FBC"/>
    <w:rsid w:val="007670CB"/>
    <w:rsid w:val="007670D7"/>
    <w:rsid w:val="00767351"/>
    <w:rsid w:val="00767AA9"/>
    <w:rsid w:val="00767C9E"/>
    <w:rsid w:val="00767E03"/>
    <w:rsid w:val="007705C7"/>
    <w:rsid w:val="007707DB"/>
    <w:rsid w:val="00770C66"/>
    <w:rsid w:val="00770D7A"/>
    <w:rsid w:val="00771175"/>
    <w:rsid w:val="007714E8"/>
    <w:rsid w:val="007714F2"/>
    <w:rsid w:val="007715C8"/>
    <w:rsid w:val="0077189A"/>
    <w:rsid w:val="007719DB"/>
    <w:rsid w:val="00771BBA"/>
    <w:rsid w:val="00771C38"/>
    <w:rsid w:val="00771C5E"/>
    <w:rsid w:val="00771CA8"/>
    <w:rsid w:val="00772049"/>
    <w:rsid w:val="0077220C"/>
    <w:rsid w:val="007722D4"/>
    <w:rsid w:val="007722F9"/>
    <w:rsid w:val="0077248B"/>
    <w:rsid w:val="00772AE3"/>
    <w:rsid w:val="00772C5A"/>
    <w:rsid w:val="00772F91"/>
    <w:rsid w:val="00773003"/>
    <w:rsid w:val="0077333A"/>
    <w:rsid w:val="0077342F"/>
    <w:rsid w:val="00773968"/>
    <w:rsid w:val="007739A8"/>
    <w:rsid w:val="00773AFC"/>
    <w:rsid w:val="00773BCB"/>
    <w:rsid w:val="00773CF8"/>
    <w:rsid w:val="00773D25"/>
    <w:rsid w:val="00773F65"/>
    <w:rsid w:val="00774040"/>
    <w:rsid w:val="0077434B"/>
    <w:rsid w:val="007747B8"/>
    <w:rsid w:val="00774C40"/>
    <w:rsid w:val="00774D03"/>
    <w:rsid w:val="007754D0"/>
    <w:rsid w:val="007754EA"/>
    <w:rsid w:val="0077599F"/>
    <w:rsid w:val="007760CB"/>
    <w:rsid w:val="007767C6"/>
    <w:rsid w:val="00776CF3"/>
    <w:rsid w:val="00777016"/>
    <w:rsid w:val="007771C3"/>
    <w:rsid w:val="007777FA"/>
    <w:rsid w:val="00777E61"/>
    <w:rsid w:val="00777F3B"/>
    <w:rsid w:val="00777F86"/>
    <w:rsid w:val="0078012F"/>
    <w:rsid w:val="00780296"/>
    <w:rsid w:val="00780392"/>
    <w:rsid w:val="00780519"/>
    <w:rsid w:val="0078052A"/>
    <w:rsid w:val="007808C1"/>
    <w:rsid w:val="007810F2"/>
    <w:rsid w:val="007812A3"/>
    <w:rsid w:val="007815F4"/>
    <w:rsid w:val="00781BC8"/>
    <w:rsid w:val="00781CA3"/>
    <w:rsid w:val="00781F1A"/>
    <w:rsid w:val="00781F2E"/>
    <w:rsid w:val="0078214C"/>
    <w:rsid w:val="00782785"/>
    <w:rsid w:val="00782B9C"/>
    <w:rsid w:val="00782E5E"/>
    <w:rsid w:val="0078317A"/>
    <w:rsid w:val="0078337F"/>
    <w:rsid w:val="0078365F"/>
    <w:rsid w:val="00783702"/>
    <w:rsid w:val="007837B1"/>
    <w:rsid w:val="00783C33"/>
    <w:rsid w:val="00783C68"/>
    <w:rsid w:val="00783D91"/>
    <w:rsid w:val="00783F24"/>
    <w:rsid w:val="00784197"/>
    <w:rsid w:val="007846F4"/>
    <w:rsid w:val="00784BEE"/>
    <w:rsid w:val="007850F8"/>
    <w:rsid w:val="00785163"/>
    <w:rsid w:val="00785352"/>
    <w:rsid w:val="007853B7"/>
    <w:rsid w:val="0078550A"/>
    <w:rsid w:val="007855C4"/>
    <w:rsid w:val="0078578D"/>
    <w:rsid w:val="00785B57"/>
    <w:rsid w:val="00785F85"/>
    <w:rsid w:val="00786657"/>
    <w:rsid w:val="00786679"/>
    <w:rsid w:val="00786A8F"/>
    <w:rsid w:val="007870F0"/>
    <w:rsid w:val="007871DE"/>
    <w:rsid w:val="00787338"/>
    <w:rsid w:val="00787D7E"/>
    <w:rsid w:val="007902F8"/>
    <w:rsid w:val="0079035E"/>
    <w:rsid w:val="00790700"/>
    <w:rsid w:val="00790777"/>
    <w:rsid w:val="0079083B"/>
    <w:rsid w:val="007908C0"/>
    <w:rsid w:val="00790D25"/>
    <w:rsid w:val="00790E0B"/>
    <w:rsid w:val="00790EF5"/>
    <w:rsid w:val="00790FEC"/>
    <w:rsid w:val="00791761"/>
    <w:rsid w:val="0079198D"/>
    <w:rsid w:val="00791C20"/>
    <w:rsid w:val="00791C66"/>
    <w:rsid w:val="00791CC0"/>
    <w:rsid w:val="00791F2C"/>
    <w:rsid w:val="0079266E"/>
    <w:rsid w:val="00792688"/>
    <w:rsid w:val="00792AEE"/>
    <w:rsid w:val="00792F5F"/>
    <w:rsid w:val="007930D8"/>
    <w:rsid w:val="00793146"/>
    <w:rsid w:val="007933AC"/>
    <w:rsid w:val="007938B6"/>
    <w:rsid w:val="007939B2"/>
    <w:rsid w:val="00793D94"/>
    <w:rsid w:val="007940DE"/>
    <w:rsid w:val="007942B9"/>
    <w:rsid w:val="0079451B"/>
    <w:rsid w:val="0079485D"/>
    <w:rsid w:val="00794F4E"/>
    <w:rsid w:val="0079517C"/>
    <w:rsid w:val="007951C7"/>
    <w:rsid w:val="00795204"/>
    <w:rsid w:val="007954A4"/>
    <w:rsid w:val="00795556"/>
    <w:rsid w:val="00795625"/>
    <w:rsid w:val="00795D8A"/>
    <w:rsid w:val="00795FA4"/>
    <w:rsid w:val="00796186"/>
    <w:rsid w:val="00796748"/>
    <w:rsid w:val="0079682F"/>
    <w:rsid w:val="00796CF3"/>
    <w:rsid w:val="00796FBD"/>
    <w:rsid w:val="007974C3"/>
    <w:rsid w:val="0079758B"/>
    <w:rsid w:val="007977D1"/>
    <w:rsid w:val="00797C19"/>
    <w:rsid w:val="007A03FE"/>
    <w:rsid w:val="007A065B"/>
    <w:rsid w:val="007A07CB"/>
    <w:rsid w:val="007A08C1"/>
    <w:rsid w:val="007A0920"/>
    <w:rsid w:val="007A0AD3"/>
    <w:rsid w:val="007A0BD1"/>
    <w:rsid w:val="007A0DE6"/>
    <w:rsid w:val="007A1709"/>
    <w:rsid w:val="007A1901"/>
    <w:rsid w:val="007A1F85"/>
    <w:rsid w:val="007A21C5"/>
    <w:rsid w:val="007A21E2"/>
    <w:rsid w:val="007A2367"/>
    <w:rsid w:val="007A236D"/>
    <w:rsid w:val="007A2462"/>
    <w:rsid w:val="007A2501"/>
    <w:rsid w:val="007A254E"/>
    <w:rsid w:val="007A2D75"/>
    <w:rsid w:val="007A2FCB"/>
    <w:rsid w:val="007A323B"/>
    <w:rsid w:val="007A32C7"/>
    <w:rsid w:val="007A33F6"/>
    <w:rsid w:val="007A3448"/>
    <w:rsid w:val="007A393B"/>
    <w:rsid w:val="007A3983"/>
    <w:rsid w:val="007A3A90"/>
    <w:rsid w:val="007A3C2D"/>
    <w:rsid w:val="007A3C71"/>
    <w:rsid w:val="007A3E6D"/>
    <w:rsid w:val="007A40BC"/>
    <w:rsid w:val="007A43A6"/>
    <w:rsid w:val="007A43B2"/>
    <w:rsid w:val="007A4535"/>
    <w:rsid w:val="007A4A5B"/>
    <w:rsid w:val="007A4DC3"/>
    <w:rsid w:val="007A5117"/>
    <w:rsid w:val="007A5387"/>
    <w:rsid w:val="007A543B"/>
    <w:rsid w:val="007A593D"/>
    <w:rsid w:val="007A5B0B"/>
    <w:rsid w:val="007A5E77"/>
    <w:rsid w:val="007A66A5"/>
    <w:rsid w:val="007A6809"/>
    <w:rsid w:val="007A69B5"/>
    <w:rsid w:val="007A6AC6"/>
    <w:rsid w:val="007A6B41"/>
    <w:rsid w:val="007A6B76"/>
    <w:rsid w:val="007A6E6C"/>
    <w:rsid w:val="007A6EC5"/>
    <w:rsid w:val="007A7228"/>
    <w:rsid w:val="007A72FB"/>
    <w:rsid w:val="007B0023"/>
    <w:rsid w:val="007B008B"/>
    <w:rsid w:val="007B02F0"/>
    <w:rsid w:val="007B04E1"/>
    <w:rsid w:val="007B0C6C"/>
    <w:rsid w:val="007B0D5D"/>
    <w:rsid w:val="007B0D87"/>
    <w:rsid w:val="007B0DE3"/>
    <w:rsid w:val="007B0DF4"/>
    <w:rsid w:val="007B0F6E"/>
    <w:rsid w:val="007B12AB"/>
    <w:rsid w:val="007B14B5"/>
    <w:rsid w:val="007B19CD"/>
    <w:rsid w:val="007B2303"/>
    <w:rsid w:val="007B24BA"/>
    <w:rsid w:val="007B24F2"/>
    <w:rsid w:val="007B27D2"/>
    <w:rsid w:val="007B295B"/>
    <w:rsid w:val="007B2DE8"/>
    <w:rsid w:val="007B2EAC"/>
    <w:rsid w:val="007B3171"/>
    <w:rsid w:val="007B31E2"/>
    <w:rsid w:val="007B341F"/>
    <w:rsid w:val="007B355D"/>
    <w:rsid w:val="007B3A60"/>
    <w:rsid w:val="007B3A79"/>
    <w:rsid w:val="007B3ABD"/>
    <w:rsid w:val="007B3B3A"/>
    <w:rsid w:val="007B40D1"/>
    <w:rsid w:val="007B4111"/>
    <w:rsid w:val="007B437E"/>
    <w:rsid w:val="007B45C1"/>
    <w:rsid w:val="007B4AA3"/>
    <w:rsid w:val="007B4C13"/>
    <w:rsid w:val="007B4E8C"/>
    <w:rsid w:val="007B4EF8"/>
    <w:rsid w:val="007B5195"/>
    <w:rsid w:val="007B5236"/>
    <w:rsid w:val="007B5678"/>
    <w:rsid w:val="007B58FA"/>
    <w:rsid w:val="007B5D45"/>
    <w:rsid w:val="007B5D7E"/>
    <w:rsid w:val="007B63B7"/>
    <w:rsid w:val="007B64E4"/>
    <w:rsid w:val="007B6653"/>
    <w:rsid w:val="007B67BD"/>
    <w:rsid w:val="007B69EE"/>
    <w:rsid w:val="007B6CD7"/>
    <w:rsid w:val="007B6DD7"/>
    <w:rsid w:val="007B7271"/>
    <w:rsid w:val="007B74BE"/>
    <w:rsid w:val="007B7A6C"/>
    <w:rsid w:val="007C01B6"/>
    <w:rsid w:val="007C0968"/>
    <w:rsid w:val="007C0BEF"/>
    <w:rsid w:val="007C10EF"/>
    <w:rsid w:val="007C1173"/>
    <w:rsid w:val="007C118E"/>
    <w:rsid w:val="007C179C"/>
    <w:rsid w:val="007C18C2"/>
    <w:rsid w:val="007C1D69"/>
    <w:rsid w:val="007C1FAF"/>
    <w:rsid w:val="007C2576"/>
    <w:rsid w:val="007C259A"/>
    <w:rsid w:val="007C2EFF"/>
    <w:rsid w:val="007C2F00"/>
    <w:rsid w:val="007C3016"/>
    <w:rsid w:val="007C3100"/>
    <w:rsid w:val="007C3344"/>
    <w:rsid w:val="007C3373"/>
    <w:rsid w:val="007C339D"/>
    <w:rsid w:val="007C365E"/>
    <w:rsid w:val="007C3C56"/>
    <w:rsid w:val="007C43B4"/>
    <w:rsid w:val="007C43D9"/>
    <w:rsid w:val="007C4521"/>
    <w:rsid w:val="007C4AD5"/>
    <w:rsid w:val="007C4E56"/>
    <w:rsid w:val="007C4EFC"/>
    <w:rsid w:val="007C54FC"/>
    <w:rsid w:val="007C5572"/>
    <w:rsid w:val="007C599A"/>
    <w:rsid w:val="007C5A4E"/>
    <w:rsid w:val="007C5ADC"/>
    <w:rsid w:val="007C5DA0"/>
    <w:rsid w:val="007C61F3"/>
    <w:rsid w:val="007C62B9"/>
    <w:rsid w:val="007C65ED"/>
    <w:rsid w:val="007C6648"/>
    <w:rsid w:val="007C6985"/>
    <w:rsid w:val="007C6E00"/>
    <w:rsid w:val="007C6E82"/>
    <w:rsid w:val="007C72A8"/>
    <w:rsid w:val="007C737A"/>
    <w:rsid w:val="007C78EE"/>
    <w:rsid w:val="007C7A3B"/>
    <w:rsid w:val="007D002A"/>
    <w:rsid w:val="007D0151"/>
    <w:rsid w:val="007D0181"/>
    <w:rsid w:val="007D08CA"/>
    <w:rsid w:val="007D09A6"/>
    <w:rsid w:val="007D09E2"/>
    <w:rsid w:val="007D0B3C"/>
    <w:rsid w:val="007D0C9D"/>
    <w:rsid w:val="007D0E2E"/>
    <w:rsid w:val="007D131B"/>
    <w:rsid w:val="007D1A10"/>
    <w:rsid w:val="007D1ABE"/>
    <w:rsid w:val="007D2173"/>
    <w:rsid w:val="007D2289"/>
    <w:rsid w:val="007D2886"/>
    <w:rsid w:val="007D2899"/>
    <w:rsid w:val="007D2ABE"/>
    <w:rsid w:val="007D2CC7"/>
    <w:rsid w:val="007D304F"/>
    <w:rsid w:val="007D329A"/>
    <w:rsid w:val="007D3314"/>
    <w:rsid w:val="007D3428"/>
    <w:rsid w:val="007D34DC"/>
    <w:rsid w:val="007D3667"/>
    <w:rsid w:val="007D3991"/>
    <w:rsid w:val="007D3D1A"/>
    <w:rsid w:val="007D3DCB"/>
    <w:rsid w:val="007D3F9B"/>
    <w:rsid w:val="007D40C3"/>
    <w:rsid w:val="007D4132"/>
    <w:rsid w:val="007D4394"/>
    <w:rsid w:val="007D47CD"/>
    <w:rsid w:val="007D4A0A"/>
    <w:rsid w:val="007D4C03"/>
    <w:rsid w:val="007D4C9C"/>
    <w:rsid w:val="007D570E"/>
    <w:rsid w:val="007D5A0A"/>
    <w:rsid w:val="007D614C"/>
    <w:rsid w:val="007D63B5"/>
    <w:rsid w:val="007D68F6"/>
    <w:rsid w:val="007D6AB0"/>
    <w:rsid w:val="007D6C90"/>
    <w:rsid w:val="007D6CE6"/>
    <w:rsid w:val="007D6D1F"/>
    <w:rsid w:val="007D6F03"/>
    <w:rsid w:val="007D7B1E"/>
    <w:rsid w:val="007D7CF4"/>
    <w:rsid w:val="007E0113"/>
    <w:rsid w:val="007E038C"/>
    <w:rsid w:val="007E0439"/>
    <w:rsid w:val="007E0818"/>
    <w:rsid w:val="007E0CE0"/>
    <w:rsid w:val="007E0E00"/>
    <w:rsid w:val="007E1193"/>
    <w:rsid w:val="007E1275"/>
    <w:rsid w:val="007E1616"/>
    <w:rsid w:val="007E1802"/>
    <w:rsid w:val="007E1E9B"/>
    <w:rsid w:val="007E211F"/>
    <w:rsid w:val="007E2178"/>
    <w:rsid w:val="007E2483"/>
    <w:rsid w:val="007E24D7"/>
    <w:rsid w:val="007E2A35"/>
    <w:rsid w:val="007E2B8A"/>
    <w:rsid w:val="007E2BAF"/>
    <w:rsid w:val="007E2DE2"/>
    <w:rsid w:val="007E30BE"/>
    <w:rsid w:val="007E32D9"/>
    <w:rsid w:val="007E33A2"/>
    <w:rsid w:val="007E3565"/>
    <w:rsid w:val="007E36AA"/>
    <w:rsid w:val="007E37ED"/>
    <w:rsid w:val="007E3FEA"/>
    <w:rsid w:val="007E43F6"/>
    <w:rsid w:val="007E4524"/>
    <w:rsid w:val="007E45F9"/>
    <w:rsid w:val="007E46E1"/>
    <w:rsid w:val="007E48CA"/>
    <w:rsid w:val="007E4A9E"/>
    <w:rsid w:val="007E5546"/>
    <w:rsid w:val="007E55F4"/>
    <w:rsid w:val="007E57E8"/>
    <w:rsid w:val="007E59CA"/>
    <w:rsid w:val="007E5B8D"/>
    <w:rsid w:val="007E6402"/>
    <w:rsid w:val="007E6511"/>
    <w:rsid w:val="007E69BC"/>
    <w:rsid w:val="007E6D28"/>
    <w:rsid w:val="007E7001"/>
    <w:rsid w:val="007E71AE"/>
    <w:rsid w:val="007E734B"/>
    <w:rsid w:val="007E7440"/>
    <w:rsid w:val="007E74DF"/>
    <w:rsid w:val="007E74E4"/>
    <w:rsid w:val="007E7778"/>
    <w:rsid w:val="007F047B"/>
    <w:rsid w:val="007F0B26"/>
    <w:rsid w:val="007F1496"/>
    <w:rsid w:val="007F16B4"/>
    <w:rsid w:val="007F1995"/>
    <w:rsid w:val="007F275A"/>
    <w:rsid w:val="007F2D85"/>
    <w:rsid w:val="007F2DAE"/>
    <w:rsid w:val="007F3699"/>
    <w:rsid w:val="007F3795"/>
    <w:rsid w:val="007F3CE0"/>
    <w:rsid w:val="007F3FFB"/>
    <w:rsid w:val="007F41DC"/>
    <w:rsid w:val="007F4343"/>
    <w:rsid w:val="007F4547"/>
    <w:rsid w:val="007F4B6A"/>
    <w:rsid w:val="007F507F"/>
    <w:rsid w:val="007F51CC"/>
    <w:rsid w:val="007F5383"/>
    <w:rsid w:val="007F55E2"/>
    <w:rsid w:val="007F5680"/>
    <w:rsid w:val="007F5F02"/>
    <w:rsid w:val="007F5F94"/>
    <w:rsid w:val="007F6018"/>
    <w:rsid w:val="007F64B1"/>
    <w:rsid w:val="007F675E"/>
    <w:rsid w:val="007F6D0D"/>
    <w:rsid w:val="007F7080"/>
    <w:rsid w:val="007F736A"/>
    <w:rsid w:val="007F743E"/>
    <w:rsid w:val="007F74E4"/>
    <w:rsid w:val="007F7987"/>
    <w:rsid w:val="007F7F19"/>
    <w:rsid w:val="0080006C"/>
    <w:rsid w:val="008000EE"/>
    <w:rsid w:val="00800130"/>
    <w:rsid w:val="0080055A"/>
    <w:rsid w:val="0080071D"/>
    <w:rsid w:val="008007C0"/>
    <w:rsid w:val="0080089F"/>
    <w:rsid w:val="00800DB2"/>
    <w:rsid w:val="00800EC0"/>
    <w:rsid w:val="008017C0"/>
    <w:rsid w:val="00801901"/>
    <w:rsid w:val="00801B67"/>
    <w:rsid w:val="00801BAE"/>
    <w:rsid w:val="00801D20"/>
    <w:rsid w:val="00801D46"/>
    <w:rsid w:val="00801F29"/>
    <w:rsid w:val="008025E8"/>
    <w:rsid w:val="00802A15"/>
    <w:rsid w:val="00802B28"/>
    <w:rsid w:val="00803182"/>
    <w:rsid w:val="00803371"/>
    <w:rsid w:val="0080390B"/>
    <w:rsid w:val="00803A47"/>
    <w:rsid w:val="00803BB2"/>
    <w:rsid w:val="00804173"/>
    <w:rsid w:val="0080445A"/>
    <w:rsid w:val="008046A4"/>
    <w:rsid w:val="008047BA"/>
    <w:rsid w:val="00804878"/>
    <w:rsid w:val="008048C9"/>
    <w:rsid w:val="00804A4A"/>
    <w:rsid w:val="00804BC4"/>
    <w:rsid w:val="00804FD9"/>
    <w:rsid w:val="00805008"/>
    <w:rsid w:val="0080502C"/>
    <w:rsid w:val="00805DC8"/>
    <w:rsid w:val="0080619F"/>
    <w:rsid w:val="008062AE"/>
    <w:rsid w:val="0080631C"/>
    <w:rsid w:val="00806401"/>
    <w:rsid w:val="00806522"/>
    <w:rsid w:val="008065F0"/>
    <w:rsid w:val="0080668D"/>
    <w:rsid w:val="008069E2"/>
    <w:rsid w:val="00806A7B"/>
    <w:rsid w:val="00806CD6"/>
    <w:rsid w:val="00806D18"/>
    <w:rsid w:val="00806D93"/>
    <w:rsid w:val="00806ED3"/>
    <w:rsid w:val="008070E2"/>
    <w:rsid w:val="008071B7"/>
    <w:rsid w:val="0080737A"/>
    <w:rsid w:val="008077EA"/>
    <w:rsid w:val="008078CD"/>
    <w:rsid w:val="00807B5C"/>
    <w:rsid w:val="00807BD8"/>
    <w:rsid w:val="00807E5E"/>
    <w:rsid w:val="00810131"/>
    <w:rsid w:val="008101BF"/>
    <w:rsid w:val="0081024F"/>
    <w:rsid w:val="00810344"/>
    <w:rsid w:val="0081040C"/>
    <w:rsid w:val="00810587"/>
    <w:rsid w:val="0081065B"/>
    <w:rsid w:val="008106C4"/>
    <w:rsid w:val="008111EE"/>
    <w:rsid w:val="00811853"/>
    <w:rsid w:val="0081189C"/>
    <w:rsid w:val="0081193D"/>
    <w:rsid w:val="00811AB5"/>
    <w:rsid w:val="00811CEF"/>
    <w:rsid w:val="008125C7"/>
    <w:rsid w:val="00812614"/>
    <w:rsid w:val="008126FB"/>
    <w:rsid w:val="008127E8"/>
    <w:rsid w:val="00812D2F"/>
    <w:rsid w:val="00812DB2"/>
    <w:rsid w:val="0081325E"/>
    <w:rsid w:val="00813500"/>
    <w:rsid w:val="00813781"/>
    <w:rsid w:val="00813A80"/>
    <w:rsid w:val="00813ABB"/>
    <w:rsid w:val="00813F05"/>
    <w:rsid w:val="00813F48"/>
    <w:rsid w:val="008144EA"/>
    <w:rsid w:val="0081451F"/>
    <w:rsid w:val="00814834"/>
    <w:rsid w:val="00814986"/>
    <w:rsid w:val="00814ECD"/>
    <w:rsid w:val="008152B4"/>
    <w:rsid w:val="008152C9"/>
    <w:rsid w:val="00815410"/>
    <w:rsid w:val="008161FA"/>
    <w:rsid w:val="00816287"/>
    <w:rsid w:val="0081643D"/>
    <w:rsid w:val="008167D2"/>
    <w:rsid w:val="008167F9"/>
    <w:rsid w:val="0081694F"/>
    <w:rsid w:val="008169E8"/>
    <w:rsid w:val="00816A2C"/>
    <w:rsid w:val="00816A67"/>
    <w:rsid w:val="008170E6"/>
    <w:rsid w:val="00817528"/>
    <w:rsid w:val="00817E33"/>
    <w:rsid w:val="00817E4B"/>
    <w:rsid w:val="008202D5"/>
    <w:rsid w:val="0082032E"/>
    <w:rsid w:val="00820849"/>
    <w:rsid w:val="0082085D"/>
    <w:rsid w:val="0082094A"/>
    <w:rsid w:val="008209B8"/>
    <w:rsid w:val="00820A22"/>
    <w:rsid w:val="00820CED"/>
    <w:rsid w:val="008210F7"/>
    <w:rsid w:val="008211AB"/>
    <w:rsid w:val="00821285"/>
    <w:rsid w:val="008214E4"/>
    <w:rsid w:val="00821A0E"/>
    <w:rsid w:val="0082225A"/>
    <w:rsid w:val="0082276A"/>
    <w:rsid w:val="008228D5"/>
    <w:rsid w:val="008229C2"/>
    <w:rsid w:val="00822E4F"/>
    <w:rsid w:val="00823396"/>
    <w:rsid w:val="008238B8"/>
    <w:rsid w:val="00823A9B"/>
    <w:rsid w:val="00823DA7"/>
    <w:rsid w:val="00823DC6"/>
    <w:rsid w:val="008245F6"/>
    <w:rsid w:val="0082472F"/>
    <w:rsid w:val="008249D1"/>
    <w:rsid w:val="00824D2A"/>
    <w:rsid w:val="00825477"/>
    <w:rsid w:val="00825E28"/>
    <w:rsid w:val="0082656E"/>
    <w:rsid w:val="00826C93"/>
    <w:rsid w:val="00826DA8"/>
    <w:rsid w:val="008270A4"/>
    <w:rsid w:val="00827892"/>
    <w:rsid w:val="008279F6"/>
    <w:rsid w:val="00827AE0"/>
    <w:rsid w:val="00827F2C"/>
    <w:rsid w:val="00827F68"/>
    <w:rsid w:val="008300AA"/>
    <w:rsid w:val="008304CD"/>
    <w:rsid w:val="008307EF"/>
    <w:rsid w:val="0083086D"/>
    <w:rsid w:val="00830963"/>
    <w:rsid w:val="00830EF2"/>
    <w:rsid w:val="008310D9"/>
    <w:rsid w:val="0083111C"/>
    <w:rsid w:val="008318A3"/>
    <w:rsid w:val="00831F1D"/>
    <w:rsid w:val="0083247C"/>
    <w:rsid w:val="00833227"/>
    <w:rsid w:val="0083338D"/>
    <w:rsid w:val="0083341B"/>
    <w:rsid w:val="0083391B"/>
    <w:rsid w:val="00833ABB"/>
    <w:rsid w:val="00833CB5"/>
    <w:rsid w:val="00833EA4"/>
    <w:rsid w:val="00834639"/>
    <w:rsid w:val="00834ABA"/>
    <w:rsid w:val="00834C84"/>
    <w:rsid w:val="0083509E"/>
    <w:rsid w:val="008350E0"/>
    <w:rsid w:val="008351C7"/>
    <w:rsid w:val="00835412"/>
    <w:rsid w:val="0083599D"/>
    <w:rsid w:val="00835D20"/>
    <w:rsid w:val="00835FD5"/>
    <w:rsid w:val="0083693D"/>
    <w:rsid w:val="00836974"/>
    <w:rsid w:val="00836C03"/>
    <w:rsid w:val="00836DAC"/>
    <w:rsid w:val="00837181"/>
    <w:rsid w:val="00837305"/>
    <w:rsid w:val="0083731E"/>
    <w:rsid w:val="00837350"/>
    <w:rsid w:val="0083737F"/>
    <w:rsid w:val="0083768B"/>
    <w:rsid w:val="008378C9"/>
    <w:rsid w:val="00837AA5"/>
    <w:rsid w:val="0084009E"/>
    <w:rsid w:val="008401DF"/>
    <w:rsid w:val="00840525"/>
    <w:rsid w:val="0084078A"/>
    <w:rsid w:val="008407B7"/>
    <w:rsid w:val="00840919"/>
    <w:rsid w:val="008409CF"/>
    <w:rsid w:val="00840E6C"/>
    <w:rsid w:val="00841439"/>
    <w:rsid w:val="00841619"/>
    <w:rsid w:val="0084182C"/>
    <w:rsid w:val="008419CF"/>
    <w:rsid w:val="00841EDB"/>
    <w:rsid w:val="00842010"/>
    <w:rsid w:val="00842217"/>
    <w:rsid w:val="0084278E"/>
    <w:rsid w:val="0084318E"/>
    <w:rsid w:val="008433D3"/>
    <w:rsid w:val="008435A3"/>
    <w:rsid w:val="008436A4"/>
    <w:rsid w:val="00843705"/>
    <w:rsid w:val="0084379E"/>
    <w:rsid w:val="00844000"/>
    <w:rsid w:val="00844015"/>
    <w:rsid w:val="00844161"/>
    <w:rsid w:val="0084463B"/>
    <w:rsid w:val="00844DE5"/>
    <w:rsid w:val="00844EAE"/>
    <w:rsid w:val="00846038"/>
    <w:rsid w:val="008461FF"/>
    <w:rsid w:val="00846244"/>
    <w:rsid w:val="0084627F"/>
    <w:rsid w:val="0084683D"/>
    <w:rsid w:val="00846A26"/>
    <w:rsid w:val="00846E47"/>
    <w:rsid w:val="008470BE"/>
    <w:rsid w:val="008472FC"/>
    <w:rsid w:val="0084784D"/>
    <w:rsid w:val="0084786D"/>
    <w:rsid w:val="00847955"/>
    <w:rsid w:val="00847CCE"/>
    <w:rsid w:val="00847CEE"/>
    <w:rsid w:val="00847D54"/>
    <w:rsid w:val="00847D73"/>
    <w:rsid w:val="00847F62"/>
    <w:rsid w:val="008505D7"/>
    <w:rsid w:val="008508F4"/>
    <w:rsid w:val="0085090E"/>
    <w:rsid w:val="008509C9"/>
    <w:rsid w:val="00850D45"/>
    <w:rsid w:val="00850FB4"/>
    <w:rsid w:val="00851052"/>
    <w:rsid w:val="0085144F"/>
    <w:rsid w:val="00851D02"/>
    <w:rsid w:val="00852140"/>
    <w:rsid w:val="0085244C"/>
    <w:rsid w:val="00852927"/>
    <w:rsid w:val="008529F0"/>
    <w:rsid w:val="00852B6C"/>
    <w:rsid w:val="00852C61"/>
    <w:rsid w:val="00852E67"/>
    <w:rsid w:val="00852EC1"/>
    <w:rsid w:val="008531CA"/>
    <w:rsid w:val="00853324"/>
    <w:rsid w:val="00853388"/>
    <w:rsid w:val="008535B0"/>
    <w:rsid w:val="00853725"/>
    <w:rsid w:val="0085389C"/>
    <w:rsid w:val="008538A1"/>
    <w:rsid w:val="008538D0"/>
    <w:rsid w:val="00853B27"/>
    <w:rsid w:val="00853B31"/>
    <w:rsid w:val="00853D64"/>
    <w:rsid w:val="00853E5F"/>
    <w:rsid w:val="0085400A"/>
    <w:rsid w:val="008541E9"/>
    <w:rsid w:val="0085443D"/>
    <w:rsid w:val="0085446B"/>
    <w:rsid w:val="008549D3"/>
    <w:rsid w:val="00854A4B"/>
    <w:rsid w:val="00854D53"/>
    <w:rsid w:val="00854EEF"/>
    <w:rsid w:val="008552CA"/>
    <w:rsid w:val="00856099"/>
    <w:rsid w:val="008562A0"/>
    <w:rsid w:val="00856313"/>
    <w:rsid w:val="00856531"/>
    <w:rsid w:val="0085660A"/>
    <w:rsid w:val="008566C8"/>
    <w:rsid w:val="00856920"/>
    <w:rsid w:val="008569AC"/>
    <w:rsid w:val="00856FA3"/>
    <w:rsid w:val="00856FF7"/>
    <w:rsid w:val="0085743F"/>
    <w:rsid w:val="00857634"/>
    <w:rsid w:val="0085775F"/>
    <w:rsid w:val="008579B5"/>
    <w:rsid w:val="00857AA3"/>
    <w:rsid w:val="00857B28"/>
    <w:rsid w:val="00857C97"/>
    <w:rsid w:val="00857D43"/>
    <w:rsid w:val="00857ED6"/>
    <w:rsid w:val="00857F8B"/>
    <w:rsid w:val="00857FD2"/>
    <w:rsid w:val="0086045B"/>
    <w:rsid w:val="00860698"/>
    <w:rsid w:val="00860B65"/>
    <w:rsid w:val="00861320"/>
    <w:rsid w:val="00861728"/>
    <w:rsid w:val="00861DD3"/>
    <w:rsid w:val="00862075"/>
    <w:rsid w:val="0086294B"/>
    <w:rsid w:val="00862C17"/>
    <w:rsid w:val="00862C8D"/>
    <w:rsid w:val="00862F3B"/>
    <w:rsid w:val="00862F7D"/>
    <w:rsid w:val="00862F96"/>
    <w:rsid w:val="00862FA4"/>
    <w:rsid w:val="008631C3"/>
    <w:rsid w:val="008632C0"/>
    <w:rsid w:val="008635E5"/>
    <w:rsid w:val="00863C4C"/>
    <w:rsid w:val="00863CF4"/>
    <w:rsid w:val="00863D2C"/>
    <w:rsid w:val="00863EFF"/>
    <w:rsid w:val="00864356"/>
    <w:rsid w:val="00864628"/>
    <w:rsid w:val="008655E3"/>
    <w:rsid w:val="00865A8B"/>
    <w:rsid w:val="00865B97"/>
    <w:rsid w:val="00865C5E"/>
    <w:rsid w:val="00865E95"/>
    <w:rsid w:val="00865FE2"/>
    <w:rsid w:val="0086637F"/>
    <w:rsid w:val="00866582"/>
    <w:rsid w:val="008667A8"/>
    <w:rsid w:val="00866B21"/>
    <w:rsid w:val="0086772C"/>
    <w:rsid w:val="008677BB"/>
    <w:rsid w:val="00867A72"/>
    <w:rsid w:val="00867A9C"/>
    <w:rsid w:val="00867E1A"/>
    <w:rsid w:val="008700B6"/>
    <w:rsid w:val="00870636"/>
    <w:rsid w:val="00870D9D"/>
    <w:rsid w:val="00870EAF"/>
    <w:rsid w:val="00871B4C"/>
    <w:rsid w:val="00871CE9"/>
    <w:rsid w:val="00872233"/>
    <w:rsid w:val="0087251F"/>
    <w:rsid w:val="00872571"/>
    <w:rsid w:val="00872756"/>
    <w:rsid w:val="00872994"/>
    <w:rsid w:val="00872A9E"/>
    <w:rsid w:val="00872AB5"/>
    <w:rsid w:val="00872B9F"/>
    <w:rsid w:val="00872F95"/>
    <w:rsid w:val="008739EF"/>
    <w:rsid w:val="00873D24"/>
    <w:rsid w:val="00873F18"/>
    <w:rsid w:val="00873F9B"/>
    <w:rsid w:val="008742BD"/>
    <w:rsid w:val="008745D0"/>
    <w:rsid w:val="0087489E"/>
    <w:rsid w:val="00874DFD"/>
    <w:rsid w:val="00874E66"/>
    <w:rsid w:val="00874F97"/>
    <w:rsid w:val="00875013"/>
    <w:rsid w:val="0087501D"/>
    <w:rsid w:val="008751FE"/>
    <w:rsid w:val="008753E8"/>
    <w:rsid w:val="0087541C"/>
    <w:rsid w:val="00875540"/>
    <w:rsid w:val="0087567A"/>
    <w:rsid w:val="00875851"/>
    <w:rsid w:val="00875BCF"/>
    <w:rsid w:val="008760A4"/>
    <w:rsid w:val="008760F5"/>
    <w:rsid w:val="0087615D"/>
    <w:rsid w:val="0087620A"/>
    <w:rsid w:val="008763D5"/>
    <w:rsid w:val="0087654D"/>
    <w:rsid w:val="00876B4B"/>
    <w:rsid w:val="00876B68"/>
    <w:rsid w:val="008772BE"/>
    <w:rsid w:val="008775BB"/>
    <w:rsid w:val="008775D1"/>
    <w:rsid w:val="0087776A"/>
    <w:rsid w:val="00877DEA"/>
    <w:rsid w:val="00880309"/>
    <w:rsid w:val="008805E2"/>
    <w:rsid w:val="00880900"/>
    <w:rsid w:val="008809B8"/>
    <w:rsid w:val="00880F5D"/>
    <w:rsid w:val="00880F6C"/>
    <w:rsid w:val="00881161"/>
    <w:rsid w:val="00881166"/>
    <w:rsid w:val="008817BC"/>
    <w:rsid w:val="00881AA1"/>
    <w:rsid w:val="00881AA8"/>
    <w:rsid w:val="00881D0A"/>
    <w:rsid w:val="00881DB7"/>
    <w:rsid w:val="00882400"/>
    <w:rsid w:val="00882595"/>
    <w:rsid w:val="00882E2E"/>
    <w:rsid w:val="00883201"/>
    <w:rsid w:val="0088341E"/>
    <w:rsid w:val="008834A1"/>
    <w:rsid w:val="008837CA"/>
    <w:rsid w:val="008838E1"/>
    <w:rsid w:val="00883A67"/>
    <w:rsid w:val="00883CF5"/>
    <w:rsid w:val="00883DFB"/>
    <w:rsid w:val="00883EEA"/>
    <w:rsid w:val="00884495"/>
    <w:rsid w:val="008844D1"/>
    <w:rsid w:val="00884642"/>
    <w:rsid w:val="00884731"/>
    <w:rsid w:val="00884848"/>
    <w:rsid w:val="00884952"/>
    <w:rsid w:val="00884C9A"/>
    <w:rsid w:val="00885114"/>
    <w:rsid w:val="0088530A"/>
    <w:rsid w:val="00885670"/>
    <w:rsid w:val="00885C1D"/>
    <w:rsid w:val="00885CB4"/>
    <w:rsid w:val="00885FDC"/>
    <w:rsid w:val="00886120"/>
    <w:rsid w:val="00886205"/>
    <w:rsid w:val="00886354"/>
    <w:rsid w:val="008863FC"/>
    <w:rsid w:val="0088654E"/>
    <w:rsid w:val="008865A3"/>
    <w:rsid w:val="00886758"/>
    <w:rsid w:val="00886B59"/>
    <w:rsid w:val="0088708F"/>
    <w:rsid w:val="00887156"/>
    <w:rsid w:val="0088723B"/>
    <w:rsid w:val="0088723E"/>
    <w:rsid w:val="008873D4"/>
    <w:rsid w:val="008874C8"/>
    <w:rsid w:val="00887615"/>
    <w:rsid w:val="00887860"/>
    <w:rsid w:val="00887A62"/>
    <w:rsid w:val="008904C5"/>
    <w:rsid w:val="008905B1"/>
    <w:rsid w:val="008906CB"/>
    <w:rsid w:val="0089075D"/>
    <w:rsid w:val="008910D8"/>
    <w:rsid w:val="008911D1"/>
    <w:rsid w:val="0089141C"/>
    <w:rsid w:val="008915B3"/>
    <w:rsid w:val="008915DE"/>
    <w:rsid w:val="00891718"/>
    <w:rsid w:val="00891772"/>
    <w:rsid w:val="00891E17"/>
    <w:rsid w:val="008924E6"/>
    <w:rsid w:val="00892585"/>
    <w:rsid w:val="00892615"/>
    <w:rsid w:val="00892808"/>
    <w:rsid w:val="00892858"/>
    <w:rsid w:val="00892DDB"/>
    <w:rsid w:val="00893272"/>
    <w:rsid w:val="0089367F"/>
    <w:rsid w:val="00893771"/>
    <w:rsid w:val="00893C47"/>
    <w:rsid w:val="00893ED4"/>
    <w:rsid w:val="00894190"/>
    <w:rsid w:val="0089436D"/>
    <w:rsid w:val="0089466D"/>
    <w:rsid w:val="00894687"/>
    <w:rsid w:val="008947A4"/>
    <w:rsid w:val="00894970"/>
    <w:rsid w:val="008951A8"/>
    <w:rsid w:val="00895555"/>
    <w:rsid w:val="00895813"/>
    <w:rsid w:val="00895FAE"/>
    <w:rsid w:val="008961C3"/>
    <w:rsid w:val="008964A1"/>
    <w:rsid w:val="00896781"/>
    <w:rsid w:val="008968D7"/>
    <w:rsid w:val="00896DB2"/>
    <w:rsid w:val="00896EB8"/>
    <w:rsid w:val="008970DC"/>
    <w:rsid w:val="008976A6"/>
    <w:rsid w:val="008A046D"/>
    <w:rsid w:val="008A06C8"/>
    <w:rsid w:val="008A084F"/>
    <w:rsid w:val="008A0E21"/>
    <w:rsid w:val="008A0EE4"/>
    <w:rsid w:val="008A16DB"/>
    <w:rsid w:val="008A1929"/>
    <w:rsid w:val="008A1C01"/>
    <w:rsid w:val="008A1C84"/>
    <w:rsid w:val="008A1EB8"/>
    <w:rsid w:val="008A2168"/>
    <w:rsid w:val="008A2295"/>
    <w:rsid w:val="008A23DE"/>
    <w:rsid w:val="008A2610"/>
    <w:rsid w:val="008A2701"/>
    <w:rsid w:val="008A28AE"/>
    <w:rsid w:val="008A2B3A"/>
    <w:rsid w:val="008A2DB2"/>
    <w:rsid w:val="008A3139"/>
    <w:rsid w:val="008A3447"/>
    <w:rsid w:val="008A344C"/>
    <w:rsid w:val="008A3555"/>
    <w:rsid w:val="008A39AD"/>
    <w:rsid w:val="008A3A3F"/>
    <w:rsid w:val="008A3B43"/>
    <w:rsid w:val="008A3ED6"/>
    <w:rsid w:val="008A40F9"/>
    <w:rsid w:val="008A43E5"/>
    <w:rsid w:val="008A473C"/>
    <w:rsid w:val="008A483D"/>
    <w:rsid w:val="008A4923"/>
    <w:rsid w:val="008A49A9"/>
    <w:rsid w:val="008A4C71"/>
    <w:rsid w:val="008A4C87"/>
    <w:rsid w:val="008A52AB"/>
    <w:rsid w:val="008A54B9"/>
    <w:rsid w:val="008A65A7"/>
    <w:rsid w:val="008A681F"/>
    <w:rsid w:val="008A69B3"/>
    <w:rsid w:val="008A6D68"/>
    <w:rsid w:val="008A70C7"/>
    <w:rsid w:val="008A729D"/>
    <w:rsid w:val="008A76C1"/>
    <w:rsid w:val="008A79F9"/>
    <w:rsid w:val="008A7B5A"/>
    <w:rsid w:val="008A7D0D"/>
    <w:rsid w:val="008A7E55"/>
    <w:rsid w:val="008B00E3"/>
    <w:rsid w:val="008B01CF"/>
    <w:rsid w:val="008B0907"/>
    <w:rsid w:val="008B0929"/>
    <w:rsid w:val="008B0A6A"/>
    <w:rsid w:val="008B0B34"/>
    <w:rsid w:val="008B0F8F"/>
    <w:rsid w:val="008B0F95"/>
    <w:rsid w:val="008B13BD"/>
    <w:rsid w:val="008B13DF"/>
    <w:rsid w:val="008B1C49"/>
    <w:rsid w:val="008B1ED0"/>
    <w:rsid w:val="008B2117"/>
    <w:rsid w:val="008B2D6B"/>
    <w:rsid w:val="008B2E57"/>
    <w:rsid w:val="008B3377"/>
    <w:rsid w:val="008B356B"/>
    <w:rsid w:val="008B36AD"/>
    <w:rsid w:val="008B3B20"/>
    <w:rsid w:val="008B3BA5"/>
    <w:rsid w:val="008B3C72"/>
    <w:rsid w:val="008B3C9E"/>
    <w:rsid w:val="008B3ED7"/>
    <w:rsid w:val="008B4011"/>
    <w:rsid w:val="008B46DB"/>
    <w:rsid w:val="008B4E9B"/>
    <w:rsid w:val="008B5701"/>
    <w:rsid w:val="008B5A4B"/>
    <w:rsid w:val="008B5ED3"/>
    <w:rsid w:val="008B64A6"/>
    <w:rsid w:val="008B6932"/>
    <w:rsid w:val="008B6E1A"/>
    <w:rsid w:val="008B71C2"/>
    <w:rsid w:val="008B74B7"/>
    <w:rsid w:val="008B76A7"/>
    <w:rsid w:val="008B77F7"/>
    <w:rsid w:val="008B79BD"/>
    <w:rsid w:val="008B7B1D"/>
    <w:rsid w:val="008C004E"/>
    <w:rsid w:val="008C0215"/>
    <w:rsid w:val="008C0575"/>
    <w:rsid w:val="008C05F8"/>
    <w:rsid w:val="008C0781"/>
    <w:rsid w:val="008C0818"/>
    <w:rsid w:val="008C098E"/>
    <w:rsid w:val="008C0AB2"/>
    <w:rsid w:val="008C0D03"/>
    <w:rsid w:val="008C10DA"/>
    <w:rsid w:val="008C11BE"/>
    <w:rsid w:val="008C165C"/>
    <w:rsid w:val="008C1997"/>
    <w:rsid w:val="008C1D41"/>
    <w:rsid w:val="008C20B5"/>
    <w:rsid w:val="008C23A2"/>
    <w:rsid w:val="008C2429"/>
    <w:rsid w:val="008C2599"/>
    <w:rsid w:val="008C2895"/>
    <w:rsid w:val="008C2CF5"/>
    <w:rsid w:val="008C2DFB"/>
    <w:rsid w:val="008C2E99"/>
    <w:rsid w:val="008C2F89"/>
    <w:rsid w:val="008C333F"/>
    <w:rsid w:val="008C334F"/>
    <w:rsid w:val="008C357C"/>
    <w:rsid w:val="008C39B0"/>
    <w:rsid w:val="008C3C77"/>
    <w:rsid w:val="008C3F67"/>
    <w:rsid w:val="008C46D0"/>
    <w:rsid w:val="008C48F7"/>
    <w:rsid w:val="008C4CF7"/>
    <w:rsid w:val="008C5674"/>
    <w:rsid w:val="008C5B9A"/>
    <w:rsid w:val="008C5E90"/>
    <w:rsid w:val="008C6032"/>
    <w:rsid w:val="008C6811"/>
    <w:rsid w:val="008C6CEE"/>
    <w:rsid w:val="008C6DB3"/>
    <w:rsid w:val="008C6E24"/>
    <w:rsid w:val="008C6F3D"/>
    <w:rsid w:val="008C72A0"/>
    <w:rsid w:val="008C7388"/>
    <w:rsid w:val="008C7629"/>
    <w:rsid w:val="008C7644"/>
    <w:rsid w:val="008C7AF4"/>
    <w:rsid w:val="008C7F01"/>
    <w:rsid w:val="008D0030"/>
    <w:rsid w:val="008D05B9"/>
    <w:rsid w:val="008D05D9"/>
    <w:rsid w:val="008D0DFF"/>
    <w:rsid w:val="008D0E03"/>
    <w:rsid w:val="008D1703"/>
    <w:rsid w:val="008D1EBC"/>
    <w:rsid w:val="008D1FC5"/>
    <w:rsid w:val="008D207A"/>
    <w:rsid w:val="008D23C6"/>
    <w:rsid w:val="008D25C5"/>
    <w:rsid w:val="008D2C4C"/>
    <w:rsid w:val="008D2DC8"/>
    <w:rsid w:val="008D2DD6"/>
    <w:rsid w:val="008D2E83"/>
    <w:rsid w:val="008D2F97"/>
    <w:rsid w:val="008D3013"/>
    <w:rsid w:val="008D3546"/>
    <w:rsid w:val="008D3567"/>
    <w:rsid w:val="008D3690"/>
    <w:rsid w:val="008D36D2"/>
    <w:rsid w:val="008D3952"/>
    <w:rsid w:val="008D3AAB"/>
    <w:rsid w:val="008D3C5D"/>
    <w:rsid w:val="008D3E2A"/>
    <w:rsid w:val="008D3E46"/>
    <w:rsid w:val="008D3F73"/>
    <w:rsid w:val="008D43A2"/>
    <w:rsid w:val="008D44C5"/>
    <w:rsid w:val="008D4708"/>
    <w:rsid w:val="008D47F5"/>
    <w:rsid w:val="008D4C0A"/>
    <w:rsid w:val="008D51EB"/>
    <w:rsid w:val="008D54C3"/>
    <w:rsid w:val="008D5513"/>
    <w:rsid w:val="008D59F7"/>
    <w:rsid w:val="008D5A2D"/>
    <w:rsid w:val="008D5C82"/>
    <w:rsid w:val="008D5D16"/>
    <w:rsid w:val="008D61C4"/>
    <w:rsid w:val="008D61E0"/>
    <w:rsid w:val="008D6A76"/>
    <w:rsid w:val="008D6AF9"/>
    <w:rsid w:val="008D6D27"/>
    <w:rsid w:val="008D7062"/>
    <w:rsid w:val="008D7109"/>
    <w:rsid w:val="008D715F"/>
    <w:rsid w:val="008D71CF"/>
    <w:rsid w:val="008D7980"/>
    <w:rsid w:val="008D7EAB"/>
    <w:rsid w:val="008E03C5"/>
    <w:rsid w:val="008E04B5"/>
    <w:rsid w:val="008E0739"/>
    <w:rsid w:val="008E0F76"/>
    <w:rsid w:val="008E1130"/>
    <w:rsid w:val="008E1671"/>
    <w:rsid w:val="008E1CF9"/>
    <w:rsid w:val="008E1F2C"/>
    <w:rsid w:val="008E2075"/>
    <w:rsid w:val="008E2080"/>
    <w:rsid w:val="008E25C7"/>
    <w:rsid w:val="008E2C29"/>
    <w:rsid w:val="008E31F2"/>
    <w:rsid w:val="008E3533"/>
    <w:rsid w:val="008E39CB"/>
    <w:rsid w:val="008E3F61"/>
    <w:rsid w:val="008E4099"/>
    <w:rsid w:val="008E41DB"/>
    <w:rsid w:val="008E44C5"/>
    <w:rsid w:val="008E4B39"/>
    <w:rsid w:val="008E4E0F"/>
    <w:rsid w:val="008E5A0F"/>
    <w:rsid w:val="008E5C4F"/>
    <w:rsid w:val="008E6064"/>
    <w:rsid w:val="008E65C3"/>
    <w:rsid w:val="008E68CD"/>
    <w:rsid w:val="008E6D9B"/>
    <w:rsid w:val="008E6DAE"/>
    <w:rsid w:val="008E6E50"/>
    <w:rsid w:val="008E7140"/>
    <w:rsid w:val="008E742E"/>
    <w:rsid w:val="008E75AF"/>
    <w:rsid w:val="008E7C49"/>
    <w:rsid w:val="008E7D9B"/>
    <w:rsid w:val="008F0006"/>
    <w:rsid w:val="008F009E"/>
    <w:rsid w:val="008F00BE"/>
    <w:rsid w:val="008F0457"/>
    <w:rsid w:val="008F0581"/>
    <w:rsid w:val="008F05D8"/>
    <w:rsid w:val="008F06EB"/>
    <w:rsid w:val="008F088C"/>
    <w:rsid w:val="008F0C31"/>
    <w:rsid w:val="008F1094"/>
    <w:rsid w:val="008F14A7"/>
    <w:rsid w:val="008F17C8"/>
    <w:rsid w:val="008F192A"/>
    <w:rsid w:val="008F194C"/>
    <w:rsid w:val="008F1A8C"/>
    <w:rsid w:val="008F1ACD"/>
    <w:rsid w:val="008F1AF5"/>
    <w:rsid w:val="008F1C24"/>
    <w:rsid w:val="008F1E46"/>
    <w:rsid w:val="008F2155"/>
    <w:rsid w:val="008F265F"/>
    <w:rsid w:val="008F2788"/>
    <w:rsid w:val="008F2A8E"/>
    <w:rsid w:val="008F2D1A"/>
    <w:rsid w:val="008F2E34"/>
    <w:rsid w:val="008F2E41"/>
    <w:rsid w:val="008F2E85"/>
    <w:rsid w:val="008F33AA"/>
    <w:rsid w:val="008F340B"/>
    <w:rsid w:val="008F38FD"/>
    <w:rsid w:val="008F402C"/>
    <w:rsid w:val="008F419E"/>
    <w:rsid w:val="008F41BA"/>
    <w:rsid w:val="008F422C"/>
    <w:rsid w:val="008F455D"/>
    <w:rsid w:val="008F4837"/>
    <w:rsid w:val="008F48F2"/>
    <w:rsid w:val="008F4B00"/>
    <w:rsid w:val="008F4D9B"/>
    <w:rsid w:val="008F4EFB"/>
    <w:rsid w:val="008F532F"/>
    <w:rsid w:val="008F5343"/>
    <w:rsid w:val="008F587B"/>
    <w:rsid w:val="008F5EA6"/>
    <w:rsid w:val="008F5FBD"/>
    <w:rsid w:val="008F6101"/>
    <w:rsid w:val="008F6897"/>
    <w:rsid w:val="008F69F7"/>
    <w:rsid w:val="008F6D9B"/>
    <w:rsid w:val="008F705C"/>
    <w:rsid w:val="008F7165"/>
    <w:rsid w:val="008F74DB"/>
    <w:rsid w:val="008F750E"/>
    <w:rsid w:val="008F7C3A"/>
    <w:rsid w:val="008F7CFE"/>
    <w:rsid w:val="008F7E45"/>
    <w:rsid w:val="009005EE"/>
    <w:rsid w:val="00900663"/>
    <w:rsid w:val="00900928"/>
    <w:rsid w:val="00900DDF"/>
    <w:rsid w:val="00900E39"/>
    <w:rsid w:val="00901069"/>
    <w:rsid w:val="0090135C"/>
    <w:rsid w:val="009013BE"/>
    <w:rsid w:val="009013C6"/>
    <w:rsid w:val="00901D74"/>
    <w:rsid w:val="00902388"/>
    <w:rsid w:val="0090241E"/>
    <w:rsid w:val="00902DFA"/>
    <w:rsid w:val="0090300F"/>
    <w:rsid w:val="00903AA4"/>
    <w:rsid w:val="00903D25"/>
    <w:rsid w:val="00903EC0"/>
    <w:rsid w:val="009042F2"/>
    <w:rsid w:val="0090442B"/>
    <w:rsid w:val="009048D4"/>
    <w:rsid w:val="00904CAB"/>
    <w:rsid w:val="00904D3C"/>
    <w:rsid w:val="00905215"/>
    <w:rsid w:val="00905375"/>
    <w:rsid w:val="0090542C"/>
    <w:rsid w:val="00905468"/>
    <w:rsid w:val="009054DA"/>
    <w:rsid w:val="00905AB5"/>
    <w:rsid w:val="00905CE2"/>
    <w:rsid w:val="0090617D"/>
    <w:rsid w:val="009063EA"/>
    <w:rsid w:val="00906591"/>
    <w:rsid w:val="0090695B"/>
    <w:rsid w:val="00906EB7"/>
    <w:rsid w:val="009071E7"/>
    <w:rsid w:val="009073FC"/>
    <w:rsid w:val="0090797F"/>
    <w:rsid w:val="00907A61"/>
    <w:rsid w:val="00907B40"/>
    <w:rsid w:val="00907CFC"/>
    <w:rsid w:val="00907E1F"/>
    <w:rsid w:val="00910802"/>
    <w:rsid w:val="00910A59"/>
    <w:rsid w:val="00910B97"/>
    <w:rsid w:val="00910BAF"/>
    <w:rsid w:val="00910E17"/>
    <w:rsid w:val="00910FF2"/>
    <w:rsid w:val="00911040"/>
    <w:rsid w:val="009110DA"/>
    <w:rsid w:val="0091184C"/>
    <w:rsid w:val="00911982"/>
    <w:rsid w:val="00911ED3"/>
    <w:rsid w:val="00912095"/>
    <w:rsid w:val="00912569"/>
    <w:rsid w:val="00912F00"/>
    <w:rsid w:val="00913040"/>
    <w:rsid w:val="009136DA"/>
    <w:rsid w:val="00913DF8"/>
    <w:rsid w:val="00913FF8"/>
    <w:rsid w:val="009140C2"/>
    <w:rsid w:val="0091417E"/>
    <w:rsid w:val="0091422C"/>
    <w:rsid w:val="00914799"/>
    <w:rsid w:val="0091498D"/>
    <w:rsid w:val="00914A3A"/>
    <w:rsid w:val="00914CA8"/>
    <w:rsid w:val="00914DC4"/>
    <w:rsid w:val="00914FD4"/>
    <w:rsid w:val="0091501F"/>
    <w:rsid w:val="00915541"/>
    <w:rsid w:val="00915846"/>
    <w:rsid w:val="009159CA"/>
    <w:rsid w:val="00915E59"/>
    <w:rsid w:val="009161F4"/>
    <w:rsid w:val="009166F1"/>
    <w:rsid w:val="00917018"/>
    <w:rsid w:val="009177A6"/>
    <w:rsid w:val="009178E0"/>
    <w:rsid w:val="009179B5"/>
    <w:rsid w:val="00917B84"/>
    <w:rsid w:val="00917E9D"/>
    <w:rsid w:val="009200ED"/>
    <w:rsid w:val="009201E7"/>
    <w:rsid w:val="00920205"/>
    <w:rsid w:val="00920256"/>
    <w:rsid w:val="00920307"/>
    <w:rsid w:val="009203C4"/>
    <w:rsid w:val="009208FF"/>
    <w:rsid w:val="00920D72"/>
    <w:rsid w:val="00920EFE"/>
    <w:rsid w:val="00921190"/>
    <w:rsid w:val="009212FA"/>
    <w:rsid w:val="0092142E"/>
    <w:rsid w:val="0092178A"/>
    <w:rsid w:val="009219E9"/>
    <w:rsid w:val="00921A3E"/>
    <w:rsid w:val="00921A67"/>
    <w:rsid w:val="0092222E"/>
    <w:rsid w:val="009224E7"/>
    <w:rsid w:val="0092276F"/>
    <w:rsid w:val="00922C53"/>
    <w:rsid w:val="00922DE5"/>
    <w:rsid w:val="00922F1E"/>
    <w:rsid w:val="00922F91"/>
    <w:rsid w:val="00923385"/>
    <w:rsid w:val="0092339C"/>
    <w:rsid w:val="00923475"/>
    <w:rsid w:val="009239A9"/>
    <w:rsid w:val="00923A46"/>
    <w:rsid w:val="00923ABC"/>
    <w:rsid w:val="00923C16"/>
    <w:rsid w:val="0092405A"/>
    <w:rsid w:val="0092414C"/>
    <w:rsid w:val="009243A2"/>
    <w:rsid w:val="009247D5"/>
    <w:rsid w:val="00924977"/>
    <w:rsid w:val="00924C17"/>
    <w:rsid w:val="00924E79"/>
    <w:rsid w:val="00925229"/>
    <w:rsid w:val="00925305"/>
    <w:rsid w:val="00925387"/>
    <w:rsid w:val="009253A0"/>
    <w:rsid w:val="009254AC"/>
    <w:rsid w:val="009257F4"/>
    <w:rsid w:val="00925BC0"/>
    <w:rsid w:val="00925EC1"/>
    <w:rsid w:val="0092631C"/>
    <w:rsid w:val="0092657D"/>
    <w:rsid w:val="009267C3"/>
    <w:rsid w:val="0092696F"/>
    <w:rsid w:val="00926B33"/>
    <w:rsid w:val="00926C3A"/>
    <w:rsid w:val="00926EC6"/>
    <w:rsid w:val="009271AE"/>
    <w:rsid w:val="00927377"/>
    <w:rsid w:val="009274DF"/>
    <w:rsid w:val="00927648"/>
    <w:rsid w:val="009276F9"/>
    <w:rsid w:val="00927A7F"/>
    <w:rsid w:val="00927BCE"/>
    <w:rsid w:val="00927BDD"/>
    <w:rsid w:val="00927F4C"/>
    <w:rsid w:val="009301FB"/>
    <w:rsid w:val="0093022F"/>
    <w:rsid w:val="009303CD"/>
    <w:rsid w:val="009304DE"/>
    <w:rsid w:val="00930579"/>
    <w:rsid w:val="0093072C"/>
    <w:rsid w:val="0093078A"/>
    <w:rsid w:val="009307BC"/>
    <w:rsid w:val="00930AF8"/>
    <w:rsid w:val="00930B8F"/>
    <w:rsid w:val="00930EBB"/>
    <w:rsid w:val="00931120"/>
    <w:rsid w:val="009313F2"/>
    <w:rsid w:val="0093144C"/>
    <w:rsid w:val="009314C8"/>
    <w:rsid w:val="00931513"/>
    <w:rsid w:val="0093162C"/>
    <w:rsid w:val="009316BC"/>
    <w:rsid w:val="009317A6"/>
    <w:rsid w:val="0093196F"/>
    <w:rsid w:val="00931DF8"/>
    <w:rsid w:val="00931E0B"/>
    <w:rsid w:val="009327C2"/>
    <w:rsid w:val="00932F38"/>
    <w:rsid w:val="0093345C"/>
    <w:rsid w:val="0093357C"/>
    <w:rsid w:val="00933921"/>
    <w:rsid w:val="009339EC"/>
    <w:rsid w:val="00933CDB"/>
    <w:rsid w:val="00933F24"/>
    <w:rsid w:val="009340B4"/>
    <w:rsid w:val="00934265"/>
    <w:rsid w:val="0093435C"/>
    <w:rsid w:val="00934B1D"/>
    <w:rsid w:val="00934C90"/>
    <w:rsid w:val="00934D43"/>
    <w:rsid w:val="009351C9"/>
    <w:rsid w:val="00935285"/>
    <w:rsid w:val="009355B9"/>
    <w:rsid w:val="00935D74"/>
    <w:rsid w:val="00936241"/>
    <w:rsid w:val="00936A90"/>
    <w:rsid w:val="00936F21"/>
    <w:rsid w:val="0093763B"/>
    <w:rsid w:val="009376E7"/>
    <w:rsid w:val="009379E9"/>
    <w:rsid w:val="00937B84"/>
    <w:rsid w:val="00937CBA"/>
    <w:rsid w:val="00940008"/>
    <w:rsid w:val="00940474"/>
    <w:rsid w:val="009407FC"/>
    <w:rsid w:val="00940CCA"/>
    <w:rsid w:val="00940E8F"/>
    <w:rsid w:val="009411D4"/>
    <w:rsid w:val="00941429"/>
    <w:rsid w:val="009414F2"/>
    <w:rsid w:val="00941599"/>
    <w:rsid w:val="009416AD"/>
    <w:rsid w:val="009417D0"/>
    <w:rsid w:val="0094186F"/>
    <w:rsid w:val="00941CE9"/>
    <w:rsid w:val="009420F7"/>
    <w:rsid w:val="00942251"/>
    <w:rsid w:val="009422FE"/>
    <w:rsid w:val="009425C3"/>
    <w:rsid w:val="009428CB"/>
    <w:rsid w:val="00943FD6"/>
    <w:rsid w:val="0094443D"/>
    <w:rsid w:val="0094458C"/>
    <w:rsid w:val="00944ECC"/>
    <w:rsid w:val="00944EF0"/>
    <w:rsid w:val="0094506E"/>
    <w:rsid w:val="009454D1"/>
    <w:rsid w:val="009455FA"/>
    <w:rsid w:val="0094562F"/>
    <w:rsid w:val="00945FF1"/>
    <w:rsid w:val="009462C0"/>
    <w:rsid w:val="00946B4F"/>
    <w:rsid w:val="00946DD4"/>
    <w:rsid w:val="00946F9E"/>
    <w:rsid w:val="009470D1"/>
    <w:rsid w:val="009476BF"/>
    <w:rsid w:val="00947739"/>
    <w:rsid w:val="00947CE3"/>
    <w:rsid w:val="00950133"/>
    <w:rsid w:val="009502E5"/>
    <w:rsid w:val="00950347"/>
    <w:rsid w:val="00950552"/>
    <w:rsid w:val="009507E7"/>
    <w:rsid w:val="00950813"/>
    <w:rsid w:val="009508BB"/>
    <w:rsid w:val="00950B7B"/>
    <w:rsid w:val="00950C76"/>
    <w:rsid w:val="00951453"/>
    <w:rsid w:val="0095156A"/>
    <w:rsid w:val="00951622"/>
    <w:rsid w:val="009518A4"/>
    <w:rsid w:val="0095192B"/>
    <w:rsid w:val="00951B7B"/>
    <w:rsid w:val="00951D76"/>
    <w:rsid w:val="009523CE"/>
    <w:rsid w:val="009526C6"/>
    <w:rsid w:val="009526E5"/>
    <w:rsid w:val="009528F9"/>
    <w:rsid w:val="009530B3"/>
    <w:rsid w:val="0095333D"/>
    <w:rsid w:val="009536E5"/>
    <w:rsid w:val="00953893"/>
    <w:rsid w:val="009538C5"/>
    <w:rsid w:val="0095391B"/>
    <w:rsid w:val="00953D0E"/>
    <w:rsid w:val="00953EA9"/>
    <w:rsid w:val="00953EDC"/>
    <w:rsid w:val="0095416D"/>
    <w:rsid w:val="009545B6"/>
    <w:rsid w:val="00954C50"/>
    <w:rsid w:val="00954DE3"/>
    <w:rsid w:val="00954F65"/>
    <w:rsid w:val="00955607"/>
    <w:rsid w:val="009556BD"/>
    <w:rsid w:val="00955A51"/>
    <w:rsid w:val="00955A6B"/>
    <w:rsid w:val="00955F62"/>
    <w:rsid w:val="009562E1"/>
    <w:rsid w:val="0095630B"/>
    <w:rsid w:val="009566A9"/>
    <w:rsid w:val="00956740"/>
    <w:rsid w:val="009568B9"/>
    <w:rsid w:val="00956A61"/>
    <w:rsid w:val="00956B4A"/>
    <w:rsid w:val="00956D4E"/>
    <w:rsid w:val="00956EAC"/>
    <w:rsid w:val="00956EBB"/>
    <w:rsid w:val="0095703C"/>
    <w:rsid w:val="009570D4"/>
    <w:rsid w:val="0095726B"/>
    <w:rsid w:val="00957672"/>
    <w:rsid w:val="0095774D"/>
    <w:rsid w:val="00957B07"/>
    <w:rsid w:val="00957BA7"/>
    <w:rsid w:val="00957D8F"/>
    <w:rsid w:val="00957FAD"/>
    <w:rsid w:val="0096047F"/>
    <w:rsid w:val="00960B59"/>
    <w:rsid w:val="00960BC2"/>
    <w:rsid w:val="00960C08"/>
    <w:rsid w:val="00960DF0"/>
    <w:rsid w:val="00960E69"/>
    <w:rsid w:val="00960F64"/>
    <w:rsid w:val="0096117F"/>
    <w:rsid w:val="009611F5"/>
    <w:rsid w:val="009614BD"/>
    <w:rsid w:val="00961AB0"/>
    <w:rsid w:val="00961D9A"/>
    <w:rsid w:val="00961FE2"/>
    <w:rsid w:val="00962139"/>
    <w:rsid w:val="00962368"/>
    <w:rsid w:val="0096288D"/>
    <w:rsid w:val="0096308A"/>
    <w:rsid w:val="009631CA"/>
    <w:rsid w:val="0096334B"/>
    <w:rsid w:val="00963ACC"/>
    <w:rsid w:val="00963D14"/>
    <w:rsid w:val="00963FBA"/>
    <w:rsid w:val="00964255"/>
    <w:rsid w:val="00964583"/>
    <w:rsid w:val="00964F22"/>
    <w:rsid w:val="00965077"/>
    <w:rsid w:val="00965361"/>
    <w:rsid w:val="009653DE"/>
    <w:rsid w:val="0096569A"/>
    <w:rsid w:val="009657FE"/>
    <w:rsid w:val="0096587C"/>
    <w:rsid w:val="00965966"/>
    <w:rsid w:val="00965B8B"/>
    <w:rsid w:val="00965DC9"/>
    <w:rsid w:val="00965E16"/>
    <w:rsid w:val="00966B86"/>
    <w:rsid w:val="00967552"/>
    <w:rsid w:val="00967675"/>
    <w:rsid w:val="00967C54"/>
    <w:rsid w:val="00967D29"/>
    <w:rsid w:val="00967F89"/>
    <w:rsid w:val="00970040"/>
    <w:rsid w:val="0097094E"/>
    <w:rsid w:val="00970BDC"/>
    <w:rsid w:val="00970C3D"/>
    <w:rsid w:val="00970CE1"/>
    <w:rsid w:val="00970E3F"/>
    <w:rsid w:val="00970F9C"/>
    <w:rsid w:val="00971090"/>
    <w:rsid w:val="009710D1"/>
    <w:rsid w:val="0097129D"/>
    <w:rsid w:val="0097139F"/>
    <w:rsid w:val="009714AC"/>
    <w:rsid w:val="00971980"/>
    <w:rsid w:val="00971CC2"/>
    <w:rsid w:val="00971DBA"/>
    <w:rsid w:val="00971DFA"/>
    <w:rsid w:val="00971E6F"/>
    <w:rsid w:val="00971F09"/>
    <w:rsid w:val="00971F5E"/>
    <w:rsid w:val="00971FB5"/>
    <w:rsid w:val="00972016"/>
    <w:rsid w:val="00972300"/>
    <w:rsid w:val="009724FE"/>
    <w:rsid w:val="00972636"/>
    <w:rsid w:val="00972AC6"/>
    <w:rsid w:val="00973219"/>
    <w:rsid w:val="009733E1"/>
    <w:rsid w:val="0097402A"/>
    <w:rsid w:val="009746EB"/>
    <w:rsid w:val="009748F8"/>
    <w:rsid w:val="00974903"/>
    <w:rsid w:val="00974B5A"/>
    <w:rsid w:val="00975002"/>
    <w:rsid w:val="00975224"/>
    <w:rsid w:val="009752F3"/>
    <w:rsid w:val="00975451"/>
    <w:rsid w:val="0097578C"/>
    <w:rsid w:val="00975898"/>
    <w:rsid w:val="00975FB6"/>
    <w:rsid w:val="0097632B"/>
    <w:rsid w:val="009769C3"/>
    <w:rsid w:val="00976ABA"/>
    <w:rsid w:val="00976BD8"/>
    <w:rsid w:val="00976DAF"/>
    <w:rsid w:val="00976F3E"/>
    <w:rsid w:val="00976F49"/>
    <w:rsid w:val="0097709C"/>
    <w:rsid w:val="009770CC"/>
    <w:rsid w:val="00977339"/>
    <w:rsid w:val="00977569"/>
    <w:rsid w:val="00977B7E"/>
    <w:rsid w:val="00977BBB"/>
    <w:rsid w:val="009801A9"/>
    <w:rsid w:val="00980332"/>
    <w:rsid w:val="009803F7"/>
    <w:rsid w:val="009806AB"/>
    <w:rsid w:val="00980781"/>
    <w:rsid w:val="00980BA9"/>
    <w:rsid w:val="00980BE4"/>
    <w:rsid w:val="00980BF8"/>
    <w:rsid w:val="00981502"/>
    <w:rsid w:val="00981717"/>
    <w:rsid w:val="009818F6"/>
    <w:rsid w:val="00981B4A"/>
    <w:rsid w:val="0098211B"/>
    <w:rsid w:val="00982369"/>
    <w:rsid w:val="009824D7"/>
    <w:rsid w:val="0098323E"/>
    <w:rsid w:val="00983261"/>
    <w:rsid w:val="00983299"/>
    <w:rsid w:val="009833C7"/>
    <w:rsid w:val="009833FD"/>
    <w:rsid w:val="0098342A"/>
    <w:rsid w:val="00983671"/>
    <w:rsid w:val="00983A82"/>
    <w:rsid w:val="00983EAA"/>
    <w:rsid w:val="00984142"/>
    <w:rsid w:val="0098454C"/>
    <w:rsid w:val="00984692"/>
    <w:rsid w:val="00984712"/>
    <w:rsid w:val="009849BA"/>
    <w:rsid w:val="00984B15"/>
    <w:rsid w:val="00984CA4"/>
    <w:rsid w:val="0098512B"/>
    <w:rsid w:val="00985194"/>
    <w:rsid w:val="0098589F"/>
    <w:rsid w:val="009860C0"/>
    <w:rsid w:val="009863C3"/>
    <w:rsid w:val="00986448"/>
    <w:rsid w:val="0098654C"/>
    <w:rsid w:val="009865A6"/>
    <w:rsid w:val="00986780"/>
    <w:rsid w:val="0098680C"/>
    <w:rsid w:val="00986CBC"/>
    <w:rsid w:val="00986EBB"/>
    <w:rsid w:val="00986FE0"/>
    <w:rsid w:val="0098706A"/>
    <w:rsid w:val="0098716E"/>
    <w:rsid w:val="00987C26"/>
    <w:rsid w:val="00987DA6"/>
    <w:rsid w:val="00987EF2"/>
    <w:rsid w:val="00987FEB"/>
    <w:rsid w:val="009900BA"/>
    <w:rsid w:val="0099082E"/>
    <w:rsid w:val="00990A76"/>
    <w:rsid w:val="009910E9"/>
    <w:rsid w:val="00991210"/>
    <w:rsid w:val="00991248"/>
    <w:rsid w:val="0099127C"/>
    <w:rsid w:val="00991607"/>
    <w:rsid w:val="00991631"/>
    <w:rsid w:val="0099182F"/>
    <w:rsid w:val="00992029"/>
    <w:rsid w:val="00992696"/>
    <w:rsid w:val="009926C8"/>
    <w:rsid w:val="009927D0"/>
    <w:rsid w:val="00992913"/>
    <w:rsid w:val="009937CB"/>
    <w:rsid w:val="00993B20"/>
    <w:rsid w:val="00993E0F"/>
    <w:rsid w:val="00994144"/>
    <w:rsid w:val="00994E2A"/>
    <w:rsid w:val="00994E95"/>
    <w:rsid w:val="0099502F"/>
    <w:rsid w:val="009950E5"/>
    <w:rsid w:val="00995298"/>
    <w:rsid w:val="009952A3"/>
    <w:rsid w:val="009952DA"/>
    <w:rsid w:val="009952DC"/>
    <w:rsid w:val="00995B28"/>
    <w:rsid w:val="009963ED"/>
    <w:rsid w:val="009967F9"/>
    <w:rsid w:val="009969E4"/>
    <w:rsid w:val="00997219"/>
    <w:rsid w:val="009972CC"/>
    <w:rsid w:val="0099731F"/>
    <w:rsid w:val="0099797E"/>
    <w:rsid w:val="0099799F"/>
    <w:rsid w:val="009A01D8"/>
    <w:rsid w:val="009A0476"/>
    <w:rsid w:val="009A058B"/>
    <w:rsid w:val="009A0750"/>
    <w:rsid w:val="009A0F1C"/>
    <w:rsid w:val="009A113C"/>
    <w:rsid w:val="009A192C"/>
    <w:rsid w:val="009A1C1A"/>
    <w:rsid w:val="009A1D68"/>
    <w:rsid w:val="009A1E4A"/>
    <w:rsid w:val="009A2527"/>
    <w:rsid w:val="009A27D8"/>
    <w:rsid w:val="009A2A54"/>
    <w:rsid w:val="009A2DDE"/>
    <w:rsid w:val="009A2F5D"/>
    <w:rsid w:val="009A3051"/>
    <w:rsid w:val="009A3487"/>
    <w:rsid w:val="009A35A1"/>
    <w:rsid w:val="009A3606"/>
    <w:rsid w:val="009A3691"/>
    <w:rsid w:val="009A38D7"/>
    <w:rsid w:val="009A395B"/>
    <w:rsid w:val="009A3970"/>
    <w:rsid w:val="009A3C45"/>
    <w:rsid w:val="009A3E9E"/>
    <w:rsid w:val="009A4651"/>
    <w:rsid w:val="009A4782"/>
    <w:rsid w:val="009A49A2"/>
    <w:rsid w:val="009A4A8D"/>
    <w:rsid w:val="009A4AA8"/>
    <w:rsid w:val="009A4B2E"/>
    <w:rsid w:val="009A4D02"/>
    <w:rsid w:val="009A50AA"/>
    <w:rsid w:val="009A54ED"/>
    <w:rsid w:val="009A5A36"/>
    <w:rsid w:val="009A5AB1"/>
    <w:rsid w:val="009A5C93"/>
    <w:rsid w:val="009A5F78"/>
    <w:rsid w:val="009A6355"/>
    <w:rsid w:val="009A63F9"/>
    <w:rsid w:val="009A6C8B"/>
    <w:rsid w:val="009A7566"/>
    <w:rsid w:val="009A7604"/>
    <w:rsid w:val="009A76EE"/>
    <w:rsid w:val="009B0014"/>
    <w:rsid w:val="009B0165"/>
    <w:rsid w:val="009B029E"/>
    <w:rsid w:val="009B0AC9"/>
    <w:rsid w:val="009B0D2E"/>
    <w:rsid w:val="009B0E75"/>
    <w:rsid w:val="009B13A8"/>
    <w:rsid w:val="009B15FC"/>
    <w:rsid w:val="009B16C7"/>
    <w:rsid w:val="009B17EC"/>
    <w:rsid w:val="009B1B1F"/>
    <w:rsid w:val="009B1EA8"/>
    <w:rsid w:val="009B20E8"/>
    <w:rsid w:val="009B2164"/>
    <w:rsid w:val="009B2679"/>
    <w:rsid w:val="009B2697"/>
    <w:rsid w:val="009B2851"/>
    <w:rsid w:val="009B2C99"/>
    <w:rsid w:val="009B2DD8"/>
    <w:rsid w:val="009B2E31"/>
    <w:rsid w:val="009B2F85"/>
    <w:rsid w:val="009B34C6"/>
    <w:rsid w:val="009B3A72"/>
    <w:rsid w:val="009B3B18"/>
    <w:rsid w:val="009B3D61"/>
    <w:rsid w:val="009B3F5B"/>
    <w:rsid w:val="009B3F96"/>
    <w:rsid w:val="009B4294"/>
    <w:rsid w:val="009B4384"/>
    <w:rsid w:val="009B440A"/>
    <w:rsid w:val="009B45EB"/>
    <w:rsid w:val="009B4665"/>
    <w:rsid w:val="009B4B74"/>
    <w:rsid w:val="009B4BB3"/>
    <w:rsid w:val="009B4FBF"/>
    <w:rsid w:val="009B50D6"/>
    <w:rsid w:val="009B5282"/>
    <w:rsid w:val="009B5514"/>
    <w:rsid w:val="009B55C9"/>
    <w:rsid w:val="009B57C3"/>
    <w:rsid w:val="009B5987"/>
    <w:rsid w:val="009B5D8A"/>
    <w:rsid w:val="009B6120"/>
    <w:rsid w:val="009B68AB"/>
    <w:rsid w:val="009B6D86"/>
    <w:rsid w:val="009B7262"/>
    <w:rsid w:val="009B72C8"/>
    <w:rsid w:val="009B73DC"/>
    <w:rsid w:val="009B7AD3"/>
    <w:rsid w:val="009B7BC1"/>
    <w:rsid w:val="009C0087"/>
    <w:rsid w:val="009C0180"/>
    <w:rsid w:val="009C04FC"/>
    <w:rsid w:val="009C0961"/>
    <w:rsid w:val="009C0B50"/>
    <w:rsid w:val="009C140C"/>
    <w:rsid w:val="009C1562"/>
    <w:rsid w:val="009C19E5"/>
    <w:rsid w:val="009C1F98"/>
    <w:rsid w:val="009C1FFE"/>
    <w:rsid w:val="009C21A6"/>
    <w:rsid w:val="009C2234"/>
    <w:rsid w:val="009C22CD"/>
    <w:rsid w:val="009C2547"/>
    <w:rsid w:val="009C2572"/>
    <w:rsid w:val="009C266C"/>
    <w:rsid w:val="009C2817"/>
    <w:rsid w:val="009C2D78"/>
    <w:rsid w:val="009C35FB"/>
    <w:rsid w:val="009C35FC"/>
    <w:rsid w:val="009C38F2"/>
    <w:rsid w:val="009C3935"/>
    <w:rsid w:val="009C3AFB"/>
    <w:rsid w:val="009C3BC6"/>
    <w:rsid w:val="009C3FF3"/>
    <w:rsid w:val="009C412C"/>
    <w:rsid w:val="009C438C"/>
    <w:rsid w:val="009C43F9"/>
    <w:rsid w:val="009C46D2"/>
    <w:rsid w:val="009C4CBD"/>
    <w:rsid w:val="009C4D66"/>
    <w:rsid w:val="009C4F21"/>
    <w:rsid w:val="009C54A1"/>
    <w:rsid w:val="009C5701"/>
    <w:rsid w:val="009C591E"/>
    <w:rsid w:val="009C59AD"/>
    <w:rsid w:val="009C5A9E"/>
    <w:rsid w:val="009C5C71"/>
    <w:rsid w:val="009C5D94"/>
    <w:rsid w:val="009C5DCE"/>
    <w:rsid w:val="009C5EBA"/>
    <w:rsid w:val="009C6294"/>
    <w:rsid w:val="009C63F6"/>
    <w:rsid w:val="009C669D"/>
    <w:rsid w:val="009C67FD"/>
    <w:rsid w:val="009C6C0F"/>
    <w:rsid w:val="009C6DE8"/>
    <w:rsid w:val="009C6DFC"/>
    <w:rsid w:val="009C6EDC"/>
    <w:rsid w:val="009C7068"/>
    <w:rsid w:val="009C70E2"/>
    <w:rsid w:val="009C745F"/>
    <w:rsid w:val="009C74A5"/>
    <w:rsid w:val="009C75C0"/>
    <w:rsid w:val="009C760D"/>
    <w:rsid w:val="009C7649"/>
    <w:rsid w:val="009C769F"/>
    <w:rsid w:val="009C770A"/>
    <w:rsid w:val="009C77B5"/>
    <w:rsid w:val="009C7EEC"/>
    <w:rsid w:val="009C7F7C"/>
    <w:rsid w:val="009D013B"/>
    <w:rsid w:val="009D019E"/>
    <w:rsid w:val="009D01AD"/>
    <w:rsid w:val="009D02D9"/>
    <w:rsid w:val="009D0305"/>
    <w:rsid w:val="009D05A5"/>
    <w:rsid w:val="009D09E5"/>
    <w:rsid w:val="009D0A2A"/>
    <w:rsid w:val="009D0B19"/>
    <w:rsid w:val="009D0BC8"/>
    <w:rsid w:val="009D0CFF"/>
    <w:rsid w:val="009D1412"/>
    <w:rsid w:val="009D15F9"/>
    <w:rsid w:val="009D1D00"/>
    <w:rsid w:val="009D2047"/>
    <w:rsid w:val="009D2132"/>
    <w:rsid w:val="009D2169"/>
    <w:rsid w:val="009D25A7"/>
    <w:rsid w:val="009D27D6"/>
    <w:rsid w:val="009D2856"/>
    <w:rsid w:val="009D2D1C"/>
    <w:rsid w:val="009D2F69"/>
    <w:rsid w:val="009D3140"/>
    <w:rsid w:val="009D3394"/>
    <w:rsid w:val="009D3663"/>
    <w:rsid w:val="009D3A32"/>
    <w:rsid w:val="009D3A97"/>
    <w:rsid w:val="009D3BD8"/>
    <w:rsid w:val="009D3E19"/>
    <w:rsid w:val="009D4005"/>
    <w:rsid w:val="009D4229"/>
    <w:rsid w:val="009D44AE"/>
    <w:rsid w:val="009D470C"/>
    <w:rsid w:val="009D492C"/>
    <w:rsid w:val="009D4A0F"/>
    <w:rsid w:val="009D4C2C"/>
    <w:rsid w:val="009D4D1A"/>
    <w:rsid w:val="009D518E"/>
    <w:rsid w:val="009D55B2"/>
    <w:rsid w:val="009D5745"/>
    <w:rsid w:val="009D5AD2"/>
    <w:rsid w:val="009D5BA1"/>
    <w:rsid w:val="009D5DA2"/>
    <w:rsid w:val="009D63A7"/>
    <w:rsid w:val="009D6DEE"/>
    <w:rsid w:val="009D7624"/>
    <w:rsid w:val="009D777D"/>
    <w:rsid w:val="009D780D"/>
    <w:rsid w:val="009D7845"/>
    <w:rsid w:val="009D7A14"/>
    <w:rsid w:val="009E02EA"/>
    <w:rsid w:val="009E0369"/>
    <w:rsid w:val="009E06D3"/>
    <w:rsid w:val="009E083B"/>
    <w:rsid w:val="009E09BD"/>
    <w:rsid w:val="009E0B21"/>
    <w:rsid w:val="009E14FE"/>
    <w:rsid w:val="009E150F"/>
    <w:rsid w:val="009E1740"/>
    <w:rsid w:val="009E192A"/>
    <w:rsid w:val="009E1D21"/>
    <w:rsid w:val="009E2278"/>
    <w:rsid w:val="009E236A"/>
    <w:rsid w:val="009E2636"/>
    <w:rsid w:val="009E27A7"/>
    <w:rsid w:val="009E27F4"/>
    <w:rsid w:val="009E3102"/>
    <w:rsid w:val="009E322F"/>
    <w:rsid w:val="009E3293"/>
    <w:rsid w:val="009E3538"/>
    <w:rsid w:val="009E3B69"/>
    <w:rsid w:val="009E3C7A"/>
    <w:rsid w:val="009E41C3"/>
    <w:rsid w:val="009E429A"/>
    <w:rsid w:val="009E42CF"/>
    <w:rsid w:val="009E43A5"/>
    <w:rsid w:val="009E458A"/>
    <w:rsid w:val="009E45C4"/>
    <w:rsid w:val="009E48F6"/>
    <w:rsid w:val="009E4C74"/>
    <w:rsid w:val="009E4DA0"/>
    <w:rsid w:val="009E5283"/>
    <w:rsid w:val="009E5575"/>
    <w:rsid w:val="009E5628"/>
    <w:rsid w:val="009E58C9"/>
    <w:rsid w:val="009E5B49"/>
    <w:rsid w:val="009E5ECE"/>
    <w:rsid w:val="009E5EEE"/>
    <w:rsid w:val="009E5F25"/>
    <w:rsid w:val="009E5FAA"/>
    <w:rsid w:val="009E5FE9"/>
    <w:rsid w:val="009E62EC"/>
    <w:rsid w:val="009E64FC"/>
    <w:rsid w:val="009E6A7D"/>
    <w:rsid w:val="009E6C7B"/>
    <w:rsid w:val="009E731E"/>
    <w:rsid w:val="009E7F9F"/>
    <w:rsid w:val="009F0159"/>
    <w:rsid w:val="009F09C2"/>
    <w:rsid w:val="009F0C81"/>
    <w:rsid w:val="009F105A"/>
    <w:rsid w:val="009F14D6"/>
    <w:rsid w:val="009F1711"/>
    <w:rsid w:val="009F197F"/>
    <w:rsid w:val="009F1AAB"/>
    <w:rsid w:val="009F1BD6"/>
    <w:rsid w:val="009F1D9A"/>
    <w:rsid w:val="009F1E72"/>
    <w:rsid w:val="009F2233"/>
    <w:rsid w:val="009F230A"/>
    <w:rsid w:val="009F28B9"/>
    <w:rsid w:val="009F2939"/>
    <w:rsid w:val="009F29BC"/>
    <w:rsid w:val="009F29C8"/>
    <w:rsid w:val="009F2CF0"/>
    <w:rsid w:val="009F2DBD"/>
    <w:rsid w:val="009F3337"/>
    <w:rsid w:val="009F35DF"/>
    <w:rsid w:val="009F36F2"/>
    <w:rsid w:val="009F37B8"/>
    <w:rsid w:val="009F39BB"/>
    <w:rsid w:val="009F3C4B"/>
    <w:rsid w:val="009F403E"/>
    <w:rsid w:val="009F4335"/>
    <w:rsid w:val="009F48F8"/>
    <w:rsid w:val="009F49A8"/>
    <w:rsid w:val="009F4B1B"/>
    <w:rsid w:val="009F4E23"/>
    <w:rsid w:val="009F4FEA"/>
    <w:rsid w:val="009F50C4"/>
    <w:rsid w:val="009F59B4"/>
    <w:rsid w:val="009F603A"/>
    <w:rsid w:val="009F647A"/>
    <w:rsid w:val="009F6562"/>
    <w:rsid w:val="009F6649"/>
    <w:rsid w:val="009F6787"/>
    <w:rsid w:val="009F68ED"/>
    <w:rsid w:val="009F6A06"/>
    <w:rsid w:val="009F6BB7"/>
    <w:rsid w:val="009F7088"/>
    <w:rsid w:val="009F70C6"/>
    <w:rsid w:val="009F7216"/>
    <w:rsid w:val="009F7497"/>
    <w:rsid w:val="009F74E2"/>
    <w:rsid w:val="009F755F"/>
    <w:rsid w:val="009F7612"/>
    <w:rsid w:val="009F762F"/>
    <w:rsid w:val="009F76E2"/>
    <w:rsid w:val="009F78B7"/>
    <w:rsid w:val="009F7AC0"/>
    <w:rsid w:val="00A0019F"/>
    <w:rsid w:val="00A00242"/>
    <w:rsid w:val="00A0032E"/>
    <w:rsid w:val="00A00386"/>
    <w:rsid w:val="00A0054F"/>
    <w:rsid w:val="00A00ACC"/>
    <w:rsid w:val="00A00B0E"/>
    <w:rsid w:val="00A00DD6"/>
    <w:rsid w:val="00A00E73"/>
    <w:rsid w:val="00A0165B"/>
    <w:rsid w:val="00A016B0"/>
    <w:rsid w:val="00A01A78"/>
    <w:rsid w:val="00A025DD"/>
    <w:rsid w:val="00A027AF"/>
    <w:rsid w:val="00A02815"/>
    <w:rsid w:val="00A02CAB"/>
    <w:rsid w:val="00A0365B"/>
    <w:rsid w:val="00A038E7"/>
    <w:rsid w:val="00A03923"/>
    <w:rsid w:val="00A039D2"/>
    <w:rsid w:val="00A03AE7"/>
    <w:rsid w:val="00A03BF6"/>
    <w:rsid w:val="00A03C61"/>
    <w:rsid w:val="00A03F6F"/>
    <w:rsid w:val="00A042AA"/>
    <w:rsid w:val="00A04381"/>
    <w:rsid w:val="00A04413"/>
    <w:rsid w:val="00A04AB4"/>
    <w:rsid w:val="00A04D4F"/>
    <w:rsid w:val="00A0504D"/>
    <w:rsid w:val="00A05F60"/>
    <w:rsid w:val="00A06184"/>
    <w:rsid w:val="00A061EC"/>
    <w:rsid w:val="00A0622B"/>
    <w:rsid w:val="00A0685D"/>
    <w:rsid w:val="00A06B47"/>
    <w:rsid w:val="00A06EBC"/>
    <w:rsid w:val="00A06F8D"/>
    <w:rsid w:val="00A0728D"/>
    <w:rsid w:val="00A076ED"/>
    <w:rsid w:val="00A07B0F"/>
    <w:rsid w:val="00A10285"/>
    <w:rsid w:val="00A102BC"/>
    <w:rsid w:val="00A104DA"/>
    <w:rsid w:val="00A10664"/>
    <w:rsid w:val="00A106FD"/>
    <w:rsid w:val="00A10771"/>
    <w:rsid w:val="00A10D63"/>
    <w:rsid w:val="00A111A6"/>
    <w:rsid w:val="00A11610"/>
    <w:rsid w:val="00A11746"/>
    <w:rsid w:val="00A11A5B"/>
    <w:rsid w:val="00A11B15"/>
    <w:rsid w:val="00A12105"/>
    <w:rsid w:val="00A123F5"/>
    <w:rsid w:val="00A12401"/>
    <w:rsid w:val="00A12824"/>
    <w:rsid w:val="00A12A53"/>
    <w:rsid w:val="00A13382"/>
    <w:rsid w:val="00A135F9"/>
    <w:rsid w:val="00A137C2"/>
    <w:rsid w:val="00A13D4D"/>
    <w:rsid w:val="00A13E08"/>
    <w:rsid w:val="00A13E30"/>
    <w:rsid w:val="00A140AE"/>
    <w:rsid w:val="00A14118"/>
    <w:rsid w:val="00A1431F"/>
    <w:rsid w:val="00A1479C"/>
    <w:rsid w:val="00A147B6"/>
    <w:rsid w:val="00A147C7"/>
    <w:rsid w:val="00A14A51"/>
    <w:rsid w:val="00A14D23"/>
    <w:rsid w:val="00A14E3E"/>
    <w:rsid w:val="00A1578A"/>
    <w:rsid w:val="00A15A19"/>
    <w:rsid w:val="00A15AA5"/>
    <w:rsid w:val="00A15EC9"/>
    <w:rsid w:val="00A15FFD"/>
    <w:rsid w:val="00A16345"/>
    <w:rsid w:val="00A16647"/>
    <w:rsid w:val="00A16767"/>
    <w:rsid w:val="00A16AE1"/>
    <w:rsid w:val="00A1737C"/>
    <w:rsid w:val="00A179C1"/>
    <w:rsid w:val="00A17AD2"/>
    <w:rsid w:val="00A2046F"/>
    <w:rsid w:val="00A20ACA"/>
    <w:rsid w:val="00A20C81"/>
    <w:rsid w:val="00A20E33"/>
    <w:rsid w:val="00A20F9B"/>
    <w:rsid w:val="00A211C1"/>
    <w:rsid w:val="00A21744"/>
    <w:rsid w:val="00A21B81"/>
    <w:rsid w:val="00A21BE5"/>
    <w:rsid w:val="00A21EEF"/>
    <w:rsid w:val="00A21F6F"/>
    <w:rsid w:val="00A2240D"/>
    <w:rsid w:val="00A22460"/>
    <w:rsid w:val="00A2262A"/>
    <w:rsid w:val="00A227A2"/>
    <w:rsid w:val="00A22D92"/>
    <w:rsid w:val="00A22E0D"/>
    <w:rsid w:val="00A23374"/>
    <w:rsid w:val="00A235BD"/>
    <w:rsid w:val="00A23C34"/>
    <w:rsid w:val="00A23D27"/>
    <w:rsid w:val="00A23D86"/>
    <w:rsid w:val="00A23EB5"/>
    <w:rsid w:val="00A23F16"/>
    <w:rsid w:val="00A2421C"/>
    <w:rsid w:val="00A2438C"/>
    <w:rsid w:val="00A24673"/>
    <w:rsid w:val="00A24B8F"/>
    <w:rsid w:val="00A24E37"/>
    <w:rsid w:val="00A252EB"/>
    <w:rsid w:val="00A2539B"/>
    <w:rsid w:val="00A254F5"/>
    <w:rsid w:val="00A25502"/>
    <w:rsid w:val="00A2562C"/>
    <w:rsid w:val="00A25642"/>
    <w:rsid w:val="00A25942"/>
    <w:rsid w:val="00A25B5B"/>
    <w:rsid w:val="00A2611A"/>
    <w:rsid w:val="00A262F3"/>
    <w:rsid w:val="00A2693F"/>
    <w:rsid w:val="00A2698E"/>
    <w:rsid w:val="00A26B2B"/>
    <w:rsid w:val="00A271B6"/>
    <w:rsid w:val="00A2732D"/>
    <w:rsid w:val="00A2794D"/>
    <w:rsid w:val="00A27A12"/>
    <w:rsid w:val="00A27A6E"/>
    <w:rsid w:val="00A27FEA"/>
    <w:rsid w:val="00A30345"/>
    <w:rsid w:val="00A3037E"/>
    <w:rsid w:val="00A3039B"/>
    <w:rsid w:val="00A303CE"/>
    <w:rsid w:val="00A3069E"/>
    <w:rsid w:val="00A30775"/>
    <w:rsid w:val="00A3077E"/>
    <w:rsid w:val="00A30ADB"/>
    <w:rsid w:val="00A310A7"/>
    <w:rsid w:val="00A31110"/>
    <w:rsid w:val="00A3184B"/>
    <w:rsid w:val="00A31C60"/>
    <w:rsid w:val="00A3201F"/>
    <w:rsid w:val="00A32040"/>
    <w:rsid w:val="00A321A2"/>
    <w:rsid w:val="00A32AC2"/>
    <w:rsid w:val="00A32DE6"/>
    <w:rsid w:val="00A32F97"/>
    <w:rsid w:val="00A33826"/>
    <w:rsid w:val="00A33ABD"/>
    <w:rsid w:val="00A33E2B"/>
    <w:rsid w:val="00A33F06"/>
    <w:rsid w:val="00A33FAA"/>
    <w:rsid w:val="00A348DE"/>
    <w:rsid w:val="00A34D86"/>
    <w:rsid w:val="00A34DCF"/>
    <w:rsid w:val="00A352A4"/>
    <w:rsid w:val="00A35324"/>
    <w:rsid w:val="00A35A9B"/>
    <w:rsid w:val="00A35C88"/>
    <w:rsid w:val="00A360EA"/>
    <w:rsid w:val="00A36114"/>
    <w:rsid w:val="00A364F4"/>
    <w:rsid w:val="00A36544"/>
    <w:rsid w:val="00A36911"/>
    <w:rsid w:val="00A36958"/>
    <w:rsid w:val="00A36AAB"/>
    <w:rsid w:val="00A36CE1"/>
    <w:rsid w:val="00A36FC4"/>
    <w:rsid w:val="00A37034"/>
    <w:rsid w:val="00A3759A"/>
    <w:rsid w:val="00A37ECD"/>
    <w:rsid w:val="00A40101"/>
    <w:rsid w:val="00A402D1"/>
    <w:rsid w:val="00A40464"/>
    <w:rsid w:val="00A40600"/>
    <w:rsid w:val="00A40A6D"/>
    <w:rsid w:val="00A410FB"/>
    <w:rsid w:val="00A415CB"/>
    <w:rsid w:val="00A417E2"/>
    <w:rsid w:val="00A41C71"/>
    <w:rsid w:val="00A41F71"/>
    <w:rsid w:val="00A41FB4"/>
    <w:rsid w:val="00A42123"/>
    <w:rsid w:val="00A421DA"/>
    <w:rsid w:val="00A4224C"/>
    <w:rsid w:val="00A42648"/>
    <w:rsid w:val="00A429AA"/>
    <w:rsid w:val="00A42B6C"/>
    <w:rsid w:val="00A43127"/>
    <w:rsid w:val="00A431F8"/>
    <w:rsid w:val="00A43200"/>
    <w:rsid w:val="00A4335E"/>
    <w:rsid w:val="00A4341A"/>
    <w:rsid w:val="00A43695"/>
    <w:rsid w:val="00A43A71"/>
    <w:rsid w:val="00A43D9A"/>
    <w:rsid w:val="00A43EFA"/>
    <w:rsid w:val="00A446D9"/>
    <w:rsid w:val="00A44859"/>
    <w:rsid w:val="00A44E9B"/>
    <w:rsid w:val="00A44F91"/>
    <w:rsid w:val="00A44FED"/>
    <w:rsid w:val="00A4532B"/>
    <w:rsid w:val="00A455C3"/>
    <w:rsid w:val="00A45827"/>
    <w:rsid w:val="00A458D4"/>
    <w:rsid w:val="00A4618E"/>
    <w:rsid w:val="00A46C9A"/>
    <w:rsid w:val="00A46F83"/>
    <w:rsid w:val="00A470E3"/>
    <w:rsid w:val="00A473A5"/>
    <w:rsid w:val="00A4744C"/>
    <w:rsid w:val="00A4745D"/>
    <w:rsid w:val="00A47513"/>
    <w:rsid w:val="00A475BC"/>
    <w:rsid w:val="00A47D11"/>
    <w:rsid w:val="00A47D44"/>
    <w:rsid w:val="00A47FA5"/>
    <w:rsid w:val="00A503CA"/>
    <w:rsid w:val="00A50513"/>
    <w:rsid w:val="00A505D2"/>
    <w:rsid w:val="00A50607"/>
    <w:rsid w:val="00A50610"/>
    <w:rsid w:val="00A50898"/>
    <w:rsid w:val="00A5093A"/>
    <w:rsid w:val="00A5093B"/>
    <w:rsid w:val="00A50C4D"/>
    <w:rsid w:val="00A51663"/>
    <w:rsid w:val="00A51718"/>
    <w:rsid w:val="00A51800"/>
    <w:rsid w:val="00A51A55"/>
    <w:rsid w:val="00A51BFF"/>
    <w:rsid w:val="00A51D95"/>
    <w:rsid w:val="00A52088"/>
    <w:rsid w:val="00A520E1"/>
    <w:rsid w:val="00A5219F"/>
    <w:rsid w:val="00A5226F"/>
    <w:rsid w:val="00A5278A"/>
    <w:rsid w:val="00A52BE5"/>
    <w:rsid w:val="00A52BF0"/>
    <w:rsid w:val="00A52C37"/>
    <w:rsid w:val="00A52DD9"/>
    <w:rsid w:val="00A52E50"/>
    <w:rsid w:val="00A5333D"/>
    <w:rsid w:val="00A5372B"/>
    <w:rsid w:val="00A53754"/>
    <w:rsid w:val="00A53A66"/>
    <w:rsid w:val="00A53C89"/>
    <w:rsid w:val="00A53ECB"/>
    <w:rsid w:val="00A54113"/>
    <w:rsid w:val="00A54576"/>
    <w:rsid w:val="00A54788"/>
    <w:rsid w:val="00A54CC6"/>
    <w:rsid w:val="00A54DF6"/>
    <w:rsid w:val="00A55123"/>
    <w:rsid w:val="00A5513D"/>
    <w:rsid w:val="00A55837"/>
    <w:rsid w:val="00A5597D"/>
    <w:rsid w:val="00A55B74"/>
    <w:rsid w:val="00A55C0E"/>
    <w:rsid w:val="00A55E60"/>
    <w:rsid w:val="00A56067"/>
    <w:rsid w:val="00A5606A"/>
    <w:rsid w:val="00A56343"/>
    <w:rsid w:val="00A56447"/>
    <w:rsid w:val="00A56741"/>
    <w:rsid w:val="00A5674D"/>
    <w:rsid w:val="00A56892"/>
    <w:rsid w:val="00A56AC2"/>
    <w:rsid w:val="00A56CC7"/>
    <w:rsid w:val="00A56DCF"/>
    <w:rsid w:val="00A57706"/>
    <w:rsid w:val="00A57934"/>
    <w:rsid w:val="00A57A3E"/>
    <w:rsid w:val="00A57A72"/>
    <w:rsid w:val="00A57C83"/>
    <w:rsid w:val="00A60251"/>
    <w:rsid w:val="00A602D8"/>
    <w:rsid w:val="00A60951"/>
    <w:rsid w:val="00A611F5"/>
    <w:rsid w:val="00A61850"/>
    <w:rsid w:val="00A61BF2"/>
    <w:rsid w:val="00A61CA4"/>
    <w:rsid w:val="00A61E03"/>
    <w:rsid w:val="00A61E3D"/>
    <w:rsid w:val="00A61E45"/>
    <w:rsid w:val="00A625FA"/>
    <w:rsid w:val="00A6267D"/>
    <w:rsid w:val="00A62737"/>
    <w:rsid w:val="00A627B4"/>
    <w:rsid w:val="00A62998"/>
    <w:rsid w:val="00A62B1C"/>
    <w:rsid w:val="00A62BD4"/>
    <w:rsid w:val="00A62D7B"/>
    <w:rsid w:val="00A632B9"/>
    <w:rsid w:val="00A63319"/>
    <w:rsid w:val="00A6344C"/>
    <w:rsid w:val="00A635E4"/>
    <w:rsid w:val="00A6367C"/>
    <w:rsid w:val="00A63709"/>
    <w:rsid w:val="00A63A74"/>
    <w:rsid w:val="00A63EAA"/>
    <w:rsid w:val="00A64224"/>
    <w:rsid w:val="00A6448A"/>
    <w:rsid w:val="00A648A6"/>
    <w:rsid w:val="00A64C80"/>
    <w:rsid w:val="00A64CB9"/>
    <w:rsid w:val="00A64D9B"/>
    <w:rsid w:val="00A64E79"/>
    <w:rsid w:val="00A657D1"/>
    <w:rsid w:val="00A65A23"/>
    <w:rsid w:val="00A66029"/>
    <w:rsid w:val="00A66066"/>
    <w:rsid w:val="00A663C4"/>
    <w:rsid w:val="00A66707"/>
    <w:rsid w:val="00A669FA"/>
    <w:rsid w:val="00A66AFB"/>
    <w:rsid w:val="00A66BDC"/>
    <w:rsid w:val="00A66C74"/>
    <w:rsid w:val="00A66DA8"/>
    <w:rsid w:val="00A673F8"/>
    <w:rsid w:val="00A674E3"/>
    <w:rsid w:val="00A6754A"/>
    <w:rsid w:val="00A67790"/>
    <w:rsid w:val="00A67EE0"/>
    <w:rsid w:val="00A67F8B"/>
    <w:rsid w:val="00A704FC"/>
    <w:rsid w:val="00A7077E"/>
    <w:rsid w:val="00A70A64"/>
    <w:rsid w:val="00A70DBB"/>
    <w:rsid w:val="00A71163"/>
    <w:rsid w:val="00A7125E"/>
    <w:rsid w:val="00A719C4"/>
    <w:rsid w:val="00A719DA"/>
    <w:rsid w:val="00A71A65"/>
    <w:rsid w:val="00A71E21"/>
    <w:rsid w:val="00A71E38"/>
    <w:rsid w:val="00A722EA"/>
    <w:rsid w:val="00A723C2"/>
    <w:rsid w:val="00A723F6"/>
    <w:rsid w:val="00A728D6"/>
    <w:rsid w:val="00A72920"/>
    <w:rsid w:val="00A72E21"/>
    <w:rsid w:val="00A72FD5"/>
    <w:rsid w:val="00A734B4"/>
    <w:rsid w:val="00A7365C"/>
    <w:rsid w:val="00A737B1"/>
    <w:rsid w:val="00A73833"/>
    <w:rsid w:val="00A73861"/>
    <w:rsid w:val="00A7399B"/>
    <w:rsid w:val="00A73ADE"/>
    <w:rsid w:val="00A73C17"/>
    <w:rsid w:val="00A73CB0"/>
    <w:rsid w:val="00A73CC6"/>
    <w:rsid w:val="00A73DAE"/>
    <w:rsid w:val="00A7457C"/>
    <w:rsid w:val="00A745F2"/>
    <w:rsid w:val="00A74A54"/>
    <w:rsid w:val="00A74D65"/>
    <w:rsid w:val="00A7519E"/>
    <w:rsid w:val="00A75323"/>
    <w:rsid w:val="00A753C3"/>
    <w:rsid w:val="00A753E8"/>
    <w:rsid w:val="00A7547D"/>
    <w:rsid w:val="00A75873"/>
    <w:rsid w:val="00A75AEB"/>
    <w:rsid w:val="00A76090"/>
    <w:rsid w:val="00A76258"/>
    <w:rsid w:val="00A764F1"/>
    <w:rsid w:val="00A76546"/>
    <w:rsid w:val="00A7654F"/>
    <w:rsid w:val="00A76655"/>
    <w:rsid w:val="00A76C5A"/>
    <w:rsid w:val="00A77164"/>
    <w:rsid w:val="00A771DD"/>
    <w:rsid w:val="00A77B2F"/>
    <w:rsid w:val="00A8008B"/>
    <w:rsid w:val="00A80176"/>
    <w:rsid w:val="00A803CF"/>
    <w:rsid w:val="00A803DB"/>
    <w:rsid w:val="00A803FA"/>
    <w:rsid w:val="00A804EF"/>
    <w:rsid w:val="00A80566"/>
    <w:rsid w:val="00A81044"/>
    <w:rsid w:val="00A811E8"/>
    <w:rsid w:val="00A81622"/>
    <w:rsid w:val="00A81762"/>
    <w:rsid w:val="00A8176A"/>
    <w:rsid w:val="00A81C4E"/>
    <w:rsid w:val="00A81C69"/>
    <w:rsid w:val="00A81FF7"/>
    <w:rsid w:val="00A820C6"/>
    <w:rsid w:val="00A825C1"/>
    <w:rsid w:val="00A828C9"/>
    <w:rsid w:val="00A82B78"/>
    <w:rsid w:val="00A82CA9"/>
    <w:rsid w:val="00A82F3F"/>
    <w:rsid w:val="00A83401"/>
    <w:rsid w:val="00A834BF"/>
    <w:rsid w:val="00A8423D"/>
    <w:rsid w:val="00A8433C"/>
    <w:rsid w:val="00A845BA"/>
    <w:rsid w:val="00A84655"/>
    <w:rsid w:val="00A84689"/>
    <w:rsid w:val="00A8479D"/>
    <w:rsid w:val="00A84C8C"/>
    <w:rsid w:val="00A85319"/>
    <w:rsid w:val="00A8539F"/>
    <w:rsid w:val="00A859AA"/>
    <w:rsid w:val="00A85F4D"/>
    <w:rsid w:val="00A87954"/>
    <w:rsid w:val="00A87B60"/>
    <w:rsid w:val="00A87CD9"/>
    <w:rsid w:val="00A90081"/>
    <w:rsid w:val="00A903C8"/>
    <w:rsid w:val="00A90FA9"/>
    <w:rsid w:val="00A91634"/>
    <w:rsid w:val="00A91710"/>
    <w:rsid w:val="00A9198B"/>
    <w:rsid w:val="00A91CA8"/>
    <w:rsid w:val="00A91DDB"/>
    <w:rsid w:val="00A92377"/>
    <w:rsid w:val="00A92B59"/>
    <w:rsid w:val="00A92BDB"/>
    <w:rsid w:val="00A92C40"/>
    <w:rsid w:val="00A93A57"/>
    <w:rsid w:val="00A93C4C"/>
    <w:rsid w:val="00A93D77"/>
    <w:rsid w:val="00A93DCC"/>
    <w:rsid w:val="00A93DD9"/>
    <w:rsid w:val="00A93EAF"/>
    <w:rsid w:val="00A94611"/>
    <w:rsid w:val="00A952EA"/>
    <w:rsid w:val="00A958A5"/>
    <w:rsid w:val="00A95C8D"/>
    <w:rsid w:val="00A95ED3"/>
    <w:rsid w:val="00A95F6D"/>
    <w:rsid w:val="00A968DB"/>
    <w:rsid w:val="00A96DDD"/>
    <w:rsid w:val="00A971F8"/>
    <w:rsid w:val="00A9739A"/>
    <w:rsid w:val="00A976DC"/>
    <w:rsid w:val="00A97778"/>
    <w:rsid w:val="00A978B1"/>
    <w:rsid w:val="00A97A99"/>
    <w:rsid w:val="00A97B21"/>
    <w:rsid w:val="00A97F67"/>
    <w:rsid w:val="00AA02C7"/>
    <w:rsid w:val="00AA02DF"/>
    <w:rsid w:val="00AA04D8"/>
    <w:rsid w:val="00AA0A31"/>
    <w:rsid w:val="00AA0B85"/>
    <w:rsid w:val="00AA0BE7"/>
    <w:rsid w:val="00AA0D63"/>
    <w:rsid w:val="00AA0E1A"/>
    <w:rsid w:val="00AA11A2"/>
    <w:rsid w:val="00AA1410"/>
    <w:rsid w:val="00AA145D"/>
    <w:rsid w:val="00AA170C"/>
    <w:rsid w:val="00AA1A94"/>
    <w:rsid w:val="00AA1CC0"/>
    <w:rsid w:val="00AA1EC7"/>
    <w:rsid w:val="00AA229C"/>
    <w:rsid w:val="00AA29DD"/>
    <w:rsid w:val="00AA2A27"/>
    <w:rsid w:val="00AA2F55"/>
    <w:rsid w:val="00AA30DF"/>
    <w:rsid w:val="00AA33C2"/>
    <w:rsid w:val="00AA3476"/>
    <w:rsid w:val="00AA3923"/>
    <w:rsid w:val="00AA397D"/>
    <w:rsid w:val="00AA3DFD"/>
    <w:rsid w:val="00AA3EFD"/>
    <w:rsid w:val="00AA3F19"/>
    <w:rsid w:val="00AA406B"/>
    <w:rsid w:val="00AA434B"/>
    <w:rsid w:val="00AA461A"/>
    <w:rsid w:val="00AA490F"/>
    <w:rsid w:val="00AA4CA3"/>
    <w:rsid w:val="00AA4D3D"/>
    <w:rsid w:val="00AA4DBE"/>
    <w:rsid w:val="00AA5315"/>
    <w:rsid w:val="00AA539D"/>
    <w:rsid w:val="00AA5550"/>
    <w:rsid w:val="00AA55F9"/>
    <w:rsid w:val="00AA5603"/>
    <w:rsid w:val="00AA571A"/>
    <w:rsid w:val="00AA5942"/>
    <w:rsid w:val="00AA5A01"/>
    <w:rsid w:val="00AA5C8D"/>
    <w:rsid w:val="00AA6B59"/>
    <w:rsid w:val="00AA6CAA"/>
    <w:rsid w:val="00AA6E1C"/>
    <w:rsid w:val="00AA6FAB"/>
    <w:rsid w:val="00AA72C1"/>
    <w:rsid w:val="00AA79D1"/>
    <w:rsid w:val="00AA7A89"/>
    <w:rsid w:val="00AA7C31"/>
    <w:rsid w:val="00AA7C8D"/>
    <w:rsid w:val="00AA7F81"/>
    <w:rsid w:val="00AB044B"/>
    <w:rsid w:val="00AB0464"/>
    <w:rsid w:val="00AB0838"/>
    <w:rsid w:val="00AB11BA"/>
    <w:rsid w:val="00AB19DD"/>
    <w:rsid w:val="00AB1AAE"/>
    <w:rsid w:val="00AB1DE7"/>
    <w:rsid w:val="00AB1EE5"/>
    <w:rsid w:val="00AB21F9"/>
    <w:rsid w:val="00AB25F2"/>
    <w:rsid w:val="00AB27E1"/>
    <w:rsid w:val="00AB2945"/>
    <w:rsid w:val="00AB2D72"/>
    <w:rsid w:val="00AB2E2F"/>
    <w:rsid w:val="00AB3176"/>
    <w:rsid w:val="00AB329F"/>
    <w:rsid w:val="00AB3573"/>
    <w:rsid w:val="00AB363C"/>
    <w:rsid w:val="00AB3909"/>
    <w:rsid w:val="00AB393C"/>
    <w:rsid w:val="00AB4107"/>
    <w:rsid w:val="00AB4143"/>
    <w:rsid w:val="00AB4173"/>
    <w:rsid w:val="00AB41FE"/>
    <w:rsid w:val="00AB44DA"/>
    <w:rsid w:val="00AB4761"/>
    <w:rsid w:val="00AB488E"/>
    <w:rsid w:val="00AB496B"/>
    <w:rsid w:val="00AB4A58"/>
    <w:rsid w:val="00AB4AD1"/>
    <w:rsid w:val="00AB4B30"/>
    <w:rsid w:val="00AB4D54"/>
    <w:rsid w:val="00AB51AC"/>
    <w:rsid w:val="00AB55C7"/>
    <w:rsid w:val="00AB57A4"/>
    <w:rsid w:val="00AB5870"/>
    <w:rsid w:val="00AB5CA6"/>
    <w:rsid w:val="00AB617A"/>
    <w:rsid w:val="00AB6466"/>
    <w:rsid w:val="00AB66F5"/>
    <w:rsid w:val="00AB6796"/>
    <w:rsid w:val="00AB6943"/>
    <w:rsid w:val="00AB6B9F"/>
    <w:rsid w:val="00AB6EC7"/>
    <w:rsid w:val="00AB70C5"/>
    <w:rsid w:val="00AB71AE"/>
    <w:rsid w:val="00AB74E9"/>
    <w:rsid w:val="00AB74F6"/>
    <w:rsid w:val="00AB7F73"/>
    <w:rsid w:val="00AC0806"/>
    <w:rsid w:val="00AC0EB1"/>
    <w:rsid w:val="00AC1089"/>
    <w:rsid w:val="00AC143B"/>
    <w:rsid w:val="00AC1807"/>
    <w:rsid w:val="00AC1C53"/>
    <w:rsid w:val="00AC1CB1"/>
    <w:rsid w:val="00AC1CD5"/>
    <w:rsid w:val="00AC1D4A"/>
    <w:rsid w:val="00AC1D9E"/>
    <w:rsid w:val="00AC2021"/>
    <w:rsid w:val="00AC2411"/>
    <w:rsid w:val="00AC243C"/>
    <w:rsid w:val="00AC2466"/>
    <w:rsid w:val="00AC2D8E"/>
    <w:rsid w:val="00AC36E6"/>
    <w:rsid w:val="00AC387F"/>
    <w:rsid w:val="00AC3C05"/>
    <w:rsid w:val="00AC3C81"/>
    <w:rsid w:val="00AC4533"/>
    <w:rsid w:val="00AC4568"/>
    <w:rsid w:val="00AC4A1C"/>
    <w:rsid w:val="00AC4DEB"/>
    <w:rsid w:val="00AC4FD6"/>
    <w:rsid w:val="00AC5240"/>
    <w:rsid w:val="00AC540F"/>
    <w:rsid w:val="00AC5415"/>
    <w:rsid w:val="00AC5532"/>
    <w:rsid w:val="00AC58B4"/>
    <w:rsid w:val="00AC5BDB"/>
    <w:rsid w:val="00AC5EC7"/>
    <w:rsid w:val="00AC6055"/>
    <w:rsid w:val="00AC6568"/>
    <w:rsid w:val="00AC6C3A"/>
    <w:rsid w:val="00AC7012"/>
    <w:rsid w:val="00AC7102"/>
    <w:rsid w:val="00AC7471"/>
    <w:rsid w:val="00AC74BB"/>
    <w:rsid w:val="00AC7C8A"/>
    <w:rsid w:val="00AC7E61"/>
    <w:rsid w:val="00AC7FD6"/>
    <w:rsid w:val="00AD0274"/>
    <w:rsid w:val="00AD032F"/>
    <w:rsid w:val="00AD04B4"/>
    <w:rsid w:val="00AD0927"/>
    <w:rsid w:val="00AD0DDE"/>
    <w:rsid w:val="00AD17CB"/>
    <w:rsid w:val="00AD18BA"/>
    <w:rsid w:val="00AD1C83"/>
    <w:rsid w:val="00AD2B50"/>
    <w:rsid w:val="00AD2D37"/>
    <w:rsid w:val="00AD2DF4"/>
    <w:rsid w:val="00AD2E19"/>
    <w:rsid w:val="00AD2F14"/>
    <w:rsid w:val="00AD30E7"/>
    <w:rsid w:val="00AD3125"/>
    <w:rsid w:val="00AD3191"/>
    <w:rsid w:val="00AD3602"/>
    <w:rsid w:val="00AD3B86"/>
    <w:rsid w:val="00AD3BEA"/>
    <w:rsid w:val="00AD3BF1"/>
    <w:rsid w:val="00AD3BF6"/>
    <w:rsid w:val="00AD43A7"/>
    <w:rsid w:val="00AD46A7"/>
    <w:rsid w:val="00AD46EA"/>
    <w:rsid w:val="00AD47DE"/>
    <w:rsid w:val="00AD4AF0"/>
    <w:rsid w:val="00AD4B20"/>
    <w:rsid w:val="00AD4BB3"/>
    <w:rsid w:val="00AD4F75"/>
    <w:rsid w:val="00AD4FEE"/>
    <w:rsid w:val="00AD555B"/>
    <w:rsid w:val="00AD5573"/>
    <w:rsid w:val="00AD5674"/>
    <w:rsid w:val="00AD5DEB"/>
    <w:rsid w:val="00AD5EC3"/>
    <w:rsid w:val="00AD602B"/>
    <w:rsid w:val="00AD602E"/>
    <w:rsid w:val="00AD641B"/>
    <w:rsid w:val="00AD693F"/>
    <w:rsid w:val="00AD69CB"/>
    <w:rsid w:val="00AD6CBF"/>
    <w:rsid w:val="00AD6EF3"/>
    <w:rsid w:val="00AD7248"/>
    <w:rsid w:val="00AD7271"/>
    <w:rsid w:val="00AD7569"/>
    <w:rsid w:val="00AD775B"/>
    <w:rsid w:val="00AE01C6"/>
    <w:rsid w:val="00AE0225"/>
    <w:rsid w:val="00AE026C"/>
    <w:rsid w:val="00AE036C"/>
    <w:rsid w:val="00AE057F"/>
    <w:rsid w:val="00AE05E6"/>
    <w:rsid w:val="00AE074A"/>
    <w:rsid w:val="00AE086D"/>
    <w:rsid w:val="00AE099F"/>
    <w:rsid w:val="00AE0D65"/>
    <w:rsid w:val="00AE0D9F"/>
    <w:rsid w:val="00AE0EDD"/>
    <w:rsid w:val="00AE0F76"/>
    <w:rsid w:val="00AE109D"/>
    <w:rsid w:val="00AE14D5"/>
    <w:rsid w:val="00AE14F2"/>
    <w:rsid w:val="00AE1579"/>
    <w:rsid w:val="00AE16A0"/>
    <w:rsid w:val="00AE16D9"/>
    <w:rsid w:val="00AE186A"/>
    <w:rsid w:val="00AE18D3"/>
    <w:rsid w:val="00AE193F"/>
    <w:rsid w:val="00AE1A87"/>
    <w:rsid w:val="00AE1BFE"/>
    <w:rsid w:val="00AE216D"/>
    <w:rsid w:val="00AE2738"/>
    <w:rsid w:val="00AE2900"/>
    <w:rsid w:val="00AE2ACF"/>
    <w:rsid w:val="00AE2DBB"/>
    <w:rsid w:val="00AE2F4E"/>
    <w:rsid w:val="00AE3870"/>
    <w:rsid w:val="00AE3EE8"/>
    <w:rsid w:val="00AE40A7"/>
    <w:rsid w:val="00AE4115"/>
    <w:rsid w:val="00AE4B96"/>
    <w:rsid w:val="00AE5086"/>
    <w:rsid w:val="00AE50ED"/>
    <w:rsid w:val="00AE525D"/>
    <w:rsid w:val="00AE5463"/>
    <w:rsid w:val="00AE54C3"/>
    <w:rsid w:val="00AE55F3"/>
    <w:rsid w:val="00AE5A9E"/>
    <w:rsid w:val="00AE5AE6"/>
    <w:rsid w:val="00AE5CBE"/>
    <w:rsid w:val="00AE60C6"/>
    <w:rsid w:val="00AE66A2"/>
    <w:rsid w:val="00AE688C"/>
    <w:rsid w:val="00AE6A0B"/>
    <w:rsid w:val="00AE6CF1"/>
    <w:rsid w:val="00AE6F9E"/>
    <w:rsid w:val="00AE709C"/>
    <w:rsid w:val="00AE7157"/>
    <w:rsid w:val="00AE7952"/>
    <w:rsid w:val="00AE7C0A"/>
    <w:rsid w:val="00AE7DB5"/>
    <w:rsid w:val="00AF0877"/>
    <w:rsid w:val="00AF08F5"/>
    <w:rsid w:val="00AF0CB5"/>
    <w:rsid w:val="00AF0DBC"/>
    <w:rsid w:val="00AF1A15"/>
    <w:rsid w:val="00AF1A4F"/>
    <w:rsid w:val="00AF1E60"/>
    <w:rsid w:val="00AF1FAE"/>
    <w:rsid w:val="00AF272D"/>
    <w:rsid w:val="00AF2934"/>
    <w:rsid w:val="00AF2A89"/>
    <w:rsid w:val="00AF2E20"/>
    <w:rsid w:val="00AF2FEC"/>
    <w:rsid w:val="00AF30A3"/>
    <w:rsid w:val="00AF3296"/>
    <w:rsid w:val="00AF376D"/>
    <w:rsid w:val="00AF37CB"/>
    <w:rsid w:val="00AF3C82"/>
    <w:rsid w:val="00AF3DB9"/>
    <w:rsid w:val="00AF454F"/>
    <w:rsid w:val="00AF47A4"/>
    <w:rsid w:val="00AF4814"/>
    <w:rsid w:val="00AF4B93"/>
    <w:rsid w:val="00AF4EB8"/>
    <w:rsid w:val="00AF5127"/>
    <w:rsid w:val="00AF514F"/>
    <w:rsid w:val="00AF51C0"/>
    <w:rsid w:val="00AF52E7"/>
    <w:rsid w:val="00AF53CD"/>
    <w:rsid w:val="00AF5639"/>
    <w:rsid w:val="00AF56A2"/>
    <w:rsid w:val="00AF56DB"/>
    <w:rsid w:val="00AF5718"/>
    <w:rsid w:val="00AF5D37"/>
    <w:rsid w:val="00AF5D95"/>
    <w:rsid w:val="00AF6017"/>
    <w:rsid w:val="00AF618E"/>
    <w:rsid w:val="00AF62FF"/>
    <w:rsid w:val="00AF6339"/>
    <w:rsid w:val="00AF6408"/>
    <w:rsid w:val="00AF64D3"/>
    <w:rsid w:val="00AF66EB"/>
    <w:rsid w:val="00AF6985"/>
    <w:rsid w:val="00AF6CB1"/>
    <w:rsid w:val="00AF7A7E"/>
    <w:rsid w:val="00B00098"/>
    <w:rsid w:val="00B003AA"/>
    <w:rsid w:val="00B00811"/>
    <w:rsid w:val="00B008D5"/>
    <w:rsid w:val="00B009DE"/>
    <w:rsid w:val="00B00D0A"/>
    <w:rsid w:val="00B01117"/>
    <w:rsid w:val="00B01816"/>
    <w:rsid w:val="00B01C49"/>
    <w:rsid w:val="00B01D51"/>
    <w:rsid w:val="00B01E68"/>
    <w:rsid w:val="00B01F2C"/>
    <w:rsid w:val="00B02028"/>
    <w:rsid w:val="00B0208F"/>
    <w:rsid w:val="00B023DE"/>
    <w:rsid w:val="00B023E6"/>
    <w:rsid w:val="00B02726"/>
    <w:rsid w:val="00B0275D"/>
    <w:rsid w:val="00B02778"/>
    <w:rsid w:val="00B02BB6"/>
    <w:rsid w:val="00B02ED0"/>
    <w:rsid w:val="00B02EF7"/>
    <w:rsid w:val="00B030FD"/>
    <w:rsid w:val="00B03155"/>
    <w:rsid w:val="00B0358F"/>
    <w:rsid w:val="00B03E00"/>
    <w:rsid w:val="00B03E3E"/>
    <w:rsid w:val="00B041D4"/>
    <w:rsid w:val="00B044CF"/>
    <w:rsid w:val="00B048D4"/>
    <w:rsid w:val="00B049B9"/>
    <w:rsid w:val="00B04E28"/>
    <w:rsid w:val="00B04EC5"/>
    <w:rsid w:val="00B05290"/>
    <w:rsid w:val="00B054F7"/>
    <w:rsid w:val="00B05A85"/>
    <w:rsid w:val="00B05F1C"/>
    <w:rsid w:val="00B05F5A"/>
    <w:rsid w:val="00B06099"/>
    <w:rsid w:val="00B0637D"/>
    <w:rsid w:val="00B066D9"/>
    <w:rsid w:val="00B0673F"/>
    <w:rsid w:val="00B06A11"/>
    <w:rsid w:val="00B06A37"/>
    <w:rsid w:val="00B06B40"/>
    <w:rsid w:val="00B06C23"/>
    <w:rsid w:val="00B0734F"/>
    <w:rsid w:val="00B07386"/>
    <w:rsid w:val="00B0740D"/>
    <w:rsid w:val="00B0757A"/>
    <w:rsid w:val="00B075C2"/>
    <w:rsid w:val="00B07A24"/>
    <w:rsid w:val="00B07D3B"/>
    <w:rsid w:val="00B07EC0"/>
    <w:rsid w:val="00B10070"/>
    <w:rsid w:val="00B10130"/>
    <w:rsid w:val="00B10219"/>
    <w:rsid w:val="00B10691"/>
    <w:rsid w:val="00B10832"/>
    <w:rsid w:val="00B108CB"/>
    <w:rsid w:val="00B10C17"/>
    <w:rsid w:val="00B11073"/>
    <w:rsid w:val="00B11704"/>
    <w:rsid w:val="00B11791"/>
    <w:rsid w:val="00B1187D"/>
    <w:rsid w:val="00B1187E"/>
    <w:rsid w:val="00B11D79"/>
    <w:rsid w:val="00B1233A"/>
    <w:rsid w:val="00B128D7"/>
    <w:rsid w:val="00B12981"/>
    <w:rsid w:val="00B129FB"/>
    <w:rsid w:val="00B12AC6"/>
    <w:rsid w:val="00B12AE8"/>
    <w:rsid w:val="00B12D6A"/>
    <w:rsid w:val="00B12FF0"/>
    <w:rsid w:val="00B13B6D"/>
    <w:rsid w:val="00B13D2B"/>
    <w:rsid w:val="00B13DBE"/>
    <w:rsid w:val="00B14745"/>
    <w:rsid w:val="00B14828"/>
    <w:rsid w:val="00B14CB6"/>
    <w:rsid w:val="00B14DCF"/>
    <w:rsid w:val="00B14EF7"/>
    <w:rsid w:val="00B156BA"/>
    <w:rsid w:val="00B157D2"/>
    <w:rsid w:val="00B160AD"/>
    <w:rsid w:val="00B160C0"/>
    <w:rsid w:val="00B162F5"/>
    <w:rsid w:val="00B165FB"/>
    <w:rsid w:val="00B16DA9"/>
    <w:rsid w:val="00B17095"/>
    <w:rsid w:val="00B171D4"/>
    <w:rsid w:val="00B17C1A"/>
    <w:rsid w:val="00B20009"/>
    <w:rsid w:val="00B2023A"/>
    <w:rsid w:val="00B2068B"/>
    <w:rsid w:val="00B20A5A"/>
    <w:rsid w:val="00B20AC8"/>
    <w:rsid w:val="00B20C4A"/>
    <w:rsid w:val="00B21123"/>
    <w:rsid w:val="00B21500"/>
    <w:rsid w:val="00B2152F"/>
    <w:rsid w:val="00B218D7"/>
    <w:rsid w:val="00B21ECA"/>
    <w:rsid w:val="00B21EF8"/>
    <w:rsid w:val="00B2257C"/>
    <w:rsid w:val="00B2267D"/>
    <w:rsid w:val="00B228E9"/>
    <w:rsid w:val="00B22BEF"/>
    <w:rsid w:val="00B22E28"/>
    <w:rsid w:val="00B22E94"/>
    <w:rsid w:val="00B23059"/>
    <w:rsid w:val="00B231EF"/>
    <w:rsid w:val="00B236A8"/>
    <w:rsid w:val="00B23A35"/>
    <w:rsid w:val="00B23BFE"/>
    <w:rsid w:val="00B24132"/>
    <w:rsid w:val="00B24442"/>
    <w:rsid w:val="00B253DA"/>
    <w:rsid w:val="00B2595B"/>
    <w:rsid w:val="00B25B31"/>
    <w:rsid w:val="00B25D53"/>
    <w:rsid w:val="00B25F49"/>
    <w:rsid w:val="00B25FC3"/>
    <w:rsid w:val="00B263D3"/>
    <w:rsid w:val="00B26484"/>
    <w:rsid w:val="00B26AA8"/>
    <w:rsid w:val="00B26BF3"/>
    <w:rsid w:val="00B26C72"/>
    <w:rsid w:val="00B274CE"/>
    <w:rsid w:val="00B274E7"/>
    <w:rsid w:val="00B27515"/>
    <w:rsid w:val="00B276BA"/>
    <w:rsid w:val="00B27991"/>
    <w:rsid w:val="00B27D2F"/>
    <w:rsid w:val="00B27D77"/>
    <w:rsid w:val="00B30043"/>
    <w:rsid w:val="00B30109"/>
    <w:rsid w:val="00B30263"/>
    <w:rsid w:val="00B30408"/>
    <w:rsid w:val="00B3042F"/>
    <w:rsid w:val="00B30792"/>
    <w:rsid w:val="00B30A42"/>
    <w:rsid w:val="00B30FA6"/>
    <w:rsid w:val="00B31276"/>
    <w:rsid w:val="00B3136E"/>
    <w:rsid w:val="00B31410"/>
    <w:rsid w:val="00B314F3"/>
    <w:rsid w:val="00B31913"/>
    <w:rsid w:val="00B31D22"/>
    <w:rsid w:val="00B31D8E"/>
    <w:rsid w:val="00B3209B"/>
    <w:rsid w:val="00B322BA"/>
    <w:rsid w:val="00B32368"/>
    <w:rsid w:val="00B32ACA"/>
    <w:rsid w:val="00B330B4"/>
    <w:rsid w:val="00B33396"/>
    <w:rsid w:val="00B336A9"/>
    <w:rsid w:val="00B336E5"/>
    <w:rsid w:val="00B338BB"/>
    <w:rsid w:val="00B339B8"/>
    <w:rsid w:val="00B33A0F"/>
    <w:rsid w:val="00B33D01"/>
    <w:rsid w:val="00B33D34"/>
    <w:rsid w:val="00B33E0A"/>
    <w:rsid w:val="00B33E75"/>
    <w:rsid w:val="00B340A1"/>
    <w:rsid w:val="00B34238"/>
    <w:rsid w:val="00B343B5"/>
    <w:rsid w:val="00B348A2"/>
    <w:rsid w:val="00B34C8A"/>
    <w:rsid w:val="00B34D40"/>
    <w:rsid w:val="00B352AE"/>
    <w:rsid w:val="00B35B51"/>
    <w:rsid w:val="00B35B97"/>
    <w:rsid w:val="00B35BE7"/>
    <w:rsid w:val="00B35C4C"/>
    <w:rsid w:val="00B360DF"/>
    <w:rsid w:val="00B3611B"/>
    <w:rsid w:val="00B3644A"/>
    <w:rsid w:val="00B36520"/>
    <w:rsid w:val="00B366F8"/>
    <w:rsid w:val="00B36AB7"/>
    <w:rsid w:val="00B36F5F"/>
    <w:rsid w:val="00B36FC8"/>
    <w:rsid w:val="00B37077"/>
    <w:rsid w:val="00B37126"/>
    <w:rsid w:val="00B37480"/>
    <w:rsid w:val="00B3759D"/>
    <w:rsid w:val="00B37776"/>
    <w:rsid w:val="00B37AB1"/>
    <w:rsid w:val="00B37B72"/>
    <w:rsid w:val="00B37E18"/>
    <w:rsid w:val="00B37E7C"/>
    <w:rsid w:val="00B37EC4"/>
    <w:rsid w:val="00B406FD"/>
    <w:rsid w:val="00B409AF"/>
    <w:rsid w:val="00B411CB"/>
    <w:rsid w:val="00B41273"/>
    <w:rsid w:val="00B413BD"/>
    <w:rsid w:val="00B4152C"/>
    <w:rsid w:val="00B4185D"/>
    <w:rsid w:val="00B423EC"/>
    <w:rsid w:val="00B4257C"/>
    <w:rsid w:val="00B432A5"/>
    <w:rsid w:val="00B43492"/>
    <w:rsid w:val="00B43582"/>
    <w:rsid w:val="00B43748"/>
    <w:rsid w:val="00B44238"/>
    <w:rsid w:val="00B44B4B"/>
    <w:rsid w:val="00B44C14"/>
    <w:rsid w:val="00B45140"/>
    <w:rsid w:val="00B4517E"/>
    <w:rsid w:val="00B45357"/>
    <w:rsid w:val="00B45623"/>
    <w:rsid w:val="00B45785"/>
    <w:rsid w:val="00B457C1"/>
    <w:rsid w:val="00B45A3A"/>
    <w:rsid w:val="00B45C8F"/>
    <w:rsid w:val="00B45F33"/>
    <w:rsid w:val="00B46022"/>
    <w:rsid w:val="00B46047"/>
    <w:rsid w:val="00B463A7"/>
    <w:rsid w:val="00B46595"/>
    <w:rsid w:val="00B47746"/>
    <w:rsid w:val="00B478F1"/>
    <w:rsid w:val="00B47C37"/>
    <w:rsid w:val="00B47F98"/>
    <w:rsid w:val="00B47FAC"/>
    <w:rsid w:val="00B5035F"/>
    <w:rsid w:val="00B507CA"/>
    <w:rsid w:val="00B508C6"/>
    <w:rsid w:val="00B509FF"/>
    <w:rsid w:val="00B50C56"/>
    <w:rsid w:val="00B50DA1"/>
    <w:rsid w:val="00B50DFA"/>
    <w:rsid w:val="00B50E24"/>
    <w:rsid w:val="00B510D2"/>
    <w:rsid w:val="00B5117C"/>
    <w:rsid w:val="00B5194E"/>
    <w:rsid w:val="00B5226E"/>
    <w:rsid w:val="00B5228E"/>
    <w:rsid w:val="00B52317"/>
    <w:rsid w:val="00B52B04"/>
    <w:rsid w:val="00B52D59"/>
    <w:rsid w:val="00B52ECF"/>
    <w:rsid w:val="00B53254"/>
    <w:rsid w:val="00B53267"/>
    <w:rsid w:val="00B53279"/>
    <w:rsid w:val="00B534F6"/>
    <w:rsid w:val="00B53578"/>
    <w:rsid w:val="00B535D9"/>
    <w:rsid w:val="00B536F3"/>
    <w:rsid w:val="00B53CFF"/>
    <w:rsid w:val="00B53D6B"/>
    <w:rsid w:val="00B53DBF"/>
    <w:rsid w:val="00B53DF1"/>
    <w:rsid w:val="00B54268"/>
    <w:rsid w:val="00B5471A"/>
    <w:rsid w:val="00B54954"/>
    <w:rsid w:val="00B54DE3"/>
    <w:rsid w:val="00B55049"/>
    <w:rsid w:val="00B553A7"/>
    <w:rsid w:val="00B55C54"/>
    <w:rsid w:val="00B55F8E"/>
    <w:rsid w:val="00B560FB"/>
    <w:rsid w:val="00B56138"/>
    <w:rsid w:val="00B565EE"/>
    <w:rsid w:val="00B567E3"/>
    <w:rsid w:val="00B56A45"/>
    <w:rsid w:val="00B56D4C"/>
    <w:rsid w:val="00B56FE5"/>
    <w:rsid w:val="00B57B14"/>
    <w:rsid w:val="00B57C20"/>
    <w:rsid w:val="00B57C8E"/>
    <w:rsid w:val="00B600C2"/>
    <w:rsid w:val="00B6022D"/>
    <w:rsid w:val="00B60473"/>
    <w:rsid w:val="00B60507"/>
    <w:rsid w:val="00B60D52"/>
    <w:rsid w:val="00B6108D"/>
    <w:rsid w:val="00B610C7"/>
    <w:rsid w:val="00B61261"/>
    <w:rsid w:val="00B6144D"/>
    <w:rsid w:val="00B61A5A"/>
    <w:rsid w:val="00B61C7E"/>
    <w:rsid w:val="00B61D27"/>
    <w:rsid w:val="00B61F6F"/>
    <w:rsid w:val="00B62161"/>
    <w:rsid w:val="00B6229B"/>
    <w:rsid w:val="00B6298A"/>
    <w:rsid w:val="00B62B5E"/>
    <w:rsid w:val="00B62C73"/>
    <w:rsid w:val="00B62F94"/>
    <w:rsid w:val="00B630D6"/>
    <w:rsid w:val="00B6337F"/>
    <w:rsid w:val="00B6360A"/>
    <w:rsid w:val="00B63729"/>
    <w:rsid w:val="00B63934"/>
    <w:rsid w:val="00B642A1"/>
    <w:rsid w:val="00B6450F"/>
    <w:rsid w:val="00B64CEC"/>
    <w:rsid w:val="00B64CF0"/>
    <w:rsid w:val="00B64F17"/>
    <w:rsid w:val="00B64F9D"/>
    <w:rsid w:val="00B6526A"/>
    <w:rsid w:val="00B652D1"/>
    <w:rsid w:val="00B65840"/>
    <w:rsid w:val="00B65AC5"/>
    <w:rsid w:val="00B65EEC"/>
    <w:rsid w:val="00B66188"/>
    <w:rsid w:val="00B66355"/>
    <w:rsid w:val="00B665F5"/>
    <w:rsid w:val="00B66766"/>
    <w:rsid w:val="00B66EC0"/>
    <w:rsid w:val="00B6755F"/>
    <w:rsid w:val="00B67765"/>
    <w:rsid w:val="00B678F5"/>
    <w:rsid w:val="00B67E00"/>
    <w:rsid w:val="00B67FB9"/>
    <w:rsid w:val="00B71190"/>
    <w:rsid w:val="00B712A1"/>
    <w:rsid w:val="00B712B0"/>
    <w:rsid w:val="00B714A2"/>
    <w:rsid w:val="00B71894"/>
    <w:rsid w:val="00B71B3D"/>
    <w:rsid w:val="00B71C51"/>
    <w:rsid w:val="00B71C63"/>
    <w:rsid w:val="00B72124"/>
    <w:rsid w:val="00B72140"/>
    <w:rsid w:val="00B7259A"/>
    <w:rsid w:val="00B7272A"/>
    <w:rsid w:val="00B73012"/>
    <w:rsid w:val="00B7308F"/>
    <w:rsid w:val="00B7361E"/>
    <w:rsid w:val="00B73E51"/>
    <w:rsid w:val="00B74387"/>
    <w:rsid w:val="00B7441F"/>
    <w:rsid w:val="00B745E0"/>
    <w:rsid w:val="00B74858"/>
    <w:rsid w:val="00B74A36"/>
    <w:rsid w:val="00B74D7F"/>
    <w:rsid w:val="00B751D8"/>
    <w:rsid w:val="00B7549A"/>
    <w:rsid w:val="00B754E4"/>
    <w:rsid w:val="00B755FD"/>
    <w:rsid w:val="00B75703"/>
    <w:rsid w:val="00B7596F"/>
    <w:rsid w:val="00B75E4C"/>
    <w:rsid w:val="00B7646C"/>
    <w:rsid w:val="00B7652C"/>
    <w:rsid w:val="00B7658D"/>
    <w:rsid w:val="00B76720"/>
    <w:rsid w:val="00B767AD"/>
    <w:rsid w:val="00B76A03"/>
    <w:rsid w:val="00B76F26"/>
    <w:rsid w:val="00B77020"/>
    <w:rsid w:val="00B7710D"/>
    <w:rsid w:val="00B77166"/>
    <w:rsid w:val="00B77318"/>
    <w:rsid w:val="00B774BD"/>
    <w:rsid w:val="00B774EB"/>
    <w:rsid w:val="00B778AA"/>
    <w:rsid w:val="00B7790C"/>
    <w:rsid w:val="00B77D4A"/>
    <w:rsid w:val="00B8064F"/>
    <w:rsid w:val="00B806A3"/>
    <w:rsid w:val="00B80C53"/>
    <w:rsid w:val="00B80DBF"/>
    <w:rsid w:val="00B81065"/>
    <w:rsid w:val="00B8109E"/>
    <w:rsid w:val="00B811B3"/>
    <w:rsid w:val="00B8127A"/>
    <w:rsid w:val="00B81794"/>
    <w:rsid w:val="00B81B5C"/>
    <w:rsid w:val="00B81BBE"/>
    <w:rsid w:val="00B82112"/>
    <w:rsid w:val="00B82407"/>
    <w:rsid w:val="00B827A2"/>
    <w:rsid w:val="00B829D4"/>
    <w:rsid w:val="00B82C92"/>
    <w:rsid w:val="00B82E20"/>
    <w:rsid w:val="00B82EE7"/>
    <w:rsid w:val="00B82EFA"/>
    <w:rsid w:val="00B82F31"/>
    <w:rsid w:val="00B82FD6"/>
    <w:rsid w:val="00B833F7"/>
    <w:rsid w:val="00B8360C"/>
    <w:rsid w:val="00B83E7E"/>
    <w:rsid w:val="00B842D6"/>
    <w:rsid w:val="00B8441C"/>
    <w:rsid w:val="00B84464"/>
    <w:rsid w:val="00B84597"/>
    <w:rsid w:val="00B84F9E"/>
    <w:rsid w:val="00B852B5"/>
    <w:rsid w:val="00B854F9"/>
    <w:rsid w:val="00B859F1"/>
    <w:rsid w:val="00B85A51"/>
    <w:rsid w:val="00B85DCA"/>
    <w:rsid w:val="00B86269"/>
    <w:rsid w:val="00B864F8"/>
    <w:rsid w:val="00B86520"/>
    <w:rsid w:val="00B866B1"/>
    <w:rsid w:val="00B86A01"/>
    <w:rsid w:val="00B86A13"/>
    <w:rsid w:val="00B8701B"/>
    <w:rsid w:val="00B872BE"/>
    <w:rsid w:val="00B877E2"/>
    <w:rsid w:val="00B87A00"/>
    <w:rsid w:val="00B87DA0"/>
    <w:rsid w:val="00B87E77"/>
    <w:rsid w:val="00B90153"/>
    <w:rsid w:val="00B90588"/>
    <w:rsid w:val="00B9067F"/>
    <w:rsid w:val="00B90855"/>
    <w:rsid w:val="00B90898"/>
    <w:rsid w:val="00B90922"/>
    <w:rsid w:val="00B909B0"/>
    <w:rsid w:val="00B90A8D"/>
    <w:rsid w:val="00B90B7A"/>
    <w:rsid w:val="00B90CAB"/>
    <w:rsid w:val="00B90CF8"/>
    <w:rsid w:val="00B91123"/>
    <w:rsid w:val="00B91336"/>
    <w:rsid w:val="00B916B2"/>
    <w:rsid w:val="00B91937"/>
    <w:rsid w:val="00B91A9D"/>
    <w:rsid w:val="00B91FD6"/>
    <w:rsid w:val="00B922D6"/>
    <w:rsid w:val="00B92452"/>
    <w:rsid w:val="00B92578"/>
    <w:rsid w:val="00B92633"/>
    <w:rsid w:val="00B92664"/>
    <w:rsid w:val="00B929C0"/>
    <w:rsid w:val="00B92A97"/>
    <w:rsid w:val="00B92B00"/>
    <w:rsid w:val="00B92BD1"/>
    <w:rsid w:val="00B92D1F"/>
    <w:rsid w:val="00B934CD"/>
    <w:rsid w:val="00B935A4"/>
    <w:rsid w:val="00B93669"/>
    <w:rsid w:val="00B9377C"/>
    <w:rsid w:val="00B93B9A"/>
    <w:rsid w:val="00B93C11"/>
    <w:rsid w:val="00B93D6F"/>
    <w:rsid w:val="00B93D7D"/>
    <w:rsid w:val="00B93E60"/>
    <w:rsid w:val="00B94097"/>
    <w:rsid w:val="00B946A7"/>
    <w:rsid w:val="00B94700"/>
    <w:rsid w:val="00B94B25"/>
    <w:rsid w:val="00B94C6C"/>
    <w:rsid w:val="00B94D0A"/>
    <w:rsid w:val="00B94DD0"/>
    <w:rsid w:val="00B94E4B"/>
    <w:rsid w:val="00B950EB"/>
    <w:rsid w:val="00B95415"/>
    <w:rsid w:val="00B9579A"/>
    <w:rsid w:val="00B95985"/>
    <w:rsid w:val="00B95A2E"/>
    <w:rsid w:val="00B95CDE"/>
    <w:rsid w:val="00B96325"/>
    <w:rsid w:val="00B96432"/>
    <w:rsid w:val="00B9671B"/>
    <w:rsid w:val="00B96992"/>
    <w:rsid w:val="00B96BED"/>
    <w:rsid w:val="00B9746E"/>
    <w:rsid w:val="00B974E4"/>
    <w:rsid w:val="00B979B9"/>
    <w:rsid w:val="00BA0208"/>
    <w:rsid w:val="00BA0453"/>
    <w:rsid w:val="00BA0540"/>
    <w:rsid w:val="00BA0797"/>
    <w:rsid w:val="00BA0B91"/>
    <w:rsid w:val="00BA1231"/>
    <w:rsid w:val="00BA1373"/>
    <w:rsid w:val="00BA1861"/>
    <w:rsid w:val="00BA18D2"/>
    <w:rsid w:val="00BA1C49"/>
    <w:rsid w:val="00BA1DA9"/>
    <w:rsid w:val="00BA1EE3"/>
    <w:rsid w:val="00BA2104"/>
    <w:rsid w:val="00BA216E"/>
    <w:rsid w:val="00BA272A"/>
    <w:rsid w:val="00BA2C3E"/>
    <w:rsid w:val="00BA2C5F"/>
    <w:rsid w:val="00BA2DFD"/>
    <w:rsid w:val="00BA3436"/>
    <w:rsid w:val="00BA34C9"/>
    <w:rsid w:val="00BA378D"/>
    <w:rsid w:val="00BA3B16"/>
    <w:rsid w:val="00BA3BF4"/>
    <w:rsid w:val="00BA3DD9"/>
    <w:rsid w:val="00BA3F15"/>
    <w:rsid w:val="00BA40F3"/>
    <w:rsid w:val="00BA4110"/>
    <w:rsid w:val="00BA4594"/>
    <w:rsid w:val="00BA4D29"/>
    <w:rsid w:val="00BA4D7D"/>
    <w:rsid w:val="00BA4F98"/>
    <w:rsid w:val="00BA559C"/>
    <w:rsid w:val="00BA5884"/>
    <w:rsid w:val="00BA5B45"/>
    <w:rsid w:val="00BA5D55"/>
    <w:rsid w:val="00BA614A"/>
    <w:rsid w:val="00BA61D2"/>
    <w:rsid w:val="00BA6295"/>
    <w:rsid w:val="00BA648E"/>
    <w:rsid w:val="00BA687D"/>
    <w:rsid w:val="00BA68AC"/>
    <w:rsid w:val="00BA69EB"/>
    <w:rsid w:val="00BA6A95"/>
    <w:rsid w:val="00BA6C50"/>
    <w:rsid w:val="00BA6D5C"/>
    <w:rsid w:val="00BA7061"/>
    <w:rsid w:val="00BA7595"/>
    <w:rsid w:val="00BA7736"/>
    <w:rsid w:val="00BA7C81"/>
    <w:rsid w:val="00BA7F6A"/>
    <w:rsid w:val="00BB0190"/>
    <w:rsid w:val="00BB028B"/>
    <w:rsid w:val="00BB03B5"/>
    <w:rsid w:val="00BB073C"/>
    <w:rsid w:val="00BB0814"/>
    <w:rsid w:val="00BB09C2"/>
    <w:rsid w:val="00BB0E3E"/>
    <w:rsid w:val="00BB1770"/>
    <w:rsid w:val="00BB1BD0"/>
    <w:rsid w:val="00BB1C4D"/>
    <w:rsid w:val="00BB1E35"/>
    <w:rsid w:val="00BB24E4"/>
    <w:rsid w:val="00BB27D6"/>
    <w:rsid w:val="00BB2FD7"/>
    <w:rsid w:val="00BB33C0"/>
    <w:rsid w:val="00BB3C17"/>
    <w:rsid w:val="00BB3CF1"/>
    <w:rsid w:val="00BB4069"/>
    <w:rsid w:val="00BB46FD"/>
    <w:rsid w:val="00BB4870"/>
    <w:rsid w:val="00BB48AC"/>
    <w:rsid w:val="00BB496C"/>
    <w:rsid w:val="00BB4A68"/>
    <w:rsid w:val="00BB4D4E"/>
    <w:rsid w:val="00BB4D50"/>
    <w:rsid w:val="00BB4FBC"/>
    <w:rsid w:val="00BB5050"/>
    <w:rsid w:val="00BB536B"/>
    <w:rsid w:val="00BB5B89"/>
    <w:rsid w:val="00BB5E43"/>
    <w:rsid w:val="00BB6244"/>
    <w:rsid w:val="00BB63B8"/>
    <w:rsid w:val="00BB66E9"/>
    <w:rsid w:val="00BB6883"/>
    <w:rsid w:val="00BB68F6"/>
    <w:rsid w:val="00BB697E"/>
    <w:rsid w:val="00BB69E7"/>
    <w:rsid w:val="00BB6BE8"/>
    <w:rsid w:val="00BB6E3B"/>
    <w:rsid w:val="00BB6F16"/>
    <w:rsid w:val="00BB6F1B"/>
    <w:rsid w:val="00BB70D2"/>
    <w:rsid w:val="00BB73BD"/>
    <w:rsid w:val="00BB787D"/>
    <w:rsid w:val="00BB7A39"/>
    <w:rsid w:val="00BB7E7A"/>
    <w:rsid w:val="00BB7F63"/>
    <w:rsid w:val="00BC098C"/>
    <w:rsid w:val="00BC0AD7"/>
    <w:rsid w:val="00BC0C0D"/>
    <w:rsid w:val="00BC0C83"/>
    <w:rsid w:val="00BC0EB0"/>
    <w:rsid w:val="00BC1136"/>
    <w:rsid w:val="00BC1209"/>
    <w:rsid w:val="00BC1382"/>
    <w:rsid w:val="00BC13D7"/>
    <w:rsid w:val="00BC1789"/>
    <w:rsid w:val="00BC17BD"/>
    <w:rsid w:val="00BC1870"/>
    <w:rsid w:val="00BC1C10"/>
    <w:rsid w:val="00BC1CB8"/>
    <w:rsid w:val="00BC2507"/>
    <w:rsid w:val="00BC279E"/>
    <w:rsid w:val="00BC2D01"/>
    <w:rsid w:val="00BC2E2D"/>
    <w:rsid w:val="00BC3745"/>
    <w:rsid w:val="00BC4194"/>
    <w:rsid w:val="00BC4326"/>
    <w:rsid w:val="00BC4654"/>
    <w:rsid w:val="00BC4852"/>
    <w:rsid w:val="00BC496F"/>
    <w:rsid w:val="00BC4C95"/>
    <w:rsid w:val="00BC5563"/>
    <w:rsid w:val="00BC55C8"/>
    <w:rsid w:val="00BC562A"/>
    <w:rsid w:val="00BC56BA"/>
    <w:rsid w:val="00BC5B9A"/>
    <w:rsid w:val="00BC5BCC"/>
    <w:rsid w:val="00BC5CF6"/>
    <w:rsid w:val="00BC5D20"/>
    <w:rsid w:val="00BC5F72"/>
    <w:rsid w:val="00BC6585"/>
    <w:rsid w:val="00BC65D0"/>
    <w:rsid w:val="00BC6A70"/>
    <w:rsid w:val="00BC6E82"/>
    <w:rsid w:val="00BC7105"/>
    <w:rsid w:val="00BC76A1"/>
    <w:rsid w:val="00BC7806"/>
    <w:rsid w:val="00BC7A5E"/>
    <w:rsid w:val="00BC7C48"/>
    <w:rsid w:val="00BC7DF2"/>
    <w:rsid w:val="00BC7EA8"/>
    <w:rsid w:val="00BD00F7"/>
    <w:rsid w:val="00BD01C5"/>
    <w:rsid w:val="00BD06A5"/>
    <w:rsid w:val="00BD0742"/>
    <w:rsid w:val="00BD0940"/>
    <w:rsid w:val="00BD0AED"/>
    <w:rsid w:val="00BD0B85"/>
    <w:rsid w:val="00BD0C8D"/>
    <w:rsid w:val="00BD0C92"/>
    <w:rsid w:val="00BD10E4"/>
    <w:rsid w:val="00BD113A"/>
    <w:rsid w:val="00BD154F"/>
    <w:rsid w:val="00BD17AE"/>
    <w:rsid w:val="00BD1866"/>
    <w:rsid w:val="00BD187F"/>
    <w:rsid w:val="00BD1BF4"/>
    <w:rsid w:val="00BD1D36"/>
    <w:rsid w:val="00BD1E9B"/>
    <w:rsid w:val="00BD2001"/>
    <w:rsid w:val="00BD20CB"/>
    <w:rsid w:val="00BD262B"/>
    <w:rsid w:val="00BD2843"/>
    <w:rsid w:val="00BD2C55"/>
    <w:rsid w:val="00BD2F79"/>
    <w:rsid w:val="00BD32EB"/>
    <w:rsid w:val="00BD33E3"/>
    <w:rsid w:val="00BD35FC"/>
    <w:rsid w:val="00BD393D"/>
    <w:rsid w:val="00BD3A47"/>
    <w:rsid w:val="00BD4727"/>
    <w:rsid w:val="00BD476B"/>
    <w:rsid w:val="00BD4B57"/>
    <w:rsid w:val="00BD4C36"/>
    <w:rsid w:val="00BD4F7B"/>
    <w:rsid w:val="00BD5377"/>
    <w:rsid w:val="00BD54ED"/>
    <w:rsid w:val="00BD56C1"/>
    <w:rsid w:val="00BD5737"/>
    <w:rsid w:val="00BD582B"/>
    <w:rsid w:val="00BD5AF5"/>
    <w:rsid w:val="00BD5C2D"/>
    <w:rsid w:val="00BD5DB3"/>
    <w:rsid w:val="00BD642E"/>
    <w:rsid w:val="00BD6508"/>
    <w:rsid w:val="00BD69E9"/>
    <w:rsid w:val="00BD744D"/>
    <w:rsid w:val="00BD7494"/>
    <w:rsid w:val="00BD75A5"/>
    <w:rsid w:val="00BD7886"/>
    <w:rsid w:val="00BE0621"/>
    <w:rsid w:val="00BE0739"/>
    <w:rsid w:val="00BE0C89"/>
    <w:rsid w:val="00BE175F"/>
    <w:rsid w:val="00BE1A89"/>
    <w:rsid w:val="00BE2082"/>
    <w:rsid w:val="00BE22CC"/>
    <w:rsid w:val="00BE22E0"/>
    <w:rsid w:val="00BE2C18"/>
    <w:rsid w:val="00BE2C73"/>
    <w:rsid w:val="00BE2EEF"/>
    <w:rsid w:val="00BE3279"/>
    <w:rsid w:val="00BE3352"/>
    <w:rsid w:val="00BE3383"/>
    <w:rsid w:val="00BE35B7"/>
    <w:rsid w:val="00BE365F"/>
    <w:rsid w:val="00BE3AAB"/>
    <w:rsid w:val="00BE3F08"/>
    <w:rsid w:val="00BE41C2"/>
    <w:rsid w:val="00BE4897"/>
    <w:rsid w:val="00BE4B1B"/>
    <w:rsid w:val="00BE4DB0"/>
    <w:rsid w:val="00BE4E54"/>
    <w:rsid w:val="00BE52A5"/>
    <w:rsid w:val="00BE5401"/>
    <w:rsid w:val="00BE5921"/>
    <w:rsid w:val="00BE5E21"/>
    <w:rsid w:val="00BE5FC4"/>
    <w:rsid w:val="00BE60CA"/>
    <w:rsid w:val="00BE63BD"/>
    <w:rsid w:val="00BE6559"/>
    <w:rsid w:val="00BE6B40"/>
    <w:rsid w:val="00BE7143"/>
    <w:rsid w:val="00BE7231"/>
    <w:rsid w:val="00BE7377"/>
    <w:rsid w:val="00BE77A7"/>
    <w:rsid w:val="00BE7F23"/>
    <w:rsid w:val="00BF00E4"/>
    <w:rsid w:val="00BF0202"/>
    <w:rsid w:val="00BF02D3"/>
    <w:rsid w:val="00BF086D"/>
    <w:rsid w:val="00BF0A47"/>
    <w:rsid w:val="00BF0C1A"/>
    <w:rsid w:val="00BF0C8F"/>
    <w:rsid w:val="00BF117A"/>
    <w:rsid w:val="00BF122D"/>
    <w:rsid w:val="00BF16F9"/>
    <w:rsid w:val="00BF188F"/>
    <w:rsid w:val="00BF19A9"/>
    <w:rsid w:val="00BF1E5C"/>
    <w:rsid w:val="00BF1E8F"/>
    <w:rsid w:val="00BF21BA"/>
    <w:rsid w:val="00BF2464"/>
    <w:rsid w:val="00BF2870"/>
    <w:rsid w:val="00BF2C98"/>
    <w:rsid w:val="00BF2D86"/>
    <w:rsid w:val="00BF3133"/>
    <w:rsid w:val="00BF31AA"/>
    <w:rsid w:val="00BF33E9"/>
    <w:rsid w:val="00BF3844"/>
    <w:rsid w:val="00BF398F"/>
    <w:rsid w:val="00BF3A02"/>
    <w:rsid w:val="00BF3EF6"/>
    <w:rsid w:val="00BF40A8"/>
    <w:rsid w:val="00BF41B5"/>
    <w:rsid w:val="00BF4233"/>
    <w:rsid w:val="00BF44EC"/>
    <w:rsid w:val="00BF490B"/>
    <w:rsid w:val="00BF493F"/>
    <w:rsid w:val="00BF49E1"/>
    <w:rsid w:val="00BF4DDC"/>
    <w:rsid w:val="00BF5103"/>
    <w:rsid w:val="00BF520C"/>
    <w:rsid w:val="00BF5AB5"/>
    <w:rsid w:val="00BF5B01"/>
    <w:rsid w:val="00BF612B"/>
    <w:rsid w:val="00BF614E"/>
    <w:rsid w:val="00BF639A"/>
    <w:rsid w:val="00BF6596"/>
    <w:rsid w:val="00BF6833"/>
    <w:rsid w:val="00BF69EA"/>
    <w:rsid w:val="00BF6D33"/>
    <w:rsid w:val="00BF744E"/>
    <w:rsid w:val="00BF7C76"/>
    <w:rsid w:val="00C0018C"/>
    <w:rsid w:val="00C00665"/>
    <w:rsid w:val="00C0095E"/>
    <w:rsid w:val="00C00C6D"/>
    <w:rsid w:val="00C00D72"/>
    <w:rsid w:val="00C00E40"/>
    <w:rsid w:val="00C00F79"/>
    <w:rsid w:val="00C01478"/>
    <w:rsid w:val="00C019DB"/>
    <w:rsid w:val="00C019F5"/>
    <w:rsid w:val="00C01B14"/>
    <w:rsid w:val="00C021AE"/>
    <w:rsid w:val="00C027CB"/>
    <w:rsid w:val="00C02C0A"/>
    <w:rsid w:val="00C02E0B"/>
    <w:rsid w:val="00C02F67"/>
    <w:rsid w:val="00C036B6"/>
    <w:rsid w:val="00C03723"/>
    <w:rsid w:val="00C03782"/>
    <w:rsid w:val="00C03938"/>
    <w:rsid w:val="00C03C06"/>
    <w:rsid w:val="00C03C5D"/>
    <w:rsid w:val="00C03FB0"/>
    <w:rsid w:val="00C04709"/>
    <w:rsid w:val="00C0474A"/>
    <w:rsid w:val="00C04A50"/>
    <w:rsid w:val="00C04A67"/>
    <w:rsid w:val="00C04AE0"/>
    <w:rsid w:val="00C04B1E"/>
    <w:rsid w:val="00C0508A"/>
    <w:rsid w:val="00C05289"/>
    <w:rsid w:val="00C0583F"/>
    <w:rsid w:val="00C05AB9"/>
    <w:rsid w:val="00C05BD2"/>
    <w:rsid w:val="00C060C9"/>
    <w:rsid w:val="00C061E5"/>
    <w:rsid w:val="00C067B5"/>
    <w:rsid w:val="00C06A22"/>
    <w:rsid w:val="00C07103"/>
    <w:rsid w:val="00C07182"/>
    <w:rsid w:val="00C07270"/>
    <w:rsid w:val="00C076D4"/>
    <w:rsid w:val="00C077FB"/>
    <w:rsid w:val="00C079C7"/>
    <w:rsid w:val="00C079D2"/>
    <w:rsid w:val="00C07B9F"/>
    <w:rsid w:val="00C07CDD"/>
    <w:rsid w:val="00C07F60"/>
    <w:rsid w:val="00C07FC4"/>
    <w:rsid w:val="00C1019C"/>
    <w:rsid w:val="00C10560"/>
    <w:rsid w:val="00C109A1"/>
    <w:rsid w:val="00C109BB"/>
    <w:rsid w:val="00C10BE1"/>
    <w:rsid w:val="00C10E0D"/>
    <w:rsid w:val="00C118BD"/>
    <w:rsid w:val="00C11D7B"/>
    <w:rsid w:val="00C12197"/>
    <w:rsid w:val="00C121C2"/>
    <w:rsid w:val="00C125F4"/>
    <w:rsid w:val="00C12625"/>
    <w:rsid w:val="00C128AF"/>
    <w:rsid w:val="00C12C8C"/>
    <w:rsid w:val="00C12EB8"/>
    <w:rsid w:val="00C1322E"/>
    <w:rsid w:val="00C134CF"/>
    <w:rsid w:val="00C13975"/>
    <w:rsid w:val="00C13AF7"/>
    <w:rsid w:val="00C13B35"/>
    <w:rsid w:val="00C13CF8"/>
    <w:rsid w:val="00C13EC9"/>
    <w:rsid w:val="00C141E1"/>
    <w:rsid w:val="00C141EB"/>
    <w:rsid w:val="00C14206"/>
    <w:rsid w:val="00C143A9"/>
    <w:rsid w:val="00C147A5"/>
    <w:rsid w:val="00C14AAF"/>
    <w:rsid w:val="00C14BAC"/>
    <w:rsid w:val="00C15058"/>
    <w:rsid w:val="00C15607"/>
    <w:rsid w:val="00C156AF"/>
    <w:rsid w:val="00C1577E"/>
    <w:rsid w:val="00C15A38"/>
    <w:rsid w:val="00C15D84"/>
    <w:rsid w:val="00C15DFF"/>
    <w:rsid w:val="00C15FAE"/>
    <w:rsid w:val="00C16215"/>
    <w:rsid w:val="00C166C5"/>
    <w:rsid w:val="00C17240"/>
    <w:rsid w:val="00C1726B"/>
    <w:rsid w:val="00C17401"/>
    <w:rsid w:val="00C175A7"/>
    <w:rsid w:val="00C175EC"/>
    <w:rsid w:val="00C17A94"/>
    <w:rsid w:val="00C17AC7"/>
    <w:rsid w:val="00C17C0F"/>
    <w:rsid w:val="00C17D26"/>
    <w:rsid w:val="00C20069"/>
    <w:rsid w:val="00C205BF"/>
    <w:rsid w:val="00C205E5"/>
    <w:rsid w:val="00C20ADC"/>
    <w:rsid w:val="00C20D53"/>
    <w:rsid w:val="00C20F16"/>
    <w:rsid w:val="00C20FB3"/>
    <w:rsid w:val="00C2106D"/>
    <w:rsid w:val="00C21180"/>
    <w:rsid w:val="00C213ED"/>
    <w:rsid w:val="00C215B0"/>
    <w:rsid w:val="00C2185A"/>
    <w:rsid w:val="00C220C2"/>
    <w:rsid w:val="00C221C5"/>
    <w:rsid w:val="00C22258"/>
    <w:rsid w:val="00C2247C"/>
    <w:rsid w:val="00C226F3"/>
    <w:rsid w:val="00C22A42"/>
    <w:rsid w:val="00C22A93"/>
    <w:rsid w:val="00C22BF5"/>
    <w:rsid w:val="00C2322D"/>
    <w:rsid w:val="00C23261"/>
    <w:rsid w:val="00C232EB"/>
    <w:rsid w:val="00C23359"/>
    <w:rsid w:val="00C23760"/>
    <w:rsid w:val="00C23BD0"/>
    <w:rsid w:val="00C23E40"/>
    <w:rsid w:val="00C23E93"/>
    <w:rsid w:val="00C2446C"/>
    <w:rsid w:val="00C248C1"/>
    <w:rsid w:val="00C24ABB"/>
    <w:rsid w:val="00C24D1C"/>
    <w:rsid w:val="00C24DDB"/>
    <w:rsid w:val="00C2596B"/>
    <w:rsid w:val="00C25B13"/>
    <w:rsid w:val="00C25E09"/>
    <w:rsid w:val="00C25E43"/>
    <w:rsid w:val="00C25E53"/>
    <w:rsid w:val="00C25F5B"/>
    <w:rsid w:val="00C260C6"/>
    <w:rsid w:val="00C26101"/>
    <w:rsid w:val="00C26791"/>
    <w:rsid w:val="00C26C8C"/>
    <w:rsid w:val="00C26F53"/>
    <w:rsid w:val="00C27295"/>
    <w:rsid w:val="00C2731E"/>
    <w:rsid w:val="00C27322"/>
    <w:rsid w:val="00C274D3"/>
    <w:rsid w:val="00C27662"/>
    <w:rsid w:val="00C27668"/>
    <w:rsid w:val="00C2771F"/>
    <w:rsid w:val="00C278D5"/>
    <w:rsid w:val="00C27F21"/>
    <w:rsid w:val="00C30201"/>
    <w:rsid w:val="00C30260"/>
    <w:rsid w:val="00C30323"/>
    <w:rsid w:val="00C30337"/>
    <w:rsid w:val="00C3062D"/>
    <w:rsid w:val="00C306C4"/>
    <w:rsid w:val="00C30759"/>
    <w:rsid w:val="00C30D7A"/>
    <w:rsid w:val="00C30E21"/>
    <w:rsid w:val="00C30FE5"/>
    <w:rsid w:val="00C31031"/>
    <w:rsid w:val="00C31EF4"/>
    <w:rsid w:val="00C3226D"/>
    <w:rsid w:val="00C32323"/>
    <w:rsid w:val="00C3241C"/>
    <w:rsid w:val="00C329B2"/>
    <w:rsid w:val="00C3318C"/>
    <w:rsid w:val="00C332D0"/>
    <w:rsid w:val="00C333AC"/>
    <w:rsid w:val="00C33865"/>
    <w:rsid w:val="00C338DA"/>
    <w:rsid w:val="00C33BCC"/>
    <w:rsid w:val="00C34175"/>
    <w:rsid w:val="00C3463A"/>
    <w:rsid w:val="00C346C4"/>
    <w:rsid w:val="00C347EC"/>
    <w:rsid w:val="00C34824"/>
    <w:rsid w:val="00C349DA"/>
    <w:rsid w:val="00C34FD6"/>
    <w:rsid w:val="00C35401"/>
    <w:rsid w:val="00C35BCD"/>
    <w:rsid w:val="00C35E39"/>
    <w:rsid w:val="00C3620A"/>
    <w:rsid w:val="00C3624F"/>
    <w:rsid w:val="00C364F7"/>
    <w:rsid w:val="00C36544"/>
    <w:rsid w:val="00C36688"/>
    <w:rsid w:val="00C366DC"/>
    <w:rsid w:val="00C37436"/>
    <w:rsid w:val="00C37693"/>
    <w:rsid w:val="00C3796D"/>
    <w:rsid w:val="00C37D88"/>
    <w:rsid w:val="00C37F8B"/>
    <w:rsid w:val="00C40789"/>
    <w:rsid w:val="00C40B8A"/>
    <w:rsid w:val="00C41041"/>
    <w:rsid w:val="00C413A5"/>
    <w:rsid w:val="00C418D3"/>
    <w:rsid w:val="00C41C18"/>
    <w:rsid w:val="00C42075"/>
    <w:rsid w:val="00C427A3"/>
    <w:rsid w:val="00C4281D"/>
    <w:rsid w:val="00C4287D"/>
    <w:rsid w:val="00C429B0"/>
    <w:rsid w:val="00C42C42"/>
    <w:rsid w:val="00C42FFC"/>
    <w:rsid w:val="00C4302C"/>
    <w:rsid w:val="00C431E3"/>
    <w:rsid w:val="00C432F5"/>
    <w:rsid w:val="00C43598"/>
    <w:rsid w:val="00C438C1"/>
    <w:rsid w:val="00C439E3"/>
    <w:rsid w:val="00C43A2F"/>
    <w:rsid w:val="00C43F83"/>
    <w:rsid w:val="00C4407B"/>
    <w:rsid w:val="00C44109"/>
    <w:rsid w:val="00C441E2"/>
    <w:rsid w:val="00C4445E"/>
    <w:rsid w:val="00C44567"/>
    <w:rsid w:val="00C44DC1"/>
    <w:rsid w:val="00C45179"/>
    <w:rsid w:val="00C45BA9"/>
    <w:rsid w:val="00C45D1A"/>
    <w:rsid w:val="00C45FC7"/>
    <w:rsid w:val="00C467C7"/>
    <w:rsid w:val="00C469EC"/>
    <w:rsid w:val="00C46AB4"/>
    <w:rsid w:val="00C46CAE"/>
    <w:rsid w:val="00C47072"/>
    <w:rsid w:val="00C47419"/>
    <w:rsid w:val="00C47D36"/>
    <w:rsid w:val="00C47F29"/>
    <w:rsid w:val="00C47FBE"/>
    <w:rsid w:val="00C50329"/>
    <w:rsid w:val="00C509CE"/>
    <w:rsid w:val="00C509DB"/>
    <w:rsid w:val="00C50AF4"/>
    <w:rsid w:val="00C51539"/>
    <w:rsid w:val="00C51621"/>
    <w:rsid w:val="00C517EC"/>
    <w:rsid w:val="00C51897"/>
    <w:rsid w:val="00C51AEB"/>
    <w:rsid w:val="00C51BFD"/>
    <w:rsid w:val="00C5202A"/>
    <w:rsid w:val="00C52110"/>
    <w:rsid w:val="00C5234C"/>
    <w:rsid w:val="00C523BB"/>
    <w:rsid w:val="00C526CC"/>
    <w:rsid w:val="00C52702"/>
    <w:rsid w:val="00C529E3"/>
    <w:rsid w:val="00C52CCA"/>
    <w:rsid w:val="00C52D08"/>
    <w:rsid w:val="00C5353B"/>
    <w:rsid w:val="00C536D4"/>
    <w:rsid w:val="00C53951"/>
    <w:rsid w:val="00C53FE2"/>
    <w:rsid w:val="00C541D2"/>
    <w:rsid w:val="00C541E3"/>
    <w:rsid w:val="00C542DD"/>
    <w:rsid w:val="00C5477F"/>
    <w:rsid w:val="00C549FE"/>
    <w:rsid w:val="00C54C83"/>
    <w:rsid w:val="00C55058"/>
    <w:rsid w:val="00C55BF9"/>
    <w:rsid w:val="00C55CF3"/>
    <w:rsid w:val="00C55EB3"/>
    <w:rsid w:val="00C56033"/>
    <w:rsid w:val="00C56370"/>
    <w:rsid w:val="00C565CD"/>
    <w:rsid w:val="00C566B6"/>
    <w:rsid w:val="00C567B9"/>
    <w:rsid w:val="00C56AAC"/>
    <w:rsid w:val="00C571F6"/>
    <w:rsid w:val="00C572B6"/>
    <w:rsid w:val="00C5751B"/>
    <w:rsid w:val="00C575EF"/>
    <w:rsid w:val="00C5774F"/>
    <w:rsid w:val="00C578C9"/>
    <w:rsid w:val="00C579EE"/>
    <w:rsid w:val="00C57A01"/>
    <w:rsid w:val="00C60342"/>
    <w:rsid w:val="00C60E82"/>
    <w:rsid w:val="00C6116A"/>
    <w:rsid w:val="00C615C8"/>
    <w:rsid w:val="00C61FA9"/>
    <w:rsid w:val="00C62218"/>
    <w:rsid w:val="00C622B9"/>
    <w:rsid w:val="00C62484"/>
    <w:rsid w:val="00C62625"/>
    <w:rsid w:val="00C62E1A"/>
    <w:rsid w:val="00C62E92"/>
    <w:rsid w:val="00C6396B"/>
    <w:rsid w:val="00C63E04"/>
    <w:rsid w:val="00C63EB8"/>
    <w:rsid w:val="00C63FEE"/>
    <w:rsid w:val="00C6401A"/>
    <w:rsid w:val="00C6425A"/>
    <w:rsid w:val="00C64668"/>
    <w:rsid w:val="00C64915"/>
    <w:rsid w:val="00C64D52"/>
    <w:rsid w:val="00C65088"/>
    <w:rsid w:val="00C650EB"/>
    <w:rsid w:val="00C6513E"/>
    <w:rsid w:val="00C65181"/>
    <w:rsid w:val="00C65196"/>
    <w:rsid w:val="00C6554A"/>
    <w:rsid w:val="00C65556"/>
    <w:rsid w:val="00C655DF"/>
    <w:rsid w:val="00C656A6"/>
    <w:rsid w:val="00C656FA"/>
    <w:rsid w:val="00C65B21"/>
    <w:rsid w:val="00C65FBC"/>
    <w:rsid w:val="00C662C9"/>
    <w:rsid w:val="00C6668D"/>
    <w:rsid w:val="00C66A89"/>
    <w:rsid w:val="00C66AEB"/>
    <w:rsid w:val="00C66B3D"/>
    <w:rsid w:val="00C66B5E"/>
    <w:rsid w:val="00C66BEC"/>
    <w:rsid w:val="00C66BFB"/>
    <w:rsid w:val="00C66D8B"/>
    <w:rsid w:val="00C67085"/>
    <w:rsid w:val="00C67135"/>
    <w:rsid w:val="00C67146"/>
    <w:rsid w:val="00C67317"/>
    <w:rsid w:val="00C6784A"/>
    <w:rsid w:val="00C6793E"/>
    <w:rsid w:val="00C67956"/>
    <w:rsid w:val="00C67A10"/>
    <w:rsid w:val="00C67AA7"/>
    <w:rsid w:val="00C67B98"/>
    <w:rsid w:val="00C67E79"/>
    <w:rsid w:val="00C70312"/>
    <w:rsid w:val="00C70368"/>
    <w:rsid w:val="00C703A1"/>
    <w:rsid w:val="00C70477"/>
    <w:rsid w:val="00C7059E"/>
    <w:rsid w:val="00C70701"/>
    <w:rsid w:val="00C70762"/>
    <w:rsid w:val="00C7108C"/>
    <w:rsid w:val="00C71167"/>
    <w:rsid w:val="00C71371"/>
    <w:rsid w:val="00C7145F"/>
    <w:rsid w:val="00C715C9"/>
    <w:rsid w:val="00C71686"/>
    <w:rsid w:val="00C7179B"/>
    <w:rsid w:val="00C71B57"/>
    <w:rsid w:val="00C71F6E"/>
    <w:rsid w:val="00C721B0"/>
    <w:rsid w:val="00C724FD"/>
    <w:rsid w:val="00C727BA"/>
    <w:rsid w:val="00C72B33"/>
    <w:rsid w:val="00C72B37"/>
    <w:rsid w:val="00C732DA"/>
    <w:rsid w:val="00C73543"/>
    <w:rsid w:val="00C73673"/>
    <w:rsid w:val="00C7377E"/>
    <w:rsid w:val="00C73D75"/>
    <w:rsid w:val="00C74772"/>
    <w:rsid w:val="00C747CA"/>
    <w:rsid w:val="00C74B29"/>
    <w:rsid w:val="00C74B74"/>
    <w:rsid w:val="00C74B90"/>
    <w:rsid w:val="00C74D1D"/>
    <w:rsid w:val="00C7512D"/>
    <w:rsid w:val="00C751E5"/>
    <w:rsid w:val="00C75625"/>
    <w:rsid w:val="00C757C6"/>
    <w:rsid w:val="00C75A09"/>
    <w:rsid w:val="00C75A58"/>
    <w:rsid w:val="00C75A6B"/>
    <w:rsid w:val="00C75B0A"/>
    <w:rsid w:val="00C75B10"/>
    <w:rsid w:val="00C76109"/>
    <w:rsid w:val="00C763B1"/>
    <w:rsid w:val="00C76A00"/>
    <w:rsid w:val="00C76CDA"/>
    <w:rsid w:val="00C7710D"/>
    <w:rsid w:val="00C7736E"/>
    <w:rsid w:val="00C7741A"/>
    <w:rsid w:val="00C7752A"/>
    <w:rsid w:val="00C77559"/>
    <w:rsid w:val="00C775D9"/>
    <w:rsid w:val="00C77747"/>
    <w:rsid w:val="00C77BEE"/>
    <w:rsid w:val="00C77FDD"/>
    <w:rsid w:val="00C80286"/>
    <w:rsid w:val="00C804C4"/>
    <w:rsid w:val="00C80710"/>
    <w:rsid w:val="00C80D2A"/>
    <w:rsid w:val="00C80EB9"/>
    <w:rsid w:val="00C81037"/>
    <w:rsid w:val="00C81099"/>
    <w:rsid w:val="00C81327"/>
    <w:rsid w:val="00C81398"/>
    <w:rsid w:val="00C815CC"/>
    <w:rsid w:val="00C81A7B"/>
    <w:rsid w:val="00C81EBE"/>
    <w:rsid w:val="00C8203D"/>
    <w:rsid w:val="00C8240C"/>
    <w:rsid w:val="00C82416"/>
    <w:rsid w:val="00C82448"/>
    <w:rsid w:val="00C825F0"/>
    <w:rsid w:val="00C82D0D"/>
    <w:rsid w:val="00C82F67"/>
    <w:rsid w:val="00C833B1"/>
    <w:rsid w:val="00C83527"/>
    <w:rsid w:val="00C8390D"/>
    <w:rsid w:val="00C83B2B"/>
    <w:rsid w:val="00C83BBE"/>
    <w:rsid w:val="00C83EF4"/>
    <w:rsid w:val="00C84174"/>
    <w:rsid w:val="00C843D8"/>
    <w:rsid w:val="00C843E1"/>
    <w:rsid w:val="00C8476C"/>
    <w:rsid w:val="00C84B60"/>
    <w:rsid w:val="00C84BB9"/>
    <w:rsid w:val="00C84CF7"/>
    <w:rsid w:val="00C8567B"/>
    <w:rsid w:val="00C856C3"/>
    <w:rsid w:val="00C857E3"/>
    <w:rsid w:val="00C85DE0"/>
    <w:rsid w:val="00C85ED1"/>
    <w:rsid w:val="00C861E1"/>
    <w:rsid w:val="00C862BD"/>
    <w:rsid w:val="00C86472"/>
    <w:rsid w:val="00C86592"/>
    <w:rsid w:val="00C8679C"/>
    <w:rsid w:val="00C86C0C"/>
    <w:rsid w:val="00C86F09"/>
    <w:rsid w:val="00C871AA"/>
    <w:rsid w:val="00C87486"/>
    <w:rsid w:val="00C87527"/>
    <w:rsid w:val="00C8782D"/>
    <w:rsid w:val="00C87939"/>
    <w:rsid w:val="00C901A5"/>
    <w:rsid w:val="00C90460"/>
    <w:rsid w:val="00C90800"/>
    <w:rsid w:val="00C908F3"/>
    <w:rsid w:val="00C90A9A"/>
    <w:rsid w:val="00C90BBD"/>
    <w:rsid w:val="00C90CE0"/>
    <w:rsid w:val="00C90F7E"/>
    <w:rsid w:val="00C9113C"/>
    <w:rsid w:val="00C917DF"/>
    <w:rsid w:val="00C91C27"/>
    <w:rsid w:val="00C91DE7"/>
    <w:rsid w:val="00C91EBB"/>
    <w:rsid w:val="00C92205"/>
    <w:rsid w:val="00C923A2"/>
    <w:rsid w:val="00C925D1"/>
    <w:rsid w:val="00C92743"/>
    <w:rsid w:val="00C9278A"/>
    <w:rsid w:val="00C92BF4"/>
    <w:rsid w:val="00C92DBC"/>
    <w:rsid w:val="00C92DD7"/>
    <w:rsid w:val="00C92F33"/>
    <w:rsid w:val="00C92F79"/>
    <w:rsid w:val="00C932F1"/>
    <w:rsid w:val="00C93935"/>
    <w:rsid w:val="00C93A7A"/>
    <w:rsid w:val="00C93D01"/>
    <w:rsid w:val="00C93E4C"/>
    <w:rsid w:val="00C94235"/>
    <w:rsid w:val="00C9431E"/>
    <w:rsid w:val="00C946F9"/>
    <w:rsid w:val="00C94ACE"/>
    <w:rsid w:val="00C94C9E"/>
    <w:rsid w:val="00C94E77"/>
    <w:rsid w:val="00C95B50"/>
    <w:rsid w:val="00C9613C"/>
    <w:rsid w:val="00C96481"/>
    <w:rsid w:val="00C966EA"/>
    <w:rsid w:val="00C96D1C"/>
    <w:rsid w:val="00CA0363"/>
    <w:rsid w:val="00CA08E0"/>
    <w:rsid w:val="00CA09C2"/>
    <w:rsid w:val="00CA0C2C"/>
    <w:rsid w:val="00CA0D2C"/>
    <w:rsid w:val="00CA1203"/>
    <w:rsid w:val="00CA1328"/>
    <w:rsid w:val="00CA16D3"/>
    <w:rsid w:val="00CA23F5"/>
    <w:rsid w:val="00CA2517"/>
    <w:rsid w:val="00CA259B"/>
    <w:rsid w:val="00CA3029"/>
    <w:rsid w:val="00CA30A3"/>
    <w:rsid w:val="00CA3369"/>
    <w:rsid w:val="00CA38FE"/>
    <w:rsid w:val="00CA3AFA"/>
    <w:rsid w:val="00CA3F59"/>
    <w:rsid w:val="00CA406D"/>
    <w:rsid w:val="00CA42EA"/>
    <w:rsid w:val="00CA458C"/>
    <w:rsid w:val="00CA485E"/>
    <w:rsid w:val="00CA4A7F"/>
    <w:rsid w:val="00CA4ADA"/>
    <w:rsid w:val="00CA4C02"/>
    <w:rsid w:val="00CA4C8A"/>
    <w:rsid w:val="00CA505E"/>
    <w:rsid w:val="00CA519A"/>
    <w:rsid w:val="00CA5289"/>
    <w:rsid w:val="00CA5505"/>
    <w:rsid w:val="00CA5709"/>
    <w:rsid w:val="00CA5B93"/>
    <w:rsid w:val="00CA5D87"/>
    <w:rsid w:val="00CA5E25"/>
    <w:rsid w:val="00CA61F0"/>
    <w:rsid w:val="00CA631C"/>
    <w:rsid w:val="00CA670C"/>
    <w:rsid w:val="00CA6A11"/>
    <w:rsid w:val="00CA798C"/>
    <w:rsid w:val="00CA7AC9"/>
    <w:rsid w:val="00CA7F26"/>
    <w:rsid w:val="00CB0198"/>
    <w:rsid w:val="00CB0199"/>
    <w:rsid w:val="00CB095E"/>
    <w:rsid w:val="00CB0BE3"/>
    <w:rsid w:val="00CB0CD7"/>
    <w:rsid w:val="00CB0F18"/>
    <w:rsid w:val="00CB1064"/>
    <w:rsid w:val="00CB1376"/>
    <w:rsid w:val="00CB1700"/>
    <w:rsid w:val="00CB1732"/>
    <w:rsid w:val="00CB18B4"/>
    <w:rsid w:val="00CB1A9E"/>
    <w:rsid w:val="00CB1BCE"/>
    <w:rsid w:val="00CB1C76"/>
    <w:rsid w:val="00CB1C7A"/>
    <w:rsid w:val="00CB1E40"/>
    <w:rsid w:val="00CB1F81"/>
    <w:rsid w:val="00CB23A9"/>
    <w:rsid w:val="00CB23EC"/>
    <w:rsid w:val="00CB299F"/>
    <w:rsid w:val="00CB2AC8"/>
    <w:rsid w:val="00CB2B8D"/>
    <w:rsid w:val="00CB2CE6"/>
    <w:rsid w:val="00CB2FA7"/>
    <w:rsid w:val="00CB31F8"/>
    <w:rsid w:val="00CB32F7"/>
    <w:rsid w:val="00CB3579"/>
    <w:rsid w:val="00CB3A47"/>
    <w:rsid w:val="00CB3B4A"/>
    <w:rsid w:val="00CB3D8B"/>
    <w:rsid w:val="00CB3DE8"/>
    <w:rsid w:val="00CB3E58"/>
    <w:rsid w:val="00CB3EEF"/>
    <w:rsid w:val="00CB421C"/>
    <w:rsid w:val="00CB44D3"/>
    <w:rsid w:val="00CB45DE"/>
    <w:rsid w:val="00CB4609"/>
    <w:rsid w:val="00CB473D"/>
    <w:rsid w:val="00CB48AD"/>
    <w:rsid w:val="00CB4FDA"/>
    <w:rsid w:val="00CB521D"/>
    <w:rsid w:val="00CB567F"/>
    <w:rsid w:val="00CB57DC"/>
    <w:rsid w:val="00CB5A3A"/>
    <w:rsid w:val="00CB5AE1"/>
    <w:rsid w:val="00CB5AE5"/>
    <w:rsid w:val="00CB5CC2"/>
    <w:rsid w:val="00CB67CA"/>
    <w:rsid w:val="00CB6A42"/>
    <w:rsid w:val="00CB71B5"/>
    <w:rsid w:val="00CB73B3"/>
    <w:rsid w:val="00CB73E4"/>
    <w:rsid w:val="00CB743A"/>
    <w:rsid w:val="00CB7594"/>
    <w:rsid w:val="00CB75C2"/>
    <w:rsid w:val="00CB7A00"/>
    <w:rsid w:val="00CB7CD7"/>
    <w:rsid w:val="00CB7F1C"/>
    <w:rsid w:val="00CC0184"/>
    <w:rsid w:val="00CC026C"/>
    <w:rsid w:val="00CC0632"/>
    <w:rsid w:val="00CC08F5"/>
    <w:rsid w:val="00CC095D"/>
    <w:rsid w:val="00CC0991"/>
    <w:rsid w:val="00CC1167"/>
    <w:rsid w:val="00CC117D"/>
    <w:rsid w:val="00CC1591"/>
    <w:rsid w:val="00CC15CF"/>
    <w:rsid w:val="00CC168F"/>
    <w:rsid w:val="00CC1832"/>
    <w:rsid w:val="00CC1BC9"/>
    <w:rsid w:val="00CC1EC3"/>
    <w:rsid w:val="00CC21EF"/>
    <w:rsid w:val="00CC2831"/>
    <w:rsid w:val="00CC28CA"/>
    <w:rsid w:val="00CC2AE3"/>
    <w:rsid w:val="00CC2E18"/>
    <w:rsid w:val="00CC2FD5"/>
    <w:rsid w:val="00CC304A"/>
    <w:rsid w:val="00CC30CF"/>
    <w:rsid w:val="00CC3323"/>
    <w:rsid w:val="00CC349D"/>
    <w:rsid w:val="00CC3517"/>
    <w:rsid w:val="00CC35C3"/>
    <w:rsid w:val="00CC3676"/>
    <w:rsid w:val="00CC372D"/>
    <w:rsid w:val="00CC37C3"/>
    <w:rsid w:val="00CC3B3B"/>
    <w:rsid w:val="00CC4121"/>
    <w:rsid w:val="00CC417E"/>
    <w:rsid w:val="00CC4238"/>
    <w:rsid w:val="00CC430F"/>
    <w:rsid w:val="00CC4349"/>
    <w:rsid w:val="00CC434E"/>
    <w:rsid w:val="00CC4B76"/>
    <w:rsid w:val="00CC4CC5"/>
    <w:rsid w:val="00CC4E6C"/>
    <w:rsid w:val="00CC52A1"/>
    <w:rsid w:val="00CC52CB"/>
    <w:rsid w:val="00CC5583"/>
    <w:rsid w:val="00CC5CAD"/>
    <w:rsid w:val="00CC5EA1"/>
    <w:rsid w:val="00CC6037"/>
    <w:rsid w:val="00CC63D5"/>
    <w:rsid w:val="00CC6593"/>
    <w:rsid w:val="00CC6878"/>
    <w:rsid w:val="00CC6A47"/>
    <w:rsid w:val="00CC6F00"/>
    <w:rsid w:val="00CC712B"/>
    <w:rsid w:val="00CC72C8"/>
    <w:rsid w:val="00CC7851"/>
    <w:rsid w:val="00CD00CF"/>
    <w:rsid w:val="00CD0325"/>
    <w:rsid w:val="00CD0A5A"/>
    <w:rsid w:val="00CD0B68"/>
    <w:rsid w:val="00CD0BB1"/>
    <w:rsid w:val="00CD0C1B"/>
    <w:rsid w:val="00CD0C88"/>
    <w:rsid w:val="00CD0EF0"/>
    <w:rsid w:val="00CD1406"/>
    <w:rsid w:val="00CD183B"/>
    <w:rsid w:val="00CD1B0A"/>
    <w:rsid w:val="00CD1C16"/>
    <w:rsid w:val="00CD1DA5"/>
    <w:rsid w:val="00CD1E92"/>
    <w:rsid w:val="00CD1F78"/>
    <w:rsid w:val="00CD20E3"/>
    <w:rsid w:val="00CD22B0"/>
    <w:rsid w:val="00CD23C1"/>
    <w:rsid w:val="00CD23E9"/>
    <w:rsid w:val="00CD2885"/>
    <w:rsid w:val="00CD2AA0"/>
    <w:rsid w:val="00CD2AF4"/>
    <w:rsid w:val="00CD3343"/>
    <w:rsid w:val="00CD34CC"/>
    <w:rsid w:val="00CD353F"/>
    <w:rsid w:val="00CD3742"/>
    <w:rsid w:val="00CD3907"/>
    <w:rsid w:val="00CD39E9"/>
    <w:rsid w:val="00CD3D03"/>
    <w:rsid w:val="00CD3FD9"/>
    <w:rsid w:val="00CD4169"/>
    <w:rsid w:val="00CD41D2"/>
    <w:rsid w:val="00CD4D4E"/>
    <w:rsid w:val="00CD4E21"/>
    <w:rsid w:val="00CD5113"/>
    <w:rsid w:val="00CD512B"/>
    <w:rsid w:val="00CD572E"/>
    <w:rsid w:val="00CD5BE1"/>
    <w:rsid w:val="00CD5C24"/>
    <w:rsid w:val="00CD5DD5"/>
    <w:rsid w:val="00CD6617"/>
    <w:rsid w:val="00CD6660"/>
    <w:rsid w:val="00CD67F1"/>
    <w:rsid w:val="00CD6F7B"/>
    <w:rsid w:val="00CD7394"/>
    <w:rsid w:val="00CD7585"/>
    <w:rsid w:val="00CD7879"/>
    <w:rsid w:val="00CD7967"/>
    <w:rsid w:val="00CD7C11"/>
    <w:rsid w:val="00CD7E61"/>
    <w:rsid w:val="00CE0504"/>
    <w:rsid w:val="00CE05D7"/>
    <w:rsid w:val="00CE0610"/>
    <w:rsid w:val="00CE092B"/>
    <w:rsid w:val="00CE0EB1"/>
    <w:rsid w:val="00CE13AF"/>
    <w:rsid w:val="00CE15C4"/>
    <w:rsid w:val="00CE1663"/>
    <w:rsid w:val="00CE187B"/>
    <w:rsid w:val="00CE1BCB"/>
    <w:rsid w:val="00CE1C3F"/>
    <w:rsid w:val="00CE21C9"/>
    <w:rsid w:val="00CE262A"/>
    <w:rsid w:val="00CE2764"/>
    <w:rsid w:val="00CE2969"/>
    <w:rsid w:val="00CE2B2B"/>
    <w:rsid w:val="00CE2B85"/>
    <w:rsid w:val="00CE2F5B"/>
    <w:rsid w:val="00CE33C2"/>
    <w:rsid w:val="00CE3446"/>
    <w:rsid w:val="00CE364D"/>
    <w:rsid w:val="00CE3AA7"/>
    <w:rsid w:val="00CE4775"/>
    <w:rsid w:val="00CE52D2"/>
    <w:rsid w:val="00CE5548"/>
    <w:rsid w:val="00CE59DF"/>
    <w:rsid w:val="00CE5EB7"/>
    <w:rsid w:val="00CE635F"/>
    <w:rsid w:val="00CE66BE"/>
    <w:rsid w:val="00CE6844"/>
    <w:rsid w:val="00CE6A1A"/>
    <w:rsid w:val="00CE6A6E"/>
    <w:rsid w:val="00CE6C88"/>
    <w:rsid w:val="00CE6D77"/>
    <w:rsid w:val="00CE6E3D"/>
    <w:rsid w:val="00CE6ECE"/>
    <w:rsid w:val="00CE700D"/>
    <w:rsid w:val="00CE7037"/>
    <w:rsid w:val="00CE737B"/>
    <w:rsid w:val="00CE741F"/>
    <w:rsid w:val="00CE7474"/>
    <w:rsid w:val="00CE7580"/>
    <w:rsid w:val="00CE76F4"/>
    <w:rsid w:val="00CE7700"/>
    <w:rsid w:val="00CE77F1"/>
    <w:rsid w:val="00CE784A"/>
    <w:rsid w:val="00CE7A4B"/>
    <w:rsid w:val="00CE7AC2"/>
    <w:rsid w:val="00CE7BB2"/>
    <w:rsid w:val="00CE7DBF"/>
    <w:rsid w:val="00CF010A"/>
    <w:rsid w:val="00CF01A4"/>
    <w:rsid w:val="00CF0565"/>
    <w:rsid w:val="00CF073B"/>
    <w:rsid w:val="00CF07FD"/>
    <w:rsid w:val="00CF0D80"/>
    <w:rsid w:val="00CF18B0"/>
    <w:rsid w:val="00CF1AE3"/>
    <w:rsid w:val="00CF1EA4"/>
    <w:rsid w:val="00CF23A9"/>
    <w:rsid w:val="00CF2845"/>
    <w:rsid w:val="00CF285C"/>
    <w:rsid w:val="00CF285D"/>
    <w:rsid w:val="00CF2E79"/>
    <w:rsid w:val="00CF2E7B"/>
    <w:rsid w:val="00CF31CC"/>
    <w:rsid w:val="00CF361F"/>
    <w:rsid w:val="00CF36DB"/>
    <w:rsid w:val="00CF3951"/>
    <w:rsid w:val="00CF3A55"/>
    <w:rsid w:val="00CF41D4"/>
    <w:rsid w:val="00CF4412"/>
    <w:rsid w:val="00CF4620"/>
    <w:rsid w:val="00CF4D69"/>
    <w:rsid w:val="00CF504F"/>
    <w:rsid w:val="00CF534B"/>
    <w:rsid w:val="00CF53F3"/>
    <w:rsid w:val="00CF5836"/>
    <w:rsid w:val="00CF59A9"/>
    <w:rsid w:val="00CF5FDE"/>
    <w:rsid w:val="00CF6125"/>
    <w:rsid w:val="00CF63DD"/>
    <w:rsid w:val="00CF6595"/>
    <w:rsid w:val="00CF65B9"/>
    <w:rsid w:val="00CF67A4"/>
    <w:rsid w:val="00CF6959"/>
    <w:rsid w:val="00CF69C5"/>
    <w:rsid w:val="00CF6E25"/>
    <w:rsid w:val="00CF746B"/>
    <w:rsid w:val="00CF77BF"/>
    <w:rsid w:val="00CF7B67"/>
    <w:rsid w:val="00CF7D73"/>
    <w:rsid w:val="00CF7F00"/>
    <w:rsid w:val="00D000D2"/>
    <w:rsid w:val="00D004D9"/>
    <w:rsid w:val="00D00A0D"/>
    <w:rsid w:val="00D01139"/>
    <w:rsid w:val="00D01679"/>
    <w:rsid w:val="00D01816"/>
    <w:rsid w:val="00D01967"/>
    <w:rsid w:val="00D02103"/>
    <w:rsid w:val="00D0254D"/>
    <w:rsid w:val="00D030A9"/>
    <w:rsid w:val="00D03248"/>
    <w:rsid w:val="00D034A8"/>
    <w:rsid w:val="00D0377F"/>
    <w:rsid w:val="00D03913"/>
    <w:rsid w:val="00D03A0D"/>
    <w:rsid w:val="00D03A75"/>
    <w:rsid w:val="00D03E94"/>
    <w:rsid w:val="00D0477A"/>
    <w:rsid w:val="00D04789"/>
    <w:rsid w:val="00D04857"/>
    <w:rsid w:val="00D0509B"/>
    <w:rsid w:val="00D05299"/>
    <w:rsid w:val="00D0586D"/>
    <w:rsid w:val="00D05917"/>
    <w:rsid w:val="00D059EC"/>
    <w:rsid w:val="00D05A73"/>
    <w:rsid w:val="00D05E12"/>
    <w:rsid w:val="00D05E2F"/>
    <w:rsid w:val="00D05F7C"/>
    <w:rsid w:val="00D062F1"/>
    <w:rsid w:val="00D0633A"/>
    <w:rsid w:val="00D066C3"/>
    <w:rsid w:val="00D06891"/>
    <w:rsid w:val="00D06C94"/>
    <w:rsid w:val="00D06EE1"/>
    <w:rsid w:val="00D07365"/>
    <w:rsid w:val="00D076AF"/>
    <w:rsid w:val="00D07AB5"/>
    <w:rsid w:val="00D07FB0"/>
    <w:rsid w:val="00D100AB"/>
    <w:rsid w:val="00D10391"/>
    <w:rsid w:val="00D103F6"/>
    <w:rsid w:val="00D107AB"/>
    <w:rsid w:val="00D10B67"/>
    <w:rsid w:val="00D10DF2"/>
    <w:rsid w:val="00D113E7"/>
    <w:rsid w:val="00D1153D"/>
    <w:rsid w:val="00D119EE"/>
    <w:rsid w:val="00D11A18"/>
    <w:rsid w:val="00D11BC2"/>
    <w:rsid w:val="00D11BFE"/>
    <w:rsid w:val="00D11F5A"/>
    <w:rsid w:val="00D1212E"/>
    <w:rsid w:val="00D12237"/>
    <w:rsid w:val="00D1226A"/>
    <w:rsid w:val="00D124F4"/>
    <w:rsid w:val="00D126D0"/>
    <w:rsid w:val="00D1270F"/>
    <w:rsid w:val="00D12762"/>
    <w:rsid w:val="00D129B7"/>
    <w:rsid w:val="00D13071"/>
    <w:rsid w:val="00D1322B"/>
    <w:rsid w:val="00D132B1"/>
    <w:rsid w:val="00D134F6"/>
    <w:rsid w:val="00D139F0"/>
    <w:rsid w:val="00D13EE2"/>
    <w:rsid w:val="00D13FC2"/>
    <w:rsid w:val="00D14029"/>
    <w:rsid w:val="00D141DD"/>
    <w:rsid w:val="00D142DA"/>
    <w:rsid w:val="00D1499B"/>
    <w:rsid w:val="00D14AE6"/>
    <w:rsid w:val="00D14C34"/>
    <w:rsid w:val="00D14C4B"/>
    <w:rsid w:val="00D1535C"/>
    <w:rsid w:val="00D1540E"/>
    <w:rsid w:val="00D156A5"/>
    <w:rsid w:val="00D156DB"/>
    <w:rsid w:val="00D157CC"/>
    <w:rsid w:val="00D15958"/>
    <w:rsid w:val="00D159A5"/>
    <w:rsid w:val="00D15B22"/>
    <w:rsid w:val="00D15EF5"/>
    <w:rsid w:val="00D16321"/>
    <w:rsid w:val="00D16526"/>
    <w:rsid w:val="00D16B08"/>
    <w:rsid w:val="00D16C8C"/>
    <w:rsid w:val="00D173D0"/>
    <w:rsid w:val="00D1797A"/>
    <w:rsid w:val="00D17CAE"/>
    <w:rsid w:val="00D17E30"/>
    <w:rsid w:val="00D200D5"/>
    <w:rsid w:val="00D205FA"/>
    <w:rsid w:val="00D2082A"/>
    <w:rsid w:val="00D20AC1"/>
    <w:rsid w:val="00D20AE3"/>
    <w:rsid w:val="00D20D62"/>
    <w:rsid w:val="00D21232"/>
    <w:rsid w:val="00D212FF"/>
    <w:rsid w:val="00D217B2"/>
    <w:rsid w:val="00D217C9"/>
    <w:rsid w:val="00D218C0"/>
    <w:rsid w:val="00D21956"/>
    <w:rsid w:val="00D21989"/>
    <w:rsid w:val="00D21CA2"/>
    <w:rsid w:val="00D21D17"/>
    <w:rsid w:val="00D21FAB"/>
    <w:rsid w:val="00D228BF"/>
    <w:rsid w:val="00D22E7A"/>
    <w:rsid w:val="00D22F9B"/>
    <w:rsid w:val="00D23365"/>
    <w:rsid w:val="00D2338E"/>
    <w:rsid w:val="00D236A6"/>
    <w:rsid w:val="00D23941"/>
    <w:rsid w:val="00D23B04"/>
    <w:rsid w:val="00D242FF"/>
    <w:rsid w:val="00D250B7"/>
    <w:rsid w:val="00D25185"/>
    <w:rsid w:val="00D2577D"/>
    <w:rsid w:val="00D25FDF"/>
    <w:rsid w:val="00D260CD"/>
    <w:rsid w:val="00D26312"/>
    <w:rsid w:val="00D26419"/>
    <w:rsid w:val="00D2685E"/>
    <w:rsid w:val="00D269D0"/>
    <w:rsid w:val="00D26D92"/>
    <w:rsid w:val="00D270F1"/>
    <w:rsid w:val="00D273DE"/>
    <w:rsid w:val="00D275AA"/>
    <w:rsid w:val="00D27662"/>
    <w:rsid w:val="00D276AC"/>
    <w:rsid w:val="00D27759"/>
    <w:rsid w:val="00D27C85"/>
    <w:rsid w:val="00D27D0F"/>
    <w:rsid w:val="00D3027A"/>
    <w:rsid w:val="00D30833"/>
    <w:rsid w:val="00D3099B"/>
    <w:rsid w:val="00D30A5F"/>
    <w:rsid w:val="00D30C15"/>
    <w:rsid w:val="00D31226"/>
    <w:rsid w:val="00D31345"/>
    <w:rsid w:val="00D313E1"/>
    <w:rsid w:val="00D3159E"/>
    <w:rsid w:val="00D31E09"/>
    <w:rsid w:val="00D31FEA"/>
    <w:rsid w:val="00D3215B"/>
    <w:rsid w:val="00D32233"/>
    <w:rsid w:val="00D3265C"/>
    <w:rsid w:val="00D32F25"/>
    <w:rsid w:val="00D3303B"/>
    <w:rsid w:val="00D33379"/>
    <w:rsid w:val="00D33802"/>
    <w:rsid w:val="00D342C8"/>
    <w:rsid w:val="00D343C6"/>
    <w:rsid w:val="00D34525"/>
    <w:rsid w:val="00D34B7F"/>
    <w:rsid w:val="00D3536D"/>
    <w:rsid w:val="00D35745"/>
    <w:rsid w:val="00D357FF"/>
    <w:rsid w:val="00D35943"/>
    <w:rsid w:val="00D35BAA"/>
    <w:rsid w:val="00D36127"/>
    <w:rsid w:val="00D362D7"/>
    <w:rsid w:val="00D36338"/>
    <w:rsid w:val="00D36383"/>
    <w:rsid w:val="00D36DC5"/>
    <w:rsid w:val="00D3709D"/>
    <w:rsid w:val="00D371B0"/>
    <w:rsid w:val="00D37310"/>
    <w:rsid w:val="00D37B90"/>
    <w:rsid w:val="00D37F2B"/>
    <w:rsid w:val="00D400A9"/>
    <w:rsid w:val="00D400D0"/>
    <w:rsid w:val="00D40166"/>
    <w:rsid w:val="00D40862"/>
    <w:rsid w:val="00D40B73"/>
    <w:rsid w:val="00D40D32"/>
    <w:rsid w:val="00D4117F"/>
    <w:rsid w:val="00D4128F"/>
    <w:rsid w:val="00D41DE0"/>
    <w:rsid w:val="00D41EF4"/>
    <w:rsid w:val="00D42322"/>
    <w:rsid w:val="00D42BFA"/>
    <w:rsid w:val="00D42D39"/>
    <w:rsid w:val="00D43175"/>
    <w:rsid w:val="00D434AC"/>
    <w:rsid w:val="00D43670"/>
    <w:rsid w:val="00D44009"/>
    <w:rsid w:val="00D44292"/>
    <w:rsid w:val="00D44462"/>
    <w:rsid w:val="00D44587"/>
    <w:rsid w:val="00D44648"/>
    <w:rsid w:val="00D449CE"/>
    <w:rsid w:val="00D45101"/>
    <w:rsid w:val="00D453E9"/>
    <w:rsid w:val="00D45598"/>
    <w:rsid w:val="00D455EB"/>
    <w:rsid w:val="00D4573B"/>
    <w:rsid w:val="00D45C25"/>
    <w:rsid w:val="00D462BD"/>
    <w:rsid w:val="00D462CC"/>
    <w:rsid w:val="00D4632E"/>
    <w:rsid w:val="00D46AF9"/>
    <w:rsid w:val="00D471CC"/>
    <w:rsid w:val="00D4723F"/>
    <w:rsid w:val="00D47564"/>
    <w:rsid w:val="00D4799B"/>
    <w:rsid w:val="00D47CE3"/>
    <w:rsid w:val="00D47D25"/>
    <w:rsid w:val="00D5010A"/>
    <w:rsid w:val="00D50269"/>
    <w:rsid w:val="00D505B4"/>
    <w:rsid w:val="00D5098D"/>
    <w:rsid w:val="00D509AE"/>
    <w:rsid w:val="00D50E2D"/>
    <w:rsid w:val="00D51203"/>
    <w:rsid w:val="00D5124F"/>
    <w:rsid w:val="00D513BC"/>
    <w:rsid w:val="00D513C6"/>
    <w:rsid w:val="00D51643"/>
    <w:rsid w:val="00D51D44"/>
    <w:rsid w:val="00D5233E"/>
    <w:rsid w:val="00D523B5"/>
    <w:rsid w:val="00D5271B"/>
    <w:rsid w:val="00D52742"/>
    <w:rsid w:val="00D52C12"/>
    <w:rsid w:val="00D52F23"/>
    <w:rsid w:val="00D5313C"/>
    <w:rsid w:val="00D5324B"/>
    <w:rsid w:val="00D535E5"/>
    <w:rsid w:val="00D537AA"/>
    <w:rsid w:val="00D539A4"/>
    <w:rsid w:val="00D53EDB"/>
    <w:rsid w:val="00D54A10"/>
    <w:rsid w:val="00D54E14"/>
    <w:rsid w:val="00D54E76"/>
    <w:rsid w:val="00D5501D"/>
    <w:rsid w:val="00D550E6"/>
    <w:rsid w:val="00D551EA"/>
    <w:rsid w:val="00D5557B"/>
    <w:rsid w:val="00D5564B"/>
    <w:rsid w:val="00D55DAB"/>
    <w:rsid w:val="00D56292"/>
    <w:rsid w:val="00D5648A"/>
    <w:rsid w:val="00D56562"/>
    <w:rsid w:val="00D56625"/>
    <w:rsid w:val="00D566F4"/>
    <w:rsid w:val="00D5689B"/>
    <w:rsid w:val="00D569CA"/>
    <w:rsid w:val="00D56AC6"/>
    <w:rsid w:val="00D56B1D"/>
    <w:rsid w:val="00D56B2D"/>
    <w:rsid w:val="00D56B30"/>
    <w:rsid w:val="00D56DF4"/>
    <w:rsid w:val="00D573A2"/>
    <w:rsid w:val="00D57B09"/>
    <w:rsid w:val="00D57B64"/>
    <w:rsid w:val="00D57E90"/>
    <w:rsid w:val="00D60088"/>
    <w:rsid w:val="00D60342"/>
    <w:rsid w:val="00D6036D"/>
    <w:rsid w:val="00D60480"/>
    <w:rsid w:val="00D60486"/>
    <w:rsid w:val="00D6058F"/>
    <w:rsid w:val="00D60876"/>
    <w:rsid w:val="00D60C25"/>
    <w:rsid w:val="00D6105F"/>
    <w:rsid w:val="00D610DD"/>
    <w:rsid w:val="00D6117B"/>
    <w:rsid w:val="00D61649"/>
    <w:rsid w:val="00D61B1E"/>
    <w:rsid w:val="00D61D79"/>
    <w:rsid w:val="00D61EEB"/>
    <w:rsid w:val="00D61F94"/>
    <w:rsid w:val="00D62020"/>
    <w:rsid w:val="00D62143"/>
    <w:rsid w:val="00D62553"/>
    <w:rsid w:val="00D62BDD"/>
    <w:rsid w:val="00D6315D"/>
    <w:rsid w:val="00D6335B"/>
    <w:rsid w:val="00D63378"/>
    <w:rsid w:val="00D63479"/>
    <w:rsid w:val="00D63981"/>
    <w:rsid w:val="00D63D4D"/>
    <w:rsid w:val="00D63E7E"/>
    <w:rsid w:val="00D6456B"/>
    <w:rsid w:val="00D6474F"/>
    <w:rsid w:val="00D64B94"/>
    <w:rsid w:val="00D64C5C"/>
    <w:rsid w:val="00D64FE9"/>
    <w:rsid w:val="00D65150"/>
    <w:rsid w:val="00D6534E"/>
    <w:rsid w:val="00D65356"/>
    <w:rsid w:val="00D6555E"/>
    <w:rsid w:val="00D65603"/>
    <w:rsid w:val="00D658AE"/>
    <w:rsid w:val="00D658D6"/>
    <w:rsid w:val="00D65BE1"/>
    <w:rsid w:val="00D65D47"/>
    <w:rsid w:val="00D65E7B"/>
    <w:rsid w:val="00D65F1B"/>
    <w:rsid w:val="00D6627D"/>
    <w:rsid w:val="00D66558"/>
    <w:rsid w:val="00D6664A"/>
    <w:rsid w:val="00D66D5C"/>
    <w:rsid w:val="00D66E0E"/>
    <w:rsid w:val="00D671D5"/>
    <w:rsid w:val="00D67498"/>
    <w:rsid w:val="00D67A8A"/>
    <w:rsid w:val="00D67B35"/>
    <w:rsid w:val="00D67E87"/>
    <w:rsid w:val="00D70BBE"/>
    <w:rsid w:val="00D70E28"/>
    <w:rsid w:val="00D70EFF"/>
    <w:rsid w:val="00D717A6"/>
    <w:rsid w:val="00D71AC7"/>
    <w:rsid w:val="00D71C2F"/>
    <w:rsid w:val="00D71D55"/>
    <w:rsid w:val="00D7244E"/>
    <w:rsid w:val="00D7272B"/>
    <w:rsid w:val="00D72922"/>
    <w:rsid w:val="00D72BC8"/>
    <w:rsid w:val="00D72C83"/>
    <w:rsid w:val="00D72D30"/>
    <w:rsid w:val="00D7361F"/>
    <w:rsid w:val="00D737FD"/>
    <w:rsid w:val="00D73D91"/>
    <w:rsid w:val="00D73E41"/>
    <w:rsid w:val="00D73EBF"/>
    <w:rsid w:val="00D744C7"/>
    <w:rsid w:val="00D74550"/>
    <w:rsid w:val="00D74822"/>
    <w:rsid w:val="00D74AC4"/>
    <w:rsid w:val="00D74AE1"/>
    <w:rsid w:val="00D74FBA"/>
    <w:rsid w:val="00D750FB"/>
    <w:rsid w:val="00D75151"/>
    <w:rsid w:val="00D75155"/>
    <w:rsid w:val="00D75590"/>
    <w:rsid w:val="00D757AC"/>
    <w:rsid w:val="00D75947"/>
    <w:rsid w:val="00D75D3D"/>
    <w:rsid w:val="00D765BE"/>
    <w:rsid w:val="00D765F6"/>
    <w:rsid w:val="00D768EF"/>
    <w:rsid w:val="00D7692D"/>
    <w:rsid w:val="00D76A05"/>
    <w:rsid w:val="00D772E3"/>
    <w:rsid w:val="00D77839"/>
    <w:rsid w:val="00D77D79"/>
    <w:rsid w:val="00D77DD0"/>
    <w:rsid w:val="00D77F7F"/>
    <w:rsid w:val="00D80024"/>
    <w:rsid w:val="00D8092A"/>
    <w:rsid w:val="00D809E3"/>
    <w:rsid w:val="00D80A56"/>
    <w:rsid w:val="00D80B84"/>
    <w:rsid w:val="00D80E7F"/>
    <w:rsid w:val="00D80E9D"/>
    <w:rsid w:val="00D80ED7"/>
    <w:rsid w:val="00D80F62"/>
    <w:rsid w:val="00D81484"/>
    <w:rsid w:val="00D81823"/>
    <w:rsid w:val="00D81886"/>
    <w:rsid w:val="00D81AB1"/>
    <w:rsid w:val="00D81E0B"/>
    <w:rsid w:val="00D81F7E"/>
    <w:rsid w:val="00D81FB7"/>
    <w:rsid w:val="00D8201F"/>
    <w:rsid w:val="00D8202D"/>
    <w:rsid w:val="00D820BB"/>
    <w:rsid w:val="00D8218D"/>
    <w:rsid w:val="00D823CE"/>
    <w:rsid w:val="00D82627"/>
    <w:rsid w:val="00D8278C"/>
    <w:rsid w:val="00D82889"/>
    <w:rsid w:val="00D82FB6"/>
    <w:rsid w:val="00D8324C"/>
    <w:rsid w:val="00D832CF"/>
    <w:rsid w:val="00D833D2"/>
    <w:rsid w:val="00D839D8"/>
    <w:rsid w:val="00D83AE3"/>
    <w:rsid w:val="00D83FDD"/>
    <w:rsid w:val="00D84373"/>
    <w:rsid w:val="00D84977"/>
    <w:rsid w:val="00D84A26"/>
    <w:rsid w:val="00D84B66"/>
    <w:rsid w:val="00D84F93"/>
    <w:rsid w:val="00D85023"/>
    <w:rsid w:val="00D851E2"/>
    <w:rsid w:val="00D8584A"/>
    <w:rsid w:val="00D85CB8"/>
    <w:rsid w:val="00D85CD8"/>
    <w:rsid w:val="00D8613D"/>
    <w:rsid w:val="00D8662D"/>
    <w:rsid w:val="00D86E6A"/>
    <w:rsid w:val="00D86E6D"/>
    <w:rsid w:val="00D8720A"/>
    <w:rsid w:val="00D87384"/>
    <w:rsid w:val="00D873C3"/>
    <w:rsid w:val="00D87E7E"/>
    <w:rsid w:val="00D9060A"/>
    <w:rsid w:val="00D9062E"/>
    <w:rsid w:val="00D908A8"/>
    <w:rsid w:val="00D90902"/>
    <w:rsid w:val="00D90931"/>
    <w:rsid w:val="00D90E4E"/>
    <w:rsid w:val="00D91130"/>
    <w:rsid w:val="00D912B1"/>
    <w:rsid w:val="00D9152D"/>
    <w:rsid w:val="00D9169D"/>
    <w:rsid w:val="00D916AD"/>
    <w:rsid w:val="00D91DB5"/>
    <w:rsid w:val="00D91DE5"/>
    <w:rsid w:val="00D91F24"/>
    <w:rsid w:val="00D91FF3"/>
    <w:rsid w:val="00D923A5"/>
    <w:rsid w:val="00D929A8"/>
    <w:rsid w:val="00D92A82"/>
    <w:rsid w:val="00D92BA6"/>
    <w:rsid w:val="00D92D41"/>
    <w:rsid w:val="00D92E24"/>
    <w:rsid w:val="00D92F24"/>
    <w:rsid w:val="00D92FA4"/>
    <w:rsid w:val="00D93262"/>
    <w:rsid w:val="00D9329F"/>
    <w:rsid w:val="00D933A1"/>
    <w:rsid w:val="00D93592"/>
    <w:rsid w:val="00D937EB"/>
    <w:rsid w:val="00D93831"/>
    <w:rsid w:val="00D93A1B"/>
    <w:rsid w:val="00D93A6E"/>
    <w:rsid w:val="00D93DF0"/>
    <w:rsid w:val="00D93E9F"/>
    <w:rsid w:val="00D9400D"/>
    <w:rsid w:val="00D941C9"/>
    <w:rsid w:val="00D941EE"/>
    <w:rsid w:val="00D9422C"/>
    <w:rsid w:val="00D9453E"/>
    <w:rsid w:val="00D9453F"/>
    <w:rsid w:val="00D9497B"/>
    <w:rsid w:val="00D94C67"/>
    <w:rsid w:val="00D94F6A"/>
    <w:rsid w:val="00D95116"/>
    <w:rsid w:val="00D9540B"/>
    <w:rsid w:val="00D95730"/>
    <w:rsid w:val="00D95BAE"/>
    <w:rsid w:val="00D95FBC"/>
    <w:rsid w:val="00D968A2"/>
    <w:rsid w:val="00D969F9"/>
    <w:rsid w:val="00D978D2"/>
    <w:rsid w:val="00D97A62"/>
    <w:rsid w:val="00D97C16"/>
    <w:rsid w:val="00D97DF5"/>
    <w:rsid w:val="00DA0009"/>
    <w:rsid w:val="00DA02E0"/>
    <w:rsid w:val="00DA0EA4"/>
    <w:rsid w:val="00DA0EF4"/>
    <w:rsid w:val="00DA10BC"/>
    <w:rsid w:val="00DA15A4"/>
    <w:rsid w:val="00DA15AB"/>
    <w:rsid w:val="00DA16EF"/>
    <w:rsid w:val="00DA1741"/>
    <w:rsid w:val="00DA193B"/>
    <w:rsid w:val="00DA19A8"/>
    <w:rsid w:val="00DA1A32"/>
    <w:rsid w:val="00DA1C4C"/>
    <w:rsid w:val="00DA221C"/>
    <w:rsid w:val="00DA23B5"/>
    <w:rsid w:val="00DA2C61"/>
    <w:rsid w:val="00DA2E7E"/>
    <w:rsid w:val="00DA2EFE"/>
    <w:rsid w:val="00DA3137"/>
    <w:rsid w:val="00DA3208"/>
    <w:rsid w:val="00DA3409"/>
    <w:rsid w:val="00DA3629"/>
    <w:rsid w:val="00DA37BB"/>
    <w:rsid w:val="00DA38F2"/>
    <w:rsid w:val="00DA39A4"/>
    <w:rsid w:val="00DA3B27"/>
    <w:rsid w:val="00DA3C30"/>
    <w:rsid w:val="00DA3C5D"/>
    <w:rsid w:val="00DA3DE5"/>
    <w:rsid w:val="00DA3E45"/>
    <w:rsid w:val="00DA414E"/>
    <w:rsid w:val="00DA4309"/>
    <w:rsid w:val="00DA4319"/>
    <w:rsid w:val="00DA4678"/>
    <w:rsid w:val="00DA4A98"/>
    <w:rsid w:val="00DA507E"/>
    <w:rsid w:val="00DA532E"/>
    <w:rsid w:val="00DA5639"/>
    <w:rsid w:val="00DA565E"/>
    <w:rsid w:val="00DA5E7E"/>
    <w:rsid w:val="00DA6024"/>
    <w:rsid w:val="00DA60F9"/>
    <w:rsid w:val="00DA63A6"/>
    <w:rsid w:val="00DA64BF"/>
    <w:rsid w:val="00DA6D8D"/>
    <w:rsid w:val="00DA76D0"/>
    <w:rsid w:val="00DA779D"/>
    <w:rsid w:val="00DA780B"/>
    <w:rsid w:val="00DA7834"/>
    <w:rsid w:val="00DA7989"/>
    <w:rsid w:val="00DA7A67"/>
    <w:rsid w:val="00DB09E2"/>
    <w:rsid w:val="00DB0E2E"/>
    <w:rsid w:val="00DB14E1"/>
    <w:rsid w:val="00DB17DF"/>
    <w:rsid w:val="00DB19E8"/>
    <w:rsid w:val="00DB1E44"/>
    <w:rsid w:val="00DB2462"/>
    <w:rsid w:val="00DB265A"/>
    <w:rsid w:val="00DB2FB6"/>
    <w:rsid w:val="00DB2FC2"/>
    <w:rsid w:val="00DB313B"/>
    <w:rsid w:val="00DB3172"/>
    <w:rsid w:val="00DB328D"/>
    <w:rsid w:val="00DB360E"/>
    <w:rsid w:val="00DB3618"/>
    <w:rsid w:val="00DB38D8"/>
    <w:rsid w:val="00DB3907"/>
    <w:rsid w:val="00DB3C88"/>
    <w:rsid w:val="00DB4014"/>
    <w:rsid w:val="00DB416C"/>
    <w:rsid w:val="00DB4398"/>
    <w:rsid w:val="00DB462E"/>
    <w:rsid w:val="00DB4894"/>
    <w:rsid w:val="00DB4A04"/>
    <w:rsid w:val="00DB4A81"/>
    <w:rsid w:val="00DB4AD3"/>
    <w:rsid w:val="00DB4C24"/>
    <w:rsid w:val="00DB50B1"/>
    <w:rsid w:val="00DB5168"/>
    <w:rsid w:val="00DB51A2"/>
    <w:rsid w:val="00DB57D9"/>
    <w:rsid w:val="00DB582F"/>
    <w:rsid w:val="00DB5963"/>
    <w:rsid w:val="00DB59B5"/>
    <w:rsid w:val="00DB5CF5"/>
    <w:rsid w:val="00DB5D67"/>
    <w:rsid w:val="00DB5D71"/>
    <w:rsid w:val="00DB5FC0"/>
    <w:rsid w:val="00DB60A6"/>
    <w:rsid w:val="00DB620D"/>
    <w:rsid w:val="00DB6647"/>
    <w:rsid w:val="00DB66CE"/>
    <w:rsid w:val="00DB6C8A"/>
    <w:rsid w:val="00DB6F66"/>
    <w:rsid w:val="00DB741D"/>
    <w:rsid w:val="00DC0381"/>
    <w:rsid w:val="00DC038A"/>
    <w:rsid w:val="00DC06EA"/>
    <w:rsid w:val="00DC098A"/>
    <w:rsid w:val="00DC09BB"/>
    <w:rsid w:val="00DC0B96"/>
    <w:rsid w:val="00DC0BF9"/>
    <w:rsid w:val="00DC0C19"/>
    <w:rsid w:val="00DC0D6D"/>
    <w:rsid w:val="00DC1124"/>
    <w:rsid w:val="00DC14B7"/>
    <w:rsid w:val="00DC1E35"/>
    <w:rsid w:val="00DC1E9C"/>
    <w:rsid w:val="00DC2307"/>
    <w:rsid w:val="00DC2408"/>
    <w:rsid w:val="00DC2A72"/>
    <w:rsid w:val="00DC2AB7"/>
    <w:rsid w:val="00DC2EA0"/>
    <w:rsid w:val="00DC2EA1"/>
    <w:rsid w:val="00DC2FD9"/>
    <w:rsid w:val="00DC30DD"/>
    <w:rsid w:val="00DC3143"/>
    <w:rsid w:val="00DC31C2"/>
    <w:rsid w:val="00DC32D1"/>
    <w:rsid w:val="00DC346E"/>
    <w:rsid w:val="00DC37FA"/>
    <w:rsid w:val="00DC38FF"/>
    <w:rsid w:val="00DC393B"/>
    <w:rsid w:val="00DC3E85"/>
    <w:rsid w:val="00DC406B"/>
    <w:rsid w:val="00DC4572"/>
    <w:rsid w:val="00DC4632"/>
    <w:rsid w:val="00DC4B22"/>
    <w:rsid w:val="00DC4D9D"/>
    <w:rsid w:val="00DC4DDC"/>
    <w:rsid w:val="00DC535B"/>
    <w:rsid w:val="00DC565F"/>
    <w:rsid w:val="00DC5754"/>
    <w:rsid w:val="00DC5883"/>
    <w:rsid w:val="00DC5C22"/>
    <w:rsid w:val="00DC5D67"/>
    <w:rsid w:val="00DC6670"/>
    <w:rsid w:val="00DC6AC1"/>
    <w:rsid w:val="00DC6F23"/>
    <w:rsid w:val="00DC743A"/>
    <w:rsid w:val="00DC773D"/>
    <w:rsid w:val="00DC7A31"/>
    <w:rsid w:val="00DC7C5F"/>
    <w:rsid w:val="00DC7F12"/>
    <w:rsid w:val="00DD0068"/>
    <w:rsid w:val="00DD0195"/>
    <w:rsid w:val="00DD03D7"/>
    <w:rsid w:val="00DD0AAB"/>
    <w:rsid w:val="00DD0B6A"/>
    <w:rsid w:val="00DD0DE6"/>
    <w:rsid w:val="00DD118A"/>
    <w:rsid w:val="00DD1262"/>
    <w:rsid w:val="00DD159C"/>
    <w:rsid w:val="00DD1720"/>
    <w:rsid w:val="00DD17BD"/>
    <w:rsid w:val="00DD17D3"/>
    <w:rsid w:val="00DD24C2"/>
    <w:rsid w:val="00DD3096"/>
    <w:rsid w:val="00DD335A"/>
    <w:rsid w:val="00DD3477"/>
    <w:rsid w:val="00DD35A7"/>
    <w:rsid w:val="00DD362B"/>
    <w:rsid w:val="00DD3A13"/>
    <w:rsid w:val="00DD3A85"/>
    <w:rsid w:val="00DD3FC9"/>
    <w:rsid w:val="00DD425F"/>
    <w:rsid w:val="00DD48D9"/>
    <w:rsid w:val="00DD48E5"/>
    <w:rsid w:val="00DD4AFC"/>
    <w:rsid w:val="00DD4DBA"/>
    <w:rsid w:val="00DD5061"/>
    <w:rsid w:val="00DD5541"/>
    <w:rsid w:val="00DD5696"/>
    <w:rsid w:val="00DD5DB4"/>
    <w:rsid w:val="00DD6184"/>
    <w:rsid w:val="00DD6443"/>
    <w:rsid w:val="00DD6581"/>
    <w:rsid w:val="00DD68D5"/>
    <w:rsid w:val="00DD69A9"/>
    <w:rsid w:val="00DD6F97"/>
    <w:rsid w:val="00DD72D6"/>
    <w:rsid w:val="00DD7504"/>
    <w:rsid w:val="00DD779D"/>
    <w:rsid w:val="00DD7D99"/>
    <w:rsid w:val="00DD7F58"/>
    <w:rsid w:val="00DE0028"/>
    <w:rsid w:val="00DE008C"/>
    <w:rsid w:val="00DE040A"/>
    <w:rsid w:val="00DE057C"/>
    <w:rsid w:val="00DE06AD"/>
    <w:rsid w:val="00DE0857"/>
    <w:rsid w:val="00DE0F22"/>
    <w:rsid w:val="00DE1093"/>
    <w:rsid w:val="00DE130C"/>
    <w:rsid w:val="00DE13D5"/>
    <w:rsid w:val="00DE15B2"/>
    <w:rsid w:val="00DE1903"/>
    <w:rsid w:val="00DE1ACB"/>
    <w:rsid w:val="00DE1C4F"/>
    <w:rsid w:val="00DE1CF5"/>
    <w:rsid w:val="00DE22C2"/>
    <w:rsid w:val="00DE25C9"/>
    <w:rsid w:val="00DE2A5B"/>
    <w:rsid w:val="00DE2BEC"/>
    <w:rsid w:val="00DE2E00"/>
    <w:rsid w:val="00DE3006"/>
    <w:rsid w:val="00DE30E7"/>
    <w:rsid w:val="00DE3138"/>
    <w:rsid w:val="00DE394B"/>
    <w:rsid w:val="00DE3A03"/>
    <w:rsid w:val="00DE3B63"/>
    <w:rsid w:val="00DE3C55"/>
    <w:rsid w:val="00DE3C6C"/>
    <w:rsid w:val="00DE426C"/>
    <w:rsid w:val="00DE456B"/>
    <w:rsid w:val="00DE45FD"/>
    <w:rsid w:val="00DE4654"/>
    <w:rsid w:val="00DE4868"/>
    <w:rsid w:val="00DE4CEC"/>
    <w:rsid w:val="00DE4E25"/>
    <w:rsid w:val="00DE5412"/>
    <w:rsid w:val="00DE54CE"/>
    <w:rsid w:val="00DE593B"/>
    <w:rsid w:val="00DE5A83"/>
    <w:rsid w:val="00DE639B"/>
    <w:rsid w:val="00DE673E"/>
    <w:rsid w:val="00DE699A"/>
    <w:rsid w:val="00DE6B1C"/>
    <w:rsid w:val="00DE6D06"/>
    <w:rsid w:val="00DE71DC"/>
    <w:rsid w:val="00DE72E0"/>
    <w:rsid w:val="00DE78D2"/>
    <w:rsid w:val="00DE7D7E"/>
    <w:rsid w:val="00DF01DE"/>
    <w:rsid w:val="00DF01EC"/>
    <w:rsid w:val="00DF0575"/>
    <w:rsid w:val="00DF05F8"/>
    <w:rsid w:val="00DF0975"/>
    <w:rsid w:val="00DF0B7D"/>
    <w:rsid w:val="00DF0C99"/>
    <w:rsid w:val="00DF0DF4"/>
    <w:rsid w:val="00DF0EF9"/>
    <w:rsid w:val="00DF0F9E"/>
    <w:rsid w:val="00DF118A"/>
    <w:rsid w:val="00DF1273"/>
    <w:rsid w:val="00DF1281"/>
    <w:rsid w:val="00DF199B"/>
    <w:rsid w:val="00DF1AB8"/>
    <w:rsid w:val="00DF1E2D"/>
    <w:rsid w:val="00DF201C"/>
    <w:rsid w:val="00DF225E"/>
    <w:rsid w:val="00DF22F6"/>
    <w:rsid w:val="00DF255E"/>
    <w:rsid w:val="00DF2AC2"/>
    <w:rsid w:val="00DF2EAB"/>
    <w:rsid w:val="00DF2F24"/>
    <w:rsid w:val="00DF3278"/>
    <w:rsid w:val="00DF330B"/>
    <w:rsid w:val="00DF332C"/>
    <w:rsid w:val="00DF38EA"/>
    <w:rsid w:val="00DF3B55"/>
    <w:rsid w:val="00DF3EE1"/>
    <w:rsid w:val="00DF42B2"/>
    <w:rsid w:val="00DF4681"/>
    <w:rsid w:val="00DF4C20"/>
    <w:rsid w:val="00DF4C7C"/>
    <w:rsid w:val="00DF4DCA"/>
    <w:rsid w:val="00DF5192"/>
    <w:rsid w:val="00DF5633"/>
    <w:rsid w:val="00DF5685"/>
    <w:rsid w:val="00DF57F5"/>
    <w:rsid w:val="00DF5DC5"/>
    <w:rsid w:val="00DF5DF2"/>
    <w:rsid w:val="00DF5E5C"/>
    <w:rsid w:val="00DF5EE3"/>
    <w:rsid w:val="00DF6058"/>
    <w:rsid w:val="00DF63ED"/>
    <w:rsid w:val="00DF6787"/>
    <w:rsid w:val="00DF695F"/>
    <w:rsid w:val="00DF6AA1"/>
    <w:rsid w:val="00DF6C03"/>
    <w:rsid w:val="00DF6D72"/>
    <w:rsid w:val="00DF76ED"/>
    <w:rsid w:val="00DF77DF"/>
    <w:rsid w:val="00DF77F4"/>
    <w:rsid w:val="00DF79C3"/>
    <w:rsid w:val="00DF7A9E"/>
    <w:rsid w:val="00DF7C4C"/>
    <w:rsid w:val="00DF7EB3"/>
    <w:rsid w:val="00DF7FA6"/>
    <w:rsid w:val="00E000AB"/>
    <w:rsid w:val="00E00108"/>
    <w:rsid w:val="00E00113"/>
    <w:rsid w:val="00E0011E"/>
    <w:rsid w:val="00E0026D"/>
    <w:rsid w:val="00E00ACA"/>
    <w:rsid w:val="00E00C92"/>
    <w:rsid w:val="00E0196C"/>
    <w:rsid w:val="00E01B92"/>
    <w:rsid w:val="00E01E37"/>
    <w:rsid w:val="00E01EDF"/>
    <w:rsid w:val="00E01F99"/>
    <w:rsid w:val="00E02014"/>
    <w:rsid w:val="00E02049"/>
    <w:rsid w:val="00E028DE"/>
    <w:rsid w:val="00E02DFC"/>
    <w:rsid w:val="00E02ED6"/>
    <w:rsid w:val="00E035A8"/>
    <w:rsid w:val="00E037E9"/>
    <w:rsid w:val="00E039EB"/>
    <w:rsid w:val="00E03CCB"/>
    <w:rsid w:val="00E03E6C"/>
    <w:rsid w:val="00E042FB"/>
    <w:rsid w:val="00E045EF"/>
    <w:rsid w:val="00E045FA"/>
    <w:rsid w:val="00E04AA5"/>
    <w:rsid w:val="00E04B03"/>
    <w:rsid w:val="00E04B8A"/>
    <w:rsid w:val="00E04C59"/>
    <w:rsid w:val="00E0522D"/>
    <w:rsid w:val="00E0527B"/>
    <w:rsid w:val="00E0537E"/>
    <w:rsid w:val="00E054F8"/>
    <w:rsid w:val="00E05520"/>
    <w:rsid w:val="00E0573F"/>
    <w:rsid w:val="00E059A0"/>
    <w:rsid w:val="00E05BE5"/>
    <w:rsid w:val="00E05D2D"/>
    <w:rsid w:val="00E05F25"/>
    <w:rsid w:val="00E0622E"/>
    <w:rsid w:val="00E06432"/>
    <w:rsid w:val="00E068F1"/>
    <w:rsid w:val="00E06A18"/>
    <w:rsid w:val="00E06A92"/>
    <w:rsid w:val="00E06BCD"/>
    <w:rsid w:val="00E06CB2"/>
    <w:rsid w:val="00E070DE"/>
    <w:rsid w:val="00E07444"/>
    <w:rsid w:val="00E075F2"/>
    <w:rsid w:val="00E07927"/>
    <w:rsid w:val="00E07B1E"/>
    <w:rsid w:val="00E07CB2"/>
    <w:rsid w:val="00E10636"/>
    <w:rsid w:val="00E10A17"/>
    <w:rsid w:val="00E10A19"/>
    <w:rsid w:val="00E10EEF"/>
    <w:rsid w:val="00E10F18"/>
    <w:rsid w:val="00E11232"/>
    <w:rsid w:val="00E113A2"/>
    <w:rsid w:val="00E11966"/>
    <w:rsid w:val="00E12206"/>
    <w:rsid w:val="00E128C9"/>
    <w:rsid w:val="00E1299F"/>
    <w:rsid w:val="00E12AEA"/>
    <w:rsid w:val="00E12E73"/>
    <w:rsid w:val="00E1300D"/>
    <w:rsid w:val="00E130B5"/>
    <w:rsid w:val="00E13333"/>
    <w:rsid w:val="00E13422"/>
    <w:rsid w:val="00E13CE9"/>
    <w:rsid w:val="00E14096"/>
    <w:rsid w:val="00E141BF"/>
    <w:rsid w:val="00E14A40"/>
    <w:rsid w:val="00E14ACF"/>
    <w:rsid w:val="00E14C20"/>
    <w:rsid w:val="00E1518A"/>
    <w:rsid w:val="00E15299"/>
    <w:rsid w:val="00E1538E"/>
    <w:rsid w:val="00E1543D"/>
    <w:rsid w:val="00E154A8"/>
    <w:rsid w:val="00E15623"/>
    <w:rsid w:val="00E159CE"/>
    <w:rsid w:val="00E15B1E"/>
    <w:rsid w:val="00E15E63"/>
    <w:rsid w:val="00E15EA2"/>
    <w:rsid w:val="00E15F6F"/>
    <w:rsid w:val="00E161CB"/>
    <w:rsid w:val="00E165F7"/>
    <w:rsid w:val="00E1679F"/>
    <w:rsid w:val="00E1682A"/>
    <w:rsid w:val="00E1689F"/>
    <w:rsid w:val="00E16B93"/>
    <w:rsid w:val="00E16CAC"/>
    <w:rsid w:val="00E16DDE"/>
    <w:rsid w:val="00E1736C"/>
    <w:rsid w:val="00E17789"/>
    <w:rsid w:val="00E17803"/>
    <w:rsid w:val="00E17D20"/>
    <w:rsid w:val="00E17F87"/>
    <w:rsid w:val="00E2017B"/>
    <w:rsid w:val="00E201A1"/>
    <w:rsid w:val="00E201F2"/>
    <w:rsid w:val="00E20243"/>
    <w:rsid w:val="00E20534"/>
    <w:rsid w:val="00E20568"/>
    <w:rsid w:val="00E20B52"/>
    <w:rsid w:val="00E20EDD"/>
    <w:rsid w:val="00E20FFB"/>
    <w:rsid w:val="00E2188B"/>
    <w:rsid w:val="00E21F7B"/>
    <w:rsid w:val="00E221A3"/>
    <w:rsid w:val="00E22938"/>
    <w:rsid w:val="00E22EDA"/>
    <w:rsid w:val="00E22F0D"/>
    <w:rsid w:val="00E2337E"/>
    <w:rsid w:val="00E23AD6"/>
    <w:rsid w:val="00E246DB"/>
    <w:rsid w:val="00E24853"/>
    <w:rsid w:val="00E249EA"/>
    <w:rsid w:val="00E24B92"/>
    <w:rsid w:val="00E24F2A"/>
    <w:rsid w:val="00E250DB"/>
    <w:rsid w:val="00E2521F"/>
    <w:rsid w:val="00E25241"/>
    <w:rsid w:val="00E255A5"/>
    <w:rsid w:val="00E26164"/>
    <w:rsid w:val="00E26676"/>
    <w:rsid w:val="00E26B26"/>
    <w:rsid w:val="00E27460"/>
    <w:rsid w:val="00E2797A"/>
    <w:rsid w:val="00E300F3"/>
    <w:rsid w:val="00E30244"/>
    <w:rsid w:val="00E30460"/>
    <w:rsid w:val="00E30AC3"/>
    <w:rsid w:val="00E30B65"/>
    <w:rsid w:val="00E30B8C"/>
    <w:rsid w:val="00E31E1A"/>
    <w:rsid w:val="00E31E70"/>
    <w:rsid w:val="00E31F40"/>
    <w:rsid w:val="00E32F11"/>
    <w:rsid w:val="00E33200"/>
    <w:rsid w:val="00E33611"/>
    <w:rsid w:val="00E33CB9"/>
    <w:rsid w:val="00E33E31"/>
    <w:rsid w:val="00E33EE9"/>
    <w:rsid w:val="00E343BD"/>
    <w:rsid w:val="00E34779"/>
    <w:rsid w:val="00E35A26"/>
    <w:rsid w:val="00E35CA8"/>
    <w:rsid w:val="00E35E7F"/>
    <w:rsid w:val="00E36822"/>
    <w:rsid w:val="00E36B2F"/>
    <w:rsid w:val="00E37192"/>
    <w:rsid w:val="00E3741F"/>
    <w:rsid w:val="00E37527"/>
    <w:rsid w:val="00E375B2"/>
    <w:rsid w:val="00E377D8"/>
    <w:rsid w:val="00E37936"/>
    <w:rsid w:val="00E40524"/>
    <w:rsid w:val="00E40564"/>
    <w:rsid w:val="00E408AD"/>
    <w:rsid w:val="00E408DB"/>
    <w:rsid w:val="00E40900"/>
    <w:rsid w:val="00E40DF9"/>
    <w:rsid w:val="00E4140C"/>
    <w:rsid w:val="00E41749"/>
    <w:rsid w:val="00E419C9"/>
    <w:rsid w:val="00E41EBA"/>
    <w:rsid w:val="00E42218"/>
    <w:rsid w:val="00E423DD"/>
    <w:rsid w:val="00E4252A"/>
    <w:rsid w:val="00E42D4B"/>
    <w:rsid w:val="00E43015"/>
    <w:rsid w:val="00E4302F"/>
    <w:rsid w:val="00E430AF"/>
    <w:rsid w:val="00E4357B"/>
    <w:rsid w:val="00E43707"/>
    <w:rsid w:val="00E43A5F"/>
    <w:rsid w:val="00E43DF1"/>
    <w:rsid w:val="00E43FC1"/>
    <w:rsid w:val="00E44342"/>
    <w:rsid w:val="00E4441F"/>
    <w:rsid w:val="00E44674"/>
    <w:rsid w:val="00E44AA2"/>
    <w:rsid w:val="00E44D31"/>
    <w:rsid w:val="00E44EE4"/>
    <w:rsid w:val="00E45117"/>
    <w:rsid w:val="00E4542B"/>
    <w:rsid w:val="00E4547D"/>
    <w:rsid w:val="00E4562F"/>
    <w:rsid w:val="00E456C8"/>
    <w:rsid w:val="00E456EE"/>
    <w:rsid w:val="00E45A7D"/>
    <w:rsid w:val="00E46407"/>
    <w:rsid w:val="00E466B0"/>
    <w:rsid w:val="00E46759"/>
    <w:rsid w:val="00E4694B"/>
    <w:rsid w:val="00E470A5"/>
    <w:rsid w:val="00E47B78"/>
    <w:rsid w:val="00E47CB5"/>
    <w:rsid w:val="00E47EBD"/>
    <w:rsid w:val="00E47F5D"/>
    <w:rsid w:val="00E5003D"/>
    <w:rsid w:val="00E50180"/>
    <w:rsid w:val="00E504B5"/>
    <w:rsid w:val="00E50C3D"/>
    <w:rsid w:val="00E50C8F"/>
    <w:rsid w:val="00E50CF3"/>
    <w:rsid w:val="00E50F56"/>
    <w:rsid w:val="00E50F5C"/>
    <w:rsid w:val="00E50FD4"/>
    <w:rsid w:val="00E5123F"/>
    <w:rsid w:val="00E514E6"/>
    <w:rsid w:val="00E517C8"/>
    <w:rsid w:val="00E51893"/>
    <w:rsid w:val="00E518EB"/>
    <w:rsid w:val="00E5194D"/>
    <w:rsid w:val="00E51D21"/>
    <w:rsid w:val="00E52111"/>
    <w:rsid w:val="00E52126"/>
    <w:rsid w:val="00E5263D"/>
    <w:rsid w:val="00E52C47"/>
    <w:rsid w:val="00E52E27"/>
    <w:rsid w:val="00E534F9"/>
    <w:rsid w:val="00E538FF"/>
    <w:rsid w:val="00E53ADC"/>
    <w:rsid w:val="00E53C5E"/>
    <w:rsid w:val="00E53CAE"/>
    <w:rsid w:val="00E54031"/>
    <w:rsid w:val="00E5448C"/>
    <w:rsid w:val="00E5470D"/>
    <w:rsid w:val="00E54AF4"/>
    <w:rsid w:val="00E54E71"/>
    <w:rsid w:val="00E54F57"/>
    <w:rsid w:val="00E5525E"/>
    <w:rsid w:val="00E5545F"/>
    <w:rsid w:val="00E5554C"/>
    <w:rsid w:val="00E556AF"/>
    <w:rsid w:val="00E558A1"/>
    <w:rsid w:val="00E55A0E"/>
    <w:rsid w:val="00E55E0C"/>
    <w:rsid w:val="00E565CE"/>
    <w:rsid w:val="00E56A11"/>
    <w:rsid w:val="00E56FFF"/>
    <w:rsid w:val="00E57DC8"/>
    <w:rsid w:val="00E57F58"/>
    <w:rsid w:val="00E57F7A"/>
    <w:rsid w:val="00E60112"/>
    <w:rsid w:val="00E602B8"/>
    <w:rsid w:val="00E6051A"/>
    <w:rsid w:val="00E60645"/>
    <w:rsid w:val="00E606AE"/>
    <w:rsid w:val="00E60952"/>
    <w:rsid w:val="00E60B7A"/>
    <w:rsid w:val="00E61200"/>
    <w:rsid w:val="00E614EE"/>
    <w:rsid w:val="00E61580"/>
    <w:rsid w:val="00E61904"/>
    <w:rsid w:val="00E61A5E"/>
    <w:rsid w:val="00E61ED4"/>
    <w:rsid w:val="00E6252A"/>
    <w:rsid w:val="00E62723"/>
    <w:rsid w:val="00E62C9C"/>
    <w:rsid w:val="00E62EA7"/>
    <w:rsid w:val="00E62EB9"/>
    <w:rsid w:val="00E62EBC"/>
    <w:rsid w:val="00E62EEA"/>
    <w:rsid w:val="00E636C7"/>
    <w:rsid w:val="00E63933"/>
    <w:rsid w:val="00E63A01"/>
    <w:rsid w:val="00E64479"/>
    <w:rsid w:val="00E645D0"/>
    <w:rsid w:val="00E647E9"/>
    <w:rsid w:val="00E64924"/>
    <w:rsid w:val="00E64B30"/>
    <w:rsid w:val="00E651A1"/>
    <w:rsid w:val="00E65350"/>
    <w:rsid w:val="00E6567F"/>
    <w:rsid w:val="00E65BCF"/>
    <w:rsid w:val="00E6625B"/>
    <w:rsid w:val="00E664EB"/>
    <w:rsid w:val="00E665BE"/>
    <w:rsid w:val="00E665EF"/>
    <w:rsid w:val="00E66730"/>
    <w:rsid w:val="00E66A10"/>
    <w:rsid w:val="00E66B46"/>
    <w:rsid w:val="00E66D41"/>
    <w:rsid w:val="00E66E67"/>
    <w:rsid w:val="00E66EB4"/>
    <w:rsid w:val="00E67205"/>
    <w:rsid w:val="00E67585"/>
    <w:rsid w:val="00E678DE"/>
    <w:rsid w:val="00E67C60"/>
    <w:rsid w:val="00E67D49"/>
    <w:rsid w:val="00E67D6C"/>
    <w:rsid w:val="00E67E16"/>
    <w:rsid w:val="00E67ED3"/>
    <w:rsid w:val="00E701C2"/>
    <w:rsid w:val="00E70672"/>
    <w:rsid w:val="00E7086A"/>
    <w:rsid w:val="00E70ACC"/>
    <w:rsid w:val="00E70D6C"/>
    <w:rsid w:val="00E7126F"/>
    <w:rsid w:val="00E7131E"/>
    <w:rsid w:val="00E718B1"/>
    <w:rsid w:val="00E71981"/>
    <w:rsid w:val="00E71A30"/>
    <w:rsid w:val="00E721B3"/>
    <w:rsid w:val="00E72289"/>
    <w:rsid w:val="00E7256F"/>
    <w:rsid w:val="00E72C3C"/>
    <w:rsid w:val="00E732ED"/>
    <w:rsid w:val="00E73B3E"/>
    <w:rsid w:val="00E73C6F"/>
    <w:rsid w:val="00E73CD2"/>
    <w:rsid w:val="00E73D6C"/>
    <w:rsid w:val="00E73E58"/>
    <w:rsid w:val="00E742B9"/>
    <w:rsid w:val="00E748BA"/>
    <w:rsid w:val="00E749BE"/>
    <w:rsid w:val="00E74A7C"/>
    <w:rsid w:val="00E74F73"/>
    <w:rsid w:val="00E7535E"/>
    <w:rsid w:val="00E75813"/>
    <w:rsid w:val="00E759A4"/>
    <w:rsid w:val="00E75BAA"/>
    <w:rsid w:val="00E75EBB"/>
    <w:rsid w:val="00E75FC5"/>
    <w:rsid w:val="00E7685E"/>
    <w:rsid w:val="00E770B1"/>
    <w:rsid w:val="00E778B0"/>
    <w:rsid w:val="00E77957"/>
    <w:rsid w:val="00E77B09"/>
    <w:rsid w:val="00E80049"/>
    <w:rsid w:val="00E80158"/>
    <w:rsid w:val="00E8023E"/>
    <w:rsid w:val="00E80295"/>
    <w:rsid w:val="00E807E1"/>
    <w:rsid w:val="00E809C5"/>
    <w:rsid w:val="00E80CF6"/>
    <w:rsid w:val="00E81183"/>
    <w:rsid w:val="00E81282"/>
    <w:rsid w:val="00E8154A"/>
    <w:rsid w:val="00E81602"/>
    <w:rsid w:val="00E8181F"/>
    <w:rsid w:val="00E81BE4"/>
    <w:rsid w:val="00E81CCA"/>
    <w:rsid w:val="00E82268"/>
    <w:rsid w:val="00E825D7"/>
    <w:rsid w:val="00E82948"/>
    <w:rsid w:val="00E82B02"/>
    <w:rsid w:val="00E82E13"/>
    <w:rsid w:val="00E82EF9"/>
    <w:rsid w:val="00E82FA1"/>
    <w:rsid w:val="00E83311"/>
    <w:rsid w:val="00E833D7"/>
    <w:rsid w:val="00E8344A"/>
    <w:rsid w:val="00E8364B"/>
    <w:rsid w:val="00E83905"/>
    <w:rsid w:val="00E83A27"/>
    <w:rsid w:val="00E83C5F"/>
    <w:rsid w:val="00E83CA7"/>
    <w:rsid w:val="00E840BD"/>
    <w:rsid w:val="00E84197"/>
    <w:rsid w:val="00E843C6"/>
    <w:rsid w:val="00E84716"/>
    <w:rsid w:val="00E848F3"/>
    <w:rsid w:val="00E84BF5"/>
    <w:rsid w:val="00E84E71"/>
    <w:rsid w:val="00E851AB"/>
    <w:rsid w:val="00E853FB"/>
    <w:rsid w:val="00E854FB"/>
    <w:rsid w:val="00E8565B"/>
    <w:rsid w:val="00E8582D"/>
    <w:rsid w:val="00E859F0"/>
    <w:rsid w:val="00E85C03"/>
    <w:rsid w:val="00E85D98"/>
    <w:rsid w:val="00E86285"/>
    <w:rsid w:val="00E864D6"/>
    <w:rsid w:val="00E86592"/>
    <w:rsid w:val="00E866EA"/>
    <w:rsid w:val="00E869A7"/>
    <w:rsid w:val="00E86AB0"/>
    <w:rsid w:val="00E86AE1"/>
    <w:rsid w:val="00E87F12"/>
    <w:rsid w:val="00E87FB8"/>
    <w:rsid w:val="00E903EA"/>
    <w:rsid w:val="00E909C5"/>
    <w:rsid w:val="00E90A7C"/>
    <w:rsid w:val="00E90CBC"/>
    <w:rsid w:val="00E90E70"/>
    <w:rsid w:val="00E911A2"/>
    <w:rsid w:val="00E91255"/>
    <w:rsid w:val="00E912E6"/>
    <w:rsid w:val="00E916B8"/>
    <w:rsid w:val="00E917B7"/>
    <w:rsid w:val="00E91918"/>
    <w:rsid w:val="00E91AAA"/>
    <w:rsid w:val="00E91F1A"/>
    <w:rsid w:val="00E928D1"/>
    <w:rsid w:val="00E92AD0"/>
    <w:rsid w:val="00E92E48"/>
    <w:rsid w:val="00E92EB0"/>
    <w:rsid w:val="00E92FE3"/>
    <w:rsid w:val="00E93381"/>
    <w:rsid w:val="00E939DB"/>
    <w:rsid w:val="00E93A72"/>
    <w:rsid w:val="00E93AC4"/>
    <w:rsid w:val="00E93CBA"/>
    <w:rsid w:val="00E9455A"/>
    <w:rsid w:val="00E946E8"/>
    <w:rsid w:val="00E94D9B"/>
    <w:rsid w:val="00E94E5C"/>
    <w:rsid w:val="00E95093"/>
    <w:rsid w:val="00E95174"/>
    <w:rsid w:val="00E9535F"/>
    <w:rsid w:val="00E95D64"/>
    <w:rsid w:val="00E96149"/>
    <w:rsid w:val="00E96499"/>
    <w:rsid w:val="00E96514"/>
    <w:rsid w:val="00E968D3"/>
    <w:rsid w:val="00E96A09"/>
    <w:rsid w:val="00E96AAB"/>
    <w:rsid w:val="00E96B1C"/>
    <w:rsid w:val="00E9748C"/>
    <w:rsid w:val="00E974A7"/>
    <w:rsid w:val="00E974EB"/>
    <w:rsid w:val="00E975D6"/>
    <w:rsid w:val="00E97827"/>
    <w:rsid w:val="00E978BC"/>
    <w:rsid w:val="00E97ACD"/>
    <w:rsid w:val="00EA0037"/>
    <w:rsid w:val="00EA01A6"/>
    <w:rsid w:val="00EA0244"/>
    <w:rsid w:val="00EA0269"/>
    <w:rsid w:val="00EA06F1"/>
    <w:rsid w:val="00EA08A8"/>
    <w:rsid w:val="00EA0D91"/>
    <w:rsid w:val="00EA0E26"/>
    <w:rsid w:val="00EA151E"/>
    <w:rsid w:val="00EA1781"/>
    <w:rsid w:val="00EA1861"/>
    <w:rsid w:val="00EA19C2"/>
    <w:rsid w:val="00EA1C14"/>
    <w:rsid w:val="00EA1DE9"/>
    <w:rsid w:val="00EA22B3"/>
    <w:rsid w:val="00EA25F7"/>
    <w:rsid w:val="00EA269C"/>
    <w:rsid w:val="00EA26AE"/>
    <w:rsid w:val="00EA2B14"/>
    <w:rsid w:val="00EA3004"/>
    <w:rsid w:val="00EA3183"/>
    <w:rsid w:val="00EA33C2"/>
    <w:rsid w:val="00EA356B"/>
    <w:rsid w:val="00EA36F2"/>
    <w:rsid w:val="00EA3C74"/>
    <w:rsid w:val="00EA3CCC"/>
    <w:rsid w:val="00EA3EFE"/>
    <w:rsid w:val="00EA418F"/>
    <w:rsid w:val="00EA47D6"/>
    <w:rsid w:val="00EA4849"/>
    <w:rsid w:val="00EA4A7A"/>
    <w:rsid w:val="00EA4AC3"/>
    <w:rsid w:val="00EA4B55"/>
    <w:rsid w:val="00EA5290"/>
    <w:rsid w:val="00EA544B"/>
    <w:rsid w:val="00EA6358"/>
    <w:rsid w:val="00EA6610"/>
    <w:rsid w:val="00EA6788"/>
    <w:rsid w:val="00EA6E0A"/>
    <w:rsid w:val="00EA6E0C"/>
    <w:rsid w:val="00EA769D"/>
    <w:rsid w:val="00EA7943"/>
    <w:rsid w:val="00EB0019"/>
    <w:rsid w:val="00EB0083"/>
    <w:rsid w:val="00EB019E"/>
    <w:rsid w:val="00EB05A9"/>
    <w:rsid w:val="00EB073A"/>
    <w:rsid w:val="00EB0C31"/>
    <w:rsid w:val="00EB0CA9"/>
    <w:rsid w:val="00EB0F30"/>
    <w:rsid w:val="00EB1276"/>
    <w:rsid w:val="00EB1517"/>
    <w:rsid w:val="00EB1617"/>
    <w:rsid w:val="00EB1B3C"/>
    <w:rsid w:val="00EB1BDC"/>
    <w:rsid w:val="00EB1E07"/>
    <w:rsid w:val="00EB2010"/>
    <w:rsid w:val="00EB21F4"/>
    <w:rsid w:val="00EB220A"/>
    <w:rsid w:val="00EB27F0"/>
    <w:rsid w:val="00EB2AEF"/>
    <w:rsid w:val="00EB2D5D"/>
    <w:rsid w:val="00EB3343"/>
    <w:rsid w:val="00EB33EC"/>
    <w:rsid w:val="00EB3778"/>
    <w:rsid w:val="00EB3B93"/>
    <w:rsid w:val="00EB3C09"/>
    <w:rsid w:val="00EB420B"/>
    <w:rsid w:val="00EB420F"/>
    <w:rsid w:val="00EB43BD"/>
    <w:rsid w:val="00EB4813"/>
    <w:rsid w:val="00EB5869"/>
    <w:rsid w:val="00EB5A93"/>
    <w:rsid w:val="00EB5A99"/>
    <w:rsid w:val="00EB5C05"/>
    <w:rsid w:val="00EB5E18"/>
    <w:rsid w:val="00EB5ED1"/>
    <w:rsid w:val="00EB5F31"/>
    <w:rsid w:val="00EB668F"/>
    <w:rsid w:val="00EB67B9"/>
    <w:rsid w:val="00EB6EEC"/>
    <w:rsid w:val="00EB75F0"/>
    <w:rsid w:val="00EB78C1"/>
    <w:rsid w:val="00EB793A"/>
    <w:rsid w:val="00EC005D"/>
    <w:rsid w:val="00EC0C2B"/>
    <w:rsid w:val="00EC0DC0"/>
    <w:rsid w:val="00EC11A9"/>
    <w:rsid w:val="00EC1440"/>
    <w:rsid w:val="00EC1777"/>
    <w:rsid w:val="00EC1A30"/>
    <w:rsid w:val="00EC1F3B"/>
    <w:rsid w:val="00EC1FE5"/>
    <w:rsid w:val="00EC2097"/>
    <w:rsid w:val="00EC21C8"/>
    <w:rsid w:val="00EC2383"/>
    <w:rsid w:val="00EC2B66"/>
    <w:rsid w:val="00EC2E55"/>
    <w:rsid w:val="00EC3082"/>
    <w:rsid w:val="00EC383E"/>
    <w:rsid w:val="00EC3DFE"/>
    <w:rsid w:val="00EC3E19"/>
    <w:rsid w:val="00EC44DF"/>
    <w:rsid w:val="00EC4871"/>
    <w:rsid w:val="00EC4B14"/>
    <w:rsid w:val="00EC4B63"/>
    <w:rsid w:val="00EC4FA2"/>
    <w:rsid w:val="00EC5024"/>
    <w:rsid w:val="00EC5282"/>
    <w:rsid w:val="00EC536B"/>
    <w:rsid w:val="00EC557B"/>
    <w:rsid w:val="00EC56A9"/>
    <w:rsid w:val="00EC5824"/>
    <w:rsid w:val="00EC5BCB"/>
    <w:rsid w:val="00EC6C89"/>
    <w:rsid w:val="00EC6FC1"/>
    <w:rsid w:val="00EC7302"/>
    <w:rsid w:val="00EC73C4"/>
    <w:rsid w:val="00EC77B4"/>
    <w:rsid w:val="00EC797C"/>
    <w:rsid w:val="00EC7A79"/>
    <w:rsid w:val="00EC7A9D"/>
    <w:rsid w:val="00EC7C59"/>
    <w:rsid w:val="00EC7F22"/>
    <w:rsid w:val="00ED028C"/>
    <w:rsid w:val="00ED038E"/>
    <w:rsid w:val="00ED056E"/>
    <w:rsid w:val="00ED05E4"/>
    <w:rsid w:val="00ED06BA"/>
    <w:rsid w:val="00ED092D"/>
    <w:rsid w:val="00ED0AEA"/>
    <w:rsid w:val="00ED0CC3"/>
    <w:rsid w:val="00ED10D5"/>
    <w:rsid w:val="00ED1138"/>
    <w:rsid w:val="00ED141A"/>
    <w:rsid w:val="00ED1452"/>
    <w:rsid w:val="00ED1870"/>
    <w:rsid w:val="00ED1C96"/>
    <w:rsid w:val="00ED2AA2"/>
    <w:rsid w:val="00ED2E25"/>
    <w:rsid w:val="00ED31B7"/>
    <w:rsid w:val="00ED325F"/>
    <w:rsid w:val="00ED33CC"/>
    <w:rsid w:val="00ED3400"/>
    <w:rsid w:val="00ED3571"/>
    <w:rsid w:val="00ED3671"/>
    <w:rsid w:val="00ED4142"/>
    <w:rsid w:val="00ED444D"/>
    <w:rsid w:val="00ED4659"/>
    <w:rsid w:val="00ED4FF3"/>
    <w:rsid w:val="00ED5520"/>
    <w:rsid w:val="00ED5592"/>
    <w:rsid w:val="00ED5854"/>
    <w:rsid w:val="00ED5874"/>
    <w:rsid w:val="00ED5C02"/>
    <w:rsid w:val="00ED5C56"/>
    <w:rsid w:val="00ED67BD"/>
    <w:rsid w:val="00ED6819"/>
    <w:rsid w:val="00ED6CB3"/>
    <w:rsid w:val="00ED7118"/>
    <w:rsid w:val="00ED7522"/>
    <w:rsid w:val="00EE054F"/>
    <w:rsid w:val="00EE076E"/>
    <w:rsid w:val="00EE07FF"/>
    <w:rsid w:val="00EE0950"/>
    <w:rsid w:val="00EE09EE"/>
    <w:rsid w:val="00EE131A"/>
    <w:rsid w:val="00EE1337"/>
    <w:rsid w:val="00EE1502"/>
    <w:rsid w:val="00EE1537"/>
    <w:rsid w:val="00EE17CC"/>
    <w:rsid w:val="00EE1A2E"/>
    <w:rsid w:val="00EE1BA4"/>
    <w:rsid w:val="00EE1FE9"/>
    <w:rsid w:val="00EE2064"/>
    <w:rsid w:val="00EE249C"/>
    <w:rsid w:val="00EE2647"/>
    <w:rsid w:val="00EE2AE5"/>
    <w:rsid w:val="00EE32F5"/>
    <w:rsid w:val="00EE3404"/>
    <w:rsid w:val="00EE3594"/>
    <w:rsid w:val="00EE3723"/>
    <w:rsid w:val="00EE3877"/>
    <w:rsid w:val="00EE38E7"/>
    <w:rsid w:val="00EE4570"/>
    <w:rsid w:val="00EE45B5"/>
    <w:rsid w:val="00EE4720"/>
    <w:rsid w:val="00EE4AA5"/>
    <w:rsid w:val="00EE4D62"/>
    <w:rsid w:val="00EE4E3A"/>
    <w:rsid w:val="00EE5452"/>
    <w:rsid w:val="00EE56F2"/>
    <w:rsid w:val="00EE583E"/>
    <w:rsid w:val="00EE5AE4"/>
    <w:rsid w:val="00EE5D6F"/>
    <w:rsid w:val="00EE5E1B"/>
    <w:rsid w:val="00EE641B"/>
    <w:rsid w:val="00EE6725"/>
    <w:rsid w:val="00EE6981"/>
    <w:rsid w:val="00EE6FE3"/>
    <w:rsid w:val="00EE720C"/>
    <w:rsid w:val="00EE7537"/>
    <w:rsid w:val="00EE7BAF"/>
    <w:rsid w:val="00EF028B"/>
    <w:rsid w:val="00EF09B7"/>
    <w:rsid w:val="00EF14FE"/>
    <w:rsid w:val="00EF155D"/>
    <w:rsid w:val="00EF1C03"/>
    <w:rsid w:val="00EF1C8F"/>
    <w:rsid w:val="00EF21C2"/>
    <w:rsid w:val="00EF24E2"/>
    <w:rsid w:val="00EF3269"/>
    <w:rsid w:val="00EF366C"/>
    <w:rsid w:val="00EF3970"/>
    <w:rsid w:val="00EF3D20"/>
    <w:rsid w:val="00EF3D28"/>
    <w:rsid w:val="00EF45E2"/>
    <w:rsid w:val="00EF4653"/>
    <w:rsid w:val="00EF469D"/>
    <w:rsid w:val="00EF497F"/>
    <w:rsid w:val="00EF4C9E"/>
    <w:rsid w:val="00EF4D13"/>
    <w:rsid w:val="00EF5209"/>
    <w:rsid w:val="00EF5C88"/>
    <w:rsid w:val="00EF5F75"/>
    <w:rsid w:val="00EF6114"/>
    <w:rsid w:val="00EF6349"/>
    <w:rsid w:val="00EF6680"/>
    <w:rsid w:val="00EF68C6"/>
    <w:rsid w:val="00EF6D71"/>
    <w:rsid w:val="00EF712B"/>
    <w:rsid w:val="00EF74BA"/>
    <w:rsid w:val="00EF74F9"/>
    <w:rsid w:val="00EF76D5"/>
    <w:rsid w:val="00EF7C60"/>
    <w:rsid w:val="00EF7CE9"/>
    <w:rsid w:val="00EF7E6F"/>
    <w:rsid w:val="00F000D3"/>
    <w:rsid w:val="00F003C4"/>
    <w:rsid w:val="00F00D0B"/>
    <w:rsid w:val="00F00F67"/>
    <w:rsid w:val="00F01294"/>
    <w:rsid w:val="00F01572"/>
    <w:rsid w:val="00F01808"/>
    <w:rsid w:val="00F01AFB"/>
    <w:rsid w:val="00F023E8"/>
    <w:rsid w:val="00F02502"/>
    <w:rsid w:val="00F0291B"/>
    <w:rsid w:val="00F02B15"/>
    <w:rsid w:val="00F02FAF"/>
    <w:rsid w:val="00F030D4"/>
    <w:rsid w:val="00F0312B"/>
    <w:rsid w:val="00F03131"/>
    <w:rsid w:val="00F03176"/>
    <w:rsid w:val="00F03822"/>
    <w:rsid w:val="00F03B3A"/>
    <w:rsid w:val="00F03B8C"/>
    <w:rsid w:val="00F03C61"/>
    <w:rsid w:val="00F03D7F"/>
    <w:rsid w:val="00F03E25"/>
    <w:rsid w:val="00F03E9F"/>
    <w:rsid w:val="00F044B5"/>
    <w:rsid w:val="00F046FE"/>
    <w:rsid w:val="00F04846"/>
    <w:rsid w:val="00F04D2A"/>
    <w:rsid w:val="00F04ECB"/>
    <w:rsid w:val="00F0515F"/>
    <w:rsid w:val="00F05228"/>
    <w:rsid w:val="00F05A46"/>
    <w:rsid w:val="00F05AC0"/>
    <w:rsid w:val="00F05C8D"/>
    <w:rsid w:val="00F05DC8"/>
    <w:rsid w:val="00F05ED9"/>
    <w:rsid w:val="00F05F05"/>
    <w:rsid w:val="00F05F8A"/>
    <w:rsid w:val="00F06339"/>
    <w:rsid w:val="00F0641A"/>
    <w:rsid w:val="00F065E0"/>
    <w:rsid w:val="00F066C6"/>
    <w:rsid w:val="00F068A6"/>
    <w:rsid w:val="00F06BB2"/>
    <w:rsid w:val="00F06C41"/>
    <w:rsid w:val="00F06F0F"/>
    <w:rsid w:val="00F07146"/>
    <w:rsid w:val="00F076FB"/>
    <w:rsid w:val="00F07720"/>
    <w:rsid w:val="00F077AB"/>
    <w:rsid w:val="00F07885"/>
    <w:rsid w:val="00F079C2"/>
    <w:rsid w:val="00F07A1D"/>
    <w:rsid w:val="00F07B6F"/>
    <w:rsid w:val="00F10053"/>
    <w:rsid w:val="00F10562"/>
    <w:rsid w:val="00F10688"/>
    <w:rsid w:val="00F107E0"/>
    <w:rsid w:val="00F10921"/>
    <w:rsid w:val="00F11367"/>
    <w:rsid w:val="00F1142E"/>
    <w:rsid w:val="00F117D2"/>
    <w:rsid w:val="00F11F5E"/>
    <w:rsid w:val="00F12036"/>
    <w:rsid w:val="00F1226D"/>
    <w:rsid w:val="00F12617"/>
    <w:rsid w:val="00F12BC6"/>
    <w:rsid w:val="00F12E37"/>
    <w:rsid w:val="00F12FCC"/>
    <w:rsid w:val="00F12FFD"/>
    <w:rsid w:val="00F13003"/>
    <w:rsid w:val="00F13084"/>
    <w:rsid w:val="00F1313D"/>
    <w:rsid w:val="00F1355C"/>
    <w:rsid w:val="00F136D4"/>
    <w:rsid w:val="00F138D8"/>
    <w:rsid w:val="00F13E89"/>
    <w:rsid w:val="00F14195"/>
    <w:rsid w:val="00F1436C"/>
    <w:rsid w:val="00F1468E"/>
    <w:rsid w:val="00F1513D"/>
    <w:rsid w:val="00F15511"/>
    <w:rsid w:val="00F1591A"/>
    <w:rsid w:val="00F1596A"/>
    <w:rsid w:val="00F15E60"/>
    <w:rsid w:val="00F15E75"/>
    <w:rsid w:val="00F16239"/>
    <w:rsid w:val="00F1630E"/>
    <w:rsid w:val="00F1689C"/>
    <w:rsid w:val="00F16AC7"/>
    <w:rsid w:val="00F16B94"/>
    <w:rsid w:val="00F16F65"/>
    <w:rsid w:val="00F17188"/>
    <w:rsid w:val="00F171CF"/>
    <w:rsid w:val="00F1720B"/>
    <w:rsid w:val="00F177E3"/>
    <w:rsid w:val="00F17948"/>
    <w:rsid w:val="00F17B76"/>
    <w:rsid w:val="00F17C5F"/>
    <w:rsid w:val="00F17D60"/>
    <w:rsid w:val="00F17E31"/>
    <w:rsid w:val="00F17E3B"/>
    <w:rsid w:val="00F17EA6"/>
    <w:rsid w:val="00F2038E"/>
    <w:rsid w:val="00F20959"/>
    <w:rsid w:val="00F20C2B"/>
    <w:rsid w:val="00F21135"/>
    <w:rsid w:val="00F21260"/>
    <w:rsid w:val="00F21454"/>
    <w:rsid w:val="00F214A7"/>
    <w:rsid w:val="00F21864"/>
    <w:rsid w:val="00F21A1D"/>
    <w:rsid w:val="00F21A74"/>
    <w:rsid w:val="00F21BC4"/>
    <w:rsid w:val="00F21D92"/>
    <w:rsid w:val="00F21EB8"/>
    <w:rsid w:val="00F22770"/>
    <w:rsid w:val="00F22A04"/>
    <w:rsid w:val="00F22ADC"/>
    <w:rsid w:val="00F22ECA"/>
    <w:rsid w:val="00F22EFF"/>
    <w:rsid w:val="00F22F1A"/>
    <w:rsid w:val="00F22F3D"/>
    <w:rsid w:val="00F23424"/>
    <w:rsid w:val="00F239EE"/>
    <w:rsid w:val="00F23E06"/>
    <w:rsid w:val="00F247E6"/>
    <w:rsid w:val="00F24935"/>
    <w:rsid w:val="00F24C1A"/>
    <w:rsid w:val="00F24C22"/>
    <w:rsid w:val="00F24E9F"/>
    <w:rsid w:val="00F25122"/>
    <w:rsid w:val="00F25526"/>
    <w:rsid w:val="00F25701"/>
    <w:rsid w:val="00F2584E"/>
    <w:rsid w:val="00F25A97"/>
    <w:rsid w:val="00F25BD3"/>
    <w:rsid w:val="00F25C4A"/>
    <w:rsid w:val="00F25D7C"/>
    <w:rsid w:val="00F25E63"/>
    <w:rsid w:val="00F26218"/>
    <w:rsid w:val="00F262E0"/>
    <w:rsid w:val="00F26450"/>
    <w:rsid w:val="00F265D0"/>
    <w:rsid w:val="00F26E15"/>
    <w:rsid w:val="00F26F6A"/>
    <w:rsid w:val="00F27014"/>
    <w:rsid w:val="00F27201"/>
    <w:rsid w:val="00F27241"/>
    <w:rsid w:val="00F27468"/>
    <w:rsid w:val="00F27995"/>
    <w:rsid w:val="00F27B56"/>
    <w:rsid w:val="00F27CE0"/>
    <w:rsid w:val="00F30035"/>
    <w:rsid w:val="00F302B9"/>
    <w:rsid w:val="00F30336"/>
    <w:rsid w:val="00F3078A"/>
    <w:rsid w:val="00F30B07"/>
    <w:rsid w:val="00F30BE2"/>
    <w:rsid w:val="00F30F69"/>
    <w:rsid w:val="00F31209"/>
    <w:rsid w:val="00F312E5"/>
    <w:rsid w:val="00F31521"/>
    <w:rsid w:val="00F3165C"/>
    <w:rsid w:val="00F31692"/>
    <w:rsid w:val="00F31B07"/>
    <w:rsid w:val="00F31BF7"/>
    <w:rsid w:val="00F31CFA"/>
    <w:rsid w:val="00F31D3E"/>
    <w:rsid w:val="00F326B6"/>
    <w:rsid w:val="00F32C8F"/>
    <w:rsid w:val="00F32C98"/>
    <w:rsid w:val="00F32E41"/>
    <w:rsid w:val="00F334DC"/>
    <w:rsid w:val="00F3391E"/>
    <w:rsid w:val="00F339B3"/>
    <w:rsid w:val="00F33B39"/>
    <w:rsid w:val="00F33D5B"/>
    <w:rsid w:val="00F33E2D"/>
    <w:rsid w:val="00F33F69"/>
    <w:rsid w:val="00F343BC"/>
    <w:rsid w:val="00F345D2"/>
    <w:rsid w:val="00F346B9"/>
    <w:rsid w:val="00F347EE"/>
    <w:rsid w:val="00F3480D"/>
    <w:rsid w:val="00F349CB"/>
    <w:rsid w:val="00F34A38"/>
    <w:rsid w:val="00F34CE4"/>
    <w:rsid w:val="00F34D79"/>
    <w:rsid w:val="00F354C9"/>
    <w:rsid w:val="00F35873"/>
    <w:rsid w:val="00F35946"/>
    <w:rsid w:val="00F35A7F"/>
    <w:rsid w:val="00F35AE1"/>
    <w:rsid w:val="00F36007"/>
    <w:rsid w:val="00F36177"/>
    <w:rsid w:val="00F364A3"/>
    <w:rsid w:val="00F368B6"/>
    <w:rsid w:val="00F36950"/>
    <w:rsid w:val="00F36A11"/>
    <w:rsid w:val="00F36C90"/>
    <w:rsid w:val="00F36D7D"/>
    <w:rsid w:val="00F36D83"/>
    <w:rsid w:val="00F36E35"/>
    <w:rsid w:val="00F36E7A"/>
    <w:rsid w:val="00F36EAA"/>
    <w:rsid w:val="00F3711C"/>
    <w:rsid w:val="00F372DA"/>
    <w:rsid w:val="00F37832"/>
    <w:rsid w:val="00F379E3"/>
    <w:rsid w:val="00F379F0"/>
    <w:rsid w:val="00F400BB"/>
    <w:rsid w:val="00F4013A"/>
    <w:rsid w:val="00F405EF"/>
    <w:rsid w:val="00F40694"/>
    <w:rsid w:val="00F40BD2"/>
    <w:rsid w:val="00F410A7"/>
    <w:rsid w:val="00F415EE"/>
    <w:rsid w:val="00F42210"/>
    <w:rsid w:val="00F4238B"/>
    <w:rsid w:val="00F42648"/>
    <w:rsid w:val="00F42BC0"/>
    <w:rsid w:val="00F42C01"/>
    <w:rsid w:val="00F42DD6"/>
    <w:rsid w:val="00F43070"/>
    <w:rsid w:val="00F43146"/>
    <w:rsid w:val="00F437E7"/>
    <w:rsid w:val="00F439A8"/>
    <w:rsid w:val="00F43C1B"/>
    <w:rsid w:val="00F43C27"/>
    <w:rsid w:val="00F4402C"/>
    <w:rsid w:val="00F44408"/>
    <w:rsid w:val="00F4448C"/>
    <w:rsid w:val="00F44568"/>
    <w:rsid w:val="00F447E6"/>
    <w:rsid w:val="00F44817"/>
    <w:rsid w:val="00F44D27"/>
    <w:rsid w:val="00F45218"/>
    <w:rsid w:val="00F45834"/>
    <w:rsid w:val="00F45889"/>
    <w:rsid w:val="00F45965"/>
    <w:rsid w:val="00F45CAB"/>
    <w:rsid w:val="00F46715"/>
    <w:rsid w:val="00F46B00"/>
    <w:rsid w:val="00F46CC0"/>
    <w:rsid w:val="00F46D77"/>
    <w:rsid w:val="00F46FF5"/>
    <w:rsid w:val="00F470D9"/>
    <w:rsid w:val="00F47714"/>
    <w:rsid w:val="00F4781F"/>
    <w:rsid w:val="00F47C81"/>
    <w:rsid w:val="00F47CAC"/>
    <w:rsid w:val="00F47DEC"/>
    <w:rsid w:val="00F47E15"/>
    <w:rsid w:val="00F47FD1"/>
    <w:rsid w:val="00F5097D"/>
    <w:rsid w:val="00F50A34"/>
    <w:rsid w:val="00F50F32"/>
    <w:rsid w:val="00F5110D"/>
    <w:rsid w:val="00F51233"/>
    <w:rsid w:val="00F5187D"/>
    <w:rsid w:val="00F51D37"/>
    <w:rsid w:val="00F51D8F"/>
    <w:rsid w:val="00F51F76"/>
    <w:rsid w:val="00F52586"/>
    <w:rsid w:val="00F529F7"/>
    <w:rsid w:val="00F52D68"/>
    <w:rsid w:val="00F52F40"/>
    <w:rsid w:val="00F5322C"/>
    <w:rsid w:val="00F5350F"/>
    <w:rsid w:val="00F5377A"/>
    <w:rsid w:val="00F53A5A"/>
    <w:rsid w:val="00F53C54"/>
    <w:rsid w:val="00F53CC0"/>
    <w:rsid w:val="00F53E22"/>
    <w:rsid w:val="00F543F1"/>
    <w:rsid w:val="00F54F64"/>
    <w:rsid w:val="00F550AE"/>
    <w:rsid w:val="00F5536D"/>
    <w:rsid w:val="00F553CD"/>
    <w:rsid w:val="00F55F6C"/>
    <w:rsid w:val="00F55FB6"/>
    <w:rsid w:val="00F56228"/>
    <w:rsid w:val="00F5634A"/>
    <w:rsid w:val="00F56373"/>
    <w:rsid w:val="00F563E4"/>
    <w:rsid w:val="00F56881"/>
    <w:rsid w:val="00F56B21"/>
    <w:rsid w:val="00F56C77"/>
    <w:rsid w:val="00F56FDC"/>
    <w:rsid w:val="00F5720C"/>
    <w:rsid w:val="00F57225"/>
    <w:rsid w:val="00F5761A"/>
    <w:rsid w:val="00F57724"/>
    <w:rsid w:val="00F577C7"/>
    <w:rsid w:val="00F57822"/>
    <w:rsid w:val="00F579CC"/>
    <w:rsid w:val="00F57F1D"/>
    <w:rsid w:val="00F601A3"/>
    <w:rsid w:val="00F60331"/>
    <w:rsid w:val="00F605D8"/>
    <w:rsid w:val="00F608BC"/>
    <w:rsid w:val="00F609D9"/>
    <w:rsid w:val="00F609DC"/>
    <w:rsid w:val="00F60BAD"/>
    <w:rsid w:val="00F61567"/>
    <w:rsid w:val="00F61BD3"/>
    <w:rsid w:val="00F61C9F"/>
    <w:rsid w:val="00F61D73"/>
    <w:rsid w:val="00F61E68"/>
    <w:rsid w:val="00F626E3"/>
    <w:rsid w:val="00F6273F"/>
    <w:rsid w:val="00F627EA"/>
    <w:rsid w:val="00F62B53"/>
    <w:rsid w:val="00F62CBF"/>
    <w:rsid w:val="00F632F7"/>
    <w:rsid w:val="00F63634"/>
    <w:rsid w:val="00F6379E"/>
    <w:rsid w:val="00F6385D"/>
    <w:rsid w:val="00F63877"/>
    <w:rsid w:val="00F642C8"/>
    <w:rsid w:val="00F64CD7"/>
    <w:rsid w:val="00F64FB2"/>
    <w:rsid w:val="00F65374"/>
    <w:rsid w:val="00F657F8"/>
    <w:rsid w:val="00F65E8D"/>
    <w:rsid w:val="00F660D7"/>
    <w:rsid w:val="00F661D7"/>
    <w:rsid w:val="00F66453"/>
    <w:rsid w:val="00F6680C"/>
    <w:rsid w:val="00F66838"/>
    <w:rsid w:val="00F66BDB"/>
    <w:rsid w:val="00F671F0"/>
    <w:rsid w:val="00F67830"/>
    <w:rsid w:val="00F6795C"/>
    <w:rsid w:val="00F67A91"/>
    <w:rsid w:val="00F67DC4"/>
    <w:rsid w:val="00F67E43"/>
    <w:rsid w:val="00F67F1F"/>
    <w:rsid w:val="00F67FB2"/>
    <w:rsid w:val="00F70057"/>
    <w:rsid w:val="00F7012E"/>
    <w:rsid w:val="00F703FD"/>
    <w:rsid w:val="00F70485"/>
    <w:rsid w:val="00F70618"/>
    <w:rsid w:val="00F7064F"/>
    <w:rsid w:val="00F70D7E"/>
    <w:rsid w:val="00F710F1"/>
    <w:rsid w:val="00F711A2"/>
    <w:rsid w:val="00F71ADE"/>
    <w:rsid w:val="00F71D1D"/>
    <w:rsid w:val="00F71E58"/>
    <w:rsid w:val="00F71F9A"/>
    <w:rsid w:val="00F7212C"/>
    <w:rsid w:val="00F725EA"/>
    <w:rsid w:val="00F725FA"/>
    <w:rsid w:val="00F7267A"/>
    <w:rsid w:val="00F7267D"/>
    <w:rsid w:val="00F7270E"/>
    <w:rsid w:val="00F729C5"/>
    <w:rsid w:val="00F72A99"/>
    <w:rsid w:val="00F72C39"/>
    <w:rsid w:val="00F72DC0"/>
    <w:rsid w:val="00F72F6D"/>
    <w:rsid w:val="00F73050"/>
    <w:rsid w:val="00F734A5"/>
    <w:rsid w:val="00F73948"/>
    <w:rsid w:val="00F739C8"/>
    <w:rsid w:val="00F73D4B"/>
    <w:rsid w:val="00F73E69"/>
    <w:rsid w:val="00F73F9B"/>
    <w:rsid w:val="00F74244"/>
    <w:rsid w:val="00F74642"/>
    <w:rsid w:val="00F74901"/>
    <w:rsid w:val="00F74BAA"/>
    <w:rsid w:val="00F74E32"/>
    <w:rsid w:val="00F74E4F"/>
    <w:rsid w:val="00F74EB1"/>
    <w:rsid w:val="00F758F9"/>
    <w:rsid w:val="00F75D78"/>
    <w:rsid w:val="00F75EB8"/>
    <w:rsid w:val="00F75FF6"/>
    <w:rsid w:val="00F762F8"/>
    <w:rsid w:val="00F764C1"/>
    <w:rsid w:val="00F7657F"/>
    <w:rsid w:val="00F76803"/>
    <w:rsid w:val="00F7689F"/>
    <w:rsid w:val="00F7697F"/>
    <w:rsid w:val="00F76A21"/>
    <w:rsid w:val="00F76B93"/>
    <w:rsid w:val="00F76ED0"/>
    <w:rsid w:val="00F774D6"/>
    <w:rsid w:val="00F77F07"/>
    <w:rsid w:val="00F80CC3"/>
    <w:rsid w:val="00F810F9"/>
    <w:rsid w:val="00F8114A"/>
    <w:rsid w:val="00F81A45"/>
    <w:rsid w:val="00F81D3B"/>
    <w:rsid w:val="00F8231F"/>
    <w:rsid w:val="00F82760"/>
    <w:rsid w:val="00F82E3D"/>
    <w:rsid w:val="00F8373E"/>
    <w:rsid w:val="00F8374B"/>
    <w:rsid w:val="00F83B60"/>
    <w:rsid w:val="00F83BC7"/>
    <w:rsid w:val="00F83DDB"/>
    <w:rsid w:val="00F84499"/>
    <w:rsid w:val="00F845FF"/>
    <w:rsid w:val="00F84965"/>
    <w:rsid w:val="00F8502E"/>
    <w:rsid w:val="00F85299"/>
    <w:rsid w:val="00F852A1"/>
    <w:rsid w:val="00F8556E"/>
    <w:rsid w:val="00F8577E"/>
    <w:rsid w:val="00F85976"/>
    <w:rsid w:val="00F859E5"/>
    <w:rsid w:val="00F8612D"/>
    <w:rsid w:val="00F86172"/>
    <w:rsid w:val="00F868BA"/>
    <w:rsid w:val="00F869B6"/>
    <w:rsid w:val="00F86CE6"/>
    <w:rsid w:val="00F86F42"/>
    <w:rsid w:val="00F871D4"/>
    <w:rsid w:val="00F8769B"/>
    <w:rsid w:val="00F876A0"/>
    <w:rsid w:val="00F87783"/>
    <w:rsid w:val="00F87857"/>
    <w:rsid w:val="00F87880"/>
    <w:rsid w:val="00F87F0E"/>
    <w:rsid w:val="00F900A0"/>
    <w:rsid w:val="00F9016C"/>
    <w:rsid w:val="00F90515"/>
    <w:rsid w:val="00F90F44"/>
    <w:rsid w:val="00F90F77"/>
    <w:rsid w:val="00F9127D"/>
    <w:rsid w:val="00F913E9"/>
    <w:rsid w:val="00F9188E"/>
    <w:rsid w:val="00F91962"/>
    <w:rsid w:val="00F919B9"/>
    <w:rsid w:val="00F919DF"/>
    <w:rsid w:val="00F91A26"/>
    <w:rsid w:val="00F91F08"/>
    <w:rsid w:val="00F92025"/>
    <w:rsid w:val="00F92264"/>
    <w:rsid w:val="00F925F8"/>
    <w:rsid w:val="00F928DB"/>
    <w:rsid w:val="00F929C6"/>
    <w:rsid w:val="00F92EB9"/>
    <w:rsid w:val="00F92F71"/>
    <w:rsid w:val="00F9317C"/>
    <w:rsid w:val="00F935C0"/>
    <w:rsid w:val="00F935E3"/>
    <w:rsid w:val="00F937D3"/>
    <w:rsid w:val="00F93889"/>
    <w:rsid w:val="00F93C07"/>
    <w:rsid w:val="00F93DD6"/>
    <w:rsid w:val="00F94113"/>
    <w:rsid w:val="00F9419A"/>
    <w:rsid w:val="00F941F0"/>
    <w:rsid w:val="00F9421C"/>
    <w:rsid w:val="00F9451B"/>
    <w:rsid w:val="00F94594"/>
    <w:rsid w:val="00F94A34"/>
    <w:rsid w:val="00F94BAE"/>
    <w:rsid w:val="00F94CB8"/>
    <w:rsid w:val="00F94D62"/>
    <w:rsid w:val="00F95391"/>
    <w:rsid w:val="00F9588C"/>
    <w:rsid w:val="00F958C0"/>
    <w:rsid w:val="00F95A36"/>
    <w:rsid w:val="00F96568"/>
    <w:rsid w:val="00F9714B"/>
    <w:rsid w:val="00F9764F"/>
    <w:rsid w:val="00F979B7"/>
    <w:rsid w:val="00F97B51"/>
    <w:rsid w:val="00F97C13"/>
    <w:rsid w:val="00F97E0A"/>
    <w:rsid w:val="00F97E39"/>
    <w:rsid w:val="00FA00D8"/>
    <w:rsid w:val="00FA0192"/>
    <w:rsid w:val="00FA07B0"/>
    <w:rsid w:val="00FA0AAE"/>
    <w:rsid w:val="00FA0F79"/>
    <w:rsid w:val="00FA12F4"/>
    <w:rsid w:val="00FA1345"/>
    <w:rsid w:val="00FA1458"/>
    <w:rsid w:val="00FA161D"/>
    <w:rsid w:val="00FA17FF"/>
    <w:rsid w:val="00FA2348"/>
    <w:rsid w:val="00FA2870"/>
    <w:rsid w:val="00FA2BF8"/>
    <w:rsid w:val="00FA2CD3"/>
    <w:rsid w:val="00FA3054"/>
    <w:rsid w:val="00FA30D5"/>
    <w:rsid w:val="00FA3259"/>
    <w:rsid w:val="00FA35AB"/>
    <w:rsid w:val="00FA36BA"/>
    <w:rsid w:val="00FA37E3"/>
    <w:rsid w:val="00FA3CCE"/>
    <w:rsid w:val="00FA3D2E"/>
    <w:rsid w:val="00FA4115"/>
    <w:rsid w:val="00FA4485"/>
    <w:rsid w:val="00FA496F"/>
    <w:rsid w:val="00FA49F2"/>
    <w:rsid w:val="00FA4D47"/>
    <w:rsid w:val="00FA525D"/>
    <w:rsid w:val="00FA53FF"/>
    <w:rsid w:val="00FA58A8"/>
    <w:rsid w:val="00FA58A9"/>
    <w:rsid w:val="00FA590A"/>
    <w:rsid w:val="00FA5C1C"/>
    <w:rsid w:val="00FA60B6"/>
    <w:rsid w:val="00FA62E0"/>
    <w:rsid w:val="00FA636E"/>
    <w:rsid w:val="00FA6872"/>
    <w:rsid w:val="00FA6DAB"/>
    <w:rsid w:val="00FA6F85"/>
    <w:rsid w:val="00FA7281"/>
    <w:rsid w:val="00FA77E0"/>
    <w:rsid w:val="00FA7A55"/>
    <w:rsid w:val="00FA7E56"/>
    <w:rsid w:val="00FB029F"/>
    <w:rsid w:val="00FB040A"/>
    <w:rsid w:val="00FB06B4"/>
    <w:rsid w:val="00FB0DCA"/>
    <w:rsid w:val="00FB0FA1"/>
    <w:rsid w:val="00FB0FEE"/>
    <w:rsid w:val="00FB1403"/>
    <w:rsid w:val="00FB1618"/>
    <w:rsid w:val="00FB1952"/>
    <w:rsid w:val="00FB1A91"/>
    <w:rsid w:val="00FB1ABD"/>
    <w:rsid w:val="00FB1C7C"/>
    <w:rsid w:val="00FB241F"/>
    <w:rsid w:val="00FB27C5"/>
    <w:rsid w:val="00FB28BB"/>
    <w:rsid w:val="00FB28EC"/>
    <w:rsid w:val="00FB2A4D"/>
    <w:rsid w:val="00FB2B92"/>
    <w:rsid w:val="00FB2BFF"/>
    <w:rsid w:val="00FB3690"/>
    <w:rsid w:val="00FB3A04"/>
    <w:rsid w:val="00FB3A69"/>
    <w:rsid w:val="00FB3DBE"/>
    <w:rsid w:val="00FB3EF9"/>
    <w:rsid w:val="00FB4096"/>
    <w:rsid w:val="00FB40EC"/>
    <w:rsid w:val="00FB41DA"/>
    <w:rsid w:val="00FB43CF"/>
    <w:rsid w:val="00FB4487"/>
    <w:rsid w:val="00FB4604"/>
    <w:rsid w:val="00FB4ABD"/>
    <w:rsid w:val="00FB4CCD"/>
    <w:rsid w:val="00FB5F3E"/>
    <w:rsid w:val="00FB6560"/>
    <w:rsid w:val="00FB6607"/>
    <w:rsid w:val="00FB6682"/>
    <w:rsid w:val="00FB6749"/>
    <w:rsid w:val="00FB6A4A"/>
    <w:rsid w:val="00FB6B3B"/>
    <w:rsid w:val="00FB6CE4"/>
    <w:rsid w:val="00FB6E1F"/>
    <w:rsid w:val="00FB70F1"/>
    <w:rsid w:val="00FB7248"/>
    <w:rsid w:val="00FB755C"/>
    <w:rsid w:val="00FB75B5"/>
    <w:rsid w:val="00FB77A7"/>
    <w:rsid w:val="00FB784D"/>
    <w:rsid w:val="00FB7994"/>
    <w:rsid w:val="00FB7ABD"/>
    <w:rsid w:val="00FB7C96"/>
    <w:rsid w:val="00FB7E90"/>
    <w:rsid w:val="00FC00AA"/>
    <w:rsid w:val="00FC01B6"/>
    <w:rsid w:val="00FC01D6"/>
    <w:rsid w:val="00FC069F"/>
    <w:rsid w:val="00FC0703"/>
    <w:rsid w:val="00FC0C28"/>
    <w:rsid w:val="00FC0CE3"/>
    <w:rsid w:val="00FC1380"/>
    <w:rsid w:val="00FC13BC"/>
    <w:rsid w:val="00FC15E5"/>
    <w:rsid w:val="00FC1614"/>
    <w:rsid w:val="00FC1696"/>
    <w:rsid w:val="00FC1ED4"/>
    <w:rsid w:val="00FC2016"/>
    <w:rsid w:val="00FC2304"/>
    <w:rsid w:val="00FC2454"/>
    <w:rsid w:val="00FC2DA7"/>
    <w:rsid w:val="00FC3147"/>
    <w:rsid w:val="00FC3275"/>
    <w:rsid w:val="00FC3748"/>
    <w:rsid w:val="00FC3795"/>
    <w:rsid w:val="00FC3A96"/>
    <w:rsid w:val="00FC43D4"/>
    <w:rsid w:val="00FC4413"/>
    <w:rsid w:val="00FC4735"/>
    <w:rsid w:val="00FC4C8C"/>
    <w:rsid w:val="00FC4DCE"/>
    <w:rsid w:val="00FC502D"/>
    <w:rsid w:val="00FC54EB"/>
    <w:rsid w:val="00FC5AA5"/>
    <w:rsid w:val="00FC5B83"/>
    <w:rsid w:val="00FC5E70"/>
    <w:rsid w:val="00FC5F52"/>
    <w:rsid w:val="00FC60B7"/>
    <w:rsid w:val="00FC6347"/>
    <w:rsid w:val="00FC6354"/>
    <w:rsid w:val="00FC6778"/>
    <w:rsid w:val="00FC6995"/>
    <w:rsid w:val="00FC6E42"/>
    <w:rsid w:val="00FC7F43"/>
    <w:rsid w:val="00FD0057"/>
    <w:rsid w:val="00FD0133"/>
    <w:rsid w:val="00FD026E"/>
    <w:rsid w:val="00FD0282"/>
    <w:rsid w:val="00FD069B"/>
    <w:rsid w:val="00FD06C5"/>
    <w:rsid w:val="00FD09D0"/>
    <w:rsid w:val="00FD0AAD"/>
    <w:rsid w:val="00FD0C7B"/>
    <w:rsid w:val="00FD0D34"/>
    <w:rsid w:val="00FD1104"/>
    <w:rsid w:val="00FD12CB"/>
    <w:rsid w:val="00FD1553"/>
    <w:rsid w:val="00FD1643"/>
    <w:rsid w:val="00FD189F"/>
    <w:rsid w:val="00FD1CED"/>
    <w:rsid w:val="00FD2108"/>
    <w:rsid w:val="00FD216C"/>
    <w:rsid w:val="00FD21F1"/>
    <w:rsid w:val="00FD29B2"/>
    <w:rsid w:val="00FD2D58"/>
    <w:rsid w:val="00FD2D9C"/>
    <w:rsid w:val="00FD308F"/>
    <w:rsid w:val="00FD31BD"/>
    <w:rsid w:val="00FD33DB"/>
    <w:rsid w:val="00FD389D"/>
    <w:rsid w:val="00FD3AC1"/>
    <w:rsid w:val="00FD3AE8"/>
    <w:rsid w:val="00FD3D5C"/>
    <w:rsid w:val="00FD3E2A"/>
    <w:rsid w:val="00FD3EEE"/>
    <w:rsid w:val="00FD4062"/>
    <w:rsid w:val="00FD43CD"/>
    <w:rsid w:val="00FD442D"/>
    <w:rsid w:val="00FD5200"/>
    <w:rsid w:val="00FD52B3"/>
    <w:rsid w:val="00FD5730"/>
    <w:rsid w:val="00FD59E5"/>
    <w:rsid w:val="00FD5BB6"/>
    <w:rsid w:val="00FD5C90"/>
    <w:rsid w:val="00FD5E0D"/>
    <w:rsid w:val="00FD6310"/>
    <w:rsid w:val="00FD6459"/>
    <w:rsid w:val="00FD6525"/>
    <w:rsid w:val="00FD668A"/>
    <w:rsid w:val="00FD6886"/>
    <w:rsid w:val="00FD6903"/>
    <w:rsid w:val="00FD707B"/>
    <w:rsid w:val="00FD7549"/>
    <w:rsid w:val="00FD77B8"/>
    <w:rsid w:val="00FD7820"/>
    <w:rsid w:val="00FD7AA9"/>
    <w:rsid w:val="00FE0267"/>
    <w:rsid w:val="00FE02F2"/>
    <w:rsid w:val="00FE07BE"/>
    <w:rsid w:val="00FE07F4"/>
    <w:rsid w:val="00FE0986"/>
    <w:rsid w:val="00FE1048"/>
    <w:rsid w:val="00FE113E"/>
    <w:rsid w:val="00FE1157"/>
    <w:rsid w:val="00FE130E"/>
    <w:rsid w:val="00FE1379"/>
    <w:rsid w:val="00FE177F"/>
    <w:rsid w:val="00FE19EC"/>
    <w:rsid w:val="00FE1B2A"/>
    <w:rsid w:val="00FE209B"/>
    <w:rsid w:val="00FE231B"/>
    <w:rsid w:val="00FE2413"/>
    <w:rsid w:val="00FE2839"/>
    <w:rsid w:val="00FE2A64"/>
    <w:rsid w:val="00FE2DB8"/>
    <w:rsid w:val="00FE2E74"/>
    <w:rsid w:val="00FE2E7B"/>
    <w:rsid w:val="00FE2FB8"/>
    <w:rsid w:val="00FE32B8"/>
    <w:rsid w:val="00FE338E"/>
    <w:rsid w:val="00FE348E"/>
    <w:rsid w:val="00FE380E"/>
    <w:rsid w:val="00FE3D52"/>
    <w:rsid w:val="00FE3E3B"/>
    <w:rsid w:val="00FE4071"/>
    <w:rsid w:val="00FE40E7"/>
    <w:rsid w:val="00FE41C0"/>
    <w:rsid w:val="00FE46CD"/>
    <w:rsid w:val="00FE474D"/>
    <w:rsid w:val="00FE4A2E"/>
    <w:rsid w:val="00FE4E88"/>
    <w:rsid w:val="00FE510C"/>
    <w:rsid w:val="00FE53B8"/>
    <w:rsid w:val="00FE5966"/>
    <w:rsid w:val="00FE5A6A"/>
    <w:rsid w:val="00FE5AE8"/>
    <w:rsid w:val="00FE5D31"/>
    <w:rsid w:val="00FE5FD8"/>
    <w:rsid w:val="00FE625E"/>
    <w:rsid w:val="00FE69C5"/>
    <w:rsid w:val="00FE6B10"/>
    <w:rsid w:val="00FE6C1A"/>
    <w:rsid w:val="00FE71AF"/>
    <w:rsid w:val="00FE730E"/>
    <w:rsid w:val="00FE79E2"/>
    <w:rsid w:val="00FF00DC"/>
    <w:rsid w:val="00FF0974"/>
    <w:rsid w:val="00FF0DAF"/>
    <w:rsid w:val="00FF0DE5"/>
    <w:rsid w:val="00FF0E33"/>
    <w:rsid w:val="00FF126A"/>
    <w:rsid w:val="00FF13D5"/>
    <w:rsid w:val="00FF150C"/>
    <w:rsid w:val="00FF18C8"/>
    <w:rsid w:val="00FF1965"/>
    <w:rsid w:val="00FF1B1F"/>
    <w:rsid w:val="00FF22E2"/>
    <w:rsid w:val="00FF234E"/>
    <w:rsid w:val="00FF23AB"/>
    <w:rsid w:val="00FF2623"/>
    <w:rsid w:val="00FF2640"/>
    <w:rsid w:val="00FF2D1F"/>
    <w:rsid w:val="00FF2FE8"/>
    <w:rsid w:val="00FF357A"/>
    <w:rsid w:val="00FF37B3"/>
    <w:rsid w:val="00FF38EB"/>
    <w:rsid w:val="00FF3B8F"/>
    <w:rsid w:val="00FF3DF6"/>
    <w:rsid w:val="00FF4AB4"/>
    <w:rsid w:val="00FF4BEE"/>
    <w:rsid w:val="00FF4EB7"/>
    <w:rsid w:val="00FF5160"/>
    <w:rsid w:val="00FF6994"/>
    <w:rsid w:val="00FF721E"/>
    <w:rsid w:val="00FF7317"/>
    <w:rsid w:val="00FF76CE"/>
    <w:rsid w:val="00FF76D7"/>
    <w:rsid w:val="00FF783A"/>
    <w:rsid w:val="00FF79C7"/>
    <w:rsid w:val="00FF7AD4"/>
    <w:rsid w:val="00FF7B68"/>
    <w:rsid w:val="00FF7EE8"/>
    <w:rsid w:val="1E1015B5"/>
    <w:rsid w:val="5D4DDA6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colormru v:ext="edit" colors="blue"/>
    </o:shapedefaults>
    <o:shapelayout v:ext="edit">
      <o:idmap v:ext="edit" data="2"/>
    </o:shapelayout>
  </w:shapeDefaults>
  <w:decimalSymbol w:val="."/>
  <w:listSeparator w:val=","/>
  <w14:docId w14:val="4E185B90"/>
  <w15:chartTrackingRefBased/>
  <w15:docId w15:val="{A34BACA7-DF68-4C4C-BD6F-EC97A111C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PMingLiU"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annotation text" w:uiPriority="99"/>
    <w:lsdException w:name="header" w:qFormat="1"/>
    <w:lsdException w:name="footer" w:uiPriority="99"/>
    <w:lsdException w:name="caption" w:uiPriority="35" w:qFormat="1"/>
    <w:lsdException w:name="table of figures" w:uiPriority="99"/>
    <w:lsdException w:name="footnote reference" w:uiPriority="99"/>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483D"/>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1"/>
      </w:numPr>
      <w:pBdr>
        <w:top w:val="single" w:sz="12" w:space="3" w:color="auto"/>
      </w:pBdr>
      <w:spacing w:before="240" w:after="180"/>
      <w:ind w:left="432"/>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BB63B8"/>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Underrubrik2H3"/>
    <w:next w:val="Normal"/>
    <w:link w:val="Heading4Char"/>
    <w:autoRedefine/>
    <w:qFormat/>
    <w:rsid w:val="001E38AE"/>
    <w:pPr>
      <w:numPr>
        <w:ilvl w:val="3"/>
        <w:numId w:val="11"/>
      </w:numPr>
      <w:outlineLvl w:val="3"/>
    </w:pPr>
    <w:rPr>
      <w:sz w:val="24"/>
      <w:lang w:val="en-US"/>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4"/>
      </w:numPr>
      <w:outlineLvl w:val="4"/>
    </w:pPr>
    <w:rPr>
      <w:sz w:val="22"/>
    </w:rPr>
  </w:style>
  <w:style w:type="paragraph" w:styleId="Heading6">
    <w:name w:val="heading 6"/>
    <w:aliases w:val="T1,Header 6"/>
    <w:basedOn w:val="H6"/>
    <w:next w:val="Normal"/>
    <w:link w:val="Heading6Char"/>
    <w:qFormat/>
    <w:rsid w:val="00F1468E"/>
    <w:pPr>
      <w:numPr>
        <w:ilvl w:val="5"/>
      </w:num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link w:val="EQChar"/>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uiPriority w:val="99"/>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5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uiPriority w:val="99"/>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1"/>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
    <w:qFormat/>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qFormat/>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BB63B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3"/>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6"/>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リスト段落,?? ??,?????,????,Lista1,列出段落1,中等深浅网格 1 - 着色 21,列表段落,列出段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7"/>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1E38AE"/>
    <w:rPr>
      <w:rFonts w:ascii="Arial" w:eastAsia="SimSun" w:hAnsi="Arial"/>
      <w:sz w:val="24"/>
      <w:lang w:eastAsia="es-ES"/>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eastAsia="SimSun" w:hAnsi="Arial"/>
      <w:sz w:val="22"/>
      <w:lang w:eastAsia="es-ES"/>
    </w:rPr>
  </w:style>
  <w:style w:type="character" w:customStyle="1" w:styleId="H6Char">
    <w:name w:val="H6 Char"/>
    <w:link w:val="H6"/>
    <w:rsid w:val="00CC72C8"/>
    <w:rPr>
      <w:rFonts w:ascii="Arial" w:eastAsia="SimSun" w:hAnsi="Arial"/>
      <w:lang w:eastAsia="es-ES"/>
    </w:rPr>
  </w:style>
  <w:style w:type="character" w:customStyle="1" w:styleId="Heading6Char">
    <w:name w:val="Heading 6 Char"/>
    <w:aliases w:val="T1 Char3,Header 6 Char"/>
    <w:link w:val="Heading6"/>
    <w:rsid w:val="00CC72C8"/>
    <w:rPr>
      <w:rFonts w:ascii="Arial" w:eastAsia="SimSun" w:hAnsi="Arial"/>
      <w:lang w:eastAsia="es-ES"/>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uiPriority w:val="99"/>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8"/>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9"/>
      </w:numPr>
      <w:tabs>
        <w:tab w:val="clear" w:pos="1980"/>
        <w:tab w:val="num" w:pos="1097"/>
      </w:tabs>
      <w:spacing w:line="288" w:lineRule="auto"/>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5"/>
      </w:numPr>
      <w:tabs>
        <w:tab w:val="num" w:pos="926"/>
      </w:tabs>
      <w:overflowPunct w:val="0"/>
      <w:autoSpaceDE w:val="0"/>
      <w:autoSpaceDN w:val="0"/>
      <w:adjustRightInd w:val="0"/>
      <w:textAlignment w:val="baseline"/>
    </w:pPr>
    <w:rPr>
      <w:rFonts w:eastAsia="MS Mincho"/>
      <w:lang w:eastAsia="en-GB"/>
    </w:rPr>
  </w:style>
  <w:style w:type="paragraph" w:styleId="ListNumber4">
    <w:name w:val="List Number 4"/>
    <w:basedOn w:val="Normal"/>
    <w:rsid w:val="00CC72C8"/>
    <w:pPr>
      <w:numPr>
        <w:numId w:val="4"/>
      </w:numPr>
      <w:tabs>
        <w:tab w:val="num" w:pos="1209"/>
      </w:tabs>
      <w:overflowPunct w:val="0"/>
      <w:autoSpaceDE w:val="0"/>
      <w:autoSpaceDN w:val="0"/>
      <w:adjustRightInd w:val="0"/>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styleId="TableofFigures">
    <w:name w:val="table of figures"/>
    <w:basedOn w:val="Normal"/>
    <w:next w:val="Normal"/>
    <w:uiPriority w:val="99"/>
    <w:rsid w:val="00200EFF"/>
  </w:style>
  <w:style w:type="character" w:customStyle="1" w:styleId="ListParagraphChar">
    <w:name w:val="List Paragraph Char"/>
    <w:aliases w:val="- Bullets Char,목록 단락 Char,リスト段落 Char,?? ?? Char,????? Char,???? Char,Lista1 Char,列出段落1 Char,中等深浅网格 1 - 着色 21 Char,列表段落 Char,列出段落 Char"/>
    <w:link w:val="ListParagraph"/>
    <w:uiPriority w:val="34"/>
    <w:qFormat/>
    <w:locked/>
    <w:rsid w:val="0055544F"/>
    <w:rPr>
      <w:rFonts w:ascii="Times New Roman" w:hAnsi="Times New Roman"/>
      <w:lang w:val="en-GB"/>
    </w:rPr>
  </w:style>
  <w:style w:type="character" w:styleId="PlaceholderText">
    <w:name w:val="Placeholder Text"/>
    <w:uiPriority w:val="99"/>
    <w:semiHidden/>
    <w:rsid w:val="00C92743"/>
    <w:rPr>
      <w:color w:val="808080"/>
    </w:rPr>
  </w:style>
  <w:style w:type="character" w:styleId="UnresolvedMention">
    <w:name w:val="Unresolved Mention"/>
    <w:basedOn w:val="DefaultParagraphFont"/>
    <w:uiPriority w:val="99"/>
    <w:semiHidden/>
    <w:unhideWhenUsed/>
    <w:rsid w:val="00AF53CD"/>
    <w:rPr>
      <w:color w:val="605E5C"/>
      <w:shd w:val="clear" w:color="auto" w:fill="E1DFDD"/>
    </w:rPr>
  </w:style>
  <w:style w:type="character" w:customStyle="1" w:styleId="EQChar">
    <w:name w:val="EQ Char"/>
    <w:link w:val="EQ"/>
    <w:qFormat/>
    <w:locked/>
    <w:rsid w:val="0082225A"/>
    <w:rPr>
      <w:rFonts w:ascii="Times New Roman" w:hAnsi="Times New Roman"/>
      <w:noProof/>
      <w:lang w:val="en-GB"/>
    </w:rPr>
  </w:style>
  <w:style w:type="numbering" w:customStyle="1" w:styleId="Style1">
    <w:name w:val="Style1"/>
    <w:uiPriority w:val="99"/>
    <w:rsid w:val="00527F59"/>
    <w:pPr>
      <w:numPr>
        <w:numId w:val="10"/>
      </w:numPr>
    </w:pPr>
  </w:style>
  <w:style w:type="table" w:styleId="GridTable4">
    <w:name w:val="Grid Table 4"/>
    <w:basedOn w:val="TableNormal"/>
    <w:uiPriority w:val="49"/>
    <w:rsid w:val="00483FC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2">
    <w:name w:val="Grid Table 5 Dark Accent 2"/>
    <w:basedOn w:val="TableNormal"/>
    <w:uiPriority w:val="50"/>
    <w:rsid w:val="00833A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4-Accent1">
    <w:name w:val="Grid Table 4 Accent 1"/>
    <w:basedOn w:val="TableNormal"/>
    <w:uiPriority w:val="49"/>
    <w:rsid w:val="004D6092"/>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5">
    <w:name w:val="List Table 4 Accent 5"/>
    <w:basedOn w:val="TableNormal"/>
    <w:uiPriority w:val="49"/>
    <w:rsid w:val="003A4B85"/>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7318520">
      <w:bodyDiv w:val="1"/>
      <w:marLeft w:val="0"/>
      <w:marRight w:val="0"/>
      <w:marTop w:val="0"/>
      <w:marBottom w:val="0"/>
      <w:divBdr>
        <w:top w:val="none" w:sz="0" w:space="0" w:color="auto"/>
        <w:left w:val="none" w:sz="0" w:space="0" w:color="auto"/>
        <w:bottom w:val="none" w:sz="0" w:space="0" w:color="auto"/>
        <w:right w:val="none" w:sz="0" w:space="0" w:color="auto"/>
      </w:divBdr>
      <w:divsChild>
        <w:div w:id="539585745">
          <w:marLeft w:val="1800"/>
          <w:marRight w:val="0"/>
          <w:marTop w:val="100"/>
          <w:marBottom w:val="0"/>
          <w:divBdr>
            <w:top w:val="none" w:sz="0" w:space="0" w:color="auto"/>
            <w:left w:val="none" w:sz="0" w:space="0" w:color="auto"/>
            <w:bottom w:val="none" w:sz="0" w:space="0" w:color="auto"/>
            <w:right w:val="none" w:sz="0" w:space="0" w:color="auto"/>
          </w:divBdr>
        </w:div>
        <w:div w:id="733890535">
          <w:marLeft w:val="1080"/>
          <w:marRight w:val="0"/>
          <w:marTop w:val="100"/>
          <w:marBottom w:val="0"/>
          <w:divBdr>
            <w:top w:val="none" w:sz="0" w:space="0" w:color="auto"/>
            <w:left w:val="none" w:sz="0" w:space="0" w:color="auto"/>
            <w:bottom w:val="none" w:sz="0" w:space="0" w:color="auto"/>
            <w:right w:val="none" w:sz="0" w:space="0" w:color="auto"/>
          </w:divBdr>
        </w:div>
        <w:div w:id="816804163">
          <w:marLeft w:val="1080"/>
          <w:marRight w:val="0"/>
          <w:marTop w:val="100"/>
          <w:marBottom w:val="0"/>
          <w:divBdr>
            <w:top w:val="none" w:sz="0" w:space="0" w:color="auto"/>
            <w:left w:val="none" w:sz="0" w:space="0" w:color="auto"/>
            <w:bottom w:val="none" w:sz="0" w:space="0" w:color="auto"/>
            <w:right w:val="none" w:sz="0" w:space="0" w:color="auto"/>
          </w:divBdr>
        </w:div>
        <w:div w:id="1477838080">
          <w:marLeft w:val="1080"/>
          <w:marRight w:val="0"/>
          <w:marTop w:val="100"/>
          <w:marBottom w:val="0"/>
          <w:divBdr>
            <w:top w:val="none" w:sz="0" w:space="0" w:color="auto"/>
            <w:left w:val="none" w:sz="0" w:space="0" w:color="auto"/>
            <w:bottom w:val="none" w:sz="0" w:space="0" w:color="auto"/>
            <w:right w:val="none" w:sz="0" w:space="0" w:color="auto"/>
          </w:divBdr>
        </w:div>
        <w:div w:id="1491171837">
          <w:marLeft w:val="1080"/>
          <w:marRight w:val="0"/>
          <w:marTop w:val="100"/>
          <w:marBottom w:val="0"/>
          <w:divBdr>
            <w:top w:val="none" w:sz="0" w:space="0" w:color="auto"/>
            <w:left w:val="none" w:sz="0" w:space="0" w:color="auto"/>
            <w:bottom w:val="none" w:sz="0" w:space="0" w:color="auto"/>
            <w:right w:val="none" w:sz="0" w:space="0" w:color="auto"/>
          </w:divBdr>
        </w:div>
        <w:div w:id="1896618269">
          <w:marLeft w:val="1800"/>
          <w:marRight w:val="0"/>
          <w:marTop w:val="100"/>
          <w:marBottom w:val="0"/>
          <w:divBdr>
            <w:top w:val="none" w:sz="0" w:space="0" w:color="auto"/>
            <w:left w:val="none" w:sz="0" w:space="0" w:color="auto"/>
            <w:bottom w:val="none" w:sz="0" w:space="0" w:color="auto"/>
            <w:right w:val="none" w:sz="0" w:space="0" w:color="auto"/>
          </w:divBdr>
        </w:div>
        <w:div w:id="2020542449">
          <w:marLeft w:val="360"/>
          <w:marRight w:val="0"/>
          <w:marTop w:val="200"/>
          <w:marBottom w:val="0"/>
          <w:divBdr>
            <w:top w:val="none" w:sz="0" w:space="0" w:color="auto"/>
            <w:left w:val="none" w:sz="0" w:space="0" w:color="auto"/>
            <w:bottom w:val="none" w:sz="0" w:space="0" w:color="auto"/>
            <w:right w:val="none" w:sz="0" w:space="0" w:color="auto"/>
          </w:divBdr>
        </w:div>
      </w:divsChild>
    </w:div>
    <w:div w:id="27530440">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7285561">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0685166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62085136">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44725413">
      <w:bodyDiv w:val="1"/>
      <w:marLeft w:val="0"/>
      <w:marRight w:val="0"/>
      <w:marTop w:val="0"/>
      <w:marBottom w:val="0"/>
      <w:divBdr>
        <w:top w:val="none" w:sz="0" w:space="0" w:color="auto"/>
        <w:left w:val="none" w:sz="0" w:space="0" w:color="auto"/>
        <w:bottom w:val="none" w:sz="0" w:space="0" w:color="auto"/>
        <w:right w:val="none" w:sz="0" w:space="0" w:color="auto"/>
      </w:divBdr>
    </w:div>
    <w:div w:id="249394009">
      <w:bodyDiv w:val="1"/>
      <w:marLeft w:val="0"/>
      <w:marRight w:val="0"/>
      <w:marTop w:val="0"/>
      <w:marBottom w:val="0"/>
      <w:divBdr>
        <w:top w:val="none" w:sz="0" w:space="0" w:color="auto"/>
        <w:left w:val="none" w:sz="0" w:space="0" w:color="auto"/>
        <w:bottom w:val="none" w:sz="0" w:space="0" w:color="auto"/>
        <w:right w:val="none" w:sz="0" w:space="0" w:color="auto"/>
      </w:divBdr>
    </w:div>
    <w:div w:id="278296470">
      <w:bodyDiv w:val="1"/>
      <w:marLeft w:val="0"/>
      <w:marRight w:val="0"/>
      <w:marTop w:val="0"/>
      <w:marBottom w:val="0"/>
      <w:divBdr>
        <w:top w:val="none" w:sz="0" w:space="0" w:color="auto"/>
        <w:left w:val="none" w:sz="0" w:space="0" w:color="auto"/>
        <w:bottom w:val="none" w:sz="0" w:space="0" w:color="auto"/>
        <w:right w:val="none" w:sz="0" w:space="0" w:color="auto"/>
      </w:divBdr>
      <w:divsChild>
        <w:div w:id="222520407">
          <w:marLeft w:val="1080"/>
          <w:marRight w:val="0"/>
          <w:marTop w:val="100"/>
          <w:marBottom w:val="0"/>
          <w:divBdr>
            <w:top w:val="none" w:sz="0" w:space="0" w:color="auto"/>
            <w:left w:val="none" w:sz="0" w:space="0" w:color="auto"/>
            <w:bottom w:val="none" w:sz="0" w:space="0" w:color="auto"/>
            <w:right w:val="none" w:sz="0" w:space="0" w:color="auto"/>
          </w:divBdr>
        </w:div>
        <w:div w:id="835681492">
          <w:marLeft w:val="1080"/>
          <w:marRight w:val="0"/>
          <w:marTop w:val="100"/>
          <w:marBottom w:val="0"/>
          <w:divBdr>
            <w:top w:val="none" w:sz="0" w:space="0" w:color="auto"/>
            <w:left w:val="none" w:sz="0" w:space="0" w:color="auto"/>
            <w:bottom w:val="none" w:sz="0" w:space="0" w:color="auto"/>
            <w:right w:val="none" w:sz="0" w:space="0" w:color="auto"/>
          </w:divBdr>
        </w:div>
      </w:divsChild>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58748040">
      <w:bodyDiv w:val="1"/>
      <w:marLeft w:val="0"/>
      <w:marRight w:val="0"/>
      <w:marTop w:val="0"/>
      <w:marBottom w:val="0"/>
      <w:divBdr>
        <w:top w:val="none" w:sz="0" w:space="0" w:color="auto"/>
        <w:left w:val="none" w:sz="0" w:space="0" w:color="auto"/>
        <w:bottom w:val="none" w:sz="0" w:space="0" w:color="auto"/>
        <w:right w:val="none" w:sz="0" w:space="0" w:color="auto"/>
      </w:divBdr>
      <w:divsChild>
        <w:div w:id="1052004362">
          <w:marLeft w:val="806"/>
          <w:marRight w:val="0"/>
          <w:marTop w:val="0"/>
          <w:marBottom w:val="0"/>
          <w:divBdr>
            <w:top w:val="none" w:sz="0" w:space="0" w:color="auto"/>
            <w:left w:val="none" w:sz="0" w:space="0" w:color="auto"/>
            <w:bottom w:val="none" w:sz="0" w:space="0" w:color="auto"/>
            <w:right w:val="none" w:sz="0" w:space="0" w:color="auto"/>
          </w:divBdr>
        </w:div>
        <w:div w:id="884104903">
          <w:marLeft w:val="806"/>
          <w:marRight w:val="0"/>
          <w:marTop w:val="0"/>
          <w:marBottom w:val="0"/>
          <w:divBdr>
            <w:top w:val="none" w:sz="0" w:space="0" w:color="auto"/>
            <w:left w:val="none" w:sz="0" w:space="0" w:color="auto"/>
            <w:bottom w:val="none" w:sz="0" w:space="0" w:color="auto"/>
            <w:right w:val="none" w:sz="0" w:space="0" w:color="auto"/>
          </w:divBdr>
        </w:div>
      </w:divsChild>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18066875">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1194535">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68670423">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87357457">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0878082">
      <w:bodyDiv w:val="1"/>
      <w:marLeft w:val="0"/>
      <w:marRight w:val="0"/>
      <w:marTop w:val="0"/>
      <w:marBottom w:val="0"/>
      <w:divBdr>
        <w:top w:val="none" w:sz="0" w:space="0" w:color="auto"/>
        <w:left w:val="none" w:sz="0" w:space="0" w:color="auto"/>
        <w:bottom w:val="none" w:sz="0" w:space="0" w:color="auto"/>
        <w:right w:val="none" w:sz="0" w:space="0" w:color="auto"/>
      </w:divBdr>
      <w:divsChild>
        <w:div w:id="1826166277">
          <w:marLeft w:val="533"/>
          <w:marRight w:val="0"/>
          <w:marTop w:val="0"/>
          <w:marBottom w:val="0"/>
          <w:divBdr>
            <w:top w:val="none" w:sz="0" w:space="0" w:color="auto"/>
            <w:left w:val="none" w:sz="0" w:space="0" w:color="auto"/>
            <w:bottom w:val="none" w:sz="0" w:space="0" w:color="auto"/>
            <w:right w:val="none" w:sz="0" w:space="0" w:color="auto"/>
          </w:divBdr>
        </w:div>
        <w:div w:id="2138911449">
          <w:marLeft w:val="533"/>
          <w:marRight w:val="0"/>
          <w:marTop w:val="0"/>
          <w:marBottom w:val="0"/>
          <w:divBdr>
            <w:top w:val="none" w:sz="0" w:space="0" w:color="auto"/>
            <w:left w:val="none" w:sz="0" w:space="0" w:color="auto"/>
            <w:bottom w:val="none" w:sz="0" w:space="0" w:color="auto"/>
            <w:right w:val="none" w:sz="0" w:space="0" w:color="auto"/>
          </w:divBdr>
        </w:div>
      </w:divsChild>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676487">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40943296">
      <w:bodyDiv w:val="1"/>
      <w:marLeft w:val="0"/>
      <w:marRight w:val="0"/>
      <w:marTop w:val="0"/>
      <w:marBottom w:val="0"/>
      <w:divBdr>
        <w:top w:val="none" w:sz="0" w:space="0" w:color="auto"/>
        <w:left w:val="none" w:sz="0" w:space="0" w:color="auto"/>
        <w:bottom w:val="none" w:sz="0" w:space="0" w:color="auto"/>
        <w:right w:val="none" w:sz="0" w:space="0" w:color="auto"/>
      </w:divBdr>
    </w:div>
    <w:div w:id="546064158">
      <w:bodyDiv w:val="1"/>
      <w:marLeft w:val="0"/>
      <w:marRight w:val="0"/>
      <w:marTop w:val="0"/>
      <w:marBottom w:val="0"/>
      <w:divBdr>
        <w:top w:val="none" w:sz="0" w:space="0" w:color="auto"/>
        <w:left w:val="none" w:sz="0" w:space="0" w:color="auto"/>
        <w:bottom w:val="none" w:sz="0" w:space="0" w:color="auto"/>
        <w:right w:val="none" w:sz="0" w:space="0" w:color="auto"/>
      </w:divBdr>
      <w:divsChild>
        <w:div w:id="521355599">
          <w:marLeft w:val="1080"/>
          <w:marRight w:val="0"/>
          <w:marTop w:val="100"/>
          <w:marBottom w:val="0"/>
          <w:divBdr>
            <w:top w:val="none" w:sz="0" w:space="0" w:color="auto"/>
            <w:left w:val="none" w:sz="0" w:space="0" w:color="auto"/>
            <w:bottom w:val="none" w:sz="0" w:space="0" w:color="auto"/>
            <w:right w:val="none" w:sz="0" w:space="0" w:color="auto"/>
          </w:divBdr>
        </w:div>
        <w:div w:id="1372071164">
          <w:marLeft w:val="1080"/>
          <w:marRight w:val="0"/>
          <w:marTop w:val="100"/>
          <w:marBottom w:val="0"/>
          <w:divBdr>
            <w:top w:val="none" w:sz="0" w:space="0" w:color="auto"/>
            <w:left w:val="none" w:sz="0" w:space="0" w:color="auto"/>
            <w:bottom w:val="none" w:sz="0" w:space="0" w:color="auto"/>
            <w:right w:val="none" w:sz="0" w:space="0" w:color="auto"/>
          </w:divBdr>
        </w:div>
      </w:divsChild>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2588954">
      <w:bodyDiv w:val="1"/>
      <w:marLeft w:val="0"/>
      <w:marRight w:val="0"/>
      <w:marTop w:val="0"/>
      <w:marBottom w:val="0"/>
      <w:divBdr>
        <w:top w:val="none" w:sz="0" w:space="0" w:color="auto"/>
        <w:left w:val="none" w:sz="0" w:space="0" w:color="auto"/>
        <w:bottom w:val="none" w:sz="0" w:space="0" w:color="auto"/>
        <w:right w:val="none" w:sz="0" w:space="0" w:color="auto"/>
      </w:divBdr>
    </w:div>
    <w:div w:id="575556506">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1204230">
      <w:bodyDiv w:val="1"/>
      <w:marLeft w:val="0"/>
      <w:marRight w:val="0"/>
      <w:marTop w:val="0"/>
      <w:marBottom w:val="0"/>
      <w:divBdr>
        <w:top w:val="none" w:sz="0" w:space="0" w:color="auto"/>
        <w:left w:val="none" w:sz="0" w:space="0" w:color="auto"/>
        <w:bottom w:val="none" w:sz="0" w:space="0" w:color="auto"/>
        <w:right w:val="none" w:sz="0" w:space="0" w:color="auto"/>
      </w:divBdr>
      <w:divsChild>
        <w:div w:id="312760230">
          <w:marLeft w:val="1080"/>
          <w:marRight w:val="0"/>
          <w:marTop w:val="100"/>
          <w:marBottom w:val="0"/>
          <w:divBdr>
            <w:top w:val="none" w:sz="0" w:space="0" w:color="auto"/>
            <w:left w:val="none" w:sz="0" w:space="0" w:color="auto"/>
            <w:bottom w:val="none" w:sz="0" w:space="0" w:color="auto"/>
            <w:right w:val="none" w:sz="0" w:space="0" w:color="auto"/>
          </w:divBdr>
        </w:div>
      </w:divsChild>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85710111">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7053304">
      <w:bodyDiv w:val="1"/>
      <w:marLeft w:val="0"/>
      <w:marRight w:val="0"/>
      <w:marTop w:val="0"/>
      <w:marBottom w:val="0"/>
      <w:divBdr>
        <w:top w:val="none" w:sz="0" w:space="0" w:color="auto"/>
        <w:left w:val="none" w:sz="0" w:space="0" w:color="auto"/>
        <w:bottom w:val="none" w:sz="0" w:space="0" w:color="auto"/>
        <w:right w:val="none" w:sz="0" w:space="0" w:color="auto"/>
      </w:divBdr>
    </w:div>
    <w:div w:id="729233587">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57291302">
      <w:bodyDiv w:val="1"/>
      <w:marLeft w:val="0"/>
      <w:marRight w:val="0"/>
      <w:marTop w:val="0"/>
      <w:marBottom w:val="0"/>
      <w:divBdr>
        <w:top w:val="none" w:sz="0" w:space="0" w:color="auto"/>
        <w:left w:val="none" w:sz="0" w:space="0" w:color="auto"/>
        <w:bottom w:val="none" w:sz="0" w:space="0" w:color="auto"/>
        <w:right w:val="none" w:sz="0" w:space="0" w:color="auto"/>
      </w:divBdr>
    </w:div>
    <w:div w:id="791552973">
      <w:bodyDiv w:val="1"/>
      <w:marLeft w:val="0"/>
      <w:marRight w:val="0"/>
      <w:marTop w:val="0"/>
      <w:marBottom w:val="0"/>
      <w:divBdr>
        <w:top w:val="none" w:sz="0" w:space="0" w:color="auto"/>
        <w:left w:val="none" w:sz="0" w:space="0" w:color="auto"/>
        <w:bottom w:val="none" w:sz="0" w:space="0" w:color="auto"/>
        <w:right w:val="none" w:sz="0" w:space="0" w:color="auto"/>
      </w:divBdr>
    </w:div>
    <w:div w:id="792140925">
      <w:bodyDiv w:val="1"/>
      <w:marLeft w:val="0"/>
      <w:marRight w:val="0"/>
      <w:marTop w:val="0"/>
      <w:marBottom w:val="0"/>
      <w:divBdr>
        <w:top w:val="none" w:sz="0" w:space="0" w:color="auto"/>
        <w:left w:val="none" w:sz="0" w:space="0" w:color="auto"/>
        <w:bottom w:val="none" w:sz="0" w:space="0" w:color="auto"/>
        <w:right w:val="none" w:sz="0" w:space="0" w:color="auto"/>
      </w:divBdr>
      <w:divsChild>
        <w:div w:id="2105954844">
          <w:marLeft w:val="0"/>
          <w:marRight w:val="0"/>
          <w:marTop w:val="0"/>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9546187">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00481574">
      <w:bodyDiv w:val="1"/>
      <w:marLeft w:val="0"/>
      <w:marRight w:val="0"/>
      <w:marTop w:val="0"/>
      <w:marBottom w:val="0"/>
      <w:divBdr>
        <w:top w:val="none" w:sz="0" w:space="0" w:color="auto"/>
        <w:left w:val="none" w:sz="0" w:space="0" w:color="auto"/>
        <w:bottom w:val="none" w:sz="0" w:space="0" w:color="auto"/>
        <w:right w:val="none" w:sz="0" w:space="0" w:color="auto"/>
      </w:divBdr>
    </w:div>
    <w:div w:id="904026059">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1929750">
      <w:bodyDiv w:val="1"/>
      <w:marLeft w:val="0"/>
      <w:marRight w:val="0"/>
      <w:marTop w:val="0"/>
      <w:marBottom w:val="0"/>
      <w:divBdr>
        <w:top w:val="none" w:sz="0" w:space="0" w:color="auto"/>
        <w:left w:val="none" w:sz="0" w:space="0" w:color="auto"/>
        <w:bottom w:val="none" w:sz="0" w:space="0" w:color="auto"/>
        <w:right w:val="none" w:sz="0" w:space="0" w:color="auto"/>
      </w:divBdr>
      <w:divsChild>
        <w:div w:id="1805002613">
          <w:marLeft w:val="1166"/>
          <w:marRight w:val="0"/>
          <w:marTop w:val="86"/>
          <w:marBottom w:val="0"/>
          <w:divBdr>
            <w:top w:val="none" w:sz="0" w:space="0" w:color="auto"/>
            <w:left w:val="none" w:sz="0" w:space="0" w:color="auto"/>
            <w:bottom w:val="none" w:sz="0" w:space="0" w:color="auto"/>
            <w:right w:val="none" w:sz="0" w:space="0" w:color="auto"/>
          </w:divBdr>
        </w:div>
      </w:divsChild>
    </w:div>
    <w:div w:id="98212327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32610230">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49260246">
      <w:bodyDiv w:val="1"/>
      <w:marLeft w:val="0"/>
      <w:marRight w:val="0"/>
      <w:marTop w:val="0"/>
      <w:marBottom w:val="0"/>
      <w:divBdr>
        <w:top w:val="none" w:sz="0" w:space="0" w:color="auto"/>
        <w:left w:val="none" w:sz="0" w:space="0" w:color="auto"/>
        <w:bottom w:val="none" w:sz="0" w:space="0" w:color="auto"/>
        <w:right w:val="none" w:sz="0" w:space="0" w:color="auto"/>
      </w:divBdr>
    </w:div>
    <w:div w:id="1087113769">
      <w:bodyDiv w:val="1"/>
      <w:marLeft w:val="0"/>
      <w:marRight w:val="0"/>
      <w:marTop w:val="0"/>
      <w:marBottom w:val="0"/>
      <w:divBdr>
        <w:top w:val="none" w:sz="0" w:space="0" w:color="auto"/>
        <w:left w:val="none" w:sz="0" w:space="0" w:color="auto"/>
        <w:bottom w:val="none" w:sz="0" w:space="0" w:color="auto"/>
        <w:right w:val="none" w:sz="0" w:space="0" w:color="auto"/>
      </w:divBdr>
    </w:div>
    <w:div w:id="1094593037">
      <w:bodyDiv w:val="1"/>
      <w:marLeft w:val="0"/>
      <w:marRight w:val="0"/>
      <w:marTop w:val="0"/>
      <w:marBottom w:val="0"/>
      <w:divBdr>
        <w:top w:val="none" w:sz="0" w:space="0" w:color="auto"/>
        <w:left w:val="none" w:sz="0" w:space="0" w:color="auto"/>
        <w:bottom w:val="none" w:sz="0" w:space="0" w:color="auto"/>
        <w:right w:val="none" w:sz="0" w:space="0" w:color="auto"/>
      </w:divBdr>
      <w:divsChild>
        <w:div w:id="1778675655">
          <w:marLeft w:val="994"/>
          <w:marRight w:val="0"/>
          <w:marTop w:val="0"/>
          <w:marBottom w:val="0"/>
          <w:divBdr>
            <w:top w:val="none" w:sz="0" w:space="0" w:color="auto"/>
            <w:left w:val="none" w:sz="0" w:space="0" w:color="auto"/>
            <w:bottom w:val="none" w:sz="0" w:space="0" w:color="auto"/>
            <w:right w:val="none" w:sz="0" w:space="0" w:color="auto"/>
          </w:divBdr>
        </w:div>
      </w:divsChild>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099720792">
      <w:bodyDiv w:val="1"/>
      <w:marLeft w:val="0"/>
      <w:marRight w:val="0"/>
      <w:marTop w:val="0"/>
      <w:marBottom w:val="0"/>
      <w:divBdr>
        <w:top w:val="none" w:sz="0" w:space="0" w:color="auto"/>
        <w:left w:val="none" w:sz="0" w:space="0" w:color="auto"/>
        <w:bottom w:val="none" w:sz="0" w:space="0" w:color="auto"/>
        <w:right w:val="none" w:sz="0" w:space="0" w:color="auto"/>
      </w:divBdr>
      <w:divsChild>
        <w:div w:id="282394936">
          <w:marLeft w:val="994"/>
          <w:marRight w:val="0"/>
          <w:marTop w:val="0"/>
          <w:marBottom w:val="0"/>
          <w:divBdr>
            <w:top w:val="none" w:sz="0" w:space="0" w:color="auto"/>
            <w:left w:val="none" w:sz="0" w:space="0" w:color="auto"/>
            <w:bottom w:val="none" w:sz="0" w:space="0" w:color="auto"/>
            <w:right w:val="none" w:sz="0" w:space="0" w:color="auto"/>
          </w:divBdr>
        </w:div>
        <w:div w:id="515847085">
          <w:marLeft w:val="994"/>
          <w:marRight w:val="0"/>
          <w:marTop w:val="0"/>
          <w:marBottom w:val="0"/>
          <w:divBdr>
            <w:top w:val="none" w:sz="0" w:space="0" w:color="auto"/>
            <w:left w:val="none" w:sz="0" w:space="0" w:color="auto"/>
            <w:bottom w:val="none" w:sz="0" w:space="0" w:color="auto"/>
            <w:right w:val="none" w:sz="0" w:space="0" w:color="auto"/>
          </w:divBdr>
        </w:div>
        <w:div w:id="647437493">
          <w:marLeft w:val="994"/>
          <w:marRight w:val="0"/>
          <w:marTop w:val="0"/>
          <w:marBottom w:val="0"/>
          <w:divBdr>
            <w:top w:val="none" w:sz="0" w:space="0" w:color="auto"/>
            <w:left w:val="none" w:sz="0" w:space="0" w:color="auto"/>
            <w:bottom w:val="none" w:sz="0" w:space="0" w:color="auto"/>
            <w:right w:val="none" w:sz="0" w:space="0" w:color="auto"/>
          </w:divBdr>
        </w:div>
        <w:div w:id="1043822293">
          <w:marLeft w:val="994"/>
          <w:marRight w:val="0"/>
          <w:marTop w:val="0"/>
          <w:marBottom w:val="0"/>
          <w:divBdr>
            <w:top w:val="none" w:sz="0" w:space="0" w:color="auto"/>
            <w:left w:val="none" w:sz="0" w:space="0" w:color="auto"/>
            <w:bottom w:val="none" w:sz="0" w:space="0" w:color="auto"/>
            <w:right w:val="none" w:sz="0" w:space="0" w:color="auto"/>
          </w:divBdr>
        </w:div>
        <w:div w:id="1212155615">
          <w:marLeft w:val="994"/>
          <w:marRight w:val="0"/>
          <w:marTop w:val="0"/>
          <w:marBottom w:val="0"/>
          <w:divBdr>
            <w:top w:val="none" w:sz="0" w:space="0" w:color="auto"/>
            <w:left w:val="none" w:sz="0" w:space="0" w:color="auto"/>
            <w:bottom w:val="none" w:sz="0" w:space="0" w:color="auto"/>
            <w:right w:val="none" w:sz="0" w:space="0" w:color="auto"/>
          </w:divBdr>
        </w:div>
        <w:div w:id="1954169528">
          <w:marLeft w:val="994"/>
          <w:marRight w:val="0"/>
          <w:marTop w:val="0"/>
          <w:marBottom w:val="0"/>
          <w:divBdr>
            <w:top w:val="none" w:sz="0" w:space="0" w:color="auto"/>
            <w:left w:val="none" w:sz="0" w:space="0" w:color="auto"/>
            <w:bottom w:val="none" w:sz="0" w:space="0" w:color="auto"/>
            <w:right w:val="none" w:sz="0" w:space="0" w:color="auto"/>
          </w:divBdr>
        </w:div>
      </w:divsChild>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09423975">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5080014">
      <w:bodyDiv w:val="1"/>
      <w:marLeft w:val="0"/>
      <w:marRight w:val="0"/>
      <w:marTop w:val="0"/>
      <w:marBottom w:val="0"/>
      <w:divBdr>
        <w:top w:val="none" w:sz="0" w:space="0" w:color="auto"/>
        <w:left w:val="none" w:sz="0" w:space="0" w:color="auto"/>
        <w:bottom w:val="none" w:sz="0" w:space="0" w:color="auto"/>
        <w:right w:val="none" w:sz="0" w:space="0" w:color="auto"/>
      </w:divBdr>
      <w:divsChild>
        <w:div w:id="2048018749">
          <w:marLeft w:val="1080"/>
          <w:marRight w:val="0"/>
          <w:marTop w:val="100"/>
          <w:marBottom w:val="0"/>
          <w:divBdr>
            <w:top w:val="none" w:sz="0" w:space="0" w:color="auto"/>
            <w:left w:val="none" w:sz="0" w:space="0" w:color="auto"/>
            <w:bottom w:val="none" w:sz="0" w:space="0" w:color="auto"/>
            <w:right w:val="none" w:sz="0" w:space="0" w:color="auto"/>
          </w:divBdr>
        </w:div>
      </w:divsChild>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7963449">
      <w:bodyDiv w:val="1"/>
      <w:marLeft w:val="0"/>
      <w:marRight w:val="0"/>
      <w:marTop w:val="0"/>
      <w:marBottom w:val="0"/>
      <w:divBdr>
        <w:top w:val="none" w:sz="0" w:space="0" w:color="auto"/>
        <w:left w:val="none" w:sz="0" w:space="0" w:color="auto"/>
        <w:bottom w:val="none" w:sz="0" w:space="0" w:color="auto"/>
        <w:right w:val="none" w:sz="0" w:space="0" w:color="auto"/>
      </w:divBdr>
      <w:divsChild>
        <w:div w:id="251280318">
          <w:marLeft w:val="1987"/>
          <w:marRight w:val="0"/>
          <w:marTop w:val="200"/>
          <w:marBottom w:val="0"/>
          <w:divBdr>
            <w:top w:val="none" w:sz="0" w:space="0" w:color="auto"/>
            <w:left w:val="none" w:sz="0" w:space="0" w:color="auto"/>
            <w:bottom w:val="none" w:sz="0" w:space="0" w:color="auto"/>
            <w:right w:val="none" w:sz="0" w:space="0" w:color="auto"/>
          </w:divBdr>
        </w:div>
        <w:div w:id="449205719">
          <w:marLeft w:val="1267"/>
          <w:marRight w:val="0"/>
          <w:marTop w:val="200"/>
          <w:marBottom w:val="0"/>
          <w:divBdr>
            <w:top w:val="none" w:sz="0" w:space="0" w:color="auto"/>
            <w:left w:val="none" w:sz="0" w:space="0" w:color="auto"/>
            <w:bottom w:val="none" w:sz="0" w:space="0" w:color="auto"/>
            <w:right w:val="none" w:sz="0" w:space="0" w:color="auto"/>
          </w:divBdr>
        </w:div>
        <w:div w:id="653066898">
          <w:marLeft w:val="1080"/>
          <w:marRight w:val="0"/>
          <w:marTop w:val="200"/>
          <w:marBottom w:val="0"/>
          <w:divBdr>
            <w:top w:val="none" w:sz="0" w:space="0" w:color="auto"/>
            <w:left w:val="none" w:sz="0" w:space="0" w:color="auto"/>
            <w:bottom w:val="none" w:sz="0" w:space="0" w:color="auto"/>
            <w:right w:val="none" w:sz="0" w:space="0" w:color="auto"/>
          </w:divBdr>
        </w:div>
        <w:div w:id="715588967">
          <w:marLeft w:val="1987"/>
          <w:marRight w:val="0"/>
          <w:marTop w:val="200"/>
          <w:marBottom w:val="0"/>
          <w:divBdr>
            <w:top w:val="none" w:sz="0" w:space="0" w:color="auto"/>
            <w:left w:val="none" w:sz="0" w:space="0" w:color="auto"/>
            <w:bottom w:val="none" w:sz="0" w:space="0" w:color="auto"/>
            <w:right w:val="none" w:sz="0" w:space="0" w:color="auto"/>
          </w:divBdr>
        </w:div>
        <w:div w:id="1013146655">
          <w:marLeft w:val="1987"/>
          <w:marRight w:val="0"/>
          <w:marTop w:val="200"/>
          <w:marBottom w:val="0"/>
          <w:divBdr>
            <w:top w:val="none" w:sz="0" w:space="0" w:color="auto"/>
            <w:left w:val="none" w:sz="0" w:space="0" w:color="auto"/>
            <w:bottom w:val="none" w:sz="0" w:space="0" w:color="auto"/>
            <w:right w:val="none" w:sz="0" w:space="0" w:color="auto"/>
          </w:divBdr>
        </w:div>
        <w:div w:id="1210452684">
          <w:marLeft w:val="1080"/>
          <w:marRight w:val="0"/>
          <w:marTop w:val="200"/>
          <w:marBottom w:val="0"/>
          <w:divBdr>
            <w:top w:val="none" w:sz="0" w:space="0" w:color="auto"/>
            <w:left w:val="none" w:sz="0" w:space="0" w:color="auto"/>
            <w:bottom w:val="none" w:sz="0" w:space="0" w:color="auto"/>
            <w:right w:val="none" w:sz="0" w:space="0" w:color="auto"/>
          </w:divBdr>
        </w:div>
        <w:div w:id="1300722407">
          <w:marLeft w:val="1080"/>
          <w:marRight w:val="0"/>
          <w:marTop w:val="200"/>
          <w:marBottom w:val="0"/>
          <w:divBdr>
            <w:top w:val="none" w:sz="0" w:space="0" w:color="auto"/>
            <w:left w:val="none" w:sz="0" w:space="0" w:color="auto"/>
            <w:bottom w:val="none" w:sz="0" w:space="0" w:color="auto"/>
            <w:right w:val="none" w:sz="0" w:space="0" w:color="auto"/>
          </w:divBdr>
        </w:div>
        <w:div w:id="1437941910">
          <w:marLeft w:val="1080"/>
          <w:marRight w:val="0"/>
          <w:marTop w:val="200"/>
          <w:marBottom w:val="0"/>
          <w:divBdr>
            <w:top w:val="none" w:sz="0" w:space="0" w:color="auto"/>
            <w:left w:val="none" w:sz="0" w:space="0" w:color="auto"/>
            <w:bottom w:val="none" w:sz="0" w:space="0" w:color="auto"/>
            <w:right w:val="none" w:sz="0" w:space="0" w:color="auto"/>
          </w:divBdr>
        </w:div>
        <w:div w:id="1527058951">
          <w:marLeft w:val="1080"/>
          <w:marRight w:val="0"/>
          <w:marTop w:val="200"/>
          <w:marBottom w:val="0"/>
          <w:divBdr>
            <w:top w:val="none" w:sz="0" w:space="0" w:color="auto"/>
            <w:left w:val="none" w:sz="0" w:space="0" w:color="auto"/>
            <w:bottom w:val="none" w:sz="0" w:space="0" w:color="auto"/>
            <w:right w:val="none" w:sz="0" w:space="0" w:color="auto"/>
          </w:divBdr>
        </w:div>
        <w:div w:id="1776561336">
          <w:marLeft w:val="1080"/>
          <w:marRight w:val="0"/>
          <w:marTop w:val="200"/>
          <w:marBottom w:val="0"/>
          <w:divBdr>
            <w:top w:val="none" w:sz="0" w:space="0" w:color="auto"/>
            <w:left w:val="none" w:sz="0" w:space="0" w:color="auto"/>
            <w:bottom w:val="none" w:sz="0" w:space="0" w:color="auto"/>
            <w:right w:val="none" w:sz="0" w:space="0" w:color="auto"/>
          </w:divBdr>
        </w:div>
      </w:divsChild>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89099814">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2183288">
      <w:bodyDiv w:val="1"/>
      <w:marLeft w:val="0"/>
      <w:marRight w:val="0"/>
      <w:marTop w:val="0"/>
      <w:marBottom w:val="0"/>
      <w:divBdr>
        <w:top w:val="none" w:sz="0" w:space="0" w:color="auto"/>
        <w:left w:val="none" w:sz="0" w:space="0" w:color="auto"/>
        <w:bottom w:val="none" w:sz="0" w:space="0" w:color="auto"/>
        <w:right w:val="none" w:sz="0" w:space="0" w:color="auto"/>
      </w:divBdr>
      <w:divsChild>
        <w:div w:id="149101804">
          <w:marLeft w:val="360"/>
          <w:marRight w:val="0"/>
          <w:marTop w:val="200"/>
          <w:marBottom w:val="0"/>
          <w:divBdr>
            <w:top w:val="none" w:sz="0" w:space="0" w:color="auto"/>
            <w:left w:val="none" w:sz="0" w:space="0" w:color="auto"/>
            <w:bottom w:val="none" w:sz="0" w:space="0" w:color="auto"/>
            <w:right w:val="none" w:sz="0" w:space="0" w:color="auto"/>
          </w:divBdr>
        </w:div>
        <w:div w:id="1129083975">
          <w:marLeft w:val="360"/>
          <w:marRight w:val="0"/>
          <w:marTop w:val="200"/>
          <w:marBottom w:val="0"/>
          <w:divBdr>
            <w:top w:val="none" w:sz="0" w:space="0" w:color="auto"/>
            <w:left w:val="none" w:sz="0" w:space="0" w:color="auto"/>
            <w:bottom w:val="none" w:sz="0" w:space="0" w:color="auto"/>
            <w:right w:val="none" w:sz="0" w:space="0" w:color="auto"/>
          </w:divBdr>
        </w:div>
        <w:div w:id="1179388580">
          <w:marLeft w:val="360"/>
          <w:marRight w:val="0"/>
          <w:marTop w:val="200"/>
          <w:marBottom w:val="0"/>
          <w:divBdr>
            <w:top w:val="none" w:sz="0" w:space="0" w:color="auto"/>
            <w:left w:val="none" w:sz="0" w:space="0" w:color="auto"/>
            <w:bottom w:val="none" w:sz="0" w:space="0" w:color="auto"/>
            <w:right w:val="none" w:sz="0" w:space="0" w:color="auto"/>
          </w:divBdr>
        </w:div>
        <w:div w:id="1682389124">
          <w:marLeft w:val="360"/>
          <w:marRight w:val="0"/>
          <w:marTop w:val="200"/>
          <w:marBottom w:val="0"/>
          <w:divBdr>
            <w:top w:val="none" w:sz="0" w:space="0" w:color="auto"/>
            <w:left w:val="none" w:sz="0" w:space="0" w:color="auto"/>
            <w:bottom w:val="none" w:sz="0" w:space="0" w:color="auto"/>
            <w:right w:val="none" w:sz="0" w:space="0" w:color="auto"/>
          </w:divBdr>
        </w:div>
      </w:divsChild>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49391554">
      <w:bodyDiv w:val="1"/>
      <w:marLeft w:val="0"/>
      <w:marRight w:val="0"/>
      <w:marTop w:val="0"/>
      <w:marBottom w:val="0"/>
      <w:divBdr>
        <w:top w:val="none" w:sz="0" w:space="0" w:color="auto"/>
        <w:left w:val="none" w:sz="0" w:space="0" w:color="auto"/>
        <w:bottom w:val="none" w:sz="0" w:space="0" w:color="auto"/>
        <w:right w:val="none" w:sz="0" w:space="0" w:color="auto"/>
      </w:divBdr>
      <w:divsChild>
        <w:div w:id="288126418">
          <w:marLeft w:val="1080"/>
          <w:marRight w:val="0"/>
          <w:marTop w:val="100"/>
          <w:marBottom w:val="0"/>
          <w:divBdr>
            <w:top w:val="none" w:sz="0" w:space="0" w:color="auto"/>
            <w:left w:val="none" w:sz="0" w:space="0" w:color="auto"/>
            <w:bottom w:val="none" w:sz="0" w:space="0" w:color="auto"/>
            <w:right w:val="none" w:sz="0" w:space="0" w:color="auto"/>
          </w:divBdr>
        </w:div>
        <w:div w:id="435903051">
          <w:marLeft w:val="1080"/>
          <w:marRight w:val="0"/>
          <w:marTop w:val="100"/>
          <w:marBottom w:val="0"/>
          <w:divBdr>
            <w:top w:val="none" w:sz="0" w:space="0" w:color="auto"/>
            <w:left w:val="none" w:sz="0" w:space="0" w:color="auto"/>
            <w:bottom w:val="none" w:sz="0" w:space="0" w:color="auto"/>
            <w:right w:val="none" w:sz="0" w:space="0" w:color="auto"/>
          </w:divBdr>
        </w:div>
        <w:div w:id="1132747050">
          <w:marLeft w:val="1080"/>
          <w:marRight w:val="0"/>
          <w:marTop w:val="100"/>
          <w:marBottom w:val="0"/>
          <w:divBdr>
            <w:top w:val="none" w:sz="0" w:space="0" w:color="auto"/>
            <w:left w:val="none" w:sz="0" w:space="0" w:color="auto"/>
            <w:bottom w:val="none" w:sz="0" w:space="0" w:color="auto"/>
            <w:right w:val="none" w:sz="0" w:space="0" w:color="auto"/>
          </w:divBdr>
        </w:div>
        <w:div w:id="1192110138">
          <w:marLeft w:val="360"/>
          <w:marRight w:val="0"/>
          <w:marTop w:val="200"/>
          <w:marBottom w:val="0"/>
          <w:divBdr>
            <w:top w:val="none" w:sz="0" w:space="0" w:color="auto"/>
            <w:left w:val="none" w:sz="0" w:space="0" w:color="auto"/>
            <w:bottom w:val="none" w:sz="0" w:space="0" w:color="auto"/>
            <w:right w:val="none" w:sz="0" w:space="0" w:color="auto"/>
          </w:divBdr>
        </w:div>
      </w:divsChild>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284228">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2954364">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1886538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50510773">
      <w:bodyDiv w:val="1"/>
      <w:marLeft w:val="0"/>
      <w:marRight w:val="0"/>
      <w:marTop w:val="0"/>
      <w:marBottom w:val="0"/>
      <w:divBdr>
        <w:top w:val="none" w:sz="0" w:space="0" w:color="auto"/>
        <w:left w:val="none" w:sz="0" w:space="0" w:color="auto"/>
        <w:bottom w:val="none" w:sz="0" w:space="0" w:color="auto"/>
        <w:right w:val="none" w:sz="0" w:space="0" w:color="auto"/>
      </w:divBdr>
      <w:divsChild>
        <w:div w:id="1858301902">
          <w:marLeft w:val="1627"/>
          <w:marRight w:val="0"/>
          <w:marTop w:val="86"/>
          <w:marBottom w:val="0"/>
          <w:divBdr>
            <w:top w:val="none" w:sz="0" w:space="0" w:color="auto"/>
            <w:left w:val="none" w:sz="0" w:space="0" w:color="auto"/>
            <w:bottom w:val="none" w:sz="0" w:space="0" w:color="auto"/>
            <w:right w:val="none" w:sz="0" w:space="0" w:color="auto"/>
          </w:divBdr>
        </w:div>
      </w:divsChild>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86780820">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58053916">
      <w:bodyDiv w:val="1"/>
      <w:marLeft w:val="0"/>
      <w:marRight w:val="0"/>
      <w:marTop w:val="0"/>
      <w:marBottom w:val="0"/>
      <w:divBdr>
        <w:top w:val="none" w:sz="0" w:space="0" w:color="auto"/>
        <w:left w:val="none" w:sz="0" w:space="0" w:color="auto"/>
        <w:bottom w:val="none" w:sz="0" w:space="0" w:color="auto"/>
        <w:right w:val="none" w:sz="0" w:space="0" w:color="auto"/>
      </w:divBdr>
      <w:divsChild>
        <w:div w:id="691416093">
          <w:marLeft w:val="0"/>
          <w:marRight w:val="0"/>
          <w:marTop w:val="0"/>
          <w:marBottom w:val="0"/>
          <w:divBdr>
            <w:top w:val="none" w:sz="0" w:space="0" w:color="auto"/>
            <w:left w:val="none" w:sz="0" w:space="0" w:color="auto"/>
            <w:bottom w:val="none" w:sz="0" w:space="0" w:color="auto"/>
            <w:right w:val="none" w:sz="0" w:space="0" w:color="auto"/>
          </w:divBdr>
        </w:div>
      </w:divsChild>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78396016">
      <w:bodyDiv w:val="1"/>
      <w:marLeft w:val="0"/>
      <w:marRight w:val="0"/>
      <w:marTop w:val="0"/>
      <w:marBottom w:val="0"/>
      <w:divBdr>
        <w:top w:val="none" w:sz="0" w:space="0" w:color="auto"/>
        <w:left w:val="none" w:sz="0" w:space="0" w:color="auto"/>
        <w:bottom w:val="none" w:sz="0" w:space="0" w:color="auto"/>
        <w:right w:val="none" w:sz="0" w:space="0" w:color="auto"/>
      </w:divBdr>
    </w:div>
    <w:div w:id="1585142674">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0985232">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3701844">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5642879">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123728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5462771">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2939541">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8684738">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9724853">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2293939">
      <w:bodyDiv w:val="1"/>
      <w:marLeft w:val="0"/>
      <w:marRight w:val="0"/>
      <w:marTop w:val="0"/>
      <w:marBottom w:val="0"/>
      <w:divBdr>
        <w:top w:val="none" w:sz="0" w:space="0" w:color="auto"/>
        <w:left w:val="none" w:sz="0" w:space="0" w:color="auto"/>
        <w:bottom w:val="none" w:sz="0" w:space="0" w:color="auto"/>
        <w:right w:val="none" w:sz="0" w:space="0" w:color="auto"/>
      </w:divBdr>
      <w:divsChild>
        <w:div w:id="1963458710">
          <w:marLeft w:val="1080"/>
          <w:marRight w:val="0"/>
          <w:marTop w:val="100"/>
          <w:marBottom w:val="0"/>
          <w:divBdr>
            <w:top w:val="none" w:sz="0" w:space="0" w:color="auto"/>
            <w:left w:val="none" w:sz="0" w:space="0" w:color="auto"/>
            <w:bottom w:val="none" w:sz="0" w:space="0" w:color="auto"/>
            <w:right w:val="none" w:sz="0" w:space="0" w:color="auto"/>
          </w:divBdr>
        </w:div>
      </w:divsChild>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7869434">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3965736">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 w:id="2094931567">
      <w:bodyDiv w:val="1"/>
      <w:marLeft w:val="0"/>
      <w:marRight w:val="0"/>
      <w:marTop w:val="0"/>
      <w:marBottom w:val="0"/>
      <w:divBdr>
        <w:top w:val="none" w:sz="0" w:space="0" w:color="auto"/>
        <w:left w:val="none" w:sz="0" w:space="0" w:color="auto"/>
        <w:bottom w:val="none" w:sz="0" w:space="0" w:color="auto"/>
        <w:right w:val="none" w:sz="0" w:space="0" w:color="auto"/>
      </w:divBdr>
    </w:div>
    <w:div w:id="2124839189">
      <w:bodyDiv w:val="1"/>
      <w:marLeft w:val="0"/>
      <w:marRight w:val="0"/>
      <w:marTop w:val="0"/>
      <w:marBottom w:val="0"/>
      <w:divBdr>
        <w:top w:val="none" w:sz="0" w:space="0" w:color="auto"/>
        <w:left w:val="none" w:sz="0" w:space="0" w:color="auto"/>
        <w:bottom w:val="none" w:sz="0" w:space="0" w:color="auto"/>
        <w:right w:val="none" w:sz="0" w:space="0" w:color="auto"/>
      </w:divBdr>
    </w:div>
    <w:div w:id="212523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gif"/><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gif"/><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60.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4f32b42e95bff266c703ff174a958de4">
  <xsd:schema xmlns:xsd="http://www.w3.org/2001/XMLSchema" xmlns:xs="http://www.w3.org/2001/XMLSchema" xmlns:p="http://schemas.microsoft.com/office/2006/metadata/properties" xmlns:ns3="bcc01d59-85de-4ef9-881e-76d8b6a6f841" targetNamespace="http://schemas.microsoft.com/office/2006/metadata/properties" ma:root="true" ma:fieldsID="08d19d1fc1f73e2cb04b3c584c3973c5"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0BD0B6-E9D9-461B-85E2-9AC781C6827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D38D290-824F-4988-A703-11D64F31CC9D}">
  <ds:schemaRefs>
    <ds:schemaRef ds:uri="http://schemas.microsoft.com/sharepoint/v3/contenttype/forms"/>
  </ds:schemaRefs>
</ds:datastoreItem>
</file>

<file path=customXml/itemProps3.xml><?xml version="1.0" encoding="utf-8"?>
<ds:datastoreItem xmlns:ds="http://schemas.openxmlformats.org/officeDocument/2006/customXml" ds:itemID="{4765663F-41BC-4B25-8C4D-1820738E9A71}">
  <ds:schemaRefs>
    <ds:schemaRef ds:uri="http://schemas.openxmlformats.org/officeDocument/2006/bibliography"/>
  </ds:schemaRefs>
</ds:datastoreItem>
</file>

<file path=customXml/itemProps4.xml><?xml version="1.0" encoding="utf-8"?>
<ds:datastoreItem xmlns:ds="http://schemas.openxmlformats.org/officeDocument/2006/customXml" ds:itemID="{5F4C797D-0C87-4FD5-83D7-5058D93C1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 Memo</Template>
  <TotalTime>2447</TotalTime>
  <Pages>9</Pages>
  <Words>3066</Words>
  <Characters>15668</Characters>
  <Application>Microsoft Office Word</Application>
  <DocSecurity>0</DocSecurity>
  <Lines>130</Lines>
  <Paragraphs>37</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18697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 Sumant Iyer</dc:creator>
  <cp:keywords/>
  <dc:description/>
  <cp:lastModifiedBy>Qualcomm2</cp:lastModifiedBy>
  <cp:revision>373</cp:revision>
  <cp:lastPrinted>2016-03-25T21:53:00Z</cp:lastPrinted>
  <dcterms:created xsi:type="dcterms:W3CDTF">2023-09-21T13:31:00Z</dcterms:created>
  <dcterms:modified xsi:type="dcterms:W3CDTF">2023-09-27T15:44:00Z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00000000634B80A2C20F9E4D96F6052F555566BB0700BD91D8193986BD45A50D39E75FF0848100000000010C0000BD91D8193986BD45A50D39E75FF08481000058BC60920000</vt:lpwstr>
  </property>
  <property fmtid="{D5CDD505-2E9C-101B-9397-08002B2CF9AE}" pid="8" name="_EmailStoreID0">
    <vt:lpwstr>0000000038A1BB1005E5101AA1BB08002B2A56C20000454D534D44422E444C4C00000000000000001B55FA20AA6611CD9BC800AA002FC45A0C00000073756D616E7469407174692E7175616C636F6D6D2E636F6D002F6F3D5175616C636F6D6D2F6F753D45786368616E67652041646D696E6973747261746976652047726F7</vt:lpwstr>
  </property>
  <property fmtid="{D5CDD505-2E9C-101B-9397-08002B2CF9AE}" pid="9" name="_EmailStoreID1">
    <vt:lpwstr>570202846594449424F484632335350444C54292F636E3D526563697069656E74732F636E3D39666130346436616563623134613562616362306439613933396361383164622D73756D616E746900E94632F4440000000200000010000000730075006D0061006E007400690040007100740069002E007100750061006C0063</vt:lpwstr>
  </property>
  <property fmtid="{D5CDD505-2E9C-101B-9397-08002B2CF9AE}" pid="10" name="_EmailStoreID2">
    <vt:lpwstr>006F006D006D002E0063006F006D0000000000</vt:lpwstr>
  </property>
  <property fmtid="{D5CDD505-2E9C-101B-9397-08002B2CF9AE}" pid="11" name="ContentTypeId">
    <vt:lpwstr>0x0101004257954231A76C44B0D04C9AEE4292A8</vt:lpwstr>
  </property>
  <property fmtid="{D5CDD505-2E9C-101B-9397-08002B2CF9AE}" pid="12" name="_ReviewingToolsShownOnce">
    <vt:lpwstr/>
  </property>
  <property fmtid="{D5CDD505-2E9C-101B-9397-08002B2CF9AE}" pid="13" name="MSIP_Label_83bcef13-7cac-433f-ba1d-47a323951816_Enabled">
    <vt:lpwstr>true</vt:lpwstr>
  </property>
  <property fmtid="{D5CDD505-2E9C-101B-9397-08002B2CF9AE}" pid="14" name="MSIP_Label_83bcef13-7cac-433f-ba1d-47a323951816_SetDate">
    <vt:lpwstr>2023-05-10T08:06:59Z</vt:lpwstr>
  </property>
  <property fmtid="{D5CDD505-2E9C-101B-9397-08002B2CF9AE}" pid="15" name="MSIP_Label_83bcef13-7cac-433f-ba1d-47a323951816_Method">
    <vt:lpwstr>Privileged</vt:lpwstr>
  </property>
  <property fmtid="{D5CDD505-2E9C-101B-9397-08002B2CF9AE}" pid="16" name="MSIP_Label_83bcef13-7cac-433f-ba1d-47a323951816_Name">
    <vt:lpwstr>MTK_Unclassified</vt:lpwstr>
  </property>
  <property fmtid="{D5CDD505-2E9C-101B-9397-08002B2CF9AE}" pid="17" name="MSIP_Label_83bcef13-7cac-433f-ba1d-47a323951816_SiteId">
    <vt:lpwstr>a7687ede-7a6b-4ef6-bace-642f677fbe31</vt:lpwstr>
  </property>
  <property fmtid="{D5CDD505-2E9C-101B-9397-08002B2CF9AE}" pid="18" name="MSIP_Label_83bcef13-7cac-433f-ba1d-47a323951816_ActionId">
    <vt:lpwstr>83e4173a-d421-4a76-8b10-303930374be8</vt:lpwstr>
  </property>
  <property fmtid="{D5CDD505-2E9C-101B-9397-08002B2CF9AE}" pid="19" name="MSIP_Label_83bcef13-7cac-433f-ba1d-47a323951816_ContentBits">
    <vt:lpwstr>0</vt:lpwstr>
  </property>
</Properties>
</file>