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603D60" w14:textId="57CDA65B" w:rsidR="00591BF8" w:rsidRPr="00997DE2" w:rsidRDefault="00591BF8" w:rsidP="00591BF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 xml:space="preserve">3GPP TSG-RAN WG4 Meeting </w:t>
      </w:r>
      <w:r w:rsidRPr="007D4E93">
        <w:rPr>
          <w:rFonts w:cs="Arial"/>
          <w:b/>
          <w:sz w:val="24"/>
          <w:lang w:val="en-US" w:eastAsia="zh-CN"/>
        </w:rPr>
        <w:t># 10</w:t>
      </w:r>
      <w:r w:rsidR="006B1C7F">
        <w:rPr>
          <w:rFonts w:cs="Arial"/>
          <w:b/>
          <w:sz w:val="24"/>
          <w:lang w:val="en-US" w:eastAsia="zh-CN"/>
        </w:rPr>
        <w:t>7</w:t>
      </w:r>
      <w:r w:rsidRPr="007D4E93">
        <w:rPr>
          <w:rFonts w:cs="Arial"/>
          <w:b/>
          <w:sz w:val="24"/>
          <w:lang w:val="en-US" w:eastAsia="zh-CN"/>
        </w:rPr>
        <w:tab/>
      </w:r>
      <w:r w:rsidR="00846B1E" w:rsidRPr="00846B1E">
        <w:rPr>
          <w:rFonts w:eastAsia="宋体" w:cs="Arial"/>
          <w:b/>
          <w:sz w:val="24"/>
          <w:lang w:val="en-US" w:eastAsia="zh-CN"/>
        </w:rPr>
        <w:t>R4-2308340</w:t>
      </w:r>
    </w:p>
    <w:bookmarkEnd w:id="0"/>
    <w:bookmarkEnd w:id="1"/>
    <w:p w14:paraId="05625486" w14:textId="23E76CCE" w:rsidR="00070561" w:rsidRDefault="006B1C7F" w:rsidP="006B1C7F">
      <w:pPr>
        <w:pStyle w:val="a3"/>
        <w:tabs>
          <w:tab w:val="left" w:pos="2160"/>
        </w:tabs>
        <w:ind w:left="2127" w:hanging="2127"/>
        <w:jc w:val="both"/>
        <w:rPr>
          <w:rFonts w:cs="Arial"/>
          <w:noProof w:val="0"/>
          <w:sz w:val="24"/>
        </w:rPr>
      </w:pPr>
      <w:r w:rsidRPr="006B1C7F">
        <w:rPr>
          <w:rFonts w:cs="Arial"/>
          <w:noProof w:val="0"/>
          <w:sz w:val="24"/>
        </w:rPr>
        <w:t>Incheon, KR, May 22 – May 26, 2023</w:t>
      </w:r>
    </w:p>
    <w:p w14:paraId="28AF8380" w14:textId="77777777" w:rsidR="006B1C7F" w:rsidRPr="006B1C7F" w:rsidRDefault="006B1C7F" w:rsidP="006B1C7F">
      <w:pPr>
        <w:pStyle w:val="a3"/>
        <w:tabs>
          <w:tab w:val="left" w:pos="2160"/>
        </w:tabs>
        <w:ind w:left="2127" w:hanging="2127"/>
        <w:jc w:val="both"/>
        <w:rPr>
          <w:rFonts w:cs="Arial"/>
          <w:noProof w:val="0"/>
          <w:sz w:val="24"/>
        </w:rPr>
      </w:pPr>
    </w:p>
    <w:p w14:paraId="3D05713C" w14:textId="202918AA" w:rsidR="00745EC3" w:rsidRDefault="00745EC3" w:rsidP="00745E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CF374F">
        <w:rPr>
          <w:rFonts w:ascii="Arial" w:hAnsi="Arial" w:cs="Arial"/>
          <w:bCs/>
        </w:rPr>
        <w:t xml:space="preserve">Reply </w:t>
      </w:r>
      <w:r w:rsidR="006B1C7F" w:rsidRPr="006B1C7F">
        <w:rPr>
          <w:rFonts w:ascii="Arial" w:hAnsi="Arial" w:cs="Arial"/>
          <w:bCs/>
        </w:rPr>
        <w:t>LS on Monitoring of paging occasions for CG-SDT with HD-FDD Redcap UEs</w:t>
      </w:r>
    </w:p>
    <w:p w14:paraId="14D5EF21" w14:textId="42F9D177" w:rsidR="00745EC3" w:rsidRDefault="00745EC3" w:rsidP="00745E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B1C7F" w:rsidRPr="006B1C7F">
        <w:rPr>
          <w:rFonts w:ascii="Arial" w:hAnsi="Arial" w:cs="Arial"/>
          <w:bCs/>
        </w:rPr>
        <w:t>R2-2304562</w:t>
      </w:r>
    </w:p>
    <w:p w14:paraId="6E4380C7" w14:textId="77761226" w:rsidR="00745EC3" w:rsidRDefault="00745EC3" w:rsidP="00745EC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6B1C7F">
        <w:rPr>
          <w:rFonts w:ascii="Arial" w:hAnsi="Arial" w:cs="Arial"/>
          <w:bCs/>
          <w:lang w:eastAsia="zh-CN"/>
        </w:rPr>
        <w:t>7</w:t>
      </w:r>
    </w:p>
    <w:p w14:paraId="2EB0508C" w14:textId="7B84DFE0" w:rsidR="00745EC3" w:rsidRDefault="00745EC3" w:rsidP="00745E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6B1C7F" w:rsidRPr="006B1C7F">
        <w:rPr>
          <w:rFonts w:ascii="Arial" w:hAnsi="Arial" w:cs="Arial"/>
          <w:bCs/>
          <w:color w:val="000000"/>
        </w:rPr>
        <w:t>NR_SmallData_INACTIVE-Core</w:t>
      </w:r>
    </w:p>
    <w:p w14:paraId="3D0EE73F" w14:textId="77777777" w:rsidR="00745EC3" w:rsidRDefault="00745EC3" w:rsidP="00745EC3">
      <w:pPr>
        <w:spacing w:after="60"/>
        <w:ind w:left="1985" w:hanging="1985"/>
        <w:rPr>
          <w:rFonts w:ascii="Arial" w:hAnsi="Arial" w:cs="Arial"/>
          <w:b/>
        </w:rPr>
      </w:pPr>
    </w:p>
    <w:p w14:paraId="7FCA344C" w14:textId="77777777" w:rsidR="00745EC3" w:rsidRDefault="00745EC3" w:rsidP="00745E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 WG4</w:t>
      </w:r>
    </w:p>
    <w:p w14:paraId="0B4554B4" w14:textId="57AF78ED" w:rsidR="00745EC3" w:rsidRDefault="00745EC3" w:rsidP="00745E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</w:t>
      </w:r>
      <w:r w:rsidR="006B1C7F">
        <w:rPr>
          <w:rFonts w:ascii="Arial" w:hAnsi="Arial" w:cs="Arial"/>
          <w:bCs/>
        </w:rPr>
        <w:t>2</w:t>
      </w:r>
    </w:p>
    <w:p w14:paraId="7DCF3210" w14:textId="165DE4D2" w:rsidR="00745EC3" w:rsidRDefault="00745EC3" w:rsidP="00745E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RAN WG</w:t>
      </w:r>
      <w:r w:rsidR="006B1C7F">
        <w:rPr>
          <w:rFonts w:ascii="Arial" w:hAnsi="Arial" w:cs="Arial"/>
          <w:bCs/>
        </w:rPr>
        <w:t>1</w:t>
      </w:r>
    </w:p>
    <w:p w14:paraId="10C08441" w14:textId="77777777" w:rsidR="00745EC3" w:rsidRDefault="00745EC3" w:rsidP="00745EC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49E6F94" w14:textId="77777777" w:rsidR="00745EC3" w:rsidRPr="00761608" w:rsidRDefault="00745EC3" w:rsidP="00745EC3">
      <w:pPr>
        <w:pStyle w:val="4"/>
        <w:tabs>
          <w:tab w:val="left" w:pos="432"/>
          <w:tab w:val="left" w:pos="720"/>
          <w:tab w:val="left" w:pos="864"/>
          <w:tab w:val="left" w:pos="2268"/>
          <w:tab w:val="left" w:pos="3411"/>
        </w:tabs>
        <w:ind w:left="567"/>
        <w:rPr>
          <w:rFonts w:cs="Arial"/>
          <w:b/>
          <w:bCs/>
          <w:sz w:val="20"/>
        </w:rPr>
      </w:pPr>
      <w:r w:rsidRPr="00761608">
        <w:rPr>
          <w:rFonts w:cs="Arial"/>
          <w:sz w:val="20"/>
        </w:rPr>
        <w:t>Name:</w:t>
      </w:r>
      <w:r w:rsidRPr="00761608">
        <w:rPr>
          <w:rFonts w:cs="Arial"/>
          <w:sz w:val="20"/>
        </w:rPr>
        <w:tab/>
      </w:r>
      <w:r w:rsidRPr="00761608">
        <w:rPr>
          <w:rFonts w:cs="Arial" w:hint="eastAsia"/>
          <w:b/>
          <w:sz w:val="20"/>
          <w:lang w:eastAsia="zh-CN"/>
        </w:rPr>
        <w:t>Han Jing</w:t>
      </w:r>
      <w:r w:rsidRPr="00761608">
        <w:rPr>
          <w:rFonts w:cs="Arial"/>
          <w:bCs/>
          <w:sz w:val="20"/>
        </w:rPr>
        <w:tab/>
      </w:r>
    </w:p>
    <w:p w14:paraId="0D2B62ED" w14:textId="77777777" w:rsidR="00745EC3" w:rsidRPr="00761608" w:rsidRDefault="00745EC3" w:rsidP="00745EC3">
      <w:pPr>
        <w:pStyle w:val="4"/>
        <w:tabs>
          <w:tab w:val="left" w:pos="432"/>
          <w:tab w:val="left" w:pos="720"/>
          <w:tab w:val="left" w:pos="864"/>
          <w:tab w:val="left" w:pos="2268"/>
          <w:tab w:val="left" w:pos="3411"/>
        </w:tabs>
        <w:ind w:left="567"/>
        <w:rPr>
          <w:rFonts w:cs="Arial"/>
          <w:sz w:val="20"/>
        </w:rPr>
      </w:pPr>
      <w:r w:rsidRPr="00761608">
        <w:rPr>
          <w:rFonts w:cs="Arial"/>
          <w:sz w:val="20"/>
        </w:rPr>
        <w:t>E-mail Address:</w:t>
      </w:r>
      <w:r w:rsidRPr="00761608">
        <w:rPr>
          <w:rFonts w:cs="Arial"/>
          <w:sz w:val="20"/>
        </w:rPr>
        <w:tab/>
      </w:r>
      <w:r w:rsidRPr="00761608">
        <w:rPr>
          <w:rFonts w:cs="Arial" w:hint="eastAsia"/>
          <w:sz w:val="20"/>
        </w:rPr>
        <w:t>hw.hanjing</w:t>
      </w:r>
      <w:r w:rsidRPr="00761608">
        <w:rPr>
          <w:rFonts w:cs="Arial"/>
          <w:sz w:val="20"/>
        </w:rPr>
        <w:t>@</w:t>
      </w:r>
      <w:r w:rsidRPr="00761608">
        <w:rPr>
          <w:rFonts w:cs="Arial" w:hint="eastAsia"/>
          <w:sz w:val="20"/>
        </w:rPr>
        <w:t>huawei</w:t>
      </w:r>
      <w:r w:rsidRPr="00761608">
        <w:rPr>
          <w:rFonts w:cs="Arial"/>
          <w:sz w:val="20"/>
        </w:rPr>
        <w:t>.com</w:t>
      </w:r>
    </w:p>
    <w:p w14:paraId="547ECFA0" w14:textId="77777777" w:rsidR="00745EC3" w:rsidRDefault="00745EC3" w:rsidP="00745E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FF00970" w14:textId="77777777" w:rsidR="00745EC3" w:rsidRDefault="00745EC3" w:rsidP="00745EC3">
      <w:pPr>
        <w:pBdr>
          <w:bottom w:val="single" w:sz="4" w:space="1" w:color="auto"/>
        </w:pBdr>
        <w:rPr>
          <w:rFonts w:ascii="Arial" w:hAnsi="Arial" w:cs="Arial"/>
        </w:rPr>
      </w:pPr>
    </w:p>
    <w:p w14:paraId="56A6DF22" w14:textId="77777777" w:rsidR="00745EC3" w:rsidRDefault="00745EC3" w:rsidP="00745E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ACB0633" w14:textId="769C0BBE" w:rsidR="00745EC3" w:rsidRDefault="00745EC3" w:rsidP="00745EC3">
      <w:pPr>
        <w:rPr>
          <w:rFonts w:ascii="Arial" w:hAnsi="Arial" w:cs="Arial"/>
        </w:rPr>
      </w:pPr>
      <w:bookmarkStart w:id="2" w:name="_Hlk63256122"/>
      <w:r>
        <w:rPr>
          <w:rFonts w:ascii="Arial" w:hAnsi="Arial" w:cs="Arial"/>
        </w:rPr>
        <w:t>RAN4 would like to thank RAN</w:t>
      </w:r>
      <w:r w:rsidR="009A3482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for </w:t>
      </w:r>
      <w:r w:rsidR="009A3482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LS</w:t>
      </w:r>
      <w:r>
        <w:rPr>
          <w:rFonts w:ascii="Arial" w:hAnsi="Arial" w:cs="Arial"/>
          <w:color w:val="000000"/>
        </w:rPr>
        <w:t xml:space="preserve"> on </w:t>
      </w:r>
      <w:r w:rsidR="006B1C7F" w:rsidRPr="006B1C7F">
        <w:rPr>
          <w:rFonts w:ascii="Arial" w:hAnsi="Arial" w:cs="Arial"/>
        </w:rPr>
        <w:t>Monitoring of paging occasions for CG-SDT with HD-FDD Redcap UEs</w:t>
      </w:r>
      <w:r>
        <w:rPr>
          <w:rFonts w:ascii="Arial" w:hAnsi="Arial" w:cs="Arial"/>
        </w:rPr>
        <w:t xml:space="preserve">. </w:t>
      </w:r>
      <w:r w:rsidR="006B1C7F">
        <w:rPr>
          <w:rFonts w:ascii="Arial" w:hAnsi="Arial" w:cs="Arial"/>
        </w:rPr>
        <w:t>RAN4 had the following understanding</w:t>
      </w:r>
      <w:r w:rsidR="009A3482" w:rsidRPr="009A3482">
        <w:rPr>
          <w:rFonts w:ascii="Arial" w:hAnsi="Arial" w:cs="Arial"/>
        </w:rPr>
        <w:t>:</w:t>
      </w:r>
    </w:p>
    <w:p w14:paraId="0F57DD2D" w14:textId="002FDD24" w:rsidR="006B1C7F" w:rsidRPr="006B1C7F" w:rsidRDefault="006B1C7F" w:rsidP="006B1C7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Arial" w:eastAsia="宋体" w:hAnsi="Arial" w:cs="Arial"/>
          <w:lang w:eastAsia="zh-CN"/>
        </w:rPr>
      </w:pPr>
      <w:r w:rsidRPr="006B1C7F">
        <w:rPr>
          <w:rFonts w:ascii="Arial" w:eastAsia="宋体" w:hAnsi="Arial" w:cs="Arial"/>
          <w:lang w:eastAsia="zh-CN"/>
        </w:rPr>
        <w:t>For RedCap UE in HD-FDD mode, the UE is required to monitor for SI change indication in any paging occasion at least once per modification period during SDT,</w:t>
      </w:r>
    </w:p>
    <w:p w14:paraId="38CCC71D" w14:textId="77777777" w:rsidR="006B1C7F" w:rsidRPr="006B1C7F" w:rsidRDefault="006B1C7F" w:rsidP="006B1C7F">
      <w:pPr>
        <w:pStyle w:val="af8"/>
        <w:numPr>
          <w:ilvl w:val="0"/>
          <w:numId w:val="20"/>
        </w:numPr>
        <w:snapToGrid w:val="0"/>
        <w:spacing w:beforeLines="50" w:before="120" w:afterLines="50" w:after="120"/>
        <w:ind w:left="357" w:hanging="357"/>
        <w:contextualSpacing w:val="0"/>
        <w:rPr>
          <w:rFonts w:ascii="Arial" w:eastAsiaTheme="minorEastAsia" w:hAnsi="Arial" w:cs="Arial"/>
          <w:sz w:val="20"/>
          <w:szCs w:val="20"/>
          <w:lang w:eastAsia="zh-CN"/>
        </w:rPr>
      </w:pPr>
      <w:r w:rsidRPr="006B1C7F">
        <w:rPr>
          <w:rFonts w:ascii="Arial" w:eastAsiaTheme="minorEastAsia" w:hAnsi="Arial" w:cs="Arial"/>
          <w:sz w:val="20"/>
          <w:szCs w:val="20"/>
          <w:lang w:eastAsia="zh-CN"/>
        </w:rPr>
        <w:t xml:space="preserve">if the initial downlink BWP on which the SDT procedure is ongoing is associated with a CD-SSB, or </w:t>
      </w:r>
    </w:p>
    <w:p w14:paraId="22FF6D1E" w14:textId="77777777" w:rsidR="006B1C7F" w:rsidRPr="006B1C7F" w:rsidRDefault="006B1C7F" w:rsidP="006B1C7F">
      <w:pPr>
        <w:pStyle w:val="af8"/>
        <w:numPr>
          <w:ilvl w:val="0"/>
          <w:numId w:val="20"/>
        </w:numPr>
        <w:snapToGrid w:val="0"/>
        <w:spacing w:beforeLines="50" w:before="120" w:afterLines="50" w:after="120"/>
        <w:ind w:left="357" w:hanging="357"/>
        <w:contextualSpacing w:val="0"/>
        <w:rPr>
          <w:rFonts w:ascii="Arial" w:eastAsiaTheme="minorEastAsia" w:hAnsi="Arial" w:cs="Arial"/>
          <w:sz w:val="20"/>
          <w:szCs w:val="20"/>
          <w:lang w:eastAsia="zh-CN"/>
        </w:rPr>
      </w:pPr>
      <w:r w:rsidRPr="006B1C7F">
        <w:rPr>
          <w:rFonts w:ascii="Arial" w:eastAsiaTheme="minorEastAsia" w:hAnsi="Arial" w:cs="Arial"/>
          <w:sz w:val="20"/>
          <w:szCs w:val="20"/>
          <w:lang w:eastAsia="zh-CN"/>
        </w:rPr>
        <w:t xml:space="preserve">if the separate </w:t>
      </w:r>
      <w:bookmarkStart w:id="3" w:name="_GoBack"/>
      <w:bookmarkEnd w:id="3"/>
      <w:r w:rsidRPr="006B1C7F">
        <w:rPr>
          <w:rFonts w:ascii="Arial" w:eastAsiaTheme="minorEastAsia" w:hAnsi="Arial" w:cs="Arial"/>
          <w:sz w:val="20"/>
          <w:szCs w:val="20"/>
          <w:lang w:eastAsia="zh-CN"/>
        </w:rPr>
        <w:t>downlink BWP on which the SDT procedure is ongoing is associated with a CD-SSB.</w:t>
      </w:r>
    </w:p>
    <w:p w14:paraId="3C09D99C" w14:textId="0CEC17A8" w:rsidR="006B1C7F" w:rsidRPr="006B1C7F" w:rsidRDefault="006B1C7F" w:rsidP="006B1C7F">
      <w:pPr>
        <w:overflowPunct w:val="0"/>
        <w:autoSpaceDE w:val="0"/>
        <w:autoSpaceDN w:val="0"/>
        <w:adjustRightInd w:val="0"/>
        <w:spacing w:before="120" w:after="120"/>
        <w:textAlignment w:val="baseline"/>
        <w:rPr>
          <w:rFonts w:ascii="Arial" w:eastAsia="宋体" w:hAnsi="Arial" w:cs="Arial"/>
          <w:lang w:eastAsia="zh-CN"/>
        </w:rPr>
      </w:pPr>
      <w:r w:rsidRPr="006B1C7F">
        <w:rPr>
          <w:rFonts w:ascii="Arial" w:eastAsia="宋体" w:hAnsi="Arial" w:cs="Arial"/>
          <w:lang w:eastAsia="zh-CN"/>
        </w:rPr>
        <w:t xml:space="preserve">In case the paging occasions overlap with CG-SDT </w:t>
      </w:r>
      <w:r w:rsidR="00223666" w:rsidRPr="006B1C7F">
        <w:rPr>
          <w:rFonts w:ascii="Arial" w:eastAsia="宋体" w:hAnsi="Arial" w:cs="Arial"/>
          <w:lang w:eastAsia="zh-CN"/>
        </w:rPr>
        <w:t>transmission</w:t>
      </w:r>
      <w:r w:rsidRPr="006B1C7F">
        <w:rPr>
          <w:rFonts w:ascii="Arial" w:eastAsia="宋体" w:hAnsi="Arial" w:cs="Arial"/>
          <w:lang w:eastAsia="zh-CN"/>
        </w:rPr>
        <w:t>, the UE is allowed to drop the CG-SDT transmission.</w:t>
      </w:r>
    </w:p>
    <w:p w14:paraId="27206911" w14:textId="77777777" w:rsidR="009A3482" w:rsidRPr="006B1C7F" w:rsidRDefault="009A3482" w:rsidP="00745EC3">
      <w:pPr>
        <w:rPr>
          <w:rFonts w:ascii="Arial" w:hAnsi="Arial" w:cs="Arial"/>
          <w:iCs/>
          <w:kern w:val="2"/>
          <w:lang w:val="x-none"/>
        </w:rPr>
      </w:pPr>
    </w:p>
    <w:bookmarkEnd w:id="2"/>
    <w:p w14:paraId="02BDECD7" w14:textId="77777777" w:rsidR="00745EC3" w:rsidRDefault="00745EC3" w:rsidP="00745E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To RAN WG1 and WG2 group. </w:t>
      </w:r>
    </w:p>
    <w:p w14:paraId="4B3392C0" w14:textId="2DE5AC1D" w:rsidR="00745EC3" w:rsidRDefault="00745EC3" w:rsidP="00745EC3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RAN4 respectfully ask RAN</w:t>
      </w:r>
      <w:r w:rsidR="006B1C7F">
        <w:rPr>
          <w:rFonts w:ascii="Arial" w:hAnsi="Arial" w:cs="Arial"/>
        </w:rPr>
        <w:t>2</w:t>
      </w:r>
      <w:r w:rsidR="009A3482">
        <w:rPr>
          <w:rFonts w:ascii="Arial" w:hAnsi="Arial" w:cs="Arial"/>
        </w:rPr>
        <w:t xml:space="preserve"> and RAN</w:t>
      </w:r>
      <w:r w:rsidR="006B1C7F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to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take the above agreements into account</w:t>
      </w:r>
      <w:r w:rsidRPr="005C5B87">
        <w:rPr>
          <w:rFonts w:ascii="Arial" w:hAnsi="Arial" w:cs="Arial"/>
          <w:lang w:eastAsia="zh-CN"/>
        </w:rPr>
        <w:t>.</w:t>
      </w:r>
    </w:p>
    <w:p w14:paraId="1491B4C2" w14:textId="77777777" w:rsidR="00745EC3" w:rsidRPr="005C5B87" w:rsidRDefault="00745EC3" w:rsidP="00745EC3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34D03B43" w14:textId="77777777" w:rsidR="00745EC3" w:rsidRDefault="00745EC3" w:rsidP="00745E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WG4 Meetings:</w:t>
      </w:r>
    </w:p>
    <w:p w14:paraId="4ED5E1FF" w14:textId="77777777" w:rsidR="006B1C7F" w:rsidRPr="00763BCC" w:rsidRDefault="006B1C7F" w:rsidP="006B1C7F">
      <w:pPr>
        <w:spacing w:before="240" w:after="0"/>
        <w:rPr>
          <w:szCs w:val="22"/>
        </w:rPr>
      </w:pPr>
      <w:r w:rsidRPr="00763BCC">
        <w:rPr>
          <w:rFonts w:ascii="Arial" w:hAnsi="Arial" w:cs="Arial"/>
        </w:rPr>
        <w:t>TSG-RAN4 Meeting #10</w:t>
      </w:r>
      <w:r>
        <w:rPr>
          <w:rFonts w:ascii="Arial" w:hAnsi="Arial" w:cs="Arial"/>
        </w:rPr>
        <w:t>8</w:t>
      </w:r>
      <w:r w:rsidRPr="00430C78">
        <w:rPr>
          <w:rFonts w:ascii="Arial" w:hAnsi="Arial" w:cs="Arial"/>
        </w:rPr>
        <w:tab/>
      </w:r>
      <w:r w:rsidRPr="00430C78">
        <w:rPr>
          <w:rFonts w:ascii="Arial" w:hAnsi="Arial" w:cs="Arial"/>
        </w:rPr>
        <w:tab/>
      </w:r>
      <w:r>
        <w:rPr>
          <w:rFonts w:ascii="Arial" w:hAnsi="Arial" w:cs="Arial"/>
        </w:rPr>
        <w:tab/>
        <w:t>Aug</w:t>
      </w:r>
      <w:r w:rsidRPr="00763BCC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21</w:t>
      </w:r>
      <w:r w:rsidRPr="00763BCC">
        <w:rPr>
          <w:rFonts w:ascii="Arial" w:hAnsi="Arial" w:cs="Arial"/>
        </w:rPr>
        <w:t xml:space="preserve"> – A</w:t>
      </w:r>
      <w:r>
        <w:rPr>
          <w:rFonts w:ascii="Arial" w:hAnsi="Arial" w:cs="Arial"/>
        </w:rPr>
        <w:t>ug</w:t>
      </w:r>
      <w:r w:rsidRPr="00763BCC">
        <w:rPr>
          <w:rFonts w:ascii="Arial" w:hAnsi="Arial" w:cs="Arial"/>
        </w:rPr>
        <w:t>. 2</w:t>
      </w:r>
      <w:r>
        <w:rPr>
          <w:rFonts w:ascii="Arial" w:hAnsi="Arial" w:cs="Arial"/>
        </w:rPr>
        <w:t>5, 2023</w:t>
      </w:r>
      <w:r w:rsidRPr="00763BCC">
        <w:rPr>
          <w:rFonts w:ascii="Arial" w:hAnsi="Arial" w:cs="Arial"/>
        </w:rPr>
        <w:tab/>
      </w:r>
      <w:r w:rsidRPr="00CC4E24">
        <w:rPr>
          <w:rFonts w:ascii="Arial" w:hAnsi="Arial" w:cs="Arial"/>
        </w:rPr>
        <w:t>Toulouse, FR</w:t>
      </w:r>
    </w:p>
    <w:p w14:paraId="7E4BE633" w14:textId="77777777" w:rsidR="006B1C7F" w:rsidRPr="00763BCC" w:rsidRDefault="006B1C7F" w:rsidP="006B1C7F">
      <w:pPr>
        <w:spacing w:before="240" w:after="0"/>
        <w:rPr>
          <w:szCs w:val="22"/>
        </w:rPr>
      </w:pPr>
      <w:r w:rsidRPr="00763BCC">
        <w:rPr>
          <w:rFonts w:ascii="Arial" w:hAnsi="Arial" w:cs="Arial"/>
        </w:rPr>
        <w:t>TSG-RAN4 Meeting #10</w:t>
      </w:r>
      <w:r>
        <w:rPr>
          <w:rFonts w:ascii="Arial" w:hAnsi="Arial" w:cs="Arial"/>
        </w:rPr>
        <w:t>8-bis</w:t>
      </w:r>
      <w:r w:rsidRPr="00430C78">
        <w:rPr>
          <w:rFonts w:ascii="Arial" w:hAnsi="Arial" w:cs="Arial"/>
        </w:rPr>
        <w:tab/>
      </w:r>
      <w:r w:rsidRPr="00430C78">
        <w:rPr>
          <w:rFonts w:ascii="Arial" w:hAnsi="Arial" w:cs="Arial"/>
        </w:rPr>
        <w:tab/>
      </w:r>
      <w:r>
        <w:rPr>
          <w:rFonts w:ascii="Arial" w:hAnsi="Arial" w:cs="Arial"/>
        </w:rPr>
        <w:t>Oct</w:t>
      </w:r>
      <w:r w:rsidRPr="00763BCC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09</w:t>
      </w:r>
      <w:r w:rsidRPr="00763BCC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Oct</w:t>
      </w:r>
      <w:r w:rsidRPr="00763BCC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13, 2023</w:t>
      </w:r>
      <w:r w:rsidRPr="00763BCC">
        <w:rPr>
          <w:rFonts w:ascii="Arial" w:hAnsi="Arial" w:cs="Arial"/>
        </w:rPr>
        <w:tab/>
      </w:r>
      <w:r>
        <w:rPr>
          <w:rFonts w:ascii="Arial" w:hAnsi="Arial" w:cs="Arial"/>
        </w:rPr>
        <w:t>Xiamen</w:t>
      </w:r>
      <w:r w:rsidRPr="00CC4E2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CN</w:t>
      </w:r>
    </w:p>
    <w:p w14:paraId="2B8ED45B" w14:textId="77777777" w:rsidR="00B75629" w:rsidRPr="008707BE" w:rsidRDefault="00B75629" w:rsidP="00B75629"/>
    <w:sectPr w:rsidR="00B75629" w:rsidRPr="008707BE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34464A" w14:textId="77777777" w:rsidR="00590C4D" w:rsidRDefault="00590C4D">
      <w:r>
        <w:separator/>
      </w:r>
    </w:p>
  </w:endnote>
  <w:endnote w:type="continuationSeparator" w:id="0">
    <w:p w14:paraId="70F7BE94" w14:textId="77777777" w:rsidR="00590C4D" w:rsidRDefault="00590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B75629" w:rsidRDefault="00B7562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B75629" w:rsidRDefault="00B7562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B75629" w:rsidRDefault="00B75629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C607CC">
      <w:rPr>
        <w:rStyle w:val="af1"/>
      </w:rPr>
      <w:t>1</w:t>
    </w:r>
    <w:r>
      <w:rPr>
        <w:rStyle w:val="af1"/>
      </w:rPr>
      <w:fldChar w:fldCharType="end"/>
    </w:r>
  </w:p>
  <w:p w14:paraId="53820B6B" w14:textId="77777777" w:rsidR="00B75629" w:rsidRDefault="00B7562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8E32D4" w14:textId="77777777" w:rsidR="00590C4D" w:rsidRDefault="00590C4D">
      <w:r>
        <w:separator/>
      </w:r>
    </w:p>
  </w:footnote>
  <w:footnote w:type="continuationSeparator" w:id="0">
    <w:p w14:paraId="0135EFF7" w14:textId="77777777" w:rsidR="00590C4D" w:rsidRDefault="00590C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E032F17"/>
    <w:multiLevelType w:val="hybridMultilevel"/>
    <w:tmpl w:val="8396B2A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7B61DC3"/>
    <w:multiLevelType w:val="hybridMultilevel"/>
    <w:tmpl w:val="D79639A2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28C2505"/>
    <w:multiLevelType w:val="hybridMultilevel"/>
    <w:tmpl w:val="DB8E5DE2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DB4329F"/>
    <w:multiLevelType w:val="hybridMultilevel"/>
    <w:tmpl w:val="7DAC95D0"/>
    <w:lvl w:ilvl="0" w:tplc="C23C2BA4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62D3AA1"/>
    <w:multiLevelType w:val="hybridMultilevel"/>
    <w:tmpl w:val="3C0271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D3948952"/>
    <w:lvl w:ilvl="0" w:tplc="04090003">
      <w:start w:val="1"/>
      <w:numFmt w:val="bullet"/>
      <w:lvlText w:val=""/>
      <w:lvlJc w:val="left"/>
      <w:pPr>
        <w:ind w:left="541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61" w:hanging="360"/>
      </w:pPr>
      <w:rPr>
        <w:rFonts w:ascii="Wingdings" w:hAnsi="Wingdings" w:hint="default"/>
      </w:rPr>
    </w:lvl>
    <w:lvl w:ilvl="2" w:tplc="6D749DC8">
      <w:numFmt w:val="bullet"/>
      <w:lvlText w:val="•"/>
      <w:lvlJc w:val="left"/>
      <w:pPr>
        <w:ind w:left="1981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270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2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4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6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8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01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C24704"/>
    <w:multiLevelType w:val="hybridMultilevel"/>
    <w:tmpl w:val="3ECEC8D6"/>
    <w:lvl w:ilvl="0" w:tplc="343C300A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0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21"/>
  </w:num>
  <w:num w:numId="4">
    <w:abstractNumId w:val="6"/>
  </w:num>
  <w:num w:numId="5">
    <w:abstractNumId w:val="7"/>
  </w:num>
  <w:num w:numId="6">
    <w:abstractNumId w:val="0"/>
  </w:num>
  <w:num w:numId="7">
    <w:abstractNumId w:val="16"/>
  </w:num>
  <w:num w:numId="8">
    <w:abstractNumId w:val="8"/>
  </w:num>
  <w:num w:numId="9">
    <w:abstractNumId w:val="13"/>
  </w:num>
  <w:num w:numId="10">
    <w:abstractNumId w:val="12"/>
  </w:num>
  <w:num w:numId="11">
    <w:abstractNumId w:val="2"/>
  </w:num>
  <w:num w:numId="12">
    <w:abstractNumId w:val="17"/>
  </w:num>
  <w:num w:numId="13">
    <w:abstractNumId w:val="11"/>
  </w:num>
  <w:num w:numId="14">
    <w:abstractNumId w:val="14"/>
  </w:num>
  <w:num w:numId="15">
    <w:abstractNumId w:val="3"/>
  </w:num>
  <w:num w:numId="16">
    <w:abstractNumId w:val="9"/>
  </w:num>
  <w:num w:numId="17">
    <w:abstractNumId w:val="5"/>
  </w:num>
  <w:num w:numId="18">
    <w:abstractNumId w:val="1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4"/>
  </w:num>
  <w:num w:numId="22">
    <w:abstractNumId w:val="18"/>
  </w:num>
  <w:num w:numId="23">
    <w:abstractNumId w:val="20"/>
  </w:num>
  <w:num w:numId="24">
    <w:abstractNumId w:val="10"/>
  </w:num>
  <w:num w:numId="25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754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C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55B"/>
    <w:rsid w:val="0001181D"/>
    <w:rsid w:val="00011C44"/>
    <w:rsid w:val="00011C79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05A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3CB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B9A"/>
    <w:rsid w:val="00036E8B"/>
    <w:rsid w:val="00036F82"/>
    <w:rsid w:val="000375C1"/>
    <w:rsid w:val="000378CF"/>
    <w:rsid w:val="000379ED"/>
    <w:rsid w:val="00040107"/>
    <w:rsid w:val="000403CA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B54"/>
    <w:rsid w:val="00046088"/>
    <w:rsid w:val="000463EF"/>
    <w:rsid w:val="000464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9BA"/>
    <w:rsid w:val="00054A77"/>
    <w:rsid w:val="000550EF"/>
    <w:rsid w:val="000552BC"/>
    <w:rsid w:val="00055B21"/>
    <w:rsid w:val="00055CF0"/>
    <w:rsid w:val="00055EC5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37"/>
    <w:rsid w:val="000668FB"/>
    <w:rsid w:val="00066A6F"/>
    <w:rsid w:val="00066F56"/>
    <w:rsid w:val="00067537"/>
    <w:rsid w:val="000677FA"/>
    <w:rsid w:val="00067B7A"/>
    <w:rsid w:val="00070561"/>
    <w:rsid w:val="00070ECC"/>
    <w:rsid w:val="00070F90"/>
    <w:rsid w:val="0007109C"/>
    <w:rsid w:val="00071475"/>
    <w:rsid w:val="00071550"/>
    <w:rsid w:val="000716D2"/>
    <w:rsid w:val="00071CD0"/>
    <w:rsid w:val="00071E1A"/>
    <w:rsid w:val="0007213F"/>
    <w:rsid w:val="000724C6"/>
    <w:rsid w:val="00072661"/>
    <w:rsid w:val="0007270E"/>
    <w:rsid w:val="0007357B"/>
    <w:rsid w:val="000737DA"/>
    <w:rsid w:val="0007392D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57C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3E8B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1F9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563F"/>
    <w:rsid w:val="000A5A31"/>
    <w:rsid w:val="000A6158"/>
    <w:rsid w:val="000A6602"/>
    <w:rsid w:val="000A7047"/>
    <w:rsid w:val="000A7264"/>
    <w:rsid w:val="000A73F0"/>
    <w:rsid w:val="000A74F8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3BF6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7B1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396"/>
    <w:rsid w:val="000C54FB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2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53E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8DF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A67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AE0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10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2B18"/>
    <w:rsid w:val="001031B7"/>
    <w:rsid w:val="0010324D"/>
    <w:rsid w:val="00103AEF"/>
    <w:rsid w:val="00103BAD"/>
    <w:rsid w:val="001041A5"/>
    <w:rsid w:val="00104258"/>
    <w:rsid w:val="00104747"/>
    <w:rsid w:val="00104AE1"/>
    <w:rsid w:val="00104EC3"/>
    <w:rsid w:val="001050EF"/>
    <w:rsid w:val="0010522E"/>
    <w:rsid w:val="00105C3C"/>
    <w:rsid w:val="00105E93"/>
    <w:rsid w:val="0010635D"/>
    <w:rsid w:val="00106DBC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6D0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3FA7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68D"/>
    <w:rsid w:val="00115CA4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43"/>
    <w:rsid w:val="0012027C"/>
    <w:rsid w:val="00120DDC"/>
    <w:rsid w:val="00121867"/>
    <w:rsid w:val="00121A96"/>
    <w:rsid w:val="00121D6C"/>
    <w:rsid w:val="0012218A"/>
    <w:rsid w:val="001221B7"/>
    <w:rsid w:val="001225DD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A14"/>
    <w:rsid w:val="00126DA5"/>
    <w:rsid w:val="001271F9"/>
    <w:rsid w:val="00127407"/>
    <w:rsid w:val="0012741B"/>
    <w:rsid w:val="0012760F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544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3A9A"/>
    <w:rsid w:val="00134235"/>
    <w:rsid w:val="001342C8"/>
    <w:rsid w:val="0013441D"/>
    <w:rsid w:val="00134714"/>
    <w:rsid w:val="00134C6F"/>
    <w:rsid w:val="001352DA"/>
    <w:rsid w:val="00135E13"/>
    <w:rsid w:val="001366F7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A2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14"/>
    <w:rsid w:val="0014735E"/>
    <w:rsid w:val="00147C15"/>
    <w:rsid w:val="00147DE3"/>
    <w:rsid w:val="00147F35"/>
    <w:rsid w:val="001502D3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57C9"/>
    <w:rsid w:val="00156766"/>
    <w:rsid w:val="00156D1B"/>
    <w:rsid w:val="00157292"/>
    <w:rsid w:val="0015760F"/>
    <w:rsid w:val="0015766A"/>
    <w:rsid w:val="0015772E"/>
    <w:rsid w:val="001579F0"/>
    <w:rsid w:val="00157A3A"/>
    <w:rsid w:val="00157C29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C2B"/>
    <w:rsid w:val="00165F16"/>
    <w:rsid w:val="001661AA"/>
    <w:rsid w:val="001663F1"/>
    <w:rsid w:val="00166544"/>
    <w:rsid w:val="00166846"/>
    <w:rsid w:val="00166CB7"/>
    <w:rsid w:val="0016746F"/>
    <w:rsid w:val="001675BD"/>
    <w:rsid w:val="00167847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12"/>
    <w:rsid w:val="00172D4A"/>
    <w:rsid w:val="001730A5"/>
    <w:rsid w:val="00173182"/>
    <w:rsid w:val="00173684"/>
    <w:rsid w:val="00173EAF"/>
    <w:rsid w:val="001742EB"/>
    <w:rsid w:val="001743D9"/>
    <w:rsid w:val="00174596"/>
    <w:rsid w:val="00174E46"/>
    <w:rsid w:val="00174F19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6B0E"/>
    <w:rsid w:val="001771D5"/>
    <w:rsid w:val="0017780D"/>
    <w:rsid w:val="00177970"/>
    <w:rsid w:val="00180507"/>
    <w:rsid w:val="001805A3"/>
    <w:rsid w:val="001806FC"/>
    <w:rsid w:val="00180E49"/>
    <w:rsid w:val="00180F82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203"/>
    <w:rsid w:val="00190369"/>
    <w:rsid w:val="00190384"/>
    <w:rsid w:val="00190453"/>
    <w:rsid w:val="001905F3"/>
    <w:rsid w:val="00190725"/>
    <w:rsid w:val="00190C8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4B9"/>
    <w:rsid w:val="001A37C3"/>
    <w:rsid w:val="001A3A5D"/>
    <w:rsid w:val="001A4120"/>
    <w:rsid w:val="001A4206"/>
    <w:rsid w:val="001A4C57"/>
    <w:rsid w:val="001A50B1"/>
    <w:rsid w:val="001A5F42"/>
    <w:rsid w:val="001A62CE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5EF"/>
    <w:rsid w:val="001B180F"/>
    <w:rsid w:val="001B1CEA"/>
    <w:rsid w:val="001B1E03"/>
    <w:rsid w:val="001B20D1"/>
    <w:rsid w:val="001B2387"/>
    <w:rsid w:val="001B2495"/>
    <w:rsid w:val="001B26E9"/>
    <w:rsid w:val="001B3291"/>
    <w:rsid w:val="001B3572"/>
    <w:rsid w:val="001B393D"/>
    <w:rsid w:val="001B4429"/>
    <w:rsid w:val="001B450F"/>
    <w:rsid w:val="001B45FF"/>
    <w:rsid w:val="001B4901"/>
    <w:rsid w:val="001B4DD5"/>
    <w:rsid w:val="001B5847"/>
    <w:rsid w:val="001B59A1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BF3"/>
    <w:rsid w:val="001C0FBC"/>
    <w:rsid w:val="001C121D"/>
    <w:rsid w:val="001C1AFE"/>
    <w:rsid w:val="001C1D78"/>
    <w:rsid w:val="001C26CE"/>
    <w:rsid w:val="001C2A3F"/>
    <w:rsid w:val="001C3588"/>
    <w:rsid w:val="001C3850"/>
    <w:rsid w:val="001C3FC8"/>
    <w:rsid w:val="001C41EF"/>
    <w:rsid w:val="001C47EF"/>
    <w:rsid w:val="001C4833"/>
    <w:rsid w:val="001C4AAD"/>
    <w:rsid w:val="001C4BD4"/>
    <w:rsid w:val="001C4F0C"/>
    <w:rsid w:val="001C54F3"/>
    <w:rsid w:val="001C575C"/>
    <w:rsid w:val="001C5B19"/>
    <w:rsid w:val="001C5DB8"/>
    <w:rsid w:val="001C5F9D"/>
    <w:rsid w:val="001C6381"/>
    <w:rsid w:val="001C6A15"/>
    <w:rsid w:val="001C6B82"/>
    <w:rsid w:val="001C76EB"/>
    <w:rsid w:val="001D04B9"/>
    <w:rsid w:val="001D080D"/>
    <w:rsid w:val="001D1447"/>
    <w:rsid w:val="001D1841"/>
    <w:rsid w:val="001D1D55"/>
    <w:rsid w:val="001D2401"/>
    <w:rsid w:val="001D2427"/>
    <w:rsid w:val="001D24BE"/>
    <w:rsid w:val="001D251F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67"/>
    <w:rsid w:val="001D5D39"/>
    <w:rsid w:val="001D5EF3"/>
    <w:rsid w:val="001D607A"/>
    <w:rsid w:val="001D66FC"/>
    <w:rsid w:val="001D6C5D"/>
    <w:rsid w:val="001D6CFD"/>
    <w:rsid w:val="001D6DDD"/>
    <w:rsid w:val="001D6E97"/>
    <w:rsid w:val="001D6ECE"/>
    <w:rsid w:val="001D7636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BF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B02"/>
    <w:rsid w:val="001E6DBA"/>
    <w:rsid w:val="001E6F22"/>
    <w:rsid w:val="001E7284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AEF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733"/>
    <w:rsid w:val="002027B3"/>
    <w:rsid w:val="00202914"/>
    <w:rsid w:val="00202F2F"/>
    <w:rsid w:val="00202F91"/>
    <w:rsid w:val="00203574"/>
    <w:rsid w:val="0020389B"/>
    <w:rsid w:val="00203CB8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397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07C67"/>
    <w:rsid w:val="00210771"/>
    <w:rsid w:val="0021083C"/>
    <w:rsid w:val="00210CE1"/>
    <w:rsid w:val="00211030"/>
    <w:rsid w:val="0021109C"/>
    <w:rsid w:val="00211D4D"/>
    <w:rsid w:val="002121D7"/>
    <w:rsid w:val="0021255B"/>
    <w:rsid w:val="002127E6"/>
    <w:rsid w:val="002128DF"/>
    <w:rsid w:val="00212BD2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53E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666"/>
    <w:rsid w:val="00223D1D"/>
    <w:rsid w:val="002244E0"/>
    <w:rsid w:val="002247C0"/>
    <w:rsid w:val="00224DBE"/>
    <w:rsid w:val="00224E55"/>
    <w:rsid w:val="002253FB"/>
    <w:rsid w:val="00226183"/>
    <w:rsid w:val="002261FC"/>
    <w:rsid w:val="00226623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3"/>
    <w:rsid w:val="00231076"/>
    <w:rsid w:val="002310AF"/>
    <w:rsid w:val="00231662"/>
    <w:rsid w:val="002322F6"/>
    <w:rsid w:val="00232321"/>
    <w:rsid w:val="00233076"/>
    <w:rsid w:val="00233355"/>
    <w:rsid w:val="0023379E"/>
    <w:rsid w:val="00233A2D"/>
    <w:rsid w:val="00233AB5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5F14"/>
    <w:rsid w:val="002360A1"/>
    <w:rsid w:val="002361B5"/>
    <w:rsid w:val="002366A3"/>
    <w:rsid w:val="00236947"/>
    <w:rsid w:val="00236C6E"/>
    <w:rsid w:val="00237211"/>
    <w:rsid w:val="002373D4"/>
    <w:rsid w:val="0023740B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0D1A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9BC"/>
    <w:rsid w:val="00245D0A"/>
    <w:rsid w:val="00245E26"/>
    <w:rsid w:val="0024603E"/>
    <w:rsid w:val="0024615D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482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B82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583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09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67B2B"/>
    <w:rsid w:val="002704D5"/>
    <w:rsid w:val="00270743"/>
    <w:rsid w:val="00270A36"/>
    <w:rsid w:val="00270F79"/>
    <w:rsid w:val="00270F81"/>
    <w:rsid w:val="0027102E"/>
    <w:rsid w:val="002714D6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BFB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1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CA8"/>
    <w:rsid w:val="00282EFB"/>
    <w:rsid w:val="00283115"/>
    <w:rsid w:val="00283177"/>
    <w:rsid w:val="00283261"/>
    <w:rsid w:val="00283403"/>
    <w:rsid w:val="00283E8D"/>
    <w:rsid w:val="00283E8E"/>
    <w:rsid w:val="0028415F"/>
    <w:rsid w:val="0028417E"/>
    <w:rsid w:val="002841E4"/>
    <w:rsid w:val="00284439"/>
    <w:rsid w:val="0028467B"/>
    <w:rsid w:val="00284EF8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A50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A22"/>
    <w:rsid w:val="00293B61"/>
    <w:rsid w:val="00293C4F"/>
    <w:rsid w:val="00293CDE"/>
    <w:rsid w:val="002944F6"/>
    <w:rsid w:val="0029451A"/>
    <w:rsid w:val="002954D3"/>
    <w:rsid w:val="00295815"/>
    <w:rsid w:val="00296955"/>
    <w:rsid w:val="00296B7E"/>
    <w:rsid w:val="00296D1B"/>
    <w:rsid w:val="00296FCC"/>
    <w:rsid w:val="002976AF"/>
    <w:rsid w:val="00297836"/>
    <w:rsid w:val="00297B7D"/>
    <w:rsid w:val="002A02A9"/>
    <w:rsid w:val="002A083B"/>
    <w:rsid w:val="002A095F"/>
    <w:rsid w:val="002A1083"/>
    <w:rsid w:val="002A186A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C32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2F01"/>
    <w:rsid w:val="002C30AA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910"/>
    <w:rsid w:val="002C5C96"/>
    <w:rsid w:val="002C676C"/>
    <w:rsid w:val="002C6A56"/>
    <w:rsid w:val="002C6C6E"/>
    <w:rsid w:val="002C6FF7"/>
    <w:rsid w:val="002C71C1"/>
    <w:rsid w:val="002C720E"/>
    <w:rsid w:val="002C73B3"/>
    <w:rsid w:val="002C7832"/>
    <w:rsid w:val="002C7CDD"/>
    <w:rsid w:val="002D087B"/>
    <w:rsid w:val="002D09D7"/>
    <w:rsid w:val="002D0BCE"/>
    <w:rsid w:val="002D0C99"/>
    <w:rsid w:val="002D0F91"/>
    <w:rsid w:val="002D1159"/>
    <w:rsid w:val="002D1974"/>
    <w:rsid w:val="002D1C56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5E8"/>
    <w:rsid w:val="002D4919"/>
    <w:rsid w:val="002D4A80"/>
    <w:rsid w:val="002D5DDD"/>
    <w:rsid w:val="002D67D5"/>
    <w:rsid w:val="002D67F7"/>
    <w:rsid w:val="002D6A88"/>
    <w:rsid w:val="002D6C37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39E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46A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198"/>
    <w:rsid w:val="002F42DC"/>
    <w:rsid w:val="002F4302"/>
    <w:rsid w:val="002F48A3"/>
    <w:rsid w:val="002F48FD"/>
    <w:rsid w:val="002F4A63"/>
    <w:rsid w:val="002F4C00"/>
    <w:rsid w:val="002F57F4"/>
    <w:rsid w:val="002F5839"/>
    <w:rsid w:val="002F60C8"/>
    <w:rsid w:val="002F6570"/>
    <w:rsid w:val="002F662F"/>
    <w:rsid w:val="002F6B91"/>
    <w:rsid w:val="002F6D9B"/>
    <w:rsid w:val="002F6FE5"/>
    <w:rsid w:val="002F7357"/>
    <w:rsid w:val="002F7462"/>
    <w:rsid w:val="002F7510"/>
    <w:rsid w:val="002F7537"/>
    <w:rsid w:val="002F7A38"/>
    <w:rsid w:val="002F7BE5"/>
    <w:rsid w:val="002F7E3E"/>
    <w:rsid w:val="0030001D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B66"/>
    <w:rsid w:val="00301EFA"/>
    <w:rsid w:val="00301F7E"/>
    <w:rsid w:val="00301FCC"/>
    <w:rsid w:val="00302763"/>
    <w:rsid w:val="00302B60"/>
    <w:rsid w:val="00302BF9"/>
    <w:rsid w:val="00302D5C"/>
    <w:rsid w:val="00302E94"/>
    <w:rsid w:val="00303015"/>
    <w:rsid w:val="003032EB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7"/>
    <w:rsid w:val="003059CE"/>
    <w:rsid w:val="00306465"/>
    <w:rsid w:val="0030648A"/>
    <w:rsid w:val="00306BCE"/>
    <w:rsid w:val="00306EA9"/>
    <w:rsid w:val="00306F18"/>
    <w:rsid w:val="003070B2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0DD5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821"/>
    <w:rsid w:val="00317E1E"/>
    <w:rsid w:val="00317E88"/>
    <w:rsid w:val="003203F8"/>
    <w:rsid w:val="003211A2"/>
    <w:rsid w:val="0032168C"/>
    <w:rsid w:val="00321728"/>
    <w:rsid w:val="00321D66"/>
    <w:rsid w:val="003228A1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0B"/>
    <w:rsid w:val="003403F7"/>
    <w:rsid w:val="00340426"/>
    <w:rsid w:val="0034071C"/>
    <w:rsid w:val="00340A4D"/>
    <w:rsid w:val="00340EE7"/>
    <w:rsid w:val="00341113"/>
    <w:rsid w:val="0034157C"/>
    <w:rsid w:val="0034175A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08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2297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7F"/>
    <w:rsid w:val="003640F3"/>
    <w:rsid w:val="00364132"/>
    <w:rsid w:val="00364A78"/>
    <w:rsid w:val="00364D0A"/>
    <w:rsid w:val="00364E7F"/>
    <w:rsid w:val="0036524F"/>
    <w:rsid w:val="0036536E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982"/>
    <w:rsid w:val="00372C83"/>
    <w:rsid w:val="003734A4"/>
    <w:rsid w:val="00373574"/>
    <w:rsid w:val="00373667"/>
    <w:rsid w:val="00373BB3"/>
    <w:rsid w:val="00373F41"/>
    <w:rsid w:val="003746AC"/>
    <w:rsid w:val="00374A61"/>
    <w:rsid w:val="00374AC2"/>
    <w:rsid w:val="00374E69"/>
    <w:rsid w:val="003752DA"/>
    <w:rsid w:val="00375B1E"/>
    <w:rsid w:val="00375FD4"/>
    <w:rsid w:val="00376F94"/>
    <w:rsid w:val="0037700C"/>
    <w:rsid w:val="0037724D"/>
    <w:rsid w:val="00377374"/>
    <w:rsid w:val="00377482"/>
    <w:rsid w:val="00377758"/>
    <w:rsid w:val="0037789B"/>
    <w:rsid w:val="003779C3"/>
    <w:rsid w:val="00377A16"/>
    <w:rsid w:val="00377DA5"/>
    <w:rsid w:val="0038013F"/>
    <w:rsid w:val="00380234"/>
    <w:rsid w:val="00380411"/>
    <w:rsid w:val="00380439"/>
    <w:rsid w:val="003805AF"/>
    <w:rsid w:val="00380652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C7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975"/>
    <w:rsid w:val="003B5F4D"/>
    <w:rsid w:val="003B6120"/>
    <w:rsid w:val="003B663C"/>
    <w:rsid w:val="003B671C"/>
    <w:rsid w:val="003B682D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6F56"/>
    <w:rsid w:val="003C7753"/>
    <w:rsid w:val="003C7927"/>
    <w:rsid w:val="003C7B53"/>
    <w:rsid w:val="003C7BDF"/>
    <w:rsid w:val="003D0939"/>
    <w:rsid w:val="003D0B81"/>
    <w:rsid w:val="003D0E8A"/>
    <w:rsid w:val="003D12A0"/>
    <w:rsid w:val="003D13BE"/>
    <w:rsid w:val="003D153E"/>
    <w:rsid w:val="003D161A"/>
    <w:rsid w:val="003D16F1"/>
    <w:rsid w:val="003D1991"/>
    <w:rsid w:val="003D1B40"/>
    <w:rsid w:val="003D1DEB"/>
    <w:rsid w:val="003D1EFA"/>
    <w:rsid w:val="003D20F6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9A"/>
    <w:rsid w:val="003F1282"/>
    <w:rsid w:val="003F1636"/>
    <w:rsid w:val="003F1A0E"/>
    <w:rsid w:val="003F1DB6"/>
    <w:rsid w:val="003F1EE7"/>
    <w:rsid w:val="003F21D3"/>
    <w:rsid w:val="003F249A"/>
    <w:rsid w:val="003F28F9"/>
    <w:rsid w:val="003F29FB"/>
    <w:rsid w:val="003F2AD9"/>
    <w:rsid w:val="003F2DA5"/>
    <w:rsid w:val="003F2E56"/>
    <w:rsid w:val="003F30F5"/>
    <w:rsid w:val="003F3764"/>
    <w:rsid w:val="003F3BF8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699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04C"/>
    <w:rsid w:val="00411109"/>
    <w:rsid w:val="0041147B"/>
    <w:rsid w:val="0041151C"/>
    <w:rsid w:val="00411BF9"/>
    <w:rsid w:val="00411D4F"/>
    <w:rsid w:val="004120D4"/>
    <w:rsid w:val="004127F8"/>
    <w:rsid w:val="00412A95"/>
    <w:rsid w:val="00412CBD"/>
    <w:rsid w:val="00412E4D"/>
    <w:rsid w:val="004131C1"/>
    <w:rsid w:val="004133E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2CD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1E"/>
    <w:rsid w:val="004255E7"/>
    <w:rsid w:val="0042563D"/>
    <w:rsid w:val="00425760"/>
    <w:rsid w:val="004259CA"/>
    <w:rsid w:val="0042610D"/>
    <w:rsid w:val="00426EF4"/>
    <w:rsid w:val="00426F78"/>
    <w:rsid w:val="00427116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6D"/>
    <w:rsid w:val="00430985"/>
    <w:rsid w:val="0043146B"/>
    <w:rsid w:val="00431744"/>
    <w:rsid w:val="0043194B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3B7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687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4ED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985"/>
    <w:rsid w:val="00450991"/>
    <w:rsid w:val="00450C30"/>
    <w:rsid w:val="00450CE0"/>
    <w:rsid w:val="00450E2A"/>
    <w:rsid w:val="00451566"/>
    <w:rsid w:val="00451B48"/>
    <w:rsid w:val="00451FC8"/>
    <w:rsid w:val="00452094"/>
    <w:rsid w:val="004523CC"/>
    <w:rsid w:val="00452612"/>
    <w:rsid w:val="004528C9"/>
    <w:rsid w:val="00452C7D"/>
    <w:rsid w:val="00452D4C"/>
    <w:rsid w:val="00453CBA"/>
    <w:rsid w:val="00453D4E"/>
    <w:rsid w:val="00453F61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36F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5F"/>
    <w:rsid w:val="00462D60"/>
    <w:rsid w:val="00462F48"/>
    <w:rsid w:val="0046324E"/>
    <w:rsid w:val="0046327A"/>
    <w:rsid w:val="004634E9"/>
    <w:rsid w:val="004636BA"/>
    <w:rsid w:val="00463B2B"/>
    <w:rsid w:val="0046414B"/>
    <w:rsid w:val="00464A7D"/>
    <w:rsid w:val="00464D0A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392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49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3EB2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611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1AB1"/>
    <w:rsid w:val="0049214A"/>
    <w:rsid w:val="00492323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3CD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3D7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5C4"/>
    <w:rsid w:val="004A6900"/>
    <w:rsid w:val="004A703C"/>
    <w:rsid w:val="004A74B6"/>
    <w:rsid w:val="004A7B1E"/>
    <w:rsid w:val="004A7CA0"/>
    <w:rsid w:val="004B01F1"/>
    <w:rsid w:val="004B020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1F83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086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45E"/>
    <w:rsid w:val="004C784E"/>
    <w:rsid w:val="004C7862"/>
    <w:rsid w:val="004C7A22"/>
    <w:rsid w:val="004C7ADD"/>
    <w:rsid w:val="004C7CE6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CE"/>
    <w:rsid w:val="004D57EC"/>
    <w:rsid w:val="004D5F99"/>
    <w:rsid w:val="004D60E0"/>
    <w:rsid w:val="004D6385"/>
    <w:rsid w:val="004D67CB"/>
    <w:rsid w:val="004D6CC7"/>
    <w:rsid w:val="004D71A9"/>
    <w:rsid w:val="004D79BC"/>
    <w:rsid w:val="004D79F5"/>
    <w:rsid w:val="004D7FA8"/>
    <w:rsid w:val="004E016B"/>
    <w:rsid w:val="004E03D0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9EA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342"/>
    <w:rsid w:val="004E782E"/>
    <w:rsid w:val="004E78C8"/>
    <w:rsid w:val="004E79E7"/>
    <w:rsid w:val="004E7BB7"/>
    <w:rsid w:val="004F05EC"/>
    <w:rsid w:val="004F06B6"/>
    <w:rsid w:val="004F0A6E"/>
    <w:rsid w:val="004F0EDA"/>
    <w:rsid w:val="004F26B3"/>
    <w:rsid w:val="004F26FA"/>
    <w:rsid w:val="004F2825"/>
    <w:rsid w:val="004F2E17"/>
    <w:rsid w:val="004F37F0"/>
    <w:rsid w:val="004F3FAC"/>
    <w:rsid w:val="004F40F8"/>
    <w:rsid w:val="004F4207"/>
    <w:rsid w:val="004F4823"/>
    <w:rsid w:val="004F49BE"/>
    <w:rsid w:val="004F49FE"/>
    <w:rsid w:val="004F4B02"/>
    <w:rsid w:val="004F4C69"/>
    <w:rsid w:val="004F5CA3"/>
    <w:rsid w:val="004F5D10"/>
    <w:rsid w:val="004F5F78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86"/>
    <w:rsid w:val="00500EBC"/>
    <w:rsid w:val="00501044"/>
    <w:rsid w:val="005011E9"/>
    <w:rsid w:val="00501650"/>
    <w:rsid w:val="00501A95"/>
    <w:rsid w:val="00501D13"/>
    <w:rsid w:val="0050307C"/>
    <w:rsid w:val="0050308B"/>
    <w:rsid w:val="00503BB1"/>
    <w:rsid w:val="00503CBC"/>
    <w:rsid w:val="00503CFC"/>
    <w:rsid w:val="00504201"/>
    <w:rsid w:val="0050420E"/>
    <w:rsid w:val="005048BE"/>
    <w:rsid w:val="005050E5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081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0DAE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876"/>
    <w:rsid w:val="00537A13"/>
    <w:rsid w:val="00537B3A"/>
    <w:rsid w:val="00537F2E"/>
    <w:rsid w:val="0054008E"/>
    <w:rsid w:val="005407B9"/>
    <w:rsid w:val="00540980"/>
    <w:rsid w:val="005409B9"/>
    <w:rsid w:val="00540AD9"/>
    <w:rsid w:val="00540D9B"/>
    <w:rsid w:val="00541063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D24"/>
    <w:rsid w:val="00544F36"/>
    <w:rsid w:val="00544F7A"/>
    <w:rsid w:val="00545217"/>
    <w:rsid w:val="00545353"/>
    <w:rsid w:val="00545421"/>
    <w:rsid w:val="00545F9B"/>
    <w:rsid w:val="0054670D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A7F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2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24C"/>
    <w:rsid w:val="00570586"/>
    <w:rsid w:val="0057060A"/>
    <w:rsid w:val="005711AE"/>
    <w:rsid w:val="005719CC"/>
    <w:rsid w:val="00571F80"/>
    <w:rsid w:val="00571FE3"/>
    <w:rsid w:val="00572219"/>
    <w:rsid w:val="00572669"/>
    <w:rsid w:val="00572C6F"/>
    <w:rsid w:val="00572E94"/>
    <w:rsid w:val="00573C07"/>
    <w:rsid w:val="00574516"/>
    <w:rsid w:val="0057486A"/>
    <w:rsid w:val="00574C5C"/>
    <w:rsid w:val="00574E85"/>
    <w:rsid w:val="00575579"/>
    <w:rsid w:val="00575911"/>
    <w:rsid w:val="00575C45"/>
    <w:rsid w:val="00575ED0"/>
    <w:rsid w:val="00575F29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B60"/>
    <w:rsid w:val="00583C49"/>
    <w:rsid w:val="00583FF2"/>
    <w:rsid w:val="00584627"/>
    <w:rsid w:val="00584671"/>
    <w:rsid w:val="00584E8B"/>
    <w:rsid w:val="0058559A"/>
    <w:rsid w:val="005856BB"/>
    <w:rsid w:val="00585834"/>
    <w:rsid w:val="00585BA0"/>
    <w:rsid w:val="00585EE9"/>
    <w:rsid w:val="005865C1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3AB"/>
    <w:rsid w:val="00590C4D"/>
    <w:rsid w:val="00590E1D"/>
    <w:rsid w:val="00591257"/>
    <w:rsid w:val="00591486"/>
    <w:rsid w:val="00591656"/>
    <w:rsid w:val="00591707"/>
    <w:rsid w:val="005919A6"/>
    <w:rsid w:val="00591B05"/>
    <w:rsid w:val="00591B92"/>
    <w:rsid w:val="00591BF8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E7E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D99"/>
    <w:rsid w:val="00595F68"/>
    <w:rsid w:val="005961C9"/>
    <w:rsid w:val="00596569"/>
    <w:rsid w:val="005968E2"/>
    <w:rsid w:val="00596925"/>
    <w:rsid w:val="005969B5"/>
    <w:rsid w:val="0059778A"/>
    <w:rsid w:val="005977D3"/>
    <w:rsid w:val="0059788C"/>
    <w:rsid w:val="00597E5D"/>
    <w:rsid w:val="005A00D1"/>
    <w:rsid w:val="005A0618"/>
    <w:rsid w:val="005A085B"/>
    <w:rsid w:val="005A0A5D"/>
    <w:rsid w:val="005A0C94"/>
    <w:rsid w:val="005A0F9A"/>
    <w:rsid w:val="005A191B"/>
    <w:rsid w:val="005A1D0C"/>
    <w:rsid w:val="005A2608"/>
    <w:rsid w:val="005A29EA"/>
    <w:rsid w:val="005A2B4E"/>
    <w:rsid w:val="005A2F1B"/>
    <w:rsid w:val="005A329D"/>
    <w:rsid w:val="005A3373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51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99A"/>
    <w:rsid w:val="005B4A61"/>
    <w:rsid w:val="005B4A91"/>
    <w:rsid w:val="005B5DEC"/>
    <w:rsid w:val="005B5F79"/>
    <w:rsid w:val="005B6096"/>
    <w:rsid w:val="005B6182"/>
    <w:rsid w:val="005B681A"/>
    <w:rsid w:val="005B7339"/>
    <w:rsid w:val="005B73CF"/>
    <w:rsid w:val="005B76C4"/>
    <w:rsid w:val="005B792A"/>
    <w:rsid w:val="005B7F51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A1"/>
    <w:rsid w:val="005C30D3"/>
    <w:rsid w:val="005C3A02"/>
    <w:rsid w:val="005C3B4B"/>
    <w:rsid w:val="005C3F3A"/>
    <w:rsid w:val="005C3FD8"/>
    <w:rsid w:val="005C3FF1"/>
    <w:rsid w:val="005C454F"/>
    <w:rsid w:val="005C478C"/>
    <w:rsid w:val="005C5062"/>
    <w:rsid w:val="005C5273"/>
    <w:rsid w:val="005C5409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5F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9D5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71E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4AB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A57"/>
    <w:rsid w:val="00600BA2"/>
    <w:rsid w:val="00600EAD"/>
    <w:rsid w:val="00600EF9"/>
    <w:rsid w:val="00601E48"/>
    <w:rsid w:val="0060220F"/>
    <w:rsid w:val="006027E6"/>
    <w:rsid w:val="00603222"/>
    <w:rsid w:val="006032A2"/>
    <w:rsid w:val="00603617"/>
    <w:rsid w:val="00603D2B"/>
    <w:rsid w:val="00604099"/>
    <w:rsid w:val="00604573"/>
    <w:rsid w:val="006046B6"/>
    <w:rsid w:val="006048E6"/>
    <w:rsid w:val="00604D89"/>
    <w:rsid w:val="0060519C"/>
    <w:rsid w:val="00605797"/>
    <w:rsid w:val="006059EE"/>
    <w:rsid w:val="00605A36"/>
    <w:rsid w:val="00605C5A"/>
    <w:rsid w:val="00605C9C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356"/>
    <w:rsid w:val="006119EF"/>
    <w:rsid w:val="00611AE9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2D7A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4F04"/>
    <w:rsid w:val="0062523E"/>
    <w:rsid w:val="006252F1"/>
    <w:rsid w:val="00625743"/>
    <w:rsid w:val="00625806"/>
    <w:rsid w:val="00625B5D"/>
    <w:rsid w:val="0062606D"/>
    <w:rsid w:val="006261D8"/>
    <w:rsid w:val="0062624E"/>
    <w:rsid w:val="006266AC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E4A"/>
    <w:rsid w:val="00636F82"/>
    <w:rsid w:val="006376EE"/>
    <w:rsid w:val="006377CA"/>
    <w:rsid w:val="00637A86"/>
    <w:rsid w:val="00637C32"/>
    <w:rsid w:val="0064026D"/>
    <w:rsid w:val="00640935"/>
    <w:rsid w:val="0064095B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799"/>
    <w:rsid w:val="00642A3C"/>
    <w:rsid w:val="00643232"/>
    <w:rsid w:val="006436DF"/>
    <w:rsid w:val="00643CD3"/>
    <w:rsid w:val="00643ECF"/>
    <w:rsid w:val="0064409C"/>
    <w:rsid w:val="00644B0C"/>
    <w:rsid w:val="00644C82"/>
    <w:rsid w:val="00645C3B"/>
    <w:rsid w:val="00645E08"/>
    <w:rsid w:val="006460BD"/>
    <w:rsid w:val="00646A38"/>
    <w:rsid w:val="00646CC7"/>
    <w:rsid w:val="006473D1"/>
    <w:rsid w:val="00650170"/>
    <w:rsid w:val="00650748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1DF"/>
    <w:rsid w:val="00662900"/>
    <w:rsid w:val="00662A16"/>
    <w:rsid w:val="00662D61"/>
    <w:rsid w:val="00663237"/>
    <w:rsid w:val="00663521"/>
    <w:rsid w:val="006635E8"/>
    <w:rsid w:val="0066363C"/>
    <w:rsid w:val="006638D3"/>
    <w:rsid w:val="00663AFD"/>
    <w:rsid w:val="00663E5B"/>
    <w:rsid w:val="00663E64"/>
    <w:rsid w:val="00663F68"/>
    <w:rsid w:val="006649B5"/>
    <w:rsid w:val="00664ACC"/>
    <w:rsid w:val="00664DBB"/>
    <w:rsid w:val="00664F74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0BC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D30"/>
    <w:rsid w:val="00675F37"/>
    <w:rsid w:val="00675FCE"/>
    <w:rsid w:val="00675FE2"/>
    <w:rsid w:val="0067642D"/>
    <w:rsid w:val="0067648F"/>
    <w:rsid w:val="006765E2"/>
    <w:rsid w:val="00676AED"/>
    <w:rsid w:val="00676D1B"/>
    <w:rsid w:val="00677032"/>
    <w:rsid w:val="006771D9"/>
    <w:rsid w:val="006775BB"/>
    <w:rsid w:val="00677AA9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6779"/>
    <w:rsid w:val="00687024"/>
    <w:rsid w:val="00687092"/>
    <w:rsid w:val="006870D0"/>
    <w:rsid w:val="00687EB2"/>
    <w:rsid w:val="00690194"/>
    <w:rsid w:val="00690C3C"/>
    <w:rsid w:val="00690D62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A1F"/>
    <w:rsid w:val="00692C6D"/>
    <w:rsid w:val="00692E62"/>
    <w:rsid w:val="00692F19"/>
    <w:rsid w:val="00692F1C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CB8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6A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6D9"/>
    <w:rsid w:val="006A4F29"/>
    <w:rsid w:val="006A4FF4"/>
    <w:rsid w:val="006A549A"/>
    <w:rsid w:val="006A5AF2"/>
    <w:rsid w:val="006A5B80"/>
    <w:rsid w:val="006A5C19"/>
    <w:rsid w:val="006A6115"/>
    <w:rsid w:val="006A64C8"/>
    <w:rsid w:val="006A6A8D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1C7F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88D"/>
    <w:rsid w:val="006B49F6"/>
    <w:rsid w:val="006B4A75"/>
    <w:rsid w:val="006B53CB"/>
    <w:rsid w:val="006B568C"/>
    <w:rsid w:val="006B59E2"/>
    <w:rsid w:val="006B5DD2"/>
    <w:rsid w:val="006B6402"/>
    <w:rsid w:val="006B68B8"/>
    <w:rsid w:val="006B6D4A"/>
    <w:rsid w:val="006B6DAA"/>
    <w:rsid w:val="006B6F06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F21"/>
    <w:rsid w:val="006C235E"/>
    <w:rsid w:val="006C29E2"/>
    <w:rsid w:val="006C2C1C"/>
    <w:rsid w:val="006C3188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44C"/>
    <w:rsid w:val="006C74EF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610"/>
    <w:rsid w:val="006D385D"/>
    <w:rsid w:val="006D39E1"/>
    <w:rsid w:val="006D3B12"/>
    <w:rsid w:val="006D3D0F"/>
    <w:rsid w:val="006D4032"/>
    <w:rsid w:val="006D4617"/>
    <w:rsid w:val="006D4A70"/>
    <w:rsid w:val="006D4D33"/>
    <w:rsid w:val="006D4E84"/>
    <w:rsid w:val="006D573B"/>
    <w:rsid w:val="006D5EB3"/>
    <w:rsid w:val="006D61EE"/>
    <w:rsid w:val="006D63AC"/>
    <w:rsid w:val="006D6D97"/>
    <w:rsid w:val="006D7134"/>
    <w:rsid w:val="006D7740"/>
    <w:rsid w:val="006D788C"/>
    <w:rsid w:val="006D7BDC"/>
    <w:rsid w:val="006D7EAD"/>
    <w:rsid w:val="006D7F95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4DB6"/>
    <w:rsid w:val="006E5090"/>
    <w:rsid w:val="006E5D2B"/>
    <w:rsid w:val="006E5D75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304"/>
    <w:rsid w:val="006F38E6"/>
    <w:rsid w:val="006F3F09"/>
    <w:rsid w:val="006F40B5"/>
    <w:rsid w:val="006F43B5"/>
    <w:rsid w:val="006F4641"/>
    <w:rsid w:val="006F46D9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A9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23F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6D2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7D0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285"/>
    <w:rsid w:val="00715DB9"/>
    <w:rsid w:val="00715E70"/>
    <w:rsid w:val="00715EFF"/>
    <w:rsid w:val="00715F4E"/>
    <w:rsid w:val="00716001"/>
    <w:rsid w:val="00716187"/>
    <w:rsid w:val="00716258"/>
    <w:rsid w:val="0071645D"/>
    <w:rsid w:val="00716AA6"/>
    <w:rsid w:val="00716E18"/>
    <w:rsid w:val="00717450"/>
    <w:rsid w:val="00717748"/>
    <w:rsid w:val="00720686"/>
    <w:rsid w:val="00720C28"/>
    <w:rsid w:val="00720F4D"/>
    <w:rsid w:val="00721134"/>
    <w:rsid w:val="00721606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743"/>
    <w:rsid w:val="00724C7B"/>
    <w:rsid w:val="0072553A"/>
    <w:rsid w:val="007255B7"/>
    <w:rsid w:val="00725658"/>
    <w:rsid w:val="00725C03"/>
    <w:rsid w:val="0072664F"/>
    <w:rsid w:val="00726709"/>
    <w:rsid w:val="007268DB"/>
    <w:rsid w:val="007269AF"/>
    <w:rsid w:val="00726EBC"/>
    <w:rsid w:val="00726F3D"/>
    <w:rsid w:val="00727071"/>
    <w:rsid w:val="00727242"/>
    <w:rsid w:val="00727661"/>
    <w:rsid w:val="00727E45"/>
    <w:rsid w:val="00727F4F"/>
    <w:rsid w:val="00727F9E"/>
    <w:rsid w:val="007305C3"/>
    <w:rsid w:val="00730600"/>
    <w:rsid w:val="00730AF5"/>
    <w:rsid w:val="00730CB7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E41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2D0"/>
    <w:rsid w:val="0074249E"/>
    <w:rsid w:val="0074272E"/>
    <w:rsid w:val="00742990"/>
    <w:rsid w:val="00742C4C"/>
    <w:rsid w:val="00742F94"/>
    <w:rsid w:val="00743185"/>
    <w:rsid w:val="00743917"/>
    <w:rsid w:val="00743C64"/>
    <w:rsid w:val="007442AB"/>
    <w:rsid w:val="0074454D"/>
    <w:rsid w:val="00744550"/>
    <w:rsid w:val="00744556"/>
    <w:rsid w:val="007446D0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5EC3"/>
    <w:rsid w:val="007463B9"/>
    <w:rsid w:val="0074697D"/>
    <w:rsid w:val="00746BAC"/>
    <w:rsid w:val="00746EA0"/>
    <w:rsid w:val="00746F72"/>
    <w:rsid w:val="00750205"/>
    <w:rsid w:val="00750207"/>
    <w:rsid w:val="0075047A"/>
    <w:rsid w:val="00750842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2F0C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5C1A"/>
    <w:rsid w:val="00756052"/>
    <w:rsid w:val="00756289"/>
    <w:rsid w:val="00756BAF"/>
    <w:rsid w:val="00756E8E"/>
    <w:rsid w:val="00757096"/>
    <w:rsid w:val="007573CD"/>
    <w:rsid w:val="00757686"/>
    <w:rsid w:val="007576D3"/>
    <w:rsid w:val="00757F25"/>
    <w:rsid w:val="007601B6"/>
    <w:rsid w:val="007602C8"/>
    <w:rsid w:val="007604A3"/>
    <w:rsid w:val="0076139F"/>
    <w:rsid w:val="00761608"/>
    <w:rsid w:val="00761904"/>
    <w:rsid w:val="007620EB"/>
    <w:rsid w:val="0076227C"/>
    <w:rsid w:val="007622DB"/>
    <w:rsid w:val="00762567"/>
    <w:rsid w:val="00762588"/>
    <w:rsid w:val="00762903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4FEE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61E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DF"/>
    <w:rsid w:val="007769E7"/>
    <w:rsid w:val="00776B2A"/>
    <w:rsid w:val="00776C95"/>
    <w:rsid w:val="00776D60"/>
    <w:rsid w:val="00776F8E"/>
    <w:rsid w:val="007771C3"/>
    <w:rsid w:val="0077725D"/>
    <w:rsid w:val="0077753C"/>
    <w:rsid w:val="00777E61"/>
    <w:rsid w:val="0078012D"/>
    <w:rsid w:val="00781313"/>
    <w:rsid w:val="007816AF"/>
    <w:rsid w:val="00781FF4"/>
    <w:rsid w:val="007822EB"/>
    <w:rsid w:val="00782483"/>
    <w:rsid w:val="00782D41"/>
    <w:rsid w:val="00783092"/>
    <w:rsid w:val="00783A15"/>
    <w:rsid w:val="00783AB7"/>
    <w:rsid w:val="00783FD5"/>
    <w:rsid w:val="00784143"/>
    <w:rsid w:val="0078441B"/>
    <w:rsid w:val="007846F4"/>
    <w:rsid w:val="00784DA2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8FB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032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2ECF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1E5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7ED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82B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CC2"/>
    <w:rsid w:val="007B2D45"/>
    <w:rsid w:val="007B2EDC"/>
    <w:rsid w:val="007B31A5"/>
    <w:rsid w:val="007B3305"/>
    <w:rsid w:val="007B334C"/>
    <w:rsid w:val="007B3AA9"/>
    <w:rsid w:val="007B3D0F"/>
    <w:rsid w:val="007B4248"/>
    <w:rsid w:val="007B4BC9"/>
    <w:rsid w:val="007B4E29"/>
    <w:rsid w:val="007B4EF8"/>
    <w:rsid w:val="007B504A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40F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6982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0E7"/>
    <w:rsid w:val="007D32C7"/>
    <w:rsid w:val="007D433E"/>
    <w:rsid w:val="007D44DA"/>
    <w:rsid w:val="007D478F"/>
    <w:rsid w:val="007D47CD"/>
    <w:rsid w:val="007D5112"/>
    <w:rsid w:val="007D5364"/>
    <w:rsid w:val="007D5BFB"/>
    <w:rsid w:val="007D5E3D"/>
    <w:rsid w:val="007D638F"/>
    <w:rsid w:val="007D67D0"/>
    <w:rsid w:val="007D6904"/>
    <w:rsid w:val="007D6CE6"/>
    <w:rsid w:val="007D7066"/>
    <w:rsid w:val="007D71FB"/>
    <w:rsid w:val="007D7447"/>
    <w:rsid w:val="007D7872"/>
    <w:rsid w:val="007E0200"/>
    <w:rsid w:val="007E07A8"/>
    <w:rsid w:val="007E0CC2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1C2"/>
    <w:rsid w:val="007E43A6"/>
    <w:rsid w:val="007E49D7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9C0"/>
    <w:rsid w:val="007E7DAE"/>
    <w:rsid w:val="007F0145"/>
    <w:rsid w:val="007F0B26"/>
    <w:rsid w:val="007F0FB1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2B9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DF8"/>
    <w:rsid w:val="007F5F94"/>
    <w:rsid w:val="007F5FFD"/>
    <w:rsid w:val="007F60F5"/>
    <w:rsid w:val="007F6903"/>
    <w:rsid w:val="007F6BD3"/>
    <w:rsid w:val="007F6E2A"/>
    <w:rsid w:val="007F700C"/>
    <w:rsid w:val="007F7058"/>
    <w:rsid w:val="007F70A4"/>
    <w:rsid w:val="007F70FE"/>
    <w:rsid w:val="007F7473"/>
    <w:rsid w:val="007F7987"/>
    <w:rsid w:val="007F7AB9"/>
    <w:rsid w:val="007F7F3B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AE3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66B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8C7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61C"/>
    <w:rsid w:val="00813992"/>
    <w:rsid w:val="00813F1A"/>
    <w:rsid w:val="008140F4"/>
    <w:rsid w:val="008144EA"/>
    <w:rsid w:val="00814D48"/>
    <w:rsid w:val="00814DA3"/>
    <w:rsid w:val="008152C9"/>
    <w:rsid w:val="00815410"/>
    <w:rsid w:val="00815BA3"/>
    <w:rsid w:val="0081614D"/>
    <w:rsid w:val="00816264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17"/>
    <w:rsid w:val="00817A62"/>
    <w:rsid w:val="00817B14"/>
    <w:rsid w:val="008201C2"/>
    <w:rsid w:val="008203B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32C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5EC4"/>
    <w:rsid w:val="008263FC"/>
    <w:rsid w:val="00826430"/>
    <w:rsid w:val="00826E58"/>
    <w:rsid w:val="00826FBB"/>
    <w:rsid w:val="00827ACE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8C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6B8"/>
    <w:rsid w:val="008427C8"/>
    <w:rsid w:val="00842B8C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31F"/>
    <w:rsid w:val="008455F4"/>
    <w:rsid w:val="00845B5F"/>
    <w:rsid w:val="00845F8A"/>
    <w:rsid w:val="00846244"/>
    <w:rsid w:val="0084627F"/>
    <w:rsid w:val="00846A26"/>
    <w:rsid w:val="00846B1E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17C8"/>
    <w:rsid w:val="00851C87"/>
    <w:rsid w:val="00852D76"/>
    <w:rsid w:val="0085389C"/>
    <w:rsid w:val="008539F5"/>
    <w:rsid w:val="00853B27"/>
    <w:rsid w:val="00853FC5"/>
    <w:rsid w:val="00854AA4"/>
    <w:rsid w:val="00854FE9"/>
    <w:rsid w:val="008552F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B2C"/>
    <w:rsid w:val="00856C28"/>
    <w:rsid w:val="00856C46"/>
    <w:rsid w:val="00856CF4"/>
    <w:rsid w:val="00856ED7"/>
    <w:rsid w:val="00856FF7"/>
    <w:rsid w:val="0085703F"/>
    <w:rsid w:val="00857125"/>
    <w:rsid w:val="008575BC"/>
    <w:rsid w:val="0085775F"/>
    <w:rsid w:val="008577BB"/>
    <w:rsid w:val="008579BE"/>
    <w:rsid w:val="00857AA3"/>
    <w:rsid w:val="00857C6F"/>
    <w:rsid w:val="00857E15"/>
    <w:rsid w:val="0086037C"/>
    <w:rsid w:val="008605A8"/>
    <w:rsid w:val="008609AE"/>
    <w:rsid w:val="00860C4C"/>
    <w:rsid w:val="00860E63"/>
    <w:rsid w:val="008616D7"/>
    <w:rsid w:val="00861799"/>
    <w:rsid w:val="008627C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1A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CE2"/>
    <w:rsid w:val="008707BE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B67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26"/>
    <w:rsid w:val="008838D1"/>
    <w:rsid w:val="00883A6A"/>
    <w:rsid w:val="00883DF4"/>
    <w:rsid w:val="00883EEA"/>
    <w:rsid w:val="00883F62"/>
    <w:rsid w:val="008840CB"/>
    <w:rsid w:val="0088440E"/>
    <w:rsid w:val="00884495"/>
    <w:rsid w:val="00884517"/>
    <w:rsid w:val="00884952"/>
    <w:rsid w:val="00884990"/>
    <w:rsid w:val="00884C0A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B4"/>
    <w:rsid w:val="00894DFD"/>
    <w:rsid w:val="008951A8"/>
    <w:rsid w:val="00895281"/>
    <w:rsid w:val="008955AE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97C72"/>
    <w:rsid w:val="008A0153"/>
    <w:rsid w:val="008A0437"/>
    <w:rsid w:val="008A0E21"/>
    <w:rsid w:val="008A1765"/>
    <w:rsid w:val="008A1954"/>
    <w:rsid w:val="008A1EB8"/>
    <w:rsid w:val="008A2168"/>
    <w:rsid w:val="008A2466"/>
    <w:rsid w:val="008A2536"/>
    <w:rsid w:val="008A2610"/>
    <w:rsid w:val="008A2701"/>
    <w:rsid w:val="008A2976"/>
    <w:rsid w:val="008A2FFA"/>
    <w:rsid w:val="008A330E"/>
    <w:rsid w:val="008A3936"/>
    <w:rsid w:val="008A3ADF"/>
    <w:rsid w:val="008A4336"/>
    <w:rsid w:val="008A4394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4DE4"/>
    <w:rsid w:val="008C5317"/>
    <w:rsid w:val="008C54FF"/>
    <w:rsid w:val="008C5BDA"/>
    <w:rsid w:val="008C6DD8"/>
    <w:rsid w:val="008C6F1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3BA"/>
    <w:rsid w:val="008D170E"/>
    <w:rsid w:val="008D1F01"/>
    <w:rsid w:val="008D207A"/>
    <w:rsid w:val="008D2209"/>
    <w:rsid w:val="008D23C6"/>
    <w:rsid w:val="008D25EF"/>
    <w:rsid w:val="008D28B1"/>
    <w:rsid w:val="008D28E7"/>
    <w:rsid w:val="008D2A63"/>
    <w:rsid w:val="008D3567"/>
    <w:rsid w:val="008D35C3"/>
    <w:rsid w:val="008D37EE"/>
    <w:rsid w:val="008D3823"/>
    <w:rsid w:val="008D382F"/>
    <w:rsid w:val="008D3AAB"/>
    <w:rsid w:val="008D3BA5"/>
    <w:rsid w:val="008D3C6C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0A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C5F"/>
    <w:rsid w:val="008F0E8B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25C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672"/>
    <w:rsid w:val="0090780C"/>
    <w:rsid w:val="00907B1B"/>
    <w:rsid w:val="00907BE8"/>
    <w:rsid w:val="00907FBB"/>
    <w:rsid w:val="00907FDC"/>
    <w:rsid w:val="009102DE"/>
    <w:rsid w:val="009102E8"/>
    <w:rsid w:val="00910386"/>
    <w:rsid w:val="009103BD"/>
    <w:rsid w:val="00910610"/>
    <w:rsid w:val="00910839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4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548"/>
    <w:rsid w:val="0091469B"/>
    <w:rsid w:val="00914799"/>
    <w:rsid w:val="009148EE"/>
    <w:rsid w:val="00914BFF"/>
    <w:rsid w:val="00914DF3"/>
    <w:rsid w:val="00914EFA"/>
    <w:rsid w:val="0091532A"/>
    <w:rsid w:val="009155D9"/>
    <w:rsid w:val="0091560B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3CF1"/>
    <w:rsid w:val="0092405A"/>
    <w:rsid w:val="00924F71"/>
    <w:rsid w:val="00925892"/>
    <w:rsid w:val="0092592F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2B2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1F8"/>
    <w:rsid w:val="009314A5"/>
    <w:rsid w:val="009314C8"/>
    <w:rsid w:val="00931535"/>
    <w:rsid w:val="0093163C"/>
    <w:rsid w:val="0093196F"/>
    <w:rsid w:val="0093230B"/>
    <w:rsid w:val="009323E6"/>
    <w:rsid w:val="00932873"/>
    <w:rsid w:val="009329FD"/>
    <w:rsid w:val="009339EC"/>
    <w:rsid w:val="00933B2F"/>
    <w:rsid w:val="00934019"/>
    <w:rsid w:val="009340B4"/>
    <w:rsid w:val="009343C9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A4F"/>
    <w:rsid w:val="0094347F"/>
    <w:rsid w:val="00943A2D"/>
    <w:rsid w:val="00943AB0"/>
    <w:rsid w:val="009441B9"/>
    <w:rsid w:val="00944444"/>
    <w:rsid w:val="00944623"/>
    <w:rsid w:val="0094476A"/>
    <w:rsid w:val="009447F1"/>
    <w:rsid w:val="00944A2F"/>
    <w:rsid w:val="00945028"/>
    <w:rsid w:val="00945517"/>
    <w:rsid w:val="0094552F"/>
    <w:rsid w:val="009459ED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CBE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90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2070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A20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71"/>
    <w:rsid w:val="00981AA1"/>
    <w:rsid w:val="00981B5F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9B0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9D0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482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170"/>
    <w:rsid w:val="009B0835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82A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6C6"/>
    <w:rsid w:val="009C0981"/>
    <w:rsid w:val="009C0DEC"/>
    <w:rsid w:val="009C0F1D"/>
    <w:rsid w:val="009C1379"/>
    <w:rsid w:val="009C13A2"/>
    <w:rsid w:val="009C1578"/>
    <w:rsid w:val="009C1AD9"/>
    <w:rsid w:val="009C1FEC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06E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2B4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5CC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7D70"/>
    <w:rsid w:val="009F1328"/>
    <w:rsid w:val="009F1385"/>
    <w:rsid w:val="009F15D5"/>
    <w:rsid w:val="009F16E1"/>
    <w:rsid w:val="009F1A95"/>
    <w:rsid w:val="009F1E72"/>
    <w:rsid w:val="009F230A"/>
    <w:rsid w:val="009F24C9"/>
    <w:rsid w:val="009F2793"/>
    <w:rsid w:val="009F30DA"/>
    <w:rsid w:val="009F3796"/>
    <w:rsid w:val="009F39DC"/>
    <w:rsid w:val="009F3A56"/>
    <w:rsid w:val="009F3E8A"/>
    <w:rsid w:val="009F40FF"/>
    <w:rsid w:val="009F4335"/>
    <w:rsid w:val="009F451A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499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991"/>
    <w:rsid w:val="00A02F8A"/>
    <w:rsid w:val="00A0365B"/>
    <w:rsid w:val="00A038D6"/>
    <w:rsid w:val="00A038E7"/>
    <w:rsid w:val="00A039FD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849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282"/>
    <w:rsid w:val="00A136F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03"/>
    <w:rsid w:val="00A21A34"/>
    <w:rsid w:val="00A21BE5"/>
    <w:rsid w:val="00A21EEF"/>
    <w:rsid w:val="00A22381"/>
    <w:rsid w:val="00A2240D"/>
    <w:rsid w:val="00A22CFF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1BE"/>
    <w:rsid w:val="00A318C9"/>
    <w:rsid w:val="00A31B64"/>
    <w:rsid w:val="00A32167"/>
    <w:rsid w:val="00A321A2"/>
    <w:rsid w:val="00A322A1"/>
    <w:rsid w:val="00A327E5"/>
    <w:rsid w:val="00A329C9"/>
    <w:rsid w:val="00A32D76"/>
    <w:rsid w:val="00A32DD3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BA7"/>
    <w:rsid w:val="00A35DAF"/>
    <w:rsid w:val="00A35EE6"/>
    <w:rsid w:val="00A36202"/>
    <w:rsid w:val="00A365AD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087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4DB5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0DE0"/>
    <w:rsid w:val="00A6113B"/>
    <w:rsid w:val="00A61281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A1"/>
    <w:rsid w:val="00A660FF"/>
    <w:rsid w:val="00A667F9"/>
    <w:rsid w:val="00A66AFB"/>
    <w:rsid w:val="00A66D94"/>
    <w:rsid w:val="00A672DE"/>
    <w:rsid w:val="00A673D7"/>
    <w:rsid w:val="00A6791B"/>
    <w:rsid w:val="00A67F8B"/>
    <w:rsid w:val="00A704FC"/>
    <w:rsid w:val="00A705D8"/>
    <w:rsid w:val="00A70A64"/>
    <w:rsid w:val="00A71260"/>
    <w:rsid w:val="00A71487"/>
    <w:rsid w:val="00A718E5"/>
    <w:rsid w:val="00A71E21"/>
    <w:rsid w:val="00A721E6"/>
    <w:rsid w:val="00A722EA"/>
    <w:rsid w:val="00A728D6"/>
    <w:rsid w:val="00A728FF"/>
    <w:rsid w:val="00A72AB0"/>
    <w:rsid w:val="00A72C7E"/>
    <w:rsid w:val="00A72E48"/>
    <w:rsid w:val="00A7331B"/>
    <w:rsid w:val="00A7336A"/>
    <w:rsid w:val="00A7368A"/>
    <w:rsid w:val="00A738C7"/>
    <w:rsid w:val="00A7399B"/>
    <w:rsid w:val="00A73A70"/>
    <w:rsid w:val="00A73CC6"/>
    <w:rsid w:val="00A745F2"/>
    <w:rsid w:val="00A746AE"/>
    <w:rsid w:val="00A74A9F"/>
    <w:rsid w:val="00A75BB8"/>
    <w:rsid w:val="00A75D57"/>
    <w:rsid w:val="00A75E06"/>
    <w:rsid w:val="00A764F1"/>
    <w:rsid w:val="00A76880"/>
    <w:rsid w:val="00A76D2D"/>
    <w:rsid w:val="00A76E0B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9E9"/>
    <w:rsid w:val="00A84B10"/>
    <w:rsid w:val="00A84B11"/>
    <w:rsid w:val="00A85797"/>
    <w:rsid w:val="00A85DBB"/>
    <w:rsid w:val="00A86416"/>
    <w:rsid w:val="00A8663F"/>
    <w:rsid w:val="00A86B93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F40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46DC"/>
    <w:rsid w:val="00A952EA"/>
    <w:rsid w:val="00A9577D"/>
    <w:rsid w:val="00A958A5"/>
    <w:rsid w:val="00A958D1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9CF"/>
    <w:rsid w:val="00A97B21"/>
    <w:rsid w:val="00A97CCC"/>
    <w:rsid w:val="00A97E40"/>
    <w:rsid w:val="00AA04D8"/>
    <w:rsid w:val="00AA0CB3"/>
    <w:rsid w:val="00AA13BF"/>
    <w:rsid w:val="00AA145D"/>
    <w:rsid w:val="00AA150B"/>
    <w:rsid w:val="00AA17E7"/>
    <w:rsid w:val="00AA1CC0"/>
    <w:rsid w:val="00AA1D0F"/>
    <w:rsid w:val="00AA1F31"/>
    <w:rsid w:val="00AA213F"/>
    <w:rsid w:val="00AA2293"/>
    <w:rsid w:val="00AA26FA"/>
    <w:rsid w:val="00AA295F"/>
    <w:rsid w:val="00AA2A27"/>
    <w:rsid w:val="00AA2A2C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4FA1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A7DB7"/>
    <w:rsid w:val="00AB013C"/>
    <w:rsid w:val="00AB04A1"/>
    <w:rsid w:val="00AB0CA2"/>
    <w:rsid w:val="00AB19DD"/>
    <w:rsid w:val="00AB1CC4"/>
    <w:rsid w:val="00AB2129"/>
    <w:rsid w:val="00AB226C"/>
    <w:rsid w:val="00AB234A"/>
    <w:rsid w:val="00AB260A"/>
    <w:rsid w:val="00AB30F5"/>
    <w:rsid w:val="00AB316E"/>
    <w:rsid w:val="00AB35B7"/>
    <w:rsid w:val="00AB36F2"/>
    <w:rsid w:val="00AB4143"/>
    <w:rsid w:val="00AB488E"/>
    <w:rsid w:val="00AB494B"/>
    <w:rsid w:val="00AB49BB"/>
    <w:rsid w:val="00AB4A58"/>
    <w:rsid w:val="00AB4CA4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A7C"/>
    <w:rsid w:val="00AC0E40"/>
    <w:rsid w:val="00AC1514"/>
    <w:rsid w:val="00AC17C7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C7F6E"/>
    <w:rsid w:val="00AD024C"/>
    <w:rsid w:val="00AD02BD"/>
    <w:rsid w:val="00AD02FC"/>
    <w:rsid w:val="00AD032F"/>
    <w:rsid w:val="00AD096A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91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5F5"/>
    <w:rsid w:val="00AE3915"/>
    <w:rsid w:val="00AE3A91"/>
    <w:rsid w:val="00AE3DD0"/>
    <w:rsid w:val="00AE3EE8"/>
    <w:rsid w:val="00AE453E"/>
    <w:rsid w:val="00AE4D59"/>
    <w:rsid w:val="00AE5086"/>
    <w:rsid w:val="00AE50F2"/>
    <w:rsid w:val="00AE55CE"/>
    <w:rsid w:val="00AE594C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426"/>
    <w:rsid w:val="00AF66EB"/>
    <w:rsid w:val="00AF6CB1"/>
    <w:rsid w:val="00AF6D89"/>
    <w:rsid w:val="00AF7564"/>
    <w:rsid w:val="00AF75B4"/>
    <w:rsid w:val="00AF79C5"/>
    <w:rsid w:val="00AF7A16"/>
    <w:rsid w:val="00AF7B43"/>
    <w:rsid w:val="00AF7B5D"/>
    <w:rsid w:val="00AF7EC1"/>
    <w:rsid w:val="00B00A9F"/>
    <w:rsid w:val="00B00B30"/>
    <w:rsid w:val="00B00C54"/>
    <w:rsid w:val="00B0130A"/>
    <w:rsid w:val="00B01816"/>
    <w:rsid w:val="00B01C67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5EC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4F9"/>
    <w:rsid w:val="00B10523"/>
    <w:rsid w:val="00B10832"/>
    <w:rsid w:val="00B10A20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AEA"/>
    <w:rsid w:val="00B13BF4"/>
    <w:rsid w:val="00B13C7A"/>
    <w:rsid w:val="00B142CD"/>
    <w:rsid w:val="00B1440B"/>
    <w:rsid w:val="00B14474"/>
    <w:rsid w:val="00B14745"/>
    <w:rsid w:val="00B14D74"/>
    <w:rsid w:val="00B151C4"/>
    <w:rsid w:val="00B15426"/>
    <w:rsid w:val="00B15921"/>
    <w:rsid w:val="00B15BF1"/>
    <w:rsid w:val="00B15FBE"/>
    <w:rsid w:val="00B16642"/>
    <w:rsid w:val="00B16721"/>
    <w:rsid w:val="00B16C4A"/>
    <w:rsid w:val="00B16E04"/>
    <w:rsid w:val="00B176A1"/>
    <w:rsid w:val="00B1792D"/>
    <w:rsid w:val="00B17BE6"/>
    <w:rsid w:val="00B17BEB"/>
    <w:rsid w:val="00B17D5C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29A"/>
    <w:rsid w:val="00B22BE6"/>
    <w:rsid w:val="00B22FC5"/>
    <w:rsid w:val="00B23059"/>
    <w:rsid w:val="00B235A6"/>
    <w:rsid w:val="00B235D1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080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41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6DB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CA5"/>
    <w:rsid w:val="00B42D9D"/>
    <w:rsid w:val="00B432A5"/>
    <w:rsid w:val="00B433E2"/>
    <w:rsid w:val="00B4360B"/>
    <w:rsid w:val="00B4380E"/>
    <w:rsid w:val="00B43D1D"/>
    <w:rsid w:val="00B44104"/>
    <w:rsid w:val="00B4521C"/>
    <w:rsid w:val="00B45A8A"/>
    <w:rsid w:val="00B46047"/>
    <w:rsid w:val="00B463E4"/>
    <w:rsid w:val="00B468C7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5D80"/>
    <w:rsid w:val="00B56138"/>
    <w:rsid w:val="00B56596"/>
    <w:rsid w:val="00B56A9B"/>
    <w:rsid w:val="00B56C65"/>
    <w:rsid w:val="00B56D54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587"/>
    <w:rsid w:val="00B6370B"/>
    <w:rsid w:val="00B63807"/>
    <w:rsid w:val="00B638F1"/>
    <w:rsid w:val="00B63934"/>
    <w:rsid w:val="00B63A51"/>
    <w:rsid w:val="00B63AD8"/>
    <w:rsid w:val="00B63FA1"/>
    <w:rsid w:val="00B6402D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D40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629"/>
    <w:rsid w:val="00B7592D"/>
    <w:rsid w:val="00B75C18"/>
    <w:rsid w:val="00B761B3"/>
    <w:rsid w:val="00B761FE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6BE"/>
    <w:rsid w:val="00B81794"/>
    <w:rsid w:val="00B818FD"/>
    <w:rsid w:val="00B81DC4"/>
    <w:rsid w:val="00B81FC0"/>
    <w:rsid w:val="00B81FFC"/>
    <w:rsid w:val="00B82171"/>
    <w:rsid w:val="00B824FA"/>
    <w:rsid w:val="00B82B78"/>
    <w:rsid w:val="00B82D42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1B0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2DDA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326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402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3EBD"/>
    <w:rsid w:val="00BC4194"/>
    <w:rsid w:val="00BC4326"/>
    <w:rsid w:val="00BC4685"/>
    <w:rsid w:val="00BC4F3B"/>
    <w:rsid w:val="00BC558A"/>
    <w:rsid w:val="00BC5B9A"/>
    <w:rsid w:val="00BC5E0B"/>
    <w:rsid w:val="00BC623C"/>
    <w:rsid w:val="00BC675A"/>
    <w:rsid w:val="00BC6AA2"/>
    <w:rsid w:val="00BC6B91"/>
    <w:rsid w:val="00BC7220"/>
    <w:rsid w:val="00BC73C1"/>
    <w:rsid w:val="00BC76A1"/>
    <w:rsid w:val="00BC772B"/>
    <w:rsid w:val="00BC7833"/>
    <w:rsid w:val="00BC7C48"/>
    <w:rsid w:val="00BC7EA8"/>
    <w:rsid w:val="00BD08E9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DFD"/>
    <w:rsid w:val="00BE2E4B"/>
    <w:rsid w:val="00BE3088"/>
    <w:rsid w:val="00BE3332"/>
    <w:rsid w:val="00BE365E"/>
    <w:rsid w:val="00BE3804"/>
    <w:rsid w:val="00BE3A1C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B02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85"/>
    <w:rsid w:val="00BF23ED"/>
    <w:rsid w:val="00BF2DF4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778"/>
    <w:rsid w:val="00BF69EA"/>
    <w:rsid w:val="00BF6D1B"/>
    <w:rsid w:val="00BF6DCD"/>
    <w:rsid w:val="00BF70A0"/>
    <w:rsid w:val="00BF713A"/>
    <w:rsid w:val="00C000E4"/>
    <w:rsid w:val="00C006D5"/>
    <w:rsid w:val="00C00889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4CB"/>
    <w:rsid w:val="00C05631"/>
    <w:rsid w:val="00C05A7D"/>
    <w:rsid w:val="00C05E54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8A1"/>
    <w:rsid w:val="00C15D84"/>
    <w:rsid w:val="00C16491"/>
    <w:rsid w:val="00C165C8"/>
    <w:rsid w:val="00C1751B"/>
    <w:rsid w:val="00C175EC"/>
    <w:rsid w:val="00C20133"/>
    <w:rsid w:val="00C20311"/>
    <w:rsid w:val="00C203A5"/>
    <w:rsid w:val="00C205E5"/>
    <w:rsid w:val="00C206B7"/>
    <w:rsid w:val="00C21841"/>
    <w:rsid w:val="00C2185A"/>
    <w:rsid w:val="00C21A14"/>
    <w:rsid w:val="00C221C5"/>
    <w:rsid w:val="00C223D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CC"/>
    <w:rsid w:val="00C278D5"/>
    <w:rsid w:val="00C27D90"/>
    <w:rsid w:val="00C27F21"/>
    <w:rsid w:val="00C30307"/>
    <w:rsid w:val="00C30842"/>
    <w:rsid w:val="00C3084E"/>
    <w:rsid w:val="00C30F3C"/>
    <w:rsid w:val="00C31031"/>
    <w:rsid w:val="00C312BD"/>
    <w:rsid w:val="00C31330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AB8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5AFF"/>
    <w:rsid w:val="00C462FE"/>
    <w:rsid w:val="00C46414"/>
    <w:rsid w:val="00C46C1E"/>
    <w:rsid w:val="00C46E64"/>
    <w:rsid w:val="00C472FE"/>
    <w:rsid w:val="00C475D2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465"/>
    <w:rsid w:val="00C607CC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27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916"/>
    <w:rsid w:val="00C67146"/>
    <w:rsid w:val="00C677D0"/>
    <w:rsid w:val="00C67873"/>
    <w:rsid w:val="00C6788D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2FD"/>
    <w:rsid w:val="00C8341D"/>
    <w:rsid w:val="00C83527"/>
    <w:rsid w:val="00C840B4"/>
    <w:rsid w:val="00C8418A"/>
    <w:rsid w:val="00C8435C"/>
    <w:rsid w:val="00C84590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4F"/>
    <w:rsid w:val="00C90BBD"/>
    <w:rsid w:val="00C9176C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0B2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43CF"/>
    <w:rsid w:val="00CA4792"/>
    <w:rsid w:val="00CA4B8C"/>
    <w:rsid w:val="00CA505E"/>
    <w:rsid w:val="00CA5096"/>
    <w:rsid w:val="00CA519A"/>
    <w:rsid w:val="00CA529A"/>
    <w:rsid w:val="00CA5709"/>
    <w:rsid w:val="00CA5B34"/>
    <w:rsid w:val="00CA5FED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B7F46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233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03E"/>
    <w:rsid w:val="00CC75D2"/>
    <w:rsid w:val="00CC7C56"/>
    <w:rsid w:val="00CC7F52"/>
    <w:rsid w:val="00CD03B1"/>
    <w:rsid w:val="00CD06F6"/>
    <w:rsid w:val="00CD091C"/>
    <w:rsid w:val="00CD094A"/>
    <w:rsid w:val="00CD094F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23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21"/>
    <w:rsid w:val="00CD7BDD"/>
    <w:rsid w:val="00CD7C5A"/>
    <w:rsid w:val="00CD7D20"/>
    <w:rsid w:val="00CD7EF8"/>
    <w:rsid w:val="00CE004F"/>
    <w:rsid w:val="00CE025B"/>
    <w:rsid w:val="00CE029C"/>
    <w:rsid w:val="00CE0824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2F8"/>
    <w:rsid w:val="00CE3676"/>
    <w:rsid w:val="00CE3964"/>
    <w:rsid w:val="00CE3AFC"/>
    <w:rsid w:val="00CE3F61"/>
    <w:rsid w:val="00CE413D"/>
    <w:rsid w:val="00CE423F"/>
    <w:rsid w:val="00CE453D"/>
    <w:rsid w:val="00CE458E"/>
    <w:rsid w:val="00CE4770"/>
    <w:rsid w:val="00CE4F9C"/>
    <w:rsid w:val="00CE5215"/>
    <w:rsid w:val="00CE56A2"/>
    <w:rsid w:val="00CE59DF"/>
    <w:rsid w:val="00CE5AF1"/>
    <w:rsid w:val="00CE5D68"/>
    <w:rsid w:val="00CE5E80"/>
    <w:rsid w:val="00CE669C"/>
    <w:rsid w:val="00CE7474"/>
    <w:rsid w:val="00CE7828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327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4FA"/>
    <w:rsid w:val="00CF49A0"/>
    <w:rsid w:val="00CF55D5"/>
    <w:rsid w:val="00CF5907"/>
    <w:rsid w:val="00CF5B47"/>
    <w:rsid w:val="00CF5DB8"/>
    <w:rsid w:val="00CF5F79"/>
    <w:rsid w:val="00CF6BD6"/>
    <w:rsid w:val="00CF6DC3"/>
    <w:rsid w:val="00CF7157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C5F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8B7"/>
    <w:rsid w:val="00D10B67"/>
    <w:rsid w:val="00D10C85"/>
    <w:rsid w:val="00D10CE9"/>
    <w:rsid w:val="00D114A5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D54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BB9"/>
    <w:rsid w:val="00D17CAE"/>
    <w:rsid w:val="00D17E0D"/>
    <w:rsid w:val="00D200D5"/>
    <w:rsid w:val="00D20310"/>
    <w:rsid w:val="00D205FA"/>
    <w:rsid w:val="00D20AC1"/>
    <w:rsid w:val="00D20AE5"/>
    <w:rsid w:val="00D20C2A"/>
    <w:rsid w:val="00D212FD"/>
    <w:rsid w:val="00D216CF"/>
    <w:rsid w:val="00D21733"/>
    <w:rsid w:val="00D217F1"/>
    <w:rsid w:val="00D21BB3"/>
    <w:rsid w:val="00D21D17"/>
    <w:rsid w:val="00D21D7B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6A2"/>
    <w:rsid w:val="00D31E5F"/>
    <w:rsid w:val="00D31F32"/>
    <w:rsid w:val="00D3265C"/>
    <w:rsid w:val="00D3268A"/>
    <w:rsid w:val="00D32779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9BE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BC"/>
    <w:rsid w:val="00D44AC1"/>
    <w:rsid w:val="00D44C41"/>
    <w:rsid w:val="00D44F65"/>
    <w:rsid w:val="00D451C8"/>
    <w:rsid w:val="00D453E9"/>
    <w:rsid w:val="00D454CB"/>
    <w:rsid w:val="00D45676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BA5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281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612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5E"/>
    <w:rsid w:val="00D812B5"/>
    <w:rsid w:val="00D81D35"/>
    <w:rsid w:val="00D81FF1"/>
    <w:rsid w:val="00D8201F"/>
    <w:rsid w:val="00D8216D"/>
    <w:rsid w:val="00D82627"/>
    <w:rsid w:val="00D82823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75D"/>
    <w:rsid w:val="00D90996"/>
    <w:rsid w:val="00D90F98"/>
    <w:rsid w:val="00D9156D"/>
    <w:rsid w:val="00D91C03"/>
    <w:rsid w:val="00D91DB5"/>
    <w:rsid w:val="00D9276E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A59"/>
    <w:rsid w:val="00DA0D46"/>
    <w:rsid w:val="00DA0EF4"/>
    <w:rsid w:val="00DA0F66"/>
    <w:rsid w:val="00DA13C6"/>
    <w:rsid w:val="00DA156C"/>
    <w:rsid w:val="00DA1680"/>
    <w:rsid w:val="00DA16F7"/>
    <w:rsid w:val="00DA1EC8"/>
    <w:rsid w:val="00DA21F4"/>
    <w:rsid w:val="00DA2555"/>
    <w:rsid w:val="00DA2930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235"/>
    <w:rsid w:val="00DA6705"/>
    <w:rsid w:val="00DA6911"/>
    <w:rsid w:val="00DA6974"/>
    <w:rsid w:val="00DA69C5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5D5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2DF2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1DC"/>
    <w:rsid w:val="00DB42B4"/>
    <w:rsid w:val="00DB4645"/>
    <w:rsid w:val="00DB49D7"/>
    <w:rsid w:val="00DB4A3E"/>
    <w:rsid w:val="00DB4D13"/>
    <w:rsid w:val="00DB50B1"/>
    <w:rsid w:val="00DB5D2D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08A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5ED5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EE0"/>
    <w:rsid w:val="00DD2F84"/>
    <w:rsid w:val="00DD3AA4"/>
    <w:rsid w:val="00DD4556"/>
    <w:rsid w:val="00DD4743"/>
    <w:rsid w:val="00DD48D9"/>
    <w:rsid w:val="00DD4AD4"/>
    <w:rsid w:val="00DD4EDC"/>
    <w:rsid w:val="00DD4F4D"/>
    <w:rsid w:val="00DD562B"/>
    <w:rsid w:val="00DD57B5"/>
    <w:rsid w:val="00DD5E05"/>
    <w:rsid w:val="00DD5EB7"/>
    <w:rsid w:val="00DD630B"/>
    <w:rsid w:val="00DD646E"/>
    <w:rsid w:val="00DD6734"/>
    <w:rsid w:val="00DD6AF5"/>
    <w:rsid w:val="00DD6F96"/>
    <w:rsid w:val="00DD7203"/>
    <w:rsid w:val="00DD7377"/>
    <w:rsid w:val="00DD74C4"/>
    <w:rsid w:val="00DD753B"/>
    <w:rsid w:val="00DD75A3"/>
    <w:rsid w:val="00DD779D"/>
    <w:rsid w:val="00DD7A2A"/>
    <w:rsid w:val="00DD7B85"/>
    <w:rsid w:val="00DD7F58"/>
    <w:rsid w:val="00DE0471"/>
    <w:rsid w:val="00DE06AD"/>
    <w:rsid w:val="00DE083B"/>
    <w:rsid w:val="00DE0855"/>
    <w:rsid w:val="00DE0857"/>
    <w:rsid w:val="00DE0EEF"/>
    <w:rsid w:val="00DE0FEA"/>
    <w:rsid w:val="00DE11B8"/>
    <w:rsid w:val="00DE13D5"/>
    <w:rsid w:val="00DE17E6"/>
    <w:rsid w:val="00DE1CF4"/>
    <w:rsid w:val="00DE2228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7D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04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5A"/>
    <w:rsid w:val="00DF199B"/>
    <w:rsid w:val="00DF19BF"/>
    <w:rsid w:val="00DF1E2D"/>
    <w:rsid w:val="00DF201C"/>
    <w:rsid w:val="00DF212B"/>
    <w:rsid w:val="00DF22B5"/>
    <w:rsid w:val="00DF2330"/>
    <w:rsid w:val="00DF23E7"/>
    <w:rsid w:val="00DF2442"/>
    <w:rsid w:val="00DF24BE"/>
    <w:rsid w:val="00DF255E"/>
    <w:rsid w:val="00DF2772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4FE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B5A"/>
    <w:rsid w:val="00DF7C4C"/>
    <w:rsid w:val="00DF7E27"/>
    <w:rsid w:val="00DF7EB3"/>
    <w:rsid w:val="00E00B1E"/>
    <w:rsid w:val="00E010B6"/>
    <w:rsid w:val="00E0113A"/>
    <w:rsid w:val="00E01520"/>
    <w:rsid w:val="00E01931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814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9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17F6A"/>
    <w:rsid w:val="00E17F93"/>
    <w:rsid w:val="00E2017B"/>
    <w:rsid w:val="00E205D1"/>
    <w:rsid w:val="00E206FD"/>
    <w:rsid w:val="00E20996"/>
    <w:rsid w:val="00E20C91"/>
    <w:rsid w:val="00E20F13"/>
    <w:rsid w:val="00E20F6F"/>
    <w:rsid w:val="00E21213"/>
    <w:rsid w:val="00E21532"/>
    <w:rsid w:val="00E2192B"/>
    <w:rsid w:val="00E21F58"/>
    <w:rsid w:val="00E221A1"/>
    <w:rsid w:val="00E22B93"/>
    <w:rsid w:val="00E237E7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813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484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6F4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4D35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C30"/>
    <w:rsid w:val="00E54DBA"/>
    <w:rsid w:val="00E54FA0"/>
    <w:rsid w:val="00E556BA"/>
    <w:rsid w:val="00E56E3A"/>
    <w:rsid w:val="00E573A8"/>
    <w:rsid w:val="00E57770"/>
    <w:rsid w:val="00E578F9"/>
    <w:rsid w:val="00E57B14"/>
    <w:rsid w:val="00E602B8"/>
    <w:rsid w:val="00E604D3"/>
    <w:rsid w:val="00E60654"/>
    <w:rsid w:val="00E608DB"/>
    <w:rsid w:val="00E609B0"/>
    <w:rsid w:val="00E613FF"/>
    <w:rsid w:val="00E61406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0EA"/>
    <w:rsid w:val="00E714A6"/>
    <w:rsid w:val="00E71D27"/>
    <w:rsid w:val="00E71EF3"/>
    <w:rsid w:val="00E71F94"/>
    <w:rsid w:val="00E7271C"/>
    <w:rsid w:val="00E72C3C"/>
    <w:rsid w:val="00E733DD"/>
    <w:rsid w:val="00E73BAF"/>
    <w:rsid w:val="00E73E39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D38"/>
    <w:rsid w:val="00E75EBB"/>
    <w:rsid w:val="00E762DD"/>
    <w:rsid w:val="00E76333"/>
    <w:rsid w:val="00E76475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3C4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8F7"/>
    <w:rsid w:val="00E85D98"/>
    <w:rsid w:val="00E866EA"/>
    <w:rsid w:val="00E86BF2"/>
    <w:rsid w:val="00E87024"/>
    <w:rsid w:val="00E8746C"/>
    <w:rsid w:val="00E87ACB"/>
    <w:rsid w:val="00E87EF1"/>
    <w:rsid w:val="00E90304"/>
    <w:rsid w:val="00E903F6"/>
    <w:rsid w:val="00E904F4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294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8D3"/>
    <w:rsid w:val="00E97E07"/>
    <w:rsid w:val="00EA06F1"/>
    <w:rsid w:val="00EA08EF"/>
    <w:rsid w:val="00EA0C35"/>
    <w:rsid w:val="00EA0E45"/>
    <w:rsid w:val="00EA1723"/>
    <w:rsid w:val="00EA1781"/>
    <w:rsid w:val="00EA18AF"/>
    <w:rsid w:val="00EA1A61"/>
    <w:rsid w:val="00EA1D64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8BD"/>
    <w:rsid w:val="00EA48D1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5FE"/>
    <w:rsid w:val="00EA7637"/>
    <w:rsid w:val="00EA769D"/>
    <w:rsid w:val="00EA7A8B"/>
    <w:rsid w:val="00EA7E41"/>
    <w:rsid w:val="00EB0278"/>
    <w:rsid w:val="00EB073A"/>
    <w:rsid w:val="00EB0773"/>
    <w:rsid w:val="00EB0968"/>
    <w:rsid w:val="00EB1347"/>
    <w:rsid w:val="00EB161E"/>
    <w:rsid w:val="00EB1F82"/>
    <w:rsid w:val="00EB1FD1"/>
    <w:rsid w:val="00EB2883"/>
    <w:rsid w:val="00EB29D7"/>
    <w:rsid w:val="00EB2D93"/>
    <w:rsid w:val="00EB2DE8"/>
    <w:rsid w:val="00EB33EC"/>
    <w:rsid w:val="00EB3433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1E6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7AF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073"/>
    <w:rsid w:val="00EC71C3"/>
    <w:rsid w:val="00EC7302"/>
    <w:rsid w:val="00EC7783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447"/>
    <w:rsid w:val="00EE08E0"/>
    <w:rsid w:val="00EE09B2"/>
    <w:rsid w:val="00EE1325"/>
    <w:rsid w:val="00EE1362"/>
    <w:rsid w:val="00EE1502"/>
    <w:rsid w:val="00EE1541"/>
    <w:rsid w:val="00EE1559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1BE4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4CBE"/>
    <w:rsid w:val="00EF51B6"/>
    <w:rsid w:val="00EF5453"/>
    <w:rsid w:val="00EF578E"/>
    <w:rsid w:val="00EF57FF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4A9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651"/>
    <w:rsid w:val="00F10787"/>
    <w:rsid w:val="00F10AE7"/>
    <w:rsid w:val="00F10E2C"/>
    <w:rsid w:val="00F11029"/>
    <w:rsid w:val="00F1104E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357"/>
    <w:rsid w:val="00F17504"/>
    <w:rsid w:val="00F177E3"/>
    <w:rsid w:val="00F17973"/>
    <w:rsid w:val="00F17AA6"/>
    <w:rsid w:val="00F17B69"/>
    <w:rsid w:val="00F17CB3"/>
    <w:rsid w:val="00F2041D"/>
    <w:rsid w:val="00F2043B"/>
    <w:rsid w:val="00F20B0B"/>
    <w:rsid w:val="00F20C2B"/>
    <w:rsid w:val="00F20D37"/>
    <w:rsid w:val="00F21113"/>
    <w:rsid w:val="00F21135"/>
    <w:rsid w:val="00F21361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03E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69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0D96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324"/>
    <w:rsid w:val="00F45965"/>
    <w:rsid w:val="00F45BF5"/>
    <w:rsid w:val="00F45EF7"/>
    <w:rsid w:val="00F46030"/>
    <w:rsid w:val="00F46224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4BD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0A6"/>
    <w:rsid w:val="00F627DC"/>
    <w:rsid w:val="00F627E9"/>
    <w:rsid w:val="00F62897"/>
    <w:rsid w:val="00F62B53"/>
    <w:rsid w:val="00F62C86"/>
    <w:rsid w:val="00F62CBF"/>
    <w:rsid w:val="00F63CF7"/>
    <w:rsid w:val="00F64146"/>
    <w:rsid w:val="00F658D9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A38"/>
    <w:rsid w:val="00F72CC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128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3F8C"/>
    <w:rsid w:val="00F84863"/>
    <w:rsid w:val="00F84F4E"/>
    <w:rsid w:val="00F8553F"/>
    <w:rsid w:val="00F85696"/>
    <w:rsid w:val="00F856F0"/>
    <w:rsid w:val="00F85976"/>
    <w:rsid w:val="00F85AC5"/>
    <w:rsid w:val="00F85AE6"/>
    <w:rsid w:val="00F85E80"/>
    <w:rsid w:val="00F86263"/>
    <w:rsid w:val="00F863AB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4B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1D1"/>
    <w:rsid w:val="00FA0509"/>
    <w:rsid w:val="00FA05A6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1D8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C1D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74E"/>
    <w:rsid w:val="00FB2909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0E2"/>
    <w:rsid w:val="00FB4117"/>
    <w:rsid w:val="00FB41B5"/>
    <w:rsid w:val="00FB4271"/>
    <w:rsid w:val="00FB427D"/>
    <w:rsid w:val="00FB43EB"/>
    <w:rsid w:val="00FB471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6E82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B4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030"/>
    <w:rsid w:val="00FC43DB"/>
    <w:rsid w:val="00FC49B4"/>
    <w:rsid w:val="00FC502D"/>
    <w:rsid w:val="00FC53B4"/>
    <w:rsid w:val="00FC5AA5"/>
    <w:rsid w:val="00FC5C8E"/>
    <w:rsid w:val="00FC5DA2"/>
    <w:rsid w:val="00FC5E2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31E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9D4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44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06B"/>
    <w:rsid w:val="00FF4BEE"/>
    <w:rsid w:val="00FF4E3C"/>
    <w:rsid w:val="00FF5087"/>
    <w:rsid w:val="00FF5589"/>
    <w:rsid w:val="00FF5594"/>
    <w:rsid w:val="00FF5813"/>
    <w:rsid w:val="00FF614F"/>
    <w:rsid w:val="00FF6213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06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qFormat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B1Zchn">
    <w:name w:val="B1 Zchn"/>
    <w:qFormat/>
    <w:locked/>
    <w:rsid w:val="005B7F51"/>
    <w:rPr>
      <w:lang w:val="en-GB" w:eastAsia="en-US"/>
    </w:rPr>
  </w:style>
  <w:style w:type="paragraph" w:customStyle="1" w:styleId="Comments">
    <w:name w:val="Comments"/>
    <w:basedOn w:val="a"/>
    <w:link w:val="CommentsChar"/>
    <w:qFormat/>
    <w:rsid w:val="00C00889"/>
    <w:pPr>
      <w:spacing w:before="40" w:after="0"/>
    </w:pPr>
    <w:rPr>
      <w:rFonts w:ascii="Arial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889"/>
    <w:rPr>
      <w:rFonts w:ascii="Arial" w:hAnsi="Arial"/>
      <w:i/>
      <w:noProof/>
      <w:sz w:val="18"/>
      <w:szCs w:val="24"/>
      <w:lang w:val="en-GB" w:eastAsia="en-GB"/>
    </w:rPr>
  </w:style>
  <w:style w:type="table" w:customStyle="1" w:styleId="12">
    <w:name w:val="网格型1"/>
    <w:basedOn w:val="a1"/>
    <w:next w:val="af4"/>
    <w:uiPriority w:val="39"/>
    <w:rsid w:val="00E813C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F2603E"/>
    <w:rPr>
      <w:rFonts w:ascii="Courier New" w:hAnsi="Courier New"/>
      <w:noProof/>
      <w:sz w:val="16"/>
      <w:lang w:eastAsia="en-US"/>
    </w:rPr>
  </w:style>
  <w:style w:type="character" w:styleId="afd">
    <w:name w:val="Emphasis"/>
    <w:uiPriority w:val="20"/>
    <w:qFormat/>
    <w:rsid w:val="00DA6235"/>
    <w:rPr>
      <w:i/>
      <w:iCs/>
    </w:rPr>
  </w:style>
  <w:style w:type="paragraph" w:customStyle="1" w:styleId="Default">
    <w:name w:val="Default"/>
    <w:rsid w:val="00EB0773"/>
    <w:pPr>
      <w:widowControl w:val="0"/>
      <w:autoSpaceDE w:val="0"/>
      <w:autoSpaceDN w:val="0"/>
      <w:adjustRightInd w:val="0"/>
    </w:pPr>
    <w:rPr>
      <w:rFonts w:ascii="Arial" w:eastAsia="Yu Mincho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3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5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2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4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5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1E84411-66D9-4C0F-9FCD-E232E6534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Han Jing</cp:lastModifiedBy>
  <cp:revision>2</cp:revision>
  <cp:lastPrinted>2009-04-22T06:01:00Z</cp:lastPrinted>
  <dcterms:created xsi:type="dcterms:W3CDTF">2023-05-15T10:46:00Z</dcterms:created>
  <dcterms:modified xsi:type="dcterms:W3CDTF">2023-05-15T10:46:00Z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(3)dfz0dksaOHOuQW6fFtYkCyDubWwS5/BaLW3wKTPt6SS7SJB68TaCGMcax7Iii/x75rFADuka
VsGOu3Xgbua71Da2qYNq1z8UeHrURGoKfSG9rFr+L7rzH85W5wynmxHKgGyPuhTJFcuMOihF
r7IZ2V4eezGmJCJa8XYo4UlUQwZoGy2/FXN9yOPhc4vREO20eRLzfCpx+Qv0pSN4COJwIulm
2J1lCumOvUbQRvPoiA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XUiNCdrHvKJ2x/3n6SUvHrfyr4PvZZFFf+IJ2SYj8pd8B82DFZ3mpb
yce/fn4ACAyCctnM7NQXUt3N5TuPJ8n3F8egC+VXYIZm7YjpuxVyfxQ1Ra8eoaIqJ3r2lkfo
h0NXDqBiEqtIUCYlWYrek9Abs1vziYAMnsnm8U+4glNlwv5cvixs0g2k9jcbTuA9RcXlWURR
5m29dFX1BP1qHlKh7AWa1NE5jT52q9yIVxXe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IwRWIktnUdCWVXxmF4jWB9HC3s3Pe0vxX5kQ
GhfM3nqePOsmjSNeOVda0VNIRMxjcCxgyIeZ0nZzbGXIjgm2CDk=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1570087271</vt:lpwstr>
  </property>
  <property fmtid="{D5CDD505-2E9C-101B-9397-08002B2CF9AE}" pid="26" name="_ReviewingToolsShownOnce">
    <vt:lpwstr/>
  </property>
</Properties>
</file>