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EAD328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8277A1">
        <w:rPr>
          <w:rFonts w:ascii="Arial" w:eastAsiaTheme="minorEastAsia" w:hAnsi="Arial" w:cs="Arial"/>
          <w:b/>
          <w:sz w:val="24"/>
          <w:szCs w:val="24"/>
          <w:lang w:eastAsia="zh-CN"/>
        </w:rPr>
        <w:t>02777</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 xml:space="preserve">Athens, Greece, 27 February –03 </w:t>
      </w:r>
      <w:proofErr w:type="gramStart"/>
      <w:r w:rsidRPr="009B61B4">
        <w:rPr>
          <w:rFonts w:ascii="Arial" w:eastAsiaTheme="minorEastAsia" w:hAnsi="Arial" w:cs="Arial"/>
          <w:b/>
          <w:sz w:val="24"/>
          <w:szCs w:val="24"/>
          <w:lang w:eastAsia="zh-CN"/>
        </w:rPr>
        <w:t>March,</w:t>
      </w:r>
      <w:proofErr w:type="gramEnd"/>
      <w:r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6895000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C4531">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FC4531">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sidR="00FC4531">
        <w:rPr>
          <w:rFonts w:ascii="Arial" w:eastAsiaTheme="minorEastAsia" w:hAnsi="Arial" w:cs="Arial"/>
          <w:color w:val="000000"/>
          <w:sz w:val="22"/>
          <w:lang w:eastAsia="zh-CN"/>
        </w:rPr>
        <w:t>6</w:t>
      </w:r>
    </w:p>
    <w:p w14:paraId="50D5329D" w14:textId="1299C185" w:rsidR="00915D73" w:rsidRPr="00915D73" w:rsidRDefault="00915D73" w:rsidP="00915D73">
      <w:pPr>
        <w:spacing w:after="120"/>
        <w:ind w:left="1985" w:hanging="1985"/>
        <w:rPr>
          <w:rFonts w:ascii="Arial" w:hAnsi="Arial" w:cs="Arial"/>
          <w:color w:val="000000"/>
          <w:sz w:val="22"/>
          <w:lang w:eastAsia="zh-CN"/>
        </w:rPr>
      </w:pPr>
      <w:r w:rsidRPr="003D2AF0">
        <w:rPr>
          <w:rFonts w:ascii="Arial" w:eastAsia="MS Mincho" w:hAnsi="Arial" w:cs="Arial"/>
          <w:b/>
          <w:sz w:val="22"/>
        </w:rPr>
        <w:t>Source:</w:t>
      </w:r>
      <w:r w:rsidRPr="003D2AF0">
        <w:rPr>
          <w:rFonts w:ascii="Arial" w:eastAsia="MS Mincho" w:hAnsi="Arial" w:cs="Arial"/>
          <w:b/>
          <w:sz w:val="22"/>
        </w:rPr>
        <w:tab/>
      </w:r>
      <w:r w:rsidR="004D737D" w:rsidRPr="003D2AF0">
        <w:rPr>
          <w:rFonts w:ascii="Arial" w:hAnsi="Arial" w:cs="Arial"/>
          <w:color w:val="000000"/>
          <w:sz w:val="22"/>
          <w:lang w:eastAsia="zh-CN"/>
        </w:rPr>
        <w:t>Moderator</w:t>
      </w:r>
      <w:r w:rsidR="00321150" w:rsidRPr="003D2AF0">
        <w:rPr>
          <w:rFonts w:ascii="Arial" w:hAnsi="Arial" w:cs="Arial"/>
          <w:color w:val="000000"/>
          <w:sz w:val="22"/>
          <w:lang w:eastAsia="zh-CN"/>
        </w:rPr>
        <w:t xml:space="preserve"> </w:t>
      </w:r>
      <w:r w:rsidR="004D737D" w:rsidRPr="003D2AF0">
        <w:rPr>
          <w:rFonts w:ascii="Arial" w:hAnsi="Arial" w:cs="Arial"/>
          <w:color w:val="000000"/>
          <w:sz w:val="22"/>
          <w:lang w:eastAsia="zh-CN"/>
        </w:rPr>
        <w:t>(</w:t>
      </w:r>
      <w:r w:rsidR="00FC4531" w:rsidRPr="003D2AF0">
        <w:rPr>
          <w:rFonts w:ascii="Arial" w:hAnsi="Arial" w:cs="Arial"/>
          <w:color w:val="000000"/>
          <w:sz w:val="22"/>
          <w:lang w:eastAsia="zh-CN"/>
        </w:rPr>
        <w:t>Nokia, Nokia Shanghai Bell</w:t>
      </w:r>
      <w:r w:rsidR="004D737D" w:rsidRPr="003D2AF0">
        <w:rPr>
          <w:rFonts w:ascii="Arial" w:hAnsi="Arial" w:cs="Arial"/>
          <w:color w:val="000000"/>
          <w:sz w:val="22"/>
          <w:lang w:eastAsia="zh-CN"/>
        </w:rPr>
        <w:t>)</w:t>
      </w:r>
    </w:p>
    <w:p w14:paraId="1E0389E7" w14:textId="6C1964C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B61B4">
        <w:rPr>
          <w:rFonts w:ascii="Arial" w:eastAsiaTheme="minorEastAsia" w:hAnsi="Arial" w:cs="Arial"/>
          <w:color w:val="000000"/>
          <w:sz w:val="22"/>
          <w:lang w:eastAsia="zh-CN"/>
        </w:rPr>
        <w:t>6</w:t>
      </w:r>
      <w:r w:rsidR="00533159" w:rsidRPr="00533159">
        <w:rPr>
          <w:rFonts w:ascii="Arial" w:eastAsiaTheme="minorEastAsia" w:hAnsi="Arial" w:cs="Arial"/>
          <w:color w:val="000000"/>
          <w:sz w:val="22"/>
          <w:lang w:eastAsia="zh-CN"/>
        </w:rPr>
        <w:t>][</w:t>
      </w:r>
      <w:r w:rsidR="00FC4531">
        <w:rPr>
          <w:rFonts w:ascii="Arial" w:eastAsiaTheme="minorEastAsia" w:hAnsi="Arial" w:cs="Arial"/>
          <w:color w:val="000000"/>
          <w:sz w:val="22"/>
          <w:lang w:eastAsia="zh-CN"/>
        </w:rPr>
        <w:t>219</w:t>
      </w:r>
      <w:r w:rsidR="00533159" w:rsidRPr="00533159">
        <w:rPr>
          <w:rFonts w:ascii="Arial" w:eastAsiaTheme="minorEastAsia" w:hAnsi="Arial" w:cs="Arial"/>
          <w:color w:val="000000"/>
          <w:sz w:val="22"/>
          <w:lang w:eastAsia="zh-CN"/>
        </w:rPr>
        <w:t xml:space="preserve">] </w:t>
      </w:r>
      <w:r w:rsidR="00FC4531" w:rsidRPr="00FC4531">
        <w:rPr>
          <w:rFonts w:ascii="Arial" w:eastAsiaTheme="minorEastAsia" w:hAnsi="Arial" w:cs="Arial"/>
          <w:color w:val="000000"/>
          <w:sz w:val="22"/>
          <w:lang w:eastAsia="zh-CN"/>
        </w:rPr>
        <w:t>NR_FR1_lessthan_5MHz_BW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09286E5" w14:textId="72B36B0B"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2C4262">
        <w:rPr>
          <w:lang w:eastAsia="ja-JP"/>
        </w:rPr>
        <w:t xml:space="preserve">RRM </w:t>
      </w:r>
      <w:proofErr w:type="spellStart"/>
      <w:r w:rsidR="002C4262">
        <w:rPr>
          <w:lang w:eastAsia="ja-JP"/>
        </w:rPr>
        <w:t>Core</w:t>
      </w:r>
      <w:proofErr w:type="spellEnd"/>
      <w:r w:rsidR="002C4262">
        <w:rPr>
          <w:lang w:eastAsia="ja-JP"/>
        </w:rPr>
        <w:t xml:space="preserve"> </w:t>
      </w:r>
      <w:proofErr w:type="spellStart"/>
      <w:r w:rsidR="002C4262">
        <w:rPr>
          <w:lang w:eastAsia="ja-JP"/>
        </w:rPr>
        <w:t>Requirements</w:t>
      </w:r>
      <w:proofErr w:type="spellEnd"/>
      <w:r w:rsidR="002C4262">
        <w:rPr>
          <w:lang w:eastAsia="ja-JP"/>
        </w:rPr>
        <w:t xml:space="preserve"> </w:t>
      </w:r>
      <w:proofErr w:type="spellStart"/>
      <w:r w:rsidR="002C4262">
        <w:rPr>
          <w:lang w:eastAsia="ja-JP"/>
        </w:rPr>
        <w:t>impact</w:t>
      </w:r>
      <w:proofErr w:type="spellEnd"/>
      <w:r w:rsidR="002C4262">
        <w:rPr>
          <w:lang w:eastAsia="ja-JP"/>
        </w:rPr>
        <w:t xml:space="preserve"> </w:t>
      </w:r>
      <w:proofErr w:type="spellStart"/>
      <w:r w:rsidR="002C4262">
        <w:rPr>
          <w:lang w:eastAsia="ja-JP"/>
        </w:rPr>
        <w:t>analysis</w:t>
      </w:r>
      <w:proofErr w:type="spellEnd"/>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4"/>
        <w:gridCol w:w="1419"/>
        <w:gridCol w:w="6598"/>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20FADC08" w:rsidR="00F53FE2" w:rsidRPr="004A7544" w:rsidRDefault="00F53FE2" w:rsidP="00805BE8">
            <w:pPr>
              <w:spacing w:before="120" w:after="120"/>
            </w:pPr>
            <w:r>
              <w:t>R4-2</w:t>
            </w:r>
            <w:r w:rsidR="0033052D">
              <w:t>3</w:t>
            </w:r>
            <w:r w:rsidR="00426275">
              <w:t>x</w:t>
            </w:r>
            <w:r>
              <w:t>xxxx</w:t>
            </w:r>
          </w:p>
        </w:tc>
        <w:tc>
          <w:tcPr>
            <w:tcW w:w="1437" w:type="dxa"/>
          </w:tcPr>
          <w:p w14:paraId="1A5AAE84" w14:textId="46311327" w:rsidR="00F53FE2" w:rsidRPr="004A7544" w:rsidRDefault="00F53FE2" w:rsidP="00805BE8">
            <w:pPr>
              <w:spacing w:before="120" w:after="120"/>
            </w:pPr>
            <w:r>
              <w:t>Company A</w:t>
            </w:r>
          </w:p>
        </w:tc>
        <w:tc>
          <w:tcPr>
            <w:tcW w:w="6772" w:type="dxa"/>
          </w:tcPr>
          <w:p w14:paraId="3DC47B7E" w14:textId="77777777" w:rsidR="00F53FE2" w:rsidRDefault="00F53FE2" w:rsidP="00805BE8">
            <w:pPr>
              <w:spacing w:before="120" w:after="120"/>
            </w:pPr>
            <w:r>
              <w:t>Proposal 1</w:t>
            </w:r>
            <w:r w:rsidR="005E366A">
              <w:t>:</w:t>
            </w:r>
          </w:p>
          <w:p w14:paraId="23E5CF1A" w14:textId="654C33DD" w:rsidR="005E366A" w:rsidRPr="004A7544" w:rsidRDefault="005E366A" w:rsidP="00805BE8">
            <w:pPr>
              <w:spacing w:before="120" w:after="120"/>
            </w:pPr>
            <w:r>
              <w:t>Observation 1:</w:t>
            </w:r>
          </w:p>
        </w:tc>
      </w:tr>
      <w:tr w:rsidR="004A5A7F" w14:paraId="12E9AEDF" w14:textId="77777777" w:rsidTr="00805BE8">
        <w:trPr>
          <w:trHeight w:val="468"/>
        </w:trPr>
        <w:tc>
          <w:tcPr>
            <w:tcW w:w="1648" w:type="dxa"/>
          </w:tcPr>
          <w:p w14:paraId="2B492DEA" w14:textId="7C2A10B8" w:rsidR="004A5A7F" w:rsidRDefault="004A5A7F" w:rsidP="00805BE8">
            <w:pPr>
              <w:spacing w:before="120" w:after="120"/>
            </w:pPr>
            <w:r w:rsidRPr="004A5A7F">
              <w:rPr>
                <w:lang w:val="en-US"/>
              </w:rPr>
              <w:t>R4-2300284</w:t>
            </w:r>
          </w:p>
        </w:tc>
        <w:tc>
          <w:tcPr>
            <w:tcW w:w="1437" w:type="dxa"/>
          </w:tcPr>
          <w:p w14:paraId="317333AA" w14:textId="1A6E4B6A" w:rsidR="004A5A7F" w:rsidRDefault="004A5A7F" w:rsidP="00805BE8">
            <w:pPr>
              <w:spacing w:before="120" w:after="120"/>
            </w:pPr>
            <w:r>
              <w:t>Apple</w:t>
            </w:r>
          </w:p>
        </w:tc>
        <w:tc>
          <w:tcPr>
            <w:tcW w:w="6772" w:type="dxa"/>
          </w:tcPr>
          <w:p w14:paraId="575A6907" w14:textId="77777777" w:rsidR="004A5A7F" w:rsidRDefault="004A5A7F" w:rsidP="004A5A7F">
            <w:pPr>
              <w:spacing w:before="120" w:after="120"/>
            </w:pPr>
            <w:r>
              <w:t xml:space="preserve">In this contribution, we discuss the RRM impacts for the spectrum less than 5MHz. </w:t>
            </w:r>
          </w:p>
          <w:p w14:paraId="427C14D3" w14:textId="23C659E2" w:rsidR="004A5A7F" w:rsidRDefault="004A5A7F" w:rsidP="004A5A7F">
            <w:pPr>
              <w:spacing w:before="120" w:after="120"/>
            </w:pPr>
            <w:r>
              <w:t xml:space="preserve">Proposal 1: RAN4 to discuss this </w:t>
            </w:r>
            <w:proofErr w:type="gramStart"/>
            <w:r>
              <w:t>WI(</w:t>
            </w:r>
            <w:proofErr w:type="gramEnd"/>
            <w:r>
              <w:t>spectrum less than 5MHz) based on R15 framework as starting point; and R16/R17/R18 features with less than 5MHz can be discussed case by case if operators have such deployments.</w:t>
            </w:r>
          </w:p>
          <w:p w14:paraId="2B91C971" w14:textId="0B7301DB" w:rsidR="004A5A7F" w:rsidRDefault="004A5A7F" w:rsidP="004A5A7F">
            <w:pPr>
              <w:spacing w:before="120" w:after="120"/>
            </w:pPr>
            <w:r>
              <w:t>Proposal 2: RAN4 to discuss the RRM impacts like in table 1.</w:t>
            </w:r>
          </w:p>
        </w:tc>
      </w:tr>
      <w:tr w:rsidR="006A6FA6" w14:paraId="2DC98637" w14:textId="77777777" w:rsidTr="00805BE8">
        <w:trPr>
          <w:trHeight w:val="468"/>
        </w:trPr>
        <w:tc>
          <w:tcPr>
            <w:tcW w:w="1648" w:type="dxa"/>
          </w:tcPr>
          <w:p w14:paraId="15ABA2A7" w14:textId="08300C66" w:rsidR="006A6FA6" w:rsidRPr="004A5A7F" w:rsidRDefault="006A6FA6" w:rsidP="00805BE8">
            <w:pPr>
              <w:spacing w:before="120" w:after="120"/>
              <w:rPr>
                <w:lang w:val="en-US"/>
              </w:rPr>
            </w:pPr>
            <w:r>
              <w:t>R4-2300481</w:t>
            </w:r>
          </w:p>
        </w:tc>
        <w:tc>
          <w:tcPr>
            <w:tcW w:w="1437" w:type="dxa"/>
          </w:tcPr>
          <w:p w14:paraId="748BA680" w14:textId="1A018083" w:rsidR="006A6FA6" w:rsidRDefault="006A6FA6" w:rsidP="00805BE8">
            <w:pPr>
              <w:spacing w:before="120" w:after="120"/>
            </w:pPr>
            <w:r>
              <w:t>Intel</w:t>
            </w:r>
          </w:p>
        </w:tc>
        <w:tc>
          <w:tcPr>
            <w:tcW w:w="6772" w:type="dxa"/>
          </w:tcPr>
          <w:p w14:paraId="3F7C667B" w14:textId="77777777" w:rsidR="006A6FA6" w:rsidRDefault="006A6FA6" w:rsidP="006A6FA6">
            <w:pPr>
              <w:spacing w:before="120" w:after="120"/>
            </w:pPr>
            <w:r>
              <w:t>Observation 1: Cell search performance in terms of search time and detection probability may be impacted from RAN1 design decision.</w:t>
            </w:r>
          </w:p>
          <w:p w14:paraId="2274606A" w14:textId="77777777" w:rsidR="006A6FA6" w:rsidRDefault="006A6FA6" w:rsidP="006A6FA6">
            <w:pPr>
              <w:spacing w:before="120" w:after="120"/>
            </w:pPr>
            <w:r>
              <w:t>Observation 2: Degradation of time-domain resolution from limited bandwidth is inevitable and it needs to be evaluated based on RAN1 design decision especially for UE transmit timing requirements. Other signalling characteristic requirements also may depend on the number of available DMRS in the new PBCH.</w:t>
            </w:r>
          </w:p>
          <w:p w14:paraId="65A39347" w14:textId="77777777" w:rsidR="006A6FA6" w:rsidRDefault="006A6FA6" w:rsidP="006A6FA6">
            <w:pPr>
              <w:spacing w:before="120" w:after="120"/>
            </w:pPr>
            <w:r>
              <w:t xml:space="preserve">Observation 3: RAN4 can decide whether relax the accuracy or extend time / samples after evaluating the RAN1 design details on PBCH / CORESET0.  </w:t>
            </w:r>
          </w:p>
          <w:p w14:paraId="2C7F616E" w14:textId="4F5603A7" w:rsidR="006A6FA6" w:rsidRDefault="006A6FA6" w:rsidP="006A6FA6">
            <w:pPr>
              <w:spacing w:before="120" w:after="120"/>
            </w:pPr>
            <w:r>
              <w:t>Proposal 1: RAN4 to firstly identify the potentially impacted RRM requirements. After RAN1 design details are fixed, RAN4 to evaluate performance degradation and finally move forward to decide the specification changes.</w:t>
            </w:r>
          </w:p>
        </w:tc>
      </w:tr>
      <w:tr w:rsidR="006A6FA6" w14:paraId="05E70ED7" w14:textId="77777777" w:rsidTr="00805BE8">
        <w:trPr>
          <w:trHeight w:val="468"/>
        </w:trPr>
        <w:tc>
          <w:tcPr>
            <w:tcW w:w="1648" w:type="dxa"/>
          </w:tcPr>
          <w:p w14:paraId="64449B60" w14:textId="70EAB1B1" w:rsidR="006A6FA6" w:rsidRDefault="00BE1041" w:rsidP="00805BE8">
            <w:pPr>
              <w:spacing w:before="120" w:after="120"/>
            </w:pPr>
            <w:r w:rsidRPr="00BE1041">
              <w:lastRenderedPageBreak/>
              <w:t>R4-2301984</w:t>
            </w:r>
          </w:p>
        </w:tc>
        <w:tc>
          <w:tcPr>
            <w:tcW w:w="1437" w:type="dxa"/>
          </w:tcPr>
          <w:p w14:paraId="3709A591" w14:textId="0B7C7A22" w:rsidR="006A6FA6" w:rsidRDefault="00BE1041" w:rsidP="00805BE8">
            <w:pPr>
              <w:spacing w:before="120" w:after="120"/>
            </w:pPr>
            <w:r w:rsidRPr="00BE1041">
              <w:t xml:space="preserve">Huawei, </w:t>
            </w:r>
            <w:proofErr w:type="spellStart"/>
            <w:r w:rsidRPr="00BE1041">
              <w:t>HiSilicon</w:t>
            </w:r>
            <w:proofErr w:type="spellEnd"/>
          </w:p>
        </w:tc>
        <w:tc>
          <w:tcPr>
            <w:tcW w:w="6772" w:type="dxa"/>
          </w:tcPr>
          <w:p w14:paraId="12A8BE7C" w14:textId="77777777" w:rsidR="000C3527" w:rsidRPr="000C3527" w:rsidRDefault="000C3527" w:rsidP="000C3527">
            <w:pPr>
              <w:spacing w:before="120" w:after="120"/>
              <w:rPr>
                <w:lang w:val="en-US"/>
              </w:rPr>
            </w:pPr>
            <w:r w:rsidRPr="000C3527">
              <w:rPr>
                <w:lang w:val="en-US"/>
              </w:rPr>
              <w:t xml:space="preserve">Proposal 1: Existing cell detection and measurement requirements can be used as a starting point for less than 5MHz BW. </w:t>
            </w:r>
          </w:p>
          <w:p w14:paraId="6EA04EE5" w14:textId="77777777" w:rsidR="000C3527" w:rsidRPr="000C3527" w:rsidRDefault="000C3527" w:rsidP="000C3527">
            <w:pPr>
              <w:spacing w:before="120" w:after="120"/>
              <w:rPr>
                <w:lang w:val="en-US"/>
              </w:rPr>
            </w:pPr>
            <w:r w:rsidRPr="000C3527">
              <w:rPr>
                <w:lang w:val="en-US"/>
              </w:rPr>
              <w:t>Proposal 2: RAN4 to study whether existing SBI reading requirements can be re-used for less than 5MHz BW after RAN1 concludes on PBCH design.</w:t>
            </w:r>
          </w:p>
          <w:p w14:paraId="16FF9BB5" w14:textId="77777777" w:rsidR="000C3527" w:rsidRPr="000C3527" w:rsidRDefault="000C3527" w:rsidP="000C3527">
            <w:pPr>
              <w:spacing w:before="120" w:after="120"/>
              <w:rPr>
                <w:lang w:val="en-US"/>
              </w:rPr>
            </w:pPr>
            <w:r w:rsidRPr="000C3527">
              <w:rPr>
                <w:lang w:val="en-US"/>
              </w:rPr>
              <w:t>Proposal 3: RAN4 to study the PBCH decoding performance for SFTD and CGI reading requirements after RAN1 concludes on PBCH design.</w:t>
            </w:r>
          </w:p>
          <w:p w14:paraId="0821708A" w14:textId="6705339C" w:rsidR="006A6FA6" w:rsidRPr="000C3527" w:rsidRDefault="000C3527" w:rsidP="000C3527">
            <w:pPr>
              <w:spacing w:before="120" w:after="120"/>
              <w:rPr>
                <w:lang w:val="en-US"/>
              </w:rPr>
            </w:pPr>
            <w:r w:rsidRPr="000C3527">
              <w:rPr>
                <w:lang w:val="en-US"/>
              </w:rPr>
              <w:t>Proposal 4: RAN4 to study whether existing timing requirements can be re-used for 3MHz BW.</w:t>
            </w:r>
          </w:p>
        </w:tc>
      </w:tr>
      <w:tr w:rsidR="000C3527" w14:paraId="28230EB0" w14:textId="77777777" w:rsidTr="00805BE8">
        <w:trPr>
          <w:trHeight w:val="468"/>
        </w:trPr>
        <w:tc>
          <w:tcPr>
            <w:tcW w:w="1648" w:type="dxa"/>
          </w:tcPr>
          <w:p w14:paraId="62663C31" w14:textId="3559E22F" w:rsidR="000C3527" w:rsidRPr="00BE1041" w:rsidRDefault="000C3527" w:rsidP="00805BE8">
            <w:pPr>
              <w:spacing w:before="120" w:after="120"/>
            </w:pPr>
            <w:r w:rsidRPr="000C3527">
              <w:t>R4-2302241</w:t>
            </w:r>
          </w:p>
        </w:tc>
        <w:tc>
          <w:tcPr>
            <w:tcW w:w="1437" w:type="dxa"/>
          </w:tcPr>
          <w:p w14:paraId="07201BC4" w14:textId="377C5365" w:rsidR="000C3527" w:rsidRPr="00BE1041" w:rsidRDefault="000C3527" w:rsidP="00805BE8">
            <w:pPr>
              <w:spacing w:before="120" w:after="120"/>
            </w:pPr>
            <w:r w:rsidRPr="000C3527">
              <w:t>Nokia, Nokia Shanghai Bell</w:t>
            </w:r>
          </w:p>
        </w:tc>
        <w:tc>
          <w:tcPr>
            <w:tcW w:w="6772" w:type="dxa"/>
          </w:tcPr>
          <w:p w14:paraId="5E8EFD0C" w14:textId="77777777" w:rsidR="00B17F74" w:rsidRPr="00B17F74" w:rsidRDefault="00B17F74" w:rsidP="00B17F74">
            <w:pPr>
              <w:spacing w:before="120" w:after="120"/>
              <w:rPr>
                <w:lang w:val="en-US"/>
              </w:rPr>
            </w:pPr>
            <w:r w:rsidRPr="00B17F74">
              <w:rPr>
                <w:lang w:val="en-US"/>
              </w:rPr>
              <w:t>Observation 1: For FRMCS gradual migration, 3 MHz and 5 MHz channel bandwidths are sufficient from RF viewpoint, while it is important to support a larger set of L1 transmission bandwidths to facilitate co-existence with up to 14 GSM-R carriers on the n100 band.</w:t>
            </w:r>
          </w:p>
          <w:p w14:paraId="2E8EA1A2" w14:textId="77777777" w:rsidR="00B17F74" w:rsidRPr="00B17F74" w:rsidRDefault="00B17F74" w:rsidP="00B17F74">
            <w:pPr>
              <w:spacing w:before="120" w:after="120"/>
              <w:rPr>
                <w:lang w:val="en-US"/>
              </w:rPr>
            </w:pPr>
            <w:r w:rsidRPr="00B17F74">
              <w:rPr>
                <w:lang w:val="en-US"/>
              </w:rPr>
              <w:t>Proposal 1: RAN4 can start the RRM impact analysis with 15 RBs and clarify the exact number (e.g., 16 or 15RBs) and other possible numbers when RAN1 agrees on them.</w:t>
            </w:r>
          </w:p>
          <w:p w14:paraId="30DB8963" w14:textId="77777777" w:rsidR="00B17F74" w:rsidRPr="00B17F74" w:rsidRDefault="00B17F74" w:rsidP="00B17F74">
            <w:pPr>
              <w:spacing w:before="120" w:after="120"/>
              <w:rPr>
                <w:lang w:val="en-US"/>
              </w:rPr>
            </w:pPr>
            <w:r w:rsidRPr="00B17F74">
              <w:rPr>
                <w:lang w:val="en-US"/>
              </w:rPr>
              <w:t>Observation 2: PBCH occupies bandwidth of 3.6 MHz, or 20 PRBs, and PBCH needs to be narrowed down to the desired transmission bandwidth.</w:t>
            </w:r>
          </w:p>
          <w:p w14:paraId="71326404" w14:textId="77777777" w:rsidR="00B17F74" w:rsidRPr="00B17F74" w:rsidRDefault="00B17F74" w:rsidP="00B17F74">
            <w:pPr>
              <w:spacing w:before="120" w:after="120"/>
              <w:rPr>
                <w:lang w:val="en-US"/>
              </w:rPr>
            </w:pPr>
            <w:r w:rsidRPr="00B17F74">
              <w:rPr>
                <w:lang w:val="en-US"/>
              </w:rPr>
              <w:t>Observation 3: no impact on PSS / SSS is expected. Therefore PSS / SSS can be used without adaptation mechanism (e.g., puncturing)</w:t>
            </w:r>
          </w:p>
          <w:p w14:paraId="3533F17A" w14:textId="77777777" w:rsidR="00B17F74" w:rsidRPr="00B17F74" w:rsidRDefault="00B17F74" w:rsidP="00B17F74">
            <w:pPr>
              <w:spacing w:before="120" w:after="120"/>
              <w:rPr>
                <w:lang w:val="en-US"/>
              </w:rPr>
            </w:pPr>
            <w:r w:rsidRPr="00B17F74">
              <w:rPr>
                <w:lang w:val="en-US"/>
              </w:rPr>
              <w:t>Observation 4: DMRS detection performance may degrade because of PBCH puncturing</w:t>
            </w:r>
          </w:p>
          <w:p w14:paraId="24C3B142" w14:textId="77777777" w:rsidR="00B17F74" w:rsidRPr="00B17F74" w:rsidRDefault="00B17F74" w:rsidP="00B17F74">
            <w:pPr>
              <w:spacing w:before="120" w:after="120"/>
              <w:rPr>
                <w:lang w:val="en-US"/>
              </w:rPr>
            </w:pPr>
            <w:r w:rsidRPr="00B17F74">
              <w:rPr>
                <w:lang w:val="en-US"/>
              </w:rPr>
              <w:t>Observation 5: PBCH decoding performance may degrade because of PBCH puncturing</w:t>
            </w:r>
          </w:p>
          <w:p w14:paraId="027405F3" w14:textId="77777777" w:rsidR="00B17F74" w:rsidRPr="00B17F74" w:rsidRDefault="00B17F74" w:rsidP="00B17F74">
            <w:pPr>
              <w:spacing w:before="120" w:after="120"/>
              <w:rPr>
                <w:lang w:val="en-US"/>
              </w:rPr>
            </w:pPr>
            <w:r w:rsidRPr="00B17F74">
              <w:rPr>
                <w:lang w:val="en-US"/>
              </w:rPr>
              <w:t>Observation 6: RAN4 PBCH puncturing impact will depend on RAN1 design.</w:t>
            </w:r>
          </w:p>
          <w:p w14:paraId="3814EE01" w14:textId="5C856EEE" w:rsidR="00B17F74" w:rsidRPr="00B17F74" w:rsidRDefault="00B17F74" w:rsidP="00B17F74">
            <w:pPr>
              <w:spacing w:before="120" w:after="120"/>
              <w:rPr>
                <w:lang w:val="en-US"/>
              </w:rPr>
            </w:pPr>
            <w:r w:rsidRPr="00B17F74">
              <w:rPr>
                <w:lang w:val="en-US"/>
              </w:rPr>
              <w:t xml:space="preserve">Proposal 2: RAN4 to evaluate the </w:t>
            </w:r>
            <w:r w:rsidR="004A4261">
              <w:rPr>
                <w:lang w:val="en-US"/>
              </w:rPr>
              <w:t>d</w:t>
            </w:r>
            <w:r w:rsidRPr="00B17F74">
              <w:rPr>
                <w:lang w:val="en-US"/>
              </w:rPr>
              <w:t xml:space="preserve"> degradation</w:t>
            </w:r>
          </w:p>
          <w:p w14:paraId="15FB7515" w14:textId="77777777" w:rsidR="00B17F74" w:rsidRPr="00B17F74" w:rsidRDefault="00B17F74" w:rsidP="00B17F74">
            <w:pPr>
              <w:spacing w:before="120" w:after="120"/>
              <w:rPr>
                <w:lang w:val="en-US"/>
              </w:rPr>
            </w:pPr>
            <w:r w:rsidRPr="00B17F74">
              <w:rPr>
                <w:lang w:val="en-US"/>
              </w:rPr>
              <w:t>Observation 7: There is negative performance impact of using less PRBs on PBCH DMRS detection. 2.7dB loss seen with 12PRB BW and 1.4dB loss with 15PRB BW.</w:t>
            </w:r>
          </w:p>
          <w:p w14:paraId="6AC77381" w14:textId="77777777" w:rsidR="00B17F74" w:rsidRPr="00B17F74" w:rsidRDefault="00B17F74" w:rsidP="00B17F74">
            <w:pPr>
              <w:spacing w:before="120" w:after="120"/>
              <w:rPr>
                <w:lang w:val="en-US"/>
              </w:rPr>
            </w:pPr>
            <w:r w:rsidRPr="00B17F74">
              <w:rPr>
                <w:lang w:val="en-US"/>
              </w:rPr>
              <w:t>Proposal 3: RAN4 to evaluate the impact on RRM requirements due to the PBCH-DMRS detection performance degradation.</w:t>
            </w:r>
          </w:p>
          <w:p w14:paraId="00A703A5" w14:textId="77777777" w:rsidR="00B17F74" w:rsidRPr="00B17F74" w:rsidRDefault="00B17F74" w:rsidP="00B17F74">
            <w:pPr>
              <w:spacing w:before="120" w:after="120"/>
              <w:rPr>
                <w:lang w:val="en-US"/>
              </w:rPr>
            </w:pPr>
            <w:r w:rsidRPr="00B17F74">
              <w:rPr>
                <w:lang w:val="en-US"/>
              </w:rPr>
              <w:t>Observation 8: CORESETs can be flexibly configured to the UE after the initial access but there are limited configuration options for the CORESET#0 that is used for the PDCCH scheduling the transmission of SIB1.</w:t>
            </w:r>
          </w:p>
          <w:p w14:paraId="22437416" w14:textId="77777777" w:rsidR="00B17F74" w:rsidRPr="00B17F74" w:rsidRDefault="00B17F74" w:rsidP="00B17F74">
            <w:pPr>
              <w:spacing w:before="120" w:after="120"/>
              <w:rPr>
                <w:lang w:val="en-US"/>
              </w:rPr>
            </w:pPr>
            <w:r w:rsidRPr="00B17F74">
              <w:rPr>
                <w:lang w:val="en-US"/>
              </w:rPr>
              <w:t>Observation 9: During system information acquisition, UE monitors PDCCH on resources spanning at least 4.32 MHz (i.e., 24 PRBs). To support scenarios with narrower Tx BW, changes are needed.</w:t>
            </w:r>
          </w:p>
          <w:p w14:paraId="10C92ABE" w14:textId="77777777" w:rsidR="00B17F74" w:rsidRPr="00B17F74" w:rsidRDefault="00B17F74" w:rsidP="00B17F74">
            <w:pPr>
              <w:spacing w:before="120" w:after="120"/>
              <w:rPr>
                <w:lang w:val="en-US"/>
              </w:rPr>
            </w:pPr>
            <w:r w:rsidRPr="00B17F74">
              <w:rPr>
                <w:lang w:val="en-US"/>
              </w:rPr>
              <w:t>Proposal 4: PDCCH changes are necessary to support NR in narrow spectrum allocations. RAN4 shall evaluate PDCCH impact of reduced bandwidth to RRM requirements.</w:t>
            </w:r>
          </w:p>
          <w:p w14:paraId="1079633A" w14:textId="77777777" w:rsidR="00B17F74" w:rsidRPr="00B17F74" w:rsidRDefault="00B17F74" w:rsidP="00B17F74">
            <w:pPr>
              <w:spacing w:before="120" w:after="120"/>
              <w:rPr>
                <w:lang w:val="en-US"/>
              </w:rPr>
            </w:pPr>
            <w:r w:rsidRPr="00B17F74">
              <w:rPr>
                <w:lang w:val="en-US"/>
              </w:rPr>
              <w:t>Proposal 5: 15 RBs is sufficient for SSB and CORESET#0 for the 3MHz – 4Mhz (15 - 19 RBs) case.</w:t>
            </w:r>
          </w:p>
          <w:p w14:paraId="1BE059A3" w14:textId="77777777" w:rsidR="00B17F74" w:rsidRPr="00B17F74" w:rsidRDefault="00B17F74" w:rsidP="00B17F74">
            <w:pPr>
              <w:spacing w:before="120" w:after="120"/>
              <w:rPr>
                <w:lang w:val="en-US"/>
              </w:rPr>
            </w:pPr>
            <w:r w:rsidRPr="00B17F74">
              <w:rPr>
                <w:lang w:val="en-US"/>
              </w:rPr>
              <w:lastRenderedPageBreak/>
              <w:t>Proposal 6: RAN4 to consider the RRM impact of PDCCH detection performance of CORESET#0</w:t>
            </w:r>
          </w:p>
          <w:p w14:paraId="08DB8ED5" w14:textId="77777777" w:rsidR="00B17F74" w:rsidRPr="00B17F74" w:rsidRDefault="00B17F74" w:rsidP="00B17F74">
            <w:pPr>
              <w:spacing w:before="120" w:after="120"/>
              <w:rPr>
                <w:lang w:val="en-US"/>
              </w:rPr>
            </w:pPr>
            <w:r w:rsidRPr="00B17F74">
              <w:rPr>
                <w:lang w:val="en-US"/>
              </w:rPr>
              <w:t>Observation 11: CSI-RS for mobility is having configurable bandwidth with minimum bandwidth being 24 PRBs and there is no relation to the BWP size.</w:t>
            </w:r>
          </w:p>
          <w:p w14:paraId="6A033D95" w14:textId="77777777" w:rsidR="00B17F74" w:rsidRPr="00B17F74" w:rsidRDefault="00B17F74" w:rsidP="00B17F74">
            <w:pPr>
              <w:spacing w:before="120" w:after="120"/>
              <w:rPr>
                <w:lang w:val="en-US"/>
              </w:rPr>
            </w:pPr>
            <w:r w:rsidRPr="00B17F74">
              <w:rPr>
                <w:lang w:val="en-US"/>
              </w:rPr>
              <w:t>Proposal 7: RAN4 to wait for RAN1 before proceeding on CSI-RS for mobility</w:t>
            </w:r>
          </w:p>
          <w:p w14:paraId="75D5DA42" w14:textId="195E682B" w:rsidR="000C3527" w:rsidRPr="000C3527" w:rsidRDefault="00B17F74" w:rsidP="00B17F74">
            <w:pPr>
              <w:spacing w:before="120" w:after="120"/>
              <w:rPr>
                <w:lang w:val="en-US"/>
              </w:rPr>
            </w:pPr>
            <w:r w:rsidRPr="00B17F74">
              <w:rPr>
                <w:lang w:val="en-US"/>
              </w:rPr>
              <w:t>Proposal 8: RAN4 to study with simulations the performance impact of the reduced bandwidth</w:t>
            </w:r>
          </w:p>
        </w:tc>
      </w:tr>
      <w:tr w:rsidR="000F03CD" w14:paraId="3635D5CB" w14:textId="77777777" w:rsidTr="00805BE8">
        <w:trPr>
          <w:trHeight w:val="468"/>
        </w:trPr>
        <w:tc>
          <w:tcPr>
            <w:tcW w:w="1648" w:type="dxa"/>
          </w:tcPr>
          <w:p w14:paraId="748A93E7" w14:textId="2A00AA29" w:rsidR="000F03CD" w:rsidRPr="000C3527" w:rsidRDefault="000F03CD" w:rsidP="00805BE8">
            <w:pPr>
              <w:spacing w:before="120" w:after="120"/>
            </w:pPr>
            <w:r w:rsidRPr="000F03CD">
              <w:lastRenderedPageBreak/>
              <w:t>R4-2302318</w:t>
            </w:r>
          </w:p>
        </w:tc>
        <w:tc>
          <w:tcPr>
            <w:tcW w:w="1437" w:type="dxa"/>
          </w:tcPr>
          <w:p w14:paraId="03590619" w14:textId="701CBA0C" w:rsidR="000F03CD" w:rsidRPr="000C3527" w:rsidRDefault="000F03CD" w:rsidP="00805BE8">
            <w:pPr>
              <w:spacing w:before="120" w:after="120"/>
            </w:pPr>
            <w:r w:rsidRPr="000F03CD">
              <w:t xml:space="preserve">MediaTek </w:t>
            </w:r>
            <w:proofErr w:type="spellStart"/>
            <w:r w:rsidRPr="000F03CD">
              <w:t>inc</w:t>
            </w:r>
            <w:proofErr w:type="spellEnd"/>
          </w:p>
        </w:tc>
        <w:tc>
          <w:tcPr>
            <w:tcW w:w="6772" w:type="dxa"/>
          </w:tcPr>
          <w:p w14:paraId="4D8DD31A" w14:textId="77777777" w:rsidR="000F03CD" w:rsidRDefault="000F03CD" w:rsidP="000F03CD">
            <w:pPr>
              <w:spacing w:before="120" w:after="120"/>
            </w:pPr>
            <w:r>
              <w:t>Proposal 1: No impact of less than 5 MHz on PSS/SSS detection. Also, no simulation is needed.</w:t>
            </w:r>
          </w:p>
          <w:p w14:paraId="54E860F7" w14:textId="77777777" w:rsidR="000F03CD" w:rsidRDefault="000F03CD" w:rsidP="000F03CD">
            <w:pPr>
              <w:spacing w:before="120" w:after="120"/>
            </w:pPr>
            <w:r>
              <w:t xml:space="preserve">Proposal 2: RAN4 shall </w:t>
            </w:r>
            <w:r w:rsidRPr="004A4261">
              <w:t>wait for RAN1</w:t>
            </w:r>
            <w:r>
              <w:t xml:space="preserve"> to complete their study on PDCCH and PBCH detection.</w:t>
            </w:r>
          </w:p>
          <w:p w14:paraId="094BA642" w14:textId="71DCB95F" w:rsidR="000F03CD" w:rsidRPr="000F03CD" w:rsidRDefault="000F03CD" w:rsidP="000F03CD">
            <w:pPr>
              <w:spacing w:before="120" w:after="120"/>
            </w:pPr>
            <w:r>
              <w:t>Proposal 3: RAN4 should leverage the link-level simulation assumptions and parameters from RAN1 to speed up the progress and discussion in RAN4.</w:t>
            </w:r>
          </w:p>
        </w:tc>
      </w:tr>
      <w:tr w:rsidR="000F03CD" w14:paraId="0D5E49DB" w14:textId="77777777" w:rsidTr="00805BE8">
        <w:trPr>
          <w:trHeight w:val="468"/>
        </w:trPr>
        <w:tc>
          <w:tcPr>
            <w:tcW w:w="1648" w:type="dxa"/>
          </w:tcPr>
          <w:p w14:paraId="541BF22A" w14:textId="2B3B8255" w:rsidR="000F03CD" w:rsidRPr="000F03CD" w:rsidRDefault="000F03CD" w:rsidP="00805BE8">
            <w:pPr>
              <w:spacing w:before="120" w:after="120"/>
            </w:pPr>
            <w:r w:rsidRPr="000F03CD">
              <w:t>R4-2302658</w:t>
            </w:r>
          </w:p>
        </w:tc>
        <w:tc>
          <w:tcPr>
            <w:tcW w:w="1437" w:type="dxa"/>
          </w:tcPr>
          <w:p w14:paraId="4F261923" w14:textId="18BECBAB" w:rsidR="000F03CD" w:rsidRPr="000F03CD" w:rsidRDefault="000F03CD" w:rsidP="00805BE8">
            <w:pPr>
              <w:spacing w:before="120" w:after="120"/>
            </w:pPr>
            <w:r>
              <w:t>Ericsson</w:t>
            </w:r>
          </w:p>
        </w:tc>
        <w:tc>
          <w:tcPr>
            <w:tcW w:w="6772" w:type="dxa"/>
          </w:tcPr>
          <w:p w14:paraId="7E2BC7E7" w14:textId="77777777" w:rsidR="00DE5372" w:rsidRDefault="00DE5372" w:rsidP="00DE5372">
            <w:pPr>
              <w:spacing w:before="120" w:after="120"/>
            </w:pPr>
            <w:r>
              <w:t>Mobility:</w:t>
            </w:r>
          </w:p>
          <w:p w14:paraId="70A0F149" w14:textId="77777777" w:rsidR="00DE5372" w:rsidRDefault="00DE5372" w:rsidP="00DE5372">
            <w:pPr>
              <w:spacing w:before="120" w:after="120"/>
            </w:pPr>
            <w:r>
              <w:t xml:space="preserve">Proposal 1: </w:t>
            </w:r>
            <w:r>
              <w:tab/>
              <w:t>Cell search requirements and HO requirements shall be further investigated for potential impact.</w:t>
            </w:r>
          </w:p>
          <w:p w14:paraId="69556DD6" w14:textId="77777777" w:rsidR="00DE5372" w:rsidRDefault="00DE5372" w:rsidP="00DE5372">
            <w:pPr>
              <w:spacing w:before="120" w:after="120"/>
            </w:pPr>
            <w:r>
              <w:t xml:space="preserve">Proposal 2: </w:t>
            </w:r>
            <w:r>
              <w:tab/>
              <w:t xml:space="preserve">RAN4 to agree that RACH requirements do not need to be enhanced. </w:t>
            </w:r>
          </w:p>
          <w:p w14:paraId="0D638F60" w14:textId="77777777" w:rsidR="00DE5372" w:rsidRDefault="00DE5372" w:rsidP="00DE5372">
            <w:pPr>
              <w:spacing w:before="120" w:after="120"/>
            </w:pPr>
          </w:p>
          <w:p w14:paraId="3F80072E" w14:textId="77777777" w:rsidR="00DE5372" w:rsidRDefault="00DE5372" w:rsidP="00DE5372">
            <w:pPr>
              <w:spacing w:before="120" w:after="120"/>
            </w:pPr>
            <w:r>
              <w:t>Timing:</w:t>
            </w:r>
          </w:p>
          <w:p w14:paraId="2DA0371E" w14:textId="77777777" w:rsidR="00DE5372" w:rsidRDefault="00DE5372" w:rsidP="00DE5372">
            <w:pPr>
              <w:spacing w:before="120" w:after="120"/>
            </w:pPr>
            <w:r>
              <w:t xml:space="preserve">Proposal 3: </w:t>
            </w:r>
            <w:r>
              <w:tab/>
              <w:t>Reuse the LTE requirement for UE initial transmission timing error, Te = 12 Ts for a channel bandwidth of 3 MHz, regardless of we use 15 or 16 PRB.</w:t>
            </w:r>
          </w:p>
          <w:p w14:paraId="766F57B5" w14:textId="77777777" w:rsidR="00DE5372" w:rsidRDefault="00DE5372" w:rsidP="00DE5372">
            <w:pPr>
              <w:spacing w:before="120" w:after="120"/>
            </w:pPr>
            <w:r>
              <w:t xml:space="preserve">Proposal 4: </w:t>
            </w:r>
            <w:r>
              <w:tab/>
              <w:t>MRTD and MTTD requirements of legacy NR to be reused for NR less than 5MHz</w:t>
            </w:r>
          </w:p>
          <w:p w14:paraId="2884A47B" w14:textId="77777777" w:rsidR="00DE5372" w:rsidRDefault="00DE5372" w:rsidP="00DE5372">
            <w:pPr>
              <w:spacing w:before="120" w:after="120"/>
            </w:pPr>
            <w:r>
              <w:t xml:space="preserve">Proposal 5: </w:t>
            </w:r>
            <w:r>
              <w:tab/>
              <w:t>The timing related requirements Timer accuracy requirements, Timing advance requirements and Cell phase synchronisation accuracy can reuse the requirements of legacy NR.</w:t>
            </w:r>
          </w:p>
          <w:p w14:paraId="03A6C18D" w14:textId="77777777" w:rsidR="00DE5372" w:rsidRDefault="00DE5372" w:rsidP="00DE5372">
            <w:pPr>
              <w:spacing w:before="120" w:after="120"/>
            </w:pPr>
            <w:r>
              <w:t>RLM:</w:t>
            </w:r>
          </w:p>
          <w:p w14:paraId="2F5C00E9" w14:textId="77777777" w:rsidR="00DE5372" w:rsidRDefault="00DE5372" w:rsidP="00DE5372">
            <w:pPr>
              <w:spacing w:before="120" w:after="120"/>
            </w:pPr>
            <w:r>
              <w:t xml:space="preserve">Proposal 6: </w:t>
            </w:r>
            <w:r>
              <w:tab/>
              <w:t xml:space="preserve">For RLM OOS and IS for CBW less than 5MHz, thresholds </w:t>
            </w:r>
            <w:proofErr w:type="spellStart"/>
            <w:r>
              <w:t>Qout</w:t>
            </w:r>
            <w:proofErr w:type="spellEnd"/>
            <w:r>
              <w:t xml:space="preserve"> and Qin should be derived with the assumption the PDCCH is transmitted with the same parameters as TS38.133 8.1.2.1 and 8.1.3.1 even if the PDCCH transmission bandwidth exceeds the transmission channel bandwidth.</w:t>
            </w:r>
          </w:p>
          <w:p w14:paraId="779BB771" w14:textId="77777777" w:rsidR="00DE5372" w:rsidRDefault="00DE5372" w:rsidP="00DE5372">
            <w:pPr>
              <w:spacing w:before="120" w:after="120"/>
            </w:pPr>
            <w:r>
              <w:t xml:space="preserve">Proposal 7: </w:t>
            </w:r>
            <w:r>
              <w:tab/>
              <w:t xml:space="preserve">RAN4 can keep the existing SSB based RLM evaluation periods </w:t>
            </w:r>
            <w:proofErr w:type="spellStart"/>
            <w:r>
              <w:t>TEvaluate_out_SSB</w:t>
            </w:r>
            <w:proofErr w:type="spellEnd"/>
            <w:r>
              <w:t xml:space="preserve"> and </w:t>
            </w:r>
            <w:proofErr w:type="spellStart"/>
            <w:r>
              <w:t>TEvaluate_in_SSB</w:t>
            </w:r>
            <w:proofErr w:type="spellEnd"/>
            <w:r>
              <w:t xml:space="preserve"> for CBW less then 5MHz.</w:t>
            </w:r>
          </w:p>
          <w:p w14:paraId="2BD97139" w14:textId="77777777" w:rsidR="00DE5372" w:rsidRDefault="00DE5372" w:rsidP="00DE5372">
            <w:pPr>
              <w:spacing w:before="120" w:after="120"/>
            </w:pPr>
            <w:r>
              <w:t xml:space="preserve">Proposal 8: </w:t>
            </w:r>
            <w:r>
              <w:tab/>
              <w:t xml:space="preserve">RAN4 should extend the CSI-RS based RLM evaluation period </w:t>
            </w:r>
            <w:proofErr w:type="spellStart"/>
            <w:r>
              <w:t>TEvaluate_out_CSI</w:t>
            </w:r>
            <w:proofErr w:type="spellEnd"/>
            <w:r>
              <w:t xml:space="preserve">-RS and </w:t>
            </w:r>
            <w:proofErr w:type="spellStart"/>
            <w:r>
              <w:t>TEvaluate_in_CSI</w:t>
            </w:r>
            <w:proofErr w:type="spellEnd"/>
            <w:r>
              <w:t xml:space="preserve">-RS for CBW less then 5MHz, where </w:t>
            </w:r>
            <w:proofErr w:type="spellStart"/>
            <w:r>
              <w:t>Mout</w:t>
            </w:r>
            <w:proofErr w:type="spellEnd"/>
            <w:r>
              <w:t xml:space="preserve"> = [30] (=1.5*20) for OOS and </w:t>
            </w:r>
            <w:proofErr w:type="spellStart"/>
            <w:r>
              <w:t>Mout</w:t>
            </w:r>
            <w:proofErr w:type="spellEnd"/>
            <w:r>
              <w:t xml:space="preserve"> = [15] (=1.5*10) for IS for CSI-RS within the channel bandwidth below 24RB.</w:t>
            </w:r>
          </w:p>
          <w:p w14:paraId="4FD96542" w14:textId="77777777" w:rsidR="00DE5372" w:rsidRDefault="00DE5372" w:rsidP="00DE5372">
            <w:pPr>
              <w:spacing w:before="120" w:after="120"/>
            </w:pPr>
            <w:r>
              <w:t xml:space="preserve">Interruption, </w:t>
            </w:r>
            <w:proofErr w:type="gramStart"/>
            <w:r>
              <w:t>CA</w:t>
            </w:r>
            <w:proofErr w:type="gramEnd"/>
            <w:r>
              <w:t xml:space="preserve"> and DC:</w:t>
            </w:r>
          </w:p>
          <w:p w14:paraId="620E6EBD" w14:textId="77777777" w:rsidR="00DE5372" w:rsidRDefault="00DE5372" w:rsidP="00DE5372">
            <w:pPr>
              <w:spacing w:before="120" w:after="120"/>
            </w:pPr>
            <w:r>
              <w:lastRenderedPageBreak/>
              <w:t xml:space="preserve">Proposal 9: </w:t>
            </w:r>
            <w:r>
              <w:tab/>
              <w:t>RAN4 to agree that interruption requirements on other active serving cells need not be studied and specified</w:t>
            </w:r>
          </w:p>
          <w:p w14:paraId="5EBB39BA" w14:textId="77777777" w:rsidR="00DE5372" w:rsidRDefault="00DE5372" w:rsidP="00DE5372">
            <w:pPr>
              <w:spacing w:before="120" w:after="120"/>
            </w:pPr>
          </w:p>
          <w:p w14:paraId="4FA27215" w14:textId="77777777" w:rsidR="00DE5372" w:rsidRDefault="00DE5372" w:rsidP="00DE5372">
            <w:pPr>
              <w:spacing w:before="120" w:after="120"/>
            </w:pPr>
            <w:r>
              <w:t xml:space="preserve">Proposal 10: </w:t>
            </w:r>
            <w:r>
              <w:tab/>
              <w:t>RAN4 to agree that following requirements are not impacted due to introduction of NR in less than 5 MHz bandwidth</w:t>
            </w:r>
          </w:p>
          <w:p w14:paraId="25FF5D7B" w14:textId="77777777" w:rsidR="00DE5372" w:rsidRDefault="00DE5372" w:rsidP="00DE5372">
            <w:pPr>
              <w:spacing w:before="120" w:after="120"/>
            </w:pPr>
            <w:r>
              <w:t>a.</w:t>
            </w:r>
            <w:r>
              <w:tab/>
              <w:t>SCell activation and deactivation requirements</w:t>
            </w:r>
          </w:p>
          <w:p w14:paraId="50B206F5" w14:textId="77777777" w:rsidR="00DE5372" w:rsidRDefault="00DE5372" w:rsidP="00DE5372">
            <w:pPr>
              <w:spacing w:before="120" w:after="120"/>
            </w:pPr>
            <w:r>
              <w:t>b.</w:t>
            </w:r>
            <w:r>
              <w:tab/>
              <w:t>PSCell addition/change</w:t>
            </w:r>
          </w:p>
          <w:p w14:paraId="58C1C596" w14:textId="77777777" w:rsidR="00DE5372" w:rsidRDefault="00DE5372" w:rsidP="00DE5372">
            <w:pPr>
              <w:spacing w:before="120" w:after="120"/>
            </w:pPr>
            <w:r>
              <w:t>c.</w:t>
            </w:r>
            <w:r>
              <w:tab/>
              <w:t>SCG activation/deactivation</w:t>
            </w:r>
          </w:p>
          <w:p w14:paraId="1CC5EA81" w14:textId="77777777" w:rsidR="00DE5372" w:rsidRDefault="00DE5372" w:rsidP="00DE5372">
            <w:pPr>
              <w:spacing w:before="120" w:after="120"/>
            </w:pPr>
            <w:r>
              <w:t>d.</w:t>
            </w:r>
            <w:r>
              <w:tab/>
              <w:t>Conditional PSCell change requirements</w:t>
            </w:r>
          </w:p>
          <w:p w14:paraId="6FC216A0" w14:textId="77777777" w:rsidR="00DE5372" w:rsidRDefault="00DE5372" w:rsidP="00DE5372">
            <w:pPr>
              <w:spacing w:before="120" w:after="120"/>
            </w:pPr>
            <w:r>
              <w:t xml:space="preserve">Proposal 11: </w:t>
            </w:r>
            <w:r>
              <w:tab/>
              <w:t xml:space="preserve">RAN4 to agree that UL carrier reconfiguration requirements can be reused for NR less than 5 </w:t>
            </w:r>
            <w:proofErr w:type="spellStart"/>
            <w:r>
              <w:t>MHz.</w:t>
            </w:r>
            <w:proofErr w:type="spellEnd"/>
          </w:p>
          <w:p w14:paraId="03EAE812" w14:textId="77777777" w:rsidR="00DE5372" w:rsidRDefault="00DE5372" w:rsidP="00DE5372">
            <w:pPr>
              <w:spacing w:before="120" w:after="120"/>
            </w:pPr>
          </w:p>
          <w:p w14:paraId="65D5BC66" w14:textId="77777777" w:rsidR="00DE5372" w:rsidRDefault="00DE5372" w:rsidP="00DE5372">
            <w:pPr>
              <w:spacing w:before="120" w:after="120"/>
            </w:pPr>
            <w:r>
              <w:t>Link recovery:</w:t>
            </w:r>
          </w:p>
          <w:p w14:paraId="53A9884B" w14:textId="77777777" w:rsidR="00DE5372" w:rsidRDefault="00DE5372" w:rsidP="00DE5372">
            <w:pPr>
              <w:spacing w:before="120" w:after="120"/>
            </w:pPr>
            <w:r>
              <w:t xml:space="preserve">Proposal 12: </w:t>
            </w:r>
            <w:r>
              <w:tab/>
              <w:t xml:space="preserve">For BFD for CBW less than 5MHz, threshold </w:t>
            </w:r>
            <w:proofErr w:type="spellStart"/>
            <w:r>
              <w:t>Qout_LR</w:t>
            </w:r>
            <w:proofErr w:type="spellEnd"/>
            <w:r>
              <w:t>, should be derived with the assumption the PDCCH is transmitted with the same parameters as TS38.133 Table 8.5.2.1-1 even if the PDCCH transmission bandwidth exceeds the transmission channel bandwidth.</w:t>
            </w:r>
          </w:p>
          <w:p w14:paraId="29DE8D06" w14:textId="77777777" w:rsidR="00DE5372" w:rsidRDefault="00DE5372" w:rsidP="00DE5372">
            <w:pPr>
              <w:spacing w:before="120" w:after="120"/>
            </w:pPr>
            <w:r>
              <w:t xml:space="preserve">Proposal 13: </w:t>
            </w:r>
            <w:r>
              <w:tab/>
              <w:t xml:space="preserve"> RAN4 apply the existing SSB based BFD evaluation period </w:t>
            </w:r>
            <w:proofErr w:type="spellStart"/>
            <w:r>
              <w:t>TEvaluate_BFD_SSB</w:t>
            </w:r>
            <w:proofErr w:type="spellEnd"/>
            <w:r>
              <w:t xml:space="preserve"> for CBW less then 5MHz.</w:t>
            </w:r>
          </w:p>
          <w:p w14:paraId="59D4E89C" w14:textId="77777777" w:rsidR="00DE5372" w:rsidRDefault="00DE5372" w:rsidP="00DE5372">
            <w:pPr>
              <w:spacing w:before="120" w:after="120"/>
            </w:pPr>
            <w:r>
              <w:t xml:space="preserve">Proposal 14: </w:t>
            </w:r>
            <w:r>
              <w:tab/>
              <w:t xml:space="preserve">RAN4 should extend the CSI-RS based BFD evaluation period </w:t>
            </w:r>
            <w:proofErr w:type="spellStart"/>
            <w:r>
              <w:t>TEvaluate_BFD_CSI</w:t>
            </w:r>
            <w:proofErr w:type="spellEnd"/>
            <w:r>
              <w:t>-RS for CBW less then 5MHz, where MBFD = [15] (=1.5*10) for CSI-RS within the channel bandwidth below 24RB.</w:t>
            </w:r>
          </w:p>
          <w:p w14:paraId="57EC82CF" w14:textId="77777777" w:rsidR="00DE5372" w:rsidRDefault="00DE5372" w:rsidP="00DE5372">
            <w:pPr>
              <w:spacing w:before="120" w:after="120"/>
            </w:pPr>
            <w:r>
              <w:t xml:space="preserve">Proposal 15: </w:t>
            </w:r>
            <w:r>
              <w:tab/>
              <w:t xml:space="preserve">RAN4 apply the existing SSB based CBD evaluation period </w:t>
            </w:r>
            <w:proofErr w:type="spellStart"/>
            <w:r>
              <w:t>TEvaluate_CBD_SSB</w:t>
            </w:r>
            <w:proofErr w:type="spellEnd"/>
            <w:r>
              <w:t xml:space="preserve"> for CBW less then 5MHz.</w:t>
            </w:r>
          </w:p>
          <w:p w14:paraId="27632CBF" w14:textId="77777777" w:rsidR="00DE5372" w:rsidRDefault="00DE5372" w:rsidP="00DE5372">
            <w:pPr>
              <w:spacing w:before="120" w:after="120"/>
            </w:pPr>
            <w:r>
              <w:t xml:space="preserve">Proposal 16: </w:t>
            </w:r>
            <w:r>
              <w:tab/>
              <w:t xml:space="preserve">RAN4 should extend the CSI-RS based CBD evaluation period </w:t>
            </w:r>
            <w:proofErr w:type="spellStart"/>
            <w:r>
              <w:t>TEvaluate_CBD_CSI</w:t>
            </w:r>
            <w:proofErr w:type="spellEnd"/>
            <w:r>
              <w:t>-RS for CBW less then 5MHz, where MBFD = [5] (= 1.5*3) for CSI-RS within the channel bandwidth below 24RB.</w:t>
            </w:r>
          </w:p>
          <w:p w14:paraId="22B8644B" w14:textId="77777777" w:rsidR="00DE5372" w:rsidRDefault="00DE5372" w:rsidP="00DE5372">
            <w:pPr>
              <w:spacing w:before="120" w:after="120"/>
            </w:pPr>
            <w:r>
              <w:t>BWP and TCI state switching:</w:t>
            </w:r>
          </w:p>
          <w:p w14:paraId="16EC60F9" w14:textId="77777777" w:rsidR="00DE5372" w:rsidRDefault="00DE5372" w:rsidP="00DE5372">
            <w:pPr>
              <w:spacing w:before="120" w:after="120"/>
            </w:pPr>
            <w:r>
              <w:t xml:space="preserve">Proposal 17: </w:t>
            </w:r>
            <w:r>
              <w:tab/>
              <w:t xml:space="preserve">RAN4 to agree that BWP switching and CBW requirements are not impacted with introduction of NR less than 5 </w:t>
            </w:r>
            <w:proofErr w:type="spellStart"/>
            <w:r>
              <w:t>MHz.</w:t>
            </w:r>
            <w:proofErr w:type="spellEnd"/>
          </w:p>
          <w:p w14:paraId="0550EE20" w14:textId="77777777" w:rsidR="00DE5372" w:rsidRDefault="00DE5372" w:rsidP="00DE5372">
            <w:pPr>
              <w:spacing w:before="120" w:after="120"/>
            </w:pPr>
            <w:r>
              <w:t xml:space="preserve">Proposal 18: </w:t>
            </w:r>
            <w:r>
              <w:tab/>
              <w:t>RAN4 to request RAN1 about the TCI state switching framework to be used for NR less than 5MHz. RAN4 to send LS to RAN1 to confirm the same.</w:t>
            </w:r>
          </w:p>
          <w:p w14:paraId="0CCC07E9" w14:textId="77777777" w:rsidR="00DE5372" w:rsidRDefault="00DE5372" w:rsidP="00DE5372">
            <w:pPr>
              <w:spacing w:before="120" w:after="120"/>
            </w:pPr>
            <w:r>
              <w:t xml:space="preserve">Proposal 19: </w:t>
            </w:r>
            <w:r>
              <w:tab/>
              <w:t>TCI state switching requirements impact can be further studied after the framework is clear.</w:t>
            </w:r>
          </w:p>
          <w:p w14:paraId="0A5837A9" w14:textId="77777777" w:rsidR="00DE5372" w:rsidRDefault="00DE5372" w:rsidP="00DE5372">
            <w:pPr>
              <w:spacing w:before="120" w:after="120"/>
            </w:pPr>
            <w:r>
              <w:t>Measurements:</w:t>
            </w:r>
          </w:p>
          <w:p w14:paraId="755C02D7" w14:textId="77777777" w:rsidR="00DE5372" w:rsidRDefault="00DE5372" w:rsidP="00DE5372">
            <w:pPr>
              <w:spacing w:before="120" w:after="120"/>
            </w:pPr>
            <w:r>
              <w:t xml:space="preserve">Proposal 20: </w:t>
            </w:r>
            <w:r>
              <w:tab/>
              <w:t xml:space="preserve">RAN4 apply the exiting L3 measurement requirements for CBW less than 5MHz. </w:t>
            </w:r>
          </w:p>
          <w:p w14:paraId="65E5F800" w14:textId="77777777" w:rsidR="00DE5372" w:rsidRDefault="00DE5372" w:rsidP="00DE5372">
            <w:pPr>
              <w:spacing w:before="120" w:after="120"/>
            </w:pPr>
            <w:r>
              <w:lastRenderedPageBreak/>
              <w:t xml:space="preserve">Proposal 21: </w:t>
            </w:r>
            <w:r>
              <w:tab/>
              <w:t>RAN4 apply the existing SSB based L1-RSRP measurement period TL1-RSRP_Measurement_Period_SSB for CBW less then 5MHz.</w:t>
            </w:r>
          </w:p>
          <w:p w14:paraId="4268089E" w14:textId="77777777" w:rsidR="00DE5372" w:rsidRDefault="00DE5372" w:rsidP="00DE5372">
            <w:pPr>
              <w:spacing w:before="120" w:after="120"/>
            </w:pPr>
            <w:r>
              <w:t xml:space="preserve">Proposal 22: </w:t>
            </w:r>
            <w:r>
              <w:tab/>
              <w:t>RAN4 apply the existing CSI-RS based L1-RSRP measurement period TL1-RSRP_Measurement_Period_CSI-RS for CBW less then 5MHz.</w:t>
            </w:r>
          </w:p>
          <w:p w14:paraId="2C1F6F77" w14:textId="77777777" w:rsidR="00DE5372" w:rsidRDefault="00DE5372" w:rsidP="00DE5372">
            <w:pPr>
              <w:spacing w:before="120" w:after="120"/>
            </w:pPr>
            <w:r>
              <w:t xml:space="preserve">Proposal 23: </w:t>
            </w:r>
            <w:r>
              <w:tab/>
              <w:t>In the performance part, RAN4 should discuss whether to define CSI-RS based L1-RSRP measurement accuracy requirements with CSI-RS is less than 24RB.</w:t>
            </w:r>
          </w:p>
          <w:p w14:paraId="4D03E872" w14:textId="77777777" w:rsidR="00DE5372" w:rsidRDefault="00DE5372" w:rsidP="00DE5372">
            <w:pPr>
              <w:spacing w:before="120" w:after="120"/>
            </w:pPr>
            <w:r>
              <w:t xml:space="preserve">Proposal 24: </w:t>
            </w:r>
            <w:r>
              <w:tab/>
              <w:t xml:space="preserve">RAN4 should discuss whether L1-SINR measurement requirements are applicable for CBW less than 5MHz. </w:t>
            </w:r>
          </w:p>
          <w:p w14:paraId="29F92A71" w14:textId="77777777" w:rsidR="00DE5372" w:rsidRDefault="00DE5372" w:rsidP="00DE5372">
            <w:pPr>
              <w:spacing w:before="120" w:after="120"/>
            </w:pPr>
            <w:r>
              <w:t xml:space="preserve">Proposal 25: </w:t>
            </w:r>
            <w:r>
              <w:tab/>
              <w:t>If RAN4 agree that L1-SINR measurement requirements are applicable for CBW less than 5MHz, apply the same conclusion as L1-RSRP measurement requirements for CBW less than 5MHz.</w:t>
            </w:r>
          </w:p>
          <w:p w14:paraId="56DE0066" w14:textId="77777777" w:rsidR="00DE5372" w:rsidRDefault="00DE5372" w:rsidP="00DE5372">
            <w:pPr>
              <w:spacing w:before="120" w:after="120"/>
            </w:pPr>
            <w:r>
              <w:t xml:space="preserve">Proposal 26: </w:t>
            </w:r>
            <w:r>
              <w:tab/>
              <w:t>RAN4 to agree that defining positioning requirements are out of scope of the WID</w:t>
            </w:r>
          </w:p>
          <w:p w14:paraId="1DC2309C" w14:textId="77777777" w:rsidR="00DE5372" w:rsidRDefault="00DE5372" w:rsidP="00DE5372">
            <w:pPr>
              <w:spacing w:before="120" w:after="120"/>
            </w:pPr>
            <w:r>
              <w:t xml:space="preserve">Proposal 27: </w:t>
            </w:r>
            <w:r>
              <w:tab/>
              <w:t>RAN4 to agree that measurement performance requirements are studied during the performance stage.</w:t>
            </w:r>
          </w:p>
          <w:p w14:paraId="039F326E" w14:textId="3DCF8532" w:rsidR="000F03CD" w:rsidRDefault="00DE5372" w:rsidP="00DE5372">
            <w:pPr>
              <w:spacing w:before="120" w:after="120"/>
            </w:pPr>
            <w:r>
              <w:t xml:space="preserve">Proposal 28: </w:t>
            </w:r>
            <w:r>
              <w:tab/>
              <w:t>RAN4 to discuss whether TMIB/TSI is relaxed due to the PBCH puncturing during the performance stage.</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5E03B477" w:rsidR="003418CB" w:rsidRDefault="003418CB" w:rsidP="005B4802">
      <w:pPr>
        <w:rPr>
          <w:i/>
          <w:color w:val="0070C0"/>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F2F135E" w14:textId="79795AA7" w:rsidR="00417042" w:rsidRDefault="00417042" w:rsidP="005B4802">
      <w:pPr>
        <w:rPr>
          <w:iCs/>
          <w:lang w:eastAsia="zh-CN"/>
        </w:rPr>
      </w:pPr>
      <w:r>
        <w:rPr>
          <w:iCs/>
          <w:lang w:eastAsia="zh-CN"/>
        </w:rPr>
        <w:t>6 companies have submitted discussion papers for this topic for RA</w:t>
      </w:r>
      <w:r w:rsidR="00926758">
        <w:rPr>
          <w:iCs/>
          <w:lang w:eastAsia="zh-CN"/>
        </w:rPr>
        <w:t>N</w:t>
      </w:r>
      <w:r>
        <w:rPr>
          <w:iCs/>
          <w:lang w:eastAsia="zh-CN"/>
        </w:rPr>
        <w:t>4#106 meeting.</w:t>
      </w:r>
    </w:p>
    <w:p w14:paraId="7BD7ABB3" w14:textId="77777777" w:rsidR="00FC4531" w:rsidRDefault="00417042" w:rsidP="005B4802">
      <w:pPr>
        <w:rPr>
          <w:iCs/>
          <w:lang w:eastAsia="zh-CN"/>
        </w:rPr>
      </w:pPr>
      <w:r>
        <w:rPr>
          <w:iCs/>
          <w:lang w:eastAsia="zh-CN"/>
        </w:rPr>
        <w:t xml:space="preserve">All companies address the possible scope and impacted RRM requirements </w:t>
      </w:r>
      <w:bookmarkStart w:id="0" w:name="_Hlk127874900"/>
      <w:r>
        <w:rPr>
          <w:iCs/>
          <w:lang w:eastAsia="zh-CN"/>
        </w:rPr>
        <w:t xml:space="preserve">from introducing UE operations </w:t>
      </w:r>
      <w:r w:rsidRPr="00417042">
        <w:rPr>
          <w:iCs/>
          <w:lang w:eastAsia="zh-CN"/>
        </w:rPr>
        <w:t xml:space="preserve">in spectrum allocations from approximately 3 MHz up to below 5 </w:t>
      </w:r>
      <w:proofErr w:type="spellStart"/>
      <w:r w:rsidRPr="00417042">
        <w:rPr>
          <w:iCs/>
          <w:lang w:eastAsia="zh-CN"/>
        </w:rPr>
        <w:t>MHz</w:t>
      </w:r>
      <w:r>
        <w:rPr>
          <w:iCs/>
          <w:lang w:eastAsia="zh-CN"/>
        </w:rPr>
        <w:t>.</w:t>
      </w:r>
      <w:proofErr w:type="spellEnd"/>
      <w:r>
        <w:rPr>
          <w:iCs/>
          <w:lang w:eastAsia="zh-CN"/>
        </w:rPr>
        <w:t xml:space="preserve"> </w:t>
      </w:r>
    </w:p>
    <w:p w14:paraId="16050FDB" w14:textId="268B6872" w:rsidR="00417042" w:rsidRDefault="00417042" w:rsidP="005B4802">
      <w:pPr>
        <w:rPr>
          <w:iCs/>
          <w:lang w:eastAsia="zh-CN"/>
        </w:rPr>
      </w:pPr>
      <w:r>
        <w:rPr>
          <w:iCs/>
          <w:lang w:eastAsia="zh-CN"/>
        </w:rPr>
        <w:t xml:space="preserve">From </w:t>
      </w:r>
      <w:r w:rsidR="00FC4531">
        <w:rPr>
          <w:iCs/>
          <w:lang w:eastAsia="zh-CN"/>
        </w:rPr>
        <w:t xml:space="preserve">the </w:t>
      </w:r>
      <w:r>
        <w:rPr>
          <w:iCs/>
          <w:lang w:eastAsia="zh-CN"/>
        </w:rPr>
        <w:t>WID</w:t>
      </w:r>
      <w:bookmarkEnd w:id="0"/>
      <w:r w:rsidR="00FC4531">
        <w:rPr>
          <w:iCs/>
          <w:lang w:eastAsia="zh-CN"/>
        </w:rPr>
        <w:t xml:space="preserve"> as input to facilitate the discussion</w:t>
      </w:r>
      <w:r>
        <w:rPr>
          <w:iCs/>
          <w:lang w:eastAsia="zh-CN"/>
        </w:rPr>
        <w:t>:</w:t>
      </w:r>
    </w:p>
    <w:p w14:paraId="2BD8B6F1" w14:textId="77777777" w:rsidR="00417042" w:rsidRPr="001B28B2" w:rsidRDefault="00417042" w:rsidP="00417042">
      <w:pPr>
        <w:numPr>
          <w:ilvl w:val="1"/>
          <w:numId w:val="25"/>
        </w:numPr>
        <w:overflowPunct w:val="0"/>
        <w:autoSpaceDE w:val="0"/>
        <w:autoSpaceDN w:val="0"/>
        <w:adjustRightInd w:val="0"/>
        <w:spacing w:after="0"/>
        <w:ind w:left="709" w:hanging="283"/>
        <w:textAlignment w:val="baseline"/>
      </w:pPr>
      <w:r w:rsidRPr="001B28B2">
        <w:t>Restrict to subcarrier spacing of 15kHz and the use of normal cyclic prefix.</w:t>
      </w:r>
    </w:p>
    <w:p w14:paraId="33EF07FB" w14:textId="77777777" w:rsidR="00417042" w:rsidRPr="001B28B2" w:rsidRDefault="00417042" w:rsidP="00417042">
      <w:pPr>
        <w:numPr>
          <w:ilvl w:val="1"/>
          <w:numId w:val="25"/>
        </w:numPr>
        <w:overflowPunct w:val="0"/>
        <w:autoSpaceDE w:val="0"/>
        <w:autoSpaceDN w:val="0"/>
        <w:adjustRightInd w:val="0"/>
        <w:spacing w:after="0"/>
        <w:ind w:left="709" w:hanging="283"/>
        <w:textAlignment w:val="baseline"/>
        <w:rPr>
          <w:iCs/>
        </w:rPr>
      </w:pPr>
      <w:r w:rsidRPr="001B28B2">
        <w:t>For SSB:</w:t>
      </w:r>
    </w:p>
    <w:p w14:paraId="7411E625" w14:textId="77777777" w:rsidR="00417042" w:rsidRPr="001B28B2" w:rsidRDefault="00417042" w:rsidP="00417042">
      <w:pPr>
        <w:numPr>
          <w:ilvl w:val="2"/>
          <w:numId w:val="25"/>
        </w:numPr>
        <w:overflowPunct w:val="0"/>
        <w:autoSpaceDE w:val="0"/>
        <w:autoSpaceDN w:val="0"/>
        <w:adjustRightInd w:val="0"/>
        <w:spacing w:after="0"/>
        <w:textAlignment w:val="baseline"/>
        <w:rPr>
          <w:iCs/>
        </w:rPr>
      </w:pPr>
      <w:r w:rsidRPr="001B28B2">
        <w:t>Reuse PSS/SSS specification without puncturing.</w:t>
      </w:r>
    </w:p>
    <w:p w14:paraId="31DE0DA9" w14:textId="77777777" w:rsidR="00417042" w:rsidRPr="001B28B2" w:rsidRDefault="00417042" w:rsidP="00417042">
      <w:pPr>
        <w:numPr>
          <w:ilvl w:val="2"/>
          <w:numId w:val="25"/>
        </w:numPr>
        <w:overflowPunct w:val="0"/>
        <w:autoSpaceDE w:val="0"/>
        <w:autoSpaceDN w:val="0"/>
        <w:adjustRightInd w:val="0"/>
        <w:spacing w:after="0"/>
        <w:textAlignment w:val="baseline"/>
      </w:pPr>
      <w:r w:rsidRPr="001B28B2">
        <w:t xml:space="preserve">PBCH based on current design </w:t>
      </w:r>
    </w:p>
    <w:p w14:paraId="2EBEE051" w14:textId="77777777" w:rsidR="00417042" w:rsidRPr="001B28B2" w:rsidRDefault="00417042" w:rsidP="00417042">
      <w:pPr>
        <w:numPr>
          <w:ilvl w:val="1"/>
          <w:numId w:val="25"/>
        </w:numPr>
        <w:overflowPunct w:val="0"/>
        <w:autoSpaceDE w:val="0"/>
        <w:autoSpaceDN w:val="0"/>
        <w:adjustRightInd w:val="0"/>
        <w:spacing w:after="0"/>
        <w:ind w:left="709" w:hanging="283"/>
        <w:textAlignment w:val="baseline"/>
      </w:pPr>
      <w:r w:rsidRPr="001B28B2">
        <w:t>Identify and specify necessary minimum changes to PDCCH, CSI-RS/TRS, PUCCH, and PRACH for functional support based on existing design, without optimization.</w:t>
      </w:r>
    </w:p>
    <w:p w14:paraId="2F20DED0" w14:textId="72ADDAE7" w:rsidR="00417042" w:rsidRDefault="00417042" w:rsidP="005B4802">
      <w:pPr>
        <w:rPr>
          <w:iCs/>
          <w:lang w:eastAsia="zh-CN"/>
        </w:rPr>
      </w:pPr>
    </w:p>
    <w:p w14:paraId="12B3B347" w14:textId="6A4922DA" w:rsidR="00417042" w:rsidRDefault="00417042" w:rsidP="005B4802">
      <w:pPr>
        <w:rPr>
          <w:iCs/>
          <w:lang w:eastAsia="zh-CN"/>
        </w:rPr>
      </w:pPr>
      <w:r>
        <w:rPr>
          <w:iCs/>
          <w:lang w:eastAsia="zh-CN"/>
        </w:rPr>
        <w:t>RAN1 has made some agreements which should be accounted in the discussions.</w:t>
      </w:r>
    </w:p>
    <w:p w14:paraId="0CB693D5" w14:textId="77777777" w:rsidR="00C530BC" w:rsidRDefault="00926758" w:rsidP="005B4802">
      <w:pPr>
        <w:rPr>
          <w:iCs/>
          <w:lang w:eastAsia="zh-CN"/>
        </w:rPr>
      </w:pPr>
      <w:r>
        <w:rPr>
          <w:iCs/>
          <w:lang w:eastAsia="zh-CN"/>
        </w:rPr>
        <w:t xml:space="preserve">Based on the input </w:t>
      </w:r>
      <w:r w:rsidR="00FC4531">
        <w:rPr>
          <w:iCs/>
          <w:lang w:eastAsia="zh-CN"/>
        </w:rPr>
        <w:t xml:space="preserve">from companies </w:t>
      </w:r>
      <w:r>
        <w:rPr>
          <w:iCs/>
          <w:lang w:eastAsia="zh-CN"/>
        </w:rPr>
        <w:t xml:space="preserve">it is proposed to look at the RRM requirements impact </w:t>
      </w:r>
      <w:r w:rsidR="00FC4531">
        <w:rPr>
          <w:iCs/>
          <w:lang w:eastAsia="zh-CN"/>
        </w:rPr>
        <w:t>identified</w:t>
      </w:r>
      <w:r w:rsidR="00DB0CDB">
        <w:rPr>
          <w:iCs/>
          <w:lang w:eastAsia="zh-CN"/>
        </w:rPr>
        <w:t xml:space="preserve"> by the different companies</w:t>
      </w:r>
      <w:r w:rsidR="00FC4531">
        <w:rPr>
          <w:iCs/>
          <w:lang w:eastAsia="zh-CN"/>
        </w:rPr>
        <w:t xml:space="preserve">. Each company view has been captured </w:t>
      </w:r>
      <w:r w:rsidR="004D46A0">
        <w:rPr>
          <w:iCs/>
          <w:lang w:eastAsia="zh-CN"/>
        </w:rPr>
        <w:t xml:space="preserve">under each </w:t>
      </w:r>
      <w:r w:rsidR="00FC4531">
        <w:rPr>
          <w:iCs/>
          <w:lang w:eastAsia="zh-CN"/>
        </w:rPr>
        <w:t>i</w:t>
      </w:r>
      <w:r w:rsidR="004D46A0">
        <w:rPr>
          <w:iCs/>
          <w:lang w:eastAsia="zh-CN"/>
        </w:rPr>
        <w:t>ssue (</w:t>
      </w:r>
      <w:r w:rsidR="00FC4531">
        <w:rPr>
          <w:iCs/>
          <w:lang w:eastAsia="zh-CN"/>
        </w:rPr>
        <w:t xml:space="preserve">issue </w:t>
      </w:r>
      <w:r w:rsidR="004D46A0">
        <w:rPr>
          <w:iCs/>
          <w:lang w:eastAsia="zh-CN"/>
        </w:rPr>
        <w:t xml:space="preserve">1-1 – </w:t>
      </w:r>
      <w:r w:rsidR="00FC4531">
        <w:rPr>
          <w:iCs/>
          <w:lang w:eastAsia="zh-CN"/>
        </w:rPr>
        <w:t xml:space="preserve">issue </w:t>
      </w:r>
      <w:r w:rsidR="004D46A0">
        <w:rPr>
          <w:iCs/>
          <w:lang w:eastAsia="zh-CN"/>
        </w:rPr>
        <w:t>1-26)</w:t>
      </w:r>
      <w:r w:rsidR="00C530BC">
        <w:rPr>
          <w:iCs/>
          <w:lang w:eastAsia="zh-CN"/>
        </w:rPr>
        <w:t xml:space="preserve"> and summary is in below table</w:t>
      </w:r>
      <w:r w:rsidR="00FC4531">
        <w:rPr>
          <w:iCs/>
          <w:lang w:eastAsia="zh-CN"/>
        </w:rPr>
        <w:t>.</w:t>
      </w:r>
      <w:r w:rsidR="004D46A0">
        <w:rPr>
          <w:iCs/>
          <w:lang w:eastAsia="zh-CN"/>
        </w:rPr>
        <w:t xml:space="preserve"> </w:t>
      </w:r>
    </w:p>
    <w:p w14:paraId="77C71260" w14:textId="36D1AECE" w:rsidR="00FC4531" w:rsidRDefault="00FC4531" w:rsidP="005B4802">
      <w:pPr>
        <w:rPr>
          <w:iCs/>
          <w:lang w:eastAsia="zh-CN"/>
        </w:rPr>
      </w:pPr>
      <w:r>
        <w:rPr>
          <w:iCs/>
          <w:lang w:eastAsia="zh-CN"/>
        </w:rPr>
        <w:t>B</w:t>
      </w:r>
      <w:r w:rsidR="004D46A0">
        <w:rPr>
          <w:iCs/>
          <w:lang w:eastAsia="zh-CN"/>
        </w:rPr>
        <w:t xml:space="preserve">ased on </w:t>
      </w:r>
      <w:r w:rsidR="00DB0CDB">
        <w:rPr>
          <w:iCs/>
          <w:lang w:eastAsia="zh-CN"/>
        </w:rPr>
        <w:t xml:space="preserve">the </w:t>
      </w:r>
      <w:r>
        <w:rPr>
          <w:iCs/>
          <w:lang w:eastAsia="zh-CN"/>
        </w:rPr>
        <w:t xml:space="preserve">collected views from the </w:t>
      </w:r>
      <w:r w:rsidR="00DB0CDB">
        <w:rPr>
          <w:iCs/>
          <w:lang w:eastAsia="zh-CN"/>
        </w:rPr>
        <w:t xml:space="preserve">contributions </w:t>
      </w:r>
      <w:r>
        <w:rPr>
          <w:iCs/>
          <w:lang w:eastAsia="zh-CN"/>
        </w:rPr>
        <w:t xml:space="preserve">the impact on the RRM requirements </w:t>
      </w:r>
      <w:r w:rsidR="00C530BC">
        <w:rPr>
          <w:iCs/>
          <w:lang w:eastAsia="zh-CN"/>
        </w:rPr>
        <w:t>has been collected and concluded in the table such that if a company listed possible impact or more study needed, it is listed as ‘FFS’ in the table below. If no company had identified any impact, it is concluded as ‘no impact’.</w:t>
      </w:r>
    </w:p>
    <w:p w14:paraId="3C3CE1EF" w14:textId="1B5A4214" w:rsidR="00926758" w:rsidRDefault="00C530BC" w:rsidP="005B4802">
      <w:pPr>
        <w:rPr>
          <w:iCs/>
          <w:lang w:eastAsia="zh-CN"/>
        </w:rPr>
      </w:pPr>
      <w:r>
        <w:rPr>
          <w:iCs/>
          <w:lang w:eastAsia="zh-CN"/>
        </w:rPr>
        <w:t xml:space="preserve">Hence, </w:t>
      </w:r>
      <w:r w:rsidR="008319BF">
        <w:rPr>
          <w:iCs/>
          <w:lang w:eastAsia="zh-CN"/>
        </w:rPr>
        <w:t>the following</w:t>
      </w:r>
      <w:r w:rsidR="00DB0CDB">
        <w:rPr>
          <w:iCs/>
          <w:lang w:eastAsia="zh-CN"/>
        </w:rPr>
        <w:t xml:space="preserve"> table </w:t>
      </w:r>
      <w:r>
        <w:rPr>
          <w:iCs/>
          <w:lang w:eastAsia="zh-CN"/>
        </w:rPr>
        <w:t xml:space="preserve">collect the </w:t>
      </w:r>
      <w:proofErr w:type="gramStart"/>
      <w:r>
        <w:rPr>
          <w:iCs/>
          <w:lang w:eastAsia="zh-CN"/>
        </w:rPr>
        <w:t>current status</w:t>
      </w:r>
      <w:proofErr w:type="gramEnd"/>
      <w:r>
        <w:rPr>
          <w:iCs/>
          <w:lang w:eastAsia="zh-CN"/>
        </w:rPr>
        <w:t xml:space="preserve"> based on contributions before the meeting</w:t>
      </w:r>
      <w:r w:rsidR="00DB0CDB">
        <w:rPr>
          <w:iCs/>
          <w:lang w:eastAsia="zh-CN"/>
        </w:rPr>
        <w:t>.</w:t>
      </w:r>
      <w:r w:rsidR="004D46A0">
        <w:rPr>
          <w:iCs/>
          <w:lang w:eastAsia="zh-CN"/>
        </w:rPr>
        <w:t xml:space="preserve"> </w:t>
      </w:r>
    </w:p>
    <w:tbl>
      <w:tblPr>
        <w:tblStyle w:val="TableGrid"/>
        <w:tblW w:w="0" w:type="auto"/>
        <w:tblLook w:val="04A0" w:firstRow="1" w:lastRow="0" w:firstColumn="1" w:lastColumn="0" w:noHBand="0" w:noVBand="1"/>
      </w:tblPr>
      <w:tblGrid>
        <w:gridCol w:w="2592"/>
        <w:gridCol w:w="2557"/>
        <w:gridCol w:w="2333"/>
        <w:gridCol w:w="735"/>
      </w:tblGrid>
      <w:tr w:rsidR="003A7D1C" w14:paraId="0E4027CE" w14:textId="0D41CDBB" w:rsidTr="003A7D1C">
        <w:tc>
          <w:tcPr>
            <w:tcW w:w="2592" w:type="dxa"/>
          </w:tcPr>
          <w:p w14:paraId="18886CBA" w14:textId="77777777" w:rsidR="003A7D1C" w:rsidRPr="00353703" w:rsidRDefault="003A7D1C" w:rsidP="00AD619E">
            <w:pPr>
              <w:rPr>
                <w:iCs/>
                <w:lang w:eastAsia="zh-CN"/>
              </w:rPr>
            </w:pPr>
            <w:r w:rsidRPr="00353703">
              <w:rPr>
                <w:iCs/>
                <w:lang w:eastAsia="zh-CN"/>
              </w:rPr>
              <w:t>RRM Requirement</w:t>
            </w:r>
          </w:p>
        </w:tc>
        <w:tc>
          <w:tcPr>
            <w:tcW w:w="2557" w:type="dxa"/>
          </w:tcPr>
          <w:p w14:paraId="44BFDB09" w14:textId="77777777" w:rsidR="003A7D1C" w:rsidRDefault="003A7D1C" w:rsidP="00AD619E">
            <w:pPr>
              <w:rPr>
                <w:i/>
                <w:color w:val="0070C0"/>
                <w:lang w:eastAsia="zh-CN"/>
              </w:rPr>
            </w:pPr>
            <w:r w:rsidRPr="00417042">
              <w:rPr>
                <w:iCs/>
                <w:lang w:eastAsia="zh-CN"/>
              </w:rPr>
              <w:t>approximately 3 MHz</w:t>
            </w:r>
          </w:p>
        </w:tc>
        <w:tc>
          <w:tcPr>
            <w:tcW w:w="2333" w:type="dxa"/>
          </w:tcPr>
          <w:p w14:paraId="0F42BC58" w14:textId="43CAFCF4" w:rsidR="003A7D1C" w:rsidRDefault="003A7D1C"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c>
          <w:tcPr>
            <w:tcW w:w="735" w:type="dxa"/>
          </w:tcPr>
          <w:p w14:paraId="307E352F" w14:textId="142E9A51" w:rsidR="003A7D1C" w:rsidRDefault="003A7D1C" w:rsidP="00AD619E">
            <w:pPr>
              <w:rPr>
                <w:iCs/>
                <w:lang w:eastAsia="zh-CN"/>
              </w:rPr>
            </w:pPr>
            <w:r>
              <w:rPr>
                <w:iCs/>
                <w:lang w:eastAsia="zh-CN"/>
              </w:rPr>
              <w:t>Issue</w:t>
            </w:r>
          </w:p>
        </w:tc>
      </w:tr>
      <w:tr w:rsidR="003A7D1C" w14:paraId="48FC1921" w14:textId="74CB1307" w:rsidTr="003A7D1C">
        <w:tc>
          <w:tcPr>
            <w:tcW w:w="2592" w:type="dxa"/>
          </w:tcPr>
          <w:p w14:paraId="4E43C747" w14:textId="77777777" w:rsidR="003A7D1C" w:rsidRDefault="003A7D1C" w:rsidP="00AD619E">
            <w:pPr>
              <w:rPr>
                <w:i/>
                <w:color w:val="0070C0"/>
                <w:lang w:eastAsia="zh-CN"/>
              </w:rPr>
            </w:pPr>
            <w:r>
              <w:rPr>
                <w:i/>
                <w:color w:val="0070C0"/>
                <w:lang w:eastAsia="zh-CN"/>
              </w:rPr>
              <w:lastRenderedPageBreak/>
              <w:t>Idle mode Requirements</w:t>
            </w:r>
          </w:p>
        </w:tc>
        <w:tc>
          <w:tcPr>
            <w:tcW w:w="2557" w:type="dxa"/>
          </w:tcPr>
          <w:p w14:paraId="1940C689" w14:textId="778676CA" w:rsidR="003A7D1C" w:rsidRDefault="004D46A0" w:rsidP="00AD619E">
            <w:pPr>
              <w:rPr>
                <w:i/>
                <w:color w:val="0070C0"/>
                <w:lang w:eastAsia="zh-CN"/>
              </w:rPr>
            </w:pPr>
            <w:r>
              <w:rPr>
                <w:i/>
                <w:color w:val="0070C0"/>
                <w:lang w:eastAsia="zh-CN"/>
              </w:rPr>
              <w:t>FFS</w:t>
            </w:r>
          </w:p>
        </w:tc>
        <w:tc>
          <w:tcPr>
            <w:tcW w:w="2333" w:type="dxa"/>
          </w:tcPr>
          <w:p w14:paraId="650D4425" w14:textId="00F34C8E" w:rsidR="003A7D1C" w:rsidRDefault="004D46A0" w:rsidP="00AD619E">
            <w:pPr>
              <w:rPr>
                <w:i/>
                <w:color w:val="0070C0"/>
                <w:lang w:eastAsia="zh-CN"/>
              </w:rPr>
            </w:pPr>
            <w:r>
              <w:rPr>
                <w:i/>
                <w:color w:val="0070C0"/>
                <w:lang w:eastAsia="zh-CN"/>
              </w:rPr>
              <w:t>FFS</w:t>
            </w:r>
          </w:p>
        </w:tc>
        <w:tc>
          <w:tcPr>
            <w:tcW w:w="735" w:type="dxa"/>
          </w:tcPr>
          <w:p w14:paraId="2DA5F445" w14:textId="1CF81661" w:rsidR="003A7D1C" w:rsidRDefault="003A7D1C" w:rsidP="00AD619E">
            <w:pPr>
              <w:rPr>
                <w:i/>
                <w:color w:val="0070C0"/>
                <w:lang w:eastAsia="zh-CN"/>
              </w:rPr>
            </w:pPr>
            <w:r>
              <w:rPr>
                <w:i/>
                <w:color w:val="0070C0"/>
                <w:lang w:eastAsia="zh-CN"/>
              </w:rPr>
              <w:t>1-1</w:t>
            </w:r>
          </w:p>
        </w:tc>
      </w:tr>
      <w:tr w:rsidR="003A7D1C" w14:paraId="240F3BBE" w14:textId="5298D74D" w:rsidTr="003A7D1C">
        <w:tc>
          <w:tcPr>
            <w:tcW w:w="2592" w:type="dxa"/>
          </w:tcPr>
          <w:p w14:paraId="0A5CF117" w14:textId="77777777" w:rsidR="003A7D1C" w:rsidRDefault="003A7D1C" w:rsidP="00AD619E">
            <w:pPr>
              <w:rPr>
                <w:i/>
                <w:color w:val="0070C0"/>
                <w:lang w:eastAsia="zh-CN"/>
              </w:rPr>
            </w:pPr>
            <w:r>
              <w:rPr>
                <w:i/>
                <w:color w:val="0070C0"/>
                <w:lang w:eastAsia="zh-CN"/>
              </w:rPr>
              <w:t>Inactive Mode Requirements</w:t>
            </w:r>
          </w:p>
        </w:tc>
        <w:tc>
          <w:tcPr>
            <w:tcW w:w="2557" w:type="dxa"/>
          </w:tcPr>
          <w:p w14:paraId="2A99BAA0" w14:textId="10CC82C2" w:rsidR="003A7D1C" w:rsidRDefault="004D46A0" w:rsidP="00AD619E">
            <w:pPr>
              <w:rPr>
                <w:i/>
                <w:color w:val="0070C0"/>
                <w:lang w:eastAsia="zh-CN"/>
              </w:rPr>
            </w:pPr>
            <w:r>
              <w:rPr>
                <w:i/>
                <w:color w:val="0070C0"/>
                <w:lang w:eastAsia="zh-CN"/>
              </w:rPr>
              <w:t>FFS</w:t>
            </w:r>
          </w:p>
        </w:tc>
        <w:tc>
          <w:tcPr>
            <w:tcW w:w="2333" w:type="dxa"/>
          </w:tcPr>
          <w:p w14:paraId="66995999" w14:textId="10C11589" w:rsidR="003A7D1C" w:rsidRDefault="004D46A0" w:rsidP="00AD619E">
            <w:pPr>
              <w:rPr>
                <w:i/>
                <w:color w:val="0070C0"/>
                <w:lang w:eastAsia="zh-CN"/>
              </w:rPr>
            </w:pPr>
            <w:r>
              <w:rPr>
                <w:i/>
                <w:color w:val="0070C0"/>
                <w:lang w:eastAsia="zh-CN"/>
              </w:rPr>
              <w:t>FFS</w:t>
            </w:r>
          </w:p>
        </w:tc>
        <w:tc>
          <w:tcPr>
            <w:tcW w:w="735" w:type="dxa"/>
          </w:tcPr>
          <w:p w14:paraId="4C8895D0" w14:textId="372F2236" w:rsidR="003A7D1C" w:rsidRDefault="003A7D1C" w:rsidP="00AD619E">
            <w:pPr>
              <w:rPr>
                <w:i/>
                <w:color w:val="0070C0"/>
                <w:lang w:eastAsia="zh-CN"/>
              </w:rPr>
            </w:pPr>
            <w:r>
              <w:rPr>
                <w:i/>
                <w:color w:val="0070C0"/>
                <w:lang w:eastAsia="zh-CN"/>
              </w:rPr>
              <w:t>1-2</w:t>
            </w:r>
          </w:p>
        </w:tc>
      </w:tr>
      <w:tr w:rsidR="003A7D1C" w14:paraId="5B3C7EFB" w14:textId="2EE83B88" w:rsidTr="003A7D1C">
        <w:tc>
          <w:tcPr>
            <w:tcW w:w="2592" w:type="dxa"/>
          </w:tcPr>
          <w:p w14:paraId="7773B6D8" w14:textId="77777777" w:rsidR="003A7D1C" w:rsidRDefault="003A7D1C" w:rsidP="00AD619E">
            <w:pPr>
              <w:rPr>
                <w:i/>
                <w:color w:val="0070C0"/>
                <w:lang w:eastAsia="zh-CN"/>
              </w:rPr>
            </w:pPr>
            <w:r>
              <w:rPr>
                <w:i/>
                <w:color w:val="0070C0"/>
                <w:lang w:eastAsia="zh-CN"/>
              </w:rPr>
              <w:t>Handover</w:t>
            </w:r>
          </w:p>
        </w:tc>
        <w:tc>
          <w:tcPr>
            <w:tcW w:w="2557" w:type="dxa"/>
          </w:tcPr>
          <w:p w14:paraId="2D3A7FF8" w14:textId="5A63EB91" w:rsidR="003A7D1C" w:rsidRDefault="004D46A0" w:rsidP="00AD619E">
            <w:pPr>
              <w:rPr>
                <w:i/>
                <w:color w:val="0070C0"/>
                <w:lang w:eastAsia="zh-CN"/>
              </w:rPr>
            </w:pPr>
            <w:r>
              <w:rPr>
                <w:i/>
                <w:color w:val="0070C0"/>
                <w:lang w:eastAsia="zh-CN"/>
              </w:rPr>
              <w:t>FFS</w:t>
            </w:r>
          </w:p>
        </w:tc>
        <w:tc>
          <w:tcPr>
            <w:tcW w:w="2333" w:type="dxa"/>
          </w:tcPr>
          <w:p w14:paraId="384C1E8B" w14:textId="4651041D" w:rsidR="003A7D1C" w:rsidRDefault="004D46A0" w:rsidP="00AD619E">
            <w:pPr>
              <w:rPr>
                <w:i/>
                <w:color w:val="0070C0"/>
                <w:lang w:eastAsia="zh-CN"/>
              </w:rPr>
            </w:pPr>
            <w:r>
              <w:rPr>
                <w:i/>
                <w:color w:val="0070C0"/>
                <w:lang w:eastAsia="zh-CN"/>
              </w:rPr>
              <w:t>FFS</w:t>
            </w:r>
          </w:p>
        </w:tc>
        <w:tc>
          <w:tcPr>
            <w:tcW w:w="735" w:type="dxa"/>
          </w:tcPr>
          <w:p w14:paraId="1E40AA9F" w14:textId="36236A69" w:rsidR="003A7D1C" w:rsidRDefault="003A7D1C" w:rsidP="00AD619E">
            <w:pPr>
              <w:rPr>
                <w:i/>
                <w:color w:val="0070C0"/>
                <w:lang w:eastAsia="zh-CN"/>
              </w:rPr>
            </w:pPr>
            <w:r>
              <w:rPr>
                <w:i/>
                <w:color w:val="0070C0"/>
                <w:lang w:eastAsia="zh-CN"/>
              </w:rPr>
              <w:t>1-3</w:t>
            </w:r>
          </w:p>
        </w:tc>
      </w:tr>
      <w:tr w:rsidR="003A7D1C" w14:paraId="61283EBE" w14:textId="31DE63EA" w:rsidTr="003A7D1C">
        <w:tc>
          <w:tcPr>
            <w:tcW w:w="2592" w:type="dxa"/>
          </w:tcPr>
          <w:p w14:paraId="3AE03DC6" w14:textId="77777777" w:rsidR="003A7D1C" w:rsidRDefault="003A7D1C" w:rsidP="00AD619E">
            <w:pPr>
              <w:rPr>
                <w:i/>
                <w:color w:val="0070C0"/>
                <w:lang w:eastAsia="zh-CN"/>
              </w:rPr>
            </w:pPr>
            <w:r>
              <w:rPr>
                <w:i/>
                <w:color w:val="0070C0"/>
                <w:lang w:eastAsia="zh-CN"/>
              </w:rPr>
              <w:t>RRC Re-establishment</w:t>
            </w:r>
          </w:p>
        </w:tc>
        <w:tc>
          <w:tcPr>
            <w:tcW w:w="2557" w:type="dxa"/>
          </w:tcPr>
          <w:p w14:paraId="47AE9F8F" w14:textId="2D179405" w:rsidR="003A7D1C" w:rsidRDefault="004D46A0" w:rsidP="00AD619E">
            <w:pPr>
              <w:rPr>
                <w:i/>
                <w:color w:val="0070C0"/>
                <w:lang w:eastAsia="zh-CN"/>
              </w:rPr>
            </w:pPr>
            <w:r>
              <w:rPr>
                <w:i/>
                <w:color w:val="0070C0"/>
                <w:lang w:eastAsia="zh-CN"/>
              </w:rPr>
              <w:t>FFS</w:t>
            </w:r>
          </w:p>
        </w:tc>
        <w:tc>
          <w:tcPr>
            <w:tcW w:w="2333" w:type="dxa"/>
          </w:tcPr>
          <w:p w14:paraId="112C077F" w14:textId="7C96423A" w:rsidR="003A7D1C" w:rsidRDefault="004D46A0" w:rsidP="00AD619E">
            <w:pPr>
              <w:rPr>
                <w:i/>
                <w:color w:val="0070C0"/>
                <w:lang w:eastAsia="zh-CN"/>
              </w:rPr>
            </w:pPr>
            <w:r>
              <w:rPr>
                <w:i/>
                <w:color w:val="0070C0"/>
                <w:lang w:eastAsia="zh-CN"/>
              </w:rPr>
              <w:t>FFS</w:t>
            </w:r>
          </w:p>
        </w:tc>
        <w:tc>
          <w:tcPr>
            <w:tcW w:w="735" w:type="dxa"/>
          </w:tcPr>
          <w:p w14:paraId="3BABCCCB" w14:textId="5604850A" w:rsidR="003A7D1C" w:rsidRDefault="003A7D1C" w:rsidP="00AD619E">
            <w:pPr>
              <w:rPr>
                <w:i/>
                <w:color w:val="0070C0"/>
                <w:lang w:eastAsia="zh-CN"/>
              </w:rPr>
            </w:pPr>
            <w:r>
              <w:rPr>
                <w:i/>
                <w:color w:val="0070C0"/>
                <w:lang w:eastAsia="zh-CN"/>
              </w:rPr>
              <w:t>1-4</w:t>
            </w:r>
          </w:p>
        </w:tc>
      </w:tr>
      <w:tr w:rsidR="003A7D1C" w14:paraId="48C6CA21" w14:textId="48DC57D8" w:rsidTr="003A7D1C">
        <w:tc>
          <w:tcPr>
            <w:tcW w:w="2592" w:type="dxa"/>
          </w:tcPr>
          <w:p w14:paraId="5FFBF449" w14:textId="77777777" w:rsidR="003A7D1C" w:rsidRDefault="003A7D1C" w:rsidP="00AD619E">
            <w:pPr>
              <w:rPr>
                <w:i/>
                <w:color w:val="0070C0"/>
                <w:lang w:eastAsia="zh-CN"/>
              </w:rPr>
            </w:pPr>
            <w:r>
              <w:rPr>
                <w:i/>
                <w:color w:val="0070C0"/>
                <w:lang w:eastAsia="zh-CN"/>
              </w:rPr>
              <w:t>RRC Connection Release with Redirection</w:t>
            </w:r>
          </w:p>
        </w:tc>
        <w:tc>
          <w:tcPr>
            <w:tcW w:w="2557" w:type="dxa"/>
          </w:tcPr>
          <w:p w14:paraId="5FD7789F" w14:textId="2B77B70A" w:rsidR="003A7D1C" w:rsidRDefault="004D46A0" w:rsidP="00AD619E">
            <w:pPr>
              <w:rPr>
                <w:i/>
                <w:color w:val="0070C0"/>
                <w:lang w:eastAsia="zh-CN"/>
              </w:rPr>
            </w:pPr>
            <w:r>
              <w:rPr>
                <w:i/>
                <w:color w:val="0070C0"/>
                <w:lang w:eastAsia="zh-CN"/>
              </w:rPr>
              <w:t>FFS</w:t>
            </w:r>
          </w:p>
        </w:tc>
        <w:tc>
          <w:tcPr>
            <w:tcW w:w="2333" w:type="dxa"/>
          </w:tcPr>
          <w:p w14:paraId="683B5F60" w14:textId="2AB5B9CD" w:rsidR="003A7D1C" w:rsidRDefault="004D46A0" w:rsidP="00AD619E">
            <w:pPr>
              <w:rPr>
                <w:i/>
                <w:color w:val="0070C0"/>
                <w:lang w:eastAsia="zh-CN"/>
              </w:rPr>
            </w:pPr>
            <w:r>
              <w:rPr>
                <w:i/>
                <w:color w:val="0070C0"/>
                <w:lang w:eastAsia="zh-CN"/>
              </w:rPr>
              <w:t>FFS</w:t>
            </w:r>
          </w:p>
        </w:tc>
        <w:tc>
          <w:tcPr>
            <w:tcW w:w="735" w:type="dxa"/>
          </w:tcPr>
          <w:p w14:paraId="4822D9FA" w14:textId="5A2F0C4A" w:rsidR="003A7D1C" w:rsidRDefault="003A7D1C" w:rsidP="00AD619E">
            <w:pPr>
              <w:rPr>
                <w:i/>
                <w:color w:val="0070C0"/>
                <w:lang w:eastAsia="zh-CN"/>
              </w:rPr>
            </w:pPr>
            <w:r>
              <w:rPr>
                <w:i/>
                <w:color w:val="0070C0"/>
                <w:lang w:eastAsia="zh-CN"/>
              </w:rPr>
              <w:t>1-5</w:t>
            </w:r>
          </w:p>
        </w:tc>
      </w:tr>
      <w:tr w:rsidR="003A7D1C" w14:paraId="156E6465" w14:textId="7C1123DC" w:rsidTr="003A7D1C">
        <w:tc>
          <w:tcPr>
            <w:tcW w:w="2592" w:type="dxa"/>
          </w:tcPr>
          <w:p w14:paraId="0D452F2E" w14:textId="77777777" w:rsidR="003A7D1C" w:rsidRDefault="003A7D1C" w:rsidP="00AD619E">
            <w:pPr>
              <w:rPr>
                <w:i/>
                <w:color w:val="0070C0"/>
                <w:lang w:eastAsia="zh-CN"/>
              </w:rPr>
            </w:pPr>
            <w:r>
              <w:rPr>
                <w:i/>
                <w:color w:val="0070C0"/>
                <w:lang w:eastAsia="zh-CN"/>
              </w:rPr>
              <w:t>Random Access</w:t>
            </w:r>
          </w:p>
        </w:tc>
        <w:tc>
          <w:tcPr>
            <w:tcW w:w="2557" w:type="dxa"/>
          </w:tcPr>
          <w:p w14:paraId="322FAD5C" w14:textId="14FA69E2" w:rsidR="003A7D1C" w:rsidRDefault="004D46A0" w:rsidP="00AD619E">
            <w:pPr>
              <w:rPr>
                <w:i/>
                <w:color w:val="0070C0"/>
                <w:lang w:eastAsia="zh-CN"/>
              </w:rPr>
            </w:pPr>
            <w:r>
              <w:rPr>
                <w:i/>
                <w:color w:val="0070C0"/>
                <w:lang w:eastAsia="zh-CN"/>
              </w:rPr>
              <w:t>no impact</w:t>
            </w:r>
          </w:p>
        </w:tc>
        <w:tc>
          <w:tcPr>
            <w:tcW w:w="2333" w:type="dxa"/>
          </w:tcPr>
          <w:p w14:paraId="6A1A7E5B" w14:textId="668169FD" w:rsidR="003A7D1C" w:rsidRDefault="004D46A0" w:rsidP="00AD619E">
            <w:pPr>
              <w:rPr>
                <w:i/>
                <w:color w:val="0070C0"/>
                <w:lang w:eastAsia="zh-CN"/>
              </w:rPr>
            </w:pPr>
            <w:r>
              <w:rPr>
                <w:i/>
                <w:color w:val="0070C0"/>
                <w:lang w:eastAsia="zh-CN"/>
              </w:rPr>
              <w:t>no impact</w:t>
            </w:r>
          </w:p>
        </w:tc>
        <w:tc>
          <w:tcPr>
            <w:tcW w:w="735" w:type="dxa"/>
          </w:tcPr>
          <w:p w14:paraId="3899992C" w14:textId="3C01111F" w:rsidR="003A7D1C" w:rsidRDefault="003A7D1C" w:rsidP="00AD619E">
            <w:pPr>
              <w:rPr>
                <w:i/>
                <w:color w:val="0070C0"/>
                <w:lang w:eastAsia="zh-CN"/>
              </w:rPr>
            </w:pPr>
            <w:r>
              <w:rPr>
                <w:i/>
                <w:color w:val="0070C0"/>
                <w:lang w:eastAsia="zh-CN"/>
              </w:rPr>
              <w:t>1-6</w:t>
            </w:r>
          </w:p>
        </w:tc>
      </w:tr>
      <w:tr w:rsidR="003A7D1C" w14:paraId="6EDB8469" w14:textId="7795F656" w:rsidTr="003A7D1C">
        <w:tc>
          <w:tcPr>
            <w:tcW w:w="2592" w:type="dxa"/>
          </w:tcPr>
          <w:p w14:paraId="470E296B" w14:textId="77777777" w:rsidR="003A7D1C" w:rsidRDefault="003A7D1C" w:rsidP="00AD619E">
            <w:pPr>
              <w:rPr>
                <w:i/>
                <w:color w:val="0070C0"/>
                <w:lang w:eastAsia="zh-CN"/>
              </w:rPr>
            </w:pPr>
            <w:r>
              <w:rPr>
                <w:i/>
                <w:color w:val="0070C0"/>
                <w:lang w:eastAsia="zh-CN"/>
              </w:rPr>
              <w:t>UE Transmit timing</w:t>
            </w:r>
          </w:p>
        </w:tc>
        <w:tc>
          <w:tcPr>
            <w:tcW w:w="2557" w:type="dxa"/>
          </w:tcPr>
          <w:p w14:paraId="0557C697" w14:textId="0DCC0EAB" w:rsidR="003A7D1C" w:rsidRDefault="004D46A0" w:rsidP="00AD619E">
            <w:pPr>
              <w:rPr>
                <w:i/>
                <w:color w:val="0070C0"/>
                <w:lang w:eastAsia="zh-CN"/>
              </w:rPr>
            </w:pPr>
            <w:r>
              <w:rPr>
                <w:i/>
                <w:color w:val="0070C0"/>
                <w:lang w:eastAsia="zh-CN"/>
              </w:rPr>
              <w:t>FFS</w:t>
            </w:r>
          </w:p>
        </w:tc>
        <w:tc>
          <w:tcPr>
            <w:tcW w:w="2333" w:type="dxa"/>
          </w:tcPr>
          <w:p w14:paraId="136A44BB" w14:textId="685B5DFB" w:rsidR="003A7D1C" w:rsidRDefault="004D46A0" w:rsidP="00AD619E">
            <w:pPr>
              <w:rPr>
                <w:i/>
                <w:color w:val="0070C0"/>
                <w:lang w:eastAsia="zh-CN"/>
              </w:rPr>
            </w:pPr>
            <w:r>
              <w:rPr>
                <w:i/>
                <w:color w:val="0070C0"/>
                <w:lang w:eastAsia="zh-CN"/>
              </w:rPr>
              <w:t>FFS</w:t>
            </w:r>
          </w:p>
        </w:tc>
        <w:tc>
          <w:tcPr>
            <w:tcW w:w="735" w:type="dxa"/>
          </w:tcPr>
          <w:p w14:paraId="4F183AC6" w14:textId="2535785E" w:rsidR="003A7D1C" w:rsidRDefault="003A7D1C" w:rsidP="00AD619E">
            <w:pPr>
              <w:rPr>
                <w:i/>
                <w:color w:val="0070C0"/>
                <w:lang w:eastAsia="zh-CN"/>
              </w:rPr>
            </w:pPr>
            <w:r>
              <w:rPr>
                <w:i/>
                <w:color w:val="0070C0"/>
                <w:lang w:eastAsia="zh-CN"/>
              </w:rPr>
              <w:t>1-7</w:t>
            </w:r>
          </w:p>
        </w:tc>
      </w:tr>
      <w:tr w:rsidR="003A7D1C" w14:paraId="05497078" w14:textId="6F93AFBE" w:rsidTr="003A7D1C">
        <w:tc>
          <w:tcPr>
            <w:tcW w:w="2592" w:type="dxa"/>
          </w:tcPr>
          <w:p w14:paraId="76739F1C" w14:textId="77777777" w:rsidR="003A7D1C" w:rsidRDefault="003A7D1C" w:rsidP="00AD619E">
            <w:pPr>
              <w:rPr>
                <w:i/>
                <w:color w:val="0070C0"/>
                <w:lang w:eastAsia="zh-CN"/>
              </w:rPr>
            </w:pPr>
            <w:r>
              <w:rPr>
                <w:i/>
                <w:color w:val="0070C0"/>
                <w:lang w:eastAsia="zh-CN"/>
              </w:rPr>
              <w:t>MRTD/MTTD</w:t>
            </w:r>
          </w:p>
        </w:tc>
        <w:tc>
          <w:tcPr>
            <w:tcW w:w="2557" w:type="dxa"/>
          </w:tcPr>
          <w:p w14:paraId="4CABF5D3" w14:textId="7D3A65E6" w:rsidR="003A7D1C" w:rsidRDefault="004D46A0" w:rsidP="00AD619E">
            <w:pPr>
              <w:rPr>
                <w:i/>
                <w:color w:val="0070C0"/>
                <w:lang w:eastAsia="zh-CN"/>
              </w:rPr>
            </w:pPr>
            <w:r>
              <w:rPr>
                <w:i/>
                <w:color w:val="0070C0"/>
                <w:lang w:eastAsia="zh-CN"/>
              </w:rPr>
              <w:t>no impact</w:t>
            </w:r>
          </w:p>
        </w:tc>
        <w:tc>
          <w:tcPr>
            <w:tcW w:w="2333" w:type="dxa"/>
          </w:tcPr>
          <w:p w14:paraId="7C0274D8" w14:textId="76A3515E" w:rsidR="003A7D1C" w:rsidRDefault="004D46A0" w:rsidP="00AD619E">
            <w:pPr>
              <w:rPr>
                <w:i/>
                <w:color w:val="0070C0"/>
                <w:lang w:eastAsia="zh-CN"/>
              </w:rPr>
            </w:pPr>
            <w:r>
              <w:rPr>
                <w:i/>
                <w:color w:val="0070C0"/>
                <w:lang w:eastAsia="zh-CN"/>
              </w:rPr>
              <w:t>no impact</w:t>
            </w:r>
          </w:p>
        </w:tc>
        <w:tc>
          <w:tcPr>
            <w:tcW w:w="735" w:type="dxa"/>
          </w:tcPr>
          <w:p w14:paraId="0FCA08DB" w14:textId="1F28193C" w:rsidR="003A7D1C" w:rsidRDefault="003A7D1C" w:rsidP="00AD619E">
            <w:pPr>
              <w:rPr>
                <w:i/>
                <w:color w:val="0070C0"/>
                <w:lang w:eastAsia="zh-CN"/>
              </w:rPr>
            </w:pPr>
            <w:r>
              <w:rPr>
                <w:i/>
                <w:color w:val="0070C0"/>
                <w:lang w:eastAsia="zh-CN"/>
              </w:rPr>
              <w:t>1-8</w:t>
            </w:r>
          </w:p>
        </w:tc>
      </w:tr>
      <w:tr w:rsidR="003A7D1C" w14:paraId="05C48246" w14:textId="54C284B6" w:rsidTr="003A7D1C">
        <w:tc>
          <w:tcPr>
            <w:tcW w:w="2592" w:type="dxa"/>
          </w:tcPr>
          <w:p w14:paraId="6D6C5194" w14:textId="77777777" w:rsidR="003A7D1C" w:rsidRDefault="003A7D1C" w:rsidP="00AD619E">
            <w:pPr>
              <w:rPr>
                <w:i/>
                <w:color w:val="0070C0"/>
                <w:lang w:eastAsia="zh-CN"/>
              </w:rPr>
            </w:pPr>
            <w:bookmarkStart w:id="1" w:name="_Hlk127875998"/>
            <w:r>
              <w:rPr>
                <w:i/>
                <w:color w:val="0070C0"/>
                <w:lang w:eastAsia="zh-CN"/>
              </w:rPr>
              <w:t>RLM</w:t>
            </w:r>
            <w:bookmarkEnd w:id="1"/>
          </w:p>
        </w:tc>
        <w:tc>
          <w:tcPr>
            <w:tcW w:w="2557" w:type="dxa"/>
          </w:tcPr>
          <w:p w14:paraId="6F829E7D" w14:textId="4ECA7E51" w:rsidR="003A7D1C" w:rsidRDefault="004D46A0" w:rsidP="00AD619E">
            <w:pPr>
              <w:rPr>
                <w:i/>
                <w:color w:val="0070C0"/>
                <w:lang w:eastAsia="zh-CN"/>
              </w:rPr>
            </w:pPr>
            <w:r>
              <w:rPr>
                <w:i/>
                <w:color w:val="0070C0"/>
                <w:lang w:eastAsia="zh-CN"/>
              </w:rPr>
              <w:t>FFS</w:t>
            </w:r>
          </w:p>
        </w:tc>
        <w:tc>
          <w:tcPr>
            <w:tcW w:w="2333" w:type="dxa"/>
          </w:tcPr>
          <w:p w14:paraId="010707D7" w14:textId="495CBD1F" w:rsidR="003A7D1C" w:rsidRDefault="004D46A0" w:rsidP="00AD619E">
            <w:pPr>
              <w:rPr>
                <w:i/>
                <w:color w:val="0070C0"/>
                <w:lang w:eastAsia="zh-CN"/>
              </w:rPr>
            </w:pPr>
            <w:r>
              <w:rPr>
                <w:i/>
                <w:color w:val="0070C0"/>
                <w:lang w:eastAsia="zh-CN"/>
              </w:rPr>
              <w:t>FFS</w:t>
            </w:r>
          </w:p>
        </w:tc>
        <w:tc>
          <w:tcPr>
            <w:tcW w:w="735" w:type="dxa"/>
          </w:tcPr>
          <w:p w14:paraId="456A1B13" w14:textId="001C60A4" w:rsidR="003A7D1C" w:rsidRDefault="003A7D1C" w:rsidP="00AD619E">
            <w:pPr>
              <w:rPr>
                <w:i/>
                <w:color w:val="0070C0"/>
                <w:lang w:eastAsia="zh-CN"/>
              </w:rPr>
            </w:pPr>
            <w:r>
              <w:rPr>
                <w:i/>
                <w:color w:val="0070C0"/>
                <w:lang w:eastAsia="zh-CN"/>
              </w:rPr>
              <w:t>1-9</w:t>
            </w:r>
          </w:p>
        </w:tc>
      </w:tr>
      <w:tr w:rsidR="003A7D1C" w14:paraId="18E74C9E" w14:textId="129D8365" w:rsidTr="003A7D1C">
        <w:tc>
          <w:tcPr>
            <w:tcW w:w="2592" w:type="dxa"/>
          </w:tcPr>
          <w:p w14:paraId="5EC66FA0" w14:textId="77777777" w:rsidR="003A7D1C" w:rsidRDefault="003A7D1C" w:rsidP="00AD619E">
            <w:pPr>
              <w:rPr>
                <w:i/>
                <w:color w:val="0070C0"/>
                <w:lang w:eastAsia="zh-CN"/>
              </w:rPr>
            </w:pPr>
            <w:r>
              <w:rPr>
                <w:i/>
                <w:color w:val="0070C0"/>
                <w:lang w:eastAsia="zh-CN"/>
              </w:rPr>
              <w:t>Interruptions</w:t>
            </w:r>
          </w:p>
        </w:tc>
        <w:tc>
          <w:tcPr>
            <w:tcW w:w="2557" w:type="dxa"/>
          </w:tcPr>
          <w:p w14:paraId="7DB53B4D" w14:textId="7F392958" w:rsidR="003A7D1C" w:rsidRDefault="00010567" w:rsidP="00AD619E">
            <w:pPr>
              <w:rPr>
                <w:i/>
                <w:color w:val="0070C0"/>
                <w:lang w:eastAsia="zh-CN"/>
              </w:rPr>
            </w:pPr>
            <w:r>
              <w:rPr>
                <w:i/>
                <w:color w:val="0070C0"/>
                <w:lang w:eastAsia="zh-CN"/>
              </w:rPr>
              <w:t>no impact</w:t>
            </w:r>
          </w:p>
        </w:tc>
        <w:tc>
          <w:tcPr>
            <w:tcW w:w="2333" w:type="dxa"/>
          </w:tcPr>
          <w:p w14:paraId="2CB0E253" w14:textId="28AA0065" w:rsidR="003A7D1C" w:rsidRDefault="00010567" w:rsidP="00AD619E">
            <w:pPr>
              <w:rPr>
                <w:i/>
                <w:color w:val="0070C0"/>
                <w:lang w:eastAsia="zh-CN"/>
              </w:rPr>
            </w:pPr>
            <w:r>
              <w:rPr>
                <w:i/>
                <w:color w:val="0070C0"/>
                <w:lang w:eastAsia="zh-CN"/>
              </w:rPr>
              <w:t>no impact</w:t>
            </w:r>
          </w:p>
        </w:tc>
        <w:tc>
          <w:tcPr>
            <w:tcW w:w="735" w:type="dxa"/>
          </w:tcPr>
          <w:p w14:paraId="3FC664DA" w14:textId="6C0F4CE2" w:rsidR="003A7D1C" w:rsidRDefault="003A7D1C" w:rsidP="00AD619E">
            <w:pPr>
              <w:rPr>
                <w:i/>
                <w:color w:val="0070C0"/>
                <w:lang w:eastAsia="zh-CN"/>
              </w:rPr>
            </w:pPr>
            <w:r>
              <w:rPr>
                <w:i/>
                <w:color w:val="0070C0"/>
                <w:lang w:eastAsia="zh-CN"/>
              </w:rPr>
              <w:t>1-10</w:t>
            </w:r>
          </w:p>
        </w:tc>
      </w:tr>
      <w:tr w:rsidR="003A7D1C" w14:paraId="493487CF" w14:textId="3917CAA6" w:rsidTr="003A7D1C">
        <w:tc>
          <w:tcPr>
            <w:tcW w:w="2592" w:type="dxa"/>
          </w:tcPr>
          <w:p w14:paraId="7C73014B" w14:textId="77777777" w:rsidR="003A7D1C" w:rsidRDefault="003A7D1C" w:rsidP="00AD619E">
            <w:pPr>
              <w:rPr>
                <w:i/>
                <w:color w:val="0070C0"/>
                <w:lang w:eastAsia="zh-CN"/>
              </w:rPr>
            </w:pPr>
            <w:bookmarkStart w:id="2" w:name="_Hlk127876065"/>
            <w:r>
              <w:rPr>
                <w:i/>
                <w:color w:val="0070C0"/>
                <w:lang w:eastAsia="zh-CN"/>
              </w:rPr>
              <w:t>SCell Activation delay</w:t>
            </w:r>
            <w:bookmarkEnd w:id="2"/>
          </w:p>
        </w:tc>
        <w:tc>
          <w:tcPr>
            <w:tcW w:w="2557" w:type="dxa"/>
          </w:tcPr>
          <w:p w14:paraId="6305876A" w14:textId="70B51E65" w:rsidR="003A7D1C" w:rsidRDefault="00010567" w:rsidP="00AD619E">
            <w:pPr>
              <w:rPr>
                <w:i/>
                <w:color w:val="0070C0"/>
                <w:lang w:eastAsia="zh-CN"/>
              </w:rPr>
            </w:pPr>
            <w:r>
              <w:rPr>
                <w:i/>
                <w:color w:val="0070C0"/>
                <w:lang w:eastAsia="zh-CN"/>
              </w:rPr>
              <w:t>FFS</w:t>
            </w:r>
          </w:p>
        </w:tc>
        <w:tc>
          <w:tcPr>
            <w:tcW w:w="2333" w:type="dxa"/>
          </w:tcPr>
          <w:p w14:paraId="6628E05F" w14:textId="15596891" w:rsidR="003A7D1C" w:rsidRDefault="00010567" w:rsidP="00AD619E">
            <w:pPr>
              <w:rPr>
                <w:i/>
                <w:color w:val="0070C0"/>
                <w:lang w:eastAsia="zh-CN"/>
              </w:rPr>
            </w:pPr>
            <w:r>
              <w:rPr>
                <w:i/>
                <w:color w:val="0070C0"/>
                <w:lang w:eastAsia="zh-CN"/>
              </w:rPr>
              <w:t>FFS</w:t>
            </w:r>
          </w:p>
        </w:tc>
        <w:tc>
          <w:tcPr>
            <w:tcW w:w="735" w:type="dxa"/>
          </w:tcPr>
          <w:p w14:paraId="60C618C5" w14:textId="0EAC409B" w:rsidR="003A7D1C" w:rsidRDefault="003A7D1C" w:rsidP="00AD619E">
            <w:pPr>
              <w:rPr>
                <w:i/>
                <w:color w:val="0070C0"/>
                <w:lang w:eastAsia="zh-CN"/>
              </w:rPr>
            </w:pPr>
            <w:r>
              <w:rPr>
                <w:i/>
                <w:color w:val="0070C0"/>
                <w:lang w:eastAsia="zh-CN"/>
              </w:rPr>
              <w:t>1-11</w:t>
            </w:r>
          </w:p>
        </w:tc>
      </w:tr>
      <w:tr w:rsidR="003A7D1C" w14:paraId="7070E8F7" w14:textId="2AB12EEF" w:rsidTr="003A7D1C">
        <w:tc>
          <w:tcPr>
            <w:tcW w:w="2592" w:type="dxa"/>
          </w:tcPr>
          <w:p w14:paraId="7F4AEE3B" w14:textId="77777777" w:rsidR="003A7D1C" w:rsidRDefault="003A7D1C" w:rsidP="00AD619E">
            <w:pPr>
              <w:rPr>
                <w:i/>
                <w:color w:val="0070C0"/>
                <w:lang w:eastAsia="zh-CN"/>
              </w:rPr>
            </w:pPr>
            <w:r w:rsidRPr="00F32FBB">
              <w:rPr>
                <w:i/>
                <w:color w:val="0070C0"/>
                <w:lang w:eastAsia="zh-CN"/>
              </w:rPr>
              <w:t>UE UL carrier RRC reconfiguration delay</w:t>
            </w:r>
          </w:p>
        </w:tc>
        <w:tc>
          <w:tcPr>
            <w:tcW w:w="2557" w:type="dxa"/>
          </w:tcPr>
          <w:p w14:paraId="78A24C0F" w14:textId="25761849" w:rsidR="003A7D1C" w:rsidRDefault="00010567" w:rsidP="00AD619E">
            <w:pPr>
              <w:rPr>
                <w:i/>
                <w:color w:val="0070C0"/>
                <w:lang w:eastAsia="zh-CN"/>
              </w:rPr>
            </w:pPr>
            <w:r>
              <w:rPr>
                <w:i/>
                <w:color w:val="0070C0"/>
                <w:lang w:eastAsia="zh-CN"/>
              </w:rPr>
              <w:t>no impact</w:t>
            </w:r>
          </w:p>
        </w:tc>
        <w:tc>
          <w:tcPr>
            <w:tcW w:w="2333" w:type="dxa"/>
          </w:tcPr>
          <w:p w14:paraId="054CDAC2" w14:textId="67EFC17D" w:rsidR="003A7D1C" w:rsidRDefault="00010567" w:rsidP="00AD619E">
            <w:pPr>
              <w:rPr>
                <w:i/>
                <w:color w:val="0070C0"/>
                <w:lang w:eastAsia="zh-CN"/>
              </w:rPr>
            </w:pPr>
            <w:r>
              <w:rPr>
                <w:i/>
                <w:color w:val="0070C0"/>
                <w:lang w:eastAsia="zh-CN"/>
              </w:rPr>
              <w:t>no impact</w:t>
            </w:r>
          </w:p>
        </w:tc>
        <w:tc>
          <w:tcPr>
            <w:tcW w:w="735" w:type="dxa"/>
          </w:tcPr>
          <w:p w14:paraId="6A6259D8" w14:textId="51C34EFF" w:rsidR="003A7D1C" w:rsidRDefault="003A7D1C" w:rsidP="00AD619E">
            <w:pPr>
              <w:rPr>
                <w:i/>
                <w:color w:val="0070C0"/>
                <w:lang w:eastAsia="zh-CN"/>
              </w:rPr>
            </w:pPr>
            <w:r>
              <w:rPr>
                <w:i/>
                <w:color w:val="0070C0"/>
                <w:lang w:eastAsia="zh-CN"/>
              </w:rPr>
              <w:t>1-12</w:t>
            </w:r>
          </w:p>
        </w:tc>
      </w:tr>
      <w:tr w:rsidR="003A7D1C" w14:paraId="67B67AE2" w14:textId="5A1D9732" w:rsidTr="003A7D1C">
        <w:tc>
          <w:tcPr>
            <w:tcW w:w="2592" w:type="dxa"/>
          </w:tcPr>
          <w:p w14:paraId="36A6372E" w14:textId="77777777" w:rsidR="003A7D1C" w:rsidRPr="00F32FBB" w:rsidRDefault="003A7D1C" w:rsidP="00AD619E">
            <w:pPr>
              <w:rPr>
                <w:i/>
                <w:color w:val="0070C0"/>
                <w:lang w:eastAsia="zh-CN"/>
              </w:rPr>
            </w:pPr>
            <w:r w:rsidRPr="00F32FBB">
              <w:rPr>
                <w:i/>
                <w:color w:val="0070C0"/>
                <w:lang w:eastAsia="zh-CN"/>
              </w:rPr>
              <w:t>Link Recovery Procedures</w:t>
            </w:r>
            <w:r>
              <w:rPr>
                <w:i/>
                <w:color w:val="0070C0"/>
                <w:lang w:eastAsia="zh-CN"/>
              </w:rPr>
              <w:t xml:space="preserve"> (SSB based BFD, CSI-RS based BFD, SSB based CBD, CSI-RS based CBD</w:t>
            </w:r>
          </w:p>
        </w:tc>
        <w:tc>
          <w:tcPr>
            <w:tcW w:w="2557" w:type="dxa"/>
          </w:tcPr>
          <w:p w14:paraId="219FA579" w14:textId="70F5BDAF" w:rsidR="003A7D1C" w:rsidRDefault="00010567" w:rsidP="00AD619E">
            <w:pPr>
              <w:rPr>
                <w:i/>
                <w:color w:val="0070C0"/>
                <w:lang w:eastAsia="zh-CN"/>
              </w:rPr>
            </w:pPr>
            <w:r>
              <w:rPr>
                <w:i/>
                <w:color w:val="0070C0"/>
                <w:lang w:eastAsia="zh-CN"/>
              </w:rPr>
              <w:t>FFS</w:t>
            </w:r>
          </w:p>
        </w:tc>
        <w:tc>
          <w:tcPr>
            <w:tcW w:w="2333" w:type="dxa"/>
          </w:tcPr>
          <w:p w14:paraId="049BCA8F" w14:textId="32FB0752" w:rsidR="003A7D1C" w:rsidRDefault="00010567" w:rsidP="00AD619E">
            <w:pPr>
              <w:rPr>
                <w:i/>
                <w:color w:val="0070C0"/>
                <w:lang w:eastAsia="zh-CN"/>
              </w:rPr>
            </w:pPr>
            <w:r>
              <w:rPr>
                <w:i/>
                <w:color w:val="0070C0"/>
                <w:lang w:eastAsia="zh-CN"/>
              </w:rPr>
              <w:t>FFS</w:t>
            </w:r>
          </w:p>
        </w:tc>
        <w:tc>
          <w:tcPr>
            <w:tcW w:w="735" w:type="dxa"/>
          </w:tcPr>
          <w:p w14:paraId="3C3E504D" w14:textId="3D82DB1E" w:rsidR="003A7D1C" w:rsidRDefault="00263B35" w:rsidP="00AD619E">
            <w:pPr>
              <w:rPr>
                <w:i/>
                <w:color w:val="0070C0"/>
                <w:lang w:eastAsia="zh-CN"/>
              </w:rPr>
            </w:pPr>
            <w:r>
              <w:rPr>
                <w:i/>
                <w:color w:val="0070C0"/>
                <w:lang w:eastAsia="zh-CN"/>
              </w:rPr>
              <w:t>1-13</w:t>
            </w:r>
          </w:p>
        </w:tc>
      </w:tr>
      <w:tr w:rsidR="003A7D1C" w14:paraId="23B68D9F" w14:textId="3D9B6C78" w:rsidTr="003A7D1C">
        <w:tc>
          <w:tcPr>
            <w:tcW w:w="2592" w:type="dxa"/>
          </w:tcPr>
          <w:p w14:paraId="5E950D03" w14:textId="77777777" w:rsidR="003A7D1C" w:rsidRPr="00F32FBB" w:rsidRDefault="003A7D1C" w:rsidP="00AD619E">
            <w:pPr>
              <w:rPr>
                <w:i/>
                <w:color w:val="0070C0"/>
                <w:lang w:eastAsia="zh-CN"/>
              </w:rPr>
            </w:pPr>
            <w:bookmarkStart w:id="3" w:name="_Hlk127876325"/>
            <w:r w:rsidRPr="007465DC">
              <w:rPr>
                <w:i/>
                <w:color w:val="0070C0"/>
                <w:lang w:eastAsia="zh-CN"/>
              </w:rPr>
              <w:t>Active BWP switch delay</w:t>
            </w:r>
            <w:bookmarkEnd w:id="3"/>
          </w:p>
        </w:tc>
        <w:tc>
          <w:tcPr>
            <w:tcW w:w="2557" w:type="dxa"/>
          </w:tcPr>
          <w:p w14:paraId="17210EEC" w14:textId="63F8E7E2" w:rsidR="003A7D1C" w:rsidRDefault="00010567" w:rsidP="00AD619E">
            <w:pPr>
              <w:rPr>
                <w:i/>
                <w:color w:val="0070C0"/>
                <w:lang w:eastAsia="zh-CN"/>
              </w:rPr>
            </w:pPr>
            <w:r>
              <w:rPr>
                <w:i/>
                <w:color w:val="0070C0"/>
                <w:lang w:eastAsia="zh-CN"/>
              </w:rPr>
              <w:t>no impact</w:t>
            </w:r>
          </w:p>
        </w:tc>
        <w:tc>
          <w:tcPr>
            <w:tcW w:w="2333" w:type="dxa"/>
          </w:tcPr>
          <w:p w14:paraId="6A463D9D" w14:textId="47EC3334" w:rsidR="003A7D1C" w:rsidRDefault="00010567" w:rsidP="00AD619E">
            <w:pPr>
              <w:rPr>
                <w:i/>
                <w:color w:val="0070C0"/>
                <w:lang w:eastAsia="zh-CN"/>
              </w:rPr>
            </w:pPr>
            <w:r>
              <w:rPr>
                <w:i/>
                <w:color w:val="0070C0"/>
                <w:lang w:eastAsia="zh-CN"/>
              </w:rPr>
              <w:t>no impact</w:t>
            </w:r>
          </w:p>
        </w:tc>
        <w:tc>
          <w:tcPr>
            <w:tcW w:w="735" w:type="dxa"/>
          </w:tcPr>
          <w:p w14:paraId="0E9D10E9" w14:textId="61E4A18C" w:rsidR="003A7D1C" w:rsidRDefault="00263B35" w:rsidP="00AD619E">
            <w:pPr>
              <w:rPr>
                <w:i/>
                <w:color w:val="0070C0"/>
                <w:lang w:eastAsia="zh-CN"/>
              </w:rPr>
            </w:pPr>
            <w:r>
              <w:rPr>
                <w:i/>
                <w:color w:val="0070C0"/>
                <w:lang w:eastAsia="zh-CN"/>
              </w:rPr>
              <w:t>1-14</w:t>
            </w:r>
          </w:p>
        </w:tc>
      </w:tr>
      <w:tr w:rsidR="003A7D1C" w14:paraId="313E0F2C" w14:textId="3A9E81E7" w:rsidTr="003A7D1C">
        <w:tc>
          <w:tcPr>
            <w:tcW w:w="2592" w:type="dxa"/>
          </w:tcPr>
          <w:p w14:paraId="2D63E195" w14:textId="77777777" w:rsidR="003A7D1C" w:rsidRPr="007465DC" w:rsidRDefault="003A7D1C" w:rsidP="00AD619E">
            <w:pPr>
              <w:rPr>
                <w:i/>
                <w:color w:val="0070C0"/>
                <w:lang w:eastAsia="zh-CN"/>
              </w:rPr>
            </w:pPr>
            <w:bookmarkStart w:id="4" w:name="_Hlk127876377"/>
            <w:r>
              <w:rPr>
                <w:i/>
                <w:color w:val="0070C0"/>
                <w:lang w:eastAsia="zh-CN"/>
              </w:rPr>
              <w:t>PSCell Addition</w:t>
            </w:r>
            <w:bookmarkEnd w:id="4"/>
          </w:p>
        </w:tc>
        <w:tc>
          <w:tcPr>
            <w:tcW w:w="2557" w:type="dxa"/>
          </w:tcPr>
          <w:p w14:paraId="6BD1DC48" w14:textId="0AF7B274" w:rsidR="003A7D1C" w:rsidRDefault="00010567" w:rsidP="00AD619E">
            <w:pPr>
              <w:rPr>
                <w:i/>
                <w:color w:val="0070C0"/>
                <w:lang w:eastAsia="zh-CN"/>
              </w:rPr>
            </w:pPr>
            <w:r>
              <w:rPr>
                <w:i/>
                <w:color w:val="0070C0"/>
                <w:lang w:eastAsia="zh-CN"/>
              </w:rPr>
              <w:t>FFS</w:t>
            </w:r>
          </w:p>
        </w:tc>
        <w:tc>
          <w:tcPr>
            <w:tcW w:w="2333" w:type="dxa"/>
          </w:tcPr>
          <w:p w14:paraId="6CFC971C" w14:textId="061ACD24" w:rsidR="003A7D1C" w:rsidRDefault="00010567" w:rsidP="00AD619E">
            <w:pPr>
              <w:rPr>
                <w:i/>
                <w:color w:val="0070C0"/>
                <w:lang w:eastAsia="zh-CN"/>
              </w:rPr>
            </w:pPr>
            <w:r>
              <w:rPr>
                <w:i/>
                <w:color w:val="0070C0"/>
                <w:lang w:eastAsia="zh-CN"/>
              </w:rPr>
              <w:t>no impact</w:t>
            </w:r>
          </w:p>
        </w:tc>
        <w:tc>
          <w:tcPr>
            <w:tcW w:w="735" w:type="dxa"/>
          </w:tcPr>
          <w:p w14:paraId="6DEA4ACA" w14:textId="3B8C2386" w:rsidR="003A7D1C" w:rsidRDefault="00263B35" w:rsidP="00AD619E">
            <w:pPr>
              <w:rPr>
                <w:i/>
                <w:color w:val="0070C0"/>
                <w:lang w:eastAsia="zh-CN"/>
              </w:rPr>
            </w:pPr>
            <w:r>
              <w:rPr>
                <w:i/>
                <w:color w:val="0070C0"/>
                <w:lang w:eastAsia="zh-CN"/>
              </w:rPr>
              <w:t>1-15</w:t>
            </w:r>
          </w:p>
        </w:tc>
      </w:tr>
      <w:tr w:rsidR="003A7D1C" w14:paraId="49BF5B22" w14:textId="50441959" w:rsidTr="003A7D1C">
        <w:tc>
          <w:tcPr>
            <w:tcW w:w="2592" w:type="dxa"/>
          </w:tcPr>
          <w:p w14:paraId="34D8EA85" w14:textId="77777777" w:rsidR="003A7D1C" w:rsidRDefault="003A7D1C" w:rsidP="00AD619E">
            <w:pPr>
              <w:rPr>
                <w:i/>
                <w:color w:val="0070C0"/>
                <w:lang w:eastAsia="zh-CN"/>
              </w:rPr>
            </w:pPr>
            <w:bookmarkStart w:id="5" w:name="_Hlk127876527"/>
            <w:r>
              <w:rPr>
                <w:i/>
                <w:color w:val="0070C0"/>
                <w:lang w:eastAsia="zh-CN"/>
              </w:rPr>
              <w:t>TCI state switching</w:t>
            </w:r>
            <w:bookmarkEnd w:id="5"/>
          </w:p>
        </w:tc>
        <w:tc>
          <w:tcPr>
            <w:tcW w:w="2557" w:type="dxa"/>
          </w:tcPr>
          <w:p w14:paraId="00A9BA80" w14:textId="5B9DE909" w:rsidR="003A7D1C" w:rsidRDefault="00010567" w:rsidP="00AD619E">
            <w:pPr>
              <w:rPr>
                <w:i/>
                <w:color w:val="0070C0"/>
                <w:lang w:eastAsia="zh-CN"/>
              </w:rPr>
            </w:pPr>
            <w:r>
              <w:rPr>
                <w:i/>
                <w:color w:val="0070C0"/>
                <w:lang w:eastAsia="zh-CN"/>
              </w:rPr>
              <w:t>FFS</w:t>
            </w:r>
          </w:p>
        </w:tc>
        <w:tc>
          <w:tcPr>
            <w:tcW w:w="2333" w:type="dxa"/>
          </w:tcPr>
          <w:p w14:paraId="0A646D3C" w14:textId="2F09C630" w:rsidR="003A7D1C" w:rsidRDefault="00010567" w:rsidP="00AD619E">
            <w:pPr>
              <w:rPr>
                <w:i/>
                <w:color w:val="0070C0"/>
                <w:lang w:eastAsia="zh-CN"/>
              </w:rPr>
            </w:pPr>
            <w:r>
              <w:rPr>
                <w:i/>
                <w:color w:val="0070C0"/>
                <w:lang w:eastAsia="zh-CN"/>
              </w:rPr>
              <w:t>FFS</w:t>
            </w:r>
          </w:p>
        </w:tc>
        <w:tc>
          <w:tcPr>
            <w:tcW w:w="735" w:type="dxa"/>
          </w:tcPr>
          <w:p w14:paraId="5F8D4FCF" w14:textId="1890EA5C" w:rsidR="003A7D1C" w:rsidRDefault="00263B35" w:rsidP="00AD619E">
            <w:pPr>
              <w:rPr>
                <w:i/>
                <w:color w:val="0070C0"/>
                <w:lang w:eastAsia="zh-CN"/>
              </w:rPr>
            </w:pPr>
            <w:r>
              <w:rPr>
                <w:i/>
                <w:color w:val="0070C0"/>
                <w:lang w:eastAsia="zh-CN"/>
              </w:rPr>
              <w:t>1-16</w:t>
            </w:r>
          </w:p>
        </w:tc>
      </w:tr>
      <w:tr w:rsidR="003A7D1C" w14:paraId="0CE4B1F2" w14:textId="4B3BA84B" w:rsidTr="003A7D1C">
        <w:tc>
          <w:tcPr>
            <w:tcW w:w="2592" w:type="dxa"/>
          </w:tcPr>
          <w:p w14:paraId="4D17FF81" w14:textId="77777777" w:rsidR="003A7D1C" w:rsidRDefault="003A7D1C" w:rsidP="00AD619E">
            <w:pPr>
              <w:rPr>
                <w:i/>
                <w:color w:val="0070C0"/>
                <w:lang w:eastAsia="zh-CN"/>
              </w:rPr>
            </w:pPr>
            <w:r>
              <w:rPr>
                <w:i/>
                <w:color w:val="0070C0"/>
                <w:lang w:eastAsia="zh-CN"/>
              </w:rPr>
              <w:t>PSCell change</w:t>
            </w:r>
          </w:p>
        </w:tc>
        <w:tc>
          <w:tcPr>
            <w:tcW w:w="2557" w:type="dxa"/>
          </w:tcPr>
          <w:p w14:paraId="2CB1D96C" w14:textId="74FCF74F" w:rsidR="003A7D1C" w:rsidRDefault="00010567" w:rsidP="00AD619E">
            <w:pPr>
              <w:rPr>
                <w:i/>
                <w:color w:val="0070C0"/>
                <w:lang w:eastAsia="zh-CN"/>
              </w:rPr>
            </w:pPr>
            <w:r>
              <w:rPr>
                <w:i/>
                <w:color w:val="0070C0"/>
                <w:lang w:eastAsia="zh-CN"/>
              </w:rPr>
              <w:t>no impact</w:t>
            </w:r>
          </w:p>
        </w:tc>
        <w:tc>
          <w:tcPr>
            <w:tcW w:w="2333" w:type="dxa"/>
          </w:tcPr>
          <w:p w14:paraId="3DEECABE" w14:textId="6DCEF622" w:rsidR="003A7D1C" w:rsidRDefault="00010567" w:rsidP="00AD619E">
            <w:pPr>
              <w:rPr>
                <w:i/>
                <w:color w:val="0070C0"/>
                <w:lang w:eastAsia="zh-CN"/>
              </w:rPr>
            </w:pPr>
            <w:r>
              <w:rPr>
                <w:i/>
                <w:color w:val="0070C0"/>
                <w:lang w:eastAsia="zh-CN"/>
              </w:rPr>
              <w:t>no impact</w:t>
            </w:r>
          </w:p>
        </w:tc>
        <w:tc>
          <w:tcPr>
            <w:tcW w:w="735" w:type="dxa"/>
          </w:tcPr>
          <w:p w14:paraId="4AB414E5" w14:textId="5613E747" w:rsidR="003A7D1C" w:rsidRDefault="00263B35" w:rsidP="00AD619E">
            <w:pPr>
              <w:rPr>
                <w:i/>
                <w:color w:val="0070C0"/>
                <w:lang w:eastAsia="zh-CN"/>
              </w:rPr>
            </w:pPr>
            <w:r>
              <w:rPr>
                <w:i/>
                <w:color w:val="0070C0"/>
                <w:lang w:eastAsia="zh-CN"/>
              </w:rPr>
              <w:t>1-17</w:t>
            </w:r>
          </w:p>
        </w:tc>
      </w:tr>
      <w:tr w:rsidR="00263B35" w14:paraId="243F3397" w14:textId="77777777" w:rsidTr="003A7D1C">
        <w:tc>
          <w:tcPr>
            <w:tcW w:w="2592" w:type="dxa"/>
          </w:tcPr>
          <w:p w14:paraId="3DCE22A9" w14:textId="602709CB" w:rsidR="00263B35" w:rsidRDefault="00263B35" w:rsidP="00AD619E">
            <w:pPr>
              <w:rPr>
                <w:i/>
                <w:color w:val="0070C0"/>
                <w:lang w:eastAsia="zh-CN"/>
              </w:rPr>
            </w:pPr>
            <w:r>
              <w:rPr>
                <w:i/>
                <w:color w:val="0070C0"/>
                <w:lang w:eastAsia="zh-CN"/>
              </w:rPr>
              <w:t>SCG Activation</w:t>
            </w:r>
          </w:p>
        </w:tc>
        <w:tc>
          <w:tcPr>
            <w:tcW w:w="2557" w:type="dxa"/>
          </w:tcPr>
          <w:p w14:paraId="28147CD2" w14:textId="29BFFCD5" w:rsidR="00263B35" w:rsidRDefault="00010567" w:rsidP="00AD619E">
            <w:pPr>
              <w:rPr>
                <w:i/>
                <w:color w:val="0070C0"/>
                <w:lang w:eastAsia="zh-CN"/>
              </w:rPr>
            </w:pPr>
            <w:r>
              <w:rPr>
                <w:i/>
                <w:color w:val="0070C0"/>
                <w:lang w:eastAsia="zh-CN"/>
              </w:rPr>
              <w:t>FFS</w:t>
            </w:r>
          </w:p>
        </w:tc>
        <w:tc>
          <w:tcPr>
            <w:tcW w:w="2333" w:type="dxa"/>
          </w:tcPr>
          <w:p w14:paraId="35054C72" w14:textId="2C92BE97" w:rsidR="00263B35" w:rsidRDefault="00010567" w:rsidP="00AD619E">
            <w:pPr>
              <w:rPr>
                <w:i/>
                <w:color w:val="0070C0"/>
                <w:lang w:eastAsia="zh-CN"/>
              </w:rPr>
            </w:pPr>
            <w:r>
              <w:rPr>
                <w:i/>
                <w:color w:val="0070C0"/>
                <w:lang w:eastAsia="zh-CN"/>
              </w:rPr>
              <w:t>no impact</w:t>
            </w:r>
          </w:p>
        </w:tc>
        <w:tc>
          <w:tcPr>
            <w:tcW w:w="735" w:type="dxa"/>
          </w:tcPr>
          <w:p w14:paraId="2752882F" w14:textId="21D979B7" w:rsidR="00263B35" w:rsidRDefault="00263B35" w:rsidP="00AD619E">
            <w:pPr>
              <w:rPr>
                <w:i/>
                <w:color w:val="0070C0"/>
                <w:lang w:eastAsia="zh-CN"/>
              </w:rPr>
            </w:pPr>
            <w:r>
              <w:rPr>
                <w:i/>
                <w:color w:val="0070C0"/>
                <w:lang w:eastAsia="zh-CN"/>
              </w:rPr>
              <w:t>1-18</w:t>
            </w:r>
          </w:p>
        </w:tc>
      </w:tr>
      <w:tr w:rsidR="003A7D1C" w14:paraId="6B7012BB" w14:textId="79927240" w:rsidTr="003A7D1C">
        <w:tc>
          <w:tcPr>
            <w:tcW w:w="2592" w:type="dxa"/>
          </w:tcPr>
          <w:p w14:paraId="3C8B3900" w14:textId="77777777" w:rsidR="003A7D1C" w:rsidRDefault="003A7D1C" w:rsidP="00AD619E">
            <w:pPr>
              <w:rPr>
                <w:i/>
                <w:color w:val="0070C0"/>
                <w:lang w:eastAsia="zh-CN"/>
              </w:rPr>
            </w:pPr>
            <w:r>
              <w:rPr>
                <w:i/>
                <w:color w:val="0070C0"/>
                <w:lang w:eastAsia="zh-CN"/>
              </w:rPr>
              <w:t>General measurement requirements (</w:t>
            </w:r>
            <w:proofErr w:type="gramStart"/>
            <w:r>
              <w:rPr>
                <w:i/>
                <w:color w:val="0070C0"/>
                <w:lang w:eastAsia="zh-CN"/>
              </w:rPr>
              <w:t>e.g.</w:t>
            </w:r>
            <w:proofErr w:type="gramEnd"/>
            <w:r>
              <w:rPr>
                <w:i/>
                <w:color w:val="0070C0"/>
                <w:lang w:eastAsia="zh-CN"/>
              </w:rPr>
              <w:t xml:space="preserve"> measurement gaps, measurement capability etc)</w:t>
            </w:r>
          </w:p>
        </w:tc>
        <w:tc>
          <w:tcPr>
            <w:tcW w:w="2557" w:type="dxa"/>
          </w:tcPr>
          <w:p w14:paraId="441695A8" w14:textId="21E7F049" w:rsidR="003A7D1C" w:rsidRDefault="00010567" w:rsidP="00AD619E">
            <w:pPr>
              <w:rPr>
                <w:i/>
                <w:color w:val="0070C0"/>
                <w:lang w:eastAsia="zh-CN"/>
              </w:rPr>
            </w:pPr>
            <w:r>
              <w:rPr>
                <w:i/>
                <w:color w:val="0070C0"/>
                <w:lang w:eastAsia="zh-CN"/>
              </w:rPr>
              <w:t>no impact</w:t>
            </w:r>
          </w:p>
        </w:tc>
        <w:tc>
          <w:tcPr>
            <w:tcW w:w="2333" w:type="dxa"/>
          </w:tcPr>
          <w:p w14:paraId="31783403" w14:textId="6855BCB1" w:rsidR="003A7D1C" w:rsidRDefault="00010567" w:rsidP="00AD619E">
            <w:pPr>
              <w:rPr>
                <w:i/>
                <w:color w:val="0070C0"/>
                <w:lang w:eastAsia="zh-CN"/>
              </w:rPr>
            </w:pPr>
            <w:r>
              <w:rPr>
                <w:i/>
                <w:color w:val="0070C0"/>
                <w:lang w:eastAsia="zh-CN"/>
              </w:rPr>
              <w:t>no impact</w:t>
            </w:r>
          </w:p>
        </w:tc>
        <w:tc>
          <w:tcPr>
            <w:tcW w:w="735" w:type="dxa"/>
          </w:tcPr>
          <w:p w14:paraId="0235F205" w14:textId="33789E34" w:rsidR="003A7D1C" w:rsidRDefault="00804F39" w:rsidP="00AD619E">
            <w:pPr>
              <w:rPr>
                <w:i/>
                <w:color w:val="0070C0"/>
                <w:lang w:eastAsia="zh-CN"/>
              </w:rPr>
            </w:pPr>
            <w:r>
              <w:rPr>
                <w:i/>
                <w:color w:val="0070C0"/>
                <w:lang w:eastAsia="zh-CN"/>
              </w:rPr>
              <w:t>1-19</w:t>
            </w:r>
          </w:p>
        </w:tc>
      </w:tr>
      <w:tr w:rsidR="003A7D1C" w14:paraId="5E6F6330" w14:textId="6A926B87" w:rsidTr="003A7D1C">
        <w:tc>
          <w:tcPr>
            <w:tcW w:w="2592" w:type="dxa"/>
          </w:tcPr>
          <w:p w14:paraId="458B8040" w14:textId="77777777" w:rsidR="003A7D1C" w:rsidRDefault="003A7D1C" w:rsidP="00AD619E">
            <w:pPr>
              <w:rPr>
                <w:i/>
                <w:color w:val="0070C0"/>
                <w:lang w:eastAsia="zh-CN"/>
              </w:rPr>
            </w:pPr>
            <w:r>
              <w:rPr>
                <w:i/>
                <w:color w:val="0070C0"/>
                <w:lang w:eastAsia="zh-CN"/>
              </w:rPr>
              <w:t>Intra-frequency measurements (SSB, CSI-RS)</w:t>
            </w:r>
          </w:p>
        </w:tc>
        <w:tc>
          <w:tcPr>
            <w:tcW w:w="2557" w:type="dxa"/>
          </w:tcPr>
          <w:p w14:paraId="13C3FBE2" w14:textId="7B89FEA4" w:rsidR="003A7D1C" w:rsidRDefault="00010567" w:rsidP="00AD619E">
            <w:pPr>
              <w:rPr>
                <w:i/>
                <w:color w:val="0070C0"/>
                <w:lang w:eastAsia="zh-CN"/>
              </w:rPr>
            </w:pPr>
            <w:r>
              <w:rPr>
                <w:i/>
                <w:color w:val="0070C0"/>
                <w:lang w:eastAsia="zh-CN"/>
              </w:rPr>
              <w:t>FFS</w:t>
            </w:r>
          </w:p>
        </w:tc>
        <w:tc>
          <w:tcPr>
            <w:tcW w:w="2333" w:type="dxa"/>
          </w:tcPr>
          <w:p w14:paraId="60A2BE67" w14:textId="135AD96E" w:rsidR="003A7D1C" w:rsidRDefault="00010567" w:rsidP="00AD619E">
            <w:pPr>
              <w:rPr>
                <w:i/>
                <w:color w:val="0070C0"/>
                <w:lang w:eastAsia="zh-CN"/>
              </w:rPr>
            </w:pPr>
            <w:r>
              <w:rPr>
                <w:i/>
                <w:color w:val="0070C0"/>
                <w:lang w:eastAsia="zh-CN"/>
              </w:rPr>
              <w:t>FFS</w:t>
            </w:r>
          </w:p>
        </w:tc>
        <w:tc>
          <w:tcPr>
            <w:tcW w:w="735" w:type="dxa"/>
          </w:tcPr>
          <w:p w14:paraId="0E33FF5A" w14:textId="47F20730" w:rsidR="003A7D1C" w:rsidRDefault="00804F39" w:rsidP="00AD619E">
            <w:pPr>
              <w:rPr>
                <w:i/>
                <w:color w:val="0070C0"/>
                <w:lang w:eastAsia="zh-CN"/>
              </w:rPr>
            </w:pPr>
            <w:r>
              <w:rPr>
                <w:i/>
                <w:color w:val="0070C0"/>
                <w:lang w:eastAsia="zh-CN"/>
              </w:rPr>
              <w:t>1-20</w:t>
            </w:r>
          </w:p>
        </w:tc>
      </w:tr>
      <w:tr w:rsidR="003A7D1C" w14:paraId="1E7A399B" w14:textId="7BD7D9FC" w:rsidTr="003A7D1C">
        <w:tc>
          <w:tcPr>
            <w:tcW w:w="2592" w:type="dxa"/>
          </w:tcPr>
          <w:p w14:paraId="723D063F" w14:textId="77777777" w:rsidR="003A7D1C" w:rsidRDefault="003A7D1C" w:rsidP="00AD619E">
            <w:pPr>
              <w:rPr>
                <w:i/>
                <w:color w:val="0070C0"/>
                <w:lang w:eastAsia="zh-CN"/>
              </w:rPr>
            </w:pPr>
            <w:r>
              <w:rPr>
                <w:i/>
                <w:color w:val="0070C0"/>
                <w:lang w:eastAsia="zh-CN"/>
              </w:rPr>
              <w:t>Inter-frequency measurements (SSB, CSI-RS)</w:t>
            </w:r>
          </w:p>
        </w:tc>
        <w:tc>
          <w:tcPr>
            <w:tcW w:w="2557" w:type="dxa"/>
          </w:tcPr>
          <w:p w14:paraId="2A25889D" w14:textId="014F6C58" w:rsidR="003A7D1C" w:rsidRDefault="00010567" w:rsidP="00AD619E">
            <w:pPr>
              <w:rPr>
                <w:i/>
                <w:color w:val="0070C0"/>
                <w:lang w:eastAsia="zh-CN"/>
              </w:rPr>
            </w:pPr>
            <w:r>
              <w:rPr>
                <w:i/>
                <w:color w:val="0070C0"/>
                <w:lang w:eastAsia="zh-CN"/>
              </w:rPr>
              <w:t>FFS</w:t>
            </w:r>
          </w:p>
        </w:tc>
        <w:tc>
          <w:tcPr>
            <w:tcW w:w="2333" w:type="dxa"/>
          </w:tcPr>
          <w:p w14:paraId="7CF6ADE6" w14:textId="3D8AE746" w:rsidR="003A7D1C" w:rsidRDefault="00010567" w:rsidP="00AD619E">
            <w:pPr>
              <w:rPr>
                <w:i/>
                <w:color w:val="0070C0"/>
                <w:lang w:eastAsia="zh-CN"/>
              </w:rPr>
            </w:pPr>
            <w:r>
              <w:rPr>
                <w:i/>
                <w:color w:val="0070C0"/>
                <w:lang w:eastAsia="zh-CN"/>
              </w:rPr>
              <w:t>FFS</w:t>
            </w:r>
          </w:p>
        </w:tc>
        <w:tc>
          <w:tcPr>
            <w:tcW w:w="735" w:type="dxa"/>
          </w:tcPr>
          <w:p w14:paraId="22D2A4E4" w14:textId="3EF21515" w:rsidR="003A7D1C" w:rsidRDefault="00804F39" w:rsidP="00AD619E">
            <w:pPr>
              <w:rPr>
                <w:i/>
                <w:color w:val="0070C0"/>
                <w:lang w:eastAsia="zh-CN"/>
              </w:rPr>
            </w:pPr>
            <w:r>
              <w:rPr>
                <w:i/>
                <w:color w:val="0070C0"/>
                <w:lang w:eastAsia="zh-CN"/>
              </w:rPr>
              <w:t>1-21</w:t>
            </w:r>
          </w:p>
        </w:tc>
      </w:tr>
      <w:tr w:rsidR="003A7D1C" w14:paraId="6862F677" w14:textId="060C7A8D" w:rsidTr="003A7D1C">
        <w:tc>
          <w:tcPr>
            <w:tcW w:w="2592" w:type="dxa"/>
          </w:tcPr>
          <w:p w14:paraId="5200BC42" w14:textId="77777777" w:rsidR="003A7D1C" w:rsidRDefault="003A7D1C" w:rsidP="00AD619E">
            <w:pPr>
              <w:rPr>
                <w:i/>
                <w:color w:val="0070C0"/>
                <w:lang w:eastAsia="zh-CN"/>
              </w:rPr>
            </w:pPr>
            <w:r>
              <w:rPr>
                <w:i/>
                <w:color w:val="0070C0"/>
                <w:lang w:eastAsia="zh-CN"/>
              </w:rPr>
              <w:t>Inter-RAT (LTE)</w:t>
            </w:r>
          </w:p>
        </w:tc>
        <w:tc>
          <w:tcPr>
            <w:tcW w:w="2557" w:type="dxa"/>
          </w:tcPr>
          <w:p w14:paraId="01431EBA" w14:textId="0678ED0B" w:rsidR="003A7D1C" w:rsidRDefault="00010567" w:rsidP="00AD619E">
            <w:pPr>
              <w:rPr>
                <w:i/>
                <w:color w:val="0070C0"/>
                <w:lang w:eastAsia="zh-CN"/>
              </w:rPr>
            </w:pPr>
            <w:r>
              <w:rPr>
                <w:i/>
                <w:color w:val="0070C0"/>
                <w:lang w:eastAsia="zh-CN"/>
              </w:rPr>
              <w:t>no impact</w:t>
            </w:r>
          </w:p>
        </w:tc>
        <w:tc>
          <w:tcPr>
            <w:tcW w:w="2333" w:type="dxa"/>
          </w:tcPr>
          <w:p w14:paraId="06FE6485" w14:textId="02E7C270" w:rsidR="003A7D1C" w:rsidRDefault="00010567" w:rsidP="00AD619E">
            <w:pPr>
              <w:rPr>
                <w:i/>
                <w:color w:val="0070C0"/>
                <w:lang w:eastAsia="zh-CN"/>
              </w:rPr>
            </w:pPr>
            <w:r>
              <w:rPr>
                <w:i/>
                <w:color w:val="0070C0"/>
                <w:lang w:eastAsia="zh-CN"/>
              </w:rPr>
              <w:t>no impact</w:t>
            </w:r>
          </w:p>
        </w:tc>
        <w:tc>
          <w:tcPr>
            <w:tcW w:w="735" w:type="dxa"/>
          </w:tcPr>
          <w:p w14:paraId="27C61DC9" w14:textId="00926729" w:rsidR="003A7D1C" w:rsidRDefault="00795F2D" w:rsidP="00AD619E">
            <w:pPr>
              <w:rPr>
                <w:i/>
                <w:color w:val="0070C0"/>
                <w:lang w:eastAsia="zh-CN"/>
              </w:rPr>
            </w:pPr>
            <w:r>
              <w:rPr>
                <w:i/>
                <w:color w:val="0070C0"/>
                <w:lang w:eastAsia="zh-CN"/>
              </w:rPr>
              <w:t>1-22</w:t>
            </w:r>
          </w:p>
        </w:tc>
      </w:tr>
      <w:tr w:rsidR="003A7D1C" w14:paraId="7DF084D1" w14:textId="76716216" w:rsidTr="003A7D1C">
        <w:tc>
          <w:tcPr>
            <w:tcW w:w="2592" w:type="dxa"/>
          </w:tcPr>
          <w:p w14:paraId="379628C2" w14:textId="77777777" w:rsidR="003A7D1C" w:rsidRDefault="003A7D1C" w:rsidP="00AD619E">
            <w:pPr>
              <w:rPr>
                <w:i/>
                <w:color w:val="0070C0"/>
                <w:lang w:eastAsia="zh-CN"/>
              </w:rPr>
            </w:pPr>
            <w:r>
              <w:rPr>
                <w:i/>
                <w:color w:val="0070C0"/>
                <w:lang w:eastAsia="zh-CN"/>
              </w:rPr>
              <w:t>L1-RSRP</w:t>
            </w:r>
          </w:p>
        </w:tc>
        <w:tc>
          <w:tcPr>
            <w:tcW w:w="2557" w:type="dxa"/>
          </w:tcPr>
          <w:p w14:paraId="16A65D77" w14:textId="5DB59588" w:rsidR="003A7D1C" w:rsidRDefault="00010567" w:rsidP="00AD619E">
            <w:pPr>
              <w:rPr>
                <w:i/>
                <w:color w:val="0070C0"/>
                <w:lang w:eastAsia="zh-CN"/>
              </w:rPr>
            </w:pPr>
            <w:r>
              <w:rPr>
                <w:i/>
                <w:color w:val="0070C0"/>
                <w:lang w:eastAsia="zh-CN"/>
              </w:rPr>
              <w:t>FFS</w:t>
            </w:r>
          </w:p>
        </w:tc>
        <w:tc>
          <w:tcPr>
            <w:tcW w:w="2333" w:type="dxa"/>
          </w:tcPr>
          <w:p w14:paraId="075C608C" w14:textId="165440C9" w:rsidR="003A7D1C" w:rsidRDefault="00010567" w:rsidP="00AD619E">
            <w:pPr>
              <w:rPr>
                <w:i/>
                <w:color w:val="0070C0"/>
                <w:lang w:eastAsia="zh-CN"/>
              </w:rPr>
            </w:pPr>
            <w:r>
              <w:rPr>
                <w:i/>
                <w:color w:val="0070C0"/>
                <w:lang w:eastAsia="zh-CN"/>
              </w:rPr>
              <w:t>FFS</w:t>
            </w:r>
          </w:p>
        </w:tc>
        <w:tc>
          <w:tcPr>
            <w:tcW w:w="735" w:type="dxa"/>
          </w:tcPr>
          <w:p w14:paraId="76CCDD6D" w14:textId="3A69C909" w:rsidR="003A7D1C" w:rsidRDefault="0036524F" w:rsidP="00AD619E">
            <w:pPr>
              <w:rPr>
                <w:i/>
                <w:color w:val="0070C0"/>
                <w:lang w:eastAsia="zh-CN"/>
              </w:rPr>
            </w:pPr>
            <w:r>
              <w:rPr>
                <w:i/>
                <w:color w:val="0070C0"/>
                <w:lang w:eastAsia="zh-CN"/>
              </w:rPr>
              <w:t>1-23</w:t>
            </w:r>
          </w:p>
        </w:tc>
      </w:tr>
      <w:tr w:rsidR="003A7D1C" w14:paraId="6538AF16" w14:textId="2C578D1E" w:rsidTr="003A7D1C">
        <w:tc>
          <w:tcPr>
            <w:tcW w:w="2592" w:type="dxa"/>
          </w:tcPr>
          <w:p w14:paraId="0F243B57" w14:textId="77777777" w:rsidR="003A7D1C" w:rsidRDefault="003A7D1C" w:rsidP="00AD619E">
            <w:pPr>
              <w:rPr>
                <w:i/>
                <w:color w:val="0070C0"/>
                <w:lang w:eastAsia="zh-CN"/>
              </w:rPr>
            </w:pPr>
            <w:r>
              <w:rPr>
                <w:i/>
                <w:color w:val="0070C0"/>
                <w:lang w:eastAsia="zh-CN"/>
              </w:rPr>
              <w:t>L1-SINR</w:t>
            </w:r>
          </w:p>
        </w:tc>
        <w:tc>
          <w:tcPr>
            <w:tcW w:w="2557" w:type="dxa"/>
          </w:tcPr>
          <w:p w14:paraId="7C05445B" w14:textId="6A58C1BD" w:rsidR="003A7D1C" w:rsidRDefault="00010567" w:rsidP="00AD619E">
            <w:pPr>
              <w:rPr>
                <w:i/>
                <w:color w:val="0070C0"/>
                <w:lang w:eastAsia="zh-CN"/>
              </w:rPr>
            </w:pPr>
            <w:r>
              <w:rPr>
                <w:i/>
                <w:color w:val="0070C0"/>
                <w:lang w:eastAsia="zh-CN"/>
              </w:rPr>
              <w:t>FFS</w:t>
            </w:r>
          </w:p>
        </w:tc>
        <w:tc>
          <w:tcPr>
            <w:tcW w:w="2333" w:type="dxa"/>
          </w:tcPr>
          <w:p w14:paraId="711C4966" w14:textId="5F2FB209" w:rsidR="003A7D1C" w:rsidRDefault="00010567" w:rsidP="00AD619E">
            <w:pPr>
              <w:rPr>
                <w:i/>
                <w:color w:val="0070C0"/>
                <w:lang w:eastAsia="zh-CN"/>
              </w:rPr>
            </w:pPr>
            <w:r>
              <w:rPr>
                <w:i/>
                <w:color w:val="0070C0"/>
                <w:lang w:eastAsia="zh-CN"/>
              </w:rPr>
              <w:t>FFS</w:t>
            </w:r>
          </w:p>
        </w:tc>
        <w:tc>
          <w:tcPr>
            <w:tcW w:w="735" w:type="dxa"/>
          </w:tcPr>
          <w:p w14:paraId="35CD8EBE" w14:textId="7C0AFCA5" w:rsidR="003A7D1C" w:rsidRDefault="0036524F" w:rsidP="00AD619E">
            <w:pPr>
              <w:rPr>
                <w:i/>
                <w:color w:val="0070C0"/>
                <w:lang w:eastAsia="zh-CN"/>
              </w:rPr>
            </w:pPr>
            <w:r>
              <w:rPr>
                <w:i/>
                <w:color w:val="0070C0"/>
                <w:lang w:eastAsia="zh-CN"/>
              </w:rPr>
              <w:t>1-24</w:t>
            </w:r>
          </w:p>
        </w:tc>
      </w:tr>
      <w:tr w:rsidR="003A7D1C" w14:paraId="75DF9747" w14:textId="29E9D682" w:rsidTr="003A7D1C">
        <w:tc>
          <w:tcPr>
            <w:tcW w:w="2592" w:type="dxa"/>
          </w:tcPr>
          <w:p w14:paraId="4AA1C186" w14:textId="77777777" w:rsidR="003A7D1C" w:rsidRDefault="003A7D1C" w:rsidP="00AD619E">
            <w:pPr>
              <w:rPr>
                <w:i/>
                <w:color w:val="0070C0"/>
                <w:lang w:eastAsia="zh-CN"/>
              </w:rPr>
            </w:pPr>
            <w:r>
              <w:rPr>
                <w:i/>
                <w:color w:val="0070C0"/>
                <w:lang w:eastAsia="zh-CN"/>
              </w:rPr>
              <w:t>NR positioning</w:t>
            </w:r>
          </w:p>
        </w:tc>
        <w:tc>
          <w:tcPr>
            <w:tcW w:w="2557" w:type="dxa"/>
          </w:tcPr>
          <w:p w14:paraId="3A8A060D" w14:textId="7C6C4138" w:rsidR="003A7D1C" w:rsidRDefault="00010567" w:rsidP="00AD619E">
            <w:pPr>
              <w:rPr>
                <w:i/>
                <w:color w:val="0070C0"/>
                <w:lang w:eastAsia="zh-CN"/>
              </w:rPr>
            </w:pPr>
            <w:r>
              <w:rPr>
                <w:i/>
                <w:color w:val="0070C0"/>
                <w:lang w:eastAsia="zh-CN"/>
              </w:rPr>
              <w:t>not in scope of WI</w:t>
            </w:r>
          </w:p>
        </w:tc>
        <w:tc>
          <w:tcPr>
            <w:tcW w:w="2333" w:type="dxa"/>
          </w:tcPr>
          <w:p w14:paraId="5C16E86D" w14:textId="3FCDF130" w:rsidR="003A7D1C" w:rsidRDefault="00010567" w:rsidP="00AD619E">
            <w:pPr>
              <w:rPr>
                <w:i/>
                <w:color w:val="0070C0"/>
                <w:lang w:eastAsia="zh-CN"/>
              </w:rPr>
            </w:pPr>
            <w:r>
              <w:rPr>
                <w:i/>
                <w:color w:val="0070C0"/>
                <w:lang w:eastAsia="zh-CN"/>
              </w:rPr>
              <w:t>not in scope of WI</w:t>
            </w:r>
          </w:p>
        </w:tc>
        <w:tc>
          <w:tcPr>
            <w:tcW w:w="735" w:type="dxa"/>
          </w:tcPr>
          <w:p w14:paraId="0AD6F7A5" w14:textId="5D1ED89C" w:rsidR="003A7D1C" w:rsidRDefault="00C030B0" w:rsidP="00AD619E">
            <w:pPr>
              <w:rPr>
                <w:i/>
                <w:color w:val="0070C0"/>
                <w:lang w:eastAsia="zh-CN"/>
              </w:rPr>
            </w:pPr>
            <w:r>
              <w:rPr>
                <w:i/>
                <w:color w:val="0070C0"/>
                <w:lang w:eastAsia="zh-CN"/>
              </w:rPr>
              <w:t>1-25</w:t>
            </w:r>
          </w:p>
        </w:tc>
      </w:tr>
      <w:tr w:rsidR="003A7D1C" w14:paraId="5A1ED6D9" w14:textId="73E7342E" w:rsidTr="003A7D1C">
        <w:tc>
          <w:tcPr>
            <w:tcW w:w="2592" w:type="dxa"/>
          </w:tcPr>
          <w:p w14:paraId="1DBB7E66" w14:textId="77777777" w:rsidR="003A7D1C" w:rsidRDefault="003A7D1C" w:rsidP="00AD619E">
            <w:pPr>
              <w:rPr>
                <w:i/>
                <w:color w:val="0070C0"/>
                <w:lang w:eastAsia="zh-CN"/>
              </w:rPr>
            </w:pPr>
            <w:r>
              <w:rPr>
                <w:i/>
                <w:color w:val="0070C0"/>
                <w:lang w:eastAsia="zh-CN"/>
              </w:rPr>
              <w:t>Measurement performance requirements</w:t>
            </w:r>
          </w:p>
        </w:tc>
        <w:tc>
          <w:tcPr>
            <w:tcW w:w="2557" w:type="dxa"/>
          </w:tcPr>
          <w:p w14:paraId="3CECCF6B" w14:textId="44FBCF80" w:rsidR="003A7D1C" w:rsidRDefault="00010567" w:rsidP="00AD619E">
            <w:pPr>
              <w:rPr>
                <w:i/>
                <w:color w:val="0070C0"/>
                <w:lang w:eastAsia="zh-CN"/>
              </w:rPr>
            </w:pPr>
            <w:r>
              <w:rPr>
                <w:i/>
                <w:color w:val="0070C0"/>
                <w:lang w:eastAsia="zh-CN"/>
              </w:rPr>
              <w:t>FFS</w:t>
            </w:r>
          </w:p>
        </w:tc>
        <w:tc>
          <w:tcPr>
            <w:tcW w:w="2333" w:type="dxa"/>
          </w:tcPr>
          <w:p w14:paraId="63DE16D5" w14:textId="59EEB0A6" w:rsidR="003A7D1C" w:rsidRDefault="00010567" w:rsidP="00AD619E">
            <w:pPr>
              <w:rPr>
                <w:i/>
                <w:color w:val="0070C0"/>
                <w:lang w:eastAsia="zh-CN"/>
              </w:rPr>
            </w:pPr>
            <w:r>
              <w:rPr>
                <w:i/>
                <w:color w:val="0070C0"/>
                <w:lang w:eastAsia="zh-CN"/>
              </w:rPr>
              <w:t>FFS</w:t>
            </w:r>
          </w:p>
        </w:tc>
        <w:tc>
          <w:tcPr>
            <w:tcW w:w="735" w:type="dxa"/>
          </w:tcPr>
          <w:p w14:paraId="07C9AE3E" w14:textId="5D4EE54D" w:rsidR="003A7D1C" w:rsidRDefault="00C030B0" w:rsidP="00AD619E">
            <w:pPr>
              <w:rPr>
                <w:i/>
                <w:color w:val="0070C0"/>
                <w:lang w:eastAsia="zh-CN"/>
              </w:rPr>
            </w:pPr>
            <w:r>
              <w:rPr>
                <w:i/>
                <w:color w:val="0070C0"/>
                <w:lang w:eastAsia="zh-CN"/>
              </w:rPr>
              <w:t>1-26</w:t>
            </w:r>
          </w:p>
        </w:tc>
      </w:tr>
    </w:tbl>
    <w:p w14:paraId="392B791B" w14:textId="53D1CB70" w:rsidR="008319BF" w:rsidRDefault="008319BF" w:rsidP="005B4802">
      <w:pPr>
        <w:rPr>
          <w:iCs/>
          <w:lang w:eastAsia="zh-CN"/>
        </w:rPr>
      </w:pPr>
    </w:p>
    <w:p w14:paraId="32765E3B" w14:textId="5BE7E280" w:rsidR="008319BF" w:rsidRPr="00417042" w:rsidRDefault="008319BF" w:rsidP="005B4802">
      <w:pPr>
        <w:rPr>
          <w:iCs/>
          <w:lang w:eastAsia="zh-CN"/>
        </w:rPr>
      </w:pPr>
      <w:r>
        <w:rPr>
          <w:iCs/>
          <w:lang w:eastAsia="zh-CN"/>
        </w:rPr>
        <w:lastRenderedPageBreak/>
        <w:t>Each of the following Issues will address each RRM Requirement in the table. Conclusion will be captured in the table (</w:t>
      </w:r>
      <w:proofErr w:type="gramStart"/>
      <w:r>
        <w:rPr>
          <w:iCs/>
          <w:lang w:eastAsia="zh-CN"/>
        </w:rPr>
        <w:t>possibly</w:t>
      </w:r>
      <w:proofErr w:type="gramEnd"/>
      <w:r>
        <w:rPr>
          <w:iCs/>
          <w:lang w:eastAsia="zh-CN"/>
        </w:rPr>
        <w:t xml:space="preserve"> in a WF).</w:t>
      </w:r>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3E8031AC" w:rsidR="00DD19DE" w:rsidRDefault="008319BF" w:rsidP="00B4108D">
      <w:pPr>
        <w:rPr>
          <w:iCs/>
          <w:lang w:val="en-US" w:eastAsia="zh-CN"/>
        </w:rPr>
      </w:pPr>
      <w:r w:rsidRPr="008319BF">
        <w:rPr>
          <w:iCs/>
          <w:lang w:val="en-US" w:eastAsia="zh-CN"/>
        </w:rPr>
        <w:t xml:space="preserve">RRM requirements impact analysis from introducing UE operations in spectrum allocations from approximately 3 MHz up to below 5 </w:t>
      </w:r>
      <w:proofErr w:type="spellStart"/>
      <w:r w:rsidRPr="008319BF">
        <w:rPr>
          <w:iCs/>
          <w:lang w:val="en-US" w:eastAsia="zh-CN"/>
        </w:rPr>
        <w:t>MHz</w:t>
      </w:r>
      <w:r>
        <w:rPr>
          <w:iCs/>
          <w:lang w:val="en-US" w:eastAsia="zh-CN"/>
        </w:rPr>
        <w:t>.</w:t>
      </w:r>
      <w:proofErr w:type="spellEnd"/>
    </w:p>
    <w:p w14:paraId="56FE7052" w14:textId="12585B74" w:rsidR="009938D3" w:rsidRDefault="009938D3" w:rsidP="00B4108D">
      <w:pPr>
        <w:rPr>
          <w:iCs/>
          <w:lang w:val="en-US" w:eastAsia="zh-CN"/>
        </w:rPr>
      </w:pPr>
    </w:p>
    <w:p w14:paraId="4BA0036D" w14:textId="16E9450F" w:rsidR="009938D3" w:rsidRDefault="009938D3" w:rsidP="009938D3">
      <w:pPr>
        <w:rPr>
          <w:b/>
          <w:color w:val="0070C0"/>
          <w:u w:val="single"/>
          <w:lang w:eastAsia="ko-KR"/>
        </w:rPr>
      </w:pPr>
      <w:r>
        <w:rPr>
          <w:b/>
          <w:color w:val="0070C0"/>
          <w:u w:val="single"/>
          <w:lang w:eastAsia="ko-KR"/>
        </w:rPr>
        <w:t>Issue 1-0: Initial RRM impact analysis assumption</w:t>
      </w:r>
    </w:p>
    <w:p w14:paraId="54B039EC" w14:textId="7234A67D" w:rsidR="009938D3" w:rsidRDefault="009938D3" w:rsidP="009938D3">
      <w:pPr>
        <w:pStyle w:val="ListParagraph"/>
        <w:numPr>
          <w:ilvl w:val="0"/>
          <w:numId w:val="26"/>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w:t>
      </w:r>
      <w:r w:rsidR="00444C8B">
        <w:rPr>
          <w:rFonts w:eastAsia="SimSun"/>
          <w:color w:val="0070C0"/>
          <w:szCs w:val="24"/>
          <w:lang w:eastAsia="zh-CN"/>
        </w:rPr>
        <w:t xml:space="preserve">: </w:t>
      </w:r>
      <w:r w:rsidR="00444C8B" w:rsidRPr="00444C8B">
        <w:rPr>
          <w:rFonts w:eastAsia="SimSun"/>
          <w:color w:val="0070C0"/>
          <w:szCs w:val="24"/>
          <w:lang w:eastAsia="zh-CN"/>
        </w:rPr>
        <w:t>RAN4 can start the RRM impact analysis with 15 RBs and clarify the exact number (e.g., 16 or 15RBs) and other possible numbers when RAN1 agrees on them</w:t>
      </w:r>
      <w:r w:rsidR="00444C8B">
        <w:rPr>
          <w:rFonts w:eastAsia="SimSun"/>
          <w:color w:val="0070C0"/>
          <w:szCs w:val="24"/>
          <w:lang w:eastAsia="zh-CN"/>
        </w:rPr>
        <w:t>?</w:t>
      </w:r>
    </w:p>
    <w:p w14:paraId="07AAFDF6" w14:textId="207DC1B0" w:rsidR="009938D3" w:rsidRDefault="009938D3" w:rsidP="009938D3">
      <w:pPr>
        <w:pStyle w:val="ListParagraph"/>
        <w:numPr>
          <w:ilvl w:val="1"/>
          <w:numId w:val="26"/>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444C8B">
        <w:rPr>
          <w:rFonts w:eastAsia="SimSun"/>
          <w:color w:val="0070C0"/>
          <w:szCs w:val="24"/>
          <w:lang w:eastAsia="zh-CN"/>
        </w:rPr>
        <w:t>Yes</w:t>
      </w:r>
    </w:p>
    <w:p w14:paraId="45DD7712" w14:textId="5B3D1346" w:rsidR="009938D3" w:rsidRDefault="009938D3" w:rsidP="009938D3">
      <w:pPr>
        <w:pStyle w:val="ListParagraph"/>
        <w:numPr>
          <w:ilvl w:val="1"/>
          <w:numId w:val="26"/>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444C8B">
        <w:rPr>
          <w:rFonts w:eastAsia="SimSun"/>
          <w:color w:val="0070C0"/>
          <w:szCs w:val="24"/>
          <w:lang w:eastAsia="zh-CN"/>
        </w:rPr>
        <w:t>No</w:t>
      </w:r>
    </w:p>
    <w:p w14:paraId="5C2DC9ED" w14:textId="77777777" w:rsidR="009938D3" w:rsidRDefault="009938D3" w:rsidP="009938D3">
      <w:pPr>
        <w:pStyle w:val="ListParagraph"/>
        <w:numPr>
          <w:ilvl w:val="0"/>
          <w:numId w:val="26"/>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3A86183" w14:textId="62C703D5" w:rsidR="009938D3" w:rsidRDefault="00444C8B" w:rsidP="009938D3">
      <w:pPr>
        <w:pStyle w:val="ListParagraph"/>
        <w:numPr>
          <w:ilvl w:val="1"/>
          <w:numId w:val="26"/>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To progress the work where possible it is proposed to agree that </w:t>
      </w:r>
      <w:r w:rsidRPr="00444C8B">
        <w:rPr>
          <w:rFonts w:eastAsia="SimSun"/>
          <w:color w:val="0070C0"/>
          <w:szCs w:val="24"/>
          <w:lang w:eastAsia="zh-CN"/>
        </w:rPr>
        <w:t>RAN4 can start the RRM impact analysis with 15 RBs and clarify the exact number (e.g., 16 or 15RBs) and other possible numbers when RAN1 agrees on them</w:t>
      </w:r>
      <w:r>
        <w:rPr>
          <w:rFonts w:eastAsia="SimSun"/>
          <w:color w:val="0070C0"/>
          <w:szCs w:val="24"/>
          <w:lang w:eastAsia="zh-CN"/>
        </w:rPr>
        <w:t>.</w:t>
      </w:r>
    </w:p>
    <w:p w14:paraId="62B9377F" w14:textId="77777777" w:rsidR="009938D3" w:rsidRPr="008319BF" w:rsidRDefault="009938D3" w:rsidP="00B4108D">
      <w:pPr>
        <w:rPr>
          <w:iCs/>
          <w:lang w:val="en-US" w:eastAsia="zh-CN"/>
        </w:rPr>
      </w:pPr>
    </w:p>
    <w:p w14:paraId="52E527C3" w14:textId="4A0B7A98" w:rsidR="00B4108D" w:rsidRPr="00F654A7" w:rsidRDefault="00B4108D" w:rsidP="00B4108D">
      <w:pPr>
        <w:rPr>
          <w:b/>
          <w:color w:val="0070C0"/>
          <w:u w:val="single"/>
          <w:lang w:eastAsia="ko-KR"/>
        </w:rPr>
      </w:pPr>
      <w:r w:rsidRPr="00F654A7">
        <w:rPr>
          <w:b/>
          <w:color w:val="0070C0"/>
          <w:u w:val="single"/>
          <w:lang w:eastAsia="ko-KR"/>
        </w:rPr>
        <w:t xml:space="preserve">Issue 1-1: </w:t>
      </w:r>
      <w:r w:rsidR="00C530BC">
        <w:rPr>
          <w:b/>
          <w:color w:val="0070C0"/>
          <w:u w:val="single"/>
          <w:lang w:eastAsia="ko-KR"/>
        </w:rPr>
        <w:t xml:space="preserve">Impact on </w:t>
      </w:r>
      <w:r w:rsidR="008319BF" w:rsidRPr="00F654A7">
        <w:rPr>
          <w:b/>
          <w:color w:val="0070C0"/>
          <w:u w:val="single"/>
          <w:lang w:eastAsia="ko-KR"/>
        </w:rPr>
        <w:t>Idle mode Requirements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F654A7" w14:paraId="74EEBAAB" w14:textId="77777777" w:rsidTr="00AD619E">
        <w:tc>
          <w:tcPr>
            <w:tcW w:w="3210" w:type="dxa"/>
          </w:tcPr>
          <w:p w14:paraId="62E1556F" w14:textId="77777777" w:rsidR="00F654A7" w:rsidRPr="00353703" w:rsidRDefault="00F654A7" w:rsidP="00AD619E">
            <w:pPr>
              <w:rPr>
                <w:iCs/>
                <w:lang w:eastAsia="zh-CN"/>
              </w:rPr>
            </w:pPr>
            <w:r w:rsidRPr="00353703">
              <w:rPr>
                <w:iCs/>
                <w:lang w:eastAsia="zh-CN"/>
              </w:rPr>
              <w:t>RRM Requirement</w:t>
            </w:r>
          </w:p>
        </w:tc>
        <w:tc>
          <w:tcPr>
            <w:tcW w:w="3210" w:type="dxa"/>
          </w:tcPr>
          <w:p w14:paraId="79977344" w14:textId="77777777" w:rsidR="00F654A7" w:rsidRDefault="00F654A7" w:rsidP="00AD619E">
            <w:pPr>
              <w:rPr>
                <w:i/>
                <w:color w:val="0070C0"/>
                <w:lang w:eastAsia="zh-CN"/>
              </w:rPr>
            </w:pPr>
            <w:r w:rsidRPr="00417042">
              <w:rPr>
                <w:iCs/>
                <w:lang w:eastAsia="zh-CN"/>
              </w:rPr>
              <w:t>approximately 3 MHz</w:t>
            </w:r>
          </w:p>
        </w:tc>
        <w:tc>
          <w:tcPr>
            <w:tcW w:w="3211" w:type="dxa"/>
          </w:tcPr>
          <w:p w14:paraId="422DDFC7" w14:textId="77777777" w:rsidR="00F654A7" w:rsidRDefault="00F654A7"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F654A7" w14:paraId="41A98648" w14:textId="77777777" w:rsidTr="00AD619E">
        <w:tc>
          <w:tcPr>
            <w:tcW w:w="3210" w:type="dxa"/>
          </w:tcPr>
          <w:p w14:paraId="057C291C" w14:textId="77777777" w:rsidR="00F654A7" w:rsidRDefault="00F654A7" w:rsidP="00AD619E">
            <w:pPr>
              <w:rPr>
                <w:i/>
                <w:color w:val="0070C0"/>
                <w:lang w:eastAsia="zh-CN"/>
              </w:rPr>
            </w:pPr>
            <w:r>
              <w:rPr>
                <w:i/>
                <w:color w:val="0070C0"/>
                <w:lang w:eastAsia="zh-CN"/>
              </w:rPr>
              <w:t>Idle mode Requirements</w:t>
            </w:r>
          </w:p>
        </w:tc>
        <w:tc>
          <w:tcPr>
            <w:tcW w:w="3210" w:type="dxa"/>
          </w:tcPr>
          <w:p w14:paraId="0E2ACF8B" w14:textId="77777777" w:rsidR="00A82CE3" w:rsidRPr="00810719" w:rsidRDefault="00A82CE3" w:rsidP="00AD619E">
            <w:pPr>
              <w:rPr>
                <w:sz w:val="18"/>
                <w:szCs w:val="18"/>
              </w:rPr>
            </w:pPr>
            <w:r w:rsidRPr="00810719">
              <w:rPr>
                <w:sz w:val="18"/>
                <w:szCs w:val="18"/>
              </w:rPr>
              <w:t>Apple:</w:t>
            </w:r>
          </w:p>
          <w:p w14:paraId="4C11A9BF" w14:textId="77777777" w:rsidR="00F654A7" w:rsidRPr="00810719" w:rsidRDefault="00F654A7" w:rsidP="00AD619E">
            <w:pPr>
              <w:rPr>
                <w:sz w:val="18"/>
                <w:szCs w:val="18"/>
              </w:rPr>
            </w:pPr>
            <w:r w:rsidRPr="00810719">
              <w:rPr>
                <w:sz w:val="18"/>
                <w:szCs w:val="18"/>
              </w:rPr>
              <w:t>FFS: EMR measurement with SSN index reading (section: 4.4.2.2 Measurements of inter-frequency CA/DC candidate cells)</w:t>
            </w:r>
          </w:p>
          <w:p w14:paraId="09627B4F" w14:textId="77777777" w:rsidR="00810719" w:rsidRDefault="00810719" w:rsidP="00AD619E">
            <w:pPr>
              <w:rPr>
                <w:iCs/>
              </w:rPr>
            </w:pPr>
            <w:r w:rsidRPr="00810719">
              <w:rPr>
                <w:iCs/>
              </w:rPr>
              <w:t>Intel: FFS</w:t>
            </w:r>
          </w:p>
          <w:p w14:paraId="1789A1B2" w14:textId="77777777" w:rsidR="00035F62" w:rsidRDefault="00035F62" w:rsidP="00AD619E">
            <w:pPr>
              <w:rPr>
                <w:sz w:val="18"/>
                <w:szCs w:val="18"/>
              </w:rPr>
            </w:pPr>
            <w:r>
              <w:rPr>
                <w:sz w:val="18"/>
                <w:szCs w:val="18"/>
              </w:rPr>
              <w:t>Huawei: FFS</w:t>
            </w:r>
          </w:p>
          <w:p w14:paraId="3802F67F" w14:textId="77777777" w:rsidR="00E818A3" w:rsidRDefault="00E818A3" w:rsidP="00AD619E">
            <w:pPr>
              <w:rPr>
                <w:iCs/>
              </w:rPr>
            </w:pPr>
            <w:r>
              <w:rPr>
                <w:iCs/>
              </w:rPr>
              <w:t>MediaTek: FFS</w:t>
            </w:r>
          </w:p>
          <w:p w14:paraId="667DC88B" w14:textId="77777777" w:rsidR="00E818A3" w:rsidRDefault="00E818A3" w:rsidP="00AD619E">
            <w:pPr>
              <w:rPr>
                <w:iCs/>
                <w:sz w:val="18"/>
                <w:szCs w:val="18"/>
              </w:rPr>
            </w:pPr>
            <w:r w:rsidRPr="00E818A3">
              <w:rPr>
                <w:iCs/>
                <w:sz w:val="18"/>
                <w:szCs w:val="18"/>
              </w:rPr>
              <w:t xml:space="preserve">Ericsson: </w:t>
            </w:r>
            <w:r>
              <w:rPr>
                <w:iCs/>
                <w:sz w:val="18"/>
                <w:szCs w:val="18"/>
              </w:rPr>
              <w:t>FFS</w:t>
            </w:r>
          </w:p>
          <w:p w14:paraId="0741DBBC" w14:textId="5C58E32A" w:rsidR="00437630" w:rsidRPr="00035F62" w:rsidRDefault="00437630" w:rsidP="00AD619E">
            <w:pPr>
              <w:rPr>
                <w:sz w:val="18"/>
                <w:szCs w:val="18"/>
              </w:rPr>
            </w:pPr>
            <w:r>
              <w:rPr>
                <w:iCs/>
                <w:sz w:val="18"/>
                <w:szCs w:val="18"/>
              </w:rPr>
              <w:t>Nokia: FFS</w:t>
            </w:r>
          </w:p>
        </w:tc>
        <w:tc>
          <w:tcPr>
            <w:tcW w:w="3211" w:type="dxa"/>
          </w:tcPr>
          <w:p w14:paraId="1A6F846D" w14:textId="77777777" w:rsidR="00A82CE3" w:rsidRDefault="00A82CE3" w:rsidP="00A82CE3">
            <w:pPr>
              <w:rPr>
                <w:sz w:val="18"/>
                <w:szCs w:val="18"/>
              </w:rPr>
            </w:pPr>
            <w:r>
              <w:rPr>
                <w:sz w:val="18"/>
                <w:szCs w:val="18"/>
              </w:rPr>
              <w:t>Apple:</w:t>
            </w:r>
          </w:p>
          <w:p w14:paraId="18DE6535" w14:textId="77777777" w:rsidR="00F654A7" w:rsidRDefault="00F654A7" w:rsidP="00AD619E">
            <w:pPr>
              <w:rPr>
                <w:sz w:val="18"/>
                <w:szCs w:val="18"/>
              </w:rPr>
            </w:pPr>
            <w:r w:rsidRPr="00262FAC">
              <w:rPr>
                <w:sz w:val="18"/>
                <w:szCs w:val="18"/>
              </w:rPr>
              <w:t>No impact</w:t>
            </w:r>
          </w:p>
          <w:p w14:paraId="74A9B87B" w14:textId="77777777" w:rsidR="00035F62" w:rsidRDefault="00035F62" w:rsidP="00AD619E">
            <w:pPr>
              <w:rPr>
                <w:iCs/>
                <w:sz w:val="18"/>
                <w:szCs w:val="18"/>
              </w:rPr>
            </w:pPr>
            <w:r>
              <w:rPr>
                <w:iCs/>
                <w:sz w:val="18"/>
                <w:szCs w:val="18"/>
              </w:rPr>
              <w:t>Huawei: No impact</w:t>
            </w:r>
          </w:p>
          <w:p w14:paraId="05ACA1D0" w14:textId="77777777" w:rsidR="00035F62" w:rsidRDefault="00035F62" w:rsidP="00AD619E">
            <w:pPr>
              <w:rPr>
                <w:iCs/>
              </w:rPr>
            </w:pPr>
            <w:r>
              <w:rPr>
                <w:iCs/>
              </w:rPr>
              <w:t>MediaTek: no impact</w:t>
            </w:r>
          </w:p>
          <w:p w14:paraId="3B04F21E" w14:textId="77777777" w:rsidR="00E818A3" w:rsidRDefault="00E818A3" w:rsidP="00AD619E">
            <w:pPr>
              <w:rPr>
                <w:iCs/>
                <w:sz w:val="18"/>
                <w:szCs w:val="18"/>
              </w:rPr>
            </w:pPr>
            <w:r w:rsidRPr="00E818A3">
              <w:rPr>
                <w:iCs/>
                <w:sz w:val="18"/>
                <w:szCs w:val="18"/>
              </w:rPr>
              <w:t xml:space="preserve">Ericsson: </w:t>
            </w:r>
            <w:r>
              <w:rPr>
                <w:iCs/>
                <w:sz w:val="18"/>
                <w:szCs w:val="18"/>
              </w:rPr>
              <w:t>FFS</w:t>
            </w:r>
          </w:p>
          <w:p w14:paraId="0497767F" w14:textId="47C937CC" w:rsidR="00437630" w:rsidRPr="00035F62" w:rsidRDefault="00437630" w:rsidP="00AD619E">
            <w:pPr>
              <w:rPr>
                <w:iCs/>
                <w:lang w:eastAsia="zh-CN"/>
              </w:rPr>
            </w:pPr>
            <w:r>
              <w:rPr>
                <w:iCs/>
                <w:sz w:val="18"/>
                <w:szCs w:val="18"/>
              </w:rPr>
              <w:t>Nokia: FFS</w:t>
            </w:r>
          </w:p>
        </w:tc>
      </w:tr>
    </w:tbl>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A334DF3" w:rsidR="00B4108D" w:rsidRPr="00805BE8" w:rsidRDefault="00FF4FDC"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1DDEB4D9" w14:textId="5D425361" w:rsidR="00B4108D" w:rsidRDefault="00B4108D" w:rsidP="005B4802">
      <w:pPr>
        <w:rPr>
          <w:i/>
          <w:color w:val="0070C0"/>
          <w:lang w:eastAsia="zh-CN"/>
        </w:rPr>
      </w:pPr>
    </w:p>
    <w:p w14:paraId="25C0A864" w14:textId="33E545C0" w:rsidR="00365694" w:rsidRPr="00F654A7" w:rsidRDefault="00365694" w:rsidP="00365694">
      <w:pPr>
        <w:rPr>
          <w:b/>
          <w:color w:val="0070C0"/>
          <w:u w:val="single"/>
          <w:lang w:eastAsia="ko-KR"/>
        </w:rPr>
      </w:pPr>
      <w:r w:rsidRPr="00F654A7">
        <w:rPr>
          <w:b/>
          <w:color w:val="0070C0"/>
          <w:u w:val="single"/>
          <w:lang w:eastAsia="ko-KR"/>
        </w:rPr>
        <w:t>Issue 1-</w:t>
      </w:r>
      <w:r>
        <w:rPr>
          <w:b/>
          <w:color w:val="0070C0"/>
          <w:u w:val="single"/>
          <w:lang w:eastAsia="ko-KR"/>
        </w:rPr>
        <w:t>2</w:t>
      </w:r>
      <w:r w:rsidRPr="00F654A7">
        <w:rPr>
          <w:b/>
          <w:color w:val="0070C0"/>
          <w:u w:val="single"/>
          <w:lang w:eastAsia="ko-KR"/>
        </w:rPr>
        <w:t xml:space="preserve">: </w:t>
      </w:r>
      <w:r w:rsidR="00C530BC">
        <w:rPr>
          <w:b/>
          <w:color w:val="0070C0"/>
          <w:u w:val="single"/>
          <w:lang w:eastAsia="ko-KR"/>
        </w:rPr>
        <w:t xml:space="preserve">Impact on </w:t>
      </w:r>
      <w:r w:rsidRPr="00F654A7">
        <w:rPr>
          <w:b/>
          <w:color w:val="0070C0"/>
          <w:u w:val="single"/>
          <w:lang w:eastAsia="ko-KR"/>
        </w:rPr>
        <w:t>I</w:t>
      </w:r>
      <w:r>
        <w:rPr>
          <w:b/>
          <w:color w:val="0070C0"/>
          <w:u w:val="single"/>
          <w:lang w:eastAsia="ko-KR"/>
        </w:rPr>
        <w:t>nactive</w:t>
      </w:r>
      <w:r w:rsidRPr="00F654A7">
        <w:rPr>
          <w:b/>
          <w:color w:val="0070C0"/>
          <w:u w:val="single"/>
          <w:lang w:eastAsia="ko-KR"/>
        </w:rPr>
        <w:t xml:space="preserve"> mode Requirements</w:t>
      </w:r>
    </w:p>
    <w:p w14:paraId="6B08D09A" w14:textId="77777777" w:rsidR="00365694" w:rsidRPr="00805BE8" w:rsidRDefault="00365694" w:rsidP="003656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365694" w14:paraId="356320E8" w14:textId="77777777" w:rsidTr="00AD619E">
        <w:tc>
          <w:tcPr>
            <w:tcW w:w="3210" w:type="dxa"/>
          </w:tcPr>
          <w:p w14:paraId="4C37A0B3" w14:textId="77777777" w:rsidR="00365694" w:rsidRPr="00353703" w:rsidRDefault="00365694" w:rsidP="00AD619E">
            <w:pPr>
              <w:rPr>
                <w:iCs/>
                <w:lang w:eastAsia="zh-CN"/>
              </w:rPr>
            </w:pPr>
            <w:r w:rsidRPr="00353703">
              <w:rPr>
                <w:iCs/>
                <w:lang w:eastAsia="zh-CN"/>
              </w:rPr>
              <w:t>RRM Requirement</w:t>
            </w:r>
          </w:p>
        </w:tc>
        <w:tc>
          <w:tcPr>
            <w:tcW w:w="3210" w:type="dxa"/>
          </w:tcPr>
          <w:p w14:paraId="0D1CDD81" w14:textId="77777777" w:rsidR="00365694" w:rsidRDefault="00365694" w:rsidP="00AD619E">
            <w:pPr>
              <w:rPr>
                <w:i/>
                <w:color w:val="0070C0"/>
                <w:lang w:eastAsia="zh-CN"/>
              </w:rPr>
            </w:pPr>
            <w:r w:rsidRPr="00417042">
              <w:rPr>
                <w:iCs/>
                <w:lang w:eastAsia="zh-CN"/>
              </w:rPr>
              <w:t>approximately 3 MHz</w:t>
            </w:r>
          </w:p>
        </w:tc>
        <w:tc>
          <w:tcPr>
            <w:tcW w:w="3211" w:type="dxa"/>
          </w:tcPr>
          <w:p w14:paraId="276A559D" w14:textId="77777777" w:rsidR="00365694" w:rsidRDefault="00365694"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365694" w14:paraId="6D6C0C36" w14:textId="77777777" w:rsidTr="00AD619E">
        <w:tc>
          <w:tcPr>
            <w:tcW w:w="3210" w:type="dxa"/>
          </w:tcPr>
          <w:p w14:paraId="36F238F3" w14:textId="7D13DB58" w:rsidR="00365694" w:rsidRDefault="00365694" w:rsidP="00AD619E">
            <w:pPr>
              <w:rPr>
                <w:i/>
                <w:color w:val="0070C0"/>
                <w:lang w:eastAsia="zh-CN"/>
              </w:rPr>
            </w:pPr>
            <w:r>
              <w:rPr>
                <w:i/>
                <w:color w:val="0070C0"/>
                <w:lang w:eastAsia="zh-CN"/>
              </w:rPr>
              <w:t>Inactive mode Requirements</w:t>
            </w:r>
          </w:p>
        </w:tc>
        <w:tc>
          <w:tcPr>
            <w:tcW w:w="3210" w:type="dxa"/>
          </w:tcPr>
          <w:p w14:paraId="58F6F0EA" w14:textId="77777777" w:rsidR="00A82CE3" w:rsidRDefault="00A82CE3" w:rsidP="00A82CE3">
            <w:pPr>
              <w:rPr>
                <w:sz w:val="18"/>
                <w:szCs w:val="18"/>
              </w:rPr>
            </w:pPr>
            <w:r>
              <w:rPr>
                <w:sz w:val="18"/>
                <w:szCs w:val="18"/>
              </w:rPr>
              <w:t>Apple:</w:t>
            </w:r>
          </w:p>
          <w:p w14:paraId="1DF5EC67" w14:textId="77777777" w:rsidR="00365694" w:rsidRDefault="00365694" w:rsidP="00AD619E">
            <w:pPr>
              <w:rPr>
                <w:sz w:val="18"/>
                <w:szCs w:val="18"/>
              </w:rPr>
            </w:pPr>
            <w:r w:rsidRPr="00262FAC">
              <w:rPr>
                <w:sz w:val="18"/>
                <w:szCs w:val="18"/>
              </w:rPr>
              <w:t>FFS: EMR measurement with SSN index reading (section: 4.4.2.2 Measurements of inter-frequency CA/DC candidate cells)</w:t>
            </w:r>
          </w:p>
          <w:p w14:paraId="63779D9E" w14:textId="77777777" w:rsidR="00810719" w:rsidRDefault="00810719" w:rsidP="00AD619E">
            <w:pPr>
              <w:rPr>
                <w:iCs/>
              </w:rPr>
            </w:pPr>
            <w:r w:rsidRPr="00810719">
              <w:rPr>
                <w:iCs/>
              </w:rPr>
              <w:lastRenderedPageBreak/>
              <w:t>Intel: FFS</w:t>
            </w:r>
          </w:p>
          <w:p w14:paraId="4B05CD9A" w14:textId="77777777" w:rsidR="00035F62" w:rsidRDefault="00035F62" w:rsidP="00AD619E">
            <w:pPr>
              <w:rPr>
                <w:sz w:val="18"/>
                <w:szCs w:val="18"/>
              </w:rPr>
            </w:pPr>
            <w:r>
              <w:rPr>
                <w:sz w:val="18"/>
                <w:szCs w:val="18"/>
              </w:rPr>
              <w:t>Huawei: FFS</w:t>
            </w:r>
          </w:p>
          <w:p w14:paraId="2059BEE8" w14:textId="77777777" w:rsidR="00E818A3" w:rsidRDefault="00E818A3" w:rsidP="00AD619E">
            <w:pPr>
              <w:rPr>
                <w:iCs/>
              </w:rPr>
            </w:pPr>
            <w:r>
              <w:rPr>
                <w:iCs/>
              </w:rPr>
              <w:t>MediaTek: FFS</w:t>
            </w:r>
          </w:p>
          <w:p w14:paraId="60FA183B" w14:textId="77777777" w:rsidR="00E818A3" w:rsidRDefault="00E818A3" w:rsidP="00AD619E">
            <w:pPr>
              <w:rPr>
                <w:iCs/>
                <w:sz w:val="18"/>
                <w:szCs w:val="18"/>
              </w:rPr>
            </w:pPr>
            <w:r w:rsidRPr="00E818A3">
              <w:rPr>
                <w:iCs/>
                <w:sz w:val="18"/>
                <w:szCs w:val="18"/>
              </w:rPr>
              <w:t xml:space="preserve">Ericsson: </w:t>
            </w:r>
            <w:r>
              <w:rPr>
                <w:iCs/>
                <w:sz w:val="18"/>
                <w:szCs w:val="18"/>
              </w:rPr>
              <w:t>FFS</w:t>
            </w:r>
          </w:p>
          <w:p w14:paraId="057FA5DC" w14:textId="758073AF" w:rsidR="00437630" w:rsidRDefault="00437630" w:rsidP="00AD619E">
            <w:pPr>
              <w:rPr>
                <w:i/>
                <w:color w:val="0070C0"/>
                <w:lang w:eastAsia="zh-CN"/>
              </w:rPr>
            </w:pPr>
            <w:r>
              <w:rPr>
                <w:iCs/>
                <w:sz w:val="18"/>
                <w:szCs w:val="18"/>
              </w:rPr>
              <w:t>Nokia: FFS</w:t>
            </w:r>
          </w:p>
        </w:tc>
        <w:tc>
          <w:tcPr>
            <w:tcW w:w="3211" w:type="dxa"/>
          </w:tcPr>
          <w:p w14:paraId="43381128" w14:textId="77777777" w:rsidR="00A82CE3" w:rsidRDefault="00A82CE3" w:rsidP="00A82CE3">
            <w:pPr>
              <w:rPr>
                <w:sz w:val="18"/>
                <w:szCs w:val="18"/>
              </w:rPr>
            </w:pPr>
            <w:r>
              <w:rPr>
                <w:sz w:val="18"/>
                <w:szCs w:val="18"/>
              </w:rPr>
              <w:lastRenderedPageBreak/>
              <w:t>Apple:</w:t>
            </w:r>
          </w:p>
          <w:p w14:paraId="5E32F709" w14:textId="77777777" w:rsidR="00365694" w:rsidRDefault="00365694" w:rsidP="00AD619E">
            <w:pPr>
              <w:rPr>
                <w:sz w:val="18"/>
                <w:szCs w:val="18"/>
              </w:rPr>
            </w:pPr>
            <w:r w:rsidRPr="00262FAC">
              <w:rPr>
                <w:sz w:val="18"/>
                <w:szCs w:val="18"/>
              </w:rPr>
              <w:t>No impact</w:t>
            </w:r>
          </w:p>
          <w:p w14:paraId="3C33E667" w14:textId="77777777" w:rsidR="00035F62" w:rsidRDefault="00035F62" w:rsidP="00AD619E">
            <w:pPr>
              <w:rPr>
                <w:iCs/>
                <w:sz w:val="18"/>
                <w:szCs w:val="18"/>
              </w:rPr>
            </w:pPr>
            <w:r>
              <w:rPr>
                <w:iCs/>
                <w:sz w:val="18"/>
                <w:szCs w:val="18"/>
              </w:rPr>
              <w:t>Huawei: No impact</w:t>
            </w:r>
          </w:p>
          <w:p w14:paraId="187CCFB6" w14:textId="77777777" w:rsidR="00035F62" w:rsidRDefault="00035F62" w:rsidP="00AD619E">
            <w:pPr>
              <w:rPr>
                <w:iCs/>
              </w:rPr>
            </w:pPr>
            <w:r>
              <w:rPr>
                <w:iCs/>
              </w:rPr>
              <w:lastRenderedPageBreak/>
              <w:t>MediaTek: no impact</w:t>
            </w:r>
          </w:p>
          <w:p w14:paraId="2ED561B7" w14:textId="77777777" w:rsidR="00E818A3" w:rsidRDefault="00E818A3" w:rsidP="00AD619E">
            <w:pPr>
              <w:rPr>
                <w:iCs/>
                <w:sz w:val="18"/>
                <w:szCs w:val="18"/>
              </w:rPr>
            </w:pPr>
            <w:r w:rsidRPr="00E818A3">
              <w:rPr>
                <w:iCs/>
                <w:sz w:val="18"/>
                <w:szCs w:val="18"/>
              </w:rPr>
              <w:t xml:space="preserve">Ericsson: </w:t>
            </w:r>
            <w:r>
              <w:rPr>
                <w:iCs/>
                <w:sz w:val="18"/>
                <w:szCs w:val="18"/>
              </w:rPr>
              <w:t>FFS</w:t>
            </w:r>
          </w:p>
          <w:p w14:paraId="0D0AABC3" w14:textId="4B126606" w:rsidR="00437630" w:rsidRDefault="00437630" w:rsidP="00AD619E">
            <w:pPr>
              <w:rPr>
                <w:i/>
                <w:color w:val="0070C0"/>
                <w:lang w:eastAsia="zh-CN"/>
              </w:rPr>
            </w:pPr>
            <w:r>
              <w:rPr>
                <w:iCs/>
                <w:sz w:val="18"/>
                <w:szCs w:val="18"/>
              </w:rPr>
              <w:t>Nokia: FFS</w:t>
            </w:r>
          </w:p>
        </w:tc>
      </w:tr>
    </w:tbl>
    <w:p w14:paraId="651D728B" w14:textId="77777777" w:rsidR="00365694" w:rsidRPr="00805BE8" w:rsidRDefault="00365694" w:rsidP="003656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35C0334F" w14:textId="35F367DE" w:rsidR="00365694" w:rsidRPr="00805BE8" w:rsidRDefault="0078274F" w:rsidP="003656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5485A2BA" w14:textId="2AE5A66A" w:rsidR="00365694" w:rsidRDefault="00365694" w:rsidP="005B4802">
      <w:pPr>
        <w:rPr>
          <w:i/>
          <w:color w:val="0070C0"/>
          <w:lang w:eastAsia="zh-CN"/>
        </w:rPr>
      </w:pPr>
    </w:p>
    <w:p w14:paraId="48F450AC" w14:textId="7DB1AAD1" w:rsidR="00365694" w:rsidRPr="00F654A7" w:rsidRDefault="00365694" w:rsidP="00365694">
      <w:pPr>
        <w:rPr>
          <w:b/>
          <w:color w:val="0070C0"/>
          <w:u w:val="single"/>
          <w:lang w:eastAsia="ko-KR"/>
        </w:rPr>
      </w:pPr>
      <w:r w:rsidRPr="00F654A7">
        <w:rPr>
          <w:b/>
          <w:color w:val="0070C0"/>
          <w:u w:val="single"/>
          <w:lang w:eastAsia="ko-KR"/>
        </w:rPr>
        <w:t>Issue 1-</w:t>
      </w:r>
      <w:r>
        <w:rPr>
          <w:b/>
          <w:color w:val="0070C0"/>
          <w:u w:val="single"/>
          <w:lang w:eastAsia="ko-KR"/>
        </w:rPr>
        <w:t>3</w:t>
      </w:r>
      <w:r w:rsidRPr="00F654A7">
        <w:rPr>
          <w:b/>
          <w:color w:val="0070C0"/>
          <w:u w:val="single"/>
          <w:lang w:eastAsia="ko-KR"/>
        </w:rPr>
        <w:t xml:space="preserve">: </w:t>
      </w:r>
      <w:r w:rsidR="00C530BC">
        <w:rPr>
          <w:b/>
          <w:color w:val="0070C0"/>
          <w:u w:val="single"/>
          <w:lang w:eastAsia="ko-KR"/>
        </w:rPr>
        <w:t xml:space="preserve">Impact on </w:t>
      </w:r>
      <w:r>
        <w:rPr>
          <w:b/>
          <w:color w:val="0070C0"/>
          <w:u w:val="single"/>
          <w:lang w:eastAsia="ko-KR"/>
        </w:rPr>
        <w:t>Handover</w:t>
      </w:r>
      <w:r w:rsidRPr="00F654A7">
        <w:rPr>
          <w:b/>
          <w:color w:val="0070C0"/>
          <w:u w:val="single"/>
          <w:lang w:eastAsia="ko-KR"/>
        </w:rPr>
        <w:t xml:space="preserve"> Requirements</w:t>
      </w:r>
    </w:p>
    <w:p w14:paraId="5FC7B471" w14:textId="77777777" w:rsidR="00365694" w:rsidRPr="00805BE8" w:rsidRDefault="00365694" w:rsidP="003656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365694" w14:paraId="12BAECC2" w14:textId="77777777" w:rsidTr="00AD619E">
        <w:tc>
          <w:tcPr>
            <w:tcW w:w="3210" w:type="dxa"/>
          </w:tcPr>
          <w:p w14:paraId="0B624AB7" w14:textId="77777777" w:rsidR="00365694" w:rsidRPr="00353703" w:rsidRDefault="00365694" w:rsidP="00AD619E">
            <w:pPr>
              <w:rPr>
                <w:iCs/>
                <w:lang w:eastAsia="zh-CN"/>
              </w:rPr>
            </w:pPr>
            <w:r w:rsidRPr="00353703">
              <w:rPr>
                <w:iCs/>
                <w:lang w:eastAsia="zh-CN"/>
              </w:rPr>
              <w:t>RRM Requirement</w:t>
            </w:r>
          </w:p>
        </w:tc>
        <w:tc>
          <w:tcPr>
            <w:tcW w:w="3210" w:type="dxa"/>
          </w:tcPr>
          <w:p w14:paraId="54D90507" w14:textId="77777777" w:rsidR="00365694" w:rsidRDefault="00365694" w:rsidP="00AD619E">
            <w:pPr>
              <w:rPr>
                <w:i/>
                <w:color w:val="0070C0"/>
                <w:lang w:eastAsia="zh-CN"/>
              </w:rPr>
            </w:pPr>
            <w:r w:rsidRPr="00417042">
              <w:rPr>
                <w:iCs/>
                <w:lang w:eastAsia="zh-CN"/>
              </w:rPr>
              <w:t>approximately 3 MHz</w:t>
            </w:r>
          </w:p>
        </w:tc>
        <w:tc>
          <w:tcPr>
            <w:tcW w:w="3211" w:type="dxa"/>
          </w:tcPr>
          <w:p w14:paraId="24A2C060" w14:textId="77777777" w:rsidR="00365694" w:rsidRDefault="00365694"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365694" w14:paraId="3D370F94" w14:textId="77777777" w:rsidTr="00AD619E">
        <w:tc>
          <w:tcPr>
            <w:tcW w:w="3210" w:type="dxa"/>
          </w:tcPr>
          <w:p w14:paraId="281985B3" w14:textId="39FE348B" w:rsidR="00365694" w:rsidRDefault="00365694" w:rsidP="00AD619E">
            <w:pPr>
              <w:rPr>
                <w:i/>
                <w:color w:val="0070C0"/>
                <w:lang w:eastAsia="zh-CN"/>
              </w:rPr>
            </w:pPr>
            <w:r>
              <w:rPr>
                <w:i/>
                <w:color w:val="0070C0"/>
                <w:lang w:eastAsia="zh-CN"/>
              </w:rPr>
              <w:t>Handover Requirements</w:t>
            </w:r>
          </w:p>
        </w:tc>
        <w:tc>
          <w:tcPr>
            <w:tcW w:w="3210" w:type="dxa"/>
          </w:tcPr>
          <w:p w14:paraId="1485227E" w14:textId="77777777" w:rsidR="00A82CE3" w:rsidRDefault="00A82CE3" w:rsidP="00A82CE3">
            <w:pPr>
              <w:rPr>
                <w:sz w:val="18"/>
                <w:szCs w:val="18"/>
              </w:rPr>
            </w:pPr>
            <w:r>
              <w:rPr>
                <w:sz w:val="18"/>
                <w:szCs w:val="18"/>
              </w:rPr>
              <w:t>Apple:</w:t>
            </w:r>
          </w:p>
          <w:p w14:paraId="4AAE2615" w14:textId="77777777" w:rsidR="00365694" w:rsidRPr="00262FAC" w:rsidRDefault="00365694" w:rsidP="00365694">
            <w:pPr>
              <w:rPr>
                <w:sz w:val="18"/>
                <w:szCs w:val="18"/>
              </w:rPr>
            </w:pPr>
            <w:r w:rsidRPr="00262FAC">
              <w:rPr>
                <w:sz w:val="18"/>
                <w:szCs w:val="18"/>
              </w:rPr>
              <w:t xml:space="preserve">HO requirement: FFS if PBCH BW reduction will impact SSB index reading during </w:t>
            </w:r>
            <w:proofErr w:type="spellStart"/>
            <w:r w:rsidRPr="00262FAC">
              <w:rPr>
                <w:sz w:val="18"/>
                <w:szCs w:val="18"/>
              </w:rPr>
              <w:t>Tsearch</w:t>
            </w:r>
            <w:proofErr w:type="spellEnd"/>
          </w:p>
          <w:p w14:paraId="174A1826" w14:textId="77777777" w:rsidR="00365694" w:rsidRDefault="00810719" w:rsidP="00AD619E">
            <w:pPr>
              <w:rPr>
                <w:iCs/>
              </w:rPr>
            </w:pPr>
            <w:r w:rsidRPr="00810719">
              <w:rPr>
                <w:iCs/>
              </w:rPr>
              <w:t>Intel: FFS</w:t>
            </w:r>
          </w:p>
          <w:p w14:paraId="03F7ACB8" w14:textId="77777777" w:rsidR="00035F62" w:rsidRDefault="00035F62" w:rsidP="00AD619E">
            <w:pPr>
              <w:rPr>
                <w:sz w:val="18"/>
                <w:szCs w:val="18"/>
              </w:rPr>
            </w:pPr>
            <w:r>
              <w:rPr>
                <w:sz w:val="18"/>
                <w:szCs w:val="18"/>
              </w:rPr>
              <w:t>Huawei: FFS</w:t>
            </w:r>
          </w:p>
          <w:p w14:paraId="5625009A" w14:textId="77777777" w:rsidR="00E818A3" w:rsidRDefault="00E818A3" w:rsidP="00AD619E">
            <w:pPr>
              <w:rPr>
                <w:iCs/>
              </w:rPr>
            </w:pPr>
            <w:r>
              <w:rPr>
                <w:iCs/>
              </w:rPr>
              <w:t>MediaTek: FFS</w:t>
            </w:r>
          </w:p>
          <w:p w14:paraId="18F37703" w14:textId="77777777" w:rsidR="00E818A3" w:rsidRDefault="00E818A3" w:rsidP="00AD619E">
            <w:pPr>
              <w:rPr>
                <w:iCs/>
                <w:sz w:val="18"/>
                <w:szCs w:val="18"/>
              </w:rPr>
            </w:pPr>
            <w:r w:rsidRPr="00E818A3">
              <w:rPr>
                <w:iCs/>
                <w:sz w:val="18"/>
                <w:szCs w:val="18"/>
              </w:rPr>
              <w:t xml:space="preserve">Ericsson: </w:t>
            </w:r>
            <w:r>
              <w:rPr>
                <w:iCs/>
                <w:sz w:val="18"/>
                <w:szCs w:val="18"/>
              </w:rPr>
              <w:t>FFS</w:t>
            </w:r>
          </w:p>
          <w:p w14:paraId="762AF8D8" w14:textId="4F295CEB" w:rsidR="00437630" w:rsidRDefault="00437630" w:rsidP="00AD619E">
            <w:pPr>
              <w:rPr>
                <w:i/>
                <w:color w:val="0070C0"/>
                <w:lang w:eastAsia="zh-CN"/>
              </w:rPr>
            </w:pPr>
            <w:r>
              <w:rPr>
                <w:iCs/>
                <w:sz w:val="18"/>
                <w:szCs w:val="18"/>
              </w:rPr>
              <w:t>Nokia: FFS</w:t>
            </w:r>
          </w:p>
        </w:tc>
        <w:tc>
          <w:tcPr>
            <w:tcW w:w="3211" w:type="dxa"/>
          </w:tcPr>
          <w:p w14:paraId="387BDEC5" w14:textId="77777777" w:rsidR="00A82CE3" w:rsidRDefault="00A82CE3" w:rsidP="00A82CE3">
            <w:pPr>
              <w:rPr>
                <w:sz w:val="18"/>
                <w:szCs w:val="18"/>
              </w:rPr>
            </w:pPr>
            <w:r>
              <w:rPr>
                <w:sz w:val="18"/>
                <w:szCs w:val="18"/>
              </w:rPr>
              <w:t>Apple:</w:t>
            </w:r>
          </w:p>
          <w:p w14:paraId="3B1420C7" w14:textId="3F2598B2" w:rsidR="00365694" w:rsidRDefault="00365694" w:rsidP="00AD619E">
            <w:pPr>
              <w:rPr>
                <w:sz w:val="18"/>
                <w:szCs w:val="18"/>
              </w:rPr>
            </w:pPr>
            <w:r w:rsidRPr="00262FAC">
              <w:rPr>
                <w:sz w:val="18"/>
                <w:szCs w:val="18"/>
              </w:rPr>
              <w:t>No impact</w:t>
            </w:r>
          </w:p>
          <w:p w14:paraId="205FA960" w14:textId="00DE915F" w:rsidR="00E818A3" w:rsidRDefault="00E818A3" w:rsidP="00AD619E">
            <w:pPr>
              <w:rPr>
                <w:iCs/>
                <w:sz w:val="18"/>
                <w:szCs w:val="18"/>
              </w:rPr>
            </w:pPr>
            <w:r w:rsidRPr="00E818A3">
              <w:rPr>
                <w:iCs/>
                <w:sz w:val="18"/>
                <w:szCs w:val="18"/>
              </w:rPr>
              <w:t xml:space="preserve">Ericsson: </w:t>
            </w:r>
            <w:r>
              <w:rPr>
                <w:iCs/>
                <w:sz w:val="18"/>
                <w:szCs w:val="18"/>
              </w:rPr>
              <w:t>FFS</w:t>
            </w:r>
          </w:p>
          <w:p w14:paraId="757B8F7F" w14:textId="203CFEDD" w:rsidR="00437630" w:rsidRDefault="00437630" w:rsidP="00AD619E">
            <w:pPr>
              <w:rPr>
                <w:sz w:val="18"/>
                <w:szCs w:val="18"/>
              </w:rPr>
            </w:pPr>
            <w:r>
              <w:rPr>
                <w:iCs/>
                <w:sz w:val="18"/>
                <w:szCs w:val="18"/>
              </w:rPr>
              <w:t>Nokia: FFS</w:t>
            </w:r>
          </w:p>
          <w:p w14:paraId="699967FC" w14:textId="53714295" w:rsidR="00E818A3" w:rsidRDefault="00E818A3" w:rsidP="00AD619E">
            <w:pPr>
              <w:rPr>
                <w:i/>
                <w:color w:val="0070C0"/>
                <w:lang w:eastAsia="zh-CN"/>
              </w:rPr>
            </w:pPr>
          </w:p>
        </w:tc>
      </w:tr>
    </w:tbl>
    <w:p w14:paraId="045D833A" w14:textId="77777777" w:rsidR="00365694" w:rsidRPr="00805BE8" w:rsidRDefault="00365694" w:rsidP="003656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27FEF1C" w14:textId="75C089F9" w:rsidR="00365694" w:rsidRPr="00805BE8" w:rsidRDefault="0078274F" w:rsidP="003656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472DF3F1" w14:textId="35D23EB4" w:rsidR="00365694" w:rsidRDefault="00365694" w:rsidP="005B4802">
      <w:pPr>
        <w:rPr>
          <w:i/>
          <w:color w:val="0070C0"/>
          <w:lang w:eastAsia="zh-CN"/>
        </w:rPr>
      </w:pPr>
    </w:p>
    <w:p w14:paraId="1E78A0E8" w14:textId="23F30C7D" w:rsidR="00365694" w:rsidRPr="00365694" w:rsidRDefault="00365694" w:rsidP="00365694">
      <w:pPr>
        <w:rPr>
          <w:b/>
          <w:color w:val="0070C0"/>
          <w:u w:val="single"/>
          <w:lang w:eastAsia="ko-KR"/>
        </w:rPr>
      </w:pPr>
      <w:r w:rsidRPr="00365694">
        <w:rPr>
          <w:b/>
          <w:color w:val="0070C0"/>
          <w:u w:val="single"/>
          <w:lang w:eastAsia="ko-KR"/>
        </w:rPr>
        <w:t xml:space="preserve">Issue 1-4: </w:t>
      </w:r>
      <w:r w:rsidR="00C530BC">
        <w:rPr>
          <w:b/>
          <w:color w:val="0070C0"/>
          <w:u w:val="single"/>
          <w:lang w:eastAsia="ko-KR"/>
        </w:rPr>
        <w:t xml:space="preserve">Impact on </w:t>
      </w:r>
      <w:r w:rsidRPr="00365694">
        <w:rPr>
          <w:b/>
          <w:color w:val="0070C0"/>
          <w:u w:val="single"/>
          <w:lang w:eastAsia="ko-KR"/>
        </w:rPr>
        <w:t>RRC Re-establishment Requirements</w:t>
      </w:r>
    </w:p>
    <w:p w14:paraId="14C1AE17" w14:textId="77777777" w:rsidR="00365694" w:rsidRPr="00805BE8" w:rsidRDefault="00365694" w:rsidP="003656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365694" w14:paraId="36EAF631" w14:textId="77777777" w:rsidTr="00AD619E">
        <w:tc>
          <w:tcPr>
            <w:tcW w:w="3210" w:type="dxa"/>
          </w:tcPr>
          <w:p w14:paraId="6540589B" w14:textId="77777777" w:rsidR="00365694" w:rsidRPr="00353703" w:rsidRDefault="00365694" w:rsidP="00AD619E">
            <w:pPr>
              <w:rPr>
                <w:iCs/>
                <w:lang w:eastAsia="zh-CN"/>
              </w:rPr>
            </w:pPr>
            <w:r w:rsidRPr="00353703">
              <w:rPr>
                <w:iCs/>
                <w:lang w:eastAsia="zh-CN"/>
              </w:rPr>
              <w:t>RRM Requirement</w:t>
            </w:r>
          </w:p>
        </w:tc>
        <w:tc>
          <w:tcPr>
            <w:tcW w:w="3210" w:type="dxa"/>
          </w:tcPr>
          <w:p w14:paraId="7094319C" w14:textId="77777777" w:rsidR="00365694" w:rsidRDefault="00365694" w:rsidP="00AD619E">
            <w:pPr>
              <w:rPr>
                <w:i/>
                <w:color w:val="0070C0"/>
                <w:lang w:eastAsia="zh-CN"/>
              </w:rPr>
            </w:pPr>
            <w:r w:rsidRPr="00417042">
              <w:rPr>
                <w:iCs/>
                <w:lang w:eastAsia="zh-CN"/>
              </w:rPr>
              <w:t>approximately 3 MHz</w:t>
            </w:r>
          </w:p>
        </w:tc>
        <w:tc>
          <w:tcPr>
            <w:tcW w:w="3211" w:type="dxa"/>
          </w:tcPr>
          <w:p w14:paraId="00401ED1" w14:textId="77777777" w:rsidR="00365694" w:rsidRDefault="00365694"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365694" w14:paraId="01C1BAB7" w14:textId="77777777" w:rsidTr="00AD619E">
        <w:tc>
          <w:tcPr>
            <w:tcW w:w="3210" w:type="dxa"/>
          </w:tcPr>
          <w:p w14:paraId="6EF38D77" w14:textId="2F3C7BF9" w:rsidR="00365694" w:rsidRDefault="00365694" w:rsidP="00AD619E">
            <w:pPr>
              <w:rPr>
                <w:i/>
                <w:color w:val="0070C0"/>
                <w:lang w:eastAsia="zh-CN"/>
              </w:rPr>
            </w:pPr>
            <w:r>
              <w:rPr>
                <w:i/>
                <w:color w:val="0070C0"/>
                <w:lang w:eastAsia="zh-CN"/>
              </w:rPr>
              <w:t>RRC Re-establishment</w:t>
            </w:r>
          </w:p>
        </w:tc>
        <w:tc>
          <w:tcPr>
            <w:tcW w:w="3210" w:type="dxa"/>
          </w:tcPr>
          <w:p w14:paraId="308046F0" w14:textId="77777777" w:rsidR="00A82CE3" w:rsidRDefault="00A82CE3" w:rsidP="00A82CE3">
            <w:pPr>
              <w:rPr>
                <w:sz w:val="18"/>
                <w:szCs w:val="18"/>
              </w:rPr>
            </w:pPr>
            <w:r>
              <w:rPr>
                <w:sz w:val="18"/>
                <w:szCs w:val="18"/>
              </w:rPr>
              <w:t>Apple:</w:t>
            </w:r>
          </w:p>
          <w:p w14:paraId="6582FA8F" w14:textId="77777777" w:rsidR="00365694" w:rsidRDefault="00365694" w:rsidP="00AD619E">
            <w:pPr>
              <w:rPr>
                <w:i/>
                <w:color w:val="0070C0"/>
                <w:lang w:eastAsia="zh-CN"/>
              </w:rPr>
            </w:pPr>
            <w:r w:rsidRPr="00262FAC">
              <w:rPr>
                <w:sz w:val="18"/>
                <w:szCs w:val="18"/>
              </w:rPr>
              <w:t>Reestablishment delay requirement: FFS if PBCH BW reduction will impact SSB index reading during Reestablishment</w:t>
            </w:r>
            <w:r>
              <w:rPr>
                <w:i/>
                <w:color w:val="0070C0"/>
                <w:lang w:eastAsia="zh-CN"/>
              </w:rPr>
              <w:t xml:space="preserve"> </w:t>
            </w:r>
          </w:p>
          <w:p w14:paraId="4BC2A942" w14:textId="77777777" w:rsidR="00035F62" w:rsidRDefault="00035F62" w:rsidP="00AD619E">
            <w:pPr>
              <w:rPr>
                <w:sz w:val="18"/>
                <w:szCs w:val="18"/>
              </w:rPr>
            </w:pPr>
            <w:r>
              <w:rPr>
                <w:sz w:val="18"/>
                <w:szCs w:val="18"/>
              </w:rPr>
              <w:t>Huawei: FFS</w:t>
            </w:r>
          </w:p>
          <w:p w14:paraId="24D63C21" w14:textId="77777777" w:rsidR="00E818A3" w:rsidRDefault="00E818A3" w:rsidP="00AD619E">
            <w:pPr>
              <w:rPr>
                <w:iCs/>
              </w:rPr>
            </w:pPr>
            <w:r>
              <w:rPr>
                <w:iCs/>
              </w:rPr>
              <w:t>MediaTek: FFS</w:t>
            </w:r>
          </w:p>
          <w:p w14:paraId="27A6510E" w14:textId="49CD88FE" w:rsidR="00437630" w:rsidRDefault="00437630" w:rsidP="00AD619E">
            <w:pPr>
              <w:rPr>
                <w:i/>
                <w:color w:val="0070C0"/>
                <w:lang w:eastAsia="zh-CN"/>
              </w:rPr>
            </w:pPr>
            <w:r>
              <w:rPr>
                <w:iCs/>
                <w:sz w:val="18"/>
                <w:szCs w:val="18"/>
              </w:rPr>
              <w:t>Nokia: FFS</w:t>
            </w:r>
          </w:p>
        </w:tc>
        <w:tc>
          <w:tcPr>
            <w:tcW w:w="3211" w:type="dxa"/>
          </w:tcPr>
          <w:p w14:paraId="031DFD04" w14:textId="77777777" w:rsidR="00A82CE3" w:rsidRDefault="00A82CE3" w:rsidP="00A82CE3">
            <w:pPr>
              <w:rPr>
                <w:sz w:val="18"/>
                <w:szCs w:val="18"/>
              </w:rPr>
            </w:pPr>
            <w:r>
              <w:rPr>
                <w:sz w:val="18"/>
                <w:szCs w:val="18"/>
              </w:rPr>
              <w:t>Apple:</w:t>
            </w:r>
          </w:p>
          <w:p w14:paraId="320E5FFA" w14:textId="77777777" w:rsidR="00365694" w:rsidRDefault="00365694" w:rsidP="00AD619E">
            <w:pPr>
              <w:rPr>
                <w:sz w:val="18"/>
                <w:szCs w:val="18"/>
              </w:rPr>
            </w:pPr>
            <w:r w:rsidRPr="00262FAC">
              <w:rPr>
                <w:sz w:val="18"/>
                <w:szCs w:val="18"/>
              </w:rPr>
              <w:t>No impact</w:t>
            </w:r>
          </w:p>
          <w:p w14:paraId="32805ECD" w14:textId="6C84CAAA" w:rsidR="00437630" w:rsidRDefault="00437630" w:rsidP="00AD619E">
            <w:pPr>
              <w:rPr>
                <w:i/>
                <w:color w:val="0070C0"/>
                <w:lang w:eastAsia="zh-CN"/>
              </w:rPr>
            </w:pPr>
            <w:r>
              <w:rPr>
                <w:iCs/>
                <w:sz w:val="18"/>
                <w:szCs w:val="18"/>
              </w:rPr>
              <w:t>Nokia: FFS</w:t>
            </w:r>
          </w:p>
        </w:tc>
      </w:tr>
    </w:tbl>
    <w:p w14:paraId="0024A29A" w14:textId="77777777" w:rsidR="00365694" w:rsidRPr="00805BE8" w:rsidRDefault="00365694" w:rsidP="003656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87E9031" w14:textId="0CEE59E6" w:rsidR="00365694" w:rsidRPr="00805BE8" w:rsidRDefault="006F6E87" w:rsidP="003656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5DBC5E40" w14:textId="5392A4F8" w:rsidR="00365694" w:rsidRDefault="00365694" w:rsidP="005B4802">
      <w:pPr>
        <w:rPr>
          <w:i/>
          <w:color w:val="0070C0"/>
          <w:lang w:eastAsia="zh-CN"/>
        </w:rPr>
      </w:pPr>
    </w:p>
    <w:p w14:paraId="25F05E67" w14:textId="3E32D4ED" w:rsidR="00365694" w:rsidRPr="00365694" w:rsidRDefault="00365694" w:rsidP="00365694">
      <w:pPr>
        <w:rPr>
          <w:b/>
          <w:color w:val="0070C0"/>
          <w:u w:val="single"/>
          <w:lang w:eastAsia="ko-KR"/>
        </w:rPr>
      </w:pPr>
      <w:r w:rsidRPr="00365694">
        <w:rPr>
          <w:b/>
          <w:color w:val="0070C0"/>
          <w:u w:val="single"/>
          <w:lang w:eastAsia="ko-KR"/>
        </w:rPr>
        <w:t xml:space="preserve">Issue 1-5: </w:t>
      </w:r>
      <w:r w:rsidR="00C530BC">
        <w:rPr>
          <w:b/>
          <w:color w:val="0070C0"/>
          <w:u w:val="single"/>
          <w:lang w:eastAsia="ko-KR"/>
        </w:rPr>
        <w:t xml:space="preserve">Impact on </w:t>
      </w:r>
      <w:r w:rsidRPr="00365694">
        <w:rPr>
          <w:b/>
          <w:color w:val="0070C0"/>
          <w:u w:val="single"/>
          <w:lang w:eastAsia="ko-KR"/>
        </w:rPr>
        <w:t>RRC Connection Release with Redirection Requirements</w:t>
      </w:r>
    </w:p>
    <w:p w14:paraId="1162654B" w14:textId="77777777" w:rsidR="00365694" w:rsidRPr="00805BE8" w:rsidRDefault="00365694" w:rsidP="003656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365694" w14:paraId="3424CD81" w14:textId="77777777" w:rsidTr="00AD619E">
        <w:tc>
          <w:tcPr>
            <w:tcW w:w="3210" w:type="dxa"/>
          </w:tcPr>
          <w:p w14:paraId="06D4B9DA" w14:textId="77777777" w:rsidR="00365694" w:rsidRPr="00353703" w:rsidRDefault="00365694" w:rsidP="00AD619E">
            <w:pPr>
              <w:rPr>
                <w:iCs/>
                <w:lang w:eastAsia="zh-CN"/>
              </w:rPr>
            </w:pPr>
            <w:r w:rsidRPr="00353703">
              <w:rPr>
                <w:iCs/>
                <w:lang w:eastAsia="zh-CN"/>
              </w:rPr>
              <w:lastRenderedPageBreak/>
              <w:t>RRM Requirement</w:t>
            </w:r>
          </w:p>
        </w:tc>
        <w:tc>
          <w:tcPr>
            <w:tcW w:w="3210" w:type="dxa"/>
          </w:tcPr>
          <w:p w14:paraId="29EA9E3D" w14:textId="77777777" w:rsidR="00365694" w:rsidRDefault="00365694" w:rsidP="00AD619E">
            <w:pPr>
              <w:rPr>
                <w:i/>
                <w:color w:val="0070C0"/>
                <w:lang w:eastAsia="zh-CN"/>
              </w:rPr>
            </w:pPr>
            <w:r w:rsidRPr="00417042">
              <w:rPr>
                <w:iCs/>
                <w:lang w:eastAsia="zh-CN"/>
              </w:rPr>
              <w:t>approximately 3 MHz</w:t>
            </w:r>
          </w:p>
        </w:tc>
        <w:tc>
          <w:tcPr>
            <w:tcW w:w="3211" w:type="dxa"/>
          </w:tcPr>
          <w:p w14:paraId="28C54CEC" w14:textId="77777777" w:rsidR="00365694" w:rsidRDefault="00365694"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365694" w14:paraId="6E8120D2" w14:textId="77777777" w:rsidTr="00AD619E">
        <w:tc>
          <w:tcPr>
            <w:tcW w:w="3210" w:type="dxa"/>
          </w:tcPr>
          <w:p w14:paraId="02ECAA8E" w14:textId="6AA6DF1C" w:rsidR="00365694" w:rsidRDefault="00365694" w:rsidP="00AD619E">
            <w:pPr>
              <w:rPr>
                <w:i/>
                <w:color w:val="0070C0"/>
                <w:lang w:eastAsia="zh-CN"/>
              </w:rPr>
            </w:pPr>
            <w:r>
              <w:rPr>
                <w:i/>
                <w:color w:val="0070C0"/>
                <w:lang w:eastAsia="zh-CN"/>
              </w:rPr>
              <w:t>RRC Connection Release with Redirection</w:t>
            </w:r>
          </w:p>
        </w:tc>
        <w:tc>
          <w:tcPr>
            <w:tcW w:w="3210" w:type="dxa"/>
          </w:tcPr>
          <w:p w14:paraId="106FC28F" w14:textId="77777777" w:rsidR="00A82CE3" w:rsidRDefault="00A82CE3" w:rsidP="00A82CE3">
            <w:pPr>
              <w:rPr>
                <w:sz w:val="18"/>
                <w:szCs w:val="18"/>
              </w:rPr>
            </w:pPr>
            <w:r>
              <w:rPr>
                <w:sz w:val="18"/>
                <w:szCs w:val="18"/>
              </w:rPr>
              <w:t>Apple:</w:t>
            </w:r>
          </w:p>
          <w:p w14:paraId="4143024B" w14:textId="77777777" w:rsidR="00365694" w:rsidRDefault="00365694" w:rsidP="00AD619E">
            <w:pPr>
              <w:rPr>
                <w:i/>
                <w:color w:val="0070C0"/>
                <w:lang w:eastAsia="zh-CN"/>
              </w:rPr>
            </w:pPr>
            <w:r>
              <w:rPr>
                <w:sz w:val="18"/>
                <w:szCs w:val="18"/>
              </w:rPr>
              <w:t>R</w:t>
            </w:r>
            <w:r w:rsidRPr="00262FAC">
              <w:rPr>
                <w:sz w:val="18"/>
                <w:szCs w:val="18"/>
              </w:rPr>
              <w:t>edirection delay requirement: FFS if PBCH BW reduction will impact SSB index reading during Redirection</w:t>
            </w:r>
            <w:r>
              <w:rPr>
                <w:i/>
                <w:color w:val="0070C0"/>
                <w:lang w:eastAsia="zh-CN"/>
              </w:rPr>
              <w:t xml:space="preserve"> </w:t>
            </w:r>
          </w:p>
          <w:p w14:paraId="2DF512EC" w14:textId="77777777" w:rsidR="00035F62" w:rsidRDefault="00035F62" w:rsidP="00AD619E">
            <w:pPr>
              <w:rPr>
                <w:sz w:val="18"/>
                <w:szCs w:val="18"/>
              </w:rPr>
            </w:pPr>
            <w:r>
              <w:rPr>
                <w:sz w:val="18"/>
                <w:szCs w:val="18"/>
              </w:rPr>
              <w:t>Huawei: FFS</w:t>
            </w:r>
          </w:p>
          <w:p w14:paraId="2177DED6" w14:textId="77777777" w:rsidR="00E818A3" w:rsidRDefault="00E818A3" w:rsidP="00AD619E">
            <w:pPr>
              <w:rPr>
                <w:iCs/>
              </w:rPr>
            </w:pPr>
            <w:r>
              <w:rPr>
                <w:iCs/>
              </w:rPr>
              <w:t>MediaTek: FFS</w:t>
            </w:r>
          </w:p>
          <w:p w14:paraId="4C57B126" w14:textId="0EAC8D50" w:rsidR="00437630" w:rsidRDefault="00437630" w:rsidP="00AD619E">
            <w:pPr>
              <w:rPr>
                <w:i/>
                <w:color w:val="0070C0"/>
                <w:lang w:eastAsia="zh-CN"/>
              </w:rPr>
            </w:pPr>
            <w:r>
              <w:rPr>
                <w:iCs/>
                <w:sz w:val="18"/>
                <w:szCs w:val="18"/>
              </w:rPr>
              <w:t>Nokia: FFS</w:t>
            </w:r>
          </w:p>
        </w:tc>
        <w:tc>
          <w:tcPr>
            <w:tcW w:w="3211" w:type="dxa"/>
          </w:tcPr>
          <w:p w14:paraId="2A87A6AA" w14:textId="77777777" w:rsidR="00A82CE3" w:rsidRDefault="00A82CE3" w:rsidP="00A82CE3">
            <w:pPr>
              <w:rPr>
                <w:sz w:val="18"/>
                <w:szCs w:val="18"/>
              </w:rPr>
            </w:pPr>
            <w:r>
              <w:rPr>
                <w:sz w:val="18"/>
                <w:szCs w:val="18"/>
              </w:rPr>
              <w:t>Apple:</w:t>
            </w:r>
          </w:p>
          <w:p w14:paraId="3C4B4818" w14:textId="77777777" w:rsidR="00365694" w:rsidRDefault="00365694" w:rsidP="00AD619E">
            <w:pPr>
              <w:rPr>
                <w:sz w:val="18"/>
                <w:szCs w:val="18"/>
              </w:rPr>
            </w:pPr>
            <w:r w:rsidRPr="00262FAC">
              <w:rPr>
                <w:sz w:val="18"/>
                <w:szCs w:val="18"/>
              </w:rPr>
              <w:t>No impact</w:t>
            </w:r>
          </w:p>
          <w:p w14:paraId="5B33D50C" w14:textId="2F199FF4" w:rsidR="00437630" w:rsidRDefault="00437630" w:rsidP="00AD619E">
            <w:pPr>
              <w:rPr>
                <w:i/>
                <w:color w:val="0070C0"/>
                <w:lang w:eastAsia="zh-CN"/>
              </w:rPr>
            </w:pPr>
            <w:r>
              <w:rPr>
                <w:iCs/>
                <w:sz w:val="18"/>
                <w:szCs w:val="18"/>
              </w:rPr>
              <w:t>Nokia: FFS</w:t>
            </w:r>
          </w:p>
        </w:tc>
      </w:tr>
    </w:tbl>
    <w:p w14:paraId="6AD514F8" w14:textId="77777777" w:rsidR="00365694" w:rsidRPr="00805BE8" w:rsidRDefault="00365694" w:rsidP="003656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B925187" w14:textId="715DC5B0" w:rsidR="00365694" w:rsidRPr="00805BE8" w:rsidRDefault="006F6E87" w:rsidP="003656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3BCF9769" w14:textId="4557D108" w:rsidR="00365694" w:rsidRDefault="00365694" w:rsidP="005B4802">
      <w:pPr>
        <w:rPr>
          <w:i/>
          <w:color w:val="0070C0"/>
          <w:lang w:eastAsia="zh-CN"/>
        </w:rPr>
      </w:pPr>
    </w:p>
    <w:p w14:paraId="3A99AE14" w14:textId="3F1F66CF" w:rsidR="003A7D1C" w:rsidRPr="003A7D1C" w:rsidRDefault="003A7D1C" w:rsidP="003A7D1C">
      <w:pPr>
        <w:rPr>
          <w:b/>
          <w:color w:val="0070C0"/>
          <w:u w:val="single"/>
          <w:lang w:eastAsia="ko-KR"/>
        </w:rPr>
      </w:pPr>
      <w:r w:rsidRPr="003A7D1C">
        <w:rPr>
          <w:b/>
          <w:color w:val="0070C0"/>
          <w:u w:val="single"/>
          <w:lang w:eastAsia="ko-KR"/>
        </w:rPr>
        <w:t>Issue 1-</w:t>
      </w:r>
      <w:r>
        <w:rPr>
          <w:b/>
          <w:color w:val="0070C0"/>
          <w:u w:val="single"/>
          <w:lang w:eastAsia="ko-KR"/>
        </w:rPr>
        <w:t>6</w:t>
      </w:r>
      <w:r w:rsidRPr="003A7D1C">
        <w:rPr>
          <w:b/>
          <w:color w:val="0070C0"/>
          <w:u w:val="single"/>
          <w:lang w:eastAsia="ko-KR"/>
        </w:rPr>
        <w:t xml:space="preserve">: </w:t>
      </w:r>
      <w:r w:rsidR="00C530BC">
        <w:rPr>
          <w:b/>
          <w:color w:val="0070C0"/>
          <w:u w:val="single"/>
          <w:lang w:eastAsia="ko-KR"/>
        </w:rPr>
        <w:t xml:space="preserve">Impact on </w:t>
      </w:r>
      <w:r w:rsidRPr="003A7D1C">
        <w:rPr>
          <w:b/>
          <w:color w:val="0070C0"/>
          <w:u w:val="single"/>
          <w:lang w:eastAsia="ko-KR"/>
        </w:rPr>
        <w:t>Random Access Requirements</w:t>
      </w:r>
    </w:p>
    <w:p w14:paraId="34B8019E" w14:textId="77777777" w:rsidR="003A7D1C" w:rsidRPr="00805BE8" w:rsidRDefault="003A7D1C" w:rsidP="003A7D1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3A7D1C" w14:paraId="08751253" w14:textId="77777777" w:rsidTr="00AD619E">
        <w:tc>
          <w:tcPr>
            <w:tcW w:w="3210" w:type="dxa"/>
          </w:tcPr>
          <w:p w14:paraId="1222E7C3" w14:textId="77777777" w:rsidR="003A7D1C" w:rsidRPr="00353703" w:rsidRDefault="003A7D1C" w:rsidP="00AD619E">
            <w:pPr>
              <w:rPr>
                <w:iCs/>
                <w:lang w:eastAsia="zh-CN"/>
              </w:rPr>
            </w:pPr>
            <w:r w:rsidRPr="00353703">
              <w:rPr>
                <w:iCs/>
                <w:lang w:eastAsia="zh-CN"/>
              </w:rPr>
              <w:t>RRM Requirement</w:t>
            </w:r>
          </w:p>
        </w:tc>
        <w:tc>
          <w:tcPr>
            <w:tcW w:w="3210" w:type="dxa"/>
          </w:tcPr>
          <w:p w14:paraId="6021E3C1" w14:textId="77777777" w:rsidR="003A7D1C" w:rsidRDefault="003A7D1C" w:rsidP="00AD619E">
            <w:pPr>
              <w:rPr>
                <w:i/>
                <w:color w:val="0070C0"/>
                <w:lang w:eastAsia="zh-CN"/>
              </w:rPr>
            </w:pPr>
            <w:r w:rsidRPr="00417042">
              <w:rPr>
                <w:iCs/>
                <w:lang w:eastAsia="zh-CN"/>
              </w:rPr>
              <w:t>approximately 3 MHz</w:t>
            </w:r>
          </w:p>
        </w:tc>
        <w:tc>
          <w:tcPr>
            <w:tcW w:w="3211" w:type="dxa"/>
          </w:tcPr>
          <w:p w14:paraId="0F2B3AA2" w14:textId="77777777" w:rsidR="003A7D1C" w:rsidRDefault="003A7D1C"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3A7D1C" w14:paraId="469C78CC" w14:textId="77777777" w:rsidTr="00AD619E">
        <w:tc>
          <w:tcPr>
            <w:tcW w:w="3210" w:type="dxa"/>
          </w:tcPr>
          <w:p w14:paraId="0E4CB9D8" w14:textId="6C29899D" w:rsidR="003A7D1C" w:rsidRDefault="003A7D1C" w:rsidP="00AD619E">
            <w:pPr>
              <w:rPr>
                <w:i/>
                <w:color w:val="0070C0"/>
                <w:lang w:eastAsia="zh-CN"/>
              </w:rPr>
            </w:pPr>
            <w:r>
              <w:rPr>
                <w:i/>
                <w:color w:val="0070C0"/>
                <w:lang w:eastAsia="zh-CN"/>
              </w:rPr>
              <w:t>Random Access</w:t>
            </w:r>
          </w:p>
        </w:tc>
        <w:tc>
          <w:tcPr>
            <w:tcW w:w="3210" w:type="dxa"/>
          </w:tcPr>
          <w:p w14:paraId="442E3FC7" w14:textId="77777777" w:rsidR="00A82CE3" w:rsidRDefault="00A82CE3" w:rsidP="00A82CE3">
            <w:pPr>
              <w:rPr>
                <w:sz w:val="18"/>
                <w:szCs w:val="18"/>
              </w:rPr>
            </w:pPr>
            <w:r>
              <w:rPr>
                <w:sz w:val="18"/>
                <w:szCs w:val="18"/>
              </w:rPr>
              <w:t>Apple:</w:t>
            </w:r>
          </w:p>
          <w:p w14:paraId="00C17563" w14:textId="77777777" w:rsidR="003A7D1C" w:rsidRDefault="003A7D1C" w:rsidP="00AD619E">
            <w:pPr>
              <w:rPr>
                <w:sz w:val="18"/>
                <w:szCs w:val="18"/>
              </w:rPr>
            </w:pPr>
            <w:r w:rsidRPr="00262FAC">
              <w:rPr>
                <w:sz w:val="18"/>
                <w:szCs w:val="18"/>
              </w:rPr>
              <w:t>No impact</w:t>
            </w:r>
          </w:p>
          <w:p w14:paraId="30825615" w14:textId="5704339D" w:rsidR="00E818A3" w:rsidRPr="00E818A3" w:rsidRDefault="00E818A3" w:rsidP="00AD619E">
            <w:pPr>
              <w:rPr>
                <w:iCs/>
                <w:color w:val="0070C0"/>
                <w:lang w:eastAsia="zh-CN"/>
              </w:rPr>
            </w:pPr>
            <w:r w:rsidRPr="00E818A3">
              <w:rPr>
                <w:iCs/>
                <w:sz w:val="18"/>
                <w:szCs w:val="18"/>
              </w:rPr>
              <w:t>Ericsson: no impact</w:t>
            </w:r>
          </w:p>
        </w:tc>
        <w:tc>
          <w:tcPr>
            <w:tcW w:w="3211" w:type="dxa"/>
          </w:tcPr>
          <w:p w14:paraId="3D5196ED" w14:textId="77777777" w:rsidR="00A82CE3" w:rsidRDefault="00A82CE3" w:rsidP="00A82CE3">
            <w:pPr>
              <w:rPr>
                <w:sz w:val="18"/>
                <w:szCs w:val="18"/>
              </w:rPr>
            </w:pPr>
            <w:r>
              <w:rPr>
                <w:sz w:val="18"/>
                <w:szCs w:val="18"/>
              </w:rPr>
              <w:t>Apple:</w:t>
            </w:r>
          </w:p>
          <w:p w14:paraId="6B6CBD46" w14:textId="77777777" w:rsidR="003A7D1C" w:rsidRDefault="003A7D1C" w:rsidP="00AD619E">
            <w:pPr>
              <w:rPr>
                <w:sz w:val="18"/>
                <w:szCs w:val="18"/>
              </w:rPr>
            </w:pPr>
            <w:r w:rsidRPr="00262FAC">
              <w:rPr>
                <w:sz w:val="18"/>
                <w:szCs w:val="18"/>
              </w:rPr>
              <w:t>No impact</w:t>
            </w:r>
          </w:p>
          <w:p w14:paraId="132D2977" w14:textId="45A617A5" w:rsidR="00E818A3" w:rsidRDefault="00E818A3" w:rsidP="00AD619E">
            <w:pPr>
              <w:rPr>
                <w:i/>
                <w:color w:val="0070C0"/>
                <w:lang w:eastAsia="zh-CN"/>
              </w:rPr>
            </w:pPr>
            <w:r w:rsidRPr="00E818A3">
              <w:rPr>
                <w:iCs/>
                <w:sz w:val="18"/>
                <w:szCs w:val="18"/>
              </w:rPr>
              <w:t>Ericsson: no impact</w:t>
            </w:r>
          </w:p>
        </w:tc>
      </w:tr>
    </w:tbl>
    <w:p w14:paraId="7BD2F748" w14:textId="77777777" w:rsidR="003A7D1C" w:rsidRPr="00805BE8" w:rsidRDefault="003A7D1C" w:rsidP="003A7D1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76588CE" w14:textId="553AD53D" w:rsidR="003A7D1C" w:rsidRPr="00805BE8" w:rsidRDefault="006F6E87" w:rsidP="003A7D1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 impact</w:t>
      </w:r>
    </w:p>
    <w:p w14:paraId="54FAF519" w14:textId="37C7CB89" w:rsidR="003A7D1C" w:rsidRDefault="003A7D1C" w:rsidP="005B4802">
      <w:pPr>
        <w:rPr>
          <w:i/>
          <w:color w:val="0070C0"/>
          <w:lang w:eastAsia="zh-CN"/>
        </w:rPr>
      </w:pPr>
    </w:p>
    <w:p w14:paraId="28C47C3F" w14:textId="32B7DD74" w:rsidR="003A7D1C" w:rsidRPr="003A7D1C" w:rsidRDefault="003A7D1C" w:rsidP="003A7D1C">
      <w:pPr>
        <w:rPr>
          <w:b/>
          <w:color w:val="0070C0"/>
          <w:u w:val="single"/>
          <w:lang w:eastAsia="ko-KR"/>
        </w:rPr>
      </w:pPr>
      <w:r w:rsidRPr="003A7D1C">
        <w:rPr>
          <w:b/>
          <w:color w:val="0070C0"/>
          <w:u w:val="single"/>
          <w:lang w:eastAsia="ko-KR"/>
        </w:rPr>
        <w:t>Issue 1-</w:t>
      </w:r>
      <w:r>
        <w:rPr>
          <w:b/>
          <w:color w:val="0070C0"/>
          <w:u w:val="single"/>
          <w:lang w:eastAsia="ko-KR"/>
        </w:rPr>
        <w:t>7</w:t>
      </w:r>
      <w:r w:rsidRPr="003A7D1C">
        <w:rPr>
          <w:b/>
          <w:color w:val="0070C0"/>
          <w:u w:val="single"/>
          <w:lang w:eastAsia="ko-KR"/>
        </w:rPr>
        <w:t xml:space="preserve">: </w:t>
      </w:r>
      <w:r w:rsidR="00C530BC">
        <w:rPr>
          <w:b/>
          <w:color w:val="0070C0"/>
          <w:u w:val="single"/>
          <w:lang w:eastAsia="ko-KR"/>
        </w:rPr>
        <w:t xml:space="preserve">Impact on </w:t>
      </w:r>
      <w:r w:rsidRPr="003A7D1C">
        <w:rPr>
          <w:b/>
          <w:color w:val="0070C0"/>
          <w:u w:val="single"/>
          <w:lang w:eastAsia="ko-KR"/>
        </w:rPr>
        <w:t>UE Transmit timing Requirements</w:t>
      </w:r>
    </w:p>
    <w:p w14:paraId="14DF4EC9" w14:textId="77777777" w:rsidR="003A7D1C" w:rsidRPr="00805BE8" w:rsidRDefault="003A7D1C" w:rsidP="003A7D1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3A7D1C" w14:paraId="6C35C56F" w14:textId="77777777" w:rsidTr="00AD619E">
        <w:tc>
          <w:tcPr>
            <w:tcW w:w="3210" w:type="dxa"/>
          </w:tcPr>
          <w:p w14:paraId="55DE3CF3" w14:textId="77777777" w:rsidR="003A7D1C" w:rsidRPr="00353703" w:rsidRDefault="003A7D1C" w:rsidP="00AD619E">
            <w:pPr>
              <w:rPr>
                <w:iCs/>
                <w:lang w:eastAsia="zh-CN"/>
              </w:rPr>
            </w:pPr>
            <w:r w:rsidRPr="00353703">
              <w:rPr>
                <w:iCs/>
                <w:lang w:eastAsia="zh-CN"/>
              </w:rPr>
              <w:t>RRM Requirement</w:t>
            </w:r>
          </w:p>
        </w:tc>
        <w:tc>
          <w:tcPr>
            <w:tcW w:w="3210" w:type="dxa"/>
          </w:tcPr>
          <w:p w14:paraId="49D51E81" w14:textId="77777777" w:rsidR="003A7D1C" w:rsidRDefault="003A7D1C" w:rsidP="00AD619E">
            <w:pPr>
              <w:rPr>
                <w:i/>
                <w:color w:val="0070C0"/>
                <w:lang w:eastAsia="zh-CN"/>
              </w:rPr>
            </w:pPr>
            <w:r w:rsidRPr="00417042">
              <w:rPr>
                <w:iCs/>
                <w:lang w:eastAsia="zh-CN"/>
              </w:rPr>
              <w:t>approximately 3 MHz</w:t>
            </w:r>
          </w:p>
        </w:tc>
        <w:tc>
          <w:tcPr>
            <w:tcW w:w="3211" w:type="dxa"/>
          </w:tcPr>
          <w:p w14:paraId="100007BE" w14:textId="77777777" w:rsidR="003A7D1C" w:rsidRDefault="003A7D1C"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A82CE3" w14:paraId="15E018FC" w14:textId="77777777" w:rsidTr="00A82CE3">
        <w:trPr>
          <w:trHeight w:val="385"/>
        </w:trPr>
        <w:tc>
          <w:tcPr>
            <w:tcW w:w="3210" w:type="dxa"/>
            <w:vMerge w:val="restart"/>
          </w:tcPr>
          <w:p w14:paraId="65E4231E" w14:textId="0AB67A8C" w:rsidR="00A82CE3" w:rsidRDefault="00A82CE3" w:rsidP="00AD619E">
            <w:pPr>
              <w:rPr>
                <w:i/>
                <w:color w:val="0070C0"/>
                <w:lang w:eastAsia="zh-CN"/>
              </w:rPr>
            </w:pPr>
            <w:r>
              <w:rPr>
                <w:i/>
                <w:color w:val="0070C0"/>
                <w:lang w:eastAsia="zh-CN"/>
              </w:rPr>
              <w:t>UE Transmit timing</w:t>
            </w:r>
          </w:p>
        </w:tc>
        <w:tc>
          <w:tcPr>
            <w:tcW w:w="3210" w:type="dxa"/>
          </w:tcPr>
          <w:p w14:paraId="7E17CF92" w14:textId="77777777" w:rsidR="00A82CE3" w:rsidRDefault="00A82CE3" w:rsidP="00A82CE3">
            <w:pPr>
              <w:rPr>
                <w:sz w:val="18"/>
                <w:szCs w:val="18"/>
              </w:rPr>
            </w:pPr>
            <w:r>
              <w:rPr>
                <w:sz w:val="18"/>
                <w:szCs w:val="18"/>
              </w:rPr>
              <w:t>Apple:</w:t>
            </w:r>
          </w:p>
          <w:p w14:paraId="7C241009" w14:textId="77777777" w:rsidR="00A82CE3" w:rsidRDefault="00A82CE3" w:rsidP="00AD619E">
            <w:pPr>
              <w:rPr>
                <w:i/>
                <w:color w:val="0070C0"/>
                <w:lang w:eastAsia="zh-CN"/>
              </w:rPr>
            </w:pPr>
            <w:r w:rsidRPr="00262FAC">
              <w:rPr>
                <w:sz w:val="18"/>
                <w:szCs w:val="18"/>
              </w:rPr>
              <w:t>No impact</w:t>
            </w:r>
          </w:p>
        </w:tc>
        <w:tc>
          <w:tcPr>
            <w:tcW w:w="3211" w:type="dxa"/>
          </w:tcPr>
          <w:p w14:paraId="72830D32" w14:textId="77777777" w:rsidR="00A82CE3" w:rsidRDefault="00A82CE3" w:rsidP="00A82CE3">
            <w:pPr>
              <w:rPr>
                <w:sz w:val="18"/>
                <w:szCs w:val="18"/>
              </w:rPr>
            </w:pPr>
            <w:r>
              <w:rPr>
                <w:sz w:val="18"/>
                <w:szCs w:val="18"/>
              </w:rPr>
              <w:t>Apple:</w:t>
            </w:r>
          </w:p>
          <w:p w14:paraId="0E8816D1" w14:textId="77777777" w:rsidR="00A82CE3" w:rsidRDefault="00A82CE3" w:rsidP="00AD619E">
            <w:pPr>
              <w:rPr>
                <w:i/>
                <w:color w:val="0070C0"/>
                <w:lang w:eastAsia="zh-CN"/>
              </w:rPr>
            </w:pPr>
            <w:r w:rsidRPr="00262FAC">
              <w:rPr>
                <w:sz w:val="18"/>
                <w:szCs w:val="18"/>
              </w:rPr>
              <w:t>No impact</w:t>
            </w:r>
          </w:p>
        </w:tc>
      </w:tr>
      <w:tr w:rsidR="00A82CE3" w14:paraId="092FD07E" w14:textId="77777777" w:rsidTr="00AD619E">
        <w:trPr>
          <w:trHeight w:val="385"/>
        </w:trPr>
        <w:tc>
          <w:tcPr>
            <w:tcW w:w="3210" w:type="dxa"/>
            <w:vMerge/>
          </w:tcPr>
          <w:p w14:paraId="0C625B14" w14:textId="77777777" w:rsidR="00A82CE3" w:rsidRDefault="00A82CE3" w:rsidP="00AD619E">
            <w:pPr>
              <w:rPr>
                <w:i/>
                <w:color w:val="0070C0"/>
                <w:lang w:eastAsia="zh-CN"/>
              </w:rPr>
            </w:pPr>
          </w:p>
        </w:tc>
        <w:tc>
          <w:tcPr>
            <w:tcW w:w="3210" w:type="dxa"/>
          </w:tcPr>
          <w:p w14:paraId="6703CC7A" w14:textId="77777777" w:rsidR="00A82CE3" w:rsidRDefault="00194CC5" w:rsidP="00A82CE3">
            <w:pPr>
              <w:rPr>
                <w:iCs/>
              </w:rPr>
            </w:pPr>
            <w:r w:rsidRPr="00810719">
              <w:rPr>
                <w:iCs/>
              </w:rPr>
              <w:t>Intel: FFS</w:t>
            </w:r>
          </w:p>
          <w:p w14:paraId="17C85C0F" w14:textId="7C90793A" w:rsidR="00035F62" w:rsidRDefault="00035F62" w:rsidP="00035F62">
            <w:pPr>
              <w:rPr>
                <w:sz w:val="18"/>
                <w:szCs w:val="18"/>
              </w:rPr>
            </w:pPr>
            <w:r>
              <w:rPr>
                <w:sz w:val="18"/>
                <w:szCs w:val="18"/>
              </w:rPr>
              <w:t>Huawei: FFS</w:t>
            </w:r>
          </w:p>
          <w:p w14:paraId="4D879FE7" w14:textId="36BC391A" w:rsidR="002C4262" w:rsidRPr="00262FAC" w:rsidRDefault="002C4262" w:rsidP="00035F62">
            <w:pPr>
              <w:rPr>
                <w:sz w:val="18"/>
                <w:szCs w:val="18"/>
              </w:rPr>
            </w:pPr>
            <w:r w:rsidRPr="00E818A3">
              <w:rPr>
                <w:iCs/>
                <w:sz w:val="18"/>
                <w:szCs w:val="18"/>
              </w:rPr>
              <w:t xml:space="preserve">Ericsson: </w:t>
            </w:r>
            <w:r>
              <w:rPr>
                <w:iCs/>
                <w:sz w:val="18"/>
                <w:szCs w:val="18"/>
              </w:rPr>
              <w:t>no impact</w:t>
            </w:r>
          </w:p>
          <w:p w14:paraId="344CBCA6" w14:textId="444A0738" w:rsidR="00035F62" w:rsidRDefault="00035F62" w:rsidP="00A82CE3">
            <w:pPr>
              <w:rPr>
                <w:sz w:val="18"/>
                <w:szCs w:val="18"/>
              </w:rPr>
            </w:pPr>
          </w:p>
        </w:tc>
        <w:tc>
          <w:tcPr>
            <w:tcW w:w="3211" w:type="dxa"/>
          </w:tcPr>
          <w:p w14:paraId="7C8068F6" w14:textId="77777777" w:rsidR="00035F62" w:rsidRPr="00262FAC" w:rsidRDefault="00035F62" w:rsidP="00035F62">
            <w:pPr>
              <w:rPr>
                <w:sz w:val="18"/>
                <w:szCs w:val="18"/>
              </w:rPr>
            </w:pPr>
            <w:r>
              <w:rPr>
                <w:sz w:val="18"/>
                <w:szCs w:val="18"/>
              </w:rPr>
              <w:t>Huawei: FFS</w:t>
            </w:r>
          </w:p>
          <w:p w14:paraId="3EAC7037" w14:textId="77777777" w:rsidR="002C4262" w:rsidRPr="00262FAC" w:rsidRDefault="002C4262" w:rsidP="002C4262">
            <w:pPr>
              <w:rPr>
                <w:sz w:val="18"/>
                <w:szCs w:val="18"/>
              </w:rPr>
            </w:pPr>
            <w:r w:rsidRPr="00E818A3">
              <w:rPr>
                <w:iCs/>
                <w:sz w:val="18"/>
                <w:szCs w:val="18"/>
              </w:rPr>
              <w:t xml:space="preserve">Ericsson: </w:t>
            </w:r>
            <w:r>
              <w:rPr>
                <w:iCs/>
                <w:sz w:val="18"/>
                <w:szCs w:val="18"/>
              </w:rPr>
              <w:t>no impact</w:t>
            </w:r>
          </w:p>
          <w:p w14:paraId="7EEDF07C" w14:textId="77777777" w:rsidR="00A82CE3" w:rsidRDefault="00A82CE3" w:rsidP="00A82CE3">
            <w:pPr>
              <w:rPr>
                <w:sz w:val="18"/>
                <w:szCs w:val="18"/>
              </w:rPr>
            </w:pPr>
          </w:p>
        </w:tc>
      </w:tr>
    </w:tbl>
    <w:p w14:paraId="512B32D8" w14:textId="77777777" w:rsidR="003A7D1C" w:rsidRPr="00805BE8" w:rsidRDefault="003A7D1C" w:rsidP="003A7D1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14A6443" w14:textId="0EBF01CB" w:rsidR="003A7D1C" w:rsidRPr="00805BE8" w:rsidRDefault="006F6E87" w:rsidP="003A7D1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06D80856" w14:textId="6410AFC1" w:rsidR="003A7D1C" w:rsidRDefault="003A7D1C" w:rsidP="005B4802">
      <w:pPr>
        <w:rPr>
          <w:i/>
          <w:color w:val="0070C0"/>
          <w:lang w:eastAsia="zh-CN"/>
        </w:rPr>
      </w:pPr>
    </w:p>
    <w:p w14:paraId="207813D9" w14:textId="52B78534" w:rsidR="003A7D1C" w:rsidRPr="003A7D1C" w:rsidRDefault="003A7D1C" w:rsidP="003A7D1C">
      <w:pPr>
        <w:rPr>
          <w:b/>
          <w:color w:val="0070C0"/>
          <w:u w:val="single"/>
          <w:lang w:eastAsia="ko-KR"/>
        </w:rPr>
      </w:pPr>
      <w:r w:rsidRPr="003A7D1C">
        <w:rPr>
          <w:b/>
          <w:color w:val="0070C0"/>
          <w:u w:val="single"/>
          <w:lang w:eastAsia="ko-KR"/>
        </w:rPr>
        <w:t>Issue 1-</w:t>
      </w:r>
      <w:r>
        <w:rPr>
          <w:b/>
          <w:color w:val="0070C0"/>
          <w:u w:val="single"/>
          <w:lang w:eastAsia="ko-KR"/>
        </w:rPr>
        <w:t>8</w:t>
      </w:r>
      <w:r w:rsidRPr="003A7D1C">
        <w:rPr>
          <w:b/>
          <w:color w:val="0070C0"/>
          <w:u w:val="single"/>
          <w:lang w:eastAsia="ko-KR"/>
        </w:rPr>
        <w:t xml:space="preserve">: </w:t>
      </w:r>
      <w:r w:rsidR="00C530BC">
        <w:rPr>
          <w:b/>
          <w:color w:val="0070C0"/>
          <w:u w:val="single"/>
          <w:lang w:eastAsia="ko-KR"/>
        </w:rPr>
        <w:t xml:space="preserve">Impact on </w:t>
      </w:r>
      <w:r w:rsidRPr="003A7D1C">
        <w:rPr>
          <w:b/>
          <w:color w:val="0070C0"/>
          <w:u w:val="single"/>
          <w:lang w:eastAsia="ko-KR"/>
        </w:rPr>
        <w:t>UE MRTD/MTTD Requirements</w:t>
      </w:r>
    </w:p>
    <w:p w14:paraId="399E36FC" w14:textId="77777777" w:rsidR="003A7D1C" w:rsidRPr="00805BE8" w:rsidRDefault="003A7D1C" w:rsidP="003A7D1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3A7D1C" w14:paraId="70EE7FCB" w14:textId="77777777" w:rsidTr="00AD619E">
        <w:tc>
          <w:tcPr>
            <w:tcW w:w="3210" w:type="dxa"/>
          </w:tcPr>
          <w:p w14:paraId="05B04282" w14:textId="77777777" w:rsidR="003A7D1C" w:rsidRPr="00353703" w:rsidRDefault="003A7D1C" w:rsidP="00AD619E">
            <w:pPr>
              <w:rPr>
                <w:iCs/>
                <w:lang w:eastAsia="zh-CN"/>
              </w:rPr>
            </w:pPr>
            <w:r w:rsidRPr="00353703">
              <w:rPr>
                <w:iCs/>
                <w:lang w:eastAsia="zh-CN"/>
              </w:rPr>
              <w:t>RRM Requirement</w:t>
            </w:r>
          </w:p>
        </w:tc>
        <w:tc>
          <w:tcPr>
            <w:tcW w:w="3210" w:type="dxa"/>
          </w:tcPr>
          <w:p w14:paraId="55F42A5A" w14:textId="77777777" w:rsidR="003A7D1C" w:rsidRDefault="003A7D1C" w:rsidP="00AD619E">
            <w:pPr>
              <w:rPr>
                <w:i/>
                <w:color w:val="0070C0"/>
                <w:lang w:eastAsia="zh-CN"/>
              </w:rPr>
            </w:pPr>
            <w:r w:rsidRPr="00417042">
              <w:rPr>
                <w:iCs/>
                <w:lang w:eastAsia="zh-CN"/>
              </w:rPr>
              <w:t>approximately 3 MHz</w:t>
            </w:r>
          </w:p>
        </w:tc>
        <w:tc>
          <w:tcPr>
            <w:tcW w:w="3211" w:type="dxa"/>
          </w:tcPr>
          <w:p w14:paraId="13099038" w14:textId="77777777" w:rsidR="003A7D1C" w:rsidRDefault="003A7D1C"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3A7D1C" w14:paraId="77969926" w14:textId="77777777" w:rsidTr="00AD619E">
        <w:tc>
          <w:tcPr>
            <w:tcW w:w="3210" w:type="dxa"/>
          </w:tcPr>
          <w:p w14:paraId="08A98B95" w14:textId="6FE3C345" w:rsidR="003A7D1C" w:rsidRDefault="003A7D1C" w:rsidP="00AD619E">
            <w:pPr>
              <w:rPr>
                <w:i/>
                <w:color w:val="0070C0"/>
                <w:lang w:eastAsia="zh-CN"/>
              </w:rPr>
            </w:pPr>
            <w:r>
              <w:rPr>
                <w:i/>
                <w:color w:val="0070C0"/>
                <w:lang w:eastAsia="zh-CN"/>
              </w:rPr>
              <w:t>MRTD/MTTD</w:t>
            </w:r>
          </w:p>
        </w:tc>
        <w:tc>
          <w:tcPr>
            <w:tcW w:w="3210" w:type="dxa"/>
          </w:tcPr>
          <w:p w14:paraId="289E2C6E" w14:textId="77777777" w:rsidR="00A82CE3" w:rsidRDefault="00A82CE3" w:rsidP="00A82CE3">
            <w:pPr>
              <w:rPr>
                <w:sz w:val="18"/>
                <w:szCs w:val="18"/>
              </w:rPr>
            </w:pPr>
            <w:r>
              <w:rPr>
                <w:sz w:val="18"/>
                <w:szCs w:val="18"/>
              </w:rPr>
              <w:t>Apple:</w:t>
            </w:r>
          </w:p>
          <w:p w14:paraId="2739B620" w14:textId="77777777" w:rsidR="003A7D1C" w:rsidRDefault="003A7D1C" w:rsidP="00AD619E">
            <w:pPr>
              <w:rPr>
                <w:sz w:val="18"/>
                <w:szCs w:val="18"/>
              </w:rPr>
            </w:pPr>
            <w:r w:rsidRPr="00262FAC">
              <w:rPr>
                <w:sz w:val="18"/>
                <w:szCs w:val="18"/>
              </w:rPr>
              <w:t>No impact</w:t>
            </w:r>
          </w:p>
          <w:p w14:paraId="6B5C77EB" w14:textId="407440BF" w:rsidR="002C4262" w:rsidRPr="002C4262" w:rsidRDefault="002C4262" w:rsidP="00AD619E">
            <w:pPr>
              <w:rPr>
                <w:sz w:val="18"/>
                <w:szCs w:val="18"/>
              </w:rPr>
            </w:pPr>
            <w:r w:rsidRPr="00E818A3">
              <w:rPr>
                <w:iCs/>
                <w:sz w:val="18"/>
                <w:szCs w:val="18"/>
              </w:rPr>
              <w:lastRenderedPageBreak/>
              <w:t xml:space="preserve">Ericsson: </w:t>
            </w:r>
            <w:r>
              <w:rPr>
                <w:iCs/>
                <w:sz w:val="18"/>
                <w:szCs w:val="18"/>
              </w:rPr>
              <w:t>no impact</w:t>
            </w:r>
          </w:p>
        </w:tc>
        <w:tc>
          <w:tcPr>
            <w:tcW w:w="3211" w:type="dxa"/>
          </w:tcPr>
          <w:p w14:paraId="571B35C7" w14:textId="77777777" w:rsidR="00A82CE3" w:rsidRDefault="00A82CE3" w:rsidP="00A82CE3">
            <w:pPr>
              <w:rPr>
                <w:sz w:val="18"/>
                <w:szCs w:val="18"/>
              </w:rPr>
            </w:pPr>
            <w:r>
              <w:rPr>
                <w:sz w:val="18"/>
                <w:szCs w:val="18"/>
              </w:rPr>
              <w:lastRenderedPageBreak/>
              <w:t>Apple:</w:t>
            </w:r>
          </w:p>
          <w:p w14:paraId="51A82076" w14:textId="77777777" w:rsidR="003A7D1C" w:rsidRDefault="003A7D1C" w:rsidP="00AD619E">
            <w:pPr>
              <w:rPr>
                <w:sz w:val="18"/>
                <w:szCs w:val="18"/>
              </w:rPr>
            </w:pPr>
            <w:r w:rsidRPr="00262FAC">
              <w:rPr>
                <w:sz w:val="18"/>
                <w:szCs w:val="18"/>
              </w:rPr>
              <w:t>No impact</w:t>
            </w:r>
          </w:p>
          <w:p w14:paraId="55715354" w14:textId="1DD08E3C" w:rsidR="002C4262" w:rsidRPr="002C4262" w:rsidRDefault="002C4262" w:rsidP="00AD619E">
            <w:pPr>
              <w:rPr>
                <w:sz w:val="18"/>
                <w:szCs w:val="18"/>
              </w:rPr>
            </w:pPr>
            <w:r w:rsidRPr="00E818A3">
              <w:rPr>
                <w:iCs/>
                <w:sz w:val="18"/>
                <w:szCs w:val="18"/>
              </w:rPr>
              <w:lastRenderedPageBreak/>
              <w:t xml:space="preserve">Ericsson: </w:t>
            </w:r>
            <w:r>
              <w:rPr>
                <w:iCs/>
                <w:sz w:val="18"/>
                <w:szCs w:val="18"/>
              </w:rPr>
              <w:t>no impact</w:t>
            </w:r>
          </w:p>
        </w:tc>
      </w:tr>
    </w:tbl>
    <w:p w14:paraId="677E4CA0" w14:textId="77777777" w:rsidR="003A7D1C" w:rsidRPr="00805BE8" w:rsidRDefault="003A7D1C" w:rsidP="003A7D1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734E7FD9" w14:textId="31756597" w:rsidR="003A7D1C" w:rsidRPr="00805BE8" w:rsidRDefault="003827AE" w:rsidP="003A7D1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 impact</w:t>
      </w:r>
    </w:p>
    <w:p w14:paraId="6F335CB2" w14:textId="4B9DADFD" w:rsidR="003A7D1C" w:rsidRDefault="003A7D1C" w:rsidP="005B4802">
      <w:pPr>
        <w:rPr>
          <w:i/>
          <w:color w:val="0070C0"/>
          <w:lang w:eastAsia="zh-CN"/>
        </w:rPr>
      </w:pPr>
    </w:p>
    <w:p w14:paraId="6015234A" w14:textId="657E0277" w:rsidR="003A7D1C" w:rsidRPr="003A7D1C" w:rsidRDefault="003A7D1C" w:rsidP="003A7D1C">
      <w:pPr>
        <w:rPr>
          <w:b/>
          <w:color w:val="0070C0"/>
          <w:u w:val="single"/>
          <w:lang w:eastAsia="ko-KR"/>
        </w:rPr>
      </w:pPr>
      <w:r w:rsidRPr="003A7D1C">
        <w:rPr>
          <w:b/>
          <w:color w:val="0070C0"/>
          <w:u w:val="single"/>
          <w:lang w:eastAsia="ko-KR"/>
        </w:rPr>
        <w:t xml:space="preserve">Issue 1-9: </w:t>
      </w:r>
      <w:r w:rsidR="00C530BC">
        <w:rPr>
          <w:b/>
          <w:color w:val="0070C0"/>
          <w:u w:val="single"/>
          <w:lang w:eastAsia="ko-KR"/>
        </w:rPr>
        <w:t xml:space="preserve">Impact on </w:t>
      </w:r>
      <w:r w:rsidRPr="003A7D1C">
        <w:rPr>
          <w:b/>
          <w:color w:val="0070C0"/>
          <w:u w:val="single"/>
          <w:lang w:eastAsia="ko-KR"/>
        </w:rPr>
        <w:t>UE RLM Requirements</w:t>
      </w:r>
    </w:p>
    <w:p w14:paraId="25F7C997" w14:textId="77777777" w:rsidR="003A7D1C" w:rsidRPr="00805BE8" w:rsidRDefault="003A7D1C" w:rsidP="003A7D1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3A7D1C" w14:paraId="239BEE85" w14:textId="77777777" w:rsidTr="00AD619E">
        <w:tc>
          <w:tcPr>
            <w:tcW w:w="3210" w:type="dxa"/>
          </w:tcPr>
          <w:p w14:paraId="2DFD7B6D" w14:textId="77777777" w:rsidR="003A7D1C" w:rsidRPr="00353703" w:rsidRDefault="003A7D1C" w:rsidP="00AD619E">
            <w:pPr>
              <w:rPr>
                <w:iCs/>
                <w:lang w:eastAsia="zh-CN"/>
              </w:rPr>
            </w:pPr>
            <w:r w:rsidRPr="00353703">
              <w:rPr>
                <w:iCs/>
                <w:lang w:eastAsia="zh-CN"/>
              </w:rPr>
              <w:t>RRM Requirement</w:t>
            </w:r>
          </w:p>
        </w:tc>
        <w:tc>
          <w:tcPr>
            <w:tcW w:w="3210" w:type="dxa"/>
          </w:tcPr>
          <w:p w14:paraId="7074C8B4" w14:textId="77777777" w:rsidR="003A7D1C" w:rsidRDefault="003A7D1C" w:rsidP="00AD619E">
            <w:pPr>
              <w:rPr>
                <w:i/>
                <w:color w:val="0070C0"/>
                <w:lang w:eastAsia="zh-CN"/>
              </w:rPr>
            </w:pPr>
            <w:r w:rsidRPr="00417042">
              <w:rPr>
                <w:iCs/>
                <w:lang w:eastAsia="zh-CN"/>
              </w:rPr>
              <w:t>approximately 3 MHz</w:t>
            </w:r>
          </w:p>
        </w:tc>
        <w:tc>
          <w:tcPr>
            <w:tcW w:w="3211" w:type="dxa"/>
          </w:tcPr>
          <w:p w14:paraId="4B44A5DD" w14:textId="77777777" w:rsidR="003A7D1C" w:rsidRDefault="003A7D1C"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3A7D1C" w14:paraId="7EA61463" w14:textId="77777777" w:rsidTr="00AD619E">
        <w:tc>
          <w:tcPr>
            <w:tcW w:w="3210" w:type="dxa"/>
          </w:tcPr>
          <w:p w14:paraId="301A38FD" w14:textId="35347A38" w:rsidR="003A7D1C" w:rsidRDefault="003A7D1C" w:rsidP="003A7D1C">
            <w:pPr>
              <w:rPr>
                <w:i/>
                <w:color w:val="0070C0"/>
                <w:lang w:eastAsia="zh-CN"/>
              </w:rPr>
            </w:pPr>
            <w:r>
              <w:rPr>
                <w:i/>
                <w:color w:val="0070C0"/>
                <w:lang w:eastAsia="zh-CN"/>
              </w:rPr>
              <w:t>RLM</w:t>
            </w:r>
          </w:p>
        </w:tc>
        <w:tc>
          <w:tcPr>
            <w:tcW w:w="3210" w:type="dxa"/>
          </w:tcPr>
          <w:p w14:paraId="3111A2DF" w14:textId="77777777" w:rsidR="00A82CE3" w:rsidRDefault="00A82CE3" w:rsidP="00A82CE3">
            <w:pPr>
              <w:rPr>
                <w:sz w:val="18"/>
                <w:szCs w:val="18"/>
              </w:rPr>
            </w:pPr>
            <w:r>
              <w:rPr>
                <w:sz w:val="18"/>
                <w:szCs w:val="18"/>
              </w:rPr>
              <w:t>Apple:</w:t>
            </w:r>
          </w:p>
          <w:p w14:paraId="0F9426E3" w14:textId="77777777" w:rsidR="003A7D1C" w:rsidRPr="00262FAC" w:rsidRDefault="003A7D1C" w:rsidP="003A7D1C">
            <w:pPr>
              <w:tabs>
                <w:tab w:val="left" w:pos="0"/>
                <w:tab w:val="left" w:pos="82"/>
                <w:tab w:val="left" w:pos="2600"/>
              </w:tabs>
              <w:rPr>
                <w:sz w:val="18"/>
                <w:szCs w:val="18"/>
              </w:rPr>
            </w:pPr>
            <w:r w:rsidRPr="00262FAC">
              <w:rPr>
                <w:sz w:val="18"/>
                <w:szCs w:val="18"/>
              </w:rPr>
              <w:t>(</w:t>
            </w:r>
            <w:proofErr w:type="gramStart"/>
            <w:r w:rsidRPr="00262FAC">
              <w:rPr>
                <w:sz w:val="18"/>
                <w:szCs w:val="18"/>
              </w:rPr>
              <w:t>1)Hypothetical</w:t>
            </w:r>
            <w:proofErr w:type="gramEnd"/>
            <w:r w:rsidRPr="00262FAC">
              <w:rPr>
                <w:sz w:val="18"/>
                <w:szCs w:val="18"/>
              </w:rPr>
              <w:t xml:space="preserve"> PDCCH transmission parameter: FFS due to reduced BW (Current hypothetical BW for SSB is 24PRBs (4.32MHz) and for CSI-RS is 48PRBs(8.64MHz)).</w:t>
            </w:r>
          </w:p>
          <w:p w14:paraId="7057E2A8" w14:textId="77777777" w:rsidR="003A7D1C" w:rsidRDefault="003A7D1C" w:rsidP="003A7D1C">
            <w:pPr>
              <w:rPr>
                <w:sz w:val="18"/>
                <w:szCs w:val="18"/>
              </w:rPr>
            </w:pPr>
            <w:r w:rsidRPr="00262FAC">
              <w:rPr>
                <w:sz w:val="18"/>
                <w:szCs w:val="18"/>
              </w:rPr>
              <w:t>(</w:t>
            </w:r>
            <w:proofErr w:type="gramStart"/>
            <w:r w:rsidRPr="00262FAC">
              <w:rPr>
                <w:sz w:val="18"/>
                <w:szCs w:val="18"/>
              </w:rPr>
              <w:t>2)CSI</w:t>
            </w:r>
            <w:proofErr w:type="gramEnd"/>
            <w:r w:rsidRPr="00262FAC">
              <w:rPr>
                <w:sz w:val="18"/>
                <w:szCs w:val="18"/>
              </w:rPr>
              <w:t>-RS based OOS/IS evaluation: FFS due to reduced BW (Current hypothetical BW for CSI-RS based evaluation is 24PRBs (4.32MHz)).</w:t>
            </w:r>
          </w:p>
          <w:p w14:paraId="7E7512DB" w14:textId="77777777" w:rsidR="00194CC5" w:rsidRDefault="00194CC5" w:rsidP="003A7D1C">
            <w:pPr>
              <w:rPr>
                <w:iCs/>
              </w:rPr>
            </w:pPr>
            <w:r w:rsidRPr="00810719">
              <w:rPr>
                <w:iCs/>
              </w:rPr>
              <w:t>Intel: FFS</w:t>
            </w:r>
          </w:p>
          <w:p w14:paraId="57894247" w14:textId="77777777" w:rsidR="002C4262" w:rsidRDefault="002C4262" w:rsidP="003A7D1C">
            <w:r w:rsidRPr="002C4262">
              <w:t>Ericsson: FFS</w:t>
            </w:r>
          </w:p>
          <w:p w14:paraId="7908FF20" w14:textId="47C086FE" w:rsidR="00437630" w:rsidRPr="002C4262" w:rsidRDefault="00437630" w:rsidP="003A7D1C">
            <w:pPr>
              <w:rPr>
                <w:color w:val="0070C0"/>
                <w:lang w:eastAsia="zh-CN"/>
              </w:rPr>
            </w:pPr>
            <w:r>
              <w:rPr>
                <w:iCs/>
                <w:sz w:val="18"/>
                <w:szCs w:val="18"/>
              </w:rPr>
              <w:t>Nokia: FFS</w:t>
            </w:r>
          </w:p>
        </w:tc>
        <w:tc>
          <w:tcPr>
            <w:tcW w:w="3211" w:type="dxa"/>
          </w:tcPr>
          <w:p w14:paraId="0CA21A0F" w14:textId="77777777" w:rsidR="00A82CE3" w:rsidRDefault="00A82CE3" w:rsidP="00A82CE3">
            <w:pPr>
              <w:rPr>
                <w:sz w:val="18"/>
                <w:szCs w:val="18"/>
              </w:rPr>
            </w:pPr>
            <w:r>
              <w:rPr>
                <w:sz w:val="18"/>
                <w:szCs w:val="18"/>
              </w:rPr>
              <w:t>Apple:</w:t>
            </w:r>
          </w:p>
          <w:p w14:paraId="4825E3DC" w14:textId="77777777" w:rsidR="003A7D1C" w:rsidRDefault="003A7D1C" w:rsidP="003A7D1C">
            <w:pPr>
              <w:rPr>
                <w:sz w:val="18"/>
                <w:szCs w:val="18"/>
              </w:rPr>
            </w:pPr>
            <w:r w:rsidRPr="00262FAC">
              <w:rPr>
                <w:sz w:val="18"/>
                <w:szCs w:val="18"/>
              </w:rPr>
              <w:t>Hypothetical PDCCH transmission parameter: FFS due to reduced BW (Current hypothetical BW for SSB is 24PRBs (4.32MHz) and for CSI-RS is 48PRBs(8.64MHz)).</w:t>
            </w:r>
          </w:p>
          <w:p w14:paraId="7E85E0A7" w14:textId="77777777" w:rsidR="002C4262" w:rsidRDefault="002C4262" w:rsidP="003A7D1C">
            <w:pPr>
              <w:rPr>
                <w:iCs/>
                <w:sz w:val="18"/>
                <w:szCs w:val="18"/>
              </w:rPr>
            </w:pPr>
            <w:r w:rsidRPr="00E818A3">
              <w:rPr>
                <w:iCs/>
                <w:sz w:val="18"/>
                <w:szCs w:val="18"/>
              </w:rPr>
              <w:t xml:space="preserve">Ericsson: </w:t>
            </w:r>
            <w:r>
              <w:rPr>
                <w:iCs/>
                <w:sz w:val="18"/>
                <w:szCs w:val="18"/>
              </w:rPr>
              <w:t>no impact</w:t>
            </w:r>
          </w:p>
          <w:p w14:paraId="693057D2" w14:textId="71085B54" w:rsidR="00437630" w:rsidRPr="002C4262" w:rsidRDefault="00437630" w:rsidP="003A7D1C">
            <w:pPr>
              <w:rPr>
                <w:sz w:val="18"/>
                <w:szCs w:val="18"/>
              </w:rPr>
            </w:pPr>
            <w:r>
              <w:rPr>
                <w:iCs/>
                <w:sz w:val="18"/>
                <w:szCs w:val="18"/>
              </w:rPr>
              <w:t>Nokia: FFS</w:t>
            </w:r>
          </w:p>
        </w:tc>
      </w:tr>
    </w:tbl>
    <w:p w14:paraId="446918E5" w14:textId="77777777" w:rsidR="003A7D1C" w:rsidRPr="00805BE8" w:rsidRDefault="003A7D1C" w:rsidP="003A7D1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EECD7A5" w14:textId="208941DC" w:rsidR="003A7D1C" w:rsidRPr="00805BE8" w:rsidRDefault="003827AE" w:rsidP="003A7D1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7B289CD2" w14:textId="77D0EB77" w:rsidR="003A7D1C" w:rsidRDefault="003A7D1C" w:rsidP="005B4802">
      <w:pPr>
        <w:rPr>
          <w:i/>
          <w:color w:val="0070C0"/>
          <w:lang w:eastAsia="zh-CN"/>
        </w:rPr>
      </w:pPr>
    </w:p>
    <w:p w14:paraId="2CEF69A9" w14:textId="2E31829F" w:rsidR="003A7D1C" w:rsidRPr="003A7D1C" w:rsidRDefault="003A7D1C" w:rsidP="003A7D1C">
      <w:pPr>
        <w:rPr>
          <w:b/>
          <w:color w:val="0070C0"/>
          <w:u w:val="single"/>
          <w:lang w:eastAsia="ko-KR"/>
        </w:rPr>
      </w:pPr>
      <w:r w:rsidRPr="003A7D1C">
        <w:rPr>
          <w:b/>
          <w:color w:val="0070C0"/>
          <w:u w:val="single"/>
          <w:lang w:eastAsia="ko-KR"/>
        </w:rPr>
        <w:t xml:space="preserve">Issue 1-10: </w:t>
      </w:r>
      <w:r w:rsidR="00C530BC">
        <w:rPr>
          <w:b/>
          <w:color w:val="0070C0"/>
          <w:u w:val="single"/>
          <w:lang w:eastAsia="ko-KR"/>
        </w:rPr>
        <w:t xml:space="preserve">Impact on </w:t>
      </w:r>
      <w:r w:rsidRPr="003A7D1C">
        <w:rPr>
          <w:b/>
          <w:color w:val="0070C0"/>
          <w:u w:val="single"/>
          <w:lang w:eastAsia="ko-KR"/>
        </w:rPr>
        <w:t>UE Interruption Requirements</w:t>
      </w:r>
    </w:p>
    <w:p w14:paraId="77B549C3" w14:textId="77777777" w:rsidR="003A7D1C" w:rsidRPr="00805BE8" w:rsidRDefault="003A7D1C" w:rsidP="003A7D1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3A7D1C" w14:paraId="5639FA60" w14:textId="77777777" w:rsidTr="00AD619E">
        <w:tc>
          <w:tcPr>
            <w:tcW w:w="3210" w:type="dxa"/>
          </w:tcPr>
          <w:p w14:paraId="00DBC816" w14:textId="77777777" w:rsidR="003A7D1C" w:rsidRPr="00353703" w:rsidRDefault="003A7D1C" w:rsidP="00AD619E">
            <w:pPr>
              <w:rPr>
                <w:iCs/>
                <w:lang w:eastAsia="zh-CN"/>
              </w:rPr>
            </w:pPr>
            <w:r w:rsidRPr="00353703">
              <w:rPr>
                <w:iCs/>
                <w:lang w:eastAsia="zh-CN"/>
              </w:rPr>
              <w:t>RRM Requirement</w:t>
            </w:r>
          </w:p>
        </w:tc>
        <w:tc>
          <w:tcPr>
            <w:tcW w:w="3210" w:type="dxa"/>
          </w:tcPr>
          <w:p w14:paraId="0A97AC6B" w14:textId="77777777" w:rsidR="003A7D1C" w:rsidRDefault="003A7D1C" w:rsidP="00AD619E">
            <w:pPr>
              <w:rPr>
                <w:i/>
                <w:color w:val="0070C0"/>
                <w:lang w:eastAsia="zh-CN"/>
              </w:rPr>
            </w:pPr>
            <w:r w:rsidRPr="00417042">
              <w:rPr>
                <w:iCs/>
                <w:lang w:eastAsia="zh-CN"/>
              </w:rPr>
              <w:t>approximately 3 MHz</w:t>
            </w:r>
          </w:p>
        </w:tc>
        <w:tc>
          <w:tcPr>
            <w:tcW w:w="3211" w:type="dxa"/>
          </w:tcPr>
          <w:p w14:paraId="77BE2FBA" w14:textId="77777777" w:rsidR="003A7D1C" w:rsidRDefault="003A7D1C"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3A7D1C" w14:paraId="07C9089B" w14:textId="77777777" w:rsidTr="00AD619E">
        <w:tc>
          <w:tcPr>
            <w:tcW w:w="3210" w:type="dxa"/>
          </w:tcPr>
          <w:p w14:paraId="09472A97" w14:textId="5AA338B4" w:rsidR="003A7D1C" w:rsidRDefault="003A7D1C" w:rsidP="00AD619E">
            <w:pPr>
              <w:rPr>
                <w:i/>
                <w:color w:val="0070C0"/>
                <w:lang w:eastAsia="zh-CN"/>
              </w:rPr>
            </w:pPr>
            <w:r>
              <w:rPr>
                <w:i/>
                <w:color w:val="0070C0"/>
                <w:lang w:eastAsia="zh-CN"/>
              </w:rPr>
              <w:t>Interruptions</w:t>
            </w:r>
          </w:p>
        </w:tc>
        <w:tc>
          <w:tcPr>
            <w:tcW w:w="3210" w:type="dxa"/>
          </w:tcPr>
          <w:p w14:paraId="26F13F0A" w14:textId="77777777" w:rsidR="00A82CE3" w:rsidRDefault="00A82CE3" w:rsidP="00A82CE3">
            <w:pPr>
              <w:rPr>
                <w:sz w:val="18"/>
                <w:szCs w:val="18"/>
              </w:rPr>
            </w:pPr>
            <w:r>
              <w:rPr>
                <w:sz w:val="18"/>
                <w:szCs w:val="18"/>
              </w:rPr>
              <w:t>Apple:</w:t>
            </w:r>
          </w:p>
          <w:p w14:paraId="2DDEFA89" w14:textId="77777777" w:rsidR="003A7D1C" w:rsidRDefault="003A7D1C" w:rsidP="00AD619E">
            <w:pPr>
              <w:rPr>
                <w:sz w:val="18"/>
                <w:szCs w:val="18"/>
              </w:rPr>
            </w:pPr>
            <w:r w:rsidRPr="00262FAC">
              <w:rPr>
                <w:sz w:val="18"/>
                <w:szCs w:val="18"/>
              </w:rPr>
              <w:t>No impact</w:t>
            </w:r>
          </w:p>
          <w:p w14:paraId="0A39A40C" w14:textId="5E3E2DFD" w:rsidR="002C4262" w:rsidRDefault="002C4262" w:rsidP="00AD619E">
            <w:pPr>
              <w:rPr>
                <w:i/>
                <w:color w:val="0070C0"/>
                <w:lang w:eastAsia="zh-CN"/>
              </w:rPr>
            </w:pPr>
            <w:r w:rsidRPr="00E818A3">
              <w:rPr>
                <w:iCs/>
                <w:sz w:val="18"/>
                <w:szCs w:val="18"/>
              </w:rPr>
              <w:t xml:space="preserve">Ericsson: </w:t>
            </w:r>
            <w:r>
              <w:rPr>
                <w:iCs/>
                <w:sz w:val="18"/>
                <w:szCs w:val="18"/>
              </w:rPr>
              <w:t>no impact</w:t>
            </w:r>
          </w:p>
        </w:tc>
        <w:tc>
          <w:tcPr>
            <w:tcW w:w="3211" w:type="dxa"/>
          </w:tcPr>
          <w:p w14:paraId="41CE6B25" w14:textId="77777777" w:rsidR="00A82CE3" w:rsidRDefault="00A82CE3" w:rsidP="00A82CE3">
            <w:pPr>
              <w:rPr>
                <w:sz w:val="18"/>
                <w:szCs w:val="18"/>
              </w:rPr>
            </w:pPr>
            <w:r>
              <w:rPr>
                <w:sz w:val="18"/>
                <w:szCs w:val="18"/>
              </w:rPr>
              <w:t>Apple:</w:t>
            </w:r>
          </w:p>
          <w:p w14:paraId="7F88388E" w14:textId="77777777" w:rsidR="003A7D1C" w:rsidRDefault="003A7D1C" w:rsidP="00AD619E">
            <w:pPr>
              <w:rPr>
                <w:sz w:val="18"/>
                <w:szCs w:val="18"/>
              </w:rPr>
            </w:pPr>
            <w:r w:rsidRPr="00262FAC">
              <w:rPr>
                <w:sz w:val="18"/>
                <w:szCs w:val="18"/>
              </w:rPr>
              <w:t>No impact</w:t>
            </w:r>
          </w:p>
          <w:p w14:paraId="605714E2" w14:textId="27EE9E71" w:rsidR="002C4262" w:rsidRDefault="002C4262" w:rsidP="00AD619E">
            <w:pPr>
              <w:rPr>
                <w:i/>
                <w:color w:val="0070C0"/>
                <w:lang w:eastAsia="zh-CN"/>
              </w:rPr>
            </w:pPr>
            <w:r w:rsidRPr="00E818A3">
              <w:rPr>
                <w:iCs/>
                <w:sz w:val="18"/>
                <w:szCs w:val="18"/>
              </w:rPr>
              <w:t xml:space="preserve">Ericsson: </w:t>
            </w:r>
            <w:r>
              <w:rPr>
                <w:iCs/>
                <w:sz w:val="18"/>
                <w:szCs w:val="18"/>
              </w:rPr>
              <w:t>no impact</w:t>
            </w:r>
          </w:p>
        </w:tc>
      </w:tr>
    </w:tbl>
    <w:p w14:paraId="465BE85E" w14:textId="77777777" w:rsidR="003A7D1C" w:rsidRPr="00805BE8" w:rsidRDefault="003A7D1C" w:rsidP="003A7D1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EEE319E" w14:textId="42C384C2" w:rsidR="003A7D1C" w:rsidRPr="00805BE8" w:rsidRDefault="003827AE" w:rsidP="003A7D1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 impact</w:t>
      </w:r>
    </w:p>
    <w:p w14:paraId="24E62A3F" w14:textId="2A978E55" w:rsidR="003A7D1C" w:rsidRDefault="003A7D1C" w:rsidP="005B4802">
      <w:pPr>
        <w:rPr>
          <w:i/>
          <w:color w:val="0070C0"/>
          <w:lang w:eastAsia="zh-CN"/>
        </w:rPr>
      </w:pPr>
    </w:p>
    <w:p w14:paraId="038CE30D" w14:textId="3C6CDD1C" w:rsidR="003A7D1C" w:rsidRPr="003A7D1C" w:rsidRDefault="003A7D1C" w:rsidP="003A7D1C">
      <w:pPr>
        <w:rPr>
          <w:b/>
          <w:color w:val="0070C0"/>
          <w:u w:val="single"/>
          <w:lang w:eastAsia="ko-KR"/>
        </w:rPr>
      </w:pPr>
      <w:r w:rsidRPr="003A7D1C">
        <w:rPr>
          <w:b/>
          <w:color w:val="0070C0"/>
          <w:u w:val="single"/>
          <w:lang w:eastAsia="ko-KR"/>
        </w:rPr>
        <w:t xml:space="preserve">Issue 1-11: </w:t>
      </w:r>
      <w:r w:rsidR="00C530BC">
        <w:rPr>
          <w:b/>
          <w:color w:val="0070C0"/>
          <w:u w:val="single"/>
          <w:lang w:eastAsia="ko-KR"/>
        </w:rPr>
        <w:t xml:space="preserve">Impact on </w:t>
      </w:r>
      <w:r w:rsidRPr="003A7D1C">
        <w:rPr>
          <w:b/>
          <w:color w:val="0070C0"/>
          <w:u w:val="single"/>
          <w:lang w:eastAsia="ko-KR"/>
        </w:rPr>
        <w:t>UE SCell Activation delay Requirements</w:t>
      </w:r>
    </w:p>
    <w:p w14:paraId="4EEF1089" w14:textId="77777777" w:rsidR="003A7D1C" w:rsidRPr="00805BE8" w:rsidRDefault="003A7D1C" w:rsidP="003A7D1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3A7D1C" w14:paraId="6DFC7CF9" w14:textId="77777777" w:rsidTr="00AD619E">
        <w:tc>
          <w:tcPr>
            <w:tcW w:w="3210" w:type="dxa"/>
          </w:tcPr>
          <w:p w14:paraId="445A350E" w14:textId="77777777" w:rsidR="003A7D1C" w:rsidRPr="00353703" w:rsidRDefault="003A7D1C" w:rsidP="00AD619E">
            <w:pPr>
              <w:rPr>
                <w:iCs/>
                <w:lang w:eastAsia="zh-CN"/>
              </w:rPr>
            </w:pPr>
            <w:r w:rsidRPr="00353703">
              <w:rPr>
                <w:iCs/>
                <w:lang w:eastAsia="zh-CN"/>
              </w:rPr>
              <w:t>RRM Requirement</w:t>
            </w:r>
          </w:p>
        </w:tc>
        <w:tc>
          <w:tcPr>
            <w:tcW w:w="3210" w:type="dxa"/>
          </w:tcPr>
          <w:p w14:paraId="53B23965" w14:textId="77777777" w:rsidR="003A7D1C" w:rsidRDefault="003A7D1C" w:rsidP="00AD619E">
            <w:pPr>
              <w:rPr>
                <w:i/>
                <w:color w:val="0070C0"/>
                <w:lang w:eastAsia="zh-CN"/>
              </w:rPr>
            </w:pPr>
            <w:r w:rsidRPr="00417042">
              <w:rPr>
                <w:iCs/>
                <w:lang w:eastAsia="zh-CN"/>
              </w:rPr>
              <w:t>approximately 3 MHz</w:t>
            </w:r>
          </w:p>
        </w:tc>
        <w:tc>
          <w:tcPr>
            <w:tcW w:w="3211" w:type="dxa"/>
          </w:tcPr>
          <w:p w14:paraId="7750B353" w14:textId="77777777" w:rsidR="003A7D1C" w:rsidRDefault="003A7D1C"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3A7D1C" w14:paraId="06557FF7" w14:textId="77777777" w:rsidTr="00AD619E">
        <w:tc>
          <w:tcPr>
            <w:tcW w:w="3210" w:type="dxa"/>
          </w:tcPr>
          <w:p w14:paraId="0A53462F" w14:textId="5C0B4E53" w:rsidR="003A7D1C" w:rsidRDefault="003A7D1C" w:rsidP="003A7D1C">
            <w:pPr>
              <w:rPr>
                <w:i/>
                <w:color w:val="0070C0"/>
                <w:lang w:eastAsia="zh-CN"/>
              </w:rPr>
            </w:pPr>
            <w:r>
              <w:rPr>
                <w:i/>
                <w:color w:val="0070C0"/>
                <w:lang w:eastAsia="zh-CN"/>
              </w:rPr>
              <w:t>SCell Activation delay</w:t>
            </w:r>
          </w:p>
        </w:tc>
        <w:tc>
          <w:tcPr>
            <w:tcW w:w="3210" w:type="dxa"/>
          </w:tcPr>
          <w:p w14:paraId="100C18E2" w14:textId="77777777" w:rsidR="00A82CE3" w:rsidRDefault="00A82CE3" w:rsidP="00A82CE3">
            <w:pPr>
              <w:rPr>
                <w:sz w:val="18"/>
                <w:szCs w:val="18"/>
              </w:rPr>
            </w:pPr>
            <w:r>
              <w:rPr>
                <w:sz w:val="18"/>
                <w:szCs w:val="18"/>
              </w:rPr>
              <w:t>Apple:</w:t>
            </w:r>
          </w:p>
          <w:p w14:paraId="04586F46" w14:textId="77777777" w:rsidR="003A7D1C" w:rsidRPr="00262FAC" w:rsidRDefault="003A7D1C" w:rsidP="003A7D1C">
            <w:pPr>
              <w:tabs>
                <w:tab w:val="left" w:pos="0"/>
                <w:tab w:val="left" w:pos="82"/>
                <w:tab w:val="left" w:pos="2600"/>
              </w:tabs>
              <w:rPr>
                <w:sz w:val="18"/>
                <w:szCs w:val="18"/>
              </w:rPr>
            </w:pPr>
            <w:r w:rsidRPr="00262FAC">
              <w:rPr>
                <w:sz w:val="18"/>
                <w:szCs w:val="18"/>
              </w:rPr>
              <w:t xml:space="preserve">Activation delay requirement: </w:t>
            </w:r>
          </w:p>
          <w:p w14:paraId="4FB1870D" w14:textId="77777777" w:rsidR="003A7D1C" w:rsidRPr="00262FAC" w:rsidRDefault="003A7D1C" w:rsidP="003A7D1C">
            <w:pPr>
              <w:tabs>
                <w:tab w:val="left" w:pos="0"/>
                <w:tab w:val="left" w:pos="82"/>
                <w:tab w:val="left" w:pos="2600"/>
              </w:tabs>
              <w:rPr>
                <w:sz w:val="18"/>
                <w:szCs w:val="18"/>
              </w:rPr>
            </w:pPr>
            <w:r w:rsidRPr="00262FAC">
              <w:rPr>
                <w:sz w:val="18"/>
                <w:szCs w:val="18"/>
              </w:rPr>
              <w:t>(</w:t>
            </w:r>
            <w:proofErr w:type="gramStart"/>
            <w:r w:rsidRPr="00262FAC">
              <w:rPr>
                <w:sz w:val="18"/>
                <w:szCs w:val="18"/>
              </w:rPr>
              <w:t>1)FFS</w:t>
            </w:r>
            <w:proofErr w:type="gramEnd"/>
            <w:r w:rsidRPr="00262FAC">
              <w:rPr>
                <w:sz w:val="18"/>
                <w:szCs w:val="18"/>
              </w:rPr>
              <w:t xml:space="preserve"> if PBCH BW reduction will impact SSB index reading during SCell activation</w:t>
            </w:r>
          </w:p>
          <w:p w14:paraId="44ED9250" w14:textId="77777777" w:rsidR="003A7D1C" w:rsidRDefault="003A7D1C" w:rsidP="003A7D1C">
            <w:pPr>
              <w:rPr>
                <w:sz w:val="18"/>
                <w:szCs w:val="18"/>
              </w:rPr>
            </w:pPr>
            <w:r w:rsidRPr="00262FAC">
              <w:rPr>
                <w:sz w:val="18"/>
                <w:szCs w:val="18"/>
              </w:rPr>
              <w:lastRenderedPageBreak/>
              <w:t>(</w:t>
            </w:r>
            <w:proofErr w:type="gramStart"/>
            <w:r w:rsidRPr="00262FAC">
              <w:rPr>
                <w:sz w:val="18"/>
                <w:szCs w:val="18"/>
              </w:rPr>
              <w:t>2)FFS</w:t>
            </w:r>
            <w:proofErr w:type="gramEnd"/>
            <w:r w:rsidRPr="00262FAC">
              <w:rPr>
                <w:sz w:val="18"/>
                <w:szCs w:val="18"/>
              </w:rPr>
              <w:t xml:space="preserve"> if CSI-RS BW reduction will impact L1-RSRP measurement delay during SCell activation (Current CSI-RS L1-RSRP is based on 48PRBs, L1-RSRP related side conditions given in clauses 10.1.19.2)</w:t>
            </w:r>
          </w:p>
          <w:p w14:paraId="5A75A2D0" w14:textId="77777777" w:rsidR="002C4262" w:rsidRDefault="002C4262" w:rsidP="003A7D1C">
            <w:pPr>
              <w:rPr>
                <w:iCs/>
                <w:sz w:val="18"/>
                <w:szCs w:val="18"/>
              </w:rPr>
            </w:pPr>
            <w:r w:rsidRPr="00E818A3">
              <w:rPr>
                <w:iCs/>
                <w:sz w:val="18"/>
                <w:szCs w:val="18"/>
              </w:rPr>
              <w:t xml:space="preserve">Ericsson: </w:t>
            </w:r>
            <w:r>
              <w:rPr>
                <w:iCs/>
                <w:sz w:val="18"/>
                <w:szCs w:val="18"/>
              </w:rPr>
              <w:t>no impact</w:t>
            </w:r>
          </w:p>
          <w:p w14:paraId="37B837F1" w14:textId="6DF3E94A" w:rsidR="00437630" w:rsidRDefault="00437630" w:rsidP="003A7D1C">
            <w:pPr>
              <w:rPr>
                <w:i/>
                <w:color w:val="0070C0"/>
                <w:lang w:eastAsia="zh-CN"/>
              </w:rPr>
            </w:pPr>
            <w:r>
              <w:rPr>
                <w:iCs/>
                <w:sz w:val="18"/>
                <w:szCs w:val="18"/>
              </w:rPr>
              <w:t>Nokia: FFS</w:t>
            </w:r>
          </w:p>
        </w:tc>
        <w:tc>
          <w:tcPr>
            <w:tcW w:w="3211" w:type="dxa"/>
          </w:tcPr>
          <w:p w14:paraId="3B235D0F" w14:textId="77777777" w:rsidR="00A82CE3" w:rsidRDefault="00A82CE3" w:rsidP="00A82CE3">
            <w:pPr>
              <w:rPr>
                <w:sz w:val="18"/>
                <w:szCs w:val="18"/>
              </w:rPr>
            </w:pPr>
            <w:r>
              <w:rPr>
                <w:sz w:val="18"/>
                <w:szCs w:val="18"/>
              </w:rPr>
              <w:lastRenderedPageBreak/>
              <w:t>Apple:</w:t>
            </w:r>
          </w:p>
          <w:p w14:paraId="63B6AC9A" w14:textId="77777777" w:rsidR="003A7D1C" w:rsidRPr="00262FAC" w:rsidRDefault="003A7D1C" w:rsidP="003A7D1C">
            <w:pPr>
              <w:tabs>
                <w:tab w:val="left" w:pos="0"/>
                <w:tab w:val="left" w:pos="82"/>
                <w:tab w:val="left" w:pos="2600"/>
              </w:tabs>
              <w:rPr>
                <w:sz w:val="18"/>
                <w:szCs w:val="18"/>
              </w:rPr>
            </w:pPr>
            <w:r w:rsidRPr="00262FAC">
              <w:rPr>
                <w:sz w:val="18"/>
                <w:szCs w:val="18"/>
              </w:rPr>
              <w:t xml:space="preserve">Activation delay requirement: </w:t>
            </w:r>
          </w:p>
          <w:p w14:paraId="675A5E10" w14:textId="77777777" w:rsidR="003A7D1C" w:rsidRDefault="003A7D1C" w:rsidP="003A7D1C">
            <w:pPr>
              <w:rPr>
                <w:sz w:val="18"/>
                <w:szCs w:val="18"/>
              </w:rPr>
            </w:pPr>
            <w:r w:rsidRPr="00262FAC">
              <w:rPr>
                <w:sz w:val="18"/>
                <w:szCs w:val="18"/>
              </w:rPr>
              <w:t xml:space="preserve">FFS if CSI-RS BW reduction will impact L1-RSRP measurement delay during SCell activation (Current CSI-RS L1-RSRP is based on 48PRBs, L1-RSRP </w:t>
            </w:r>
            <w:r w:rsidRPr="00262FAC">
              <w:rPr>
                <w:sz w:val="18"/>
                <w:szCs w:val="18"/>
              </w:rPr>
              <w:lastRenderedPageBreak/>
              <w:t>related side conditions given in clauses 10.1.19.2)</w:t>
            </w:r>
          </w:p>
          <w:p w14:paraId="43659976" w14:textId="77777777" w:rsidR="002C4262" w:rsidRDefault="002C4262" w:rsidP="003A7D1C">
            <w:pPr>
              <w:rPr>
                <w:iCs/>
                <w:sz w:val="18"/>
                <w:szCs w:val="18"/>
              </w:rPr>
            </w:pPr>
            <w:r w:rsidRPr="00E818A3">
              <w:rPr>
                <w:iCs/>
                <w:sz w:val="18"/>
                <w:szCs w:val="18"/>
              </w:rPr>
              <w:t xml:space="preserve">Ericsson: </w:t>
            </w:r>
            <w:r>
              <w:rPr>
                <w:iCs/>
                <w:sz w:val="18"/>
                <w:szCs w:val="18"/>
              </w:rPr>
              <w:t>no impact</w:t>
            </w:r>
          </w:p>
          <w:p w14:paraId="3146DB3D" w14:textId="4149B305" w:rsidR="00437630" w:rsidRDefault="00437630" w:rsidP="003A7D1C">
            <w:pPr>
              <w:rPr>
                <w:i/>
                <w:color w:val="0070C0"/>
                <w:lang w:eastAsia="zh-CN"/>
              </w:rPr>
            </w:pPr>
          </w:p>
        </w:tc>
      </w:tr>
    </w:tbl>
    <w:p w14:paraId="191AE12D" w14:textId="77777777" w:rsidR="003A7D1C" w:rsidRPr="00805BE8" w:rsidRDefault="003A7D1C" w:rsidP="003A7D1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373D48E6" w14:textId="5DEBC0B6" w:rsidR="003A7D1C" w:rsidRPr="00805BE8" w:rsidRDefault="003827AE" w:rsidP="003A7D1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133C18B7" w14:textId="47DA8D18" w:rsidR="003A7D1C" w:rsidRDefault="003A7D1C" w:rsidP="005B4802">
      <w:pPr>
        <w:rPr>
          <w:i/>
          <w:color w:val="0070C0"/>
          <w:lang w:eastAsia="zh-CN"/>
        </w:rPr>
      </w:pPr>
    </w:p>
    <w:p w14:paraId="57B98A21" w14:textId="376B62B9" w:rsidR="003A7D1C" w:rsidRPr="003A7D1C" w:rsidRDefault="003A7D1C" w:rsidP="003A7D1C">
      <w:pPr>
        <w:rPr>
          <w:b/>
          <w:color w:val="0070C0"/>
          <w:u w:val="single"/>
          <w:lang w:eastAsia="ko-KR"/>
        </w:rPr>
      </w:pPr>
      <w:r w:rsidRPr="003A7D1C">
        <w:rPr>
          <w:b/>
          <w:color w:val="0070C0"/>
          <w:u w:val="single"/>
          <w:lang w:eastAsia="ko-KR"/>
        </w:rPr>
        <w:t xml:space="preserve">Issue 1-12: </w:t>
      </w:r>
      <w:r w:rsidR="00C530BC">
        <w:rPr>
          <w:b/>
          <w:color w:val="0070C0"/>
          <w:u w:val="single"/>
          <w:lang w:eastAsia="ko-KR"/>
        </w:rPr>
        <w:t xml:space="preserve">Impact on </w:t>
      </w:r>
      <w:r w:rsidRPr="003A7D1C">
        <w:rPr>
          <w:b/>
          <w:color w:val="0070C0"/>
          <w:u w:val="single"/>
          <w:lang w:eastAsia="ko-KR"/>
        </w:rPr>
        <w:t>UE UL carrier RRC reconfiguration delay Requirements</w:t>
      </w:r>
    </w:p>
    <w:p w14:paraId="03F502E3" w14:textId="77777777" w:rsidR="003A7D1C" w:rsidRPr="00805BE8" w:rsidRDefault="003A7D1C" w:rsidP="003A7D1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3A7D1C" w14:paraId="32072B77" w14:textId="77777777" w:rsidTr="00AD619E">
        <w:tc>
          <w:tcPr>
            <w:tcW w:w="3210" w:type="dxa"/>
          </w:tcPr>
          <w:p w14:paraId="697C6B58" w14:textId="77777777" w:rsidR="003A7D1C" w:rsidRPr="00353703" w:rsidRDefault="003A7D1C" w:rsidP="00AD619E">
            <w:pPr>
              <w:rPr>
                <w:iCs/>
                <w:lang w:eastAsia="zh-CN"/>
              </w:rPr>
            </w:pPr>
            <w:r w:rsidRPr="00353703">
              <w:rPr>
                <w:iCs/>
                <w:lang w:eastAsia="zh-CN"/>
              </w:rPr>
              <w:t>RRM Requirement</w:t>
            </w:r>
          </w:p>
        </w:tc>
        <w:tc>
          <w:tcPr>
            <w:tcW w:w="3210" w:type="dxa"/>
          </w:tcPr>
          <w:p w14:paraId="652F079A" w14:textId="77777777" w:rsidR="003A7D1C" w:rsidRDefault="003A7D1C" w:rsidP="00AD619E">
            <w:pPr>
              <w:rPr>
                <w:i/>
                <w:color w:val="0070C0"/>
                <w:lang w:eastAsia="zh-CN"/>
              </w:rPr>
            </w:pPr>
            <w:r w:rsidRPr="00417042">
              <w:rPr>
                <w:iCs/>
                <w:lang w:eastAsia="zh-CN"/>
              </w:rPr>
              <w:t>approximately 3 MHz</w:t>
            </w:r>
          </w:p>
        </w:tc>
        <w:tc>
          <w:tcPr>
            <w:tcW w:w="3211" w:type="dxa"/>
          </w:tcPr>
          <w:p w14:paraId="584389B8" w14:textId="77777777" w:rsidR="003A7D1C" w:rsidRDefault="003A7D1C"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3A7D1C" w14:paraId="2C6B73F2" w14:textId="77777777" w:rsidTr="00AD619E">
        <w:tc>
          <w:tcPr>
            <w:tcW w:w="3210" w:type="dxa"/>
          </w:tcPr>
          <w:p w14:paraId="581B42FB" w14:textId="04751E7B" w:rsidR="003A7D1C" w:rsidRDefault="003A7D1C" w:rsidP="00AD619E">
            <w:pPr>
              <w:rPr>
                <w:i/>
                <w:color w:val="0070C0"/>
                <w:lang w:eastAsia="zh-CN"/>
              </w:rPr>
            </w:pPr>
            <w:r w:rsidRPr="00F32FBB">
              <w:rPr>
                <w:i/>
                <w:color w:val="0070C0"/>
                <w:lang w:eastAsia="zh-CN"/>
              </w:rPr>
              <w:t>UE UL carrier RRC reconfiguration delay</w:t>
            </w:r>
          </w:p>
        </w:tc>
        <w:tc>
          <w:tcPr>
            <w:tcW w:w="3210" w:type="dxa"/>
          </w:tcPr>
          <w:p w14:paraId="56B5E2D0" w14:textId="77777777" w:rsidR="00A82CE3" w:rsidRDefault="00A82CE3" w:rsidP="00A82CE3">
            <w:pPr>
              <w:rPr>
                <w:sz w:val="18"/>
                <w:szCs w:val="18"/>
              </w:rPr>
            </w:pPr>
            <w:r>
              <w:rPr>
                <w:sz w:val="18"/>
                <w:szCs w:val="18"/>
              </w:rPr>
              <w:t>Apple:</w:t>
            </w:r>
          </w:p>
          <w:p w14:paraId="79B13706" w14:textId="77777777" w:rsidR="003A7D1C" w:rsidRDefault="003A7D1C" w:rsidP="00AD619E">
            <w:pPr>
              <w:rPr>
                <w:sz w:val="18"/>
                <w:szCs w:val="18"/>
              </w:rPr>
            </w:pPr>
            <w:r w:rsidRPr="00262FAC">
              <w:rPr>
                <w:sz w:val="18"/>
                <w:szCs w:val="18"/>
              </w:rPr>
              <w:t>No impact</w:t>
            </w:r>
          </w:p>
          <w:p w14:paraId="28E56D5A" w14:textId="1E98CF8D" w:rsidR="002C4262" w:rsidRDefault="002C4262" w:rsidP="00AD619E">
            <w:pPr>
              <w:rPr>
                <w:i/>
                <w:color w:val="0070C0"/>
                <w:lang w:eastAsia="zh-CN"/>
              </w:rPr>
            </w:pPr>
            <w:r w:rsidRPr="00E818A3">
              <w:rPr>
                <w:iCs/>
                <w:sz w:val="18"/>
                <w:szCs w:val="18"/>
              </w:rPr>
              <w:t xml:space="preserve">Ericsson: </w:t>
            </w:r>
            <w:r>
              <w:rPr>
                <w:iCs/>
                <w:sz w:val="18"/>
                <w:szCs w:val="18"/>
              </w:rPr>
              <w:t>no impact</w:t>
            </w:r>
          </w:p>
        </w:tc>
        <w:tc>
          <w:tcPr>
            <w:tcW w:w="3211" w:type="dxa"/>
          </w:tcPr>
          <w:p w14:paraId="1ACB21A7" w14:textId="77777777" w:rsidR="00A82CE3" w:rsidRDefault="00A82CE3" w:rsidP="00A82CE3">
            <w:pPr>
              <w:rPr>
                <w:sz w:val="18"/>
                <w:szCs w:val="18"/>
              </w:rPr>
            </w:pPr>
            <w:r>
              <w:rPr>
                <w:sz w:val="18"/>
                <w:szCs w:val="18"/>
              </w:rPr>
              <w:t>Apple:</w:t>
            </w:r>
          </w:p>
          <w:p w14:paraId="46ED4AB6" w14:textId="77777777" w:rsidR="003A7D1C" w:rsidRDefault="003A7D1C" w:rsidP="00AD619E">
            <w:pPr>
              <w:rPr>
                <w:sz w:val="18"/>
                <w:szCs w:val="18"/>
              </w:rPr>
            </w:pPr>
            <w:r w:rsidRPr="00262FAC">
              <w:rPr>
                <w:sz w:val="18"/>
                <w:szCs w:val="18"/>
              </w:rPr>
              <w:t>No impact</w:t>
            </w:r>
          </w:p>
          <w:p w14:paraId="04A0EB31" w14:textId="18580C26" w:rsidR="002C4262" w:rsidRDefault="002C4262" w:rsidP="00AD619E">
            <w:pPr>
              <w:rPr>
                <w:i/>
                <w:color w:val="0070C0"/>
                <w:lang w:eastAsia="zh-CN"/>
              </w:rPr>
            </w:pPr>
            <w:r w:rsidRPr="00E818A3">
              <w:rPr>
                <w:iCs/>
                <w:sz w:val="18"/>
                <w:szCs w:val="18"/>
              </w:rPr>
              <w:t xml:space="preserve">Ericsson: </w:t>
            </w:r>
            <w:r>
              <w:rPr>
                <w:iCs/>
                <w:sz w:val="18"/>
                <w:szCs w:val="18"/>
              </w:rPr>
              <w:t>no impact</w:t>
            </w:r>
          </w:p>
        </w:tc>
      </w:tr>
    </w:tbl>
    <w:p w14:paraId="314BC6C8" w14:textId="77777777" w:rsidR="003A7D1C" w:rsidRPr="00805BE8" w:rsidRDefault="003A7D1C" w:rsidP="003A7D1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315C584" w14:textId="4471DC40" w:rsidR="003A7D1C" w:rsidRPr="00805BE8" w:rsidRDefault="00305A4B" w:rsidP="003A7D1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 impact</w:t>
      </w:r>
    </w:p>
    <w:p w14:paraId="2663A4E4" w14:textId="79941C32" w:rsidR="003A7D1C" w:rsidRDefault="003A7D1C" w:rsidP="005B4802">
      <w:pPr>
        <w:rPr>
          <w:i/>
          <w:color w:val="0070C0"/>
          <w:lang w:eastAsia="zh-CN"/>
        </w:rPr>
      </w:pPr>
    </w:p>
    <w:p w14:paraId="2E9E253E" w14:textId="2DB72E19" w:rsidR="00263B35" w:rsidRPr="00263B35" w:rsidRDefault="00263B35" w:rsidP="00263B35">
      <w:pPr>
        <w:rPr>
          <w:b/>
          <w:color w:val="0070C0"/>
          <w:u w:val="single"/>
          <w:lang w:eastAsia="ko-KR"/>
        </w:rPr>
      </w:pPr>
      <w:r w:rsidRPr="00263B35">
        <w:rPr>
          <w:b/>
          <w:color w:val="0070C0"/>
          <w:u w:val="single"/>
          <w:lang w:eastAsia="ko-KR"/>
        </w:rPr>
        <w:t>Issue 1-1</w:t>
      </w:r>
      <w:r>
        <w:rPr>
          <w:b/>
          <w:color w:val="0070C0"/>
          <w:u w:val="single"/>
          <w:lang w:eastAsia="ko-KR"/>
        </w:rPr>
        <w:t>3</w:t>
      </w:r>
      <w:r w:rsidRPr="00263B35">
        <w:rPr>
          <w:b/>
          <w:color w:val="0070C0"/>
          <w:u w:val="single"/>
          <w:lang w:eastAsia="ko-KR"/>
        </w:rPr>
        <w:t xml:space="preserve">: </w:t>
      </w:r>
      <w:r w:rsidR="00C530BC">
        <w:rPr>
          <w:b/>
          <w:color w:val="0070C0"/>
          <w:u w:val="single"/>
          <w:lang w:eastAsia="ko-KR"/>
        </w:rPr>
        <w:t xml:space="preserve">Impact on </w:t>
      </w:r>
      <w:r w:rsidRPr="00263B35">
        <w:rPr>
          <w:b/>
          <w:color w:val="0070C0"/>
          <w:u w:val="single"/>
          <w:lang w:eastAsia="ko-KR"/>
        </w:rPr>
        <w:t>UE Link Recovery Procedure Requirements</w:t>
      </w:r>
    </w:p>
    <w:p w14:paraId="04077A9E" w14:textId="77777777" w:rsidR="00263B35" w:rsidRPr="00805BE8" w:rsidRDefault="00263B35" w:rsidP="00263B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263B35" w14:paraId="4B7153E4" w14:textId="77777777" w:rsidTr="00AD619E">
        <w:tc>
          <w:tcPr>
            <w:tcW w:w="3210" w:type="dxa"/>
          </w:tcPr>
          <w:p w14:paraId="2DF7B0A1" w14:textId="77777777" w:rsidR="00263B35" w:rsidRPr="00353703" w:rsidRDefault="00263B35" w:rsidP="00AD619E">
            <w:pPr>
              <w:rPr>
                <w:iCs/>
                <w:lang w:eastAsia="zh-CN"/>
              </w:rPr>
            </w:pPr>
            <w:r w:rsidRPr="00353703">
              <w:rPr>
                <w:iCs/>
                <w:lang w:eastAsia="zh-CN"/>
              </w:rPr>
              <w:t>RRM Requirement</w:t>
            </w:r>
          </w:p>
        </w:tc>
        <w:tc>
          <w:tcPr>
            <w:tcW w:w="3210" w:type="dxa"/>
          </w:tcPr>
          <w:p w14:paraId="123FD0EE" w14:textId="77777777" w:rsidR="00263B35" w:rsidRDefault="00263B35" w:rsidP="00AD619E">
            <w:pPr>
              <w:rPr>
                <w:i/>
                <w:color w:val="0070C0"/>
                <w:lang w:eastAsia="zh-CN"/>
              </w:rPr>
            </w:pPr>
            <w:r w:rsidRPr="00417042">
              <w:rPr>
                <w:iCs/>
                <w:lang w:eastAsia="zh-CN"/>
              </w:rPr>
              <w:t>approximately 3 MHz</w:t>
            </w:r>
          </w:p>
        </w:tc>
        <w:tc>
          <w:tcPr>
            <w:tcW w:w="3211" w:type="dxa"/>
          </w:tcPr>
          <w:p w14:paraId="353EF608" w14:textId="77777777" w:rsidR="00263B35" w:rsidRDefault="00263B35"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263B35" w14:paraId="139EB617" w14:textId="77777777" w:rsidTr="00AD619E">
        <w:tc>
          <w:tcPr>
            <w:tcW w:w="3210" w:type="dxa"/>
          </w:tcPr>
          <w:p w14:paraId="55AC3A80" w14:textId="2ADEDCEC" w:rsidR="00263B35" w:rsidRDefault="00263B35" w:rsidP="00AD619E">
            <w:pPr>
              <w:rPr>
                <w:i/>
                <w:color w:val="0070C0"/>
                <w:lang w:eastAsia="zh-CN"/>
              </w:rPr>
            </w:pPr>
            <w:r w:rsidRPr="00F32FBB">
              <w:rPr>
                <w:i/>
                <w:color w:val="0070C0"/>
                <w:lang w:eastAsia="zh-CN"/>
              </w:rPr>
              <w:t>Link Recovery Procedures</w:t>
            </w:r>
            <w:r>
              <w:rPr>
                <w:i/>
                <w:color w:val="0070C0"/>
                <w:lang w:eastAsia="zh-CN"/>
              </w:rPr>
              <w:t xml:space="preserve"> (SSB based BFD, CSI-RS based BFD, SSB based CBD, CSI-RS based CBD</w:t>
            </w:r>
          </w:p>
        </w:tc>
        <w:tc>
          <w:tcPr>
            <w:tcW w:w="3210" w:type="dxa"/>
          </w:tcPr>
          <w:p w14:paraId="3298A877" w14:textId="77777777" w:rsidR="00A82CE3" w:rsidRDefault="00A82CE3" w:rsidP="00A82CE3">
            <w:pPr>
              <w:rPr>
                <w:sz w:val="18"/>
                <w:szCs w:val="18"/>
              </w:rPr>
            </w:pPr>
            <w:r>
              <w:rPr>
                <w:sz w:val="18"/>
                <w:szCs w:val="18"/>
              </w:rPr>
              <w:t>Apple:</w:t>
            </w:r>
          </w:p>
          <w:p w14:paraId="3DBA5D82" w14:textId="77777777" w:rsidR="00263B35" w:rsidRPr="00263B35" w:rsidRDefault="00263B35" w:rsidP="00263B35">
            <w:pPr>
              <w:rPr>
                <w:b/>
                <w:bCs/>
                <w:sz w:val="18"/>
                <w:szCs w:val="18"/>
              </w:rPr>
            </w:pPr>
            <w:r w:rsidRPr="00263B35">
              <w:rPr>
                <w:b/>
                <w:bCs/>
                <w:sz w:val="18"/>
                <w:szCs w:val="18"/>
              </w:rPr>
              <w:t>BFD:</w:t>
            </w:r>
          </w:p>
          <w:p w14:paraId="31A22346" w14:textId="77777777" w:rsidR="00263B35" w:rsidRPr="00262FAC" w:rsidRDefault="00263B35" w:rsidP="00263B35">
            <w:pPr>
              <w:tabs>
                <w:tab w:val="left" w:pos="0"/>
                <w:tab w:val="left" w:pos="82"/>
                <w:tab w:val="left" w:pos="2600"/>
              </w:tabs>
              <w:rPr>
                <w:sz w:val="18"/>
                <w:szCs w:val="18"/>
              </w:rPr>
            </w:pPr>
            <w:r w:rsidRPr="00262FAC">
              <w:rPr>
                <w:sz w:val="18"/>
                <w:szCs w:val="18"/>
              </w:rPr>
              <w:t>(</w:t>
            </w:r>
            <w:proofErr w:type="gramStart"/>
            <w:r w:rsidRPr="00262FAC">
              <w:rPr>
                <w:sz w:val="18"/>
                <w:szCs w:val="18"/>
              </w:rPr>
              <w:t>1)Hypothetical</w:t>
            </w:r>
            <w:proofErr w:type="gramEnd"/>
            <w:r w:rsidRPr="00262FAC">
              <w:rPr>
                <w:sz w:val="18"/>
                <w:szCs w:val="18"/>
              </w:rPr>
              <w:t xml:space="preserve"> PDCCH transmission parameter: FFS due to reduced BW (Current hypothetical BW for SSB is 24PRBs (4.32MHz) and for CSI-RS is 48PRBs(8.64MHz)).</w:t>
            </w:r>
          </w:p>
          <w:p w14:paraId="321EE48F" w14:textId="77777777" w:rsidR="00263B35" w:rsidRPr="00262FAC" w:rsidRDefault="00263B35" w:rsidP="00263B35">
            <w:pPr>
              <w:tabs>
                <w:tab w:val="left" w:pos="0"/>
                <w:tab w:val="left" w:pos="82"/>
                <w:tab w:val="left" w:pos="2600"/>
              </w:tabs>
              <w:rPr>
                <w:sz w:val="18"/>
                <w:szCs w:val="18"/>
              </w:rPr>
            </w:pPr>
            <w:r w:rsidRPr="00262FAC">
              <w:rPr>
                <w:sz w:val="18"/>
                <w:szCs w:val="18"/>
              </w:rPr>
              <w:t>(</w:t>
            </w:r>
            <w:proofErr w:type="gramStart"/>
            <w:r w:rsidRPr="00262FAC">
              <w:rPr>
                <w:sz w:val="18"/>
                <w:szCs w:val="18"/>
              </w:rPr>
              <w:t>2)CSI</w:t>
            </w:r>
            <w:proofErr w:type="gramEnd"/>
            <w:r w:rsidRPr="00262FAC">
              <w:rPr>
                <w:sz w:val="18"/>
                <w:szCs w:val="18"/>
              </w:rPr>
              <w:t>-RS based evaluation: FFS due to reduced BW (Current hypothetical BW for CSI-RS based evaluation is 24PRBs (4.32MHz)).</w:t>
            </w:r>
          </w:p>
          <w:p w14:paraId="51FE0C30" w14:textId="77777777" w:rsidR="00A82CE3" w:rsidRDefault="00A82CE3" w:rsidP="00A82CE3">
            <w:pPr>
              <w:rPr>
                <w:sz w:val="18"/>
                <w:szCs w:val="18"/>
              </w:rPr>
            </w:pPr>
            <w:r>
              <w:rPr>
                <w:sz w:val="18"/>
                <w:szCs w:val="18"/>
              </w:rPr>
              <w:t>Apple:</w:t>
            </w:r>
          </w:p>
          <w:p w14:paraId="50B851D3" w14:textId="77777777" w:rsidR="00263B35" w:rsidRPr="00262FAC" w:rsidRDefault="00263B35" w:rsidP="00263B35">
            <w:pPr>
              <w:rPr>
                <w:sz w:val="18"/>
                <w:szCs w:val="18"/>
              </w:rPr>
            </w:pPr>
            <w:r w:rsidRPr="00263B35">
              <w:rPr>
                <w:b/>
                <w:bCs/>
                <w:sz w:val="18"/>
                <w:szCs w:val="18"/>
              </w:rPr>
              <w:t>CBD</w:t>
            </w:r>
            <w:r w:rsidRPr="00262FAC">
              <w:rPr>
                <w:sz w:val="18"/>
                <w:szCs w:val="18"/>
              </w:rPr>
              <w:t>:</w:t>
            </w:r>
          </w:p>
          <w:p w14:paraId="4A27DC6D" w14:textId="77777777" w:rsidR="00263B35" w:rsidRPr="00262FAC" w:rsidRDefault="00263B35" w:rsidP="00263B35">
            <w:pPr>
              <w:rPr>
                <w:sz w:val="18"/>
                <w:szCs w:val="18"/>
              </w:rPr>
            </w:pPr>
            <w:r w:rsidRPr="00262FAC">
              <w:rPr>
                <w:sz w:val="18"/>
                <w:szCs w:val="18"/>
              </w:rPr>
              <w:t>CSI-RS based evaluation: FFS due to reduced BW (Current hypothetical BW for CSI-RS based evaluation is 24PRBs (4.32MHz)).</w:t>
            </w:r>
          </w:p>
          <w:p w14:paraId="4093385E" w14:textId="77777777" w:rsidR="00263B35" w:rsidRDefault="00194CC5" w:rsidP="00AD619E">
            <w:pPr>
              <w:rPr>
                <w:iCs/>
              </w:rPr>
            </w:pPr>
            <w:r w:rsidRPr="00810719">
              <w:rPr>
                <w:iCs/>
              </w:rPr>
              <w:t>Intel: FFS</w:t>
            </w:r>
          </w:p>
          <w:p w14:paraId="0E6821C0" w14:textId="77777777" w:rsidR="002C4262" w:rsidRDefault="002C4262" w:rsidP="00AD619E">
            <w:pPr>
              <w:rPr>
                <w:iCs/>
                <w:sz w:val="18"/>
                <w:szCs w:val="18"/>
              </w:rPr>
            </w:pPr>
            <w:r w:rsidRPr="00E818A3">
              <w:rPr>
                <w:iCs/>
                <w:sz w:val="18"/>
                <w:szCs w:val="18"/>
              </w:rPr>
              <w:t xml:space="preserve">Ericsson: </w:t>
            </w:r>
            <w:r>
              <w:rPr>
                <w:iCs/>
                <w:sz w:val="18"/>
                <w:szCs w:val="18"/>
              </w:rPr>
              <w:t>FFS</w:t>
            </w:r>
          </w:p>
          <w:p w14:paraId="4B4D3730" w14:textId="4BE3807E" w:rsidR="00437630" w:rsidRDefault="00437630" w:rsidP="00AD619E">
            <w:pPr>
              <w:rPr>
                <w:i/>
                <w:color w:val="0070C0"/>
                <w:lang w:eastAsia="zh-CN"/>
              </w:rPr>
            </w:pPr>
            <w:r>
              <w:rPr>
                <w:iCs/>
                <w:sz w:val="18"/>
                <w:szCs w:val="18"/>
              </w:rPr>
              <w:t>Nokia: FFS</w:t>
            </w:r>
          </w:p>
        </w:tc>
        <w:tc>
          <w:tcPr>
            <w:tcW w:w="3211" w:type="dxa"/>
          </w:tcPr>
          <w:p w14:paraId="7DD6C035" w14:textId="77777777" w:rsidR="00A82CE3" w:rsidRDefault="00A82CE3" w:rsidP="00A82CE3">
            <w:pPr>
              <w:rPr>
                <w:sz w:val="18"/>
                <w:szCs w:val="18"/>
              </w:rPr>
            </w:pPr>
            <w:r>
              <w:rPr>
                <w:sz w:val="18"/>
                <w:szCs w:val="18"/>
              </w:rPr>
              <w:t>Apple:</w:t>
            </w:r>
          </w:p>
          <w:p w14:paraId="37243C6A" w14:textId="77777777" w:rsidR="00263B35" w:rsidRPr="00263B35" w:rsidRDefault="00263B35" w:rsidP="00263B35">
            <w:pPr>
              <w:rPr>
                <w:b/>
                <w:bCs/>
                <w:sz w:val="18"/>
                <w:szCs w:val="18"/>
              </w:rPr>
            </w:pPr>
            <w:r w:rsidRPr="00263B35">
              <w:rPr>
                <w:b/>
                <w:bCs/>
                <w:sz w:val="18"/>
                <w:szCs w:val="18"/>
              </w:rPr>
              <w:t>BFD:</w:t>
            </w:r>
          </w:p>
          <w:p w14:paraId="042E7997" w14:textId="77777777" w:rsidR="00263B35" w:rsidRPr="00262FAC" w:rsidRDefault="00263B35" w:rsidP="00263B35">
            <w:pPr>
              <w:rPr>
                <w:sz w:val="18"/>
                <w:szCs w:val="18"/>
              </w:rPr>
            </w:pPr>
            <w:r w:rsidRPr="00262FAC">
              <w:rPr>
                <w:sz w:val="18"/>
                <w:szCs w:val="18"/>
              </w:rPr>
              <w:t>No impact</w:t>
            </w:r>
          </w:p>
          <w:p w14:paraId="05FB497C" w14:textId="77777777" w:rsidR="00263B35" w:rsidRPr="00262FAC" w:rsidRDefault="00263B35" w:rsidP="00263B35">
            <w:pPr>
              <w:rPr>
                <w:sz w:val="18"/>
                <w:szCs w:val="18"/>
              </w:rPr>
            </w:pPr>
          </w:p>
          <w:p w14:paraId="62758862" w14:textId="77777777" w:rsidR="00A82CE3" w:rsidRDefault="00A82CE3" w:rsidP="00A82CE3">
            <w:pPr>
              <w:rPr>
                <w:sz w:val="18"/>
                <w:szCs w:val="18"/>
              </w:rPr>
            </w:pPr>
            <w:r>
              <w:rPr>
                <w:sz w:val="18"/>
                <w:szCs w:val="18"/>
              </w:rPr>
              <w:t>Apple:</w:t>
            </w:r>
          </w:p>
          <w:p w14:paraId="143ED34C" w14:textId="77777777" w:rsidR="00263B35" w:rsidRPr="00263B35" w:rsidRDefault="00263B35" w:rsidP="00263B35">
            <w:pPr>
              <w:rPr>
                <w:b/>
                <w:bCs/>
                <w:sz w:val="18"/>
                <w:szCs w:val="18"/>
              </w:rPr>
            </w:pPr>
            <w:r w:rsidRPr="00263B35">
              <w:rPr>
                <w:b/>
                <w:bCs/>
                <w:sz w:val="18"/>
                <w:szCs w:val="18"/>
              </w:rPr>
              <w:t>CBD:</w:t>
            </w:r>
          </w:p>
          <w:p w14:paraId="493CB565" w14:textId="1F89E4E7" w:rsidR="00263B35" w:rsidRDefault="00263B35" w:rsidP="00263B35">
            <w:pPr>
              <w:rPr>
                <w:sz w:val="18"/>
                <w:szCs w:val="18"/>
              </w:rPr>
            </w:pPr>
            <w:r w:rsidRPr="00262FAC">
              <w:rPr>
                <w:sz w:val="18"/>
                <w:szCs w:val="18"/>
              </w:rPr>
              <w:t>No impact</w:t>
            </w:r>
          </w:p>
          <w:p w14:paraId="081F3C2D" w14:textId="71C52F06" w:rsidR="002C4262" w:rsidRDefault="002C4262" w:rsidP="00263B35">
            <w:pPr>
              <w:rPr>
                <w:iCs/>
                <w:sz w:val="18"/>
                <w:szCs w:val="18"/>
              </w:rPr>
            </w:pPr>
            <w:r w:rsidRPr="00E818A3">
              <w:rPr>
                <w:iCs/>
                <w:sz w:val="18"/>
                <w:szCs w:val="18"/>
              </w:rPr>
              <w:t xml:space="preserve">Ericsson: </w:t>
            </w:r>
            <w:r>
              <w:rPr>
                <w:iCs/>
                <w:sz w:val="18"/>
                <w:szCs w:val="18"/>
              </w:rPr>
              <w:t>FFS</w:t>
            </w:r>
          </w:p>
          <w:p w14:paraId="34A9DD6F" w14:textId="73A0C6A9" w:rsidR="00437630" w:rsidRPr="00262FAC" w:rsidRDefault="00437630" w:rsidP="00263B35">
            <w:pPr>
              <w:rPr>
                <w:sz w:val="18"/>
                <w:szCs w:val="18"/>
              </w:rPr>
            </w:pPr>
            <w:r>
              <w:rPr>
                <w:iCs/>
                <w:sz w:val="18"/>
                <w:szCs w:val="18"/>
              </w:rPr>
              <w:t>Nokia: FFS</w:t>
            </w:r>
          </w:p>
          <w:p w14:paraId="6C4AFB7C" w14:textId="48426B89" w:rsidR="00263B35" w:rsidRDefault="00263B35" w:rsidP="00AD619E">
            <w:pPr>
              <w:rPr>
                <w:i/>
                <w:color w:val="0070C0"/>
                <w:lang w:eastAsia="zh-CN"/>
              </w:rPr>
            </w:pPr>
          </w:p>
        </w:tc>
      </w:tr>
    </w:tbl>
    <w:p w14:paraId="4ABC5584" w14:textId="77777777" w:rsidR="00263B35" w:rsidRPr="00805BE8" w:rsidRDefault="00263B35" w:rsidP="00263B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6297588" w14:textId="1EB0074D" w:rsidR="00263B35" w:rsidRPr="00805BE8" w:rsidRDefault="00305A4B" w:rsidP="00263B3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FFS</w:t>
      </w:r>
    </w:p>
    <w:p w14:paraId="420AAD10" w14:textId="4E901E40" w:rsidR="00263B35" w:rsidRDefault="00263B35" w:rsidP="005B4802">
      <w:pPr>
        <w:rPr>
          <w:i/>
          <w:color w:val="0070C0"/>
          <w:lang w:eastAsia="zh-CN"/>
        </w:rPr>
      </w:pPr>
    </w:p>
    <w:p w14:paraId="3CC3F09E" w14:textId="67703538" w:rsidR="00263B35" w:rsidRPr="00263B35" w:rsidRDefault="00263B35" w:rsidP="00263B35">
      <w:pPr>
        <w:rPr>
          <w:b/>
          <w:color w:val="0070C0"/>
          <w:u w:val="single"/>
          <w:lang w:eastAsia="ko-KR"/>
        </w:rPr>
      </w:pPr>
      <w:r w:rsidRPr="00263B35">
        <w:rPr>
          <w:b/>
          <w:color w:val="0070C0"/>
          <w:u w:val="single"/>
          <w:lang w:eastAsia="ko-KR"/>
        </w:rPr>
        <w:t xml:space="preserve">Issue 1-14: </w:t>
      </w:r>
      <w:r w:rsidR="00C530BC">
        <w:rPr>
          <w:b/>
          <w:color w:val="0070C0"/>
          <w:u w:val="single"/>
          <w:lang w:eastAsia="ko-KR"/>
        </w:rPr>
        <w:t xml:space="preserve">Impact on </w:t>
      </w:r>
      <w:r w:rsidRPr="00263B35">
        <w:rPr>
          <w:b/>
          <w:color w:val="0070C0"/>
          <w:u w:val="single"/>
          <w:lang w:eastAsia="ko-KR"/>
        </w:rPr>
        <w:t>UE Active BWP switch delay Requirements</w:t>
      </w:r>
    </w:p>
    <w:p w14:paraId="43F2A7CD" w14:textId="77777777" w:rsidR="00263B35" w:rsidRPr="00805BE8" w:rsidRDefault="00263B35" w:rsidP="00263B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263B35" w14:paraId="29E8247D" w14:textId="77777777" w:rsidTr="00AD619E">
        <w:tc>
          <w:tcPr>
            <w:tcW w:w="3210" w:type="dxa"/>
          </w:tcPr>
          <w:p w14:paraId="4F1C4B79" w14:textId="77777777" w:rsidR="00263B35" w:rsidRPr="00353703" w:rsidRDefault="00263B35" w:rsidP="00AD619E">
            <w:pPr>
              <w:rPr>
                <w:iCs/>
                <w:lang w:eastAsia="zh-CN"/>
              </w:rPr>
            </w:pPr>
            <w:r w:rsidRPr="00353703">
              <w:rPr>
                <w:iCs/>
                <w:lang w:eastAsia="zh-CN"/>
              </w:rPr>
              <w:t>RRM Requirement</w:t>
            </w:r>
          </w:p>
        </w:tc>
        <w:tc>
          <w:tcPr>
            <w:tcW w:w="3210" w:type="dxa"/>
          </w:tcPr>
          <w:p w14:paraId="0B883F4C" w14:textId="77777777" w:rsidR="00263B35" w:rsidRDefault="00263B35" w:rsidP="00AD619E">
            <w:pPr>
              <w:rPr>
                <w:i/>
                <w:color w:val="0070C0"/>
                <w:lang w:eastAsia="zh-CN"/>
              </w:rPr>
            </w:pPr>
            <w:r w:rsidRPr="00417042">
              <w:rPr>
                <w:iCs/>
                <w:lang w:eastAsia="zh-CN"/>
              </w:rPr>
              <w:t>approximately 3 MHz</w:t>
            </w:r>
          </w:p>
        </w:tc>
        <w:tc>
          <w:tcPr>
            <w:tcW w:w="3211" w:type="dxa"/>
          </w:tcPr>
          <w:p w14:paraId="04F0EE07" w14:textId="77777777" w:rsidR="00263B35" w:rsidRDefault="00263B35"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263B35" w14:paraId="70BF8F6F" w14:textId="77777777" w:rsidTr="00AD619E">
        <w:tc>
          <w:tcPr>
            <w:tcW w:w="3210" w:type="dxa"/>
          </w:tcPr>
          <w:p w14:paraId="49CC8DC0" w14:textId="1F816D69" w:rsidR="00263B35" w:rsidRDefault="00263B35" w:rsidP="00AD619E">
            <w:pPr>
              <w:rPr>
                <w:i/>
                <w:color w:val="0070C0"/>
                <w:lang w:eastAsia="zh-CN"/>
              </w:rPr>
            </w:pPr>
            <w:r w:rsidRPr="007465DC">
              <w:rPr>
                <w:i/>
                <w:color w:val="0070C0"/>
                <w:lang w:eastAsia="zh-CN"/>
              </w:rPr>
              <w:t>Active BWP switch delay</w:t>
            </w:r>
          </w:p>
        </w:tc>
        <w:tc>
          <w:tcPr>
            <w:tcW w:w="3210" w:type="dxa"/>
          </w:tcPr>
          <w:p w14:paraId="1A267F8E" w14:textId="77777777" w:rsidR="00A82CE3" w:rsidRDefault="00A82CE3" w:rsidP="00A82CE3">
            <w:pPr>
              <w:rPr>
                <w:sz w:val="18"/>
                <w:szCs w:val="18"/>
              </w:rPr>
            </w:pPr>
            <w:r>
              <w:rPr>
                <w:sz w:val="18"/>
                <w:szCs w:val="18"/>
              </w:rPr>
              <w:t>Apple:</w:t>
            </w:r>
          </w:p>
          <w:p w14:paraId="21736814" w14:textId="77777777" w:rsidR="00263B35" w:rsidRDefault="00263B35" w:rsidP="00AD619E">
            <w:pPr>
              <w:rPr>
                <w:sz w:val="18"/>
                <w:szCs w:val="18"/>
              </w:rPr>
            </w:pPr>
            <w:r w:rsidRPr="00262FAC">
              <w:rPr>
                <w:sz w:val="18"/>
                <w:szCs w:val="18"/>
              </w:rPr>
              <w:t>No impact</w:t>
            </w:r>
          </w:p>
          <w:p w14:paraId="4766DD62" w14:textId="636C92B7" w:rsidR="002C4262" w:rsidRDefault="002C4262" w:rsidP="00AD619E">
            <w:pPr>
              <w:rPr>
                <w:i/>
                <w:color w:val="0070C0"/>
                <w:lang w:eastAsia="zh-CN"/>
              </w:rPr>
            </w:pPr>
            <w:r w:rsidRPr="00E818A3">
              <w:rPr>
                <w:iCs/>
                <w:sz w:val="18"/>
                <w:szCs w:val="18"/>
              </w:rPr>
              <w:t xml:space="preserve">Ericsson: </w:t>
            </w:r>
            <w:r>
              <w:rPr>
                <w:iCs/>
                <w:sz w:val="18"/>
                <w:szCs w:val="18"/>
              </w:rPr>
              <w:t>no impact</w:t>
            </w:r>
          </w:p>
        </w:tc>
        <w:tc>
          <w:tcPr>
            <w:tcW w:w="3211" w:type="dxa"/>
          </w:tcPr>
          <w:p w14:paraId="51F83690" w14:textId="77777777" w:rsidR="00A82CE3" w:rsidRDefault="00A82CE3" w:rsidP="00A82CE3">
            <w:pPr>
              <w:rPr>
                <w:sz w:val="18"/>
                <w:szCs w:val="18"/>
              </w:rPr>
            </w:pPr>
            <w:r>
              <w:rPr>
                <w:sz w:val="18"/>
                <w:szCs w:val="18"/>
              </w:rPr>
              <w:t>Apple:</w:t>
            </w:r>
          </w:p>
          <w:p w14:paraId="1E658F11" w14:textId="77777777" w:rsidR="00263B35" w:rsidRDefault="00263B35" w:rsidP="00AD619E">
            <w:pPr>
              <w:rPr>
                <w:sz w:val="18"/>
                <w:szCs w:val="18"/>
              </w:rPr>
            </w:pPr>
            <w:r w:rsidRPr="00262FAC">
              <w:rPr>
                <w:sz w:val="18"/>
                <w:szCs w:val="18"/>
              </w:rPr>
              <w:t>No impact</w:t>
            </w:r>
          </w:p>
          <w:p w14:paraId="5047E240" w14:textId="392E5232" w:rsidR="002C4262" w:rsidRDefault="002C4262" w:rsidP="00AD619E">
            <w:pPr>
              <w:rPr>
                <w:i/>
                <w:color w:val="0070C0"/>
                <w:lang w:eastAsia="zh-CN"/>
              </w:rPr>
            </w:pPr>
            <w:r w:rsidRPr="00E818A3">
              <w:rPr>
                <w:iCs/>
                <w:sz w:val="18"/>
                <w:szCs w:val="18"/>
              </w:rPr>
              <w:t xml:space="preserve">Ericsson: </w:t>
            </w:r>
            <w:r>
              <w:rPr>
                <w:iCs/>
                <w:sz w:val="18"/>
                <w:szCs w:val="18"/>
              </w:rPr>
              <w:t>no impact</w:t>
            </w:r>
          </w:p>
        </w:tc>
      </w:tr>
    </w:tbl>
    <w:p w14:paraId="7FEE7B86" w14:textId="77777777" w:rsidR="00263B35" w:rsidRPr="00805BE8" w:rsidRDefault="00263B35" w:rsidP="00263B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B05BA96" w14:textId="56330236" w:rsidR="00263B35" w:rsidRPr="00805BE8" w:rsidRDefault="00305A4B" w:rsidP="00263B3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 impact</w:t>
      </w:r>
    </w:p>
    <w:p w14:paraId="09E54CE7" w14:textId="735ED174" w:rsidR="00263B35" w:rsidRDefault="00263B35" w:rsidP="005B4802">
      <w:pPr>
        <w:rPr>
          <w:i/>
          <w:color w:val="0070C0"/>
          <w:lang w:eastAsia="zh-CN"/>
        </w:rPr>
      </w:pPr>
    </w:p>
    <w:p w14:paraId="7AB6E893" w14:textId="56B691C4" w:rsidR="00263B35" w:rsidRPr="00263B35" w:rsidRDefault="00263B35" w:rsidP="00263B35">
      <w:pPr>
        <w:rPr>
          <w:b/>
          <w:color w:val="0070C0"/>
          <w:u w:val="single"/>
          <w:lang w:eastAsia="ko-KR"/>
        </w:rPr>
      </w:pPr>
      <w:r w:rsidRPr="00263B35">
        <w:rPr>
          <w:b/>
          <w:color w:val="0070C0"/>
          <w:u w:val="single"/>
          <w:lang w:eastAsia="ko-KR"/>
        </w:rPr>
        <w:t xml:space="preserve">Issue 1-15: </w:t>
      </w:r>
      <w:r w:rsidR="00C530BC">
        <w:rPr>
          <w:b/>
          <w:color w:val="0070C0"/>
          <w:u w:val="single"/>
          <w:lang w:eastAsia="ko-KR"/>
        </w:rPr>
        <w:t xml:space="preserve">Impact on </w:t>
      </w:r>
      <w:r w:rsidRPr="00263B35">
        <w:rPr>
          <w:b/>
          <w:color w:val="0070C0"/>
          <w:u w:val="single"/>
          <w:lang w:eastAsia="ko-KR"/>
        </w:rPr>
        <w:t>UE PSCell Addition Requirements</w:t>
      </w:r>
    </w:p>
    <w:p w14:paraId="56054770" w14:textId="77777777" w:rsidR="00263B35" w:rsidRPr="00805BE8" w:rsidRDefault="00263B35" w:rsidP="00263B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263B35" w14:paraId="7AAE966C" w14:textId="77777777" w:rsidTr="00AD619E">
        <w:tc>
          <w:tcPr>
            <w:tcW w:w="3210" w:type="dxa"/>
          </w:tcPr>
          <w:p w14:paraId="23926D3B" w14:textId="77777777" w:rsidR="00263B35" w:rsidRPr="00353703" w:rsidRDefault="00263B35" w:rsidP="00AD619E">
            <w:pPr>
              <w:rPr>
                <w:iCs/>
                <w:lang w:eastAsia="zh-CN"/>
              </w:rPr>
            </w:pPr>
            <w:r w:rsidRPr="00353703">
              <w:rPr>
                <w:iCs/>
                <w:lang w:eastAsia="zh-CN"/>
              </w:rPr>
              <w:t>RRM Requirement</w:t>
            </w:r>
          </w:p>
        </w:tc>
        <w:tc>
          <w:tcPr>
            <w:tcW w:w="3210" w:type="dxa"/>
          </w:tcPr>
          <w:p w14:paraId="4375263B" w14:textId="77777777" w:rsidR="00263B35" w:rsidRDefault="00263B35" w:rsidP="00AD619E">
            <w:pPr>
              <w:rPr>
                <w:i/>
                <w:color w:val="0070C0"/>
                <w:lang w:eastAsia="zh-CN"/>
              </w:rPr>
            </w:pPr>
            <w:r w:rsidRPr="00417042">
              <w:rPr>
                <w:iCs/>
                <w:lang w:eastAsia="zh-CN"/>
              </w:rPr>
              <w:t>approximately 3 MHz</w:t>
            </w:r>
          </w:p>
        </w:tc>
        <w:tc>
          <w:tcPr>
            <w:tcW w:w="3211" w:type="dxa"/>
          </w:tcPr>
          <w:p w14:paraId="00488F50" w14:textId="77777777" w:rsidR="00263B35" w:rsidRDefault="00263B35"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263B35" w14:paraId="4E16F3D6" w14:textId="77777777" w:rsidTr="00AD619E">
        <w:tc>
          <w:tcPr>
            <w:tcW w:w="3210" w:type="dxa"/>
          </w:tcPr>
          <w:p w14:paraId="16CDAD71" w14:textId="077ED738" w:rsidR="00263B35" w:rsidRDefault="00263B35" w:rsidP="00AD619E">
            <w:pPr>
              <w:rPr>
                <w:i/>
                <w:color w:val="0070C0"/>
                <w:lang w:eastAsia="zh-CN"/>
              </w:rPr>
            </w:pPr>
            <w:r>
              <w:rPr>
                <w:i/>
                <w:color w:val="0070C0"/>
                <w:lang w:eastAsia="zh-CN"/>
              </w:rPr>
              <w:t>PSCell Addition</w:t>
            </w:r>
          </w:p>
        </w:tc>
        <w:tc>
          <w:tcPr>
            <w:tcW w:w="3210" w:type="dxa"/>
          </w:tcPr>
          <w:p w14:paraId="79B739AE" w14:textId="77777777" w:rsidR="00A82CE3" w:rsidRDefault="00A82CE3" w:rsidP="00A82CE3">
            <w:pPr>
              <w:rPr>
                <w:sz w:val="18"/>
                <w:szCs w:val="18"/>
              </w:rPr>
            </w:pPr>
            <w:r>
              <w:rPr>
                <w:sz w:val="18"/>
                <w:szCs w:val="18"/>
              </w:rPr>
              <w:t>Apple:</w:t>
            </w:r>
          </w:p>
          <w:p w14:paraId="1D4CF645" w14:textId="77777777" w:rsidR="00263B35" w:rsidRPr="00262FAC" w:rsidRDefault="00263B35" w:rsidP="00263B35">
            <w:pPr>
              <w:rPr>
                <w:sz w:val="18"/>
                <w:szCs w:val="18"/>
              </w:rPr>
            </w:pPr>
            <w:r w:rsidRPr="00263B35">
              <w:rPr>
                <w:b/>
                <w:bCs/>
                <w:sz w:val="18"/>
                <w:szCs w:val="18"/>
              </w:rPr>
              <w:t>PSCell addition</w:t>
            </w:r>
            <w:r w:rsidRPr="00262FAC">
              <w:rPr>
                <w:sz w:val="18"/>
                <w:szCs w:val="18"/>
              </w:rPr>
              <w:t>:</w:t>
            </w:r>
          </w:p>
          <w:p w14:paraId="2C907B47" w14:textId="77777777" w:rsidR="00263B35" w:rsidRPr="00262FAC" w:rsidRDefault="00263B35" w:rsidP="00263B35">
            <w:pPr>
              <w:rPr>
                <w:sz w:val="18"/>
                <w:szCs w:val="18"/>
              </w:rPr>
            </w:pPr>
            <w:r w:rsidRPr="00262FAC">
              <w:rPr>
                <w:sz w:val="18"/>
                <w:szCs w:val="18"/>
              </w:rPr>
              <w:t xml:space="preserve">FFS if PBCH BW reduction will impact SSB index reading during </w:t>
            </w:r>
            <w:proofErr w:type="spellStart"/>
            <w:r w:rsidRPr="00262FAC">
              <w:rPr>
                <w:sz w:val="18"/>
                <w:szCs w:val="18"/>
              </w:rPr>
              <w:t>Tsearch</w:t>
            </w:r>
            <w:proofErr w:type="spellEnd"/>
          </w:p>
          <w:p w14:paraId="404529FF" w14:textId="77777777" w:rsidR="00263B35" w:rsidRDefault="00035F62" w:rsidP="00263B35">
            <w:pPr>
              <w:rPr>
                <w:sz w:val="18"/>
                <w:szCs w:val="18"/>
              </w:rPr>
            </w:pPr>
            <w:r>
              <w:rPr>
                <w:sz w:val="18"/>
                <w:szCs w:val="18"/>
              </w:rPr>
              <w:t>Huawei: FFS</w:t>
            </w:r>
          </w:p>
          <w:p w14:paraId="53F95A91" w14:textId="77777777" w:rsidR="00E818A3" w:rsidRDefault="00E818A3" w:rsidP="00263B35">
            <w:pPr>
              <w:rPr>
                <w:iCs/>
              </w:rPr>
            </w:pPr>
            <w:r>
              <w:rPr>
                <w:iCs/>
              </w:rPr>
              <w:t>MediaTek: FFS</w:t>
            </w:r>
          </w:p>
          <w:p w14:paraId="6B8381D1" w14:textId="2014617E" w:rsidR="00437630" w:rsidRDefault="00437630" w:rsidP="00263B35">
            <w:pPr>
              <w:rPr>
                <w:i/>
                <w:color w:val="0070C0"/>
                <w:lang w:eastAsia="zh-CN"/>
              </w:rPr>
            </w:pPr>
            <w:r>
              <w:rPr>
                <w:iCs/>
                <w:sz w:val="18"/>
                <w:szCs w:val="18"/>
              </w:rPr>
              <w:t>Nokia: FFS</w:t>
            </w:r>
          </w:p>
        </w:tc>
        <w:tc>
          <w:tcPr>
            <w:tcW w:w="3211" w:type="dxa"/>
          </w:tcPr>
          <w:p w14:paraId="3A521332" w14:textId="77777777" w:rsidR="00A82CE3" w:rsidRDefault="00A82CE3" w:rsidP="00A82CE3">
            <w:pPr>
              <w:rPr>
                <w:sz w:val="18"/>
                <w:szCs w:val="18"/>
              </w:rPr>
            </w:pPr>
            <w:r>
              <w:rPr>
                <w:sz w:val="18"/>
                <w:szCs w:val="18"/>
              </w:rPr>
              <w:t>Apple:</w:t>
            </w:r>
          </w:p>
          <w:p w14:paraId="2F1830DA" w14:textId="77777777" w:rsidR="00263B35" w:rsidRDefault="00263B35" w:rsidP="00AD619E">
            <w:pPr>
              <w:rPr>
                <w:i/>
                <w:color w:val="0070C0"/>
                <w:lang w:eastAsia="zh-CN"/>
              </w:rPr>
            </w:pPr>
            <w:r w:rsidRPr="00262FAC">
              <w:rPr>
                <w:sz w:val="18"/>
                <w:szCs w:val="18"/>
              </w:rPr>
              <w:t>No impact</w:t>
            </w:r>
          </w:p>
        </w:tc>
      </w:tr>
    </w:tbl>
    <w:p w14:paraId="61952E02" w14:textId="77777777" w:rsidR="00263B35" w:rsidRPr="00805BE8" w:rsidRDefault="00263B35" w:rsidP="00263B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312F7B1" w14:textId="4012B484" w:rsidR="00263B35" w:rsidRPr="00805BE8" w:rsidRDefault="00947221" w:rsidP="00263B3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179643E2" w14:textId="285A1D31" w:rsidR="00263B35" w:rsidRDefault="00263B35" w:rsidP="005B4802">
      <w:pPr>
        <w:rPr>
          <w:i/>
          <w:color w:val="0070C0"/>
          <w:lang w:eastAsia="zh-CN"/>
        </w:rPr>
      </w:pPr>
    </w:p>
    <w:p w14:paraId="48AEC57A" w14:textId="3502DFAD" w:rsidR="00263B35" w:rsidRPr="00263B35" w:rsidRDefault="00263B35" w:rsidP="00263B35">
      <w:pPr>
        <w:rPr>
          <w:b/>
          <w:color w:val="0070C0"/>
          <w:u w:val="single"/>
          <w:lang w:eastAsia="ko-KR"/>
        </w:rPr>
      </w:pPr>
      <w:r w:rsidRPr="00263B35">
        <w:rPr>
          <w:b/>
          <w:color w:val="0070C0"/>
          <w:u w:val="single"/>
          <w:lang w:eastAsia="ko-KR"/>
        </w:rPr>
        <w:t xml:space="preserve">Issue 1-16: </w:t>
      </w:r>
      <w:r w:rsidR="00C530BC">
        <w:rPr>
          <w:b/>
          <w:color w:val="0070C0"/>
          <w:u w:val="single"/>
          <w:lang w:eastAsia="ko-KR"/>
        </w:rPr>
        <w:t xml:space="preserve">Impact on </w:t>
      </w:r>
      <w:r w:rsidRPr="00263B35">
        <w:rPr>
          <w:b/>
          <w:color w:val="0070C0"/>
          <w:u w:val="single"/>
          <w:lang w:eastAsia="ko-KR"/>
        </w:rPr>
        <w:t>UE TCI state switching Requirements</w:t>
      </w:r>
    </w:p>
    <w:p w14:paraId="73DAABAA" w14:textId="77777777" w:rsidR="00263B35" w:rsidRPr="00805BE8" w:rsidRDefault="00263B35" w:rsidP="00263B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263B35" w14:paraId="4B4EC50D" w14:textId="77777777" w:rsidTr="00AD619E">
        <w:tc>
          <w:tcPr>
            <w:tcW w:w="3210" w:type="dxa"/>
          </w:tcPr>
          <w:p w14:paraId="26F88A80" w14:textId="77777777" w:rsidR="00263B35" w:rsidRPr="00353703" w:rsidRDefault="00263B35" w:rsidP="00AD619E">
            <w:pPr>
              <w:rPr>
                <w:iCs/>
                <w:lang w:eastAsia="zh-CN"/>
              </w:rPr>
            </w:pPr>
            <w:r w:rsidRPr="00353703">
              <w:rPr>
                <w:iCs/>
                <w:lang w:eastAsia="zh-CN"/>
              </w:rPr>
              <w:t>RRM Requirement</w:t>
            </w:r>
          </w:p>
        </w:tc>
        <w:tc>
          <w:tcPr>
            <w:tcW w:w="3210" w:type="dxa"/>
          </w:tcPr>
          <w:p w14:paraId="27E62027" w14:textId="77777777" w:rsidR="00263B35" w:rsidRDefault="00263B35" w:rsidP="00AD619E">
            <w:pPr>
              <w:rPr>
                <w:i/>
                <w:color w:val="0070C0"/>
                <w:lang w:eastAsia="zh-CN"/>
              </w:rPr>
            </w:pPr>
            <w:r w:rsidRPr="00417042">
              <w:rPr>
                <w:iCs/>
                <w:lang w:eastAsia="zh-CN"/>
              </w:rPr>
              <w:t>approximately 3 MHz</w:t>
            </w:r>
          </w:p>
        </w:tc>
        <w:tc>
          <w:tcPr>
            <w:tcW w:w="3211" w:type="dxa"/>
          </w:tcPr>
          <w:p w14:paraId="426C2EDE" w14:textId="77777777" w:rsidR="00263B35" w:rsidRDefault="00263B35"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263B35" w14:paraId="03E0C5BD" w14:textId="77777777" w:rsidTr="00AD619E">
        <w:tc>
          <w:tcPr>
            <w:tcW w:w="3210" w:type="dxa"/>
          </w:tcPr>
          <w:p w14:paraId="27EA6BBA" w14:textId="5033AE34" w:rsidR="00263B35" w:rsidRDefault="00263B35" w:rsidP="00AD619E">
            <w:pPr>
              <w:rPr>
                <w:i/>
                <w:color w:val="0070C0"/>
                <w:lang w:eastAsia="zh-CN"/>
              </w:rPr>
            </w:pPr>
            <w:r>
              <w:rPr>
                <w:i/>
                <w:color w:val="0070C0"/>
                <w:lang w:eastAsia="zh-CN"/>
              </w:rPr>
              <w:t>TCI state switching</w:t>
            </w:r>
          </w:p>
        </w:tc>
        <w:tc>
          <w:tcPr>
            <w:tcW w:w="3210" w:type="dxa"/>
          </w:tcPr>
          <w:p w14:paraId="6733768A" w14:textId="57237F69" w:rsidR="00263B35" w:rsidRDefault="002C4262" w:rsidP="002C4262">
            <w:pPr>
              <w:tabs>
                <w:tab w:val="left" w:pos="620"/>
              </w:tabs>
              <w:rPr>
                <w:i/>
                <w:color w:val="0070C0"/>
                <w:lang w:eastAsia="zh-CN"/>
              </w:rPr>
            </w:pPr>
            <w:r w:rsidRPr="00E818A3">
              <w:rPr>
                <w:iCs/>
                <w:sz w:val="18"/>
                <w:szCs w:val="18"/>
              </w:rPr>
              <w:t xml:space="preserve">Ericsson: </w:t>
            </w:r>
            <w:r>
              <w:rPr>
                <w:iCs/>
                <w:sz w:val="18"/>
                <w:szCs w:val="18"/>
              </w:rPr>
              <w:t>FFS</w:t>
            </w:r>
          </w:p>
        </w:tc>
        <w:tc>
          <w:tcPr>
            <w:tcW w:w="3211" w:type="dxa"/>
          </w:tcPr>
          <w:p w14:paraId="3C578046" w14:textId="2F68FB39" w:rsidR="00263B35" w:rsidRDefault="002C4262" w:rsidP="00AD619E">
            <w:pPr>
              <w:rPr>
                <w:i/>
                <w:color w:val="0070C0"/>
                <w:lang w:eastAsia="zh-CN"/>
              </w:rPr>
            </w:pPr>
            <w:r w:rsidRPr="00E818A3">
              <w:rPr>
                <w:iCs/>
                <w:sz w:val="18"/>
                <w:szCs w:val="18"/>
              </w:rPr>
              <w:t xml:space="preserve">Ericsson: </w:t>
            </w:r>
            <w:r>
              <w:rPr>
                <w:iCs/>
                <w:sz w:val="18"/>
                <w:szCs w:val="18"/>
              </w:rPr>
              <w:t>FFS</w:t>
            </w:r>
          </w:p>
        </w:tc>
      </w:tr>
    </w:tbl>
    <w:p w14:paraId="610EA200" w14:textId="77777777" w:rsidR="00263B35" w:rsidRPr="00805BE8" w:rsidRDefault="00263B35" w:rsidP="00263B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969B8A3" w14:textId="64DC3496" w:rsidR="00263B35" w:rsidRPr="00805BE8" w:rsidRDefault="00947221" w:rsidP="00263B3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241EB266" w14:textId="0DF43A7C" w:rsidR="00263B35" w:rsidRDefault="00263B35" w:rsidP="005B4802">
      <w:pPr>
        <w:rPr>
          <w:i/>
          <w:color w:val="0070C0"/>
          <w:lang w:eastAsia="zh-CN"/>
        </w:rPr>
      </w:pPr>
    </w:p>
    <w:p w14:paraId="2695F7C3" w14:textId="4A4BB0A9" w:rsidR="00263B35" w:rsidRPr="00263B35" w:rsidRDefault="00263B35" w:rsidP="00263B35">
      <w:pPr>
        <w:rPr>
          <w:b/>
          <w:color w:val="0070C0"/>
          <w:u w:val="single"/>
          <w:lang w:eastAsia="ko-KR"/>
        </w:rPr>
      </w:pPr>
      <w:r w:rsidRPr="00263B35">
        <w:rPr>
          <w:b/>
          <w:color w:val="0070C0"/>
          <w:u w:val="single"/>
          <w:lang w:eastAsia="ko-KR"/>
        </w:rPr>
        <w:t xml:space="preserve">Issue 1-17: </w:t>
      </w:r>
      <w:r w:rsidR="00C530BC">
        <w:rPr>
          <w:b/>
          <w:color w:val="0070C0"/>
          <w:u w:val="single"/>
          <w:lang w:eastAsia="ko-KR"/>
        </w:rPr>
        <w:t xml:space="preserve">Impact on </w:t>
      </w:r>
      <w:r w:rsidRPr="00263B35">
        <w:rPr>
          <w:b/>
          <w:color w:val="0070C0"/>
          <w:u w:val="single"/>
          <w:lang w:eastAsia="ko-KR"/>
        </w:rPr>
        <w:t>UE PSCell change Requirements</w:t>
      </w:r>
    </w:p>
    <w:p w14:paraId="624ECAAE" w14:textId="77777777" w:rsidR="00263B35" w:rsidRPr="00805BE8" w:rsidRDefault="00263B35" w:rsidP="00263B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263B35" w14:paraId="6B0994FE" w14:textId="77777777" w:rsidTr="00AD619E">
        <w:tc>
          <w:tcPr>
            <w:tcW w:w="3210" w:type="dxa"/>
          </w:tcPr>
          <w:p w14:paraId="03C2630F" w14:textId="77777777" w:rsidR="00263B35" w:rsidRPr="00353703" w:rsidRDefault="00263B35" w:rsidP="00AD619E">
            <w:pPr>
              <w:rPr>
                <w:iCs/>
                <w:lang w:eastAsia="zh-CN"/>
              </w:rPr>
            </w:pPr>
            <w:r w:rsidRPr="00353703">
              <w:rPr>
                <w:iCs/>
                <w:lang w:eastAsia="zh-CN"/>
              </w:rPr>
              <w:t>RRM Requirement</w:t>
            </w:r>
          </w:p>
        </w:tc>
        <w:tc>
          <w:tcPr>
            <w:tcW w:w="3210" w:type="dxa"/>
          </w:tcPr>
          <w:p w14:paraId="535EF4DD" w14:textId="77777777" w:rsidR="00263B35" w:rsidRDefault="00263B35" w:rsidP="00AD619E">
            <w:pPr>
              <w:rPr>
                <w:i/>
                <w:color w:val="0070C0"/>
                <w:lang w:eastAsia="zh-CN"/>
              </w:rPr>
            </w:pPr>
            <w:r w:rsidRPr="00417042">
              <w:rPr>
                <w:iCs/>
                <w:lang w:eastAsia="zh-CN"/>
              </w:rPr>
              <w:t>approximately 3 MHz</w:t>
            </w:r>
          </w:p>
        </w:tc>
        <w:tc>
          <w:tcPr>
            <w:tcW w:w="3211" w:type="dxa"/>
          </w:tcPr>
          <w:p w14:paraId="7CE4A7E2" w14:textId="77777777" w:rsidR="00263B35" w:rsidRDefault="00263B35"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263B35" w14:paraId="75B1C108" w14:textId="77777777" w:rsidTr="00AD619E">
        <w:tc>
          <w:tcPr>
            <w:tcW w:w="3210" w:type="dxa"/>
          </w:tcPr>
          <w:p w14:paraId="69A5B2E8" w14:textId="0D375ABF" w:rsidR="00263B35" w:rsidRDefault="00263B35" w:rsidP="00AD619E">
            <w:pPr>
              <w:rPr>
                <w:i/>
                <w:color w:val="0070C0"/>
                <w:lang w:eastAsia="zh-CN"/>
              </w:rPr>
            </w:pPr>
            <w:r>
              <w:rPr>
                <w:i/>
                <w:color w:val="0070C0"/>
                <w:lang w:eastAsia="zh-CN"/>
              </w:rPr>
              <w:t>PSCell change</w:t>
            </w:r>
          </w:p>
        </w:tc>
        <w:tc>
          <w:tcPr>
            <w:tcW w:w="3210" w:type="dxa"/>
          </w:tcPr>
          <w:p w14:paraId="14CD5802" w14:textId="697A9258" w:rsidR="00263B35" w:rsidRDefault="002C4262" w:rsidP="00AD619E">
            <w:pPr>
              <w:rPr>
                <w:i/>
                <w:color w:val="0070C0"/>
                <w:lang w:eastAsia="zh-CN"/>
              </w:rPr>
            </w:pPr>
            <w:r w:rsidRPr="00E818A3">
              <w:rPr>
                <w:iCs/>
                <w:sz w:val="18"/>
                <w:szCs w:val="18"/>
              </w:rPr>
              <w:t xml:space="preserve">Ericsson: </w:t>
            </w:r>
            <w:r>
              <w:rPr>
                <w:iCs/>
                <w:sz w:val="18"/>
                <w:szCs w:val="18"/>
              </w:rPr>
              <w:t>no impact</w:t>
            </w:r>
          </w:p>
        </w:tc>
        <w:tc>
          <w:tcPr>
            <w:tcW w:w="3211" w:type="dxa"/>
          </w:tcPr>
          <w:p w14:paraId="24B60385" w14:textId="1E4D359A" w:rsidR="00263B35" w:rsidRDefault="002C4262" w:rsidP="00AD619E">
            <w:pPr>
              <w:rPr>
                <w:i/>
                <w:color w:val="0070C0"/>
                <w:lang w:eastAsia="zh-CN"/>
              </w:rPr>
            </w:pPr>
            <w:r w:rsidRPr="00E818A3">
              <w:rPr>
                <w:iCs/>
                <w:sz w:val="18"/>
                <w:szCs w:val="18"/>
              </w:rPr>
              <w:t xml:space="preserve">Ericsson: </w:t>
            </w:r>
            <w:r>
              <w:rPr>
                <w:iCs/>
                <w:sz w:val="18"/>
                <w:szCs w:val="18"/>
              </w:rPr>
              <w:t>no impact</w:t>
            </w:r>
          </w:p>
        </w:tc>
      </w:tr>
    </w:tbl>
    <w:p w14:paraId="3F474731" w14:textId="77777777" w:rsidR="00263B35" w:rsidRPr="00805BE8" w:rsidRDefault="00263B35" w:rsidP="00263B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C83033C" w14:textId="21214D47" w:rsidR="00263B35" w:rsidRPr="00805BE8" w:rsidRDefault="00947221" w:rsidP="00263B3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 impact</w:t>
      </w:r>
    </w:p>
    <w:p w14:paraId="6D746D67" w14:textId="70C3FE25" w:rsidR="00263B35" w:rsidRDefault="00263B35" w:rsidP="005B4802">
      <w:pPr>
        <w:rPr>
          <w:i/>
          <w:color w:val="0070C0"/>
          <w:lang w:eastAsia="zh-CN"/>
        </w:rPr>
      </w:pPr>
    </w:p>
    <w:p w14:paraId="6B718C36" w14:textId="54C521CE" w:rsidR="00263B35" w:rsidRPr="00263B35" w:rsidRDefault="00263B35" w:rsidP="00263B35">
      <w:pPr>
        <w:rPr>
          <w:b/>
          <w:color w:val="0070C0"/>
          <w:u w:val="single"/>
          <w:lang w:eastAsia="ko-KR"/>
        </w:rPr>
      </w:pPr>
      <w:r w:rsidRPr="00263B35">
        <w:rPr>
          <w:b/>
          <w:color w:val="0070C0"/>
          <w:u w:val="single"/>
          <w:lang w:eastAsia="ko-KR"/>
        </w:rPr>
        <w:t xml:space="preserve">Issue 1-18: </w:t>
      </w:r>
      <w:r w:rsidR="00C530BC">
        <w:rPr>
          <w:b/>
          <w:color w:val="0070C0"/>
          <w:u w:val="single"/>
          <w:lang w:eastAsia="ko-KR"/>
        </w:rPr>
        <w:t xml:space="preserve">Impact on </w:t>
      </w:r>
      <w:r w:rsidRPr="00263B35">
        <w:rPr>
          <w:b/>
          <w:color w:val="0070C0"/>
          <w:u w:val="single"/>
          <w:lang w:eastAsia="ko-KR"/>
        </w:rPr>
        <w:t>UE SCG Activation Requirements</w:t>
      </w:r>
    </w:p>
    <w:p w14:paraId="7E1CEE0C" w14:textId="77777777" w:rsidR="00263B35" w:rsidRPr="00805BE8" w:rsidRDefault="00263B35" w:rsidP="00263B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263B35" w14:paraId="45CF1E07" w14:textId="77777777" w:rsidTr="00AD619E">
        <w:tc>
          <w:tcPr>
            <w:tcW w:w="3210" w:type="dxa"/>
          </w:tcPr>
          <w:p w14:paraId="36E53B12" w14:textId="77777777" w:rsidR="00263B35" w:rsidRPr="00353703" w:rsidRDefault="00263B35" w:rsidP="00AD619E">
            <w:pPr>
              <w:rPr>
                <w:iCs/>
                <w:lang w:eastAsia="zh-CN"/>
              </w:rPr>
            </w:pPr>
            <w:r w:rsidRPr="00353703">
              <w:rPr>
                <w:iCs/>
                <w:lang w:eastAsia="zh-CN"/>
              </w:rPr>
              <w:t>RRM Requirement</w:t>
            </w:r>
          </w:p>
        </w:tc>
        <w:tc>
          <w:tcPr>
            <w:tcW w:w="3210" w:type="dxa"/>
          </w:tcPr>
          <w:p w14:paraId="1317ECFF" w14:textId="77777777" w:rsidR="00263B35" w:rsidRDefault="00263B35" w:rsidP="00AD619E">
            <w:pPr>
              <w:rPr>
                <w:i/>
                <w:color w:val="0070C0"/>
                <w:lang w:eastAsia="zh-CN"/>
              </w:rPr>
            </w:pPr>
            <w:r w:rsidRPr="00417042">
              <w:rPr>
                <w:iCs/>
                <w:lang w:eastAsia="zh-CN"/>
              </w:rPr>
              <w:t>approximately 3 MHz</w:t>
            </w:r>
          </w:p>
        </w:tc>
        <w:tc>
          <w:tcPr>
            <w:tcW w:w="3211" w:type="dxa"/>
          </w:tcPr>
          <w:p w14:paraId="17EBA2BE" w14:textId="77777777" w:rsidR="00263B35" w:rsidRDefault="00263B35"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263B35" w14:paraId="1B3E4711" w14:textId="77777777" w:rsidTr="00AD619E">
        <w:tc>
          <w:tcPr>
            <w:tcW w:w="3210" w:type="dxa"/>
          </w:tcPr>
          <w:p w14:paraId="35BFC591" w14:textId="47FB7C88" w:rsidR="00263B35" w:rsidRDefault="00263B35" w:rsidP="00AD619E">
            <w:pPr>
              <w:rPr>
                <w:i/>
                <w:color w:val="0070C0"/>
                <w:lang w:eastAsia="zh-CN"/>
              </w:rPr>
            </w:pPr>
            <w:r>
              <w:rPr>
                <w:i/>
                <w:color w:val="0070C0"/>
                <w:lang w:eastAsia="zh-CN"/>
              </w:rPr>
              <w:t>SCG Activation</w:t>
            </w:r>
          </w:p>
        </w:tc>
        <w:tc>
          <w:tcPr>
            <w:tcW w:w="3210" w:type="dxa"/>
          </w:tcPr>
          <w:p w14:paraId="052CC439" w14:textId="77777777" w:rsidR="00A82CE3" w:rsidRDefault="00A82CE3" w:rsidP="00A82CE3">
            <w:pPr>
              <w:rPr>
                <w:sz w:val="18"/>
                <w:szCs w:val="18"/>
              </w:rPr>
            </w:pPr>
            <w:r>
              <w:rPr>
                <w:sz w:val="18"/>
                <w:szCs w:val="18"/>
              </w:rPr>
              <w:t>Apple:</w:t>
            </w:r>
          </w:p>
          <w:p w14:paraId="29D4E8E2" w14:textId="77777777" w:rsidR="00263B35" w:rsidRPr="00262FAC" w:rsidRDefault="00263B35" w:rsidP="00263B35">
            <w:pPr>
              <w:rPr>
                <w:sz w:val="18"/>
                <w:szCs w:val="18"/>
              </w:rPr>
            </w:pPr>
            <w:r w:rsidRPr="00262FAC">
              <w:rPr>
                <w:sz w:val="18"/>
                <w:szCs w:val="18"/>
              </w:rPr>
              <w:t>SCG activation:</w:t>
            </w:r>
          </w:p>
          <w:p w14:paraId="67F6F347" w14:textId="77777777" w:rsidR="00263B35" w:rsidRPr="00262FAC" w:rsidRDefault="00263B35" w:rsidP="00263B35">
            <w:pPr>
              <w:rPr>
                <w:sz w:val="18"/>
                <w:szCs w:val="18"/>
              </w:rPr>
            </w:pPr>
            <w:r w:rsidRPr="00262FAC">
              <w:rPr>
                <w:sz w:val="18"/>
                <w:szCs w:val="18"/>
              </w:rPr>
              <w:t xml:space="preserve">FFS if PBCH BW reduction will impact SSB index reading during </w:t>
            </w:r>
            <w:proofErr w:type="spellStart"/>
            <w:r w:rsidRPr="00262FAC">
              <w:rPr>
                <w:sz w:val="18"/>
                <w:szCs w:val="18"/>
              </w:rPr>
              <w:t>Tsearch</w:t>
            </w:r>
            <w:proofErr w:type="spellEnd"/>
          </w:p>
          <w:p w14:paraId="494EDF34" w14:textId="77777777" w:rsidR="00263B35" w:rsidRDefault="00035F62" w:rsidP="00AD619E">
            <w:pPr>
              <w:rPr>
                <w:sz w:val="18"/>
                <w:szCs w:val="18"/>
              </w:rPr>
            </w:pPr>
            <w:r>
              <w:rPr>
                <w:sz w:val="18"/>
                <w:szCs w:val="18"/>
              </w:rPr>
              <w:t>Huawei: FFS</w:t>
            </w:r>
          </w:p>
          <w:p w14:paraId="20767A18" w14:textId="77777777" w:rsidR="00E818A3" w:rsidRDefault="00E818A3" w:rsidP="00AD619E">
            <w:pPr>
              <w:rPr>
                <w:iCs/>
              </w:rPr>
            </w:pPr>
            <w:r>
              <w:rPr>
                <w:iCs/>
              </w:rPr>
              <w:t>MediaTek: FFS</w:t>
            </w:r>
          </w:p>
          <w:p w14:paraId="44C2BF73" w14:textId="77777777" w:rsidR="002C4262" w:rsidRDefault="002C4262" w:rsidP="00AD619E">
            <w:pPr>
              <w:rPr>
                <w:iCs/>
                <w:sz w:val="18"/>
                <w:szCs w:val="18"/>
              </w:rPr>
            </w:pPr>
            <w:r w:rsidRPr="00E818A3">
              <w:rPr>
                <w:iCs/>
                <w:sz w:val="18"/>
                <w:szCs w:val="18"/>
              </w:rPr>
              <w:t xml:space="preserve">Ericsson: </w:t>
            </w:r>
            <w:r>
              <w:rPr>
                <w:iCs/>
                <w:sz w:val="18"/>
                <w:szCs w:val="18"/>
              </w:rPr>
              <w:t>no impact</w:t>
            </w:r>
          </w:p>
          <w:p w14:paraId="190B090B" w14:textId="7E37819B" w:rsidR="00437630" w:rsidRDefault="00437630" w:rsidP="00AD619E">
            <w:pPr>
              <w:rPr>
                <w:i/>
                <w:color w:val="0070C0"/>
                <w:lang w:eastAsia="zh-CN"/>
              </w:rPr>
            </w:pPr>
            <w:r>
              <w:rPr>
                <w:iCs/>
                <w:sz w:val="18"/>
                <w:szCs w:val="18"/>
              </w:rPr>
              <w:t>Nokia: FFS</w:t>
            </w:r>
          </w:p>
        </w:tc>
        <w:tc>
          <w:tcPr>
            <w:tcW w:w="3211" w:type="dxa"/>
          </w:tcPr>
          <w:p w14:paraId="21706380" w14:textId="77777777" w:rsidR="00A82CE3" w:rsidRDefault="00A82CE3" w:rsidP="00A82CE3">
            <w:pPr>
              <w:rPr>
                <w:sz w:val="18"/>
                <w:szCs w:val="18"/>
              </w:rPr>
            </w:pPr>
            <w:r>
              <w:rPr>
                <w:sz w:val="18"/>
                <w:szCs w:val="18"/>
              </w:rPr>
              <w:t>Apple:</w:t>
            </w:r>
          </w:p>
          <w:p w14:paraId="171D2E99" w14:textId="77777777" w:rsidR="00263B35" w:rsidRDefault="00263B35" w:rsidP="00AD619E">
            <w:pPr>
              <w:rPr>
                <w:sz w:val="18"/>
                <w:szCs w:val="18"/>
              </w:rPr>
            </w:pPr>
            <w:r w:rsidRPr="00262FAC">
              <w:rPr>
                <w:sz w:val="18"/>
                <w:szCs w:val="18"/>
              </w:rPr>
              <w:t>No impact</w:t>
            </w:r>
          </w:p>
          <w:p w14:paraId="5766BBC5" w14:textId="55916CDC" w:rsidR="002C4262" w:rsidRDefault="002C4262" w:rsidP="00AD619E">
            <w:pPr>
              <w:rPr>
                <w:i/>
                <w:color w:val="0070C0"/>
                <w:lang w:eastAsia="zh-CN"/>
              </w:rPr>
            </w:pPr>
            <w:r w:rsidRPr="00E818A3">
              <w:rPr>
                <w:iCs/>
                <w:sz w:val="18"/>
                <w:szCs w:val="18"/>
              </w:rPr>
              <w:t xml:space="preserve">Ericsson: </w:t>
            </w:r>
            <w:r>
              <w:rPr>
                <w:iCs/>
                <w:sz w:val="18"/>
                <w:szCs w:val="18"/>
              </w:rPr>
              <w:t>no impact</w:t>
            </w:r>
          </w:p>
        </w:tc>
      </w:tr>
    </w:tbl>
    <w:p w14:paraId="3F390A21" w14:textId="77777777" w:rsidR="00263B35" w:rsidRPr="00805BE8" w:rsidRDefault="00263B35" w:rsidP="00263B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A465B40" w14:textId="0EDAA676" w:rsidR="00263B35" w:rsidRPr="00805BE8" w:rsidRDefault="00947221" w:rsidP="00263B3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29F9B3C0" w14:textId="13D29828" w:rsidR="00263B35" w:rsidRDefault="00263B35" w:rsidP="005B4802">
      <w:pPr>
        <w:rPr>
          <w:i/>
          <w:color w:val="0070C0"/>
          <w:lang w:eastAsia="zh-CN"/>
        </w:rPr>
      </w:pPr>
    </w:p>
    <w:p w14:paraId="29D52066" w14:textId="29AEB095" w:rsidR="00804F39" w:rsidRPr="00804F39" w:rsidRDefault="00804F39" w:rsidP="00804F39">
      <w:pPr>
        <w:rPr>
          <w:b/>
          <w:color w:val="0070C0"/>
          <w:u w:val="single"/>
          <w:lang w:eastAsia="ko-KR"/>
        </w:rPr>
      </w:pPr>
      <w:r w:rsidRPr="00804F39">
        <w:rPr>
          <w:b/>
          <w:color w:val="0070C0"/>
          <w:u w:val="single"/>
          <w:lang w:eastAsia="ko-KR"/>
        </w:rPr>
        <w:t xml:space="preserve">Issue 1-19: </w:t>
      </w:r>
      <w:r w:rsidR="00C530BC">
        <w:rPr>
          <w:b/>
          <w:color w:val="0070C0"/>
          <w:u w:val="single"/>
          <w:lang w:eastAsia="ko-KR"/>
        </w:rPr>
        <w:t xml:space="preserve">Impact on </w:t>
      </w:r>
      <w:r w:rsidRPr="00804F39">
        <w:rPr>
          <w:b/>
          <w:color w:val="0070C0"/>
          <w:u w:val="single"/>
          <w:lang w:eastAsia="ko-KR"/>
        </w:rPr>
        <w:t>UE General measurement Requirements</w:t>
      </w:r>
    </w:p>
    <w:p w14:paraId="7048C271" w14:textId="77777777" w:rsidR="00804F39" w:rsidRPr="00805BE8" w:rsidRDefault="00804F39" w:rsidP="00804F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804F39" w14:paraId="31808272" w14:textId="77777777" w:rsidTr="00AD619E">
        <w:tc>
          <w:tcPr>
            <w:tcW w:w="3210" w:type="dxa"/>
          </w:tcPr>
          <w:p w14:paraId="32585DA4" w14:textId="77777777" w:rsidR="00804F39" w:rsidRPr="00353703" w:rsidRDefault="00804F39" w:rsidP="00AD619E">
            <w:pPr>
              <w:rPr>
                <w:iCs/>
                <w:lang w:eastAsia="zh-CN"/>
              </w:rPr>
            </w:pPr>
            <w:r w:rsidRPr="00353703">
              <w:rPr>
                <w:iCs/>
                <w:lang w:eastAsia="zh-CN"/>
              </w:rPr>
              <w:t>RRM Requirement</w:t>
            </w:r>
          </w:p>
        </w:tc>
        <w:tc>
          <w:tcPr>
            <w:tcW w:w="3210" w:type="dxa"/>
          </w:tcPr>
          <w:p w14:paraId="030D2856" w14:textId="77777777" w:rsidR="00804F39" w:rsidRDefault="00804F39" w:rsidP="00AD619E">
            <w:pPr>
              <w:rPr>
                <w:i/>
                <w:color w:val="0070C0"/>
                <w:lang w:eastAsia="zh-CN"/>
              </w:rPr>
            </w:pPr>
            <w:r w:rsidRPr="00417042">
              <w:rPr>
                <w:iCs/>
                <w:lang w:eastAsia="zh-CN"/>
              </w:rPr>
              <w:t>approximately 3 MHz</w:t>
            </w:r>
          </w:p>
        </w:tc>
        <w:tc>
          <w:tcPr>
            <w:tcW w:w="3211" w:type="dxa"/>
          </w:tcPr>
          <w:p w14:paraId="2AD110DC" w14:textId="77777777" w:rsidR="00804F39" w:rsidRDefault="00804F39"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804F39" w14:paraId="4F3259E8" w14:textId="77777777" w:rsidTr="00AD619E">
        <w:tc>
          <w:tcPr>
            <w:tcW w:w="3210" w:type="dxa"/>
          </w:tcPr>
          <w:p w14:paraId="2A191493" w14:textId="1736FEE1" w:rsidR="00804F39" w:rsidRDefault="00804F39" w:rsidP="00AD619E">
            <w:pPr>
              <w:rPr>
                <w:i/>
                <w:color w:val="0070C0"/>
                <w:lang w:eastAsia="zh-CN"/>
              </w:rPr>
            </w:pPr>
            <w:r>
              <w:rPr>
                <w:i/>
                <w:color w:val="0070C0"/>
                <w:lang w:eastAsia="zh-CN"/>
              </w:rPr>
              <w:t>General measurement requirements</w:t>
            </w:r>
          </w:p>
        </w:tc>
        <w:tc>
          <w:tcPr>
            <w:tcW w:w="3210" w:type="dxa"/>
          </w:tcPr>
          <w:p w14:paraId="4992D435" w14:textId="77777777" w:rsidR="00A82CE3" w:rsidRDefault="00A82CE3" w:rsidP="00A82CE3">
            <w:pPr>
              <w:rPr>
                <w:sz w:val="18"/>
                <w:szCs w:val="18"/>
              </w:rPr>
            </w:pPr>
            <w:r>
              <w:rPr>
                <w:sz w:val="18"/>
                <w:szCs w:val="18"/>
              </w:rPr>
              <w:t>Apple:</w:t>
            </w:r>
          </w:p>
          <w:p w14:paraId="0FD86C1C" w14:textId="77777777" w:rsidR="00804F39" w:rsidRPr="00262FAC" w:rsidRDefault="00804F39" w:rsidP="00804F39">
            <w:pPr>
              <w:rPr>
                <w:sz w:val="18"/>
                <w:szCs w:val="18"/>
              </w:rPr>
            </w:pPr>
            <w:r w:rsidRPr="00262FAC">
              <w:rPr>
                <w:sz w:val="18"/>
                <w:szCs w:val="18"/>
              </w:rPr>
              <w:t>Measurement capability:</w:t>
            </w:r>
          </w:p>
          <w:p w14:paraId="1F3717FB" w14:textId="7CB83606" w:rsidR="00804F39" w:rsidRDefault="00804F39" w:rsidP="00804F39">
            <w:pPr>
              <w:rPr>
                <w:i/>
                <w:color w:val="0070C0"/>
                <w:lang w:eastAsia="zh-CN"/>
              </w:rPr>
            </w:pPr>
            <w:r w:rsidRPr="00262FAC">
              <w:rPr>
                <w:sz w:val="18"/>
                <w:szCs w:val="18"/>
              </w:rPr>
              <w:t>No impact</w:t>
            </w:r>
          </w:p>
        </w:tc>
        <w:tc>
          <w:tcPr>
            <w:tcW w:w="3211" w:type="dxa"/>
          </w:tcPr>
          <w:p w14:paraId="6FA5E017" w14:textId="77777777" w:rsidR="00A82CE3" w:rsidRDefault="00A82CE3" w:rsidP="00A82CE3">
            <w:pPr>
              <w:rPr>
                <w:sz w:val="18"/>
                <w:szCs w:val="18"/>
              </w:rPr>
            </w:pPr>
            <w:r>
              <w:rPr>
                <w:sz w:val="18"/>
                <w:szCs w:val="18"/>
              </w:rPr>
              <w:t>Apple:</w:t>
            </w:r>
          </w:p>
          <w:p w14:paraId="24FC8ABD" w14:textId="77777777" w:rsidR="00804F39" w:rsidRPr="00262FAC" w:rsidRDefault="00804F39" w:rsidP="00804F39">
            <w:pPr>
              <w:rPr>
                <w:sz w:val="18"/>
                <w:szCs w:val="18"/>
              </w:rPr>
            </w:pPr>
            <w:r w:rsidRPr="00262FAC">
              <w:rPr>
                <w:sz w:val="18"/>
                <w:szCs w:val="18"/>
              </w:rPr>
              <w:t>Measurement capability:</w:t>
            </w:r>
          </w:p>
          <w:p w14:paraId="1F9FC417" w14:textId="07633960" w:rsidR="00804F39" w:rsidRDefault="00804F39" w:rsidP="00804F39">
            <w:pPr>
              <w:rPr>
                <w:i/>
                <w:color w:val="0070C0"/>
                <w:lang w:eastAsia="zh-CN"/>
              </w:rPr>
            </w:pPr>
            <w:r w:rsidRPr="00262FAC">
              <w:rPr>
                <w:sz w:val="18"/>
                <w:szCs w:val="18"/>
              </w:rPr>
              <w:t>No impact</w:t>
            </w:r>
          </w:p>
        </w:tc>
      </w:tr>
    </w:tbl>
    <w:p w14:paraId="59AFF1EC" w14:textId="77777777" w:rsidR="00804F39" w:rsidRPr="00805BE8" w:rsidRDefault="00804F39" w:rsidP="00804F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DE0C001" w14:textId="60E56848" w:rsidR="00804F39" w:rsidRPr="00805BE8" w:rsidRDefault="00947221" w:rsidP="00804F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 impact</w:t>
      </w:r>
    </w:p>
    <w:p w14:paraId="1123EA03" w14:textId="2AB67732" w:rsidR="00804F39" w:rsidRDefault="00804F39" w:rsidP="005B4802">
      <w:pPr>
        <w:rPr>
          <w:i/>
          <w:color w:val="0070C0"/>
          <w:lang w:eastAsia="zh-CN"/>
        </w:rPr>
      </w:pPr>
    </w:p>
    <w:p w14:paraId="7CFBB1EA" w14:textId="2DB90851" w:rsidR="00804F39" w:rsidRPr="00804F39" w:rsidRDefault="00804F39" w:rsidP="00804F39">
      <w:pPr>
        <w:rPr>
          <w:b/>
          <w:color w:val="0070C0"/>
          <w:u w:val="single"/>
          <w:lang w:eastAsia="ko-KR"/>
        </w:rPr>
      </w:pPr>
      <w:r w:rsidRPr="00804F39">
        <w:rPr>
          <w:b/>
          <w:color w:val="0070C0"/>
          <w:u w:val="single"/>
          <w:lang w:eastAsia="ko-KR"/>
        </w:rPr>
        <w:t xml:space="preserve">Issue 1-20: </w:t>
      </w:r>
      <w:r w:rsidR="00C530BC">
        <w:rPr>
          <w:b/>
          <w:color w:val="0070C0"/>
          <w:u w:val="single"/>
          <w:lang w:eastAsia="ko-KR"/>
        </w:rPr>
        <w:t xml:space="preserve">Impact on </w:t>
      </w:r>
      <w:r w:rsidRPr="00804F39">
        <w:rPr>
          <w:b/>
          <w:color w:val="0070C0"/>
          <w:u w:val="single"/>
          <w:lang w:eastAsia="ko-KR"/>
        </w:rPr>
        <w:t>UE Intra-frequency measurements Requirements</w:t>
      </w:r>
    </w:p>
    <w:p w14:paraId="5EE5519F" w14:textId="77777777" w:rsidR="00804F39" w:rsidRPr="00805BE8" w:rsidRDefault="00804F39" w:rsidP="00804F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804F39" w14:paraId="7DFCECFE" w14:textId="77777777" w:rsidTr="00AD619E">
        <w:tc>
          <w:tcPr>
            <w:tcW w:w="3210" w:type="dxa"/>
          </w:tcPr>
          <w:p w14:paraId="1E792518" w14:textId="77777777" w:rsidR="00804F39" w:rsidRPr="00353703" w:rsidRDefault="00804F39" w:rsidP="00AD619E">
            <w:pPr>
              <w:rPr>
                <w:iCs/>
                <w:lang w:eastAsia="zh-CN"/>
              </w:rPr>
            </w:pPr>
            <w:r w:rsidRPr="00353703">
              <w:rPr>
                <w:iCs/>
                <w:lang w:eastAsia="zh-CN"/>
              </w:rPr>
              <w:t>RRM Requirement</w:t>
            </w:r>
          </w:p>
        </w:tc>
        <w:tc>
          <w:tcPr>
            <w:tcW w:w="3210" w:type="dxa"/>
          </w:tcPr>
          <w:p w14:paraId="2890C583" w14:textId="77777777" w:rsidR="00804F39" w:rsidRDefault="00804F39" w:rsidP="00AD619E">
            <w:pPr>
              <w:rPr>
                <w:i/>
                <w:color w:val="0070C0"/>
                <w:lang w:eastAsia="zh-CN"/>
              </w:rPr>
            </w:pPr>
            <w:r w:rsidRPr="00417042">
              <w:rPr>
                <w:iCs/>
                <w:lang w:eastAsia="zh-CN"/>
              </w:rPr>
              <w:t>approximately 3 MHz</w:t>
            </w:r>
          </w:p>
        </w:tc>
        <w:tc>
          <w:tcPr>
            <w:tcW w:w="3211" w:type="dxa"/>
          </w:tcPr>
          <w:p w14:paraId="54F60A7B" w14:textId="77777777" w:rsidR="00804F39" w:rsidRDefault="00804F39"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804F39" w14:paraId="7F4ABBFF" w14:textId="77777777" w:rsidTr="00AD619E">
        <w:tc>
          <w:tcPr>
            <w:tcW w:w="3210" w:type="dxa"/>
          </w:tcPr>
          <w:p w14:paraId="6B1CC415" w14:textId="75B07879" w:rsidR="00804F39" w:rsidRDefault="00804F39" w:rsidP="00AD619E">
            <w:pPr>
              <w:rPr>
                <w:i/>
                <w:color w:val="0070C0"/>
                <w:lang w:eastAsia="zh-CN"/>
              </w:rPr>
            </w:pPr>
            <w:r>
              <w:rPr>
                <w:i/>
                <w:color w:val="0070C0"/>
                <w:lang w:eastAsia="zh-CN"/>
              </w:rPr>
              <w:t>Intra-frequency measurements</w:t>
            </w:r>
          </w:p>
        </w:tc>
        <w:tc>
          <w:tcPr>
            <w:tcW w:w="3210" w:type="dxa"/>
          </w:tcPr>
          <w:p w14:paraId="20E3C6DA" w14:textId="77777777" w:rsidR="00A82CE3" w:rsidRDefault="00A82CE3" w:rsidP="00A82CE3">
            <w:pPr>
              <w:rPr>
                <w:sz w:val="18"/>
                <w:szCs w:val="18"/>
              </w:rPr>
            </w:pPr>
            <w:r>
              <w:rPr>
                <w:sz w:val="18"/>
                <w:szCs w:val="18"/>
              </w:rPr>
              <w:t>Apple:</w:t>
            </w:r>
          </w:p>
          <w:p w14:paraId="6A171606" w14:textId="77777777" w:rsidR="00795F2D" w:rsidRPr="00262FAC" w:rsidRDefault="00795F2D" w:rsidP="00795F2D">
            <w:pPr>
              <w:tabs>
                <w:tab w:val="left" w:pos="129"/>
                <w:tab w:val="left" w:pos="2600"/>
              </w:tabs>
              <w:rPr>
                <w:sz w:val="18"/>
                <w:szCs w:val="18"/>
              </w:rPr>
            </w:pPr>
            <w:r w:rsidRPr="00262FAC">
              <w:rPr>
                <w:sz w:val="18"/>
                <w:szCs w:val="18"/>
              </w:rPr>
              <w:t xml:space="preserve">SSB based Cell identification/measurement delay: </w:t>
            </w:r>
          </w:p>
          <w:p w14:paraId="12B4D3D3" w14:textId="77777777" w:rsidR="00795F2D" w:rsidRPr="00262FAC" w:rsidRDefault="00795F2D" w:rsidP="00795F2D">
            <w:pPr>
              <w:tabs>
                <w:tab w:val="left" w:pos="129"/>
                <w:tab w:val="left" w:pos="2600"/>
              </w:tabs>
              <w:rPr>
                <w:sz w:val="18"/>
                <w:szCs w:val="18"/>
              </w:rPr>
            </w:pPr>
            <w:r w:rsidRPr="00262FAC">
              <w:rPr>
                <w:sz w:val="18"/>
                <w:szCs w:val="18"/>
              </w:rPr>
              <w:t>FFS SSB index reading delay due to reduced BW of PBCH DMRS</w:t>
            </w:r>
          </w:p>
          <w:p w14:paraId="3E2F11DB" w14:textId="77777777" w:rsidR="00795F2D" w:rsidRPr="00262FAC" w:rsidRDefault="00795F2D" w:rsidP="00795F2D">
            <w:pPr>
              <w:rPr>
                <w:sz w:val="18"/>
                <w:szCs w:val="18"/>
              </w:rPr>
            </w:pPr>
          </w:p>
          <w:p w14:paraId="2ECCCDFC" w14:textId="77777777" w:rsidR="00795F2D" w:rsidRPr="00262FAC" w:rsidRDefault="00795F2D" w:rsidP="00795F2D">
            <w:pPr>
              <w:rPr>
                <w:sz w:val="18"/>
                <w:szCs w:val="18"/>
              </w:rPr>
            </w:pPr>
            <w:r w:rsidRPr="00262FAC">
              <w:rPr>
                <w:sz w:val="18"/>
                <w:szCs w:val="18"/>
              </w:rPr>
              <w:t>CSI-RS based L3 measurement delay:</w:t>
            </w:r>
          </w:p>
          <w:p w14:paraId="020704B5" w14:textId="77777777" w:rsidR="00795F2D" w:rsidRPr="00262FAC" w:rsidRDefault="00795F2D" w:rsidP="00795F2D">
            <w:pPr>
              <w:rPr>
                <w:sz w:val="18"/>
                <w:szCs w:val="18"/>
              </w:rPr>
            </w:pPr>
            <w:r w:rsidRPr="00262FAC">
              <w:rPr>
                <w:sz w:val="18"/>
                <w:szCs w:val="18"/>
              </w:rPr>
              <w:t>FFS CSI-RS based L3 measurement delay due to reduced CSI-RS BW (Current CSI-RS L3 measurement requirement is based on 48PRBs)</w:t>
            </w:r>
          </w:p>
          <w:p w14:paraId="624C4428" w14:textId="77777777" w:rsidR="00795F2D" w:rsidRPr="00262FAC" w:rsidRDefault="00795F2D" w:rsidP="00795F2D">
            <w:pPr>
              <w:rPr>
                <w:sz w:val="18"/>
                <w:szCs w:val="18"/>
              </w:rPr>
            </w:pPr>
          </w:p>
          <w:p w14:paraId="22DF996A" w14:textId="77777777" w:rsidR="00795F2D" w:rsidRPr="00262FAC" w:rsidRDefault="00795F2D" w:rsidP="00795F2D">
            <w:pPr>
              <w:rPr>
                <w:sz w:val="18"/>
                <w:szCs w:val="18"/>
              </w:rPr>
            </w:pPr>
            <w:r w:rsidRPr="00262FAC">
              <w:rPr>
                <w:sz w:val="18"/>
                <w:szCs w:val="18"/>
              </w:rPr>
              <w:lastRenderedPageBreak/>
              <w:t>CGI reading with autonomous gaps:</w:t>
            </w:r>
          </w:p>
          <w:p w14:paraId="770D2AAE" w14:textId="77777777" w:rsidR="00795F2D" w:rsidRPr="00262FAC" w:rsidRDefault="00795F2D" w:rsidP="00795F2D">
            <w:pPr>
              <w:rPr>
                <w:sz w:val="18"/>
                <w:szCs w:val="18"/>
              </w:rPr>
            </w:pPr>
            <w:r w:rsidRPr="00262FAC">
              <w:rPr>
                <w:sz w:val="18"/>
                <w:szCs w:val="18"/>
              </w:rPr>
              <w:t>FFS on the reduced BW for MIB and SIB1</w:t>
            </w:r>
          </w:p>
          <w:p w14:paraId="5269CB3C" w14:textId="77777777" w:rsidR="00035F62" w:rsidRPr="00262FAC" w:rsidRDefault="00035F62" w:rsidP="00035F62">
            <w:pPr>
              <w:rPr>
                <w:sz w:val="18"/>
                <w:szCs w:val="18"/>
              </w:rPr>
            </w:pPr>
            <w:r>
              <w:rPr>
                <w:sz w:val="18"/>
                <w:szCs w:val="18"/>
              </w:rPr>
              <w:t>Huawei: FFS</w:t>
            </w:r>
          </w:p>
          <w:p w14:paraId="4F2B57BC" w14:textId="3274078D" w:rsidR="00795F2D" w:rsidRDefault="00E818A3" w:rsidP="00795F2D">
            <w:pPr>
              <w:rPr>
                <w:iCs/>
              </w:rPr>
            </w:pPr>
            <w:r>
              <w:rPr>
                <w:iCs/>
              </w:rPr>
              <w:t>MediaTek: FFS</w:t>
            </w:r>
          </w:p>
          <w:p w14:paraId="285289F6" w14:textId="01835EC3" w:rsidR="00437630" w:rsidRPr="00262FAC" w:rsidRDefault="00437630" w:rsidP="00795F2D">
            <w:pPr>
              <w:rPr>
                <w:sz w:val="18"/>
                <w:szCs w:val="18"/>
              </w:rPr>
            </w:pPr>
            <w:r>
              <w:rPr>
                <w:iCs/>
                <w:sz w:val="18"/>
                <w:szCs w:val="18"/>
              </w:rPr>
              <w:t>Nokia: FFS</w:t>
            </w:r>
          </w:p>
          <w:p w14:paraId="4CD1B152" w14:textId="77777777" w:rsidR="00795F2D" w:rsidRPr="00262FAC" w:rsidRDefault="00795F2D" w:rsidP="00795F2D">
            <w:pPr>
              <w:rPr>
                <w:sz w:val="18"/>
                <w:szCs w:val="18"/>
              </w:rPr>
            </w:pPr>
            <w:r w:rsidRPr="00262FAC">
              <w:rPr>
                <w:sz w:val="18"/>
                <w:szCs w:val="18"/>
              </w:rPr>
              <w:t>Other measurement requirement:</w:t>
            </w:r>
          </w:p>
          <w:p w14:paraId="238C7174" w14:textId="77777777" w:rsidR="00795F2D" w:rsidRPr="00262FAC" w:rsidRDefault="00795F2D" w:rsidP="00795F2D">
            <w:pPr>
              <w:tabs>
                <w:tab w:val="left" w:pos="129"/>
                <w:tab w:val="left" w:pos="2600"/>
              </w:tabs>
              <w:rPr>
                <w:sz w:val="18"/>
                <w:szCs w:val="18"/>
              </w:rPr>
            </w:pPr>
            <w:r w:rsidRPr="00262FAC">
              <w:rPr>
                <w:sz w:val="18"/>
                <w:szCs w:val="18"/>
              </w:rPr>
              <w:t>No impact</w:t>
            </w:r>
          </w:p>
          <w:p w14:paraId="332362F1" w14:textId="77777777" w:rsidR="00804F39" w:rsidRDefault="00810719" w:rsidP="00AD619E">
            <w:pPr>
              <w:rPr>
                <w:iCs/>
              </w:rPr>
            </w:pPr>
            <w:r w:rsidRPr="00810719">
              <w:rPr>
                <w:iCs/>
              </w:rPr>
              <w:t>Intel: FFS</w:t>
            </w:r>
          </w:p>
          <w:p w14:paraId="64A1B6DA" w14:textId="6F977EF4" w:rsidR="00E818A3" w:rsidRDefault="00E818A3" w:rsidP="00AD619E">
            <w:pPr>
              <w:rPr>
                <w:i/>
                <w:color w:val="0070C0"/>
                <w:lang w:eastAsia="zh-CN"/>
              </w:rPr>
            </w:pPr>
            <w:r w:rsidRPr="00E818A3">
              <w:rPr>
                <w:iCs/>
                <w:sz w:val="18"/>
                <w:szCs w:val="18"/>
              </w:rPr>
              <w:t xml:space="preserve">Ericsson: </w:t>
            </w:r>
            <w:r>
              <w:rPr>
                <w:iCs/>
                <w:sz w:val="18"/>
                <w:szCs w:val="18"/>
              </w:rPr>
              <w:t>FFS</w:t>
            </w:r>
          </w:p>
        </w:tc>
        <w:tc>
          <w:tcPr>
            <w:tcW w:w="3211" w:type="dxa"/>
          </w:tcPr>
          <w:p w14:paraId="5D506B9D" w14:textId="77777777" w:rsidR="00A82CE3" w:rsidRDefault="00A82CE3" w:rsidP="00A82CE3">
            <w:pPr>
              <w:rPr>
                <w:sz w:val="18"/>
                <w:szCs w:val="18"/>
              </w:rPr>
            </w:pPr>
            <w:r>
              <w:rPr>
                <w:sz w:val="18"/>
                <w:szCs w:val="18"/>
              </w:rPr>
              <w:lastRenderedPageBreak/>
              <w:t>Apple:</w:t>
            </w:r>
          </w:p>
          <w:p w14:paraId="3813CFA8" w14:textId="77777777" w:rsidR="00795F2D" w:rsidRPr="00262FAC" w:rsidRDefault="00795F2D" w:rsidP="00795F2D">
            <w:pPr>
              <w:tabs>
                <w:tab w:val="left" w:pos="129"/>
                <w:tab w:val="left" w:pos="2600"/>
              </w:tabs>
              <w:rPr>
                <w:sz w:val="18"/>
                <w:szCs w:val="18"/>
              </w:rPr>
            </w:pPr>
            <w:r w:rsidRPr="00262FAC">
              <w:rPr>
                <w:sz w:val="18"/>
                <w:szCs w:val="18"/>
              </w:rPr>
              <w:t xml:space="preserve">SSB based Cell identification/measurement delay: </w:t>
            </w:r>
          </w:p>
          <w:p w14:paraId="6B123C31" w14:textId="77777777" w:rsidR="00795F2D" w:rsidRPr="00262FAC" w:rsidRDefault="00795F2D" w:rsidP="00795F2D">
            <w:pPr>
              <w:tabs>
                <w:tab w:val="left" w:pos="129"/>
                <w:tab w:val="left" w:pos="2600"/>
              </w:tabs>
              <w:rPr>
                <w:sz w:val="18"/>
                <w:szCs w:val="18"/>
              </w:rPr>
            </w:pPr>
            <w:r w:rsidRPr="00262FAC">
              <w:rPr>
                <w:sz w:val="18"/>
                <w:szCs w:val="18"/>
              </w:rPr>
              <w:t>No impact</w:t>
            </w:r>
          </w:p>
          <w:p w14:paraId="359C0DAD" w14:textId="77777777" w:rsidR="00795F2D" w:rsidRPr="00262FAC" w:rsidRDefault="00795F2D" w:rsidP="00795F2D">
            <w:pPr>
              <w:rPr>
                <w:sz w:val="18"/>
                <w:szCs w:val="18"/>
              </w:rPr>
            </w:pPr>
          </w:p>
          <w:p w14:paraId="3EC572A6" w14:textId="77777777" w:rsidR="00795F2D" w:rsidRPr="00262FAC" w:rsidRDefault="00795F2D" w:rsidP="00795F2D">
            <w:pPr>
              <w:rPr>
                <w:sz w:val="18"/>
                <w:szCs w:val="18"/>
              </w:rPr>
            </w:pPr>
            <w:r w:rsidRPr="00262FAC">
              <w:rPr>
                <w:sz w:val="18"/>
                <w:szCs w:val="18"/>
              </w:rPr>
              <w:t>CSI-RS based L3 measurement delay:</w:t>
            </w:r>
          </w:p>
          <w:p w14:paraId="37CC2B1D" w14:textId="77777777" w:rsidR="00795F2D" w:rsidRPr="00262FAC" w:rsidRDefault="00795F2D" w:rsidP="00795F2D">
            <w:pPr>
              <w:rPr>
                <w:sz w:val="18"/>
                <w:szCs w:val="18"/>
              </w:rPr>
            </w:pPr>
            <w:r w:rsidRPr="00262FAC">
              <w:rPr>
                <w:sz w:val="18"/>
                <w:szCs w:val="18"/>
              </w:rPr>
              <w:t>FFS CSI-RS based L3 measurement delay due to reduced CSI-RS BW (Current CSI-RS L3 measurement requirement is based on 48PRBs)</w:t>
            </w:r>
          </w:p>
          <w:p w14:paraId="2E9EC516" w14:textId="77777777" w:rsidR="00795F2D" w:rsidRPr="00262FAC" w:rsidRDefault="00795F2D" w:rsidP="00795F2D">
            <w:pPr>
              <w:rPr>
                <w:sz w:val="18"/>
                <w:szCs w:val="18"/>
              </w:rPr>
            </w:pPr>
          </w:p>
          <w:p w14:paraId="1BFBB6C2" w14:textId="77777777" w:rsidR="00795F2D" w:rsidRPr="00262FAC" w:rsidRDefault="00795F2D" w:rsidP="00795F2D">
            <w:pPr>
              <w:rPr>
                <w:sz w:val="18"/>
                <w:szCs w:val="18"/>
              </w:rPr>
            </w:pPr>
            <w:r w:rsidRPr="00262FAC">
              <w:rPr>
                <w:sz w:val="18"/>
                <w:szCs w:val="18"/>
              </w:rPr>
              <w:lastRenderedPageBreak/>
              <w:t>CGI reading with autonomous gaps:</w:t>
            </w:r>
          </w:p>
          <w:p w14:paraId="229EFB2F" w14:textId="77777777" w:rsidR="00795F2D" w:rsidRPr="00262FAC" w:rsidRDefault="00795F2D" w:rsidP="00795F2D">
            <w:pPr>
              <w:rPr>
                <w:sz w:val="18"/>
                <w:szCs w:val="18"/>
              </w:rPr>
            </w:pPr>
            <w:r w:rsidRPr="00262FAC">
              <w:rPr>
                <w:sz w:val="18"/>
                <w:szCs w:val="18"/>
              </w:rPr>
              <w:t>No impact (current band n100, n8, n26 and n28 has min BW=5MHz)</w:t>
            </w:r>
          </w:p>
          <w:p w14:paraId="3FA690DE" w14:textId="77777777" w:rsidR="00035F62" w:rsidRPr="00262FAC" w:rsidRDefault="00035F62" w:rsidP="00035F62">
            <w:pPr>
              <w:rPr>
                <w:sz w:val="18"/>
                <w:szCs w:val="18"/>
              </w:rPr>
            </w:pPr>
            <w:r>
              <w:rPr>
                <w:sz w:val="18"/>
                <w:szCs w:val="18"/>
              </w:rPr>
              <w:t>Huawei: FFS</w:t>
            </w:r>
          </w:p>
          <w:p w14:paraId="4816F139" w14:textId="77777777" w:rsidR="00795F2D" w:rsidRPr="00262FAC" w:rsidRDefault="00795F2D" w:rsidP="00795F2D">
            <w:pPr>
              <w:rPr>
                <w:sz w:val="18"/>
                <w:szCs w:val="18"/>
              </w:rPr>
            </w:pPr>
          </w:p>
          <w:p w14:paraId="3330E58F" w14:textId="77777777" w:rsidR="00795F2D" w:rsidRPr="00262FAC" w:rsidRDefault="00795F2D" w:rsidP="00795F2D">
            <w:pPr>
              <w:rPr>
                <w:sz w:val="18"/>
                <w:szCs w:val="18"/>
              </w:rPr>
            </w:pPr>
            <w:r w:rsidRPr="00262FAC">
              <w:rPr>
                <w:sz w:val="18"/>
                <w:szCs w:val="18"/>
              </w:rPr>
              <w:t>Other measurement requirement:</w:t>
            </w:r>
          </w:p>
          <w:p w14:paraId="6C09CD57" w14:textId="77777777" w:rsidR="00804F39" w:rsidRDefault="00795F2D" w:rsidP="00795F2D">
            <w:pPr>
              <w:rPr>
                <w:sz w:val="18"/>
                <w:szCs w:val="18"/>
              </w:rPr>
            </w:pPr>
            <w:r w:rsidRPr="00262FAC">
              <w:rPr>
                <w:sz w:val="18"/>
                <w:szCs w:val="18"/>
              </w:rPr>
              <w:t>No impact</w:t>
            </w:r>
          </w:p>
          <w:p w14:paraId="7099ACDF" w14:textId="77777777" w:rsidR="00035F62" w:rsidRDefault="00035F62" w:rsidP="00795F2D">
            <w:pPr>
              <w:rPr>
                <w:iCs/>
                <w:sz w:val="18"/>
                <w:szCs w:val="18"/>
              </w:rPr>
            </w:pPr>
            <w:r>
              <w:rPr>
                <w:iCs/>
                <w:sz w:val="18"/>
                <w:szCs w:val="18"/>
              </w:rPr>
              <w:t>Huawei: No impact</w:t>
            </w:r>
          </w:p>
          <w:p w14:paraId="501EC749" w14:textId="77777777" w:rsidR="00E818A3" w:rsidRDefault="00E818A3" w:rsidP="00795F2D">
            <w:pPr>
              <w:rPr>
                <w:iCs/>
              </w:rPr>
            </w:pPr>
            <w:r>
              <w:rPr>
                <w:iCs/>
              </w:rPr>
              <w:t>MediaTek: no impact</w:t>
            </w:r>
          </w:p>
          <w:p w14:paraId="7090D510" w14:textId="47D020AC" w:rsidR="00E818A3" w:rsidRDefault="00E818A3" w:rsidP="00795F2D">
            <w:pPr>
              <w:rPr>
                <w:i/>
                <w:color w:val="0070C0"/>
                <w:lang w:eastAsia="zh-CN"/>
              </w:rPr>
            </w:pPr>
            <w:r w:rsidRPr="00E818A3">
              <w:rPr>
                <w:iCs/>
                <w:sz w:val="18"/>
                <w:szCs w:val="18"/>
              </w:rPr>
              <w:t xml:space="preserve">Ericsson: </w:t>
            </w:r>
            <w:r>
              <w:rPr>
                <w:iCs/>
                <w:sz w:val="18"/>
                <w:szCs w:val="18"/>
              </w:rPr>
              <w:t>FFS</w:t>
            </w:r>
          </w:p>
        </w:tc>
      </w:tr>
    </w:tbl>
    <w:p w14:paraId="711B2922" w14:textId="77777777" w:rsidR="00804F39" w:rsidRPr="00805BE8" w:rsidRDefault="00804F39" w:rsidP="00804F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3A05F52A" w14:textId="52587702" w:rsidR="00804F39" w:rsidRPr="00805BE8" w:rsidRDefault="00947221" w:rsidP="00804F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35078811" w14:textId="743FD265" w:rsidR="00804F39" w:rsidRDefault="00804F39" w:rsidP="005B4802">
      <w:pPr>
        <w:rPr>
          <w:i/>
          <w:color w:val="0070C0"/>
          <w:lang w:eastAsia="zh-CN"/>
        </w:rPr>
      </w:pPr>
    </w:p>
    <w:p w14:paraId="3459F659" w14:textId="2E80CA24" w:rsidR="00804F39" w:rsidRPr="00804F39" w:rsidRDefault="00804F39" w:rsidP="00804F39">
      <w:pPr>
        <w:rPr>
          <w:b/>
          <w:color w:val="0070C0"/>
          <w:u w:val="single"/>
          <w:lang w:eastAsia="ko-KR"/>
        </w:rPr>
      </w:pPr>
      <w:r w:rsidRPr="00804F39">
        <w:rPr>
          <w:b/>
          <w:color w:val="0070C0"/>
          <w:u w:val="single"/>
          <w:lang w:eastAsia="ko-KR"/>
        </w:rPr>
        <w:t>Issue 1-2</w:t>
      </w:r>
      <w:r>
        <w:rPr>
          <w:b/>
          <w:color w:val="0070C0"/>
          <w:u w:val="single"/>
          <w:lang w:eastAsia="ko-KR"/>
        </w:rPr>
        <w:t>1</w:t>
      </w:r>
      <w:r w:rsidRPr="00804F39">
        <w:rPr>
          <w:b/>
          <w:color w:val="0070C0"/>
          <w:u w:val="single"/>
          <w:lang w:eastAsia="ko-KR"/>
        </w:rPr>
        <w:t xml:space="preserve">: </w:t>
      </w:r>
      <w:r w:rsidR="00C530BC">
        <w:rPr>
          <w:b/>
          <w:color w:val="0070C0"/>
          <w:u w:val="single"/>
          <w:lang w:eastAsia="ko-KR"/>
        </w:rPr>
        <w:t xml:space="preserve">Impact on </w:t>
      </w:r>
      <w:r w:rsidRPr="00804F39">
        <w:rPr>
          <w:b/>
          <w:color w:val="0070C0"/>
          <w:u w:val="single"/>
          <w:lang w:eastAsia="ko-KR"/>
        </w:rPr>
        <w:t>UE Int</w:t>
      </w:r>
      <w:r>
        <w:rPr>
          <w:b/>
          <w:color w:val="0070C0"/>
          <w:u w:val="single"/>
          <w:lang w:eastAsia="ko-KR"/>
        </w:rPr>
        <w:t>e</w:t>
      </w:r>
      <w:r w:rsidRPr="00804F39">
        <w:rPr>
          <w:b/>
          <w:color w:val="0070C0"/>
          <w:u w:val="single"/>
          <w:lang w:eastAsia="ko-KR"/>
        </w:rPr>
        <w:t>r-frequency measurements Requirements</w:t>
      </w:r>
    </w:p>
    <w:p w14:paraId="7A4C9416" w14:textId="77777777" w:rsidR="00804F39" w:rsidRPr="00805BE8" w:rsidRDefault="00804F39" w:rsidP="00804F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804F39" w14:paraId="3B70F4A9" w14:textId="77777777" w:rsidTr="00AD619E">
        <w:tc>
          <w:tcPr>
            <w:tcW w:w="3210" w:type="dxa"/>
          </w:tcPr>
          <w:p w14:paraId="66DA1570" w14:textId="77777777" w:rsidR="00804F39" w:rsidRPr="00353703" w:rsidRDefault="00804F39" w:rsidP="00AD619E">
            <w:pPr>
              <w:rPr>
                <w:iCs/>
                <w:lang w:eastAsia="zh-CN"/>
              </w:rPr>
            </w:pPr>
            <w:r w:rsidRPr="00353703">
              <w:rPr>
                <w:iCs/>
                <w:lang w:eastAsia="zh-CN"/>
              </w:rPr>
              <w:t>RRM Requirement</w:t>
            </w:r>
          </w:p>
        </w:tc>
        <w:tc>
          <w:tcPr>
            <w:tcW w:w="3210" w:type="dxa"/>
          </w:tcPr>
          <w:p w14:paraId="577556DB" w14:textId="77777777" w:rsidR="00804F39" w:rsidRDefault="00804F39" w:rsidP="00AD619E">
            <w:pPr>
              <w:rPr>
                <w:i/>
                <w:color w:val="0070C0"/>
                <w:lang w:eastAsia="zh-CN"/>
              </w:rPr>
            </w:pPr>
            <w:r w:rsidRPr="00417042">
              <w:rPr>
                <w:iCs/>
                <w:lang w:eastAsia="zh-CN"/>
              </w:rPr>
              <w:t>approximately 3 MHz</w:t>
            </w:r>
          </w:p>
        </w:tc>
        <w:tc>
          <w:tcPr>
            <w:tcW w:w="3211" w:type="dxa"/>
          </w:tcPr>
          <w:p w14:paraId="4B920259" w14:textId="77777777" w:rsidR="00804F39" w:rsidRDefault="00804F39"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804F39" w14:paraId="439F0C5F" w14:textId="77777777" w:rsidTr="00AD619E">
        <w:tc>
          <w:tcPr>
            <w:tcW w:w="3210" w:type="dxa"/>
          </w:tcPr>
          <w:p w14:paraId="7766D98C" w14:textId="5540C9C4" w:rsidR="00804F39" w:rsidRDefault="00804F39" w:rsidP="00AD619E">
            <w:pPr>
              <w:rPr>
                <w:i/>
                <w:color w:val="0070C0"/>
                <w:lang w:eastAsia="zh-CN"/>
              </w:rPr>
            </w:pPr>
            <w:r>
              <w:rPr>
                <w:i/>
                <w:color w:val="0070C0"/>
                <w:lang w:eastAsia="zh-CN"/>
              </w:rPr>
              <w:t>Inter-frequency measurements</w:t>
            </w:r>
          </w:p>
        </w:tc>
        <w:tc>
          <w:tcPr>
            <w:tcW w:w="3210" w:type="dxa"/>
          </w:tcPr>
          <w:p w14:paraId="713D5EBE" w14:textId="77777777" w:rsidR="00A82CE3" w:rsidRDefault="00A82CE3" w:rsidP="00A82CE3">
            <w:pPr>
              <w:rPr>
                <w:sz w:val="18"/>
                <w:szCs w:val="18"/>
              </w:rPr>
            </w:pPr>
            <w:r>
              <w:rPr>
                <w:sz w:val="18"/>
                <w:szCs w:val="18"/>
              </w:rPr>
              <w:t>Apple:</w:t>
            </w:r>
          </w:p>
          <w:p w14:paraId="16DF942B" w14:textId="77777777" w:rsidR="00795F2D" w:rsidRPr="00262FAC" w:rsidRDefault="00795F2D" w:rsidP="00795F2D">
            <w:pPr>
              <w:tabs>
                <w:tab w:val="left" w:pos="129"/>
                <w:tab w:val="left" w:pos="2600"/>
              </w:tabs>
              <w:rPr>
                <w:sz w:val="18"/>
                <w:szCs w:val="18"/>
              </w:rPr>
            </w:pPr>
            <w:r w:rsidRPr="00262FAC">
              <w:rPr>
                <w:sz w:val="18"/>
                <w:szCs w:val="18"/>
              </w:rPr>
              <w:t xml:space="preserve">SSB based Cell identification/measurement delay: </w:t>
            </w:r>
          </w:p>
          <w:p w14:paraId="1A44002D" w14:textId="77777777" w:rsidR="00795F2D" w:rsidRPr="00262FAC" w:rsidRDefault="00795F2D" w:rsidP="00795F2D">
            <w:pPr>
              <w:tabs>
                <w:tab w:val="left" w:pos="129"/>
                <w:tab w:val="left" w:pos="2600"/>
              </w:tabs>
              <w:rPr>
                <w:sz w:val="18"/>
                <w:szCs w:val="18"/>
              </w:rPr>
            </w:pPr>
            <w:r w:rsidRPr="00262FAC">
              <w:rPr>
                <w:sz w:val="18"/>
                <w:szCs w:val="18"/>
              </w:rPr>
              <w:t>FFS SSB index reading delay due to reduced BW of PBCH DMRS</w:t>
            </w:r>
          </w:p>
          <w:p w14:paraId="3DC78DEC" w14:textId="77777777" w:rsidR="00795F2D" w:rsidRPr="00262FAC" w:rsidRDefault="00795F2D" w:rsidP="00795F2D">
            <w:pPr>
              <w:rPr>
                <w:sz w:val="18"/>
                <w:szCs w:val="18"/>
              </w:rPr>
            </w:pPr>
          </w:p>
          <w:p w14:paraId="2B9C6CD4" w14:textId="77777777" w:rsidR="00795F2D" w:rsidRPr="00262FAC" w:rsidRDefault="00795F2D" w:rsidP="00795F2D">
            <w:pPr>
              <w:rPr>
                <w:sz w:val="18"/>
                <w:szCs w:val="18"/>
              </w:rPr>
            </w:pPr>
            <w:r w:rsidRPr="00262FAC">
              <w:rPr>
                <w:sz w:val="18"/>
                <w:szCs w:val="18"/>
              </w:rPr>
              <w:t>CSI-RS based L3 measurement delay:</w:t>
            </w:r>
          </w:p>
          <w:p w14:paraId="2B07CF8B" w14:textId="77777777" w:rsidR="00795F2D" w:rsidRPr="00262FAC" w:rsidRDefault="00795F2D" w:rsidP="00795F2D">
            <w:pPr>
              <w:rPr>
                <w:sz w:val="18"/>
                <w:szCs w:val="18"/>
              </w:rPr>
            </w:pPr>
            <w:r w:rsidRPr="00262FAC">
              <w:rPr>
                <w:sz w:val="18"/>
                <w:szCs w:val="18"/>
              </w:rPr>
              <w:t>FFS CSI-RS based L3 measurement delay due to reduced CSI-RS BW (Current CSI-RS L3 measurement requirement is based on 48PRBs)</w:t>
            </w:r>
          </w:p>
          <w:p w14:paraId="65B1C8C2" w14:textId="77777777" w:rsidR="00795F2D" w:rsidRPr="00262FAC" w:rsidRDefault="00795F2D" w:rsidP="00795F2D">
            <w:pPr>
              <w:rPr>
                <w:sz w:val="18"/>
                <w:szCs w:val="18"/>
              </w:rPr>
            </w:pPr>
          </w:p>
          <w:p w14:paraId="706F9C55" w14:textId="77777777" w:rsidR="00795F2D" w:rsidRPr="00262FAC" w:rsidRDefault="00795F2D" w:rsidP="00795F2D">
            <w:pPr>
              <w:rPr>
                <w:sz w:val="18"/>
                <w:szCs w:val="18"/>
              </w:rPr>
            </w:pPr>
            <w:r w:rsidRPr="00262FAC">
              <w:rPr>
                <w:sz w:val="18"/>
                <w:szCs w:val="18"/>
              </w:rPr>
              <w:t>CGI reading with autonomous gaps:</w:t>
            </w:r>
          </w:p>
          <w:p w14:paraId="04CD4B44" w14:textId="77777777" w:rsidR="00795F2D" w:rsidRPr="00262FAC" w:rsidRDefault="00795F2D" w:rsidP="00795F2D">
            <w:pPr>
              <w:rPr>
                <w:sz w:val="18"/>
                <w:szCs w:val="18"/>
              </w:rPr>
            </w:pPr>
            <w:r w:rsidRPr="00262FAC">
              <w:rPr>
                <w:sz w:val="18"/>
                <w:szCs w:val="18"/>
              </w:rPr>
              <w:t>FFS on the reduced BW for MIB and SIB1</w:t>
            </w:r>
          </w:p>
          <w:p w14:paraId="065A5489" w14:textId="77777777" w:rsidR="00035F62" w:rsidRPr="00262FAC" w:rsidRDefault="00035F62" w:rsidP="00035F62">
            <w:pPr>
              <w:rPr>
                <w:sz w:val="18"/>
                <w:szCs w:val="18"/>
              </w:rPr>
            </w:pPr>
            <w:r>
              <w:rPr>
                <w:sz w:val="18"/>
                <w:szCs w:val="18"/>
              </w:rPr>
              <w:t>Huawei: FFS</w:t>
            </w:r>
          </w:p>
          <w:p w14:paraId="52CD0FD9" w14:textId="27D721C1" w:rsidR="00795F2D" w:rsidRDefault="00E818A3" w:rsidP="00795F2D">
            <w:pPr>
              <w:rPr>
                <w:iCs/>
              </w:rPr>
            </w:pPr>
            <w:r>
              <w:rPr>
                <w:iCs/>
              </w:rPr>
              <w:t>MediaTek: FFS</w:t>
            </w:r>
          </w:p>
          <w:p w14:paraId="0336A476" w14:textId="624FFC73" w:rsidR="00437630" w:rsidRPr="00262FAC" w:rsidRDefault="00437630" w:rsidP="00795F2D">
            <w:pPr>
              <w:rPr>
                <w:sz w:val="18"/>
                <w:szCs w:val="18"/>
              </w:rPr>
            </w:pPr>
            <w:r>
              <w:rPr>
                <w:iCs/>
                <w:sz w:val="18"/>
                <w:szCs w:val="18"/>
              </w:rPr>
              <w:t>Nokia: FFS</w:t>
            </w:r>
          </w:p>
          <w:p w14:paraId="1FE5CEC0" w14:textId="77777777" w:rsidR="00795F2D" w:rsidRPr="00262FAC" w:rsidRDefault="00795F2D" w:rsidP="00795F2D">
            <w:pPr>
              <w:rPr>
                <w:sz w:val="18"/>
                <w:szCs w:val="18"/>
              </w:rPr>
            </w:pPr>
            <w:r w:rsidRPr="00262FAC">
              <w:rPr>
                <w:sz w:val="18"/>
                <w:szCs w:val="18"/>
              </w:rPr>
              <w:t>Other measurement requirement:</w:t>
            </w:r>
          </w:p>
          <w:p w14:paraId="4E396A33" w14:textId="77777777" w:rsidR="00795F2D" w:rsidRPr="00262FAC" w:rsidRDefault="00795F2D" w:rsidP="00795F2D">
            <w:pPr>
              <w:tabs>
                <w:tab w:val="left" w:pos="129"/>
                <w:tab w:val="left" w:pos="2600"/>
              </w:tabs>
              <w:rPr>
                <w:sz w:val="18"/>
                <w:szCs w:val="18"/>
              </w:rPr>
            </w:pPr>
            <w:r w:rsidRPr="00262FAC">
              <w:rPr>
                <w:sz w:val="18"/>
                <w:szCs w:val="18"/>
              </w:rPr>
              <w:t>No impact</w:t>
            </w:r>
          </w:p>
          <w:p w14:paraId="3D88C20D" w14:textId="77777777" w:rsidR="00804F39" w:rsidRDefault="00810719" w:rsidP="00AD619E">
            <w:pPr>
              <w:rPr>
                <w:iCs/>
              </w:rPr>
            </w:pPr>
            <w:r w:rsidRPr="00810719">
              <w:rPr>
                <w:iCs/>
              </w:rPr>
              <w:t>Intel: FFS</w:t>
            </w:r>
          </w:p>
          <w:p w14:paraId="16540AED" w14:textId="1976B48F" w:rsidR="00E818A3" w:rsidRDefault="00E818A3" w:rsidP="00AD619E">
            <w:pPr>
              <w:rPr>
                <w:i/>
                <w:color w:val="0070C0"/>
                <w:lang w:eastAsia="zh-CN"/>
              </w:rPr>
            </w:pPr>
            <w:r w:rsidRPr="00E818A3">
              <w:rPr>
                <w:iCs/>
                <w:sz w:val="18"/>
                <w:szCs w:val="18"/>
              </w:rPr>
              <w:t xml:space="preserve">Ericsson: </w:t>
            </w:r>
            <w:r>
              <w:rPr>
                <w:iCs/>
                <w:sz w:val="18"/>
                <w:szCs w:val="18"/>
              </w:rPr>
              <w:t>FFS</w:t>
            </w:r>
          </w:p>
        </w:tc>
        <w:tc>
          <w:tcPr>
            <w:tcW w:w="3211" w:type="dxa"/>
          </w:tcPr>
          <w:p w14:paraId="5A6890C3" w14:textId="77777777" w:rsidR="00A82CE3" w:rsidRDefault="00A82CE3" w:rsidP="00A82CE3">
            <w:pPr>
              <w:rPr>
                <w:sz w:val="18"/>
                <w:szCs w:val="18"/>
              </w:rPr>
            </w:pPr>
            <w:r>
              <w:rPr>
                <w:sz w:val="18"/>
                <w:szCs w:val="18"/>
              </w:rPr>
              <w:t>Apple:</w:t>
            </w:r>
          </w:p>
          <w:p w14:paraId="4150B392" w14:textId="77777777" w:rsidR="00795F2D" w:rsidRPr="00262FAC" w:rsidRDefault="00795F2D" w:rsidP="00795F2D">
            <w:pPr>
              <w:tabs>
                <w:tab w:val="left" w:pos="129"/>
                <w:tab w:val="left" w:pos="2600"/>
              </w:tabs>
              <w:rPr>
                <w:sz w:val="18"/>
                <w:szCs w:val="18"/>
              </w:rPr>
            </w:pPr>
            <w:r w:rsidRPr="00262FAC">
              <w:rPr>
                <w:sz w:val="18"/>
                <w:szCs w:val="18"/>
              </w:rPr>
              <w:t xml:space="preserve">SSB based Cell identification/measurement delay: </w:t>
            </w:r>
          </w:p>
          <w:p w14:paraId="5005AFE5" w14:textId="77777777" w:rsidR="00795F2D" w:rsidRPr="00262FAC" w:rsidRDefault="00795F2D" w:rsidP="00795F2D">
            <w:pPr>
              <w:tabs>
                <w:tab w:val="left" w:pos="129"/>
                <w:tab w:val="left" w:pos="2600"/>
              </w:tabs>
              <w:rPr>
                <w:sz w:val="18"/>
                <w:szCs w:val="18"/>
              </w:rPr>
            </w:pPr>
            <w:r w:rsidRPr="00262FAC">
              <w:rPr>
                <w:sz w:val="18"/>
                <w:szCs w:val="18"/>
              </w:rPr>
              <w:t>No impact</w:t>
            </w:r>
          </w:p>
          <w:p w14:paraId="0539C574" w14:textId="77777777" w:rsidR="00795F2D" w:rsidRPr="00262FAC" w:rsidRDefault="00795F2D" w:rsidP="00795F2D">
            <w:pPr>
              <w:rPr>
                <w:sz w:val="18"/>
                <w:szCs w:val="18"/>
              </w:rPr>
            </w:pPr>
          </w:p>
          <w:p w14:paraId="14589DC7" w14:textId="77777777" w:rsidR="00795F2D" w:rsidRPr="00262FAC" w:rsidRDefault="00795F2D" w:rsidP="00795F2D">
            <w:pPr>
              <w:rPr>
                <w:sz w:val="18"/>
                <w:szCs w:val="18"/>
              </w:rPr>
            </w:pPr>
            <w:r w:rsidRPr="00262FAC">
              <w:rPr>
                <w:sz w:val="18"/>
                <w:szCs w:val="18"/>
              </w:rPr>
              <w:t>CSI-RS based L3 measurement delay:</w:t>
            </w:r>
          </w:p>
          <w:p w14:paraId="26A99C55" w14:textId="77777777" w:rsidR="00795F2D" w:rsidRPr="00262FAC" w:rsidRDefault="00795F2D" w:rsidP="00795F2D">
            <w:pPr>
              <w:rPr>
                <w:sz w:val="18"/>
                <w:szCs w:val="18"/>
              </w:rPr>
            </w:pPr>
            <w:r w:rsidRPr="00262FAC">
              <w:rPr>
                <w:sz w:val="18"/>
                <w:szCs w:val="18"/>
              </w:rPr>
              <w:t>FFS CSI-RS based L3 measurement delay due to reduced CSI-RS BW (Current CSI-RS L3 measurement requirement is based on 48PRBs)</w:t>
            </w:r>
          </w:p>
          <w:p w14:paraId="53DF35D4" w14:textId="77777777" w:rsidR="00795F2D" w:rsidRPr="00262FAC" w:rsidRDefault="00795F2D" w:rsidP="00795F2D">
            <w:pPr>
              <w:rPr>
                <w:sz w:val="18"/>
                <w:szCs w:val="18"/>
              </w:rPr>
            </w:pPr>
          </w:p>
          <w:p w14:paraId="3520F4C3" w14:textId="77777777" w:rsidR="00795F2D" w:rsidRPr="00262FAC" w:rsidRDefault="00795F2D" w:rsidP="00795F2D">
            <w:pPr>
              <w:rPr>
                <w:sz w:val="18"/>
                <w:szCs w:val="18"/>
              </w:rPr>
            </w:pPr>
            <w:r w:rsidRPr="00262FAC">
              <w:rPr>
                <w:sz w:val="18"/>
                <w:szCs w:val="18"/>
              </w:rPr>
              <w:t>CGI reading with autonomous gaps:</w:t>
            </w:r>
          </w:p>
          <w:p w14:paraId="4C5AA226" w14:textId="77777777" w:rsidR="00795F2D" w:rsidRPr="00262FAC" w:rsidRDefault="00795F2D" w:rsidP="00795F2D">
            <w:pPr>
              <w:rPr>
                <w:sz w:val="18"/>
                <w:szCs w:val="18"/>
              </w:rPr>
            </w:pPr>
            <w:r w:rsidRPr="00262FAC">
              <w:rPr>
                <w:sz w:val="18"/>
                <w:szCs w:val="18"/>
              </w:rPr>
              <w:t>No impact (current band n100, n8, n26 and n28 has min BW=5MHz)</w:t>
            </w:r>
          </w:p>
          <w:p w14:paraId="4C0B6651" w14:textId="42FD68E0" w:rsidR="00795F2D" w:rsidRPr="00262FAC" w:rsidRDefault="00035F62" w:rsidP="00795F2D">
            <w:pPr>
              <w:rPr>
                <w:sz w:val="18"/>
                <w:szCs w:val="18"/>
              </w:rPr>
            </w:pPr>
            <w:r>
              <w:rPr>
                <w:sz w:val="18"/>
                <w:szCs w:val="18"/>
              </w:rPr>
              <w:t>Huawei: FFS</w:t>
            </w:r>
          </w:p>
          <w:p w14:paraId="3FB46382" w14:textId="77777777" w:rsidR="00035F62" w:rsidRDefault="00035F62" w:rsidP="00795F2D">
            <w:pPr>
              <w:rPr>
                <w:sz w:val="18"/>
                <w:szCs w:val="18"/>
              </w:rPr>
            </w:pPr>
          </w:p>
          <w:p w14:paraId="6C611B72" w14:textId="24D94EE5" w:rsidR="00795F2D" w:rsidRPr="00262FAC" w:rsidRDefault="00795F2D" w:rsidP="00795F2D">
            <w:pPr>
              <w:rPr>
                <w:sz w:val="18"/>
                <w:szCs w:val="18"/>
              </w:rPr>
            </w:pPr>
            <w:r w:rsidRPr="00262FAC">
              <w:rPr>
                <w:sz w:val="18"/>
                <w:szCs w:val="18"/>
              </w:rPr>
              <w:t>Other measurement requirement:</w:t>
            </w:r>
          </w:p>
          <w:p w14:paraId="1C014374" w14:textId="77777777" w:rsidR="00804F39" w:rsidRDefault="00795F2D" w:rsidP="00795F2D">
            <w:pPr>
              <w:rPr>
                <w:sz w:val="18"/>
                <w:szCs w:val="18"/>
              </w:rPr>
            </w:pPr>
            <w:r w:rsidRPr="00262FAC">
              <w:rPr>
                <w:sz w:val="18"/>
                <w:szCs w:val="18"/>
              </w:rPr>
              <w:t>No impact</w:t>
            </w:r>
          </w:p>
          <w:p w14:paraId="69B1A243" w14:textId="77777777" w:rsidR="00035F62" w:rsidRDefault="00035F62" w:rsidP="00795F2D">
            <w:pPr>
              <w:rPr>
                <w:iCs/>
                <w:sz w:val="18"/>
                <w:szCs w:val="18"/>
              </w:rPr>
            </w:pPr>
            <w:r>
              <w:rPr>
                <w:iCs/>
                <w:sz w:val="18"/>
                <w:szCs w:val="18"/>
              </w:rPr>
              <w:t>Huawei: No impact</w:t>
            </w:r>
          </w:p>
          <w:p w14:paraId="1F26B39A" w14:textId="77777777" w:rsidR="00E818A3" w:rsidRDefault="00E818A3" w:rsidP="00795F2D">
            <w:pPr>
              <w:rPr>
                <w:iCs/>
              </w:rPr>
            </w:pPr>
            <w:r>
              <w:rPr>
                <w:iCs/>
              </w:rPr>
              <w:t>MediaTek: no impact</w:t>
            </w:r>
          </w:p>
          <w:p w14:paraId="2CF81088" w14:textId="2AC4D504" w:rsidR="00E818A3" w:rsidRDefault="00E818A3" w:rsidP="00795F2D">
            <w:pPr>
              <w:rPr>
                <w:i/>
                <w:color w:val="0070C0"/>
                <w:lang w:eastAsia="zh-CN"/>
              </w:rPr>
            </w:pPr>
            <w:r w:rsidRPr="00E818A3">
              <w:rPr>
                <w:iCs/>
                <w:sz w:val="18"/>
                <w:szCs w:val="18"/>
              </w:rPr>
              <w:t xml:space="preserve">Ericsson: </w:t>
            </w:r>
            <w:r>
              <w:rPr>
                <w:iCs/>
                <w:sz w:val="18"/>
                <w:szCs w:val="18"/>
              </w:rPr>
              <w:t>FFS</w:t>
            </w:r>
          </w:p>
        </w:tc>
      </w:tr>
    </w:tbl>
    <w:p w14:paraId="47AA5F9E" w14:textId="77777777" w:rsidR="00804F39" w:rsidRPr="00805BE8" w:rsidRDefault="00804F39" w:rsidP="00804F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E2318B2" w14:textId="36275D87" w:rsidR="00804F39" w:rsidRPr="00805BE8" w:rsidRDefault="00947221" w:rsidP="00804F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4F7771EA" w14:textId="6760FD16" w:rsidR="00804F39" w:rsidRDefault="00804F39" w:rsidP="005B4802">
      <w:pPr>
        <w:rPr>
          <w:i/>
          <w:color w:val="0070C0"/>
          <w:lang w:eastAsia="zh-CN"/>
        </w:rPr>
      </w:pPr>
    </w:p>
    <w:p w14:paraId="6040DE7C" w14:textId="47F77C1E" w:rsidR="00795F2D" w:rsidRPr="00804F39" w:rsidRDefault="00795F2D" w:rsidP="00795F2D">
      <w:pPr>
        <w:rPr>
          <w:b/>
          <w:color w:val="0070C0"/>
          <w:u w:val="single"/>
          <w:lang w:eastAsia="ko-KR"/>
        </w:rPr>
      </w:pPr>
      <w:r w:rsidRPr="00804F39">
        <w:rPr>
          <w:b/>
          <w:color w:val="0070C0"/>
          <w:u w:val="single"/>
          <w:lang w:eastAsia="ko-KR"/>
        </w:rPr>
        <w:t>Issue 1-</w:t>
      </w:r>
      <w:r>
        <w:rPr>
          <w:b/>
          <w:color w:val="0070C0"/>
          <w:u w:val="single"/>
          <w:lang w:eastAsia="ko-KR"/>
        </w:rPr>
        <w:t>22</w:t>
      </w:r>
      <w:r w:rsidRPr="00804F39">
        <w:rPr>
          <w:b/>
          <w:color w:val="0070C0"/>
          <w:u w:val="single"/>
          <w:lang w:eastAsia="ko-KR"/>
        </w:rPr>
        <w:t xml:space="preserve">: </w:t>
      </w:r>
      <w:r w:rsidR="00B00E3C">
        <w:rPr>
          <w:b/>
          <w:color w:val="0070C0"/>
          <w:u w:val="single"/>
          <w:lang w:eastAsia="ko-KR"/>
        </w:rPr>
        <w:t xml:space="preserve">Impact on </w:t>
      </w:r>
      <w:r w:rsidRPr="00804F39">
        <w:rPr>
          <w:b/>
          <w:color w:val="0070C0"/>
          <w:u w:val="single"/>
          <w:lang w:eastAsia="ko-KR"/>
        </w:rPr>
        <w:t xml:space="preserve">UE </w:t>
      </w:r>
      <w:r>
        <w:rPr>
          <w:b/>
          <w:color w:val="0070C0"/>
          <w:u w:val="single"/>
          <w:lang w:eastAsia="ko-KR"/>
        </w:rPr>
        <w:t>Inter-RAT</w:t>
      </w:r>
      <w:r w:rsidRPr="00804F39">
        <w:rPr>
          <w:b/>
          <w:color w:val="0070C0"/>
          <w:u w:val="single"/>
          <w:lang w:eastAsia="ko-KR"/>
        </w:rPr>
        <w:t xml:space="preserve"> Requirements</w:t>
      </w:r>
    </w:p>
    <w:p w14:paraId="33A437BB" w14:textId="77777777" w:rsidR="00795F2D" w:rsidRPr="00805BE8" w:rsidRDefault="00795F2D" w:rsidP="00795F2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795F2D" w14:paraId="2DB7E39B" w14:textId="77777777" w:rsidTr="00AD619E">
        <w:tc>
          <w:tcPr>
            <w:tcW w:w="3210" w:type="dxa"/>
          </w:tcPr>
          <w:p w14:paraId="3DFABE00" w14:textId="77777777" w:rsidR="00795F2D" w:rsidRPr="00353703" w:rsidRDefault="00795F2D" w:rsidP="00AD619E">
            <w:pPr>
              <w:rPr>
                <w:iCs/>
                <w:lang w:eastAsia="zh-CN"/>
              </w:rPr>
            </w:pPr>
            <w:r w:rsidRPr="00353703">
              <w:rPr>
                <w:iCs/>
                <w:lang w:eastAsia="zh-CN"/>
              </w:rPr>
              <w:t>RRM Requirement</w:t>
            </w:r>
          </w:p>
        </w:tc>
        <w:tc>
          <w:tcPr>
            <w:tcW w:w="3210" w:type="dxa"/>
          </w:tcPr>
          <w:p w14:paraId="5757E143" w14:textId="77777777" w:rsidR="00795F2D" w:rsidRDefault="00795F2D" w:rsidP="00AD619E">
            <w:pPr>
              <w:rPr>
                <w:i/>
                <w:color w:val="0070C0"/>
                <w:lang w:eastAsia="zh-CN"/>
              </w:rPr>
            </w:pPr>
            <w:r w:rsidRPr="00417042">
              <w:rPr>
                <w:iCs/>
                <w:lang w:eastAsia="zh-CN"/>
              </w:rPr>
              <w:t>approximately 3 MHz</w:t>
            </w:r>
          </w:p>
        </w:tc>
        <w:tc>
          <w:tcPr>
            <w:tcW w:w="3211" w:type="dxa"/>
          </w:tcPr>
          <w:p w14:paraId="6169AA52" w14:textId="77777777" w:rsidR="00795F2D" w:rsidRDefault="00795F2D"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795F2D" w14:paraId="6940FD3B" w14:textId="77777777" w:rsidTr="00AD619E">
        <w:tc>
          <w:tcPr>
            <w:tcW w:w="3210" w:type="dxa"/>
          </w:tcPr>
          <w:p w14:paraId="02A386A8" w14:textId="562CE6D3" w:rsidR="00795F2D" w:rsidRDefault="0036524F" w:rsidP="00AD619E">
            <w:pPr>
              <w:rPr>
                <w:i/>
                <w:color w:val="0070C0"/>
                <w:lang w:eastAsia="zh-CN"/>
              </w:rPr>
            </w:pPr>
            <w:r>
              <w:rPr>
                <w:i/>
                <w:color w:val="0070C0"/>
                <w:lang w:eastAsia="zh-CN"/>
              </w:rPr>
              <w:t>Inter-RAT (LTE)</w:t>
            </w:r>
          </w:p>
        </w:tc>
        <w:tc>
          <w:tcPr>
            <w:tcW w:w="3210" w:type="dxa"/>
          </w:tcPr>
          <w:p w14:paraId="78867ED9" w14:textId="77777777" w:rsidR="00A82CE3" w:rsidRDefault="00A82CE3" w:rsidP="00A82CE3">
            <w:pPr>
              <w:rPr>
                <w:sz w:val="18"/>
                <w:szCs w:val="18"/>
              </w:rPr>
            </w:pPr>
            <w:r>
              <w:rPr>
                <w:sz w:val="18"/>
                <w:szCs w:val="18"/>
              </w:rPr>
              <w:t>Apple:</w:t>
            </w:r>
          </w:p>
          <w:p w14:paraId="5CD10A45" w14:textId="77777777" w:rsidR="00795F2D" w:rsidRDefault="00795F2D" w:rsidP="00AD619E">
            <w:pPr>
              <w:rPr>
                <w:i/>
                <w:color w:val="0070C0"/>
                <w:lang w:eastAsia="zh-CN"/>
              </w:rPr>
            </w:pPr>
            <w:r w:rsidRPr="00262FAC">
              <w:rPr>
                <w:sz w:val="18"/>
                <w:szCs w:val="18"/>
              </w:rPr>
              <w:t>No impact</w:t>
            </w:r>
          </w:p>
        </w:tc>
        <w:tc>
          <w:tcPr>
            <w:tcW w:w="3211" w:type="dxa"/>
          </w:tcPr>
          <w:p w14:paraId="5ABD4E41" w14:textId="77777777" w:rsidR="00A82CE3" w:rsidRDefault="00A82CE3" w:rsidP="00A82CE3">
            <w:pPr>
              <w:rPr>
                <w:sz w:val="18"/>
                <w:szCs w:val="18"/>
              </w:rPr>
            </w:pPr>
            <w:r>
              <w:rPr>
                <w:sz w:val="18"/>
                <w:szCs w:val="18"/>
              </w:rPr>
              <w:t>Apple:</w:t>
            </w:r>
          </w:p>
          <w:p w14:paraId="125530E2" w14:textId="77777777" w:rsidR="00795F2D" w:rsidRDefault="00795F2D" w:rsidP="00AD619E">
            <w:pPr>
              <w:rPr>
                <w:i/>
                <w:color w:val="0070C0"/>
                <w:lang w:eastAsia="zh-CN"/>
              </w:rPr>
            </w:pPr>
            <w:r w:rsidRPr="00262FAC">
              <w:rPr>
                <w:sz w:val="18"/>
                <w:szCs w:val="18"/>
              </w:rPr>
              <w:t>No impact</w:t>
            </w:r>
          </w:p>
        </w:tc>
      </w:tr>
    </w:tbl>
    <w:p w14:paraId="7D3FA3EF" w14:textId="77777777" w:rsidR="00795F2D" w:rsidRPr="00805BE8" w:rsidRDefault="00795F2D" w:rsidP="00795F2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D81106C" w14:textId="1107E930" w:rsidR="00795F2D" w:rsidRPr="00805BE8" w:rsidRDefault="00947221" w:rsidP="00795F2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 impact</w:t>
      </w:r>
    </w:p>
    <w:p w14:paraId="0EDA1AC0" w14:textId="57D5CD73" w:rsidR="00795F2D" w:rsidRDefault="00795F2D" w:rsidP="005B4802">
      <w:pPr>
        <w:rPr>
          <w:i/>
          <w:color w:val="0070C0"/>
          <w:lang w:eastAsia="zh-CN"/>
        </w:rPr>
      </w:pPr>
    </w:p>
    <w:p w14:paraId="30DC98C0" w14:textId="7C616050" w:rsidR="0036524F" w:rsidRPr="0036524F" w:rsidRDefault="0036524F" w:rsidP="0036524F">
      <w:pPr>
        <w:rPr>
          <w:b/>
          <w:color w:val="0070C0"/>
          <w:u w:val="single"/>
          <w:lang w:eastAsia="ko-KR"/>
        </w:rPr>
      </w:pPr>
      <w:r w:rsidRPr="0036524F">
        <w:rPr>
          <w:b/>
          <w:color w:val="0070C0"/>
          <w:u w:val="single"/>
          <w:lang w:eastAsia="ko-KR"/>
        </w:rPr>
        <w:t xml:space="preserve">Issue 1-23: </w:t>
      </w:r>
      <w:r w:rsidR="00B00E3C">
        <w:rPr>
          <w:b/>
          <w:color w:val="0070C0"/>
          <w:u w:val="single"/>
          <w:lang w:eastAsia="ko-KR"/>
        </w:rPr>
        <w:t xml:space="preserve">Impact on </w:t>
      </w:r>
      <w:r w:rsidRPr="0036524F">
        <w:rPr>
          <w:b/>
          <w:color w:val="0070C0"/>
          <w:u w:val="single"/>
          <w:lang w:eastAsia="ko-KR"/>
        </w:rPr>
        <w:t>UE L1-RSRP Requirements</w:t>
      </w:r>
    </w:p>
    <w:p w14:paraId="19DCC2FD" w14:textId="77777777" w:rsidR="0036524F" w:rsidRPr="00805BE8" w:rsidRDefault="0036524F" w:rsidP="0036524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36524F" w14:paraId="5FF6B780" w14:textId="77777777" w:rsidTr="00AD619E">
        <w:tc>
          <w:tcPr>
            <w:tcW w:w="3210" w:type="dxa"/>
          </w:tcPr>
          <w:p w14:paraId="45311118" w14:textId="77777777" w:rsidR="0036524F" w:rsidRPr="00353703" w:rsidRDefault="0036524F" w:rsidP="00AD619E">
            <w:pPr>
              <w:rPr>
                <w:iCs/>
                <w:lang w:eastAsia="zh-CN"/>
              </w:rPr>
            </w:pPr>
            <w:r w:rsidRPr="00353703">
              <w:rPr>
                <w:iCs/>
                <w:lang w:eastAsia="zh-CN"/>
              </w:rPr>
              <w:t>RRM Requirement</w:t>
            </w:r>
          </w:p>
        </w:tc>
        <w:tc>
          <w:tcPr>
            <w:tcW w:w="3210" w:type="dxa"/>
          </w:tcPr>
          <w:p w14:paraId="06698D81" w14:textId="77777777" w:rsidR="0036524F" w:rsidRDefault="0036524F" w:rsidP="00AD619E">
            <w:pPr>
              <w:rPr>
                <w:i/>
                <w:color w:val="0070C0"/>
                <w:lang w:eastAsia="zh-CN"/>
              </w:rPr>
            </w:pPr>
            <w:r w:rsidRPr="00417042">
              <w:rPr>
                <w:iCs/>
                <w:lang w:eastAsia="zh-CN"/>
              </w:rPr>
              <w:t>approximately 3 MHz</w:t>
            </w:r>
          </w:p>
        </w:tc>
        <w:tc>
          <w:tcPr>
            <w:tcW w:w="3211" w:type="dxa"/>
          </w:tcPr>
          <w:p w14:paraId="1A6641CB" w14:textId="77777777" w:rsidR="0036524F" w:rsidRDefault="0036524F"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36524F" w14:paraId="1889E7FD" w14:textId="77777777" w:rsidTr="00AD619E">
        <w:tc>
          <w:tcPr>
            <w:tcW w:w="3210" w:type="dxa"/>
          </w:tcPr>
          <w:p w14:paraId="16EA9087" w14:textId="52C2D848" w:rsidR="0036524F" w:rsidRDefault="0036524F" w:rsidP="00AD619E">
            <w:pPr>
              <w:rPr>
                <w:i/>
                <w:color w:val="0070C0"/>
                <w:lang w:eastAsia="zh-CN"/>
              </w:rPr>
            </w:pPr>
            <w:r>
              <w:rPr>
                <w:i/>
                <w:color w:val="0070C0"/>
                <w:lang w:eastAsia="zh-CN"/>
              </w:rPr>
              <w:t>L1-RSRP</w:t>
            </w:r>
          </w:p>
        </w:tc>
        <w:tc>
          <w:tcPr>
            <w:tcW w:w="3210" w:type="dxa"/>
          </w:tcPr>
          <w:p w14:paraId="036AA4FC" w14:textId="77777777" w:rsidR="00A82CE3" w:rsidRDefault="00A82CE3" w:rsidP="00A82CE3">
            <w:pPr>
              <w:rPr>
                <w:sz w:val="18"/>
                <w:szCs w:val="18"/>
              </w:rPr>
            </w:pPr>
            <w:r>
              <w:rPr>
                <w:sz w:val="18"/>
                <w:szCs w:val="18"/>
              </w:rPr>
              <w:t>Apple:</w:t>
            </w:r>
          </w:p>
          <w:p w14:paraId="3FB75B84" w14:textId="5D601828" w:rsidR="0036524F" w:rsidRDefault="0036524F" w:rsidP="00AD619E">
            <w:pPr>
              <w:rPr>
                <w:i/>
                <w:color w:val="0070C0"/>
                <w:lang w:eastAsia="zh-CN"/>
              </w:rPr>
            </w:pPr>
            <w:r w:rsidRPr="00262FAC">
              <w:rPr>
                <w:sz w:val="18"/>
                <w:szCs w:val="18"/>
              </w:rPr>
              <w:t>FFS if CSI-RS BW reduction will impact L1-RSRP measurement delay (Current CSI-RS L1-RSRP is based on 48PRBs, L1-RSRP related side conditions given in clauses 10.1.19.2)</w:t>
            </w:r>
          </w:p>
        </w:tc>
        <w:tc>
          <w:tcPr>
            <w:tcW w:w="3211" w:type="dxa"/>
          </w:tcPr>
          <w:p w14:paraId="2B700488" w14:textId="77777777" w:rsidR="00A82CE3" w:rsidRDefault="00A82CE3" w:rsidP="00A82CE3">
            <w:pPr>
              <w:rPr>
                <w:sz w:val="18"/>
                <w:szCs w:val="18"/>
              </w:rPr>
            </w:pPr>
            <w:r>
              <w:rPr>
                <w:sz w:val="18"/>
                <w:szCs w:val="18"/>
              </w:rPr>
              <w:t>Apple:</w:t>
            </w:r>
          </w:p>
          <w:p w14:paraId="783EB3F0" w14:textId="11A7C646" w:rsidR="0036524F" w:rsidRDefault="0036524F" w:rsidP="00AD619E">
            <w:pPr>
              <w:rPr>
                <w:i/>
                <w:color w:val="0070C0"/>
                <w:lang w:eastAsia="zh-CN"/>
              </w:rPr>
            </w:pPr>
            <w:r w:rsidRPr="00262FAC">
              <w:rPr>
                <w:sz w:val="18"/>
                <w:szCs w:val="18"/>
              </w:rPr>
              <w:t>FFS if CSI-RS BW reduction will impact L1-RSRP measurement delay (Current CSI-RS L1-RSRP is based on 48PRBs, L1-RSRP related side conditions given in clauses 10.1.19.2)</w:t>
            </w:r>
          </w:p>
        </w:tc>
      </w:tr>
    </w:tbl>
    <w:p w14:paraId="7D959AAA" w14:textId="77777777" w:rsidR="0036524F" w:rsidRPr="00805BE8" w:rsidRDefault="0036524F" w:rsidP="0036524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F5B7014" w14:textId="6118CAF5" w:rsidR="0036524F" w:rsidRPr="00805BE8" w:rsidRDefault="007B6280" w:rsidP="0036524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40379F07" w14:textId="7B4BE5E2" w:rsidR="0036524F" w:rsidRDefault="0036524F" w:rsidP="005B4802">
      <w:pPr>
        <w:rPr>
          <w:i/>
          <w:color w:val="0070C0"/>
          <w:lang w:eastAsia="zh-CN"/>
        </w:rPr>
      </w:pPr>
    </w:p>
    <w:p w14:paraId="20D7DF3A" w14:textId="3EB8DFF6" w:rsidR="0036524F" w:rsidRPr="0036524F" w:rsidRDefault="0036524F" w:rsidP="0036524F">
      <w:pPr>
        <w:rPr>
          <w:b/>
          <w:color w:val="0070C0"/>
          <w:u w:val="single"/>
          <w:lang w:eastAsia="ko-KR"/>
        </w:rPr>
      </w:pPr>
      <w:r w:rsidRPr="0036524F">
        <w:rPr>
          <w:b/>
          <w:color w:val="0070C0"/>
          <w:u w:val="single"/>
          <w:lang w:eastAsia="ko-KR"/>
        </w:rPr>
        <w:t>Issue 1-2</w:t>
      </w:r>
      <w:r>
        <w:rPr>
          <w:b/>
          <w:color w:val="0070C0"/>
          <w:u w:val="single"/>
          <w:lang w:eastAsia="ko-KR"/>
        </w:rPr>
        <w:t>4</w:t>
      </w:r>
      <w:r w:rsidRPr="0036524F">
        <w:rPr>
          <w:b/>
          <w:color w:val="0070C0"/>
          <w:u w:val="single"/>
          <w:lang w:eastAsia="ko-KR"/>
        </w:rPr>
        <w:t xml:space="preserve">: </w:t>
      </w:r>
      <w:r w:rsidR="00B00E3C">
        <w:rPr>
          <w:b/>
          <w:color w:val="0070C0"/>
          <w:u w:val="single"/>
          <w:lang w:eastAsia="ko-KR"/>
        </w:rPr>
        <w:t xml:space="preserve">Impact on </w:t>
      </w:r>
      <w:r w:rsidRPr="0036524F">
        <w:rPr>
          <w:b/>
          <w:color w:val="0070C0"/>
          <w:u w:val="single"/>
          <w:lang w:eastAsia="ko-KR"/>
        </w:rPr>
        <w:t>UE L1-</w:t>
      </w:r>
      <w:r>
        <w:rPr>
          <w:b/>
          <w:color w:val="0070C0"/>
          <w:u w:val="single"/>
          <w:lang w:eastAsia="ko-KR"/>
        </w:rPr>
        <w:t>SINR</w:t>
      </w:r>
      <w:r w:rsidRPr="0036524F">
        <w:rPr>
          <w:b/>
          <w:color w:val="0070C0"/>
          <w:u w:val="single"/>
          <w:lang w:eastAsia="ko-KR"/>
        </w:rPr>
        <w:t xml:space="preserve"> Requirements</w:t>
      </w:r>
    </w:p>
    <w:p w14:paraId="149B79C2" w14:textId="77777777" w:rsidR="0036524F" w:rsidRPr="00805BE8" w:rsidRDefault="0036524F" w:rsidP="0036524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36524F" w14:paraId="1C099AAA" w14:textId="77777777" w:rsidTr="00AD619E">
        <w:tc>
          <w:tcPr>
            <w:tcW w:w="3210" w:type="dxa"/>
          </w:tcPr>
          <w:p w14:paraId="2B9AB81B" w14:textId="77777777" w:rsidR="0036524F" w:rsidRPr="00353703" w:rsidRDefault="0036524F" w:rsidP="00AD619E">
            <w:pPr>
              <w:rPr>
                <w:iCs/>
                <w:lang w:eastAsia="zh-CN"/>
              </w:rPr>
            </w:pPr>
            <w:r w:rsidRPr="00353703">
              <w:rPr>
                <w:iCs/>
                <w:lang w:eastAsia="zh-CN"/>
              </w:rPr>
              <w:t>RRM Requirement</w:t>
            </w:r>
          </w:p>
        </w:tc>
        <w:tc>
          <w:tcPr>
            <w:tcW w:w="3210" w:type="dxa"/>
          </w:tcPr>
          <w:p w14:paraId="6995B93A" w14:textId="77777777" w:rsidR="0036524F" w:rsidRDefault="0036524F" w:rsidP="00AD619E">
            <w:pPr>
              <w:rPr>
                <w:i/>
                <w:color w:val="0070C0"/>
                <w:lang w:eastAsia="zh-CN"/>
              </w:rPr>
            </w:pPr>
            <w:r w:rsidRPr="00417042">
              <w:rPr>
                <w:iCs/>
                <w:lang w:eastAsia="zh-CN"/>
              </w:rPr>
              <w:t>approximately 3 MHz</w:t>
            </w:r>
          </w:p>
        </w:tc>
        <w:tc>
          <w:tcPr>
            <w:tcW w:w="3211" w:type="dxa"/>
          </w:tcPr>
          <w:p w14:paraId="2FEFC29C" w14:textId="77777777" w:rsidR="0036524F" w:rsidRDefault="0036524F"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36524F" w14:paraId="16FF2459" w14:textId="77777777" w:rsidTr="00AD619E">
        <w:tc>
          <w:tcPr>
            <w:tcW w:w="3210" w:type="dxa"/>
          </w:tcPr>
          <w:p w14:paraId="377F23E1" w14:textId="26EFF483" w:rsidR="0036524F" w:rsidRDefault="0036524F" w:rsidP="00AD619E">
            <w:pPr>
              <w:rPr>
                <w:i/>
                <w:color w:val="0070C0"/>
                <w:lang w:eastAsia="zh-CN"/>
              </w:rPr>
            </w:pPr>
            <w:r>
              <w:rPr>
                <w:i/>
                <w:color w:val="0070C0"/>
                <w:lang w:eastAsia="zh-CN"/>
              </w:rPr>
              <w:t>L1-SINR</w:t>
            </w:r>
          </w:p>
        </w:tc>
        <w:tc>
          <w:tcPr>
            <w:tcW w:w="3210" w:type="dxa"/>
          </w:tcPr>
          <w:p w14:paraId="23904A74" w14:textId="2200A859" w:rsidR="0036524F" w:rsidRDefault="002C4262" w:rsidP="00AD619E">
            <w:pPr>
              <w:rPr>
                <w:i/>
                <w:color w:val="0070C0"/>
                <w:lang w:eastAsia="zh-CN"/>
              </w:rPr>
            </w:pPr>
            <w:r w:rsidRPr="00E818A3">
              <w:rPr>
                <w:iCs/>
                <w:sz w:val="18"/>
                <w:szCs w:val="18"/>
              </w:rPr>
              <w:t xml:space="preserve">Ericsson: </w:t>
            </w:r>
            <w:r>
              <w:rPr>
                <w:iCs/>
                <w:sz w:val="18"/>
                <w:szCs w:val="18"/>
              </w:rPr>
              <w:t>FFS</w:t>
            </w:r>
          </w:p>
        </w:tc>
        <w:tc>
          <w:tcPr>
            <w:tcW w:w="3211" w:type="dxa"/>
          </w:tcPr>
          <w:p w14:paraId="71850434" w14:textId="7DC188EC" w:rsidR="0036524F" w:rsidRDefault="002C4262" w:rsidP="00AD619E">
            <w:pPr>
              <w:rPr>
                <w:i/>
                <w:color w:val="0070C0"/>
                <w:lang w:eastAsia="zh-CN"/>
              </w:rPr>
            </w:pPr>
            <w:r w:rsidRPr="00E818A3">
              <w:rPr>
                <w:iCs/>
                <w:sz w:val="18"/>
                <w:szCs w:val="18"/>
              </w:rPr>
              <w:t xml:space="preserve">Ericsson: </w:t>
            </w:r>
            <w:r>
              <w:rPr>
                <w:iCs/>
                <w:sz w:val="18"/>
                <w:szCs w:val="18"/>
              </w:rPr>
              <w:t>FFS</w:t>
            </w:r>
          </w:p>
        </w:tc>
      </w:tr>
    </w:tbl>
    <w:p w14:paraId="55221BB5" w14:textId="77777777" w:rsidR="0036524F" w:rsidRPr="00805BE8" w:rsidRDefault="0036524F" w:rsidP="0036524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88DE37F" w14:textId="306B08EF" w:rsidR="0036524F" w:rsidRPr="00805BE8" w:rsidRDefault="007B6280" w:rsidP="0036524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29BF0963" w14:textId="771C2C61" w:rsidR="0036524F" w:rsidRDefault="0036524F" w:rsidP="005B4802">
      <w:pPr>
        <w:rPr>
          <w:i/>
          <w:color w:val="0070C0"/>
          <w:lang w:eastAsia="zh-CN"/>
        </w:rPr>
      </w:pPr>
    </w:p>
    <w:p w14:paraId="2D7FAF49" w14:textId="5574C6CB" w:rsidR="0036524F" w:rsidRPr="0036524F" w:rsidRDefault="0036524F" w:rsidP="0036524F">
      <w:pPr>
        <w:rPr>
          <w:b/>
          <w:color w:val="0070C0"/>
          <w:u w:val="single"/>
          <w:lang w:eastAsia="ko-KR"/>
        </w:rPr>
      </w:pPr>
      <w:r w:rsidRPr="0036524F">
        <w:rPr>
          <w:b/>
          <w:color w:val="0070C0"/>
          <w:u w:val="single"/>
          <w:lang w:eastAsia="ko-KR"/>
        </w:rPr>
        <w:t>Issue 1-2</w:t>
      </w:r>
      <w:r w:rsidR="00C030B0">
        <w:rPr>
          <w:b/>
          <w:color w:val="0070C0"/>
          <w:u w:val="single"/>
          <w:lang w:eastAsia="ko-KR"/>
        </w:rPr>
        <w:t>5</w:t>
      </w:r>
      <w:r w:rsidRPr="0036524F">
        <w:rPr>
          <w:b/>
          <w:color w:val="0070C0"/>
          <w:u w:val="single"/>
          <w:lang w:eastAsia="ko-KR"/>
        </w:rPr>
        <w:t xml:space="preserve">: </w:t>
      </w:r>
      <w:r w:rsidR="00B00E3C">
        <w:rPr>
          <w:b/>
          <w:color w:val="0070C0"/>
          <w:u w:val="single"/>
          <w:lang w:eastAsia="ko-KR"/>
        </w:rPr>
        <w:t xml:space="preserve">Impact on </w:t>
      </w:r>
      <w:r w:rsidRPr="0036524F">
        <w:rPr>
          <w:b/>
          <w:color w:val="0070C0"/>
          <w:u w:val="single"/>
          <w:lang w:eastAsia="ko-KR"/>
        </w:rPr>
        <w:t>UE NR positioning Requirements</w:t>
      </w:r>
    </w:p>
    <w:p w14:paraId="16745066" w14:textId="77777777" w:rsidR="0036524F" w:rsidRPr="00805BE8" w:rsidRDefault="0036524F" w:rsidP="0036524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36524F" w14:paraId="45B2FFF9" w14:textId="77777777" w:rsidTr="00AD619E">
        <w:tc>
          <w:tcPr>
            <w:tcW w:w="3210" w:type="dxa"/>
          </w:tcPr>
          <w:p w14:paraId="073D1A79" w14:textId="77777777" w:rsidR="0036524F" w:rsidRPr="00353703" w:rsidRDefault="0036524F" w:rsidP="00AD619E">
            <w:pPr>
              <w:rPr>
                <w:iCs/>
                <w:lang w:eastAsia="zh-CN"/>
              </w:rPr>
            </w:pPr>
            <w:r w:rsidRPr="00353703">
              <w:rPr>
                <w:iCs/>
                <w:lang w:eastAsia="zh-CN"/>
              </w:rPr>
              <w:t>RRM Requirement</w:t>
            </w:r>
          </w:p>
        </w:tc>
        <w:tc>
          <w:tcPr>
            <w:tcW w:w="3210" w:type="dxa"/>
          </w:tcPr>
          <w:p w14:paraId="4E2D3706" w14:textId="77777777" w:rsidR="0036524F" w:rsidRDefault="0036524F" w:rsidP="00AD619E">
            <w:pPr>
              <w:rPr>
                <w:i/>
                <w:color w:val="0070C0"/>
                <w:lang w:eastAsia="zh-CN"/>
              </w:rPr>
            </w:pPr>
            <w:r w:rsidRPr="00417042">
              <w:rPr>
                <w:iCs/>
                <w:lang w:eastAsia="zh-CN"/>
              </w:rPr>
              <w:t>approximately 3 MHz</w:t>
            </w:r>
          </w:p>
        </w:tc>
        <w:tc>
          <w:tcPr>
            <w:tcW w:w="3211" w:type="dxa"/>
          </w:tcPr>
          <w:p w14:paraId="37A4BB52" w14:textId="77777777" w:rsidR="0036524F" w:rsidRDefault="0036524F"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36524F" w14:paraId="5E33D042" w14:textId="77777777" w:rsidTr="00AD619E">
        <w:tc>
          <w:tcPr>
            <w:tcW w:w="3210" w:type="dxa"/>
          </w:tcPr>
          <w:p w14:paraId="7F12BC5C" w14:textId="68C6022E" w:rsidR="0036524F" w:rsidRDefault="0036524F" w:rsidP="00AD619E">
            <w:pPr>
              <w:rPr>
                <w:i/>
                <w:color w:val="0070C0"/>
                <w:lang w:eastAsia="zh-CN"/>
              </w:rPr>
            </w:pPr>
            <w:r>
              <w:rPr>
                <w:i/>
                <w:color w:val="0070C0"/>
                <w:lang w:eastAsia="zh-CN"/>
              </w:rPr>
              <w:t>NR positioning</w:t>
            </w:r>
          </w:p>
        </w:tc>
        <w:tc>
          <w:tcPr>
            <w:tcW w:w="3210" w:type="dxa"/>
          </w:tcPr>
          <w:p w14:paraId="0CD10B83" w14:textId="6D6F6B9B" w:rsidR="0036524F" w:rsidRDefault="002C4262" w:rsidP="00AD619E">
            <w:pPr>
              <w:rPr>
                <w:i/>
                <w:color w:val="0070C0"/>
                <w:lang w:eastAsia="zh-CN"/>
              </w:rPr>
            </w:pPr>
            <w:r w:rsidRPr="00E818A3">
              <w:rPr>
                <w:iCs/>
                <w:sz w:val="18"/>
                <w:szCs w:val="18"/>
              </w:rPr>
              <w:t xml:space="preserve">Ericsson: </w:t>
            </w:r>
            <w:r>
              <w:rPr>
                <w:iCs/>
                <w:sz w:val="18"/>
                <w:szCs w:val="18"/>
              </w:rPr>
              <w:t>not in scope</w:t>
            </w:r>
          </w:p>
        </w:tc>
        <w:tc>
          <w:tcPr>
            <w:tcW w:w="3211" w:type="dxa"/>
          </w:tcPr>
          <w:p w14:paraId="4AB35E41" w14:textId="1644AA0D" w:rsidR="0036524F" w:rsidRDefault="002C4262" w:rsidP="00AD619E">
            <w:pPr>
              <w:rPr>
                <w:i/>
                <w:color w:val="0070C0"/>
                <w:lang w:eastAsia="zh-CN"/>
              </w:rPr>
            </w:pPr>
            <w:r w:rsidRPr="00E818A3">
              <w:rPr>
                <w:iCs/>
                <w:sz w:val="18"/>
                <w:szCs w:val="18"/>
              </w:rPr>
              <w:t xml:space="preserve">Ericsson: </w:t>
            </w:r>
            <w:r>
              <w:rPr>
                <w:iCs/>
                <w:sz w:val="18"/>
                <w:szCs w:val="18"/>
              </w:rPr>
              <w:t>not in scope</w:t>
            </w:r>
          </w:p>
        </w:tc>
      </w:tr>
    </w:tbl>
    <w:p w14:paraId="04C95C5B" w14:textId="77777777" w:rsidR="0036524F" w:rsidRPr="00805BE8" w:rsidRDefault="0036524F" w:rsidP="0036524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BE8C382" w14:textId="2EC883E3" w:rsidR="0036524F" w:rsidRPr="00805BE8" w:rsidRDefault="007B6280" w:rsidP="0036524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not in scope</w:t>
      </w:r>
    </w:p>
    <w:p w14:paraId="0EDF745C" w14:textId="3C32CF2C" w:rsidR="0036524F" w:rsidRDefault="0036524F" w:rsidP="005B4802">
      <w:pPr>
        <w:rPr>
          <w:i/>
          <w:color w:val="0070C0"/>
          <w:lang w:eastAsia="zh-CN"/>
        </w:rPr>
      </w:pPr>
    </w:p>
    <w:p w14:paraId="08D465B2" w14:textId="7BFB3F32" w:rsidR="00C030B0" w:rsidRPr="00194CC5" w:rsidRDefault="00C030B0" w:rsidP="00C030B0">
      <w:pPr>
        <w:rPr>
          <w:b/>
          <w:color w:val="0070C0"/>
          <w:u w:val="single"/>
          <w:lang w:eastAsia="ko-KR"/>
        </w:rPr>
      </w:pPr>
      <w:r w:rsidRPr="00194CC5">
        <w:rPr>
          <w:b/>
          <w:color w:val="0070C0"/>
          <w:u w:val="single"/>
          <w:lang w:eastAsia="ko-KR"/>
        </w:rPr>
        <w:t xml:space="preserve">Issue 1-26: </w:t>
      </w:r>
      <w:r w:rsidR="00B00E3C">
        <w:rPr>
          <w:b/>
          <w:color w:val="0070C0"/>
          <w:u w:val="single"/>
          <w:lang w:eastAsia="ko-KR"/>
        </w:rPr>
        <w:t xml:space="preserve">Impact on </w:t>
      </w:r>
      <w:r w:rsidRPr="00194CC5">
        <w:rPr>
          <w:b/>
          <w:color w:val="0070C0"/>
          <w:u w:val="single"/>
          <w:lang w:eastAsia="ko-KR"/>
        </w:rPr>
        <w:t xml:space="preserve">UE </w:t>
      </w:r>
      <w:r w:rsidR="00194CC5" w:rsidRPr="00194CC5">
        <w:rPr>
          <w:b/>
          <w:color w:val="0070C0"/>
          <w:u w:val="single"/>
          <w:lang w:eastAsia="ko-KR"/>
        </w:rPr>
        <w:t xml:space="preserve">Measurement performance </w:t>
      </w:r>
      <w:r w:rsidRPr="00194CC5">
        <w:rPr>
          <w:b/>
          <w:color w:val="0070C0"/>
          <w:u w:val="single"/>
          <w:lang w:eastAsia="ko-KR"/>
        </w:rPr>
        <w:t>Requirements</w:t>
      </w:r>
    </w:p>
    <w:p w14:paraId="574E05C0" w14:textId="77777777" w:rsidR="00C030B0" w:rsidRPr="00805BE8" w:rsidRDefault="00C030B0" w:rsidP="00C030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Look w:val="04A0" w:firstRow="1" w:lastRow="0" w:firstColumn="1" w:lastColumn="0" w:noHBand="0" w:noVBand="1"/>
      </w:tblPr>
      <w:tblGrid>
        <w:gridCol w:w="3210"/>
        <w:gridCol w:w="3210"/>
        <w:gridCol w:w="3211"/>
      </w:tblGrid>
      <w:tr w:rsidR="00C030B0" w14:paraId="76F5E900" w14:textId="77777777" w:rsidTr="00AD619E">
        <w:tc>
          <w:tcPr>
            <w:tcW w:w="3210" w:type="dxa"/>
          </w:tcPr>
          <w:p w14:paraId="673F7768" w14:textId="77777777" w:rsidR="00C030B0" w:rsidRPr="00353703" w:rsidRDefault="00C030B0" w:rsidP="00AD619E">
            <w:pPr>
              <w:rPr>
                <w:iCs/>
                <w:lang w:eastAsia="zh-CN"/>
              </w:rPr>
            </w:pPr>
            <w:r w:rsidRPr="00353703">
              <w:rPr>
                <w:iCs/>
                <w:lang w:eastAsia="zh-CN"/>
              </w:rPr>
              <w:t>RRM Requirement</w:t>
            </w:r>
          </w:p>
        </w:tc>
        <w:tc>
          <w:tcPr>
            <w:tcW w:w="3210" w:type="dxa"/>
          </w:tcPr>
          <w:p w14:paraId="08D4B6C3" w14:textId="77777777" w:rsidR="00C030B0" w:rsidRDefault="00C030B0" w:rsidP="00AD619E">
            <w:pPr>
              <w:rPr>
                <w:i/>
                <w:color w:val="0070C0"/>
                <w:lang w:eastAsia="zh-CN"/>
              </w:rPr>
            </w:pPr>
            <w:r w:rsidRPr="00417042">
              <w:rPr>
                <w:iCs/>
                <w:lang w:eastAsia="zh-CN"/>
              </w:rPr>
              <w:t>approximately 3 MHz</w:t>
            </w:r>
          </w:p>
        </w:tc>
        <w:tc>
          <w:tcPr>
            <w:tcW w:w="3211" w:type="dxa"/>
          </w:tcPr>
          <w:p w14:paraId="6374127B" w14:textId="77777777" w:rsidR="00C030B0" w:rsidRDefault="00C030B0" w:rsidP="00AD619E">
            <w:pPr>
              <w:rPr>
                <w:i/>
                <w:color w:val="0070C0"/>
                <w:lang w:eastAsia="zh-CN"/>
              </w:rPr>
            </w:pPr>
            <w:r>
              <w:rPr>
                <w:iCs/>
                <w:lang w:eastAsia="zh-CN"/>
              </w:rPr>
              <w:t>Below</w:t>
            </w:r>
            <w:r w:rsidRPr="00417042">
              <w:rPr>
                <w:iCs/>
                <w:lang w:eastAsia="zh-CN"/>
              </w:rPr>
              <w:t xml:space="preserve"> </w:t>
            </w:r>
            <w:r>
              <w:rPr>
                <w:iCs/>
                <w:lang w:eastAsia="zh-CN"/>
              </w:rPr>
              <w:t>5</w:t>
            </w:r>
            <w:r w:rsidRPr="00417042">
              <w:rPr>
                <w:iCs/>
                <w:lang w:eastAsia="zh-CN"/>
              </w:rPr>
              <w:t xml:space="preserve"> MHz</w:t>
            </w:r>
          </w:p>
        </w:tc>
      </w:tr>
      <w:tr w:rsidR="00C030B0" w14:paraId="6B824E93" w14:textId="77777777" w:rsidTr="00AD619E">
        <w:tc>
          <w:tcPr>
            <w:tcW w:w="3210" w:type="dxa"/>
          </w:tcPr>
          <w:p w14:paraId="52F8898E" w14:textId="6EEBF613" w:rsidR="00C030B0" w:rsidRDefault="00C030B0" w:rsidP="00C030B0">
            <w:pPr>
              <w:rPr>
                <w:i/>
                <w:color w:val="0070C0"/>
                <w:lang w:eastAsia="zh-CN"/>
              </w:rPr>
            </w:pPr>
            <w:r>
              <w:rPr>
                <w:i/>
                <w:color w:val="0070C0"/>
                <w:lang w:eastAsia="zh-CN"/>
              </w:rPr>
              <w:lastRenderedPageBreak/>
              <w:t>Measurement performance requirements</w:t>
            </w:r>
          </w:p>
        </w:tc>
        <w:tc>
          <w:tcPr>
            <w:tcW w:w="3210" w:type="dxa"/>
          </w:tcPr>
          <w:p w14:paraId="2D480747" w14:textId="77777777" w:rsidR="00A82CE3" w:rsidRDefault="00A82CE3" w:rsidP="00A82CE3">
            <w:pPr>
              <w:rPr>
                <w:sz w:val="18"/>
                <w:szCs w:val="18"/>
              </w:rPr>
            </w:pPr>
            <w:r>
              <w:rPr>
                <w:sz w:val="18"/>
                <w:szCs w:val="18"/>
              </w:rPr>
              <w:t>Apple:</w:t>
            </w:r>
          </w:p>
          <w:p w14:paraId="33B97E84" w14:textId="77777777" w:rsidR="00C030B0" w:rsidRPr="00262FAC" w:rsidRDefault="00C030B0" w:rsidP="00C030B0">
            <w:pPr>
              <w:rPr>
                <w:sz w:val="18"/>
                <w:szCs w:val="18"/>
              </w:rPr>
            </w:pPr>
            <w:r w:rsidRPr="00262FAC">
              <w:rPr>
                <w:sz w:val="18"/>
                <w:szCs w:val="18"/>
              </w:rPr>
              <w:t>CSI-RS based measurement accuracy:</w:t>
            </w:r>
          </w:p>
          <w:p w14:paraId="4F19ACF9" w14:textId="77777777" w:rsidR="00C030B0" w:rsidRDefault="00C030B0" w:rsidP="00C030B0">
            <w:pPr>
              <w:rPr>
                <w:sz w:val="18"/>
                <w:szCs w:val="18"/>
              </w:rPr>
            </w:pPr>
            <w:r w:rsidRPr="00262FAC">
              <w:rPr>
                <w:sz w:val="18"/>
                <w:szCs w:val="18"/>
              </w:rPr>
              <w:t>FFS CSI-RS based L3 measurement accuracy due to reduced CSI-RS BW (Current CSI-RS L3 measurement accuracy requirement is based on 48PRBs)</w:t>
            </w:r>
          </w:p>
          <w:p w14:paraId="415F292D" w14:textId="77777777" w:rsidR="00194CC5" w:rsidRDefault="00194CC5" w:rsidP="00C030B0">
            <w:pPr>
              <w:rPr>
                <w:iCs/>
              </w:rPr>
            </w:pPr>
            <w:r w:rsidRPr="00810719">
              <w:rPr>
                <w:iCs/>
              </w:rPr>
              <w:t>Intel: FFS</w:t>
            </w:r>
          </w:p>
          <w:p w14:paraId="23C1DD70" w14:textId="282F7437" w:rsidR="002C4262" w:rsidRDefault="002C4262" w:rsidP="00C030B0">
            <w:pPr>
              <w:rPr>
                <w:i/>
                <w:color w:val="0070C0"/>
                <w:lang w:eastAsia="zh-CN"/>
              </w:rPr>
            </w:pPr>
            <w:r w:rsidRPr="00E818A3">
              <w:rPr>
                <w:iCs/>
                <w:sz w:val="18"/>
                <w:szCs w:val="18"/>
              </w:rPr>
              <w:t xml:space="preserve">Ericsson: </w:t>
            </w:r>
            <w:r>
              <w:rPr>
                <w:iCs/>
                <w:sz w:val="18"/>
                <w:szCs w:val="18"/>
              </w:rPr>
              <w:t>FFS</w:t>
            </w:r>
          </w:p>
        </w:tc>
        <w:tc>
          <w:tcPr>
            <w:tcW w:w="3211" w:type="dxa"/>
          </w:tcPr>
          <w:p w14:paraId="3F4BFD51" w14:textId="77777777" w:rsidR="00A82CE3" w:rsidRDefault="00A82CE3" w:rsidP="00A82CE3">
            <w:pPr>
              <w:rPr>
                <w:sz w:val="18"/>
                <w:szCs w:val="18"/>
              </w:rPr>
            </w:pPr>
            <w:r>
              <w:rPr>
                <w:sz w:val="18"/>
                <w:szCs w:val="18"/>
              </w:rPr>
              <w:t>Apple:</w:t>
            </w:r>
          </w:p>
          <w:p w14:paraId="42A6F5F8" w14:textId="77777777" w:rsidR="00C030B0" w:rsidRPr="00262FAC" w:rsidRDefault="00C030B0" w:rsidP="00C030B0">
            <w:pPr>
              <w:rPr>
                <w:sz w:val="18"/>
                <w:szCs w:val="18"/>
              </w:rPr>
            </w:pPr>
            <w:r w:rsidRPr="00262FAC">
              <w:rPr>
                <w:sz w:val="18"/>
                <w:szCs w:val="18"/>
              </w:rPr>
              <w:t>CSI-RS based measurement accuracy:</w:t>
            </w:r>
          </w:p>
          <w:p w14:paraId="339BEAAE" w14:textId="77777777" w:rsidR="00C030B0" w:rsidRDefault="00C030B0" w:rsidP="00C030B0">
            <w:pPr>
              <w:rPr>
                <w:sz w:val="18"/>
                <w:szCs w:val="18"/>
              </w:rPr>
            </w:pPr>
            <w:r w:rsidRPr="00262FAC">
              <w:rPr>
                <w:sz w:val="18"/>
                <w:szCs w:val="18"/>
              </w:rPr>
              <w:t>FFS CSI-RS based L3 measurement accuracy due to reduced CSI-RS BW (Current CSI-RS L3 measurement accuracy requirement is based on 48PRBs)</w:t>
            </w:r>
          </w:p>
          <w:p w14:paraId="5F58C4C9" w14:textId="0A70441E" w:rsidR="002C4262" w:rsidRDefault="002C4262" w:rsidP="00C030B0">
            <w:pPr>
              <w:rPr>
                <w:i/>
                <w:color w:val="0070C0"/>
                <w:lang w:eastAsia="zh-CN"/>
              </w:rPr>
            </w:pPr>
            <w:r w:rsidRPr="00E818A3">
              <w:rPr>
                <w:iCs/>
                <w:sz w:val="18"/>
                <w:szCs w:val="18"/>
              </w:rPr>
              <w:t xml:space="preserve">Ericsson: </w:t>
            </w:r>
            <w:r>
              <w:rPr>
                <w:iCs/>
                <w:sz w:val="18"/>
                <w:szCs w:val="18"/>
              </w:rPr>
              <w:t>FFS</w:t>
            </w:r>
          </w:p>
        </w:tc>
      </w:tr>
    </w:tbl>
    <w:p w14:paraId="010D4B67" w14:textId="77777777" w:rsidR="00C030B0" w:rsidRPr="00805BE8" w:rsidRDefault="00C030B0" w:rsidP="00C030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6125467" w14:textId="52A2E2DF" w:rsidR="00C030B0" w:rsidRPr="00805BE8" w:rsidRDefault="00DB5972" w:rsidP="00C030B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0442917F" w14:textId="12477926" w:rsidR="00C030B0" w:rsidRDefault="00C030B0" w:rsidP="005B4802">
      <w:pPr>
        <w:rPr>
          <w:i/>
          <w:color w:val="0070C0"/>
          <w:lang w:eastAsia="zh-CN"/>
        </w:rPr>
      </w:pPr>
    </w:p>
    <w:p w14:paraId="71BD1029" w14:textId="6683763A" w:rsidR="00CE461E" w:rsidRPr="00194CC5" w:rsidRDefault="00CE461E" w:rsidP="00CE461E">
      <w:pPr>
        <w:rPr>
          <w:b/>
          <w:color w:val="0070C0"/>
          <w:u w:val="single"/>
          <w:lang w:eastAsia="ko-KR"/>
        </w:rPr>
      </w:pPr>
      <w:r w:rsidRPr="00194CC5">
        <w:rPr>
          <w:b/>
          <w:color w:val="0070C0"/>
          <w:u w:val="single"/>
          <w:lang w:eastAsia="ko-KR"/>
        </w:rPr>
        <w:t>Issue 1-2</w:t>
      </w:r>
      <w:r>
        <w:rPr>
          <w:b/>
          <w:color w:val="0070C0"/>
          <w:u w:val="single"/>
          <w:lang w:eastAsia="ko-KR"/>
        </w:rPr>
        <w:t>7</w:t>
      </w:r>
      <w:r w:rsidRPr="00194CC5">
        <w:rPr>
          <w:b/>
          <w:color w:val="0070C0"/>
          <w:u w:val="single"/>
          <w:lang w:eastAsia="ko-KR"/>
        </w:rPr>
        <w:t xml:space="preserve">: </w:t>
      </w:r>
      <w:r>
        <w:rPr>
          <w:b/>
          <w:color w:val="0070C0"/>
          <w:u w:val="single"/>
          <w:lang w:eastAsia="ko-KR"/>
        </w:rPr>
        <w:t>Features to consider in this WI</w:t>
      </w:r>
    </w:p>
    <w:p w14:paraId="7D21F2D8" w14:textId="0A996AB9" w:rsidR="00CE461E" w:rsidRDefault="00CE461E" w:rsidP="00CE46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A9FE7B7" w14:textId="7AA8B273" w:rsidR="00CE461E" w:rsidRPr="00805BE8" w:rsidRDefault="00CE461E" w:rsidP="00AB1AA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t xml:space="preserve">RAN4 to discuss this </w:t>
      </w:r>
      <w:proofErr w:type="gramStart"/>
      <w:r>
        <w:t>WI(</w:t>
      </w:r>
      <w:proofErr w:type="gramEnd"/>
      <w:r>
        <w:t>spectrum less than 5MHz) based on R15 framework as starting point; and R16/R17/R18 features with less than 5MHz can be discussed case by case if operators have such deployments.</w:t>
      </w:r>
    </w:p>
    <w:p w14:paraId="59C18710" w14:textId="77777777" w:rsidR="00CE461E" w:rsidRPr="00805BE8" w:rsidRDefault="00CE461E" w:rsidP="00CE46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0675CEE" w14:textId="77777777" w:rsidR="00CE461E" w:rsidRPr="00805BE8" w:rsidRDefault="00CE461E" w:rsidP="00CE461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5AFF55DC" w14:textId="77777777" w:rsidR="00CE461E" w:rsidRDefault="00CE461E" w:rsidP="005B4802">
      <w:pPr>
        <w:rPr>
          <w:i/>
          <w:color w:val="0070C0"/>
          <w:lang w:eastAsia="zh-CN"/>
        </w:rPr>
      </w:pPr>
    </w:p>
    <w:p w14:paraId="07E61F81" w14:textId="22534FFD" w:rsidR="002C4262" w:rsidRDefault="002C4262" w:rsidP="005B4802">
      <w:pPr>
        <w:rPr>
          <w:i/>
          <w:color w:val="0070C0"/>
          <w:lang w:eastAsia="zh-CN"/>
        </w:rPr>
      </w:pPr>
    </w:p>
    <w:p w14:paraId="09594370" w14:textId="2FD732C8" w:rsidR="002C4262" w:rsidRPr="00805BE8" w:rsidRDefault="002C4262" w:rsidP="002C4262">
      <w:pPr>
        <w:pStyle w:val="Heading1"/>
        <w:rPr>
          <w:lang w:eastAsia="ja-JP"/>
        </w:rPr>
      </w:pPr>
      <w:bookmarkStart w:id="6" w:name="_Hlk128039899"/>
      <w:proofErr w:type="spellStart"/>
      <w:r>
        <w:rPr>
          <w:lang w:eastAsia="ja-JP"/>
        </w:rPr>
        <w:t>Topic</w:t>
      </w:r>
      <w:proofErr w:type="spellEnd"/>
      <w:r w:rsidRPr="00805BE8">
        <w:rPr>
          <w:lang w:eastAsia="ja-JP"/>
        </w:rPr>
        <w:t xml:space="preserve"> #</w:t>
      </w:r>
      <w:r>
        <w:rPr>
          <w:lang w:eastAsia="ja-JP"/>
        </w:rPr>
        <w:t>2</w:t>
      </w:r>
      <w:r w:rsidRPr="00805BE8">
        <w:rPr>
          <w:lang w:eastAsia="ja-JP"/>
        </w:rPr>
        <w:t xml:space="preserve">: </w:t>
      </w:r>
      <w:r>
        <w:rPr>
          <w:lang w:eastAsia="ja-JP"/>
        </w:rPr>
        <w:t xml:space="preserve">Simulation </w:t>
      </w:r>
      <w:bookmarkEnd w:id="6"/>
      <w:proofErr w:type="spellStart"/>
      <w:r>
        <w:rPr>
          <w:lang w:eastAsia="ja-JP"/>
        </w:rPr>
        <w:t>Assumptions</w:t>
      </w:r>
      <w:proofErr w:type="spellEnd"/>
    </w:p>
    <w:p w14:paraId="71305242" w14:textId="43010E9C" w:rsidR="002C4262" w:rsidRDefault="002C4262" w:rsidP="005B4802">
      <w:pPr>
        <w:rPr>
          <w:i/>
          <w:color w:val="0070C0"/>
          <w:lang w:eastAsia="zh-CN"/>
        </w:rPr>
      </w:pPr>
    </w:p>
    <w:p w14:paraId="18A6B052" w14:textId="04469E71" w:rsidR="00DB5972" w:rsidRDefault="002577B6" w:rsidP="005B4802">
      <w:pPr>
        <w:rPr>
          <w:iCs/>
          <w:lang w:eastAsia="zh-CN"/>
        </w:rPr>
      </w:pPr>
      <w:r>
        <w:rPr>
          <w:iCs/>
          <w:lang w:eastAsia="zh-CN"/>
        </w:rPr>
        <w:t xml:space="preserve">Following </w:t>
      </w:r>
      <w:r w:rsidRPr="00B92B2F">
        <w:rPr>
          <w:iCs/>
          <w:lang w:eastAsia="zh-CN"/>
        </w:rPr>
        <w:t>preliminary simulation assumptions for DMRS detection, DMRS demodulation, and PDCCH detection loss due to puncturing</w:t>
      </w:r>
      <w:r>
        <w:rPr>
          <w:iCs/>
          <w:lang w:eastAsia="zh-CN"/>
        </w:rPr>
        <w:t>, have been proposed as baseline for upcoming simulations</w:t>
      </w:r>
      <w:r w:rsidR="00413788">
        <w:rPr>
          <w:iCs/>
          <w:lang w:eastAsia="zh-CN"/>
        </w:rPr>
        <w:t>.</w:t>
      </w:r>
    </w:p>
    <w:p w14:paraId="1A9A5E60" w14:textId="4DE6570F" w:rsidR="00F13093" w:rsidRDefault="00F13093" w:rsidP="005B4802">
      <w:pPr>
        <w:rPr>
          <w:iCs/>
          <w:lang w:eastAsia="zh-CN"/>
        </w:rPr>
      </w:pPr>
      <w:r w:rsidRPr="00F13093">
        <w:rPr>
          <w:iCs/>
          <w:lang w:eastAsia="zh-CN"/>
        </w:rPr>
        <w:t>Companies are encouraged to comment on the listed simulation assumptions.</w:t>
      </w:r>
    </w:p>
    <w:p w14:paraId="48E65A95" w14:textId="2DEEC935" w:rsidR="00F13093" w:rsidRPr="00F13093" w:rsidRDefault="00F13093" w:rsidP="005B4802">
      <w:pPr>
        <w:rPr>
          <w:iCs/>
          <w:lang w:eastAsia="zh-CN"/>
        </w:rPr>
      </w:pPr>
      <w:r>
        <w:rPr>
          <w:iCs/>
          <w:lang w:eastAsia="zh-CN"/>
        </w:rPr>
        <w:t>Please add any comments directly in the table with Company name.</w:t>
      </w:r>
    </w:p>
    <w:p w14:paraId="0DDA18F3" w14:textId="02FBDA7A" w:rsidR="002C4262" w:rsidRDefault="002C4262" w:rsidP="005B4802">
      <w:pPr>
        <w:rPr>
          <w:i/>
          <w:color w:val="0070C0"/>
          <w:lang w:eastAsia="zh-CN"/>
        </w:rPr>
      </w:pPr>
    </w:p>
    <w:p w14:paraId="6A8711D3" w14:textId="444580EA" w:rsidR="002577B6" w:rsidRDefault="002577B6" w:rsidP="002577B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0E1F25">
        <w:t>Preliminary simulation assumptions for DMRS detection, DMRS demodulation, and PDCCH detection loss due to puncturing</w:t>
      </w:r>
    </w:p>
    <w:tbl>
      <w:tblPr>
        <w:tblW w:w="9858"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905"/>
        <w:gridCol w:w="1701"/>
        <w:gridCol w:w="4252"/>
      </w:tblGrid>
      <w:tr w:rsidR="002C4262" w:rsidRPr="00C161EB" w14:paraId="6B49C7F5" w14:textId="77777777" w:rsidTr="002577B6">
        <w:trPr>
          <w:trHeight w:val="326"/>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B1ED85" w14:textId="77777777" w:rsidR="002C4262" w:rsidRPr="00C30303" w:rsidRDefault="002C4262" w:rsidP="00AD619E">
            <w:pPr>
              <w:spacing w:after="0"/>
            </w:pPr>
            <w:r w:rsidRPr="00C30303">
              <w:rPr>
                <w:b/>
                <w:bCs/>
              </w:rPr>
              <w:t>Parameter</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F20426" w14:textId="77777777" w:rsidR="002C4262" w:rsidRPr="00C30303" w:rsidRDefault="002C4262" w:rsidP="00AD619E">
            <w:pPr>
              <w:spacing w:after="0"/>
            </w:pPr>
            <w:r w:rsidRPr="00C30303">
              <w:rPr>
                <w:b/>
                <w:bCs/>
              </w:rPr>
              <w:t>Unit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95F0F5" w14:textId="77777777" w:rsidR="002C4262" w:rsidRPr="00C30303" w:rsidRDefault="002C4262" w:rsidP="00AD619E">
            <w:pPr>
              <w:spacing w:after="0"/>
            </w:pPr>
            <w:r w:rsidRPr="00C30303">
              <w:rPr>
                <w:b/>
                <w:bCs/>
              </w:rPr>
              <w:t>Value</w:t>
            </w:r>
          </w:p>
        </w:tc>
      </w:tr>
      <w:tr w:rsidR="002C4262" w:rsidRPr="00C161EB" w14:paraId="0F17FCFD" w14:textId="77777777" w:rsidTr="002577B6">
        <w:trPr>
          <w:trHeight w:val="318"/>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8903DC" w14:textId="77777777" w:rsidR="002C4262" w:rsidRPr="00C30303" w:rsidRDefault="002C4262" w:rsidP="00AD619E">
            <w:pPr>
              <w:spacing w:after="0"/>
            </w:pPr>
            <w:r w:rsidRPr="00C30303">
              <w:t xml:space="preserve">Carrier frequency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65BA29" w14:textId="77777777" w:rsidR="002C4262" w:rsidRPr="00C30303" w:rsidRDefault="002C4262" w:rsidP="00AD619E">
            <w:pPr>
              <w:spacing w:after="0"/>
            </w:pPr>
            <w:r w:rsidRPr="00C30303">
              <w:t>GHz</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A362F4" w14:textId="77777777" w:rsidR="002C4262" w:rsidRPr="00C30303" w:rsidRDefault="002C4262" w:rsidP="00AD619E">
            <w:pPr>
              <w:spacing w:after="0"/>
            </w:pPr>
            <w:r w:rsidRPr="00C30303">
              <w:t>900MHz</w:t>
            </w:r>
          </w:p>
        </w:tc>
      </w:tr>
      <w:tr w:rsidR="002C4262" w:rsidRPr="00C161EB" w14:paraId="788A4C3B" w14:textId="77777777" w:rsidTr="002577B6">
        <w:trPr>
          <w:trHeight w:val="863"/>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51414A" w14:textId="77777777" w:rsidR="002C4262" w:rsidRPr="00C30303" w:rsidRDefault="002C4262" w:rsidP="00AD619E">
            <w:pPr>
              <w:spacing w:after="0"/>
            </w:pPr>
            <w:r w:rsidRPr="00C30303">
              <w:t>Subcarrier spacing</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428362" w14:textId="77777777" w:rsidR="002C4262" w:rsidRPr="00C30303" w:rsidRDefault="002C4262" w:rsidP="00AD619E">
            <w:pPr>
              <w:spacing w:after="0"/>
            </w:pPr>
            <w:r w:rsidRPr="00C30303">
              <w:t>kHz</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B715BB" w14:textId="77777777" w:rsidR="002C4262" w:rsidRPr="00C30303" w:rsidRDefault="002C4262" w:rsidP="00AD619E">
            <w:pPr>
              <w:spacing w:after="0"/>
            </w:pPr>
            <w:r w:rsidRPr="00C30303">
              <w:t xml:space="preserve">15 </w:t>
            </w:r>
            <w:proofErr w:type="gramStart"/>
            <w:r w:rsidRPr="00C30303">
              <w:t>kHz;</w:t>
            </w:r>
            <w:proofErr w:type="gramEnd"/>
            <w:r w:rsidRPr="00C30303">
              <w:t xml:space="preserve"> </w:t>
            </w:r>
          </w:p>
          <w:p w14:paraId="5AC95337" w14:textId="77777777" w:rsidR="002C4262" w:rsidRPr="00C30303" w:rsidRDefault="002C4262" w:rsidP="00AD619E">
            <w:pPr>
              <w:spacing w:after="0"/>
            </w:pPr>
          </w:p>
        </w:tc>
      </w:tr>
      <w:tr w:rsidR="002C4262" w:rsidRPr="00C161EB" w14:paraId="2C77F6F5" w14:textId="77777777" w:rsidTr="002577B6">
        <w:trPr>
          <w:trHeight w:val="261"/>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9B58CF" w14:textId="77777777" w:rsidR="002C4262" w:rsidRPr="00C30303" w:rsidRDefault="002C4262" w:rsidP="00AD619E">
            <w:pPr>
              <w:spacing w:after="0"/>
            </w:pPr>
            <w:r w:rsidRPr="00C30303">
              <w:t>Number of Tx antennas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AAF443" w14:textId="77777777" w:rsidR="002C4262" w:rsidRPr="00C30303" w:rsidRDefault="002C4262" w:rsidP="00AD619E">
            <w:pPr>
              <w:spacing w:after="0"/>
            </w:pPr>
            <w:r w:rsidRPr="00C30303">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6979F2" w14:textId="77777777" w:rsidR="002C4262" w:rsidRPr="00C30303" w:rsidRDefault="002C4262" w:rsidP="00AD619E">
            <w:pPr>
              <w:spacing w:after="0"/>
            </w:pPr>
            <w:r w:rsidRPr="00C30303">
              <w:t>1</w:t>
            </w:r>
          </w:p>
        </w:tc>
      </w:tr>
      <w:tr w:rsidR="002C4262" w:rsidRPr="00C161EB" w14:paraId="736F275D" w14:textId="77777777" w:rsidTr="002577B6">
        <w:trPr>
          <w:trHeight w:val="326"/>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49D7C5" w14:textId="77777777" w:rsidR="002C4262" w:rsidRPr="00C30303" w:rsidRDefault="002C4262" w:rsidP="00AD619E">
            <w:pPr>
              <w:spacing w:after="0"/>
            </w:pPr>
            <w:r w:rsidRPr="00C30303">
              <w:t>Number of Rx antennas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E74DF9" w14:textId="77777777" w:rsidR="002C4262" w:rsidRPr="00C30303" w:rsidRDefault="002C4262" w:rsidP="00AD619E">
            <w:pPr>
              <w:spacing w:after="0"/>
            </w:pPr>
            <w:r w:rsidRPr="00C30303">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A72625" w14:textId="77777777" w:rsidR="002C4262" w:rsidRPr="00C30303" w:rsidRDefault="002C4262" w:rsidP="00AD619E">
            <w:pPr>
              <w:spacing w:after="0"/>
            </w:pPr>
            <w:r w:rsidRPr="00C30303">
              <w:t xml:space="preserve">2 </w:t>
            </w:r>
          </w:p>
        </w:tc>
      </w:tr>
      <w:tr w:rsidR="002C4262" w:rsidRPr="00C161EB" w14:paraId="3FA8CB01" w14:textId="77777777" w:rsidTr="002577B6">
        <w:trPr>
          <w:trHeight w:val="326"/>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B010BE" w14:textId="77777777" w:rsidR="002C4262" w:rsidRPr="00C30303" w:rsidRDefault="002C4262" w:rsidP="00AD619E">
            <w:pPr>
              <w:spacing w:after="0"/>
            </w:pPr>
            <w:r w:rsidRPr="00C30303">
              <w:lastRenderedPageBreak/>
              <w:t>DMRS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7F0916" w14:textId="77777777" w:rsidR="002C4262" w:rsidRPr="00C30303" w:rsidRDefault="002C4262" w:rsidP="00AD619E">
            <w:pPr>
              <w:spacing w:after="0"/>
            </w:pPr>
            <w:r w:rsidRPr="00C30303">
              <w:t xml:space="preserve">- </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8C7671" w14:textId="77777777" w:rsidR="002C4262" w:rsidRPr="00C30303" w:rsidRDefault="002C4262" w:rsidP="00AD619E">
            <w:pPr>
              <w:spacing w:after="0"/>
              <w:rPr>
                <w:b/>
                <w:bCs/>
              </w:rPr>
            </w:pPr>
            <w:r w:rsidRPr="00C30303">
              <w:rPr>
                <w:b/>
                <w:bCs/>
              </w:rPr>
              <w:t>3GPP NR PBCH DMRS</w:t>
            </w:r>
          </w:p>
        </w:tc>
      </w:tr>
      <w:tr w:rsidR="002C4262" w:rsidRPr="00C161EB" w14:paraId="5133963A" w14:textId="77777777" w:rsidTr="002577B6">
        <w:trPr>
          <w:trHeight w:val="326"/>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80CC3D" w14:textId="77777777" w:rsidR="002C4262" w:rsidRPr="00C30303" w:rsidRDefault="002C4262" w:rsidP="00AD619E">
            <w:pPr>
              <w:spacing w:after="0"/>
            </w:pPr>
            <w:r w:rsidRPr="00C30303">
              <w:t>Other assumptions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28290F" w14:textId="77777777" w:rsidR="002C4262" w:rsidRPr="00C30303" w:rsidRDefault="002C4262" w:rsidP="00AD619E">
            <w:pPr>
              <w:spacing w:after="0"/>
            </w:pP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BC09AE" w14:textId="77777777" w:rsidR="002C4262" w:rsidRPr="00C30303" w:rsidRDefault="002C4262" w:rsidP="00AD619E">
            <w:pPr>
              <w:spacing w:after="0"/>
              <w:rPr>
                <w:b/>
                <w:bCs/>
              </w:rPr>
            </w:pPr>
            <w:r w:rsidRPr="00C30303">
              <w:rPr>
                <w:b/>
                <w:bCs/>
              </w:rPr>
              <w:t xml:space="preserve">Tx BW known at Rx side </w:t>
            </w:r>
          </w:p>
          <w:p w14:paraId="20CC1AF9" w14:textId="77777777" w:rsidR="002C4262" w:rsidRPr="00C30303" w:rsidRDefault="002C4262" w:rsidP="00AD619E">
            <w:pPr>
              <w:spacing w:after="0"/>
              <w:rPr>
                <w:b/>
                <w:bCs/>
              </w:rPr>
            </w:pPr>
            <w:r w:rsidRPr="00C30303">
              <w:rPr>
                <w:b/>
                <w:bCs/>
              </w:rPr>
              <w:t>Rx BW known at TX side</w:t>
            </w:r>
          </w:p>
        </w:tc>
      </w:tr>
      <w:tr w:rsidR="002C4262" w:rsidRPr="00C161EB" w14:paraId="65F557DB" w14:textId="77777777" w:rsidTr="002577B6">
        <w:trPr>
          <w:trHeight w:val="318"/>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170BC2" w14:textId="77777777" w:rsidR="002C4262" w:rsidRPr="00C30303" w:rsidRDefault="002C4262" w:rsidP="00AD619E">
            <w:pPr>
              <w:spacing w:after="0"/>
            </w:pPr>
            <w:r w:rsidRPr="00C30303">
              <w:t>CP Length</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2ADF66" w14:textId="77777777" w:rsidR="002C4262" w:rsidRPr="00C30303" w:rsidRDefault="002C4262" w:rsidP="00AD619E">
            <w:pPr>
              <w:spacing w:after="0"/>
            </w:pPr>
            <w:r w:rsidRPr="00C30303">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C948AA" w14:textId="77777777" w:rsidR="002C4262" w:rsidRPr="00C30303" w:rsidRDefault="002C4262" w:rsidP="00AD619E">
            <w:pPr>
              <w:spacing w:after="0"/>
            </w:pPr>
            <w:r w:rsidRPr="00C30303">
              <w:t>Normal</w:t>
            </w:r>
          </w:p>
        </w:tc>
      </w:tr>
      <w:tr w:rsidR="002C4262" w:rsidRPr="00C161EB" w14:paraId="60677A98" w14:textId="77777777" w:rsidTr="002577B6">
        <w:trPr>
          <w:trHeight w:val="536"/>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384BF2" w14:textId="77777777" w:rsidR="002C4262" w:rsidRPr="00C30303" w:rsidRDefault="002C4262" w:rsidP="00AD619E">
            <w:pPr>
              <w:spacing w:after="0"/>
            </w:pPr>
            <w:r w:rsidRPr="00C30303">
              <w:t>Number of transmitted SS block within a SS burst set period (K)</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C63F28" w14:textId="77777777" w:rsidR="002C4262" w:rsidRPr="00C30303" w:rsidRDefault="002C4262" w:rsidP="00AD619E">
            <w:pPr>
              <w:spacing w:after="0"/>
            </w:pPr>
            <w:r w:rsidRPr="00C30303">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71BCDF" w14:textId="77777777" w:rsidR="002C4262" w:rsidRPr="00C30303" w:rsidRDefault="002C4262" w:rsidP="00AD619E">
            <w:pPr>
              <w:spacing w:after="0"/>
            </w:pPr>
            <w:r w:rsidRPr="00C30303">
              <w:t xml:space="preserve">1 </w:t>
            </w:r>
          </w:p>
        </w:tc>
      </w:tr>
      <w:tr w:rsidR="002C4262" w:rsidRPr="00C161EB" w14:paraId="06434664" w14:textId="77777777" w:rsidTr="002577B6">
        <w:trPr>
          <w:trHeight w:val="326"/>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D71347" w14:textId="77777777" w:rsidR="002C4262" w:rsidRPr="00C30303" w:rsidRDefault="002C4262" w:rsidP="00AD619E">
            <w:pPr>
              <w:spacing w:after="0"/>
            </w:pPr>
            <w:r w:rsidRPr="00C30303">
              <w:t>SS burst set periodicity</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0B7783" w14:textId="77777777" w:rsidR="002C4262" w:rsidRPr="00C30303" w:rsidRDefault="002C4262" w:rsidP="00AD619E">
            <w:pPr>
              <w:spacing w:after="0"/>
            </w:pPr>
            <w:proofErr w:type="spellStart"/>
            <w:r w:rsidRPr="00C30303">
              <w:t>ms</w:t>
            </w:r>
            <w:proofErr w:type="spellEnd"/>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F4CC01" w14:textId="77777777" w:rsidR="002C4262" w:rsidRPr="00C30303" w:rsidRDefault="002C4262" w:rsidP="00AD619E">
            <w:pPr>
              <w:spacing w:after="0"/>
            </w:pPr>
            <w:r w:rsidRPr="00C30303">
              <w:t>20</w:t>
            </w:r>
          </w:p>
        </w:tc>
      </w:tr>
      <w:tr w:rsidR="002C4262" w:rsidRPr="00C161EB" w14:paraId="5849864D" w14:textId="77777777" w:rsidTr="002577B6">
        <w:trPr>
          <w:trHeight w:val="326"/>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F01FE6" w14:textId="77777777" w:rsidR="002C4262" w:rsidRPr="00C30303" w:rsidRDefault="002C4262" w:rsidP="00AD619E">
            <w:pPr>
              <w:spacing w:after="0"/>
            </w:pPr>
            <w:r w:rsidRPr="00C30303">
              <w:t>Frequency Offset relative to UE frequency reference</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04B5E3" w14:textId="77777777" w:rsidR="002C4262" w:rsidRPr="00C30303" w:rsidRDefault="002C4262" w:rsidP="00AD619E">
            <w:pPr>
              <w:spacing w:after="0"/>
            </w:pPr>
            <w:r w:rsidRPr="00C30303">
              <w:t>Hz</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C29E8E" w14:textId="77777777" w:rsidR="002C4262" w:rsidRPr="00C30303" w:rsidRDefault="002C4262" w:rsidP="00AD619E">
            <w:pPr>
              <w:spacing w:after="0"/>
            </w:pPr>
            <w:r w:rsidRPr="00C30303">
              <w:t>0</w:t>
            </w:r>
          </w:p>
        </w:tc>
      </w:tr>
      <w:tr w:rsidR="002C4262" w:rsidRPr="00C161EB" w14:paraId="428C1B27" w14:textId="77777777" w:rsidTr="002577B6">
        <w:trPr>
          <w:trHeight w:val="318"/>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B21436" w14:textId="77777777" w:rsidR="002C4262" w:rsidRPr="00C32F69" w:rsidRDefault="002C4262" w:rsidP="00AD619E">
            <w:pPr>
              <w:spacing w:after="0"/>
            </w:pPr>
            <w:r w:rsidRPr="00C32F69">
              <w:t>RB Utilization</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BE2619" w14:textId="77777777" w:rsidR="002C4262" w:rsidRPr="00C32F69" w:rsidRDefault="002C4262" w:rsidP="00AD619E">
            <w:pPr>
              <w:spacing w:after="0"/>
            </w:pPr>
            <w:r w:rsidRPr="00C32F69">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C855B1" w14:textId="77777777" w:rsidR="002C4262" w:rsidRPr="00C32F69" w:rsidRDefault="002C4262" w:rsidP="00AD619E">
            <w:pPr>
              <w:spacing w:after="0"/>
            </w:pPr>
            <w:r w:rsidRPr="00C32F69">
              <w:t xml:space="preserve">Baseline 0.9 </w:t>
            </w:r>
          </w:p>
        </w:tc>
      </w:tr>
      <w:tr w:rsidR="002C4262" w:rsidRPr="00C161EB" w14:paraId="59007102" w14:textId="77777777" w:rsidTr="002577B6">
        <w:trPr>
          <w:trHeight w:val="326"/>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FA7552" w14:textId="77777777" w:rsidR="002C4262" w:rsidRPr="00C30303" w:rsidRDefault="002C4262" w:rsidP="00AD619E">
            <w:pPr>
              <w:spacing w:after="0"/>
            </w:pPr>
            <w:r w:rsidRPr="00C30303">
              <w:t>PBCH symbols within the SS block</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738F94" w14:textId="77777777" w:rsidR="002C4262" w:rsidRPr="00C30303" w:rsidRDefault="002C4262" w:rsidP="00AD619E">
            <w:pPr>
              <w:spacing w:after="0"/>
            </w:pPr>
            <w:r w:rsidRPr="00C30303">
              <w:t> </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7CA81" w14:textId="77777777" w:rsidR="002C4262" w:rsidRPr="00C30303" w:rsidRDefault="002C4262" w:rsidP="00AD619E">
            <w:pPr>
              <w:spacing w:after="0"/>
            </w:pPr>
            <w:r w:rsidRPr="00C30303">
              <w:t>PSS-PBCH-SSS-PBCH</w:t>
            </w:r>
          </w:p>
        </w:tc>
      </w:tr>
      <w:tr w:rsidR="002C4262" w:rsidRPr="00C161EB" w14:paraId="60BF0C07" w14:textId="77777777" w:rsidTr="002577B6">
        <w:trPr>
          <w:trHeight w:val="326"/>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FC31C5" w14:textId="77777777" w:rsidR="002C4262" w:rsidRPr="00C30303" w:rsidRDefault="002C4262" w:rsidP="00AD619E">
            <w:pPr>
              <w:spacing w:after="0"/>
            </w:pPr>
            <w:r w:rsidRPr="00C30303">
              <w:t>Data and Control Power offset with respect to PSS and SSS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0E1673" w14:textId="77777777" w:rsidR="002C4262" w:rsidRPr="00C30303" w:rsidRDefault="002C4262" w:rsidP="00AD619E">
            <w:pPr>
              <w:spacing w:after="0"/>
            </w:pPr>
            <w:r w:rsidRPr="00C30303">
              <w:t>dB</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802959" w14:textId="77777777" w:rsidR="002C4262" w:rsidRPr="00C30303" w:rsidRDefault="002C4262" w:rsidP="00AD619E">
            <w:pPr>
              <w:spacing w:after="0"/>
            </w:pPr>
            <w:r w:rsidRPr="00C30303">
              <w:t xml:space="preserve">Baseline 0 </w:t>
            </w:r>
          </w:p>
        </w:tc>
      </w:tr>
      <w:tr w:rsidR="002C4262" w:rsidRPr="00C161EB" w14:paraId="30B2A8C1" w14:textId="77777777" w:rsidTr="002577B6">
        <w:trPr>
          <w:trHeight w:val="318"/>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3D5A70" w14:textId="77777777" w:rsidR="002C4262" w:rsidRPr="00C30303" w:rsidRDefault="002C4262" w:rsidP="00AD619E">
            <w:pPr>
              <w:spacing w:after="0"/>
            </w:pPr>
            <w:r w:rsidRPr="00C30303">
              <w:t>PBCH power offset with respect to PBCH-DMRS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C331C2" w14:textId="77777777" w:rsidR="002C4262" w:rsidRPr="00C30303" w:rsidRDefault="002C4262" w:rsidP="00AD619E">
            <w:pPr>
              <w:spacing w:after="0"/>
            </w:pPr>
            <w:r w:rsidRPr="00C30303">
              <w:t>dB</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58CCB8" w14:textId="77777777" w:rsidR="002C4262" w:rsidRPr="00C30303" w:rsidRDefault="002C4262" w:rsidP="00AD619E">
            <w:pPr>
              <w:spacing w:after="0"/>
            </w:pPr>
            <w:r w:rsidRPr="00C30303">
              <w:t xml:space="preserve">0 </w:t>
            </w:r>
          </w:p>
        </w:tc>
      </w:tr>
      <w:tr w:rsidR="002C4262" w:rsidRPr="00C161EB" w14:paraId="24A8B0B4" w14:textId="77777777" w:rsidTr="002577B6">
        <w:trPr>
          <w:trHeight w:val="326"/>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00BBF8" w14:textId="77777777" w:rsidR="002C4262" w:rsidRPr="00C30303" w:rsidRDefault="002C4262" w:rsidP="00AD619E">
            <w:pPr>
              <w:spacing w:after="0"/>
            </w:pPr>
            <w:r w:rsidRPr="00C30303">
              <w:t>PBCH-DMRS power offset with respect to PSS and SSS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37FA5A" w14:textId="77777777" w:rsidR="002C4262" w:rsidRPr="00C30303" w:rsidRDefault="002C4262" w:rsidP="00AD619E">
            <w:pPr>
              <w:spacing w:after="0"/>
            </w:pPr>
            <w:r w:rsidRPr="00C30303">
              <w:t>dB</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8C1FB2" w14:textId="77777777" w:rsidR="002C4262" w:rsidRPr="00C30303" w:rsidRDefault="002C4262" w:rsidP="00AD619E">
            <w:pPr>
              <w:spacing w:after="0"/>
            </w:pPr>
            <w:r w:rsidRPr="00C30303">
              <w:t xml:space="preserve">0 </w:t>
            </w:r>
          </w:p>
        </w:tc>
      </w:tr>
      <w:tr w:rsidR="002C4262" w:rsidRPr="00C161EB" w14:paraId="6DE3009E" w14:textId="77777777" w:rsidTr="002577B6">
        <w:trPr>
          <w:trHeight w:val="536"/>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8FB657" w14:textId="77777777" w:rsidR="002C4262" w:rsidRPr="00C30303" w:rsidRDefault="002C4262" w:rsidP="00AD619E">
            <w:pPr>
              <w:spacing w:after="0"/>
            </w:pPr>
            <w:r w:rsidRPr="00C30303">
              <w:t>PSS and SSS sequences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53165B" w14:textId="77777777" w:rsidR="002C4262" w:rsidRPr="00C30303" w:rsidRDefault="002C4262" w:rsidP="00AD619E">
            <w:pPr>
              <w:spacing w:after="0"/>
            </w:pPr>
            <w:r w:rsidRPr="00C30303">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8D4027" w14:textId="77777777" w:rsidR="002C4262" w:rsidRPr="00C30303" w:rsidRDefault="002C4262" w:rsidP="00AD619E">
            <w:pPr>
              <w:spacing w:after="0"/>
            </w:pPr>
            <w:r w:rsidRPr="00C30303">
              <w:t xml:space="preserve">No changes expected </w:t>
            </w:r>
          </w:p>
        </w:tc>
      </w:tr>
      <w:tr w:rsidR="002C4262" w:rsidRPr="00C161EB" w14:paraId="1842EB89" w14:textId="77777777" w:rsidTr="002577B6">
        <w:trPr>
          <w:trHeight w:val="536"/>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9BA62F" w14:textId="77777777" w:rsidR="002C4262" w:rsidRPr="00C30303" w:rsidRDefault="002C4262" w:rsidP="00AD619E">
            <w:pPr>
              <w:spacing w:after="0"/>
            </w:pPr>
            <w:r w:rsidRPr="00C30303">
              <w:t>PBCH-DMRS sequences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432B6C" w14:textId="77777777" w:rsidR="002C4262" w:rsidRPr="00C30303" w:rsidRDefault="002C4262" w:rsidP="00AD619E">
            <w:pPr>
              <w:spacing w:after="0"/>
            </w:pPr>
            <w:r w:rsidRPr="00C30303">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E5999D" w14:textId="77777777" w:rsidR="002C4262" w:rsidRPr="00C30303" w:rsidRDefault="002C4262" w:rsidP="00AD619E">
            <w:pPr>
              <w:spacing w:after="0"/>
            </w:pPr>
            <w:r w:rsidRPr="00C30303">
              <w:t>No changes expected</w:t>
            </w:r>
          </w:p>
        </w:tc>
      </w:tr>
      <w:tr w:rsidR="002C4262" w:rsidRPr="00C161EB" w14:paraId="793811A6" w14:textId="77777777" w:rsidTr="002577B6">
        <w:trPr>
          <w:trHeight w:val="536"/>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52B5E4" w14:textId="77777777" w:rsidR="002C4262" w:rsidRPr="00C30303" w:rsidRDefault="002C4262" w:rsidP="00AD619E">
            <w:pPr>
              <w:spacing w:after="0"/>
            </w:pPr>
            <w:r w:rsidRPr="00C30303">
              <w:t>PBCH-DMRS RE positions within the PBCH resource</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18E4D7" w14:textId="77777777" w:rsidR="002C4262" w:rsidRPr="00C30303" w:rsidRDefault="002C4262" w:rsidP="00AD619E">
            <w:pPr>
              <w:spacing w:after="0"/>
            </w:pPr>
            <w:r w:rsidRPr="00C30303">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0FCCFF" w14:textId="77777777" w:rsidR="002C4262" w:rsidRPr="00C30303" w:rsidRDefault="002C4262" w:rsidP="00AD619E">
            <w:pPr>
              <w:spacing w:after="0"/>
            </w:pPr>
            <w:r w:rsidRPr="00DD5F44">
              <w:t>No changes expected except for puncturing impact</w:t>
            </w:r>
          </w:p>
        </w:tc>
      </w:tr>
      <w:tr w:rsidR="002C4262" w:rsidRPr="00C161EB" w14:paraId="1A1138A6" w14:textId="77777777" w:rsidTr="002577B6">
        <w:trPr>
          <w:trHeight w:val="528"/>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0A044A" w14:textId="77777777" w:rsidR="002C4262" w:rsidRPr="00C30303" w:rsidRDefault="002C4262" w:rsidP="00AD619E">
            <w:pPr>
              <w:spacing w:after="0"/>
            </w:pPr>
            <w:r w:rsidRPr="00C30303">
              <w:t>PBCH Channel coding</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538397" w14:textId="77777777" w:rsidR="002C4262" w:rsidRPr="00C30303" w:rsidRDefault="002C4262" w:rsidP="00AD619E">
            <w:pPr>
              <w:spacing w:after="0"/>
            </w:pPr>
            <w:r w:rsidRPr="00C30303">
              <w:t> </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EC29AC" w14:textId="77777777" w:rsidR="002C4262" w:rsidRDefault="002C4262" w:rsidP="00AD619E">
            <w:pPr>
              <w:spacing w:after="0"/>
            </w:pPr>
            <w:r>
              <w:t>No changes expected to actual Channel coding</w:t>
            </w:r>
          </w:p>
          <w:p w14:paraId="6B0781F3" w14:textId="77777777" w:rsidR="002C4262" w:rsidRPr="00C30303" w:rsidRDefault="002C4262" w:rsidP="00AD619E">
            <w:pPr>
              <w:spacing w:after="0"/>
            </w:pPr>
            <w:r w:rsidRPr="00C30303">
              <w:t>(Polar code with 512 length and 24bit CRC</w:t>
            </w:r>
            <w:r>
              <w:t>)</w:t>
            </w:r>
          </w:p>
        </w:tc>
      </w:tr>
      <w:tr w:rsidR="002C4262" w:rsidRPr="00C161EB" w14:paraId="73F7E441" w14:textId="77777777" w:rsidTr="002577B6">
        <w:trPr>
          <w:trHeight w:val="326"/>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B6E50A" w14:textId="77777777" w:rsidR="002C4262" w:rsidRPr="00C30303" w:rsidRDefault="002C4262" w:rsidP="00AD619E">
            <w:pPr>
              <w:spacing w:after="0"/>
            </w:pPr>
            <w:r w:rsidRPr="00C30303">
              <w:t>PBCH Modulation</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7D74F9" w14:textId="77777777" w:rsidR="002C4262" w:rsidRPr="00C30303" w:rsidRDefault="002C4262" w:rsidP="00AD619E">
            <w:pPr>
              <w:spacing w:after="0"/>
            </w:pPr>
            <w:r w:rsidRPr="00C30303">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FD1ABE" w14:textId="77777777" w:rsidR="002C4262" w:rsidRPr="00C30303" w:rsidRDefault="002C4262" w:rsidP="00AD619E">
            <w:pPr>
              <w:spacing w:after="0"/>
            </w:pPr>
            <w:r w:rsidRPr="00C30303">
              <w:t>QPSK</w:t>
            </w:r>
          </w:p>
        </w:tc>
      </w:tr>
      <w:tr w:rsidR="002C4262" w:rsidRPr="00C161EB" w14:paraId="6E5A3489" w14:textId="77777777" w:rsidTr="002577B6">
        <w:trPr>
          <w:trHeight w:val="326"/>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C993D" w14:textId="77777777" w:rsidR="002C4262" w:rsidRPr="00C30303" w:rsidRDefault="002C4262" w:rsidP="00AD619E">
            <w:pPr>
              <w:spacing w:after="0"/>
            </w:pPr>
            <w:r w:rsidRPr="00C30303">
              <w:t>PBCH Payload (including the CRC)</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8F63F3" w14:textId="77777777" w:rsidR="002C4262" w:rsidRPr="00C30303" w:rsidRDefault="002C4262" w:rsidP="00AD619E">
            <w:pPr>
              <w:spacing w:after="0"/>
            </w:pPr>
            <w:r w:rsidRPr="00C30303">
              <w:t>bits</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FA09E4" w14:textId="77777777" w:rsidR="002C4262" w:rsidRPr="00C30303" w:rsidRDefault="002C4262" w:rsidP="00AD619E">
            <w:pPr>
              <w:spacing w:after="0"/>
            </w:pPr>
            <w:r w:rsidRPr="00C30303">
              <w:t>56bit (CRC 24bit) | FFS</w:t>
            </w:r>
          </w:p>
        </w:tc>
      </w:tr>
      <w:tr w:rsidR="002C4262" w:rsidRPr="00C161EB" w14:paraId="42C64E77" w14:textId="77777777" w:rsidTr="002577B6">
        <w:trPr>
          <w:trHeight w:val="536"/>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9E66C4" w14:textId="77777777" w:rsidR="002C4262" w:rsidRPr="00C30303" w:rsidRDefault="002C4262" w:rsidP="00AD619E">
            <w:pPr>
              <w:spacing w:after="0"/>
            </w:pPr>
            <w:r w:rsidRPr="00C30303">
              <w:t>PBCH SNR</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D93A27" w14:textId="77777777" w:rsidR="002C4262" w:rsidRPr="00C30303" w:rsidRDefault="002C4262" w:rsidP="00AD619E">
            <w:pPr>
              <w:spacing w:after="0"/>
            </w:pPr>
            <w:r w:rsidRPr="00C30303">
              <w:t>dB</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98D8EA" w14:textId="77777777" w:rsidR="002C4262" w:rsidRPr="00C30303" w:rsidRDefault="002C4262" w:rsidP="00AD619E">
            <w:pPr>
              <w:spacing w:after="0"/>
            </w:pPr>
            <w:r w:rsidRPr="00C30303">
              <w:t>-10: 0 dB, with 1 dB spacing</w:t>
            </w:r>
          </w:p>
        </w:tc>
      </w:tr>
      <w:tr w:rsidR="002C4262" w:rsidRPr="00C161EB" w14:paraId="11F2DDE4" w14:textId="77777777" w:rsidTr="002577B6">
        <w:trPr>
          <w:trHeight w:val="645"/>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BD13AE" w14:textId="4F0073B7" w:rsidR="002C4262" w:rsidRPr="00C30303" w:rsidRDefault="002C4262" w:rsidP="00AD619E">
            <w:pPr>
              <w:spacing w:after="0"/>
            </w:pPr>
            <w:r w:rsidRPr="00C30303">
              <w:t xml:space="preserve">Propagation Condition </w:t>
            </w:r>
            <w:r w:rsidR="00AB7BE0">
              <w:t>/ Channel model</w:t>
            </w:r>
            <w:r w:rsidR="00FF1888">
              <w:t>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A8DBFF" w14:textId="77777777" w:rsidR="002C4262" w:rsidRPr="00C30303" w:rsidRDefault="002C4262" w:rsidP="00AD619E">
            <w:pPr>
              <w:spacing w:after="0"/>
            </w:pPr>
            <w:r w:rsidRPr="00C30303">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0C7AB0" w14:textId="77777777" w:rsidR="002C4262" w:rsidRPr="00C30303" w:rsidRDefault="002C4262" w:rsidP="00AD619E">
            <w:pPr>
              <w:spacing w:after="0"/>
            </w:pPr>
            <w:r w:rsidRPr="00C30303">
              <w:rPr>
                <w:u w:val="single"/>
              </w:rPr>
              <w:t>FR1:</w:t>
            </w:r>
          </w:p>
          <w:p w14:paraId="0ACB7C7F" w14:textId="77777777" w:rsidR="002C4262" w:rsidRPr="00C30303" w:rsidRDefault="002C4262" w:rsidP="00AD619E">
            <w:pPr>
              <w:spacing w:after="0"/>
            </w:pPr>
            <w:r w:rsidRPr="00C30303">
              <w:t>AWGN</w:t>
            </w:r>
          </w:p>
          <w:p w14:paraId="3B73BD59" w14:textId="77777777" w:rsidR="002C4262" w:rsidRPr="00C30303" w:rsidRDefault="002C4262" w:rsidP="00AD619E">
            <w:pPr>
              <w:spacing w:after="0"/>
            </w:pPr>
            <w:r w:rsidRPr="00C30303">
              <w:t>TDL-A 30ns</w:t>
            </w:r>
          </w:p>
          <w:p w14:paraId="6233D56C" w14:textId="77777777" w:rsidR="002C4262" w:rsidRPr="00C30303" w:rsidRDefault="002C4262" w:rsidP="00AD619E">
            <w:pPr>
              <w:spacing w:after="0"/>
            </w:pPr>
            <w:r w:rsidRPr="00C30303">
              <w:t>TDL-B 100ns</w:t>
            </w:r>
          </w:p>
          <w:p w14:paraId="798F851F" w14:textId="206A553B" w:rsidR="002C4262" w:rsidRPr="00C30303" w:rsidRDefault="002C4262" w:rsidP="00AD619E">
            <w:pPr>
              <w:spacing w:after="0"/>
            </w:pPr>
            <w:r w:rsidRPr="00C30303">
              <w:t>TDL-C 300ns</w:t>
            </w:r>
          </w:p>
        </w:tc>
      </w:tr>
      <w:tr w:rsidR="002C4262" w:rsidRPr="00C161EB" w14:paraId="67C6A33A" w14:textId="77777777" w:rsidTr="002577B6">
        <w:trPr>
          <w:trHeight w:val="654"/>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372F66" w14:textId="77777777" w:rsidR="002C4262" w:rsidRPr="00C30303" w:rsidRDefault="002C4262" w:rsidP="00AD619E">
            <w:pPr>
              <w:spacing w:after="0"/>
            </w:pPr>
            <w:r w:rsidRPr="00C30303">
              <w:t>UE speed</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221F0B" w14:textId="77777777" w:rsidR="002C4262" w:rsidRPr="00C30303" w:rsidRDefault="002C4262" w:rsidP="00AD619E">
            <w:pPr>
              <w:spacing w:after="0"/>
            </w:pPr>
            <w:r w:rsidRPr="00C30303">
              <w:t> </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0DAB4E" w14:textId="77777777" w:rsidR="002C4262" w:rsidRPr="00C30303" w:rsidRDefault="002C4262" w:rsidP="00AD619E">
            <w:pPr>
              <w:spacing w:after="0"/>
              <w:rPr>
                <w:lang w:val="sv-SE"/>
              </w:rPr>
            </w:pPr>
            <w:r w:rsidRPr="00C30303">
              <w:rPr>
                <w:u w:val="single"/>
                <w:lang w:val="sv-SE"/>
              </w:rPr>
              <w:t xml:space="preserve">FR1: 3 km/h, </w:t>
            </w:r>
            <w:proofErr w:type="spellStart"/>
            <w:r w:rsidRPr="00C30303">
              <w:rPr>
                <w:u w:val="single"/>
                <w:lang w:val="sv-SE"/>
              </w:rPr>
              <w:t>Higher</w:t>
            </w:r>
            <w:proofErr w:type="spellEnd"/>
            <w:r w:rsidRPr="00C30303">
              <w:rPr>
                <w:u w:val="single"/>
                <w:lang w:val="sv-SE"/>
              </w:rPr>
              <w:t xml:space="preserve"> speeds FFS</w:t>
            </w:r>
          </w:p>
          <w:p w14:paraId="4071C606" w14:textId="77777777" w:rsidR="002C4262" w:rsidRPr="00C30303" w:rsidRDefault="002C4262" w:rsidP="00AD619E">
            <w:pPr>
              <w:spacing w:after="0"/>
              <w:rPr>
                <w:lang w:val="sv-SE"/>
              </w:rPr>
            </w:pPr>
          </w:p>
        </w:tc>
      </w:tr>
      <w:tr w:rsidR="002C4262" w:rsidRPr="00C161EB" w14:paraId="4A333EA5" w14:textId="77777777" w:rsidTr="002577B6">
        <w:trPr>
          <w:trHeight w:val="745"/>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70DA1C" w14:textId="77777777" w:rsidR="002C4262" w:rsidRPr="00C30303" w:rsidRDefault="002C4262" w:rsidP="00AD619E">
            <w:pPr>
              <w:spacing w:after="0"/>
            </w:pPr>
            <w:r w:rsidRPr="00C30303">
              <w:t>Detection Method</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6C4F8B" w14:textId="77777777" w:rsidR="002C4262" w:rsidRPr="00C30303" w:rsidRDefault="002C4262" w:rsidP="00AD619E">
            <w:pPr>
              <w:spacing w:after="0"/>
            </w:pPr>
            <w:r w:rsidRPr="00C30303">
              <w:t> </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346C7F" w14:textId="77777777" w:rsidR="002C4262" w:rsidRPr="00C30303" w:rsidRDefault="002C4262" w:rsidP="00AD619E">
            <w:pPr>
              <w:spacing w:after="0"/>
            </w:pPr>
            <w:r w:rsidRPr="00C30303">
              <w:t>One shot detection (No combination for different PBCHs)</w:t>
            </w:r>
          </w:p>
        </w:tc>
      </w:tr>
      <w:tr w:rsidR="002C4262" w:rsidRPr="00C161EB" w14:paraId="3B4E2AAF" w14:textId="77777777" w:rsidTr="002577B6">
        <w:trPr>
          <w:trHeight w:val="17"/>
          <w:jc w:val="center"/>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F7191C" w14:textId="77777777" w:rsidR="002C4262" w:rsidRPr="00C30303" w:rsidRDefault="002C4262" w:rsidP="00AD619E">
            <w:pPr>
              <w:spacing w:after="0"/>
            </w:pPr>
            <w:r w:rsidRPr="00C30303">
              <w:lastRenderedPageBreak/>
              <w:t>NOTE: the companies are encouraged to state channel model parameters together with the results, the parameters are to be further discussed and aligned</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8B007D" w14:textId="77777777" w:rsidR="002C4262" w:rsidRPr="002C4262" w:rsidRDefault="002C4262" w:rsidP="00AD619E">
            <w:pPr>
              <w:spacing w:after="0"/>
            </w:pPr>
            <w:r w:rsidRPr="002C4262">
              <w:t> </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9EB9E4" w14:textId="77777777" w:rsidR="002C4262" w:rsidRPr="002C4262" w:rsidRDefault="002C4262" w:rsidP="00AD619E">
            <w:pPr>
              <w:spacing w:after="0"/>
            </w:pPr>
            <w:r w:rsidRPr="002C4262">
              <w:t> </w:t>
            </w:r>
          </w:p>
        </w:tc>
      </w:tr>
    </w:tbl>
    <w:p w14:paraId="12F936A4" w14:textId="77777777" w:rsidR="002C4262" w:rsidRDefault="002C4262" w:rsidP="005B4802">
      <w:pPr>
        <w:rPr>
          <w:i/>
          <w:color w:val="0070C0"/>
          <w:lang w:eastAsia="zh-CN"/>
        </w:rPr>
      </w:pPr>
    </w:p>
    <w:p w14:paraId="49BDD473" w14:textId="31E4C81F" w:rsidR="000124CC" w:rsidRPr="00DD5438" w:rsidRDefault="000124CC" w:rsidP="00517E77">
      <w:pPr>
        <w:rPr>
          <w:iCs/>
          <w:lang w:eastAsia="zh-CN"/>
        </w:rPr>
      </w:pPr>
    </w:p>
    <w:sectPr w:rsidR="000124CC" w:rsidRPr="00DD543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D2526" w14:textId="77777777" w:rsidR="00F87F29" w:rsidRDefault="00F87F29">
      <w:r>
        <w:separator/>
      </w:r>
    </w:p>
  </w:endnote>
  <w:endnote w:type="continuationSeparator" w:id="0">
    <w:p w14:paraId="6A11F99B" w14:textId="77777777" w:rsidR="00F87F29" w:rsidRDefault="00F87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7A2A4" w14:textId="77777777" w:rsidR="00F87F29" w:rsidRDefault="00F87F29">
      <w:r>
        <w:separator/>
      </w:r>
    </w:p>
  </w:footnote>
  <w:footnote w:type="continuationSeparator" w:id="0">
    <w:p w14:paraId="5C0B5AD3" w14:textId="77777777" w:rsidR="00F87F29" w:rsidRDefault="00F87F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162E8"/>
    <w:multiLevelType w:val="hybridMultilevel"/>
    <w:tmpl w:val="6BB8F4E4"/>
    <w:lvl w:ilvl="0" w:tplc="489E4A6C">
      <w:start w:val="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2884EC2"/>
    <w:multiLevelType w:val="hybridMultilevel"/>
    <w:tmpl w:val="516C1C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8EE2EFF2"/>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12"/>
  </w:num>
  <w:num w:numId="4">
    <w:abstractNumId w:val="11"/>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6"/>
  </w:num>
  <w:num w:numId="18">
    <w:abstractNumId w:val="5"/>
  </w:num>
  <w:num w:numId="19">
    <w:abstractNumId w:val="4"/>
  </w:num>
  <w:num w:numId="20">
    <w:abstractNumId w:val="2"/>
  </w:num>
  <w:num w:numId="21">
    <w:abstractNumId w:val="10"/>
  </w:num>
  <w:num w:numId="22">
    <w:abstractNumId w:val="10"/>
  </w:num>
  <w:num w:numId="23">
    <w:abstractNumId w:val="9"/>
  </w:num>
  <w:num w:numId="24">
    <w:abstractNumId w:val="3"/>
  </w:num>
  <w:num w:numId="25">
    <w:abstractNumId w:val="0"/>
  </w:num>
  <w:num w:numId="26">
    <w:abstractNumId w:val="11"/>
  </w:num>
  <w:num w:numId="27">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567"/>
    <w:rsid w:val="000124CC"/>
    <w:rsid w:val="00020C56"/>
    <w:rsid w:val="00026ACC"/>
    <w:rsid w:val="0003171D"/>
    <w:rsid w:val="00031C1D"/>
    <w:rsid w:val="00035C50"/>
    <w:rsid w:val="00035F62"/>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527"/>
    <w:rsid w:val="000C38C3"/>
    <w:rsid w:val="000C4549"/>
    <w:rsid w:val="000D09FD"/>
    <w:rsid w:val="000D19DE"/>
    <w:rsid w:val="000D44FB"/>
    <w:rsid w:val="000D574B"/>
    <w:rsid w:val="000D6CFC"/>
    <w:rsid w:val="000E537B"/>
    <w:rsid w:val="000E57D0"/>
    <w:rsid w:val="000E7858"/>
    <w:rsid w:val="000F03CD"/>
    <w:rsid w:val="000F39CA"/>
    <w:rsid w:val="00107927"/>
    <w:rsid w:val="00110E26"/>
    <w:rsid w:val="00111321"/>
    <w:rsid w:val="001128E7"/>
    <w:rsid w:val="00117BD6"/>
    <w:rsid w:val="001206C2"/>
    <w:rsid w:val="00121767"/>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4C8E"/>
    <w:rsid w:val="0018670E"/>
    <w:rsid w:val="0019219A"/>
    <w:rsid w:val="0019231F"/>
    <w:rsid w:val="00194CC5"/>
    <w:rsid w:val="00195077"/>
    <w:rsid w:val="001A033F"/>
    <w:rsid w:val="001A08AA"/>
    <w:rsid w:val="001A59CB"/>
    <w:rsid w:val="001B3A73"/>
    <w:rsid w:val="001B7991"/>
    <w:rsid w:val="001C1409"/>
    <w:rsid w:val="001C2AE6"/>
    <w:rsid w:val="001C4A89"/>
    <w:rsid w:val="001C6177"/>
    <w:rsid w:val="001D0363"/>
    <w:rsid w:val="001D12B4"/>
    <w:rsid w:val="001D1B07"/>
    <w:rsid w:val="001D7D94"/>
    <w:rsid w:val="001E0A28"/>
    <w:rsid w:val="001E4218"/>
    <w:rsid w:val="001E6C4D"/>
    <w:rsid w:val="001F0B20"/>
    <w:rsid w:val="001F3E34"/>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577B6"/>
    <w:rsid w:val="00260EC7"/>
    <w:rsid w:val="00261539"/>
    <w:rsid w:val="0026179F"/>
    <w:rsid w:val="00263B35"/>
    <w:rsid w:val="002666AE"/>
    <w:rsid w:val="002704BB"/>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262"/>
    <w:rsid w:val="002C4B52"/>
    <w:rsid w:val="002D03E5"/>
    <w:rsid w:val="002D36EB"/>
    <w:rsid w:val="002D6BDF"/>
    <w:rsid w:val="002E2CE9"/>
    <w:rsid w:val="002E3BF7"/>
    <w:rsid w:val="002E403E"/>
    <w:rsid w:val="002E4C74"/>
    <w:rsid w:val="002F158C"/>
    <w:rsid w:val="002F4093"/>
    <w:rsid w:val="002F5636"/>
    <w:rsid w:val="003022A5"/>
    <w:rsid w:val="00305A4B"/>
    <w:rsid w:val="00307E51"/>
    <w:rsid w:val="00311363"/>
    <w:rsid w:val="00315867"/>
    <w:rsid w:val="00321150"/>
    <w:rsid w:val="003260D7"/>
    <w:rsid w:val="0033052D"/>
    <w:rsid w:val="00336697"/>
    <w:rsid w:val="003418CB"/>
    <w:rsid w:val="00353703"/>
    <w:rsid w:val="00355873"/>
    <w:rsid w:val="00355A7B"/>
    <w:rsid w:val="0035660F"/>
    <w:rsid w:val="003628B9"/>
    <w:rsid w:val="00362D8F"/>
    <w:rsid w:val="0036524F"/>
    <w:rsid w:val="00365694"/>
    <w:rsid w:val="00367724"/>
    <w:rsid w:val="003710BA"/>
    <w:rsid w:val="003770F6"/>
    <w:rsid w:val="003827AE"/>
    <w:rsid w:val="00383E37"/>
    <w:rsid w:val="00393042"/>
    <w:rsid w:val="00394AD5"/>
    <w:rsid w:val="0039642D"/>
    <w:rsid w:val="003A2E40"/>
    <w:rsid w:val="003A7D1C"/>
    <w:rsid w:val="003B0158"/>
    <w:rsid w:val="003B03A6"/>
    <w:rsid w:val="003B40B6"/>
    <w:rsid w:val="003B56DB"/>
    <w:rsid w:val="003B755E"/>
    <w:rsid w:val="003C228E"/>
    <w:rsid w:val="003C51E7"/>
    <w:rsid w:val="003C6893"/>
    <w:rsid w:val="003C6DE2"/>
    <w:rsid w:val="003D1EFD"/>
    <w:rsid w:val="003D28BF"/>
    <w:rsid w:val="003D2AF0"/>
    <w:rsid w:val="003D4215"/>
    <w:rsid w:val="003D4C47"/>
    <w:rsid w:val="003D7719"/>
    <w:rsid w:val="003E40EE"/>
    <w:rsid w:val="003F1C1B"/>
    <w:rsid w:val="003F3A2F"/>
    <w:rsid w:val="00401144"/>
    <w:rsid w:val="00404831"/>
    <w:rsid w:val="00407661"/>
    <w:rsid w:val="00410314"/>
    <w:rsid w:val="00412063"/>
    <w:rsid w:val="00412EB1"/>
    <w:rsid w:val="00413788"/>
    <w:rsid w:val="00413DDE"/>
    <w:rsid w:val="00414118"/>
    <w:rsid w:val="00416084"/>
    <w:rsid w:val="00416713"/>
    <w:rsid w:val="00417042"/>
    <w:rsid w:val="00424F8C"/>
    <w:rsid w:val="00426275"/>
    <w:rsid w:val="004271BA"/>
    <w:rsid w:val="00430497"/>
    <w:rsid w:val="00430EA5"/>
    <w:rsid w:val="00434DC1"/>
    <w:rsid w:val="004350F4"/>
    <w:rsid w:val="00437630"/>
    <w:rsid w:val="004412A0"/>
    <w:rsid w:val="00442337"/>
    <w:rsid w:val="00444C8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261"/>
    <w:rsid w:val="004A495F"/>
    <w:rsid w:val="004A5A7F"/>
    <w:rsid w:val="004A7544"/>
    <w:rsid w:val="004B6B0F"/>
    <w:rsid w:val="004B7232"/>
    <w:rsid w:val="004C54E5"/>
    <w:rsid w:val="004C7DC8"/>
    <w:rsid w:val="004D21B0"/>
    <w:rsid w:val="004D46A0"/>
    <w:rsid w:val="004D737D"/>
    <w:rsid w:val="004E2659"/>
    <w:rsid w:val="004E39EE"/>
    <w:rsid w:val="004E475C"/>
    <w:rsid w:val="004E56E0"/>
    <w:rsid w:val="004E63B9"/>
    <w:rsid w:val="004E7329"/>
    <w:rsid w:val="004F2CB0"/>
    <w:rsid w:val="005017F7"/>
    <w:rsid w:val="00501FA7"/>
    <w:rsid w:val="0050291D"/>
    <w:rsid w:val="005034DC"/>
    <w:rsid w:val="00505BFA"/>
    <w:rsid w:val="005071B4"/>
    <w:rsid w:val="00507687"/>
    <w:rsid w:val="005117A9"/>
    <w:rsid w:val="00511F57"/>
    <w:rsid w:val="00515CBE"/>
    <w:rsid w:val="00515E2B"/>
    <w:rsid w:val="00517E77"/>
    <w:rsid w:val="00522A7E"/>
    <w:rsid w:val="00522F20"/>
    <w:rsid w:val="00527755"/>
    <w:rsid w:val="005308DB"/>
    <w:rsid w:val="00530A2E"/>
    <w:rsid w:val="00530FBE"/>
    <w:rsid w:val="00533159"/>
    <w:rsid w:val="005339DB"/>
    <w:rsid w:val="00534C89"/>
    <w:rsid w:val="00541573"/>
    <w:rsid w:val="0054348A"/>
    <w:rsid w:val="00571777"/>
    <w:rsid w:val="00580FF5"/>
    <w:rsid w:val="0058519C"/>
    <w:rsid w:val="005873D8"/>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A6FA6"/>
    <w:rsid w:val="006B25DE"/>
    <w:rsid w:val="006C1C3B"/>
    <w:rsid w:val="006C4E43"/>
    <w:rsid w:val="006C643E"/>
    <w:rsid w:val="006D2932"/>
    <w:rsid w:val="006D3671"/>
    <w:rsid w:val="006D4176"/>
    <w:rsid w:val="006E0A73"/>
    <w:rsid w:val="006E0FEE"/>
    <w:rsid w:val="006E6C11"/>
    <w:rsid w:val="006F6E87"/>
    <w:rsid w:val="006F7C0C"/>
    <w:rsid w:val="00700755"/>
    <w:rsid w:val="0070646B"/>
    <w:rsid w:val="00706D88"/>
    <w:rsid w:val="007130A2"/>
    <w:rsid w:val="00715463"/>
    <w:rsid w:val="00730655"/>
    <w:rsid w:val="00731D77"/>
    <w:rsid w:val="00732360"/>
    <w:rsid w:val="0073390A"/>
    <w:rsid w:val="00734E64"/>
    <w:rsid w:val="00736B37"/>
    <w:rsid w:val="00740A35"/>
    <w:rsid w:val="007465DC"/>
    <w:rsid w:val="007520B4"/>
    <w:rsid w:val="007655D5"/>
    <w:rsid w:val="007763C1"/>
    <w:rsid w:val="00777E82"/>
    <w:rsid w:val="00781359"/>
    <w:rsid w:val="0078274F"/>
    <w:rsid w:val="00786921"/>
    <w:rsid w:val="00795F2D"/>
    <w:rsid w:val="007A1EAA"/>
    <w:rsid w:val="007A79FD"/>
    <w:rsid w:val="007B0B9D"/>
    <w:rsid w:val="007B26E3"/>
    <w:rsid w:val="007B5A43"/>
    <w:rsid w:val="007B6280"/>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4F39"/>
    <w:rsid w:val="00805BE8"/>
    <w:rsid w:val="00810719"/>
    <w:rsid w:val="00816078"/>
    <w:rsid w:val="008177E3"/>
    <w:rsid w:val="00823AA9"/>
    <w:rsid w:val="008255B9"/>
    <w:rsid w:val="00825CD8"/>
    <w:rsid w:val="00827324"/>
    <w:rsid w:val="008277A1"/>
    <w:rsid w:val="008319BF"/>
    <w:rsid w:val="008355EA"/>
    <w:rsid w:val="00837458"/>
    <w:rsid w:val="00837AAE"/>
    <w:rsid w:val="008429AD"/>
    <w:rsid w:val="008429DB"/>
    <w:rsid w:val="00850C75"/>
    <w:rsid w:val="00850E39"/>
    <w:rsid w:val="00851605"/>
    <w:rsid w:val="0085231E"/>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1899"/>
    <w:rsid w:val="00915D73"/>
    <w:rsid w:val="00916077"/>
    <w:rsid w:val="00916517"/>
    <w:rsid w:val="009170A2"/>
    <w:rsid w:val="009208A6"/>
    <w:rsid w:val="00924514"/>
    <w:rsid w:val="00926758"/>
    <w:rsid w:val="00927316"/>
    <w:rsid w:val="0093133D"/>
    <w:rsid w:val="0093276D"/>
    <w:rsid w:val="00933D12"/>
    <w:rsid w:val="00937065"/>
    <w:rsid w:val="00940285"/>
    <w:rsid w:val="009415B0"/>
    <w:rsid w:val="00947221"/>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38D3"/>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73C92"/>
    <w:rsid w:val="00A81B15"/>
    <w:rsid w:val="00A82CE3"/>
    <w:rsid w:val="00A837FF"/>
    <w:rsid w:val="00A84052"/>
    <w:rsid w:val="00A84DC8"/>
    <w:rsid w:val="00A85DBC"/>
    <w:rsid w:val="00A87FEB"/>
    <w:rsid w:val="00A93F9F"/>
    <w:rsid w:val="00A9420E"/>
    <w:rsid w:val="00A97648"/>
    <w:rsid w:val="00AA1CFD"/>
    <w:rsid w:val="00AA2239"/>
    <w:rsid w:val="00AA33D2"/>
    <w:rsid w:val="00AB0C57"/>
    <w:rsid w:val="00AB1195"/>
    <w:rsid w:val="00AB1AAF"/>
    <w:rsid w:val="00AB4182"/>
    <w:rsid w:val="00AB7BE0"/>
    <w:rsid w:val="00AC27DB"/>
    <w:rsid w:val="00AC6D6B"/>
    <w:rsid w:val="00AD1D3E"/>
    <w:rsid w:val="00AD7736"/>
    <w:rsid w:val="00AE10CE"/>
    <w:rsid w:val="00AE70D4"/>
    <w:rsid w:val="00AE7868"/>
    <w:rsid w:val="00AF0407"/>
    <w:rsid w:val="00AF049B"/>
    <w:rsid w:val="00AF4D8B"/>
    <w:rsid w:val="00B00E3C"/>
    <w:rsid w:val="00B067CA"/>
    <w:rsid w:val="00B12B26"/>
    <w:rsid w:val="00B163F8"/>
    <w:rsid w:val="00B171FB"/>
    <w:rsid w:val="00B17F74"/>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1041"/>
    <w:rsid w:val="00BE33AE"/>
    <w:rsid w:val="00BE715A"/>
    <w:rsid w:val="00BF046F"/>
    <w:rsid w:val="00C01D50"/>
    <w:rsid w:val="00C030B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30BC"/>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461E"/>
    <w:rsid w:val="00CF4156"/>
    <w:rsid w:val="00D0036C"/>
    <w:rsid w:val="00D03D00"/>
    <w:rsid w:val="00D05C30"/>
    <w:rsid w:val="00D10052"/>
    <w:rsid w:val="00D11359"/>
    <w:rsid w:val="00D3188C"/>
    <w:rsid w:val="00D35F9B"/>
    <w:rsid w:val="00D36B69"/>
    <w:rsid w:val="00D36D4B"/>
    <w:rsid w:val="00D408DD"/>
    <w:rsid w:val="00D45D72"/>
    <w:rsid w:val="00D520E4"/>
    <w:rsid w:val="00D53A38"/>
    <w:rsid w:val="00D575DD"/>
    <w:rsid w:val="00D57BF7"/>
    <w:rsid w:val="00D57DFA"/>
    <w:rsid w:val="00D67FCF"/>
    <w:rsid w:val="00D709CE"/>
    <w:rsid w:val="00D71F73"/>
    <w:rsid w:val="00D80786"/>
    <w:rsid w:val="00D81CAB"/>
    <w:rsid w:val="00D8576F"/>
    <w:rsid w:val="00D8677F"/>
    <w:rsid w:val="00D97F0C"/>
    <w:rsid w:val="00DA3A86"/>
    <w:rsid w:val="00DB0CDB"/>
    <w:rsid w:val="00DB5972"/>
    <w:rsid w:val="00DC2500"/>
    <w:rsid w:val="00DC4F72"/>
    <w:rsid w:val="00DC77DC"/>
    <w:rsid w:val="00DD0453"/>
    <w:rsid w:val="00DD0C2C"/>
    <w:rsid w:val="00DD19DE"/>
    <w:rsid w:val="00DD28BC"/>
    <w:rsid w:val="00DD5438"/>
    <w:rsid w:val="00DE31F0"/>
    <w:rsid w:val="00DE3D1C"/>
    <w:rsid w:val="00DE5372"/>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67601"/>
    <w:rsid w:val="00E726EB"/>
    <w:rsid w:val="00E72CF1"/>
    <w:rsid w:val="00E80B52"/>
    <w:rsid w:val="00E818A3"/>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093"/>
    <w:rsid w:val="00F13D05"/>
    <w:rsid w:val="00F1679D"/>
    <w:rsid w:val="00F1682C"/>
    <w:rsid w:val="00F20B91"/>
    <w:rsid w:val="00F21139"/>
    <w:rsid w:val="00F24B8B"/>
    <w:rsid w:val="00F30D2E"/>
    <w:rsid w:val="00F32B45"/>
    <w:rsid w:val="00F32FBB"/>
    <w:rsid w:val="00F35516"/>
    <w:rsid w:val="00F35790"/>
    <w:rsid w:val="00F4136D"/>
    <w:rsid w:val="00F4212E"/>
    <w:rsid w:val="00F42C20"/>
    <w:rsid w:val="00F43E34"/>
    <w:rsid w:val="00F53053"/>
    <w:rsid w:val="00F53FE2"/>
    <w:rsid w:val="00F575FF"/>
    <w:rsid w:val="00F618EF"/>
    <w:rsid w:val="00F654A7"/>
    <w:rsid w:val="00F65582"/>
    <w:rsid w:val="00F66E75"/>
    <w:rsid w:val="00F77EB0"/>
    <w:rsid w:val="00F87CDD"/>
    <w:rsid w:val="00F87F29"/>
    <w:rsid w:val="00F933F0"/>
    <w:rsid w:val="00F937A3"/>
    <w:rsid w:val="00F94715"/>
    <w:rsid w:val="00F96A3D"/>
    <w:rsid w:val="00FA4718"/>
    <w:rsid w:val="00FA5848"/>
    <w:rsid w:val="00FA6899"/>
    <w:rsid w:val="00FA7F3D"/>
    <w:rsid w:val="00FB38D8"/>
    <w:rsid w:val="00FC051F"/>
    <w:rsid w:val="00FC06FF"/>
    <w:rsid w:val="00FC4531"/>
    <w:rsid w:val="00FC45F4"/>
    <w:rsid w:val="00FC69B4"/>
    <w:rsid w:val="00FD0694"/>
    <w:rsid w:val="00FD25BE"/>
    <w:rsid w:val="00FD2E70"/>
    <w:rsid w:val="00FD7AA7"/>
    <w:rsid w:val="00FF1888"/>
    <w:rsid w:val="00FF1FCB"/>
    <w:rsid w:val="00FF4FD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0956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33467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5AIRPNAIUNRU-1328258698-20242</_dlc_DocId>
    <_dlc_DocIdUrl xmlns="71c5aaf6-e6ce-465b-b873-5148d2a4c105">
      <Url>https://nokia.sharepoint.com/sites/c5g/5gradio/_layouts/15/DocIdRedir.aspx?ID=5AIRPNAIUNRU-1328258698-20242</Url>
      <Description>5AIRPNAIUNRU-1328258698-20242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7391D4-2C9A-4770-8EC4-FA7E0756FA36}">
  <ds:schemaRefs>
    <ds:schemaRef ds:uri="http://schemas.microsoft.com/sharepoint/v3/contenttype/forms"/>
  </ds:schemaRefs>
</ds:datastoreItem>
</file>

<file path=customXml/itemProps2.xml><?xml version="1.0" encoding="utf-8"?>
<ds:datastoreItem xmlns:ds="http://schemas.openxmlformats.org/officeDocument/2006/customXml" ds:itemID="{10E47A85-E776-4690-9310-7C103D10DB78}">
  <ds:schemaRefs>
    <ds:schemaRef ds:uri="Microsoft.SharePoint.Taxonomy.ContentTypeSync"/>
  </ds:schemaRefs>
</ds:datastoreItem>
</file>

<file path=customXml/itemProps3.xml><?xml version="1.0" encoding="utf-8"?>
<ds:datastoreItem xmlns:ds="http://schemas.openxmlformats.org/officeDocument/2006/customXml" ds:itemID="{ECE65625-9377-4FE5-A02D-10A9FD0AC6DE}">
  <ds:schemaRefs>
    <ds:schemaRef ds:uri="http://schemas.microsoft.com/sharepoint/events"/>
  </ds:schemaRefs>
</ds:datastoreItem>
</file>

<file path=customXml/itemProps4.xml><?xml version="1.0" encoding="utf-8"?>
<ds:datastoreItem xmlns:ds="http://schemas.openxmlformats.org/officeDocument/2006/customXml" ds:itemID="{D4494A6F-418F-4F67-BCB4-78AC4E94F46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6.xml><?xml version="1.0" encoding="utf-8"?>
<ds:datastoreItem xmlns:ds="http://schemas.openxmlformats.org/officeDocument/2006/customXml" ds:itemID="{FC77C35F-72F9-4B95-94CA-955042DAE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Pages>
  <Words>4004</Words>
  <Characters>21795</Characters>
  <Application>Microsoft Office Word</Application>
  <DocSecurity>0</DocSecurity>
  <Lines>181</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Networks</cp:lastModifiedBy>
  <cp:revision>2</cp:revision>
  <cp:lastPrinted>2019-04-25T01:09:00Z</cp:lastPrinted>
  <dcterms:created xsi:type="dcterms:W3CDTF">2023-02-24T06:19:00Z</dcterms:created>
  <dcterms:modified xsi:type="dcterms:W3CDTF">2023-02-24T06:19:00Z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ef7bc825-c962-482f-b4ff-536bdf466eb9</vt:lpwstr>
  </property>
  <property fmtid="{D5CDD505-2E9C-101B-9397-08002B2CF9AE}" pid="18" name="MediaServiceImageTags">
    <vt:lpwstr/>
  </property>
</Properties>
</file>