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7CED3" w14:textId="05A10A9F" w:rsidR="00081933" w:rsidRDefault="00081933" w:rsidP="0008193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R4-23</w:t>
        </w:r>
        <w:r w:rsidR="00F67D26">
          <w:rPr>
            <w:b/>
            <w:i/>
            <w:noProof/>
            <w:sz w:val="28"/>
          </w:rPr>
          <w:t>00615</w:t>
        </w:r>
      </w:fldSimple>
    </w:p>
    <w:p w14:paraId="5C562EB8" w14:textId="77777777" w:rsidR="00081933" w:rsidRDefault="006E5C9E" w:rsidP="00081933">
      <w:pPr>
        <w:pStyle w:val="CRCoverPage"/>
        <w:outlineLvl w:val="0"/>
        <w:rPr>
          <w:b/>
          <w:noProof/>
          <w:sz w:val="24"/>
        </w:rPr>
      </w:pPr>
      <w:fldSimple w:instr=" DOCPROPERTY  Location  \* MERGEFORMAT ">
        <w:r w:rsidR="00081933">
          <w:rPr>
            <w:b/>
            <w:noProof/>
            <w:sz w:val="24"/>
          </w:rPr>
          <w:t>Athens</w:t>
        </w:r>
      </w:fldSimple>
      <w:r w:rsidR="00081933">
        <w:rPr>
          <w:b/>
          <w:noProof/>
          <w:sz w:val="24"/>
        </w:rPr>
        <w:t xml:space="preserve">, Greece, </w:t>
      </w:r>
      <w:fldSimple w:instr=" DOCPROPERTY  StartDate  \* MERGEFORMAT ">
        <w:r w:rsidR="00081933">
          <w:rPr>
            <w:b/>
            <w:noProof/>
            <w:sz w:val="24"/>
          </w:rPr>
          <w:t>27</w:t>
        </w:r>
      </w:fldSimple>
      <w:r w:rsidR="00081933">
        <w:rPr>
          <w:b/>
          <w:noProof/>
          <w:sz w:val="24"/>
          <w:vertAlign w:val="superscript"/>
        </w:rPr>
        <w:t>th</w:t>
      </w:r>
      <w:r w:rsidR="00081933">
        <w:rPr>
          <w:b/>
          <w:noProof/>
          <w:sz w:val="24"/>
        </w:rPr>
        <w:t xml:space="preserve"> February – </w:t>
      </w:r>
      <w:fldSimple w:instr=" DOCPROPERTY  EndDate  \* MERGEFORMAT ">
        <w:r w:rsidR="00081933">
          <w:rPr>
            <w:b/>
            <w:noProof/>
            <w:sz w:val="24"/>
          </w:rPr>
          <w:t>3</w:t>
        </w:r>
        <w:r w:rsidR="00081933">
          <w:rPr>
            <w:b/>
            <w:noProof/>
            <w:sz w:val="24"/>
            <w:vertAlign w:val="superscript"/>
          </w:rPr>
          <w:t>rd</w:t>
        </w:r>
        <w:r w:rsidR="00081933">
          <w:rPr>
            <w:b/>
            <w:noProof/>
            <w:sz w:val="24"/>
          </w:rPr>
          <w:t xml:space="preserve"> March</w:t>
        </w:r>
      </w:fldSimple>
      <w:r w:rsidR="0008193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6E5C9E" w:rsidP="007C01A5">
            <w:pPr>
              <w:pStyle w:val="CRCoverPage"/>
              <w:spacing w:after="0"/>
              <w:jc w:val="right"/>
              <w:rPr>
                <w:b/>
                <w:noProof/>
                <w:sz w:val="28"/>
              </w:rPr>
            </w:pPr>
            <w:fldSimple w:instr=" DOCPROPERTY  Spec#  \* MERGEFORMAT ">
              <w:r w:rsidR="00081933">
                <w:rPr>
                  <w:b/>
                  <w:noProof/>
                  <w:sz w:val="28"/>
                </w:rPr>
                <w:t>36.101</w:t>
              </w:r>
            </w:fldSimple>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3876CC7E" w:rsidR="00081933" w:rsidRPr="00F67D26" w:rsidRDefault="00081933" w:rsidP="007C01A5">
            <w:pPr>
              <w:pStyle w:val="CRCoverPage"/>
              <w:spacing w:after="0"/>
              <w:rPr>
                <w:b/>
                <w:noProof/>
                <w:sz w:val="28"/>
              </w:rPr>
            </w:pPr>
            <w:r>
              <w:t xml:space="preserve">    </w:t>
            </w:r>
            <w:bookmarkStart w:id="0" w:name="_GoBack"/>
            <w:bookmarkEnd w:id="0"/>
            <w:r w:rsidR="00F67D26">
              <w:rPr>
                <w:b/>
                <w:noProof/>
                <w:sz w:val="28"/>
              </w:rPr>
              <w:t>5915</w:t>
            </w:r>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6037B3C3" w:rsidR="00081933" w:rsidRPr="00410371" w:rsidRDefault="006E5C9E" w:rsidP="007C01A5">
            <w:pPr>
              <w:pStyle w:val="CRCoverPage"/>
              <w:spacing w:after="0"/>
              <w:jc w:val="center"/>
              <w:rPr>
                <w:noProof/>
                <w:sz w:val="28"/>
              </w:rPr>
            </w:pPr>
            <w:fldSimple w:instr=" DOCPROPERTY  Version  \* MERGEFORMAT ">
              <w:r w:rsidR="00081933">
                <w:rPr>
                  <w:b/>
                  <w:noProof/>
                  <w:sz w:val="28"/>
                </w:rPr>
                <w:t>12.30.0</w:t>
              </w:r>
            </w:fldSimple>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6E5C9E" w:rsidP="007C01A5">
            <w:pPr>
              <w:pStyle w:val="CRCoverPage"/>
              <w:spacing w:after="0"/>
              <w:ind w:left="100"/>
              <w:rPr>
                <w:noProof/>
              </w:rPr>
            </w:pPr>
            <w:fldSimple w:instr=" DOCPROPERTY  SourceIfWg  \* MERGEFORMAT ">
              <w:r w:rsidR="00081933">
                <w:rPr>
                  <w:noProof/>
                </w:rPr>
                <w:t>Rohde &amp; Schwarz</w:t>
              </w:r>
            </w:fldSimple>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6E5C9E" w:rsidP="007C01A5">
            <w:pPr>
              <w:pStyle w:val="CRCoverPage"/>
              <w:spacing w:after="0"/>
              <w:ind w:left="100"/>
              <w:rPr>
                <w:noProof/>
              </w:rPr>
            </w:pPr>
            <w:fldSimple w:instr=" DOCPROPERTY  SourceIfTsg  \* MERGEFORMAT ">
              <w:r w:rsidR="00081933">
                <w:rPr>
                  <w:noProof/>
                </w:rPr>
                <w:t>R4</w:t>
              </w:r>
            </w:fldSimple>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77777777" w:rsidR="00081933" w:rsidRDefault="006E5C9E" w:rsidP="007C01A5">
            <w:pPr>
              <w:pStyle w:val="CRCoverPage"/>
              <w:spacing w:after="0"/>
              <w:ind w:left="100"/>
              <w:rPr>
                <w:noProof/>
              </w:rPr>
            </w:pPr>
            <w:fldSimple w:instr=" DOCPROPERTY  ResDate  \* MERGEFORMAT ">
              <w:r w:rsidR="00081933">
                <w:rPr>
                  <w:noProof/>
                </w:rPr>
                <w:t>2023-02-02</w:t>
              </w:r>
            </w:fldSimple>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77777777" w:rsidR="00081933" w:rsidRDefault="006E5C9E" w:rsidP="007C01A5">
            <w:pPr>
              <w:pStyle w:val="CRCoverPage"/>
              <w:spacing w:after="0"/>
              <w:ind w:left="100" w:right="-609"/>
              <w:rPr>
                <w:b/>
                <w:noProof/>
              </w:rPr>
            </w:pPr>
            <w:fldSimple w:instr=" DOCPROPERTY  Cat  \* MERGEFORMAT ">
              <w:r w:rsidR="00081933">
                <w:rPr>
                  <w:b/>
                  <w:noProof/>
                </w:rPr>
                <w:t>F</w:t>
              </w:r>
            </w:fldSimple>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220978C8" w:rsidR="00081933" w:rsidRDefault="006E5C9E" w:rsidP="007C01A5">
            <w:pPr>
              <w:pStyle w:val="CRCoverPage"/>
              <w:spacing w:after="0"/>
              <w:ind w:left="100"/>
              <w:rPr>
                <w:noProof/>
              </w:rPr>
            </w:pPr>
            <w:fldSimple w:instr=" DOCPROPERTY  Release  \* MERGEFORMAT ">
              <w:r w:rsidR="00081933">
                <w:rPr>
                  <w:noProof/>
                </w:rPr>
                <w:t>Rel-12</w:t>
              </w:r>
            </w:fldSimple>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59F460B4" w:rsidR="00081933" w:rsidRDefault="001F4842" w:rsidP="007C01A5">
            <w:pPr>
              <w:pStyle w:val="CRCoverPage"/>
              <w:spacing w:after="0"/>
              <w:ind w:left="100"/>
              <w:rPr>
                <w:noProof/>
              </w:rPr>
            </w:pPr>
            <w:r>
              <w:rPr>
                <w:noProof/>
              </w:rPr>
              <w:t>The channel bit per subframe allocation for R.49-1 and R.49-2 is incorrect, as well as the averaged throughput.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0B42176F"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Pr>
                <w:noProof/>
              </w:rPr>
              <w:t>”</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 xml:space="preserve">&lt; </w:t>
      </w:r>
      <w:r>
        <w:rPr>
          <w:rFonts w:cs="Arial"/>
          <w:b/>
          <w:color w:val="0000FF"/>
          <w:sz w:val="36"/>
          <w:szCs w:val="36"/>
        </w:rPr>
        <w:t>End of changes</w:t>
      </w:r>
      <w:r>
        <w:rPr>
          <w:rFonts w:cs="Arial"/>
          <w:b/>
          <w:color w:val="0000FF"/>
          <w:sz w:val="36"/>
          <w:szCs w:val="36"/>
        </w:rPr>
        <w:t xml:space="preserve">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77B01" w14:textId="77777777" w:rsidR="00B56900" w:rsidRDefault="00B56900" w:rsidP="00162A8C">
      <w:pPr>
        <w:pStyle w:val="TAL"/>
      </w:pPr>
      <w:r>
        <w:separator/>
      </w:r>
    </w:p>
    <w:p w14:paraId="1A46CD2D" w14:textId="77777777" w:rsidR="00B56900" w:rsidRDefault="00B56900"/>
    <w:p w14:paraId="2939FBD5" w14:textId="77777777" w:rsidR="00B56900" w:rsidRDefault="00B56900"/>
  </w:endnote>
  <w:endnote w:type="continuationSeparator" w:id="0">
    <w:p w14:paraId="118898BA" w14:textId="77777777" w:rsidR="00B56900" w:rsidRDefault="00B56900" w:rsidP="00162A8C">
      <w:pPr>
        <w:pStyle w:val="TAL"/>
      </w:pPr>
      <w:r>
        <w:continuationSeparator/>
      </w:r>
    </w:p>
    <w:p w14:paraId="4057C7C0" w14:textId="77777777" w:rsidR="00B56900" w:rsidRDefault="00B56900"/>
    <w:p w14:paraId="0296E2BA" w14:textId="77777777" w:rsidR="00B56900" w:rsidRDefault="00B56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F1E3E" w14:textId="77777777" w:rsidR="00B56900" w:rsidRDefault="00B56900" w:rsidP="00162A8C">
      <w:pPr>
        <w:pStyle w:val="TAL"/>
      </w:pPr>
      <w:r>
        <w:separator/>
      </w:r>
    </w:p>
    <w:p w14:paraId="2777D670" w14:textId="77777777" w:rsidR="00B56900" w:rsidRDefault="00B56900"/>
    <w:p w14:paraId="3B6A5D15" w14:textId="77777777" w:rsidR="00B56900" w:rsidRDefault="00B56900"/>
  </w:footnote>
  <w:footnote w:type="continuationSeparator" w:id="0">
    <w:p w14:paraId="60227332" w14:textId="77777777" w:rsidR="00B56900" w:rsidRDefault="00B56900" w:rsidP="00162A8C">
      <w:pPr>
        <w:pStyle w:val="TAL"/>
      </w:pPr>
      <w:r>
        <w:continuationSeparator/>
      </w:r>
    </w:p>
    <w:p w14:paraId="24AA297F" w14:textId="77777777" w:rsidR="00B56900" w:rsidRDefault="00B56900"/>
    <w:p w14:paraId="2F06A8EE" w14:textId="77777777" w:rsidR="00B56900" w:rsidRDefault="00B569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6806"/>
    <w:rsid w:val="00390043"/>
    <w:rsid w:val="0039298E"/>
    <w:rsid w:val="00392F63"/>
    <w:rsid w:val="0039339E"/>
    <w:rsid w:val="00393BA8"/>
    <w:rsid w:val="00393BEC"/>
    <w:rsid w:val="00393FCC"/>
    <w:rsid w:val="003942F7"/>
    <w:rsid w:val="003962A3"/>
    <w:rsid w:val="00396F7C"/>
    <w:rsid w:val="003A0F28"/>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64EE"/>
    <w:rsid w:val="006C7716"/>
    <w:rsid w:val="006C7811"/>
    <w:rsid w:val="006D0B21"/>
    <w:rsid w:val="006D117C"/>
    <w:rsid w:val="006D18AF"/>
    <w:rsid w:val="006D1BC7"/>
    <w:rsid w:val="006D1CC1"/>
    <w:rsid w:val="006D259E"/>
    <w:rsid w:val="006D2C10"/>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DCE"/>
    <w:rsid w:val="00BF74E6"/>
    <w:rsid w:val="00C00250"/>
    <w:rsid w:val="00C00763"/>
    <w:rsid w:val="00C0129E"/>
    <w:rsid w:val="00C01835"/>
    <w:rsid w:val="00C01B8E"/>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7611"/>
    <w:rsid w:val="00C40AF1"/>
    <w:rsid w:val="00C414FE"/>
    <w:rsid w:val="00C4181F"/>
    <w:rsid w:val="00C42061"/>
    <w:rsid w:val="00C420E7"/>
    <w:rsid w:val="00C43094"/>
    <w:rsid w:val="00C44D56"/>
    <w:rsid w:val="00C45236"/>
    <w:rsid w:val="00C47151"/>
    <w:rsid w:val="00C47D5E"/>
    <w:rsid w:val="00C50133"/>
    <w:rsid w:val="00C51E76"/>
    <w:rsid w:val="00C52005"/>
    <w:rsid w:val="00C520D0"/>
    <w:rsid w:val="00C52192"/>
    <w:rsid w:val="00C5251F"/>
    <w:rsid w:val="00C54831"/>
    <w:rsid w:val="00C54DEA"/>
    <w:rsid w:val="00C55AED"/>
    <w:rsid w:val="00C55E93"/>
    <w:rsid w:val="00C562E7"/>
    <w:rsid w:val="00C56E87"/>
    <w:rsid w:val="00C56FBA"/>
    <w:rsid w:val="00C602C7"/>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2.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4.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5824BA6A-73C2-47DC-AD7A-A4CE2024B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509</Words>
  <Characters>3207</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8</cp:revision>
  <cp:lastPrinted>2007-10-03T15:46:00Z</cp:lastPrinted>
  <dcterms:created xsi:type="dcterms:W3CDTF">2023-02-06T12:16:00Z</dcterms:created>
  <dcterms:modified xsi:type="dcterms:W3CDTF">2023-02-17T07:50:00Z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