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0FF8F" w14:textId="538FFD4C" w:rsidR="0037319A" w:rsidRPr="008B794A" w:rsidRDefault="0037319A" w:rsidP="0037319A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871263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9336DF" w:rsidRPr="009336DF">
        <w:rPr>
          <w:rFonts w:ascii="Arial" w:eastAsia="MS Mincho" w:hAnsi="Arial" w:cs="Arial"/>
          <w:b/>
          <w:color w:val="FF0000"/>
          <w:sz w:val="24"/>
          <w:szCs w:val="24"/>
          <w:lang w:val="en-US"/>
        </w:rPr>
        <w:t>xxxxx</w:t>
      </w:r>
    </w:p>
    <w:p w14:paraId="5558C6E6" w14:textId="5B39AAB5" w:rsidR="0037319A" w:rsidRPr="006365B5" w:rsidRDefault="0037319A" w:rsidP="0037319A">
      <w:pPr>
        <w:tabs>
          <w:tab w:val="left" w:pos="1985"/>
        </w:tabs>
        <w:spacing w:after="0"/>
        <w:rPr>
          <w:rFonts w:ascii="Arial" w:eastAsia="SimSun" w:hAnsi="Arial"/>
          <w:b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  <w:r w:rsidR="006365B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6365B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6365B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6365B5" w:rsidRPr="006365B5">
        <w:rPr>
          <w:rFonts w:ascii="Arial" w:eastAsia="SimSun" w:hAnsi="Arial"/>
          <w:b/>
          <w:lang w:val="en-US" w:eastAsia="zh-CN"/>
        </w:rPr>
        <w:t xml:space="preserve">Revision of </w:t>
      </w:r>
      <w:r w:rsidR="006365B5" w:rsidRPr="006365B5">
        <w:rPr>
          <w:rFonts w:ascii="Arial" w:eastAsia="MS Mincho" w:hAnsi="Arial" w:cs="Arial"/>
          <w:b/>
          <w:lang w:val="en-US"/>
        </w:rPr>
        <w:t>R4-2220005</w:t>
      </w:r>
    </w:p>
    <w:p w14:paraId="49D33700" w14:textId="77777777" w:rsidR="0037319A" w:rsidRDefault="0037319A" w:rsidP="0037319A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46F1E5D9" w14:textId="77777777" w:rsidR="0037319A" w:rsidRPr="00655AB7" w:rsidRDefault="0037319A" w:rsidP="0037319A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490B906C" w14:textId="6C70D823" w:rsidR="0037319A" w:rsidRDefault="0037319A" w:rsidP="0037319A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CA_n25-n41-n</w:t>
      </w:r>
      <w:r>
        <w:rPr>
          <w:rFonts w:ascii="Arial" w:eastAsia="MS Mincho" w:hAnsi="Arial" w:cs="Arial"/>
          <w:lang w:val="en-US" w:eastAsia="ja-JP"/>
        </w:rPr>
        <w:t xml:space="preserve">77 </w:t>
      </w:r>
      <w:r w:rsidR="004E4E48" w:rsidRPr="004E4E48">
        <w:rPr>
          <w:rFonts w:ascii="Arial" w:eastAsia="MS Mincho" w:hAnsi="Arial" w:cs="Arial"/>
          <w:lang w:val="en-US" w:eastAsia="ja-JP"/>
        </w:rPr>
        <w:t>with PC2 2BUL</w:t>
      </w:r>
    </w:p>
    <w:p w14:paraId="5BB049DD" w14:textId="77777777" w:rsidR="0037319A" w:rsidRPr="007249ED" w:rsidRDefault="0037319A" w:rsidP="0037319A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150E79D5" w14:textId="77777777" w:rsidR="0037319A" w:rsidRPr="00655AB7" w:rsidRDefault="0037319A" w:rsidP="0037319A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67648BFC" w14:textId="77777777" w:rsidR="0037319A" w:rsidRPr="0030239D" w:rsidRDefault="0037319A" w:rsidP="0037319A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175B37D0" w14:textId="77777777" w:rsidR="0037319A" w:rsidRPr="0030239D" w:rsidRDefault="0037319A" w:rsidP="0037319A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2178E44E" w14:textId="67C87E0F" w:rsidR="0037319A" w:rsidRDefault="0037319A" w:rsidP="0037319A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combinations with </w:t>
      </w:r>
      <w:r w:rsidRPr="00586840">
        <w:rPr>
          <w:rFonts w:ascii="Arial" w:eastAsia="MS Mincho" w:hAnsi="Arial" w:cs="Arial"/>
          <w:lang w:val="en-US"/>
        </w:rPr>
        <w:t>CA_n25-n41-n</w:t>
      </w:r>
      <w:r>
        <w:rPr>
          <w:rFonts w:ascii="Arial" w:eastAsia="MS Mincho" w:hAnsi="Arial" w:cs="Arial"/>
          <w:lang w:val="en-US"/>
        </w:rPr>
        <w:t>77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35DB5197" w14:textId="0B6501D5" w:rsidR="0037319A" w:rsidRDefault="0037319A" w:rsidP="0037319A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3D03FAF5" w14:textId="57F02828" w:rsidR="00FB1E31" w:rsidRDefault="00FB1E31" w:rsidP="0037319A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This revision corrects the calculation for MSD. Instead of increasing the interference power by the same number of dB as the </w:t>
      </w:r>
      <w:r w:rsidR="00F9179B">
        <w:rPr>
          <w:rFonts w:ascii="Arial" w:eastAsia="MS Mincho" w:hAnsi="Arial" w:cs="Arial"/>
          <w:lang w:val="en-US"/>
        </w:rPr>
        <w:t xml:space="preserve">transmit power, the </w:t>
      </w:r>
      <w:r w:rsidR="00CB133A">
        <w:rPr>
          <w:rFonts w:ascii="Arial" w:eastAsia="MS Mincho" w:hAnsi="Arial" w:cs="Arial"/>
          <w:lang w:val="en-US"/>
        </w:rPr>
        <w:t>interference power</w:t>
      </w:r>
      <w:r w:rsidR="00EB6210">
        <w:rPr>
          <w:rFonts w:ascii="Arial" w:eastAsia="MS Mincho" w:hAnsi="Arial" w:cs="Arial"/>
          <w:lang w:val="en-US"/>
        </w:rPr>
        <w:t xml:space="preserve"> is</w:t>
      </w:r>
      <w:r w:rsidR="00F9179B">
        <w:rPr>
          <w:rFonts w:ascii="Arial" w:eastAsia="MS Mincho" w:hAnsi="Arial" w:cs="Arial"/>
          <w:lang w:val="en-US"/>
        </w:rPr>
        <w:t xml:space="preserve"> increased by the </w:t>
      </w:r>
      <w:r w:rsidR="008C64BB">
        <w:rPr>
          <w:rFonts w:ascii="Arial" w:eastAsia="MS Mincho" w:hAnsi="Arial" w:cs="Arial"/>
          <w:lang w:val="en-US"/>
        </w:rPr>
        <w:t xml:space="preserve">number of dB of the </w:t>
      </w:r>
      <w:r w:rsidR="00EB6210">
        <w:rPr>
          <w:rFonts w:ascii="Arial" w:eastAsia="MS Mincho" w:hAnsi="Arial" w:cs="Arial"/>
          <w:lang w:val="en-US"/>
        </w:rPr>
        <w:t xml:space="preserve">input </w:t>
      </w:r>
      <w:r w:rsidR="008C64BB">
        <w:rPr>
          <w:rFonts w:ascii="Arial" w:eastAsia="MS Mincho" w:hAnsi="Arial" w:cs="Arial"/>
          <w:lang w:val="en-US"/>
        </w:rPr>
        <w:t xml:space="preserve">power increase times the order of the IMD. </w:t>
      </w:r>
    </w:p>
    <w:p w14:paraId="39D5CBBF" w14:textId="77777777" w:rsidR="0037319A" w:rsidRPr="0030239D" w:rsidRDefault="0037319A" w:rsidP="0037319A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59F63993" w14:textId="77777777" w:rsidR="0037319A" w:rsidRPr="0030239D" w:rsidRDefault="0037319A" w:rsidP="0037319A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560B986A" w14:textId="77777777" w:rsidR="0037319A" w:rsidRPr="0030239D" w:rsidRDefault="0037319A" w:rsidP="0037319A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15E2F673" w14:textId="77777777" w:rsidR="0037319A" w:rsidRPr="0030239D" w:rsidRDefault="0037319A" w:rsidP="0037319A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154862" w14:textId="77777777" w:rsidR="0037319A" w:rsidRPr="0030239D" w:rsidRDefault="0037319A" w:rsidP="0037319A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E86B0B1" w14:textId="77777777" w:rsidR="0037319A" w:rsidRDefault="0037319A" w:rsidP="0037319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0354F05" w14:textId="77777777" w:rsidR="0037319A" w:rsidRDefault="0037319A" w:rsidP="0037319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82528B1" w14:textId="77777777" w:rsidR="0037319A" w:rsidRDefault="0037319A" w:rsidP="0037319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496D8C7" w14:textId="77777777" w:rsidR="0037319A" w:rsidRDefault="0037319A" w:rsidP="0037319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A0747A2" w14:textId="77777777" w:rsidR="0037319A" w:rsidRPr="003D0F39" w:rsidRDefault="0037319A" w:rsidP="0037319A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407C78CA" w14:textId="77777777" w:rsidR="007A1587" w:rsidRDefault="007A1587" w:rsidP="00BB0464"/>
    <w:p w14:paraId="0828B6F8" w14:textId="77777777" w:rsidR="00741888" w:rsidRDefault="00741888" w:rsidP="0074188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  <w:t xml:space="preserve">High </w:t>
      </w:r>
      <w:r w:rsidRPr="00A047D8"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>
        <w:rPr>
          <w:lang w:eastAsia="zh-CN"/>
        </w:rPr>
        <w:t>of 3 bands DL and 1 or 2 bands</w:t>
      </w:r>
      <w:r w:rsidRPr="00A047D8">
        <w:rPr>
          <w:lang w:eastAsia="zh-CN"/>
        </w:rPr>
        <w:t xml:space="preserve"> UL</w:t>
      </w:r>
      <w:bookmarkEnd w:id="2"/>
    </w:p>
    <w:p w14:paraId="1D000B9B" w14:textId="74ED94AD" w:rsidR="00741888" w:rsidRPr="004D3578" w:rsidRDefault="00741888" w:rsidP="00741888">
      <w:pPr>
        <w:pStyle w:val="Heading2"/>
        <w:rPr>
          <w:lang w:eastAsia="zh-CN"/>
        </w:rPr>
      </w:pPr>
      <w:bookmarkStart w:id="3" w:name="_Toc115167924"/>
      <w:r>
        <w:t>6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t xml:space="preserve">DL </w:t>
      </w:r>
      <w:r>
        <w:rPr>
          <w:lang w:eastAsia="zh-CN"/>
        </w:rPr>
        <w:t>CA_n25-n41-n</w:t>
      </w:r>
      <w:bookmarkEnd w:id="3"/>
      <w:r w:rsidR="00977315">
        <w:rPr>
          <w:lang w:eastAsia="zh-CN"/>
        </w:rPr>
        <w:t>7</w:t>
      </w:r>
      <w:r w:rsidR="00041296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CA_n25</w:t>
      </w:r>
      <w:r>
        <w:rPr>
          <w:lang w:eastAsia="zh-CN"/>
        </w:rPr>
        <w:t>A</w:t>
      </w:r>
      <w:r w:rsidRPr="000C46C1">
        <w:rPr>
          <w:lang w:eastAsia="zh-CN"/>
        </w:rPr>
        <w:t>-n41</w:t>
      </w:r>
      <w:r>
        <w:rPr>
          <w:lang w:eastAsia="zh-CN"/>
        </w:rPr>
        <w:t>A</w:t>
      </w:r>
    </w:p>
    <w:p w14:paraId="25CA0609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Pr="001043CD">
        <w:rPr>
          <w:rFonts w:cs="Arial" w:hint="eastAsia"/>
          <w:szCs w:val="28"/>
          <w:lang w:eastAsia="zh-CN"/>
        </w:rPr>
        <w:t>s</w:t>
      </w:r>
      <w:bookmarkEnd w:id="7"/>
    </w:p>
    <w:p w14:paraId="56D840D8" w14:textId="77777777" w:rsidR="00741888" w:rsidRDefault="00741888" w:rsidP="00741888">
      <w:pPr>
        <w:pStyle w:val="TH"/>
        <w:rPr>
          <w:lang w:val="en-US"/>
        </w:rPr>
      </w:pPr>
      <w:r>
        <w:rPr>
          <w:lang w:val="en-US"/>
        </w:rPr>
        <w:t>Table 6</w:t>
      </w:r>
      <w:r w:rsidRPr="00BC7DD1">
        <w:rPr>
          <w:lang w:val="en-US"/>
        </w:rPr>
        <w:t>.</w:t>
      </w:r>
      <w:r>
        <w:rPr>
          <w:rFonts w:hint="eastAsia"/>
          <w:lang w:val="en-US" w:eastAsia="zh-CN"/>
        </w:rPr>
        <w:t>x.1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0E354B" w:rsidRPr="00AD0178" w14:paraId="1B964AD1" w14:textId="77777777" w:rsidTr="00E1163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7DC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126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B6BDA8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B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42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87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0E354B" w:rsidRPr="00AD0178" w14:paraId="403F26A9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FFC0" w14:textId="2002797A" w:rsidR="00F42035" w:rsidRPr="00AD0178" w:rsidRDefault="000E354B" w:rsidP="00F42035">
            <w:pPr>
              <w:pStyle w:val="TAC"/>
              <w:rPr>
                <w:sz w:val="16"/>
                <w:lang w:val="en-US" w:eastAsia="zh-CN"/>
              </w:rPr>
            </w:pPr>
            <w:r w:rsidRPr="000E354B">
              <w:rPr>
                <w:sz w:val="16"/>
                <w:lang w:val="en-US" w:eastAsia="zh-CN"/>
              </w:rPr>
              <w:lastRenderedPageBreak/>
              <w:t>CA_n25A-n41A-n77A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F8D64" w14:textId="4B5BB678" w:rsidR="00F42035" w:rsidRPr="00E11637" w:rsidRDefault="00F42035" w:rsidP="00F42035">
            <w:pPr>
              <w:pStyle w:val="TAC"/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</w:pPr>
            <w:r w:rsidRPr="00EF38DA">
              <w:rPr>
                <w:b/>
                <w:bCs/>
                <w:szCs w:val="18"/>
                <w:lang w:val="en-US" w:eastAsia="zh-CN"/>
              </w:rPr>
              <w:t>CA_n25A-n41A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6E6FE8E0" w14:textId="77777777" w:rsidR="00F42035" w:rsidRPr="001E32DC" w:rsidRDefault="00F42035" w:rsidP="00F42035">
            <w:pPr>
              <w:pStyle w:val="TAC"/>
              <w:rPr>
                <w:szCs w:val="18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CA_n25A-n77A</w:t>
            </w:r>
          </w:p>
          <w:p w14:paraId="7783EA61" w14:textId="5645D861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F9B" w14:textId="508AD695" w:rsidR="00F42035" w:rsidRDefault="00F42035" w:rsidP="00F42035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43B" w14:textId="7956E7B2" w:rsidR="00F42035" w:rsidRPr="00F10A93" w:rsidRDefault="00F42035" w:rsidP="00F4203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FABE" w14:textId="16038224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0E354B" w:rsidRPr="00AD0178" w14:paraId="0CB71569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00DA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94C6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C8" w14:textId="1FA456E7" w:rsidR="00F42035" w:rsidRDefault="00F42035" w:rsidP="00F42035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82FA" w14:textId="7EA69BC1" w:rsidR="00F42035" w:rsidRPr="00F10A93" w:rsidRDefault="00F42035" w:rsidP="00F4203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76F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0E354B" w:rsidRPr="00AD0178" w14:paraId="066A80C9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94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6C3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F5D" w14:textId="58B23206" w:rsidR="00F42035" w:rsidRDefault="00F42035" w:rsidP="00F42035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9B" w14:textId="4735F435" w:rsidR="00F42035" w:rsidRPr="00F10A93" w:rsidRDefault="00F42035" w:rsidP="00F42035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DEE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42C1" w:rsidRPr="00AD0178" w14:paraId="30DDB138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B5305" w14:textId="28FE2F60" w:rsidR="00E342C1" w:rsidRPr="00AD0178" w:rsidRDefault="00046D84" w:rsidP="00E342C1">
            <w:pPr>
              <w:pStyle w:val="TAC"/>
              <w:rPr>
                <w:sz w:val="16"/>
                <w:lang w:val="en-US" w:eastAsia="zh-CN"/>
              </w:rPr>
            </w:pPr>
            <w:r w:rsidRPr="0082505C">
              <w:rPr>
                <w:sz w:val="16"/>
                <w:lang w:val="en-US" w:eastAsia="zh-CN"/>
              </w:rPr>
              <w:t>CA_n25(2A)-n41A-n77A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6AAAE" w14:textId="1439DEA1" w:rsidR="00E342C1" w:rsidRPr="00EF38DA" w:rsidRDefault="00E342C1" w:rsidP="00E342C1">
            <w:pPr>
              <w:pStyle w:val="TAC"/>
              <w:rPr>
                <w:b/>
                <w:bCs/>
                <w:szCs w:val="18"/>
                <w:lang w:val="en-US"/>
              </w:rPr>
            </w:pPr>
            <w:r w:rsidRPr="00EF38DA">
              <w:rPr>
                <w:b/>
                <w:bCs/>
                <w:szCs w:val="18"/>
                <w:lang w:val="en-US"/>
              </w:rPr>
              <w:t>CA_n25A-n41A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2DBEB772" w14:textId="77777777" w:rsidR="00E342C1" w:rsidRPr="001E32DC" w:rsidRDefault="00E342C1" w:rsidP="00E342C1">
            <w:pPr>
              <w:pStyle w:val="TAC"/>
              <w:rPr>
                <w:szCs w:val="18"/>
                <w:lang w:val="en-US"/>
              </w:rPr>
            </w:pPr>
            <w:r w:rsidRPr="001E32DC">
              <w:rPr>
                <w:szCs w:val="18"/>
                <w:lang w:val="en-US"/>
              </w:rPr>
              <w:t>CA_n25A-n77A</w:t>
            </w:r>
          </w:p>
          <w:p w14:paraId="72AC417F" w14:textId="089048EA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A4F7" w14:textId="2249EAD6" w:rsidR="00E342C1" w:rsidRDefault="00E342C1" w:rsidP="00E342C1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6D12" w14:textId="08C2E591" w:rsidR="00E342C1" w:rsidRPr="00F10A93" w:rsidRDefault="00E342C1" w:rsidP="00E342C1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25(2A)_</w:t>
            </w:r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74778" w14:textId="37EDACA4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342C1" w:rsidRPr="00AD0178" w14:paraId="4C0B4897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4771A" w14:textId="0DB9B916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FE68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D14" w14:textId="3404D590" w:rsidR="00E342C1" w:rsidRDefault="00E342C1" w:rsidP="00E342C1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52E" w14:textId="3881C1D1" w:rsidR="00E342C1" w:rsidRPr="00F10A93" w:rsidRDefault="00E342C1" w:rsidP="00E342C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8622D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42C1" w:rsidRPr="00AD0178" w14:paraId="44F14CD2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CA697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D19C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6F2" w14:textId="64F533DC" w:rsidR="00E342C1" w:rsidRDefault="00E342C1" w:rsidP="00E342C1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3B2" w14:textId="2DD35CF5" w:rsidR="00E342C1" w:rsidRPr="00F10A93" w:rsidRDefault="00E342C1" w:rsidP="00E342C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F13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41888" w:rsidRPr="00AD0178" w14:paraId="5D62AA8D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A8AF" w14:textId="77777777" w:rsidR="00741888" w:rsidRPr="00DF66D8" w:rsidRDefault="00741888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0761724" w14:textId="77777777" w:rsidR="00741888" w:rsidRPr="00AD0178" w:rsidRDefault="00741888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D35C15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0246B91E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Pr="001043CD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041C487A" w14:textId="77777777" w:rsidR="00741888" w:rsidRDefault="00741888" w:rsidP="00741888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73DFE8DC" w14:textId="77777777" w:rsidTr="006A5AF1">
        <w:trPr>
          <w:trHeight w:val="383"/>
          <w:jc w:val="center"/>
        </w:trPr>
        <w:tc>
          <w:tcPr>
            <w:tcW w:w="1679" w:type="dxa"/>
          </w:tcPr>
          <w:p w14:paraId="4C1523CC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20B1AC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F0F440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7B24E9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E7D9C3F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73B98B67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FF5472A" w14:textId="77777777" w:rsidR="00741888" w:rsidRPr="00B0188E" w:rsidRDefault="00741888" w:rsidP="006A5AF1">
            <w:pPr>
              <w:pStyle w:val="TAC"/>
              <w:rPr>
                <w:lang w:eastAsia="zh-CN"/>
              </w:rPr>
            </w:pPr>
            <w:bookmarkStart w:id="12" w:name="_Hlk118121858"/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41A</w:t>
            </w:r>
            <w:bookmarkEnd w:id="12"/>
          </w:p>
        </w:tc>
        <w:tc>
          <w:tcPr>
            <w:tcW w:w="2045" w:type="dxa"/>
            <w:shd w:val="clear" w:color="auto" w:fill="auto"/>
          </w:tcPr>
          <w:p w14:paraId="2FB81137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37947AB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BF390D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8FC579B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4EF8D0CC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025F42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B14D1F0" w14:textId="77777777" w:rsidR="00741888" w:rsidRPr="005B1369" w:rsidRDefault="00741888" w:rsidP="006A5AF1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28C6C67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CB9B599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B78A904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</w:tr>
    </w:tbl>
    <w:p w14:paraId="3A6F13DA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5961B2" w14:textId="77777777" w:rsidR="00741888" w:rsidRPr="00FD4F24" w:rsidRDefault="00741888" w:rsidP="00741888">
      <w:pPr>
        <w:pStyle w:val="Heading3"/>
        <w:rPr>
          <w:lang w:eastAsia="zh-CN"/>
        </w:rPr>
      </w:pPr>
      <w:bookmarkStart w:id="13" w:name="_Toc3303726"/>
      <w:bookmarkStart w:id="14" w:name="_Toc3364430"/>
      <w:bookmarkStart w:id="15" w:name="_Toc46412260"/>
      <w:bookmarkStart w:id="16" w:name="_Toc115167927"/>
      <w:r>
        <w:t>6</w:t>
      </w:r>
      <w:r w:rsidRPr="001043CD">
        <w:t>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bookmarkEnd w:id="13"/>
      <w:bookmarkEnd w:id="14"/>
      <w:r w:rsidRPr="001043CD">
        <w:rPr>
          <w:rFonts w:eastAsia="MS Mincho"/>
          <w:lang w:eastAsia="ja-JP"/>
        </w:rPr>
        <w:t>REFSENS requirements</w:t>
      </w:r>
      <w:bookmarkEnd w:id="15"/>
      <w:bookmarkEnd w:id="16"/>
    </w:p>
    <w:p w14:paraId="588EF007" w14:textId="0B79D0B8" w:rsidR="00741888" w:rsidRDefault="00741888" w:rsidP="00741888">
      <w:pPr>
        <w:pStyle w:val="Heading4"/>
        <w:rPr>
          <w:lang w:eastAsia="zh-CN"/>
        </w:rPr>
      </w:pPr>
      <w:bookmarkStart w:id="17" w:name="_Toc30066232"/>
      <w:bookmarkStart w:id="18" w:name="_Toc115167928"/>
      <w:r>
        <w:t>6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bookmarkEnd w:id="17"/>
      <w:r>
        <w:rPr>
          <w:rFonts w:hint="eastAsia"/>
          <w:lang w:eastAsia="zh-CN"/>
        </w:rPr>
        <w:t>Power class 2 case</w:t>
      </w:r>
      <w:r>
        <w:rPr>
          <w:lang w:eastAsia="zh-CN"/>
        </w:rPr>
        <w:t xml:space="preserve"> a</w:t>
      </w:r>
      <w:bookmarkEnd w:id="18"/>
    </w:p>
    <w:p w14:paraId="5B48D20C" w14:textId="31E569D8" w:rsidR="006E68CB" w:rsidRPr="006E68CB" w:rsidRDefault="006E68CB" w:rsidP="006E68CB">
      <w:pPr>
        <w:rPr>
          <w:lang w:eastAsia="zh-CN"/>
        </w:rPr>
      </w:pPr>
      <w:r>
        <w:rPr>
          <w:lang w:eastAsia="zh-CN"/>
        </w:rPr>
        <w:t>Power class 3 CA for UL CA_n25A-n41A:</w:t>
      </w:r>
    </w:p>
    <w:p w14:paraId="681D7AC8" w14:textId="42776E58" w:rsidR="00B7764E" w:rsidRPr="004228B1" w:rsidRDefault="00B7764E" w:rsidP="00B7764E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.3</w:t>
      </w:r>
      <w:r w:rsidR="005B47C2">
        <w:t>.1</w:t>
      </w:r>
      <w:r>
        <w:t>-1 Power class 3 MSD for 2 bands UL</w:t>
      </w:r>
      <w:r w:rsidR="006F2B3F" w:rsidRPr="006F2B3F">
        <w:t xml:space="preserve"> CA_n25A-n41A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7764E" w:rsidRPr="0001355F" w14:paraId="029836A4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C3760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D3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40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D2E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45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DF0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FB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553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94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B7764E" w:rsidRPr="0001355F" w14:paraId="0C064A6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4EFFF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C8E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35E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DAC6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16F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A18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A386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48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9E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B7764E" w:rsidRPr="0001355F" w14:paraId="04FB62D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17E46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55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8C8C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4A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324C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75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DD09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5DFC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83D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zh-CN"/>
              </w:rPr>
              <w:t>IMD3</w:t>
            </w:r>
          </w:p>
        </w:tc>
      </w:tr>
      <w:tr w:rsidR="00B7764E" w:rsidRPr="0001355F" w14:paraId="506D8D15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A96A3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B339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A8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8E2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749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977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36F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5A2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8643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B7764E" w:rsidRPr="0001355F" w14:paraId="1F02454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A492E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286E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8B6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F329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4BF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43B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E6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791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4D0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B7764E" w:rsidRPr="0001355F" w14:paraId="4992E52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E46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FA7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C0E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D14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432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0CC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712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CE2B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1D0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IMD5</w:t>
            </w:r>
          </w:p>
        </w:tc>
      </w:tr>
    </w:tbl>
    <w:p w14:paraId="595E4570" w14:textId="77777777" w:rsidR="00B7764E" w:rsidRDefault="00B7764E" w:rsidP="00741888">
      <w:pPr>
        <w:rPr>
          <w:lang w:eastAsia="zh-CN"/>
        </w:rPr>
      </w:pPr>
    </w:p>
    <w:p w14:paraId="66D51E33" w14:textId="0FA0D378" w:rsidR="00B7764E" w:rsidRDefault="00B7764E" w:rsidP="00B7764E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353C52F1" w14:textId="1C2B3518" w:rsidR="00B7764E" w:rsidRDefault="00FA41EF" w:rsidP="00B7764E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>If the input signal increases by 3 dB, the IMD</w:t>
      </w:r>
      <w:r w:rsidR="00C63212">
        <w:rPr>
          <w:rFonts w:ascii="Calibri" w:eastAsia="Calibri" w:hAnsi="Calibri" w:cs="Calibri"/>
          <w:sz w:val="22"/>
          <w:szCs w:val="22"/>
          <w:lang w:val="en-US"/>
        </w:rPr>
        <w:t>3</w:t>
      </w:r>
      <w:r>
        <w:rPr>
          <w:rFonts w:ascii="Calibri" w:eastAsia="Calibri" w:hAnsi="Calibri" w:cs="Calibri"/>
          <w:sz w:val="22"/>
          <w:szCs w:val="22"/>
          <w:lang w:val="en-US"/>
        </w:rPr>
        <w:t xml:space="preserve"> increase</w:t>
      </w:r>
      <w:r w:rsidR="004250B1">
        <w:rPr>
          <w:rFonts w:ascii="Calibri" w:eastAsia="Calibri" w:hAnsi="Calibri" w:cs="Calibri"/>
          <w:sz w:val="22"/>
          <w:szCs w:val="22"/>
          <w:lang w:val="en-US"/>
        </w:rPr>
        <w:t>s</w:t>
      </w:r>
      <w:r>
        <w:rPr>
          <w:rFonts w:ascii="Calibri" w:eastAsia="Calibri" w:hAnsi="Calibri" w:cs="Calibri"/>
          <w:sz w:val="22"/>
          <w:szCs w:val="22"/>
          <w:lang w:val="en-US"/>
        </w:rPr>
        <w:t xml:space="preserve"> by </w:t>
      </w:r>
      <w:r w:rsidR="00C63212">
        <w:rPr>
          <w:rFonts w:ascii="Calibri" w:eastAsia="Calibri" w:hAnsi="Calibri" w:cs="Calibri"/>
          <w:sz w:val="22"/>
          <w:szCs w:val="22"/>
          <w:lang w:val="en-US"/>
        </w:rPr>
        <w:t>3*3</w:t>
      </w:r>
      <w:r w:rsidR="004250B1">
        <w:rPr>
          <w:rFonts w:ascii="Calibri" w:eastAsia="Calibri" w:hAnsi="Calibri" w:cs="Calibri"/>
          <w:sz w:val="22"/>
          <w:szCs w:val="22"/>
          <w:lang w:val="en-US"/>
        </w:rPr>
        <w:t>=</w:t>
      </w:r>
      <w:r w:rsidR="00C63212">
        <w:rPr>
          <w:rFonts w:ascii="Calibri" w:eastAsia="Calibri" w:hAnsi="Calibri" w:cs="Calibri"/>
          <w:sz w:val="22"/>
          <w:szCs w:val="22"/>
          <w:lang w:val="en-US"/>
        </w:rPr>
        <w:t>9 dB.</w:t>
      </w:r>
    </w:p>
    <w:p w14:paraId="71EDE27F" w14:textId="569DFB2C" w:rsidR="00FA41EF" w:rsidRDefault="00C63212" w:rsidP="00B7764E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</w:t>
      </w:r>
      <w:r w:rsidR="004250B1">
        <w:rPr>
          <w:rFonts w:ascii="Calibri" w:eastAsia="Calibri" w:hAnsi="Calibri" w:cs="Calibri"/>
          <w:sz w:val="22"/>
          <w:szCs w:val="22"/>
          <w:lang w:val="en-US"/>
        </w:rPr>
        <w:t>3 dB, the IMD5 increases by 3*5</w:t>
      </w:r>
      <w:r w:rsidR="00EF017E">
        <w:rPr>
          <w:rFonts w:ascii="Calibri" w:eastAsia="Calibri" w:hAnsi="Calibri" w:cs="Calibri"/>
          <w:sz w:val="22"/>
          <w:szCs w:val="22"/>
          <w:lang w:val="en-US"/>
        </w:rPr>
        <w:t>=15 dB.</w:t>
      </w:r>
    </w:p>
    <w:p w14:paraId="05B99836" w14:textId="3C10FF32" w:rsidR="002F170A" w:rsidRDefault="002F170A" w:rsidP="00B7764E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23D819E1" w14:textId="77777777" w:rsidR="00806BCC" w:rsidRPr="00AD5223" w:rsidRDefault="00806BCC" w:rsidP="00806BCC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54E9664" wp14:editId="42EC5A89">
            <wp:extent cx="57150" cy="161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869E7D2" w14:textId="4B61AA38" w:rsidR="00806BCC" w:rsidRPr="00AD5223" w:rsidRDefault="00806BCC" w:rsidP="00806BCC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05A1C4E" wp14:editId="1BFC8A58">
            <wp:extent cx="3552825" cy="381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51EF3962" w14:textId="77777777" w:rsidR="00806BCC" w:rsidRPr="00AD5223" w:rsidRDefault="00806BCC" w:rsidP="00806BCC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61793320" w14:textId="77777777" w:rsidR="00806BCC" w:rsidRPr="00AD5223" w:rsidRDefault="00806BCC" w:rsidP="00806BCC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01AB3A41" w14:textId="77777777" w:rsidR="00806BCC" w:rsidRPr="00AD5223" w:rsidRDefault="00806BCC" w:rsidP="00806BCC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25419AD" wp14:editId="2F69E38E">
            <wp:extent cx="1343025" cy="323850"/>
            <wp:effectExtent l="0" t="0" r="9525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68B1C" w14:textId="77777777" w:rsidR="00806BCC" w:rsidRPr="00AD5223" w:rsidRDefault="00806BCC" w:rsidP="00806BCC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C4B9309" wp14:editId="4A546895">
            <wp:extent cx="57150" cy="161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33CEB55" wp14:editId="731CCF21">
            <wp:extent cx="95250" cy="161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343081F" wp14:editId="2D9B4CBA">
            <wp:extent cx="504825" cy="161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47736D31" w14:textId="77777777" w:rsidR="00806BCC" w:rsidRPr="00AD5223" w:rsidRDefault="00806BCC" w:rsidP="00806BCC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lastRenderedPageBreak/>
        <w:drawing>
          <wp:inline distT="0" distB="0" distL="0" distR="0" wp14:anchorId="39DB4FA4" wp14:editId="2D8B18C7">
            <wp:extent cx="2686050" cy="390525"/>
            <wp:effectExtent l="0" t="0" r="0" b="9525"/>
            <wp:docPr id="8" name="Picture 8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0CE3D" w14:textId="77777777" w:rsidR="00806BCC" w:rsidRPr="00AD5223" w:rsidRDefault="00806BCC" w:rsidP="00806BCC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C4247BC" wp14:editId="25C6CF0A">
            <wp:extent cx="2038350" cy="381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4C099" w14:textId="48169AC4" w:rsidR="002F170A" w:rsidRDefault="00806BCC" w:rsidP="002616D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7018102" wp14:editId="6FBF036A">
            <wp:extent cx="2524125" cy="247650"/>
            <wp:effectExtent l="0" t="0" r="9525" b="0"/>
            <wp:docPr id="1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524D9" w14:textId="77777777" w:rsidR="002F170A" w:rsidRDefault="002F170A" w:rsidP="00B7764E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6646AB49" w14:textId="18C33AD6" w:rsidR="00B7764E" w:rsidRDefault="00B7764E" w:rsidP="00B7764E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6.x.3</w:t>
      </w:r>
      <w:r w:rsidR="00DB3EB7">
        <w:rPr>
          <w:lang w:eastAsia="zh-CN"/>
        </w:rPr>
        <w:t>.1-1</w:t>
      </w:r>
      <w:r>
        <w:rPr>
          <w:lang w:eastAsia="zh-CN"/>
        </w:rPr>
        <w:t>.</w:t>
      </w:r>
    </w:p>
    <w:p w14:paraId="7E9B23CA" w14:textId="4754C40B" w:rsidR="00741888" w:rsidRDefault="00741888" w:rsidP="00741888">
      <w:pPr>
        <w:rPr>
          <w:lang w:eastAsia="zh-CN"/>
        </w:rPr>
      </w:pPr>
      <w:r>
        <w:rPr>
          <w:lang w:eastAsia="zh-CN"/>
        </w:rPr>
        <w:t xml:space="preserve"> </w:t>
      </w:r>
    </w:p>
    <w:p w14:paraId="69400790" w14:textId="5DE695C9" w:rsidR="009A1A70" w:rsidRPr="004228B1" w:rsidRDefault="009A1A70" w:rsidP="009A1A70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.3.1-</w:t>
      </w:r>
      <w:r w:rsidR="00654E2C">
        <w:t>2</w:t>
      </w:r>
      <w:r>
        <w:t xml:space="preserve"> Proposed Power class 2 MSD for UL</w:t>
      </w:r>
      <w:r w:rsidRPr="009A1A70">
        <w:t xml:space="preserve"> CA_n25-n41-n71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A1A70" w:rsidRPr="0001355F" w14:paraId="0899A2F6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F171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EB1C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6BC3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E279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C23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CCB0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4AD6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7D8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D16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A1A70" w:rsidRPr="0001355F" w14:paraId="6EB448C9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0D732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3C9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D255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D85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300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8196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87B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397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D9E7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A1A70" w:rsidRPr="0001355F" w14:paraId="255E64E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9270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1F1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908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DA6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F2C5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65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D4D" w14:textId="0476E16C" w:rsidR="009A1A70" w:rsidRPr="0001355F" w:rsidRDefault="004916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B1E31">
              <w:rPr>
                <w:rFonts w:ascii="Arial" w:eastAsia="Times New Roman" w:hAnsi="Arial"/>
                <w:color w:val="FF0000"/>
                <w:sz w:val="18"/>
                <w:lang w:eastAsia="ko-KR"/>
              </w:rPr>
              <w:t>23.</w:t>
            </w:r>
            <w:r w:rsidR="00B40C1C">
              <w:rPr>
                <w:rFonts w:ascii="Arial" w:eastAsia="Times New Roman" w:hAnsi="Arial"/>
                <w:color w:val="FF0000"/>
                <w:sz w:val="18"/>
                <w:lang w:eastAsia="ko-KR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74D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572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zh-CN"/>
              </w:rPr>
              <w:t>IMD3</w:t>
            </w:r>
          </w:p>
        </w:tc>
      </w:tr>
      <w:tr w:rsidR="009A1A70" w:rsidRPr="0001355F" w14:paraId="6A9FA9A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0E80D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0C2C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B878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E2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BB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CEEE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8CC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F903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A5D5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A1A70" w:rsidRPr="0001355F" w14:paraId="34F616F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B69B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7937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8A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46D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E90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39C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CF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F7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80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A1A70" w:rsidRPr="0001355F" w14:paraId="1685228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C4BA9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803E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88F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44CB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EE9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63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78F1" w14:textId="6E7A70C8" w:rsidR="009A1A70" w:rsidRPr="0001355F" w:rsidRDefault="00FB1E31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B1E31">
              <w:rPr>
                <w:rFonts w:ascii="Arial" w:eastAsia="Times New Roman" w:hAnsi="Arial"/>
                <w:color w:val="FF0000"/>
                <w:sz w:val="18"/>
                <w:lang w:val="en-US" w:eastAsia="ko-KR"/>
              </w:rPr>
              <w:t>1</w:t>
            </w:r>
            <w:r w:rsidR="001F5BED">
              <w:rPr>
                <w:rFonts w:ascii="Arial" w:eastAsia="Times New Roman" w:hAnsi="Arial"/>
                <w:color w:val="FF0000"/>
                <w:sz w:val="18"/>
                <w:lang w:val="en-US" w:eastAsia="ko-KR"/>
              </w:rPr>
              <w:t>7</w:t>
            </w:r>
            <w:r w:rsidRPr="00FB1E31">
              <w:rPr>
                <w:rFonts w:ascii="Arial" w:eastAsia="Times New Roman" w:hAnsi="Arial"/>
                <w:color w:val="FF0000"/>
                <w:sz w:val="18"/>
                <w:lang w:val="en-US" w:eastAsia="ko-KR"/>
              </w:rPr>
              <w:t>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FB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4CE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IMD5</w:t>
            </w:r>
          </w:p>
        </w:tc>
      </w:tr>
    </w:tbl>
    <w:p w14:paraId="20B90820" w14:textId="77777777" w:rsidR="00741888" w:rsidRDefault="00741888" w:rsidP="00741888">
      <w:pPr>
        <w:rPr>
          <w:lang w:eastAsia="zh-CN"/>
        </w:rPr>
      </w:pPr>
    </w:p>
    <w:p w14:paraId="75798452" w14:textId="77777777" w:rsidR="00741888" w:rsidRDefault="00741888" w:rsidP="00741888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</w:p>
    <w:p w14:paraId="51D62FAE" w14:textId="25813381" w:rsidR="00741888" w:rsidRPr="001043CD" w:rsidRDefault="007116B2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20F003A6" w14:textId="6F991848" w:rsidR="00741888" w:rsidRPr="004721EE" w:rsidRDefault="00741888" w:rsidP="00741888">
      <w:pPr>
        <w:pStyle w:val="Heading3"/>
        <w:rPr>
          <w:lang w:eastAsia="zh-CN"/>
        </w:rPr>
      </w:pPr>
      <w:bookmarkStart w:id="19" w:name="_Toc3303727"/>
      <w:bookmarkStart w:id="20" w:name="_Toc3364431"/>
      <w:bookmarkStart w:id="21" w:name="_Toc46412261"/>
      <w:bookmarkStart w:id="22" w:name="_Toc115167929"/>
      <w:r w:rsidRPr="00EA2075">
        <w:rPr>
          <w:rFonts w:eastAsia="MS Mincho"/>
          <w:lang w:eastAsia="ja-JP"/>
        </w:rPr>
        <w:t>6.</w:t>
      </w:r>
      <w:r w:rsidRPr="00EA2075">
        <w:rPr>
          <w:rFonts w:eastAsia="MS Mincho" w:hint="eastAsia"/>
          <w:lang w:eastAsia="ja-JP"/>
        </w:rPr>
        <w:t>x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bookmarkEnd w:id="19"/>
      <w:bookmarkEnd w:id="20"/>
      <w:bookmarkEnd w:id="21"/>
      <w:bookmarkEnd w:id="22"/>
      <w:r w:rsidR="00966E17" w:rsidRPr="00966E17">
        <w:rPr>
          <w:rFonts w:eastAsia="MS Mincho"/>
          <w:lang w:eastAsia="ja-JP"/>
        </w:rPr>
        <w:t>∆TIB and ∆RIB values</w:t>
      </w:r>
    </w:p>
    <w:p w14:paraId="32C8BE30" w14:textId="1AE05F7A" w:rsidR="00741888" w:rsidRPr="00235394" w:rsidRDefault="00966E17" w:rsidP="00741888">
      <w:r>
        <w:t>Void.</w:t>
      </w:r>
    </w:p>
    <w:p w14:paraId="5A350AD5" w14:textId="7659115E" w:rsidR="00741888" w:rsidRPr="004D3578" w:rsidRDefault="00741888" w:rsidP="00741888">
      <w:pPr>
        <w:pStyle w:val="Heading2"/>
        <w:rPr>
          <w:lang w:eastAsia="zh-CN"/>
        </w:rPr>
      </w:pPr>
      <w:r>
        <w:t>6.y</w:t>
      </w:r>
      <w:r w:rsidRPr="004D3578">
        <w:tab/>
      </w:r>
      <w:r>
        <w:t xml:space="preserve">DL </w:t>
      </w:r>
      <w:r>
        <w:rPr>
          <w:lang w:eastAsia="zh-CN"/>
        </w:rPr>
        <w:t>CA_n25-n41-n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 w:rsidR="00381154">
        <w:rPr>
          <w:lang w:eastAsia="zh-CN"/>
        </w:rPr>
        <w:t>25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>A</w:t>
      </w:r>
    </w:p>
    <w:p w14:paraId="3FED6D96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1291F607" w14:textId="77777777" w:rsidR="00741888" w:rsidRDefault="00741888" w:rsidP="00741888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0498188E" w14:textId="77777777" w:rsidR="00741888" w:rsidRDefault="00741888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C92F56" w:rsidRPr="00AD0178" w14:paraId="13B8BF4E" w14:textId="77777777" w:rsidTr="00E1163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A0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9DC8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DF5DAE5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69D7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5776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3B89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AD6D73" w:rsidRPr="00AD0178" w14:paraId="3A53129B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FC038" w14:textId="45663325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0E354B">
              <w:rPr>
                <w:sz w:val="16"/>
                <w:lang w:val="en-US" w:eastAsia="zh-CN"/>
              </w:rPr>
              <w:t>CA_n25A-n41A-n77A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4E695" w14:textId="77777777" w:rsidR="00AD6D73" w:rsidRPr="003B1163" w:rsidRDefault="00AD6D73" w:rsidP="00AD6D73">
            <w:pPr>
              <w:pStyle w:val="TAC"/>
              <w:rPr>
                <w:szCs w:val="18"/>
                <w:lang w:val="en-US" w:eastAsia="zh-CN"/>
              </w:rPr>
            </w:pPr>
            <w:r w:rsidRPr="003B1163">
              <w:rPr>
                <w:szCs w:val="18"/>
                <w:lang w:val="en-US" w:eastAsia="zh-CN"/>
              </w:rPr>
              <w:t>CA_n25A-n41A</w:t>
            </w:r>
          </w:p>
          <w:p w14:paraId="28CEE1A9" w14:textId="0B1E9312" w:rsidR="00AD6D73" w:rsidRPr="003B1163" w:rsidRDefault="00AD6D73" w:rsidP="00AD6D73">
            <w:pPr>
              <w:pStyle w:val="TAC"/>
              <w:rPr>
                <w:b/>
                <w:bCs/>
                <w:szCs w:val="18"/>
                <w:lang w:val="en-US" w:eastAsia="zh-CN"/>
              </w:rPr>
            </w:pPr>
            <w:r w:rsidRPr="003B1163">
              <w:rPr>
                <w:b/>
                <w:bCs/>
                <w:szCs w:val="18"/>
                <w:lang w:val="en-US" w:eastAsia="zh-CN"/>
              </w:rPr>
              <w:t>CA_n25A-n77A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1C830BE6" w14:textId="23B3C9DE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3B1163">
              <w:rPr>
                <w:szCs w:val="18"/>
                <w:lang w:val="en-US" w:eastAsia="zh-CN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25E8" w14:textId="43540956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2DB1" w14:textId="09F71138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0B52C" w14:textId="665C572D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D6D73" w:rsidRPr="00AD0178" w14:paraId="4602AC6F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D91F0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45E8E" w14:textId="77777777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5A88" w14:textId="7F893E46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F14B" w14:textId="4F26F6F8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A9492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60547D83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00DA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A5EE" w14:textId="77777777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352" w14:textId="24DD6588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FBAE" w14:textId="5C8CD949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993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37CF5822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004E0" w14:textId="4920AD0B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8BF48" w14:textId="77777777" w:rsidR="00AD6D73" w:rsidRPr="003B1163" w:rsidRDefault="00AD6D73" w:rsidP="00AD6D73">
            <w:pPr>
              <w:pStyle w:val="TAC"/>
              <w:rPr>
                <w:szCs w:val="18"/>
                <w:lang w:val="en-US"/>
              </w:rPr>
            </w:pPr>
            <w:r w:rsidRPr="003B1163">
              <w:rPr>
                <w:szCs w:val="18"/>
                <w:lang w:val="en-US"/>
              </w:rPr>
              <w:t>CA_n25A-n41A</w:t>
            </w:r>
          </w:p>
          <w:p w14:paraId="0D4EE701" w14:textId="4880895A" w:rsidR="00AD6D73" w:rsidRPr="003B1163" w:rsidRDefault="00AD6D73" w:rsidP="00AD6D73">
            <w:pPr>
              <w:pStyle w:val="TAC"/>
              <w:rPr>
                <w:b/>
                <w:bCs/>
                <w:szCs w:val="18"/>
                <w:lang w:val="en-US"/>
              </w:rPr>
            </w:pPr>
            <w:r w:rsidRPr="003B1163">
              <w:rPr>
                <w:b/>
                <w:bCs/>
                <w:szCs w:val="18"/>
                <w:lang w:val="en-US"/>
              </w:rPr>
              <w:t>CA_n25A-n77A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7940498B" w14:textId="2700CD88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3B1163">
              <w:rPr>
                <w:szCs w:val="18"/>
                <w:lang w:val="en-US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5547" w14:textId="64D9AEC6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6155" w14:textId="0E12D001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25(2A)_</w:t>
            </w:r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8B9DF" w14:textId="02C26353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D6D73" w:rsidRPr="00AD0178" w14:paraId="5DDF4907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4EC11" w14:textId="76691A0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82505C">
              <w:rPr>
                <w:sz w:val="16"/>
                <w:lang w:val="en-US" w:eastAsia="zh-CN"/>
              </w:rPr>
              <w:t>CA_n25(2A)-n41A-n77A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1083E" w14:textId="77777777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F19D" w14:textId="39186533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EBA1" w14:textId="77EF1A3C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63FED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24D47084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17AE4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6582" w14:textId="77777777" w:rsidR="00AD6D73" w:rsidRPr="00B5389E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D630" w14:textId="2ACE5F4B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BE7C" w14:textId="4A2A7E83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8D16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41888" w:rsidRPr="00AD0178" w14:paraId="75937060" w14:textId="77777777" w:rsidTr="00E1163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6A048" w14:textId="77777777" w:rsidR="00741888" w:rsidRPr="00DF66D8" w:rsidRDefault="00741888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28FFBA1B" w14:textId="77777777" w:rsidR="00741888" w:rsidRPr="00AD0178" w:rsidRDefault="00741888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44B198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401EECE4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lastRenderedPageBreak/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35F19652" w14:textId="77777777" w:rsidR="00741888" w:rsidRDefault="00741888" w:rsidP="00741888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4B905F08" w14:textId="77777777" w:rsidTr="006A5AF1">
        <w:trPr>
          <w:trHeight w:val="383"/>
          <w:jc w:val="center"/>
        </w:trPr>
        <w:tc>
          <w:tcPr>
            <w:tcW w:w="1679" w:type="dxa"/>
          </w:tcPr>
          <w:p w14:paraId="1020980A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D757FB7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FB15F4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2A111CA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8345AE9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A04702" w:rsidRPr="00530DFD" w14:paraId="4F406A02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C9A8D32" w14:textId="70D3757A" w:rsidR="00A04702" w:rsidRPr="00B0188E" w:rsidRDefault="00A04702" w:rsidP="00A04702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5027A874" w14:textId="52D51FE9" w:rsidR="00A04702" w:rsidRPr="005B1369" w:rsidRDefault="00A04702" w:rsidP="00A04702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C765C8F" w14:textId="13A79EC9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C99B71" w14:textId="642C9C8A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85CE815" w14:textId="6FCF8D40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</w:tr>
      <w:tr w:rsidR="00A04702" w:rsidRPr="00530DFD" w14:paraId="0F7A2A94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752FBCA5" w14:textId="77777777" w:rsidR="00A04702" w:rsidRPr="00530DFD" w:rsidRDefault="00A04702" w:rsidP="00A04702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364F1B0" w14:textId="007ED559" w:rsidR="00A04702" w:rsidRPr="005B1369" w:rsidRDefault="00A04702" w:rsidP="00A04702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298CE92" w14:textId="438DF035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398485" w14:textId="6CE74356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89D8EC0" w14:textId="05B23FA2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</w:tr>
    </w:tbl>
    <w:p w14:paraId="5CC02689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934D81" w14:textId="77777777" w:rsidR="00741888" w:rsidRPr="00FD4F24" w:rsidRDefault="00741888" w:rsidP="00741888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46AE24BC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</w:p>
    <w:p w14:paraId="2A325677" w14:textId="16221522" w:rsidR="00741888" w:rsidRDefault="004E0D33" w:rsidP="00434038">
      <w:pPr>
        <w:rPr>
          <w:lang w:eastAsia="zh-CN"/>
        </w:rPr>
      </w:pPr>
      <w:r>
        <w:rPr>
          <w:lang w:eastAsia="zh-CN"/>
        </w:rPr>
        <w:t>Power class 3 MSD for UL CA_n25A-n</w:t>
      </w:r>
      <w:r w:rsidR="00A04702">
        <w:rPr>
          <w:lang w:eastAsia="zh-CN"/>
        </w:rPr>
        <w:t>77</w:t>
      </w:r>
      <w:r>
        <w:rPr>
          <w:lang w:eastAsia="zh-CN"/>
        </w:rPr>
        <w:t>A:</w:t>
      </w:r>
    </w:p>
    <w:p w14:paraId="06F42167" w14:textId="7BF37B19" w:rsidR="00064992" w:rsidRDefault="000F4137" w:rsidP="000F4137">
      <w:pPr>
        <w:pStyle w:val="TH"/>
        <w:rPr>
          <w:lang w:eastAsia="zh-CN"/>
        </w:rPr>
      </w:pPr>
      <w:r>
        <w:t>Table 6.</w:t>
      </w:r>
      <w:r w:rsidR="004E0D33">
        <w:t>y</w:t>
      </w:r>
      <w:r>
        <w:t>.3</w:t>
      </w:r>
      <w:r w:rsidR="00654E2C">
        <w:t>.1</w:t>
      </w:r>
      <w:r>
        <w:t>-1 Power class 3 MSD for 2 bands UL</w:t>
      </w:r>
      <w:r w:rsidRPr="006F2B3F">
        <w:t xml:space="preserve"> CA_n25A-n</w:t>
      </w:r>
      <w:r w:rsidR="003D547B"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64992" w:rsidRPr="00064992" w14:paraId="7F6A68DD" w14:textId="77777777" w:rsidTr="00F00F1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902BF" w14:textId="3A25AF55" w:rsidR="00064992" w:rsidRPr="00064992" w:rsidRDefault="00F00F18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0F18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C85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9B4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1DB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7344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AFF9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CD1B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2FF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907A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064992" w:rsidRPr="00064992" w14:paraId="7828133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5F09B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29C7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64FF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32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8F7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9D7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532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976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237B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IMD5</w:t>
            </w:r>
            <w:r w:rsidRPr="00064992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064992" w:rsidRPr="00064992" w14:paraId="32664479" w14:textId="77777777" w:rsidTr="00F00F1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5175E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3F9A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B13D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5722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BBB8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22A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7386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358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4BE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</w:tbl>
    <w:p w14:paraId="70C97985" w14:textId="7C47C94A" w:rsidR="00064992" w:rsidRDefault="00064992" w:rsidP="00434038">
      <w:pPr>
        <w:rPr>
          <w:lang w:eastAsia="zh-CN"/>
        </w:rPr>
      </w:pPr>
    </w:p>
    <w:p w14:paraId="3E76C13D" w14:textId="78A258E8" w:rsidR="00D66485" w:rsidRDefault="00D66485" w:rsidP="00D66485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392ECC16" w14:textId="7188913F" w:rsidR="00D66485" w:rsidRDefault="004C50AF" w:rsidP="00D66485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</w:t>
      </w:r>
      <w:r>
        <w:rPr>
          <w:rFonts w:ascii="Calibri" w:eastAsia="Calibri" w:hAnsi="Calibri" w:cs="Calibri"/>
          <w:sz w:val="22"/>
          <w:szCs w:val="22"/>
          <w:lang w:val="en-US"/>
        </w:rPr>
        <w:t>3</w:t>
      </w:r>
      <w:r>
        <w:rPr>
          <w:rFonts w:ascii="Calibri" w:eastAsia="Calibri" w:hAnsi="Calibri" w:cs="Calibri"/>
          <w:sz w:val="22"/>
          <w:szCs w:val="22"/>
          <w:lang w:val="en-US"/>
        </w:rPr>
        <w:t xml:space="preserve"> dB, the IMD5 increases by 3*5=15 dB.</w:t>
      </w:r>
    </w:p>
    <w:p w14:paraId="1F3901D8" w14:textId="6908892B" w:rsidR="0088001C" w:rsidRDefault="0088001C" w:rsidP="00D66485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509F2F11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F3A093B" wp14:editId="6080DA53">
            <wp:extent cx="57150" cy="161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05DD90B2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A447D57" wp14:editId="40894E9E">
            <wp:extent cx="3552825" cy="3810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4B743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6FF73A76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7A8AB8C0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36DE8F91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E99DF55" wp14:editId="2019BB37">
            <wp:extent cx="1343025" cy="323850"/>
            <wp:effectExtent l="0" t="0" r="9525" b="0"/>
            <wp:docPr id="12" name="Picture 1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68439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62FDFDC" wp14:editId="45ABBB36">
            <wp:extent cx="57150" cy="1619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839DA9C" wp14:editId="0E848444">
            <wp:extent cx="95250" cy="16192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CD2E645" wp14:editId="11D89613">
            <wp:extent cx="504825" cy="1619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D7B2A51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D020270" wp14:editId="11244A9F">
            <wp:extent cx="2686050" cy="390525"/>
            <wp:effectExtent l="0" t="0" r="0" b="9525"/>
            <wp:docPr id="16" name="Picture 16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33453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84F77A0" wp14:editId="5BAD0200">
            <wp:extent cx="2038350" cy="381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B3842" w14:textId="77777777" w:rsidR="000E5B29" w:rsidRPr="00AD5223" w:rsidRDefault="000E5B29" w:rsidP="000E5B29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732A1C7" wp14:editId="0C7518BA">
            <wp:extent cx="2524125" cy="247650"/>
            <wp:effectExtent l="0" t="0" r="9525" b="0"/>
            <wp:docPr id="18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C6057" w14:textId="77777777" w:rsidR="0088001C" w:rsidRPr="004C50AF" w:rsidRDefault="0088001C" w:rsidP="00D66485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53582F40" w14:textId="5CBEF088" w:rsidR="00D66485" w:rsidRDefault="00D66485" w:rsidP="00D66485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5B47C2"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</w:t>
      </w:r>
      <w:r w:rsidR="005B47C2">
        <w:rPr>
          <w:lang w:eastAsia="zh-CN"/>
        </w:rPr>
        <w:t>2</w:t>
      </w:r>
      <w:r>
        <w:rPr>
          <w:lang w:eastAsia="zh-CN"/>
        </w:rPr>
        <w:t>.</w:t>
      </w:r>
    </w:p>
    <w:p w14:paraId="53E7BDB2" w14:textId="09B73CC0" w:rsidR="00654E2C" w:rsidRDefault="00654E2C" w:rsidP="00654E2C">
      <w:pPr>
        <w:pStyle w:val="TH"/>
        <w:rPr>
          <w:lang w:eastAsia="zh-CN"/>
        </w:rPr>
      </w:pPr>
      <w:r>
        <w:t xml:space="preserve">Table 6.y.3.1-2 </w:t>
      </w:r>
      <w:r w:rsidR="008E6377">
        <w:t>Proposed p</w:t>
      </w:r>
      <w:r>
        <w:t xml:space="preserve">ower class </w:t>
      </w:r>
      <w:r w:rsidR="008E6377">
        <w:t>2</w:t>
      </w:r>
      <w:r>
        <w:t xml:space="preserve"> MSD for 2 bands UL</w:t>
      </w:r>
      <w:r w:rsidRPr="006F2B3F">
        <w:t xml:space="preserve"> CA_n25A-n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654E2C" w:rsidRPr="00064992" w14:paraId="07B8CAE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5284E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0F18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45F3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0CE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65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0E60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4D1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1BC0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F2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D044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654E2C" w:rsidRPr="00064992" w14:paraId="25F3DFE3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BA4C0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4E7E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EB19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082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E57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3373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F36" w14:textId="7F183D91" w:rsidR="00654E2C" w:rsidRPr="00064992" w:rsidRDefault="00BB5CB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lang w:eastAsia="zh-CN"/>
              </w:rPr>
              <w:t>18</w:t>
            </w:r>
            <w:r w:rsidR="006E1F92">
              <w:rPr>
                <w:rFonts w:ascii="Arial" w:eastAsia="Times New Roman" w:hAnsi="Arial" w:cs="Arial"/>
                <w:color w:val="FF0000"/>
                <w:sz w:val="18"/>
                <w:lang w:eastAsia="zh-CN"/>
              </w:rPr>
              <w:t>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970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12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IMD5</w:t>
            </w:r>
            <w:r w:rsidRPr="00064992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654E2C" w:rsidRPr="00064992" w14:paraId="2E86B11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CBF4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3DE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646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856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DD4A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35B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E6BB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7F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956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</w:tbl>
    <w:p w14:paraId="1BE737FE" w14:textId="77777777" w:rsidR="00064992" w:rsidRDefault="00064992" w:rsidP="00434038">
      <w:pPr>
        <w:rPr>
          <w:lang w:eastAsia="zh-CN"/>
        </w:rPr>
      </w:pPr>
    </w:p>
    <w:p w14:paraId="682BDFA8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</w:p>
    <w:p w14:paraId="2D89EF94" w14:textId="50EEB829" w:rsidR="00741888" w:rsidRPr="001043CD" w:rsidRDefault="008E6377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1FB8D8CF" w14:textId="2793DEA1" w:rsidR="00741888" w:rsidRDefault="00741888" w:rsidP="00741888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lastRenderedPageBreak/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6ED08BA5" w14:textId="54CDA137" w:rsidR="00966E17" w:rsidRPr="00966E17" w:rsidRDefault="00966E17" w:rsidP="00966E17">
      <w:pPr>
        <w:rPr>
          <w:lang w:eastAsia="ja-JP"/>
        </w:rPr>
      </w:pPr>
      <w:r>
        <w:rPr>
          <w:lang w:eastAsia="ja-JP"/>
        </w:rPr>
        <w:t>Void</w:t>
      </w:r>
    </w:p>
    <w:p w14:paraId="32C0599D" w14:textId="052139F3" w:rsidR="00B5274E" w:rsidRPr="004D3578" w:rsidRDefault="00B5274E" w:rsidP="00B5274E">
      <w:pPr>
        <w:pStyle w:val="Heading2"/>
        <w:rPr>
          <w:lang w:eastAsia="zh-CN"/>
        </w:rPr>
      </w:pPr>
      <w:r>
        <w:t>6.z</w:t>
      </w:r>
      <w:r w:rsidRPr="004D3578">
        <w:tab/>
      </w:r>
      <w:r>
        <w:t xml:space="preserve">DL </w:t>
      </w:r>
      <w:r>
        <w:rPr>
          <w:lang w:eastAsia="zh-CN"/>
        </w:rPr>
        <w:t>CA_n25-n41-n7</w:t>
      </w:r>
      <w:r w:rsidR="00D5315E">
        <w:rPr>
          <w:lang w:eastAsia="zh-CN"/>
        </w:rPr>
        <w:t>7</w:t>
      </w:r>
      <w:r>
        <w:rPr>
          <w:lang w:eastAsia="zh-CN"/>
        </w:rPr>
        <w:t xml:space="preserve">, UL </w:t>
      </w:r>
      <w:r w:rsidR="00304099" w:rsidRPr="00304099">
        <w:rPr>
          <w:lang w:eastAsia="zh-CN"/>
        </w:rPr>
        <w:t>CA_n41A-n77A</w:t>
      </w:r>
    </w:p>
    <w:p w14:paraId="183A9C8D" w14:textId="47DA49F1" w:rsidR="00B5274E" w:rsidRPr="001043CD" w:rsidRDefault="00B5274E" w:rsidP="00B5274E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.z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1B948FC3" w14:textId="77777777" w:rsidR="00B5274E" w:rsidRDefault="00B5274E" w:rsidP="00B5274E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2D5BEAB5" w14:textId="4C3EFE53" w:rsidR="00B5274E" w:rsidRDefault="00B5274E" w:rsidP="00B5274E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6.z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AD6D73" w:rsidRPr="00AD0178" w14:paraId="1F322A5D" w14:textId="77777777" w:rsidTr="00E1163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E471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8FD9" w14:textId="77777777" w:rsidR="00B5274E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50827F01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16EA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E8C6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BEA2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AD6D73" w:rsidRPr="00AD0178" w14:paraId="4B5424A8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106A6" w14:textId="2668F822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0E354B">
              <w:rPr>
                <w:sz w:val="16"/>
                <w:lang w:val="en-US" w:eastAsia="zh-CN"/>
              </w:rPr>
              <w:t>CA_n25A-n41A-n77A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40866" w14:textId="77777777" w:rsidR="00AD6D73" w:rsidRPr="00AD6D73" w:rsidRDefault="00AD6D73" w:rsidP="00AD6D73">
            <w:pPr>
              <w:pStyle w:val="TAC"/>
              <w:rPr>
                <w:szCs w:val="18"/>
                <w:lang w:val="en-US" w:eastAsia="zh-CN"/>
              </w:rPr>
            </w:pPr>
            <w:r w:rsidRPr="00AD6D73">
              <w:rPr>
                <w:szCs w:val="18"/>
                <w:lang w:val="en-US" w:eastAsia="zh-CN"/>
              </w:rPr>
              <w:t>CA_n25A-n41A</w:t>
            </w:r>
          </w:p>
          <w:p w14:paraId="49C2E594" w14:textId="77777777" w:rsidR="00AD6D73" w:rsidRPr="00AD6D73" w:rsidRDefault="00AD6D73" w:rsidP="00AD6D73">
            <w:pPr>
              <w:pStyle w:val="TAC"/>
              <w:rPr>
                <w:szCs w:val="18"/>
                <w:lang w:val="en-US" w:eastAsia="zh-CN"/>
              </w:rPr>
            </w:pPr>
            <w:r w:rsidRPr="00AD6D73">
              <w:rPr>
                <w:szCs w:val="18"/>
                <w:lang w:val="en-US" w:eastAsia="zh-CN"/>
              </w:rPr>
              <w:t>CA_n25A-n77A</w:t>
            </w:r>
          </w:p>
          <w:p w14:paraId="4AEDE4E9" w14:textId="062216F8" w:rsidR="00AD6D73" w:rsidRPr="00AD6D73" w:rsidRDefault="00AD6D73" w:rsidP="00AD6D73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AD6D73">
              <w:rPr>
                <w:b/>
                <w:bCs/>
                <w:szCs w:val="18"/>
                <w:lang w:val="en-US" w:eastAsia="zh-CN"/>
              </w:rPr>
              <w:t>CA_n41A-n77A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A9B8" w14:textId="53E42E20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C0FA" w14:textId="73CA5518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1F516" w14:textId="342F60E5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D6D73" w:rsidRPr="00AD0178" w14:paraId="5DE71EA4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F2ECC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34C49" w14:textId="77777777" w:rsidR="00AD6D73" w:rsidRPr="00AD6D7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4FE2" w14:textId="18A50FAE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FE3" w14:textId="0F573B90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8BFE9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3F561121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60FC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4A23" w14:textId="77777777" w:rsidR="00AD6D73" w:rsidRPr="00AD6D7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E919" w14:textId="2094C361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2965" w14:textId="06181F55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BBD9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18AFD76C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68EB5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6B11B" w14:textId="77777777" w:rsidR="00AD6D73" w:rsidRPr="00AD6D73" w:rsidRDefault="00AD6D73" w:rsidP="00AD6D73">
            <w:pPr>
              <w:pStyle w:val="TAC"/>
              <w:rPr>
                <w:szCs w:val="18"/>
                <w:lang w:val="en-US"/>
              </w:rPr>
            </w:pPr>
            <w:r w:rsidRPr="00AD6D73">
              <w:rPr>
                <w:szCs w:val="18"/>
                <w:lang w:val="en-US"/>
              </w:rPr>
              <w:t>CA_n25A-n41A</w:t>
            </w:r>
          </w:p>
          <w:p w14:paraId="72753F9C" w14:textId="77777777" w:rsidR="00AD6D73" w:rsidRPr="00AD6D73" w:rsidRDefault="00AD6D73" w:rsidP="00AD6D73">
            <w:pPr>
              <w:pStyle w:val="TAC"/>
              <w:rPr>
                <w:szCs w:val="18"/>
                <w:lang w:val="en-US"/>
              </w:rPr>
            </w:pPr>
            <w:r w:rsidRPr="00AD6D73">
              <w:rPr>
                <w:szCs w:val="18"/>
                <w:lang w:val="en-US"/>
              </w:rPr>
              <w:t>CA_n25A-n77A</w:t>
            </w:r>
          </w:p>
          <w:p w14:paraId="15EDA3D4" w14:textId="6F16B0E8" w:rsidR="00AD6D73" w:rsidRPr="00AD6D73" w:rsidRDefault="00AD6D73" w:rsidP="00AD6D73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AD6D73">
              <w:rPr>
                <w:b/>
                <w:bCs/>
                <w:szCs w:val="18"/>
                <w:lang w:val="en-US"/>
              </w:rPr>
              <w:t>CA_n41A-n77A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A8F9" w14:textId="47AD6E5F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31B2" w14:textId="636FFBCA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25(2A)_</w:t>
            </w:r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46051" w14:textId="5A1B66F2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D6D73" w:rsidRPr="00AD0178" w14:paraId="1CC857D7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81577" w14:textId="684947B3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82505C">
              <w:rPr>
                <w:sz w:val="16"/>
                <w:lang w:val="en-US" w:eastAsia="zh-CN"/>
              </w:rPr>
              <w:t>CA_n25(2A)-n41A-n77A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C37CB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3E1D" w14:textId="5E508C8C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06F" w14:textId="532CADA0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95A41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684AD535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EA00E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27D5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DBB0" w14:textId="740DBA00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C973" w14:textId="4DA57AE6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2ACD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274E" w:rsidRPr="00AD0178" w14:paraId="2D29C857" w14:textId="77777777" w:rsidTr="00E1163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BF9A7" w14:textId="77777777" w:rsidR="00B5274E" w:rsidRPr="00DF66D8" w:rsidRDefault="00B5274E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90558BC" w14:textId="77777777" w:rsidR="00B5274E" w:rsidRPr="00AD0178" w:rsidRDefault="00B5274E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6F7733E" w14:textId="77777777" w:rsidR="00B5274E" w:rsidRPr="00BB7C76" w:rsidRDefault="00B5274E" w:rsidP="00B5274E">
      <w:pPr>
        <w:rPr>
          <w:sz w:val="18"/>
          <w:lang w:val="x-none" w:eastAsia="zh-CN"/>
        </w:rPr>
      </w:pPr>
    </w:p>
    <w:p w14:paraId="4E0CEFDC" w14:textId="1533D4F3" w:rsidR="00B5274E" w:rsidRPr="001043CD" w:rsidRDefault="00B5274E" w:rsidP="00B5274E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6.z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615A98B2" w14:textId="5B737B8F" w:rsidR="00B5274E" w:rsidRDefault="00B5274E" w:rsidP="00B5274E">
      <w:pPr>
        <w:rPr>
          <w:lang w:val="en-US"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In table </w:t>
      </w:r>
      <w:r>
        <w:rPr>
          <w:i/>
          <w:color w:val="0000FF"/>
          <w:lang w:eastAsia="zh-CN"/>
        </w:rPr>
        <w:t>6</w:t>
      </w:r>
      <w:r>
        <w:rPr>
          <w:rFonts w:hint="eastAsia"/>
          <w:i/>
          <w:color w:val="0000FF"/>
          <w:lang w:eastAsia="zh-CN"/>
        </w:rPr>
        <w:t>.z.2-1, the power class 2 cases supported by the uplink CA should be kept as the same numbering and others that not supported should be removed. &gt;</w:t>
      </w:r>
    </w:p>
    <w:p w14:paraId="6BA0D355" w14:textId="6546D69D" w:rsidR="00B5274E" w:rsidRDefault="00B5274E" w:rsidP="00B5274E">
      <w:pPr>
        <w:pStyle w:val="TH"/>
        <w:rPr>
          <w:lang w:eastAsia="zh-CN"/>
        </w:rPr>
      </w:pPr>
      <w:r>
        <w:t>Table 6.z.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B5274E" w:rsidRPr="00530DFD" w14:paraId="1368F191" w14:textId="77777777" w:rsidTr="004219AE">
        <w:trPr>
          <w:trHeight w:val="383"/>
          <w:jc w:val="center"/>
        </w:trPr>
        <w:tc>
          <w:tcPr>
            <w:tcW w:w="1679" w:type="dxa"/>
          </w:tcPr>
          <w:p w14:paraId="13D84896" w14:textId="77777777" w:rsidR="00B5274E" w:rsidRPr="00EC6D89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B655AC3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A57D47E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67F9DC0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68D37629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848A3" w:rsidRPr="00530DFD" w14:paraId="6AA0E17D" w14:textId="77777777" w:rsidTr="004219AE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3C080604" w14:textId="1FD6AC86" w:rsidR="007848A3" w:rsidRPr="00B0188E" w:rsidRDefault="00761428" w:rsidP="006A5AF1">
            <w:pPr>
              <w:pStyle w:val="TAC"/>
              <w:rPr>
                <w:lang w:eastAsia="zh-CN"/>
              </w:rPr>
            </w:pPr>
            <w:r w:rsidRPr="00761428">
              <w:t>CA_n41A-n77A</w:t>
            </w:r>
          </w:p>
        </w:tc>
        <w:tc>
          <w:tcPr>
            <w:tcW w:w="2045" w:type="dxa"/>
            <w:shd w:val="clear" w:color="auto" w:fill="auto"/>
          </w:tcPr>
          <w:p w14:paraId="1ADBA617" w14:textId="77777777" w:rsidR="007848A3" w:rsidRPr="005B1369" w:rsidRDefault="007848A3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777F83A3" w14:textId="77777777" w:rsidR="007848A3" w:rsidRPr="005B1369" w:rsidRDefault="007848A3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EA08C3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A5F071E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</w:tr>
      <w:tr w:rsidR="007848A3" w:rsidRPr="00530DFD" w14:paraId="4F555111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38F75F36" w14:textId="77777777" w:rsidR="007848A3" w:rsidRPr="00530DFD" w:rsidRDefault="007848A3" w:rsidP="007848A3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50C7C8D" w14:textId="31534A74" w:rsidR="007848A3" w:rsidRPr="005B1369" w:rsidRDefault="007848A3" w:rsidP="007848A3">
            <w:pPr>
              <w:pStyle w:val="TAC"/>
            </w:pPr>
            <w:r>
              <w:t xml:space="preserve">Case </w:t>
            </w:r>
            <w:r w:rsidR="004219AE">
              <w:t>b</w:t>
            </w:r>
          </w:p>
        </w:tc>
        <w:tc>
          <w:tcPr>
            <w:tcW w:w="1641" w:type="dxa"/>
            <w:shd w:val="clear" w:color="auto" w:fill="auto"/>
          </w:tcPr>
          <w:p w14:paraId="4B12F035" w14:textId="601C2596" w:rsidR="007848A3" w:rsidRPr="005B1369" w:rsidRDefault="007848A3" w:rsidP="007848A3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09609EE" w14:textId="1E6143F8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3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707BFCA" w14:textId="0DC21E96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6</w:t>
            </w:r>
            <w:r w:rsidRPr="005B1369">
              <w:t>dBm</w:t>
            </w:r>
          </w:p>
        </w:tc>
      </w:tr>
      <w:tr w:rsidR="007848A3" w:rsidRPr="00530DFD" w14:paraId="7A19E1A6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7F0E0311" w14:textId="77777777" w:rsidR="007848A3" w:rsidRPr="00530DFD" w:rsidRDefault="007848A3" w:rsidP="007848A3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7989404" w14:textId="21D390FF" w:rsidR="007848A3" w:rsidRPr="005B1369" w:rsidRDefault="007848A3" w:rsidP="007848A3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13734C93" w14:textId="4C6E57C9" w:rsidR="007848A3" w:rsidRPr="005B1369" w:rsidRDefault="007848A3" w:rsidP="007848A3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494D6530" w14:textId="402A88FF" w:rsidR="007848A3" w:rsidRPr="005B1369" w:rsidRDefault="007848A3" w:rsidP="007848A3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392FCEB6" w14:textId="3AD66359" w:rsidR="007848A3" w:rsidRPr="005B1369" w:rsidRDefault="007848A3" w:rsidP="007848A3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  <w:tr w:rsidR="004219AE" w:rsidRPr="00530DFD" w14:paraId="4CB25E77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4DF28CB9" w14:textId="77777777" w:rsidR="004219AE" w:rsidRPr="00530DFD" w:rsidRDefault="004219AE" w:rsidP="004219AE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D0D72F1" w14:textId="110F1DA6" w:rsidR="004219AE" w:rsidRPr="005B1369" w:rsidRDefault="004219AE" w:rsidP="004219AE">
            <w:pPr>
              <w:pStyle w:val="TAC"/>
            </w:pPr>
            <w:r w:rsidRPr="005B1369">
              <w:t xml:space="preserve">Case </w:t>
            </w:r>
            <w:r>
              <w:t>d</w:t>
            </w:r>
          </w:p>
        </w:tc>
        <w:tc>
          <w:tcPr>
            <w:tcW w:w="1641" w:type="dxa"/>
            <w:shd w:val="clear" w:color="auto" w:fill="auto"/>
          </w:tcPr>
          <w:p w14:paraId="37FF6A4F" w14:textId="15C4F912" w:rsidR="004219AE" w:rsidRPr="005B1369" w:rsidRDefault="004219AE" w:rsidP="004219AE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C9E1BC2" w14:textId="4093E701" w:rsidR="004219AE" w:rsidRPr="005B1369" w:rsidRDefault="004219AE" w:rsidP="004219AE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389BD11F" w14:textId="3A1B2B26" w:rsidR="004219AE" w:rsidRPr="005B1369" w:rsidRDefault="004219AE" w:rsidP="004219AE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</w:tr>
    </w:tbl>
    <w:p w14:paraId="1713EB38" w14:textId="77777777" w:rsidR="00B5274E" w:rsidRPr="00B0188E" w:rsidRDefault="00B5274E" w:rsidP="00B5274E">
      <w:pPr>
        <w:pStyle w:val="TH"/>
        <w:jc w:val="left"/>
        <w:rPr>
          <w:lang w:eastAsia="zh-CN"/>
        </w:rPr>
      </w:pPr>
    </w:p>
    <w:p w14:paraId="7233885A" w14:textId="5DDE8862" w:rsidR="00B5274E" w:rsidRPr="00FD4F24" w:rsidRDefault="00B5274E" w:rsidP="00B5274E">
      <w:pPr>
        <w:pStyle w:val="Heading3"/>
        <w:rPr>
          <w:lang w:eastAsia="zh-CN"/>
        </w:rPr>
      </w:pPr>
      <w:r>
        <w:t>6.z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3E02C9B3" w14:textId="77777777" w:rsidR="00B5274E" w:rsidRPr="00F372FB" w:rsidRDefault="00B5274E" w:rsidP="00B5274E">
      <w:pPr>
        <w:rPr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This agenda will capture the Reference </w:t>
      </w:r>
      <w:r>
        <w:rPr>
          <w:i/>
          <w:color w:val="0000FF"/>
          <w:lang w:eastAsia="zh-CN"/>
        </w:rPr>
        <w:t>sensitivity</w:t>
      </w:r>
      <w:r>
        <w:rPr>
          <w:rFonts w:hint="eastAsia"/>
          <w:i/>
          <w:color w:val="0000FF"/>
          <w:lang w:eastAsia="zh-CN"/>
        </w:rPr>
        <w:t xml:space="preserve"> exceptions or MSD requirements due to higher power for  CA carrier, please use the same table format as in 38101-1. The requirements in this TR are intended to be power class 2 cases based, however how to address in the spec will be further discussed. &gt;</w:t>
      </w:r>
    </w:p>
    <w:p w14:paraId="0C00AC2D" w14:textId="7D8A4F30" w:rsidR="00B5274E" w:rsidRDefault="00B5274E" w:rsidP="00B5274E">
      <w:pPr>
        <w:pStyle w:val="Heading4"/>
        <w:rPr>
          <w:lang w:eastAsia="zh-CN"/>
        </w:rPr>
      </w:pPr>
      <w:r>
        <w:t>6.z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 xml:space="preserve">Power class 2 </w:t>
      </w:r>
      <w:r w:rsidR="00896B16">
        <w:rPr>
          <w:lang w:eastAsia="zh-CN"/>
        </w:rPr>
        <w:t>c</w:t>
      </w:r>
      <w:r>
        <w:rPr>
          <w:rFonts w:hint="eastAsia"/>
          <w:lang w:eastAsia="zh-CN"/>
        </w:rPr>
        <w:t>ase</w:t>
      </w:r>
      <w:r>
        <w:rPr>
          <w:lang w:eastAsia="zh-CN"/>
        </w:rPr>
        <w:t xml:space="preserve"> a</w:t>
      </w:r>
      <w:r w:rsidR="00896B16">
        <w:rPr>
          <w:lang w:eastAsia="zh-CN"/>
        </w:rPr>
        <w:t>, case b, case c, case c</w:t>
      </w:r>
    </w:p>
    <w:p w14:paraId="439BA8AF" w14:textId="3D328306" w:rsidR="00304099" w:rsidRDefault="00702B87" w:rsidP="0071645A">
      <w:pPr>
        <w:rPr>
          <w:lang w:eastAsia="zh-CN"/>
        </w:rPr>
      </w:pPr>
      <w:r>
        <w:rPr>
          <w:lang w:eastAsia="zh-CN"/>
        </w:rPr>
        <w:t xml:space="preserve">The MSD is the same for </w:t>
      </w:r>
      <w:r w:rsidR="005179B6">
        <w:rPr>
          <w:lang w:eastAsia="zh-CN"/>
        </w:rPr>
        <w:t>case a, case b, case c and case d.</w:t>
      </w:r>
    </w:p>
    <w:p w14:paraId="3E0CD069" w14:textId="647DA7CF" w:rsidR="0071645A" w:rsidRPr="0071645A" w:rsidRDefault="0071645A" w:rsidP="0071645A">
      <w:pPr>
        <w:rPr>
          <w:lang w:eastAsia="zh-CN"/>
        </w:rPr>
      </w:pPr>
      <w:r w:rsidRPr="0071645A">
        <w:rPr>
          <w:lang w:eastAsia="zh-CN"/>
        </w:rPr>
        <w:t>Power class 3 MSD for UL CA_n</w:t>
      </w:r>
      <w:r>
        <w:rPr>
          <w:lang w:eastAsia="zh-CN"/>
        </w:rPr>
        <w:t>41</w:t>
      </w:r>
      <w:r w:rsidRPr="0071645A">
        <w:rPr>
          <w:lang w:eastAsia="zh-CN"/>
        </w:rPr>
        <w:t>A-n77A:</w:t>
      </w:r>
    </w:p>
    <w:p w14:paraId="6A0D54E5" w14:textId="0926A526" w:rsidR="0046041B" w:rsidRDefault="0040769F" w:rsidP="0040769F">
      <w:pPr>
        <w:pStyle w:val="TH"/>
        <w:rPr>
          <w:lang w:eastAsia="zh-CN"/>
        </w:rPr>
      </w:pPr>
      <w:r>
        <w:lastRenderedPageBreak/>
        <w:t>Table 6.z.3.1-1 Power class 3 MSD for 2 bands UL</w:t>
      </w:r>
      <w:r w:rsidRPr="006F2B3F">
        <w:t xml:space="preserve"> CA_n</w:t>
      </w:r>
      <w:r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0769F" w:rsidRPr="0040769F" w14:paraId="1B84C10D" w14:textId="77777777" w:rsidTr="001E720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98758" w14:textId="7B27EA57" w:rsidR="0040769F" w:rsidRPr="0040769F" w:rsidRDefault="001E7207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E7207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3B3E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88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E86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F388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2E1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9FD9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2711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8BD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IMD3</w:t>
            </w:r>
            <w:r w:rsidRPr="0040769F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40769F" w:rsidRPr="0040769F" w14:paraId="0CB5FC54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ED2A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728F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AC64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D5D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E7F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5B0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BD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B428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289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40769F" w:rsidRPr="0040769F" w14:paraId="2B828E1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DE354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EBEE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B7D8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9DA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F4BF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5</w:t>
            </w: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E80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98A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98D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154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40769F" w:rsidRPr="0040769F" w14:paraId="32E89E88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0E0E4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65F1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A399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E4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1E6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989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2CB9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8F9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B020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40769F" w:rsidRPr="0040769F" w14:paraId="55EA5F8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6984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CF1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775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019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7B9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8D7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351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12C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E036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40769F" w:rsidRPr="0040769F" w14:paraId="4F3E1FF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2EDD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62E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210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0B9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CBC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29B5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F48C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7900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C2F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</w:tbl>
    <w:p w14:paraId="7FA83F10" w14:textId="77777777" w:rsidR="005D5296" w:rsidRDefault="005D5296" w:rsidP="003D580D">
      <w:pPr>
        <w:rPr>
          <w:lang w:eastAsia="zh-CN"/>
        </w:rPr>
      </w:pPr>
    </w:p>
    <w:p w14:paraId="519B71E8" w14:textId="679CA664" w:rsidR="003D580D" w:rsidRDefault="003D580D" w:rsidP="003D580D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70A0DB6A" w14:textId="77777777" w:rsidR="005D5296" w:rsidRDefault="005D5296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0D156F84" w14:textId="3A9808AE" w:rsidR="005D5296" w:rsidRDefault="005D5296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5D5296">
        <w:rPr>
          <w:rFonts w:ascii="Calibri" w:eastAsia="Calibri" w:hAnsi="Calibri" w:cs="Calibri"/>
          <w:sz w:val="22"/>
          <w:szCs w:val="22"/>
          <w:lang w:val="en-US"/>
        </w:rPr>
        <w:t>If the input signal increases by 3 dB, the IMD</w:t>
      </w:r>
      <w:r>
        <w:rPr>
          <w:rFonts w:ascii="Calibri" w:eastAsia="Calibri" w:hAnsi="Calibri" w:cs="Calibri"/>
          <w:sz w:val="22"/>
          <w:szCs w:val="22"/>
          <w:lang w:val="en-US"/>
        </w:rPr>
        <w:t>3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increases by 3*</w:t>
      </w:r>
      <w:r>
        <w:rPr>
          <w:rFonts w:ascii="Calibri" w:eastAsia="Calibri" w:hAnsi="Calibri" w:cs="Calibri"/>
          <w:sz w:val="22"/>
          <w:szCs w:val="22"/>
          <w:lang w:val="en-US"/>
        </w:rPr>
        <w:t>3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>=</w:t>
      </w:r>
      <w:r>
        <w:rPr>
          <w:rFonts w:ascii="Calibri" w:eastAsia="Calibri" w:hAnsi="Calibri" w:cs="Calibri"/>
          <w:sz w:val="22"/>
          <w:szCs w:val="22"/>
          <w:lang w:val="en-US"/>
        </w:rPr>
        <w:t>9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dB.</w:t>
      </w:r>
    </w:p>
    <w:p w14:paraId="05BA6514" w14:textId="5FFED830" w:rsidR="005D5296" w:rsidRDefault="005D5296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5D5296">
        <w:rPr>
          <w:rFonts w:ascii="Calibri" w:eastAsia="Calibri" w:hAnsi="Calibri" w:cs="Calibri"/>
          <w:sz w:val="22"/>
          <w:szCs w:val="22"/>
          <w:lang w:val="en-US"/>
        </w:rPr>
        <w:t>If the input signal increases by 3 dB, the IMD</w:t>
      </w:r>
      <w:r w:rsidR="001B004C">
        <w:rPr>
          <w:rFonts w:ascii="Calibri" w:eastAsia="Calibri" w:hAnsi="Calibri" w:cs="Calibri"/>
          <w:sz w:val="22"/>
          <w:szCs w:val="22"/>
          <w:lang w:val="en-US"/>
        </w:rPr>
        <w:t>4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increases by 3*</w:t>
      </w:r>
      <w:r w:rsidR="001B004C">
        <w:rPr>
          <w:rFonts w:ascii="Calibri" w:eastAsia="Calibri" w:hAnsi="Calibri" w:cs="Calibri"/>
          <w:sz w:val="22"/>
          <w:szCs w:val="22"/>
          <w:lang w:val="en-US"/>
        </w:rPr>
        <w:t>4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>=</w:t>
      </w:r>
      <w:r w:rsidR="001B004C">
        <w:rPr>
          <w:rFonts w:ascii="Calibri" w:eastAsia="Calibri" w:hAnsi="Calibri" w:cs="Calibri"/>
          <w:sz w:val="22"/>
          <w:szCs w:val="22"/>
          <w:lang w:val="en-US"/>
        </w:rPr>
        <w:t>12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dB.</w:t>
      </w:r>
    </w:p>
    <w:p w14:paraId="57EC3A45" w14:textId="1C844408" w:rsidR="006E1F92" w:rsidRDefault="006E1F92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08F3B0E7" w14:textId="77777777" w:rsidR="006E1F92" w:rsidRPr="00AD5223" w:rsidRDefault="006E1F92" w:rsidP="006E1F9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328FA6D" wp14:editId="661C0AA7">
            <wp:extent cx="57150" cy="1619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40A61C3A" w14:textId="2BC9437A" w:rsidR="006E1F92" w:rsidRPr="00AD5223" w:rsidRDefault="006E1F92" w:rsidP="006E1F9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CD18773" wp14:editId="6D463E5C">
            <wp:extent cx="3552825" cy="3810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F95B75C" w14:textId="77777777" w:rsidR="006E1F92" w:rsidRPr="00AD5223" w:rsidRDefault="006E1F92" w:rsidP="006E1F9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6DA8198A" w14:textId="77777777" w:rsidR="006E1F92" w:rsidRPr="00AD5223" w:rsidRDefault="006E1F92" w:rsidP="006E1F9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4E8AA28" w14:textId="77777777" w:rsidR="006E1F92" w:rsidRPr="00AD5223" w:rsidRDefault="006E1F92" w:rsidP="006E1F9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AD34BBB" wp14:editId="570D0598">
            <wp:extent cx="1343025" cy="323850"/>
            <wp:effectExtent l="0" t="0" r="9525" b="0"/>
            <wp:docPr id="21" name="Picture 2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4B771" w14:textId="77777777" w:rsidR="006E1F92" w:rsidRPr="00AD5223" w:rsidRDefault="006E1F92" w:rsidP="006E1F9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99C8F0F" wp14:editId="7628E912">
            <wp:extent cx="57150" cy="16192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A824157" wp14:editId="12116C5E">
            <wp:extent cx="95250" cy="1619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17709BF" wp14:editId="0EBDB5B0">
            <wp:extent cx="504825" cy="161925"/>
            <wp:effectExtent l="0" t="0" r="952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178E4E02" w14:textId="77777777" w:rsidR="006E1F92" w:rsidRPr="00AD5223" w:rsidRDefault="006E1F92" w:rsidP="006E1F9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EEFD77D" wp14:editId="722A92E0">
            <wp:extent cx="2686050" cy="390525"/>
            <wp:effectExtent l="0" t="0" r="0" b="9525"/>
            <wp:docPr id="25" name="Picture 25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3620A" w14:textId="77777777" w:rsidR="006E1F92" w:rsidRPr="00AD5223" w:rsidRDefault="006E1F92" w:rsidP="006E1F9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6518B9E" wp14:editId="61660A22">
            <wp:extent cx="2038350" cy="3810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769D3" w14:textId="2A82B0CC" w:rsidR="006E1F92" w:rsidRDefault="006E1F92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29F9D1C" wp14:editId="605AFE15">
            <wp:extent cx="2524125" cy="247650"/>
            <wp:effectExtent l="0" t="0" r="9525" b="0"/>
            <wp:docPr id="27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DF0D3" w14:textId="77777777" w:rsidR="005D5296" w:rsidRDefault="005D5296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461B5479" w14:textId="77777777" w:rsidR="003D580D" w:rsidRDefault="003D580D" w:rsidP="003D580D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7F010B20" w14:textId="0DD90359" w:rsidR="003D580D" w:rsidRDefault="00CA6FEC" w:rsidP="003D580D">
      <w:pPr>
        <w:pStyle w:val="TH"/>
        <w:rPr>
          <w:lang w:eastAsia="zh-CN"/>
        </w:rPr>
      </w:pPr>
      <w:r>
        <w:t>T</w:t>
      </w:r>
      <w:r w:rsidR="003D580D">
        <w:t xml:space="preserve">able 6.z.3.1-1 </w:t>
      </w:r>
      <w:r>
        <w:t>Proposed p</w:t>
      </w:r>
      <w:r w:rsidR="003D580D">
        <w:t xml:space="preserve">ower class </w:t>
      </w:r>
      <w:r>
        <w:t>2</w:t>
      </w:r>
      <w:r w:rsidR="003D580D">
        <w:t xml:space="preserve"> MSD for 2 bands UL</w:t>
      </w:r>
      <w:r w:rsidR="003D580D" w:rsidRPr="006F2B3F">
        <w:t xml:space="preserve"> CA_n</w:t>
      </w:r>
      <w:r w:rsidR="003D580D">
        <w:t>41</w:t>
      </w:r>
      <w:r w:rsidR="003D580D" w:rsidRPr="006F2B3F">
        <w:t>A-n</w:t>
      </w:r>
      <w:r w:rsidR="003D580D">
        <w:t>77</w:t>
      </w:r>
      <w:r w:rsidR="003D580D"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D580D" w:rsidRPr="0040769F" w14:paraId="1DF61C1D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4D2B1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E7207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B1C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BFDA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B70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878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C73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72A" w14:textId="68BC1300" w:rsidR="003D580D" w:rsidRPr="0040769F" w:rsidRDefault="001B004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B11188">
              <w:rPr>
                <w:rFonts w:ascii="Arial" w:eastAsia="Times New Roman" w:hAnsi="Arial" w:cs="Arial"/>
                <w:color w:val="FF0000"/>
                <w:kern w:val="2"/>
                <w:sz w:val="18"/>
                <w:szCs w:val="24"/>
                <w:lang w:eastAsia="zh-TW"/>
              </w:rPr>
              <w:t>2</w:t>
            </w:r>
            <w:r w:rsidR="00B11188" w:rsidRPr="00B11188">
              <w:rPr>
                <w:rFonts w:ascii="Arial" w:eastAsia="Times New Roman" w:hAnsi="Arial" w:cs="Arial"/>
                <w:color w:val="FF0000"/>
                <w:kern w:val="2"/>
                <w:sz w:val="18"/>
                <w:szCs w:val="24"/>
                <w:lang w:eastAsia="zh-TW"/>
              </w:rPr>
              <w:t>6.</w:t>
            </w:r>
            <w:r w:rsidR="00165AEE">
              <w:rPr>
                <w:rFonts w:ascii="Arial" w:eastAsia="Times New Roman" w:hAnsi="Arial" w:cs="Arial"/>
                <w:color w:val="FF0000"/>
                <w:kern w:val="2"/>
                <w:sz w:val="18"/>
                <w:szCs w:val="24"/>
                <w:lang w:eastAsia="zh-TW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9B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48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IMD3</w:t>
            </w:r>
            <w:r w:rsidRPr="0040769F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3D580D" w:rsidRPr="0040769F" w14:paraId="730B51E9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A1397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3A4F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9A27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9F82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A28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B28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F337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5BF8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34E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3D580D" w:rsidRPr="0040769F" w14:paraId="329F20F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23E0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3E4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C6B7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8AB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B7F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5</w:t>
            </w: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8EA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CF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CF31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853C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3D580D" w:rsidRPr="0040769F" w14:paraId="03367AF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C19415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9B02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6A1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4123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F8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047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384" w14:textId="7D3F05D2" w:rsidR="003D580D" w:rsidRPr="0040769F" w:rsidRDefault="00B11188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B11188">
              <w:rPr>
                <w:rFonts w:ascii="Arial" w:eastAsia="Times New Roman" w:hAnsi="Arial"/>
                <w:color w:val="FF0000"/>
                <w:sz w:val="18"/>
                <w:lang w:eastAsia="ko-KR"/>
              </w:rPr>
              <w:t>20.</w:t>
            </w:r>
            <w:r w:rsidR="00282339">
              <w:rPr>
                <w:rFonts w:ascii="Arial" w:eastAsia="Times New Roman" w:hAnsi="Arial"/>
                <w:color w:val="FF0000"/>
                <w:sz w:val="18"/>
                <w:lang w:eastAsia="ko-KR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BC3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325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3D580D" w:rsidRPr="0040769F" w14:paraId="4DF4F56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875B3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CAA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F12D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EF8A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0B4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5D8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246E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EA1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B32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3D580D" w:rsidRPr="0040769F" w14:paraId="40BBEA7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8CF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0AA5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BC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9834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6D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D225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C1F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EEA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532D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</w:tbl>
    <w:p w14:paraId="10D9ED27" w14:textId="1C7EB9AC" w:rsidR="00B5274E" w:rsidRDefault="007D45F1" w:rsidP="00B5274E">
      <w:pPr>
        <w:rPr>
          <w:lang w:eastAsia="zh-CN"/>
        </w:rPr>
      </w:pPr>
      <w:r>
        <w:rPr>
          <w:lang w:eastAsia="zh-CN"/>
        </w:rPr>
        <w:t xml:space="preserve"> </w:t>
      </w:r>
    </w:p>
    <w:p w14:paraId="4127CAA4" w14:textId="79E84553" w:rsidR="00B5274E" w:rsidRPr="00EA2075" w:rsidRDefault="00B5274E" w:rsidP="00B5274E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.z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5663F78F" w14:textId="2855FF27" w:rsidR="00080512" w:rsidRDefault="00966E17" w:rsidP="00966E17">
      <w:r>
        <w:t>Void</w:t>
      </w:r>
    </w:p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5939C" w14:textId="77777777" w:rsidR="007C1CC8" w:rsidRDefault="007C1CC8">
      <w:r>
        <w:separator/>
      </w:r>
    </w:p>
  </w:endnote>
  <w:endnote w:type="continuationSeparator" w:id="0">
    <w:p w14:paraId="13815193" w14:textId="77777777" w:rsidR="007C1CC8" w:rsidRDefault="007C1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4D6DA" w14:textId="77777777" w:rsidR="007C1CC8" w:rsidRDefault="007C1CC8">
      <w:r>
        <w:separator/>
      </w:r>
    </w:p>
  </w:footnote>
  <w:footnote w:type="continuationSeparator" w:id="0">
    <w:p w14:paraId="62BE1735" w14:textId="77777777" w:rsidR="007C1CC8" w:rsidRDefault="007C1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2197796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55F"/>
    <w:rsid w:val="000247FB"/>
    <w:rsid w:val="00033123"/>
    <w:rsid w:val="00033397"/>
    <w:rsid w:val="00040095"/>
    <w:rsid w:val="00041296"/>
    <w:rsid w:val="000454A3"/>
    <w:rsid w:val="0004697F"/>
    <w:rsid w:val="00046D84"/>
    <w:rsid w:val="00051834"/>
    <w:rsid w:val="0005499C"/>
    <w:rsid w:val="00054A22"/>
    <w:rsid w:val="00061C47"/>
    <w:rsid w:val="00062023"/>
    <w:rsid w:val="00064992"/>
    <w:rsid w:val="000655A6"/>
    <w:rsid w:val="00065F87"/>
    <w:rsid w:val="00072301"/>
    <w:rsid w:val="00074168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6C1"/>
    <w:rsid w:val="000C47C3"/>
    <w:rsid w:val="000C4AB3"/>
    <w:rsid w:val="000D010C"/>
    <w:rsid w:val="000D4EF0"/>
    <w:rsid w:val="000D58AB"/>
    <w:rsid w:val="000D6165"/>
    <w:rsid w:val="000E354B"/>
    <w:rsid w:val="000E470D"/>
    <w:rsid w:val="000E513D"/>
    <w:rsid w:val="000E5B29"/>
    <w:rsid w:val="000E6862"/>
    <w:rsid w:val="000E7F84"/>
    <w:rsid w:val="000F34E8"/>
    <w:rsid w:val="000F4137"/>
    <w:rsid w:val="000F5516"/>
    <w:rsid w:val="001043CD"/>
    <w:rsid w:val="001051C5"/>
    <w:rsid w:val="00106686"/>
    <w:rsid w:val="001079BA"/>
    <w:rsid w:val="00111D5A"/>
    <w:rsid w:val="001149B0"/>
    <w:rsid w:val="0012179D"/>
    <w:rsid w:val="00124D49"/>
    <w:rsid w:val="00126A69"/>
    <w:rsid w:val="00126CAE"/>
    <w:rsid w:val="0012719D"/>
    <w:rsid w:val="001300A2"/>
    <w:rsid w:val="00133525"/>
    <w:rsid w:val="00135102"/>
    <w:rsid w:val="001359BD"/>
    <w:rsid w:val="0014550A"/>
    <w:rsid w:val="001500F6"/>
    <w:rsid w:val="001511D1"/>
    <w:rsid w:val="00156149"/>
    <w:rsid w:val="0016168B"/>
    <w:rsid w:val="0016258A"/>
    <w:rsid w:val="00162DEC"/>
    <w:rsid w:val="001636F3"/>
    <w:rsid w:val="00165AEE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004C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32D2"/>
    <w:rsid w:val="001E5810"/>
    <w:rsid w:val="001E7207"/>
    <w:rsid w:val="001F0C1D"/>
    <w:rsid w:val="001F1132"/>
    <w:rsid w:val="001F168B"/>
    <w:rsid w:val="001F44EC"/>
    <w:rsid w:val="001F4934"/>
    <w:rsid w:val="001F4E88"/>
    <w:rsid w:val="001F5BED"/>
    <w:rsid w:val="001F6A0D"/>
    <w:rsid w:val="002033D5"/>
    <w:rsid w:val="00210511"/>
    <w:rsid w:val="00222EB5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16DD"/>
    <w:rsid w:val="00262643"/>
    <w:rsid w:val="0026420B"/>
    <w:rsid w:val="002652A1"/>
    <w:rsid w:val="002675F0"/>
    <w:rsid w:val="00272A91"/>
    <w:rsid w:val="002738E8"/>
    <w:rsid w:val="00276309"/>
    <w:rsid w:val="00277B75"/>
    <w:rsid w:val="00282339"/>
    <w:rsid w:val="00282FCD"/>
    <w:rsid w:val="002879D1"/>
    <w:rsid w:val="002922CB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E00EE"/>
    <w:rsid w:val="002E20AF"/>
    <w:rsid w:val="002E2918"/>
    <w:rsid w:val="002E448E"/>
    <w:rsid w:val="002F170A"/>
    <w:rsid w:val="002F6B0F"/>
    <w:rsid w:val="00302F3D"/>
    <w:rsid w:val="00304099"/>
    <w:rsid w:val="00310DA0"/>
    <w:rsid w:val="003172DC"/>
    <w:rsid w:val="00325CE0"/>
    <w:rsid w:val="0033251E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319A"/>
    <w:rsid w:val="003765B8"/>
    <w:rsid w:val="00381154"/>
    <w:rsid w:val="003925BB"/>
    <w:rsid w:val="00395513"/>
    <w:rsid w:val="003A2FF0"/>
    <w:rsid w:val="003A34BA"/>
    <w:rsid w:val="003A7A9D"/>
    <w:rsid w:val="003B1163"/>
    <w:rsid w:val="003B6646"/>
    <w:rsid w:val="003C3971"/>
    <w:rsid w:val="003D10BE"/>
    <w:rsid w:val="003D547B"/>
    <w:rsid w:val="003D580D"/>
    <w:rsid w:val="003E2A6E"/>
    <w:rsid w:val="003F73B5"/>
    <w:rsid w:val="004069B7"/>
    <w:rsid w:val="0040769F"/>
    <w:rsid w:val="00410F6F"/>
    <w:rsid w:val="004112AB"/>
    <w:rsid w:val="004138AF"/>
    <w:rsid w:val="004219AE"/>
    <w:rsid w:val="004228B1"/>
    <w:rsid w:val="00423334"/>
    <w:rsid w:val="004250B1"/>
    <w:rsid w:val="00426352"/>
    <w:rsid w:val="00427D60"/>
    <w:rsid w:val="00434038"/>
    <w:rsid w:val="004345EC"/>
    <w:rsid w:val="00434B66"/>
    <w:rsid w:val="0045710D"/>
    <w:rsid w:val="0046041B"/>
    <w:rsid w:val="00465515"/>
    <w:rsid w:val="00467349"/>
    <w:rsid w:val="004715E3"/>
    <w:rsid w:val="004721EE"/>
    <w:rsid w:val="00481093"/>
    <w:rsid w:val="00483445"/>
    <w:rsid w:val="00491670"/>
    <w:rsid w:val="00496A78"/>
    <w:rsid w:val="004A0B52"/>
    <w:rsid w:val="004A4254"/>
    <w:rsid w:val="004A6142"/>
    <w:rsid w:val="004B42F3"/>
    <w:rsid w:val="004C1F5C"/>
    <w:rsid w:val="004C50AF"/>
    <w:rsid w:val="004C54AF"/>
    <w:rsid w:val="004D3578"/>
    <w:rsid w:val="004D4C22"/>
    <w:rsid w:val="004E0D33"/>
    <w:rsid w:val="004E213A"/>
    <w:rsid w:val="004E4E48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179B6"/>
    <w:rsid w:val="00517A14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5087"/>
    <w:rsid w:val="00575315"/>
    <w:rsid w:val="005756F6"/>
    <w:rsid w:val="00592DD1"/>
    <w:rsid w:val="00593024"/>
    <w:rsid w:val="00594B57"/>
    <w:rsid w:val="00595EEC"/>
    <w:rsid w:val="00597B11"/>
    <w:rsid w:val="00597B34"/>
    <w:rsid w:val="005A25FE"/>
    <w:rsid w:val="005A5ED1"/>
    <w:rsid w:val="005B1369"/>
    <w:rsid w:val="005B43C1"/>
    <w:rsid w:val="005B4784"/>
    <w:rsid w:val="005B47C2"/>
    <w:rsid w:val="005C574E"/>
    <w:rsid w:val="005C623E"/>
    <w:rsid w:val="005D2E01"/>
    <w:rsid w:val="005D5296"/>
    <w:rsid w:val="005D7526"/>
    <w:rsid w:val="005E2432"/>
    <w:rsid w:val="005E4BB2"/>
    <w:rsid w:val="005F0142"/>
    <w:rsid w:val="00600484"/>
    <w:rsid w:val="006012C5"/>
    <w:rsid w:val="00602AEA"/>
    <w:rsid w:val="00603C52"/>
    <w:rsid w:val="00604C01"/>
    <w:rsid w:val="0061282F"/>
    <w:rsid w:val="00612959"/>
    <w:rsid w:val="00614FDF"/>
    <w:rsid w:val="00615930"/>
    <w:rsid w:val="0062164A"/>
    <w:rsid w:val="00626863"/>
    <w:rsid w:val="006270AC"/>
    <w:rsid w:val="00634A01"/>
    <w:rsid w:val="0063543D"/>
    <w:rsid w:val="006365B5"/>
    <w:rsid w:val="00647114"/>
    <w:rsid w:val="00650422"/>
    <w:rsid w:val="006519A6"/>
    <w:rsid w:val="00653EF8"/>
    <w:rsid w:val="00654E2C"/>
    <w:rsid w:val="00664076"/>
    <w:rsid w:val="00664CB8"/>
    <w:rsid w:val="00667914"/>
    <w:rsid w:val="00671D08"/>
    <w:rsid w:val="006720CB"/>
    <w:rsid w:val="006746BF"/>
    <w:rsid w:val="00675324"/>
    <w:rsid w:val="006827EE"/>
    <w:rsid w:val="0068614A"/>
    <w:rsid w:val="0069128F"/>
    <w:rsid w:val="006919A0"/>
    <w:rsid w:val="00693306"/>
    <w:rsid w:val="00695847"/>
    <w:rsid w:val="006A323F"/>
    <w:rsid w:val="006A43B6"/>
    <w:rsid w:val="006B30D0"/>
    <w:rsid w:val="006B438A"/>
    <w:rsid w:val="006B4FC1"/>
    <w:rsid w:val="006B63A2"/>
    <w:rsid w:val="006C3D95"/>
    <w:rsid w:val="006C4CF8"/>
    <w:rsid w:val="006D1BB1"/>
    <w:rsid w:val="006E011F"/>
    <w:rsid w:val="006E1F92"/>
    <w:rsid w:val="006E5C86"/>
    <w:rsid w:val="006E68CB"/>
    <w:rsid w:val="006E713E"/>
    <w:rsid w:val="006F2B3F"/>
    <w:rsid w:val="006F736E"/>
    <w:rsid w:val="00701116"/>
    <w:rsid w:val="00701600"/>
    <w:rsid w:val="00702B87"/>
    <w:rsid w:val="007116B2"/>
    <w:rsid w:val="00712E8D"/>
    <w:rsid w:val="00713C44"/>
    <w:rsid w:val="0071645A"/>
    <w:rsid w:val="00722D97"/>
    <w:rsid w:val="0073376F"/>
    <w:rsid w:val="00734A5B"/>
    <w:rsid w:val="0074026F"/>
    <w:rsid w:val="00741888"/>
    <w:rsid w:val="007429F6"/>
    <w:rsid w:val="00743405"/>
    <w:rsid w:val="00744E76"/>
    <w:rsid w:val="00756806"/>
    <w:rsid w:val="00761428"/>
    <w:rsid w:val="007729F2"/>
    <w:rsid w:val="00774DA4"/>
    <w:rsid w:val="007765A1"/>
    <w:rsid w:val="00781F0F"/>
    <w:rsid w:val="00783E67"/>
    <w:rsid w:val="007848A3"/>
    <w:rsid w:val="00786091"/>
    <w:rsid w:val="00791349"/>
    <w:rsid w:val="007921E5"/>
    <w:rsid w:val="007A1587"/>
    <w:rsid w:val="007A34E0"/>
    <w:rsid w:val="007B1F75"/>
    <w:rsid w:val="007B4396"/>
    <w:rsid w:val="007B600E"/>
    <w:rsid w:val="007C1B5A"/>
    <w:rsid w:val="007C1CC8"/>
    <w:rsid w:val="007C3902"/>
    <w:rsid w:val="007C6946"/>
    <w:rsid w:val="007D29A7"/>
    <w:rsid w:val="007D45F1"/>
    <w:rsid w:val="007E0D81"/>
    <w:rsid w:val="007E3B9F"/>
    <w:rsid w:val="007E45E1"/>
    <w:rsid w:val="007E5F30"/>
    <w:rsid w:val="007F0F4A"/>
    <w:rsid w:val="007F4BD3"/>
    <w:rsid w:val="008028A4"/>
    <w:rsid w:val="00806948"/>
    <w:rsid w:val="00806BCC"/>
    <w:rsid w:val="00812545"/>
    <w:rsid w:val="00813F1A"/>
    <w:rsid w:val="00816387"/>
    <w:rsid w:val="00821290"/>
    <w:rsid w:val="008245FE"/>
    <w:rsid w:val="00824A57"/>
    <w:rsid w:val="0082505C"/>
    <w:rsid w:val="008251C4"/>
    <w:rsid w:val="008279EB"/>
    <w:rsid w:val="00830747"/>
    <w:rsid w:val="00830E3E"/>
    <w:rsid w:val="00834DC0"/>
    <w:rsid w:val="00835C35"/>
    <w:rsid w:val="00845A04"/>
    <w:rsid w:val="008678C3"/>
    <w:rsid w:val="00871263"/>
    <w:rsid w:val="008768CA"/>
    <w:rsid w:val="0088001C"/>
    <w:rsid w:val="00881E1F"/>
    <w:rsid w:val="00883804"/>
    <w:rsid w:val="00884F72"/>
    <w:rsid w:val="00896B16"/>
    <w:rsid w:val="008A1429"/>
    <w:rsid w:val="008A74DF"/>
    <w:rsid w:val="008B1478"/>
    <w:rsid w:val="008B238B"/>
    <w:rsid w:val="008B678F"/>
    <w:rsid w:val="008C27AC"/>
    <w:rsid w:val="008C384C"/>
    <w:rsid w:val="008C64BB"/>
    <w:rsid w:val="008E1C95"/>
    <w:rsid w:val="008E4395"/>
    <w:rsid w:val="008E5D32"/>
    <w:rsid w:val="008E6377"/>
    <w:rsid w:val="008E782D"/>
    <w:rsid w:val="008F02EA"/>
    <w:rsid w:val="008F27FC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0367"/>
    <w:rsid w:val="009330CF"/>
    <w:rsid w:val="009336DF"/>
    <w:rsid w:val="00936193"/>
    <w:rsid w:val="00937849"/>
    <w:rsid w:val="009408C9"/>
    <w:rsid w:val="00942EC2"/>
    <w:rsid w:val="0094753F"/>
    <w:rsid w:val="00951003"/>
    <w:rsid w:val="0095408F"/>
    <w:rsid w:val="00965583"/>
    <w:rsid w:val="00966E17"/>
    <w:rsid w:val="00977315"/>
    <w:rsid w:val="00982A33"/>
    <w:rsid w:val="009847C5"/>
    <w:rsid w:val="009949D7"/>
    <w:rsid w:val="00997344"/>
    <w:rsid w:val="00997F47"/>
    <w:rsid w:val="009A1A70"/>
    <w:rsid w:val="009A40E6"/>
    <w:rsid w:val="009C06FC"/>
    <w:rsid w:val="009D0F30"/>
    <w:rsid w:val="009D5365"/>
    <w:rsid w:val="009D5C42"/>
    <w:rsid w:val="009E73FB"/>
    <w:rsid w:val="009F11A2"/>
    <w:rsid w:val="009F37B7"/>
    <w:rsid w:val="00A034C5"/>
    <w:rsid w:val="00A04702"/>
    <w:rsid w:val="00A047D8"/>
    <w:rsid w:val="00A06654"/>
    <w:rsid w:val="00A10C8E"/>
    <w:rsid w:val="00A10F02"/>
    <w:rsid w:val="00A112C5"/>
    <w:rsid w:val="00A16442"/>
    <w:rsid w:val="00A164B4"/>
    <w:rsid w:val="00A25F08"/>
    <w:rsid w:val="00A265E5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2E79"/>
    <w:rsid w:val="00A73129"/>
    <w:rsid w:val="00A7486F"/>
    <w:rsid w:val="00A76B88"/>
    <w:rsid w:val="00A82346"/>
    <w:rsid w:val="00A85C27"/>
    <w:rsid w:val="00A92BA1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D73"/>
    <w:rsid w:val="00AD6F08"/>
    <w:rsid w:val="00AE4679"/>
    <w:rsid w:val="00AE65E2"/>
    <w:rsid w:val="00B0188E"/>
    <w:rsid w:val="00B11188"/>
    <w:rsid w:val="00B15449"/>
    <w:rsid w:val="00B17E85"/>
    <w:rsid w:val="00B20BB6"/>
    <w:rsid w:val="00B24668"/>
    <w:rsid w:val="00B33817"/>
    <w:rsid w:val="00B360E5"/>
    <w:rsid w:val="00B40C1C"/>
    <w:rsid w:val="00B43D21"/>
    <w:rsid w:val="00B4656B"/>
    <w:rsid w:val="00B51160"/>
    <w:rsid w:val="00B5274E"/>
    <w:rsid w:val="00B5389E"/>
    <w:rsid w:val="00B55625"/>
    <w:rsid w:val="00B57B5A"/>
    <w:rsid w:val="00B6567C"/>
    <w:rsid w:val="00B67D34"/>
    <w:rsid w:val="00B74561"/>
    <w:rsid w:val="00B74F64"/>
    <w:rsid w:val="00B76F67"/>
    <w:rsid w:val="00B7764E"/>
    <w:rsid w:val="00B82FA9"/>
    <w:rsid w:val="00B91024"/>
    <w:rsid w:val="00B92FDB"/>
    <w:rsid w:val="00B93086"/>
    <w:rsid w:val="00BA19ED"/>
    <w:rsid w:val="00BA4B8D"/>
    <w:rsid w:val="00BA7AB1"/>
    <w:rsid w:val="00BB0464"/>
    <w:rsid w:val="00BB1E6F"/>
    <w:rsid w:val="00BB5CBC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5114"/>
    <w:rsid w:val="00C45231"/>
    <w:rsid w:val="00C47410"/>
    <w:rsid w:val="00C51911"/>
    <w:rsid w:val="00C52673"/>
    <w:rsid w:val="00C5589D"/>
    <w:rsid w:val="00C6186E"/>
    <w:rsid w:val="00C61A21"/>
    <w:rsid w:val="00C62476"/>
    <w:rsid w:val="00C63212"/>
    <w:rsid w:val="00C701B4"/>
    <w:rsid w:val="00C7200B"/>
    <w:rsid w:val="00C726A6"/>
    <w:rsid w:val="00C72833"/>
    <w:rsid w:val="00C73BE6"/>
    <w:rsid w:val="00C749A0"/>
    <w:rsid w:val="00C80F1D"/>
    <w:rsid w:val="00C9082B"/>
    <w:rsid w:val="00C9248E"/>
    <w:rsid w:val="00C92F56"/>
    <w:rsid w:val="00C93F40"/>
    <w:rsid w:val="00C95FDE"/>
    <w:rsid w:val="00CA3D0C"/>
    <w:rsid w:val="00CA6405"/>
    <w:rsid w:val="00CA6FEC"/>
    <w:rsid w:val="00CA7169"/>
    <w:rsid w:val="00CB133A"/>
    <w:rsid w:val="00CB2DFD"/>
    <w:rsid w:val="00CB3365"/>
    <w:rsid w:val="00CB5A00"/>
    <w:rsid w:val="00CB5AD1"/>
    <w:rsid w:val="00CC1047"/>
    <w:rsid w:val="00CC1F9F"/>
    <w:rsid w:val="00CD2A16"/>
    <w:rsid w:val="00CD4FF2"/>
    <w:rsid w:val="00CD6926"/>
    <w:rsid w:val="00CF1BEB"/>
    <w:rsid w:val="00CF5067"/>
    <w:rsid w:val="00D04E9C"/>
    <w:rsid w:val="00D06267"/>
    <w:rsid w:val="00D070E8"/>
    <w:rsid w:val="00D07222"/>
    <w:rsid w:val="00D11AD4"/>
    <w:rsid w:val="00D179DF"/>
    <w:rsid w:val="00D209B3"/>
    <w:rsid w:val="00D36A9E"/>
    <w:rsid w:val="00D420A4"/>
    <w:rsid w:val="00D420B6"/>
    <w:rsid w:val="00D50130"/>
    <w:rsid w:val="00D5315E"/>
    <w:rsid w:val="00D55AAB"/>
    <w:rsid w:val="00D57972"/>
    <w:rsid w:val="00D62DE3"/>
    <w:rsid w:val="00D66485"/>
    <w:rsid w:val="00D675A9"/>
    <w:rsid w:val="00D70CF5"/>
    <w:rsid w:val="00D7100A"/>
    <w:rsid w:val="00D71DC4"/>
    <w:rsid w:val="00D738D6"/>
    <w:rsid w:val="00D755EB"/>
    <w:rsid w:val="00D76048"/>
    <w:rsid w:val="00D764CF"/>
    <w:rsid w:val="00D81BEE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B3EB7"/>
    <w:rsid w:val="00DB4DA6"/>
    <w:rsid w:val="00DC07C3"/>
    <w:rsid w:val="00DC181B"/>
    <w:rsid w:val="00DC2E21"/>
    <w:rsid w:val="00DC309B"/>
    <w:rsid w:val="00DC4DA2"/>
    <w:rsid w:val="00DD04C9"/>
    <w:rsid w:val="00DD21C2"/>
    <w:rsid w:val="00DD2AE0"/>
    <w:rsid w:val="00DD4C17"/>
    <w:rsid w:val="00DD74A5"/>
    <w:rsid w:val="00DE14CC"/>
    <w:rsid w:val="00DE5EB6"/>
    <w:rsid w:val="00DE5FC3"/>
    <w:rsid w:val="00DE7140"/>
    <w:rsid w:val="00DF2B1F"/>
    <w:rsid w:val="00DF2DB7"/>
    <w:rsid w:val="00DF62CD"/>
    <w:rsid w:val="00E01C8F"/>
    <w:rsid w:val="00E03B4C"/>
    <w:rsid w:val="00E0464B"/>
    <w:rsid w:val="00E07074"/>
    <w:rsid w:val="00E11637"/>
    <w:rsid w:val="00E14C9F"/>
    <w:rsid w:val="00E16509"/>
    <w:rsid w:val="00E31A99"/>
    <w:rsid w:val="00E32927"/>
    <w:rsid w:val="00E342C1"/>
    <w:rsid w:val="00E436C6"/>
    <w:rsid w:val="00E44582"/>
    <w:rsid w:val="00E45F1D"/>
    <w:rsid w:val="00E50842"/>
    <w:rsid w:val="00E62F00"/>
    <w:rsid w:val="00E66633"/>
    <w:rsid w:val="00E73143"/>
    <w:rsid w:val="00E76900"/>
    <w:rsid w:val="00E77645"/>
    <w:rsid w:val="00E87425"/>
    <w:rsid w:val="00E87D50"/>
    <w:rsid w:val="00E92215"/>
    <w:rsid w:val="00E95A49"/>
    <w:rsid w:val="00EA15B0"/>
    <w:rsid w:val="00EA2075"/>
    <w:rsid w:val="00EA5EA7"/>
    <w:rsid w:val="00EA7A56"/>
    <w:rsid w:val="00EB2CED"/>
    <w:rsid w:val="00EB6210"/>
    <w:rsid w:val="00EC1EB2"/>
    <w:rsid w:val="00EC4A25"/>
    <w:rsid w:val="00EC6D89"/>
    <w:rsid w:val="00ED2F4C"/>
    <w:rsid w:val="00EE34A7"/>
    <w:rsid w:val="00EE45A8"/>
    <w:rsid w:val="00EE538D"/>
    <w:rsid w:val="00EF017E"/>
    <w:rsid w:val="00EF38DA"/>
    <w:rsid w:val="00EF63FC"/>
    <w:rsid w:val="00EF6E77"/>
    <w:rsid w:val="00F00F18"/>
    <w:rsid w:val="00F025A2"/>
    <w:rsid w:val="00F04712"/>
    <w:rsid w:val="00F13360"/>
    <w:rsid w:val="00F162EF"/>
    <w:rsid w:val="00F1701D"/>
    <w:rsid w:val="00F22EC7"/>
    <w:rsid w:val="00F24429"/>
    <w:rsid w:val="00F24600"/>
    <w:rsid w:val="00F30393"/>
    <w:rsid w:val="00F325C8"/>
    <w:rsid w:val="00F372FB"/>
    <w:rsid w:val="00F411B3"/>
    <w:rsid w:val="00F42035"/>
    <w:rsid w:val="00F4227D"/>
    <w:rsid w:val="00F44EAC"/>
    <w:rsid w:val="00F46759"/>
    <w:rsid w:val="00F60098"/>
    <w:rsid w:val="00F61C5C"/>
    <w:rsid w:val="00F653B8"/>
    <w:rsid w:val="00F727BF"/>
    <w:rsid w:val="00F80FCA"/>
    <w:rsid w:val="00F84D46"/>
    <w:rsid w:val="00F86CE1"/>
    <w:rsid w:val="00F9008D"/>
    <w:rsid w:val="00F9179B"/>
    <w:rsid w:val="00F92B65"/>
    <w:rsid w:val="00F93AAD"/>
    <w:rsid w:val="00F946DF"/>
    <w:rsid w:val="00FA1266"/>
    <w:rsid w:val="00FA38EF"/>
    <w:rsid w:val="00FA41EF"/>
    <w:rsid w:val="00FB1E31"/>
    <w:rsid w:val="00FB6991"/>
    <w:rsid w:val="00FC1192"/>
    <w:rsid w:val="00FD38D6"/>
    <w:rsid w:val="00FD4F24"/>
    <w:rsid w:val="00FD621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418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418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8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06.png@01D82186.36AE3370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cid:image003.png@01D82186.36AE3370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cid:image005.png@01D82186.36AE3370" TargetMode="External"/><Relationship Id="rId20" Type="http://schemas.openxmlformats.org/officeDocument/2006/relationships/image" Target="cid:image007.png@01D82186.36AE337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09.png@01D82186.36AE337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image" Target="cid:image002.png@01D82186.36AE3370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04.png@01D82186.36AE3370" TargetMode="External"/><Relationship Id="rId22" Type="http://schemas.openxmlformats.org/officeDocument/2006/relationships/image" Target="cid:image008.png@01D82186.36AE33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1574</Words>
  <Characters>7642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43</cp:revision>
  <cp:lastPrinted>2019-02-25T14:05:00Z</cp:lastPrinted>
  <dcterms:created xsi:type="dcterms:W3CDTF">2022-11-15T17:33:00Z</dcterms:created>
  <dcterms:modified xsi:type="dcterms:W3CDTF">2022-11-15T20:32:00Z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