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CE031" w14:textId="1054B56F" w:rsidR="007F6BCE" w:rsidRPr="008B794A" w:rsidRDefault="007F6BCE" w:rsidP="007F6BCE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3304BF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D233A2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3304BF">
        <w:rPr>
          <w:rFonts w:ascii="Arial" w:eastAsia="MS Mincho" w:hAnsi="Arial" w:cs="Arial"/>
          <w:b/>
          <w:sz w:val="24"/>
          <w:szCs w:val="24"/>
          <w:lang w:val="en-US"/>
        </w:rPr>
        <w:t>0015</w:t>
      </w:r>
    </w:p>
    <w:p w14:paraId="57717EE8" w14:textId="6F1DCB14" w:rsidR="007F6BCE" w:rsidRDefault="007F6BCE" w:rsidP="007F6BCE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–18, 2022</w:t>
      </w:r>
    </w:p>
    <w:p w14:paraId="381E7295" w14:textId="77777777" w:rsidR="007F6BCE" w:rsidRDefault="007F6BCE" w:rsidP="007F6BCE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031E91FA" w14:textId="77777777" w:rsidR="007F6BCE" w:rsidRPr="00655AB7" w:rsidRDefault="007F6BCE" w:rsidP="007F6BCE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46D2E11D" w14:textId="7A1B2D09" w:rsidR="007F6BCE" w:rsidRDefault="007F6BCE" w:rsidP="007F6BCE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</w:t>
      </w:r>
      <w:r>
        <w:rPr>
          <w:rFonts w:ascii="Arial" w:eastAsia="MS Mincho" w:hAnsi="Arial" w:cs="Arial"/>
          <w:lang w:val="en-US" w:eastAsia="ja-JP"/>
        </w:rPr>
        <w:t>41C</w:t>
      </w:r>
      <w:r w:rsidRPr="00586840">
        <w:rPr>
          <w:rFonts w:ascii="Arial" w:eastAsia="MS Mincho" w:hAnsi="Arial" w:cs="Arial"/>
          <w:lang w:val="en-US" w:eastAsia="ja-JP"/>
        </w:rPr>
        <w:t>-n</w:t>
      </w:r>
      <w:r>
        <w:rPr>
          <w:rFonts w:ascii="Arial" w:eastAsia="MS Mincho" w:hAnsi="Arial" w:cs="Arial"/>
          <w:lang w:val="en-US" w:eastAsia="ja-JP"/>
        </w:rPr>
        <w:t>77 with</w:t>
      </w:r>
      <w:r w:rsidRPr="007F6BB2">
        <w:rPr>
          <w:rFonts w:ascii="Arial" w:eastAsia="MS Mincho" w:hAnsi="Arial" w:cs="Arial"/>
          <w:lang w:val="en-US" w:eastAsia="ja-JP"/>
        </w:rPr>
        <w:t xml:space="preserve"> </w:t>
      </w:r>
      <w:r w:rsidRPr="00655AB7">
        <w:rPr>
          <w:rFonts w:ascii="Arial" w:eastAsia="MS Mincho" w:hAnsi="Arial" w:cs="Arial"/>
          <w:lang w:val="en-US" w:eastAsia="ja-JP"/>
        </w:rPr>
        <w:t>PC2</w:t>
      </w:r>
      <w:r>
        <w:rPr>
          <w:rFonts w:ascii="Arial" w:eastAsia="MS Mincho" w:hAnsi="Arial" w:cs="Arial"/>
          <w:lang w:val="en-US" w:eastAsia="ja-JP"/>
        </w:rPr>
        <w:t xml:space="preserve"> UL CA_n41C</w:t>
      </w:r>
    </w:p>
    <w:p w14:paraId="2312DF58" w14:textId="77777777" w:rsidR="007F6BCE" w:rsidRPr="007249ED" w:rsidRDefault="007F6BCE" w:rsidP="007F6BCE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260EFA3A" w14:textId="77777777" w:rsidR="007F6BCE" w:rsidRPr="00655AB7" w:rsidRDefault="007F6BCE" w:rsidP="007F6BCE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27A252F2" w14:textId="77777777" w:rsidR="007F6BCE" w:rsidRPr="0030239D" w:rsidRDefault="007F6BCE" w:rsidP="007F6BCE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1954D985" w14:textId="77777777" w:rsidR="007F6BCE" w:rsidRPr="0030239D" w:rsidRDefault="007F6BCE" w:rsidP="007F6BCE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6729815B" w14:textId="460D0B59" w:rsidR="007F6BCE" w:rsidRDefault="007F6BCE" w:rsidP="007F6BCE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</w:t>
      </w:r>
      <w:r>
        <w:rPr>
          <w:rFonts w:ascii="Arial" w:eastAsia="MS Mincho" w:hAnsi="Arial" w:cs="Arial"/>
          <w:lang w:val="en-US"/>
        </w:rPr>
        <w:t>41C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77</w:t>
      </w:r>
      <w:r w:rsidRPr="0030239D">
        <w:rPr>
          <w:rFonts w:ascii="Arial" w:eastAsia="MS Mincho" w:hAnsi="Arial" w:cs="Arial"/>
          <w:lang w:val="en-US"/>
        </w:rPr>
        <w:t xml:space="preserve"> </w:t>
      </w:r>
      <w:r>
        <w:rPr>
          <w:rFonts w:ascii="Arial" w:eastAsia="MS Mincho" w:hAnsi="Arial" w:cs="Arial"/>
          <w:lang w:val="en-US"/>
        </w:rPr>
        <w:t xml:space="preserve">with PC2 UL CA_n41C </w:t>
      </w:r>
      <w:r w:rsidRPr="0030239D">
        <w:rPr>
          <w:rFonts w:ascii="Arial" w:eastAsia="MS Mincho" w:hAnsi="Arial" w:cs="Arial"/>
          <w:lang w:val="en-US"/>
        </w:rPr>
        <w:t>according to the request in [1].</w:t>
      </w:r>
    </w:p>
    <w:p w14:paraId="3E54692F" w14:textId="77777777" w:rsidR="007F6BCE" w:rsidRDefault="007F6BCE" w:rsidP="007F6BCE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case </w:t>
      </w:r>
      <w:proofErr w:type="gramStart"/>
      <w:r w:rsidRPr="005D53EE">
        <w:rPr>
          <w:rFonts w:ascii="Arial" w:eastAsia="MS Mincho" w:hAnsi="Arial" w:cs="Arial"/>
          <w:lang w:val="en-US"/>
        </w:rPr>
        <w:t>a</w:t>
      </w:r>
      <w:proofErr w:type="gramEnd"/>
      <w:r w:rsidRPr="005D53EE">
        <w:rPr>
          <w:rFonts w:ascii="Arial" w:eastAsia="MS Mincho" w:hAnsi="Arial" w:cs="Arial"/>
          <w:lang w:val="en-US"/>
        </w:rPr>
        <w:t xml:space="preserve">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475403D8" w14:textId="77777777" w:rsidR="007F6BCE" w:rsidRPr="0030239D" w:rsidRDefault="007F6BCE" w:rsidP="007F6BCE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7D245227" w14:textId="77777777" w:rsidR="007F6BCE" w:rsidRPr="0030239D" w:rsidRDefault="007F6BCE" w:rsidP="007F6BCE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75709674" w14:textId="77777777" w:rsidR="007F6BCE" w:rsidRPr="0030239D" w:rsidRDefault="007F6BCE" w:rsidP="007F6BCE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B48DCBE" w14:textId="77777777" w:rsidR="007F6BCE" w:rsidRPr="0030239D" w:rsidRDefault="007F6BCE" w:rsidP="007F6BCE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354967ED" w14:textId="77777777" w:rsidR="007F6BCE" w:rsidRDefault="007F6BCE" w:rsidP="007F6BCE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C24AF29" w14:textId="77777777" w:rsidR="007F6BCE" w:rsidRDefault="007F6BCE" w:rsidP="007F6BCE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6609D5A" w14:textId="77777777" w:rsidR="007F6BCE" w:rsidRPr="003D0F39" w:rsidRDefault="007F6BCE" w:rsidP="007F6BCE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407C78CA" w14:textId="77777777" w:rsidR="007A1587" w:rsidRDefault="007A1587" w:rsidP="00BB0464"/>
    <w:p w14:paraId="5663F4A7" w14:textId="0439A640" w:rsidR="00BB0464" w:rsidRDefault="00BB0464" w:rsidP="00BB0464">
      <w:pPr>
        <w:pStyle w:val="Heading1"/>
        <w:rPr>
          <w:lang w:eastAsia="zh-CN"/>
        </w:rPr>
      </w:pPr>
      <w:bookmarkStart w:id="2" w:name="_Toc115167912"/>
      <w:r>
        <w:rPr>
          <w:rFonts w:hint="eastAsia"/>
          <w:lang w:eastAsia="zh-CN"/>
        </w:rPr>
        <w:t>5</w:t>
      </w:r>
      <w:r w:rsidRPr="004D3578">
        <w:tab/>
      </w:r>
      <w:r w:rsidR="001359BD">
        <w:t xml:space="preserve">High </w:t>
      </w:r>
      <w:r w:rsidR="006919A0">
        <w:rPr>
          <w:rFonts w:hint="eastAsia"/>
          <w:lang w:eastAsia="zh-CN"/>
        </w:rPr>
        <w:t xml:space="preserve">Power </w:t>
      </w:r>
      <w:r w:rsidR="001359BD">
        <w:rPr>
          <w:lang w:eastAsia="zh-CN"/>
        </w:rPr>
        <w:t>UE</w:t>
      </w:r>
      <w:r w:rsidR="006919A0">
        <w:rPr>
          <w:rFonts w:hint="eastAsia"/>
          <w:lang w:eastAsia="zh-CN"/>
        </w:rPr>
        <w:t xml:space="preserve"> </w:t>
      </w:r>
      <w:r w:rsidR="00367F50">
        <w:rPr>
          <w:rFonts w:hint="eastAsia"/>
          <w:lang w:eastAsia="zh-CN"/>
        </w:rPr>
        <w:t xml:space="preserve">CA </w:t>
      </w:r>
      <w:r w:rsidR="005B43C1">
        <w:rPr>
          <w:lang w:eastAsia="zh-CN"/>
        </w:rPr>
        <w:t xml:space="preserve">of 2 bands DL and </w:t>
      </w:r>
      <w:r w:rsidR="008E4395">
        <w:rPr>
          <w:lang w:eastAsia="zh-CN"/>
        </w:rPr>
        <w:t xml:space="preserve">1 or </w:t>
      </w:r>
      <w:r w:rsidR="005B43C1">
        <w:rPr>
          <w:lang w:eastAsia="zh-CN"/>
        </w:rPr>
        <w:t>2 bands UL</w:t>
      </w:r>
      <w:bookmarkEnd w:id="2"/>
    </w:p>
    <w:p w14:paraId="5663F4A8" w14:textId="17D3DA0B" w:rsidR="00A047D8" w:rsidRPr="004D3578" w:rsidRDefault="00A047D8" w:rsidP="00A047D8">
      <w:pPr>
        <w:pStyle w:val="Heading2"/>
        <w:rPr>
          <w:lang w:eastAsia="zh-CN"/>
        </w:rPr>
      </w:pPr>
      <w:bookmarkStart w:id="3" w:name="_Toc115167913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rPr>
          <w:lang w:eastAsia="zh-CN"/>
        </w:rPr>
        <w:t>CA_n</w:t>
      </w:r>
      <w:r w:rsidR="00596E8B">
        <w:rPr>
          <w:lang w:eastAsia="zh-CN"/>
        </w:rPr>
        <w:t>41C</w:t>
      </w:r>
      <w:r>
        <w:rPr>
          <w:lang w:eastAsia="zh-CN"/>
        </w:rPr>
        <w:t>-n</w:t>
      </w:r>
      <w:bookmarkEnd w:id="3"/>
      <w:r w:rsidR="005D5662">
        <w:rPr>
          <w:lang w:eastAsia="zh-CN"/>
        </w:rPr>
        <w:t>77</w:t>
      </w:r>
      <w:r w:rsidR="006F6133">
        <w:rPr>
          <w:lang w:eastAsia="zh-CN"/>
        </w:rPr>
        <w:t>A</w:t>
      </w:r>
    </w:p>
    <w:p w14:paraId="5663F4A9" w14:textId="77777777" w:rsidR="00A047D8" w:rsidRPr="001043CD" w:rsidRDefault="00A047D8" w:rsidP="00A047D8">
      <w:pPr>
        <w:pStyle w:val="Heading3"/>
        <w:rPr>
          <w:rFonts w:cs="Arial"/>
          <w:szCs w:val="28"/>
          <w:lang w:eastAsia="zh-CN"/>
        </w:rPr>
      </w:pPr>
      <w:bookmarkStart w:id="4" w:name="_Toc115167914"/>
      <w:r w:rsidRPr="001043CD">
        <w:rPr>
          <w:rFonts w:cs="Arial"/>
          <w:szCs w:val="28"/>
          <w:lang w:eastAsia="zh-CN"/>
        </w:rPr>
        <w:t>5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4"/>
    </w:p>
    <w:p w14:paraId="5663F4AB" w14:textId="2BF115B6" w:rsidR="00A047D8" w:rsidRPr="00BC7DD1" w:rsidRDefault="00A047D8" w:rsidP="00A047D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BC7DD1">
        <w:rPr>
          <w:rFonts w:ascii="Arial" w:hAnsi="Arial" w:cs="Arial"/>
          <w:b/>
          <w:bCs/>
          <w:lang w:val="en-US"/>
        </w:rPr>
        <w:t>Table 5.</w:t>
      </w:r>
      <w:r>
        <w:rPr>
          <w:rFonts w:ascii="Arial" w:hAnsi="Arial" w:cs="Arial" w:hint="eastAsia"/>
          <w:b/>
          <w:bCs/>
          <w:lang w:val="en-US" w:eastAsia="zh-CN"/>
        </w:rPr>
        <w:t>x.1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 w:rsidR="00410F6F"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="00410F6F"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162DEC" w:rsidRPr="00AD0178" w14:paraId="5663F4C5" w14:textId="77777777" w:rsidTr="00827D4B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AC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81B1" w14:textId="77777777" w:rsidR="00162DEC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 w:rsidR="00AA456D">
              <w:rPr>
                <w:sz w:val="16"/>
              </w:rPr>
              <w:t xml:space="preserve"> or</w:t>
            </w:r>
          </w:p>
          <w:p w14:paraId="5663F4AD" w14:textId="2A8CDB6F" w:rsidR="00AA456D" w:rsidRPr="00AD0178" w:rsidRDefault="00AA456D" w:rsidP="001C2E42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AE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4C3" w14:textId="4B99BC14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C4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6F6133" w:rsidRPr="00AD0178" w14:paraId="16FB82C2" w14:textId="77777777" w:rsidTr="00827D4B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E0217" w14:textId="1241CE1A" w:rsidR="006F6133" w:rsidRPr="008251C4" w:rsidRDefault="006F6133" w:rsidP="006F6133">
            <w:pPr>
              <w:pStyle w:val="TAC"/>
            </w:pPr>
            <w:r w:rsidRPr="006F6133">
              <w:t>CA_n41C-n77A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F0DEA" w14:textId="77777777" w:rsidR="00B420F5" w:rsidRPr="00B420F5" w:rsidRDefault="00B420F5" w:rsidP="00B420F5">
            <w:pPr>
              <w:pStyle w:val="TAC"/>
            </w:pPr>
            <w:r w:rsidRPr="00B420F5">
              <w:t>n41</w:t>
            </w:r>
            <w:r w:rsidRPr="00B420F5">
              <w:rPr>
                <w:vertAlign w:val="superscript"/>
              </w:rPr>
              <w:t>8,9</w:t>
            </w:r>
          </w:p>
          <w:p w14:paraId="15158EDF" w14:textId="4672A51E" w:rsidR="00B420F5" w:rsidRPr="00B420F5" w:rsidRDefault="00B420F5" w:rsidP="00B420F5">
            <w:pPr>
              <w:pStyle w:val="TAC"/>
            </w:pPr>
            <w:r w:rsidRPr="00B420F5">
              <w:t>n77</w:t>
            </w:r>
            <w:r w:rsidRPr="00B420F5">
              <w:rPr>
                <w:vertAlign w:val="superscript"/>
              </w:rPr>
              <w:t>8,9</w:t>
            </w:r>
          </w:p>
          <w:p w14:paraId="7716B1B6" w14:textId="151AE9A6" w:rsidR="00B420F5" w:rsidRPr="00B420F5" w:rsidRDefault="00B420F5" w:rsidP="00B420F5">
            <w:pPr>
              <w:pStyle w:val="TAC"/>
            </w:pPr>
            <w:r w:rsidRPr="00B420F5">
              <w:t>CA_n41A-n77A</w:t>
            </w:r>
            <w:r w:rsidRPr="00B420F5">
              <w:rPr>
                <w:vertAlign w:val="superscript"/>
              </w:rPr>
              <w:t>8</w:t>
            </w:r>
          </w:p>
          <w:p w14:paraId="4112F530" w14:textId="0FA4A722" w:rsidR="006F6133" w:rsidRPr="00B420F5" w:rsidRDefault="00B420F5" w:rsidP="00B420F5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 w:rsidRPr="00B420F5">
              <w:rPr>
                <w:b/>
                <w:bCs/>
              </w:rPr>
              <w:t>CA_n41C</w:t>
            </w:r>
            <w:r>
              <w:rPr>
                <w:b/>
                <w:bCs/>
                <w:color w:val="FF0000"/>
                <w:vertAlign w:val="superscrip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FB32" w14:textId="4282C6D9" w:rsidR="006F6133" w:rsidRPr="008251C4" w:rsidRDefault="006F6133" w:rsidP="006F6133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6EF3" w14:textId="2E1349D3" w:rsidR="006F6133" w:rsidRPr="00AD0178" w:rsidRDefault="006F6133" w:rsidP="006F6133">
            <w:pPr>
              <w:pStyle w:val="TAC"/>
              <w:rPr>
                <w:sz w:val="16"/>
                <w:lang w:eastAsia="zh-CN"/>
              </w:rPr>
            </w:pPr>
            <w:r w:rsidRPr="006034FE">
              <w:t>n41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E4C8C" w14:textId="3503F912" w:rsidR="006F6133" w:rsidRPr="00AD0178" w:rsidRDefault="006F6133" w:rsidP="00827D4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6F6133" w:rsidRPr="00AD0178" w14:paraId="457A5EF4" w14:textId="77777777" w:rsidTr="00827D4B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1588" w14:textId="77777777" w:rsidR="006F6133" w:rsidRPr="008251C4" w:rsidRDefault="006F6133" w:rsidP="006F6133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011" w14:textId="77777777" w:rsidR="006F6133" w:rsidRPr="008251C4" w:rsidRDefault="006F6133" w:rsidP="006F6133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C7F7" w14:textId="74770413" w:rsidR="006F6133" w:rsidRPr="008251C4" w:rsidRDefault="006F6133" w:rsidP="006F6133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15C4" w14:textId="14E43342" w:rsidR="006F6133" w:rsidRPr="00AD0178" w:rsidRDefault="006F6133" w:rsidP="006F6133">
            <w:pPr>
              <w:pStyle w:val="TAC"/>
              <w:rPr>
                <w:sz w:val="16"/>
                <w:lang w:eastAsia="zh-CN"/>
              </w:rPr>
            </w:pPr>
            <w:r w:rsidRPr="006034FE">
              <w:t>n77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BB2B" w14:textId="77777777" w:rsidR="006F6133" w:rsidRPr="00AD0178" w:rsidRDefault="006F6133" w:rsidP="006F6133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  <w:tr w:rsidR="00162DEC" w:rsidRPr="00AD0178" w14:paraId="38FE9374" w14:textId="77777777" w:rsidTr="009D0F3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8C676" w14:textId="77777777" w:rsidR="00162DEC" w:rsidRPr="00DF66D8" w:rsidRDefault="00162DEC" w:rsidP="00162DEC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1AAEA50D" w14:textId="41D253B7" w:rsidR="00162DEC" w:rsidRPr="00AD0178" w:rsidRDefault="00162DEC" w:rsidP="00162DEC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5663F568" w14:textId="77777777" w:rsidR="001C2E42" w:rsidRPr="00BB7C76" w:rsidRDefault="001C2E42" w:rsidP="00A047D8">
      <w:pPr>
        <w:rPr>
          <w:sz w:val="18"/>
          <w:lang w:val="x-none" w:eastAsia="zh-CN"/>
        </w:rPr>
      </w:pPr>
    </w:p>
    <w:p w14:paraId="5663F569" w14:textId="77777777" w:rsidR="00A047D8" w:rsidRPr="001043CD" w:rsidRDefault="00A047D8" w:rsidP="00A047D8">
      <w:pPr>
        <w:pStyle w:val="Heading3"/>
        <w:rPr>
          <w:rFonts w:cs="Arial"/>
          <w:szCs w:val="28"/>
          <w:lang w:val="en-US" w:eastAsia="zh-CN"/>
        </w:rPr>
      </w:pPr>
      <w:bookmarkStart w:id="5" w:name="_Toc115167915"/>
      <w:r w:rsidRPr="001043CD">
        <w:rPr>
          <w:rFonts w:cs="Arial"/>
          <w:lang w:eastAsia="zh-CN"/>
        </w:rPr>
        <w:lastRenderedPageBreak/>
        <w:t>5.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5"/>
    </w:p>
    <w:p w14:paraId="4630AB21" w14:textId="7093F5DD" w:rsidR="00C73BE6" w:rsidRDefault="00C73BE6" w:rsidP="00C73BE6">
      <w:pPr>
        <w:pStyle w:val="TH"/>
        <w:rPr>
          <w:lang w:eastAsia="zh-CN"/>
        </w:rPr>
      </w:pPr>
      <w:r>
        <w:t>Table 5.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73BE6" w:rsidRPr="00530DFD" w14:paraId="64E524F6" w14:textId="77777777" w:rsidTr="009D0F30">
        <w:trPr>
          <w:trHeight w:val="383"/>
          <w:jc w:val="center"/>
        </w:trPr>
        <w:tc>
          <w:tcPr>
            <w:tcW w:w="1679" w:type="dxa"/>
          </w:tcPr>
          <w:p w14:paraId="5421FDDC" w14:textId="77777777" w:rsidR="00C73BE6" w:rsidRPr="00EC6D8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3714C34E" w14:textId="4335131B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</w:t>
            </w:r>
            <w:r w:rsidR="00D8775D">
              <w:rPr>
                <w:rFonts w:cs="Arial"/>
                <w:b/>
                <w:kern w:val="2"/>
                <w:szCs w:val="18"/>
                <w:lang w:val="en-US" w:eastAsia="zh-CN"/>
              </w:rPr>
              <w:t>C</w:t>
            </w:r>
          </w:p>
        </w:tc>
        <w:tc>
          <w:tcPr>
            <w:tcW w:w="1641" w:type="dxa"/>
            <w:shd w:val="clear" w:color="auto" w:fill="auto"/>
          </w:tcPr>
          <w:p w14:paraId="32954DC5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24D54E84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2631F087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C73BE6" w:rsidRPr="00530DFD" w14:paraId="5F10A084" w14:textId="77777777" w:rsidTr="009D0F30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45C7DADE" w14:textId="04B484A1" w:rsidR="00C73BE6" w:rsidRPr="00B0188E" w:rsidRDefault="00B63E9A" w:rsidP="009D0F30">
            <w:pPr>
              <w:pStyle w:val="TAL"/>
              <w:keepNext w:val="0"/>
              <w:widowControl w:val="0"/>
              <w:jc w:val="both"/>
              <w:rPr>
                <w:lang w:eastAsia="zh-CN"/>
              </w:rPr>
            </w:pPr>
            <w:r w:rsidRPr="006F6133">
              <w:t>CA_n41C</w:t>
            </w:r>
          </w:p>
        </w:tc>
        <w:tc>
          <w:tcPr>
            <w:tcW w:w="2045" w:type="dxa"/>
            <w:shd w:val="clear" w:color="auto" w:fill="auto"/>
          </w:tcPr>
          <w:p w14:paraId="1F2446E6" w14:textId="77777777" w:rsidR="00C73BE6" w:rsidRPr="005B1369" w:rsidRDefault="00C73BE6" w:rsidP="00B63E9A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DC0ADA3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3D21603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5DA35C16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</w:tr>
      <w:tr w:rsidR="00C73BE6" w:rsidRPr="00530DFD" w14:paraId="267A7452" w14:textId="77777777" w:rsidTr="009D0F30">
        <w:trPr>
          <w:trHeight w:val="192"/>
          <w:jc w:val="center"/>
        </w:trPr>
        <w:tc>
          <w:tcPr>
            <w:tcW w:w="1679" w:type="dxa"/>
            <w:vMerge/>
          </w:tcPr>
          <w:p w14:paraId="1BEAD0B5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A5560AF" w14:textId="77777777" w:rsidR="00C73BE6" w:rsidRPr="005B1369" w:rsidRDefault="00C73BE6" w:rsidP="00B63E9A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586AE480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7CCF4EB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CDC9CDC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</w:tr>
      <w:tr w:rsidR="00C73BE6" w:rsidRPr="00530DFD" w14:paraId="1A130CC6" w14:textId="77777777" w:rsidTr="009D0F30">
        <w:trPr>
          <w:trHeight w:val="192"/>
          <w:jc w:val="center"/>
        </w:trPr>
        <w:tc>
          <w:tcPr>
            <w:tcW w:w="1679" w:type="dxa"/>
            <w:vMerge/>
          </w:tcPr>
          <w:p w14:paraId="42CD43CF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7AF23C1" w14:textId="77777777" w:rsidR="00C73BE6" w:rsidRPr="005B1369" w:rsidRDefault="00C73BE6" w:rsidP="00B63E9A">
            <w:pPr>
              <w:pStyle w:val="TAC"/>
            </w:pPr>
            <w:r w:rsidRPr="005B1369">
              <w:t>Case c</w:t>
            </w:r>
          </w:p>
        </w:tc>
        <w:tc>
          <w:tcPr>
            <w:tcW w:w="1641" w:type="dxa"/>
            <w:shd w:val="clear" w:color="auto" w:fill="auto"/>
          </w:tcPr>
          <w:p w14:paraId="74FB8EDB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1A46F67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4C52A865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</w:tr>
      <w:tr w:rsidR="00C73BE6" w:rsidRPr="00530DFD" w14:paraId="48EF8A84" w14:textId="77777777" w:rsidTr="009D0F30">
        <w:trPr>
          <w:trHeight w:val="55"/>
          <w:jc w:val="center"/>
        </w:trPr>
        <w:tc>
          <w:tcPr>
            <w:tcW w:w="1679" w:type="dxa"/>
            <w:vMerge/>
          </w:tcPr>
          <w:p w14:paraId="67DDD8DA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4D503A1" w14:textId="77777777" w:rsidR="00C73BE6" w:rsidRPr="005B1369" w:rsidRDefault="00C73BE6" w:rsidP="00B63E9A">
            <w:pPr>
              <w:pStyle w:val="TAC"/>
            </w:pPr>
            <w:r w:rsidRPr="005B1369">
              <w:t>Case d</w:t>
            </w:r>
          </w:p>
        </w:tc>
        <w:tc>
          <w:tcPr>
            <w:tcW w:w="1641" w:type="dxa"/>
            <w:shd w:val="clear" w:color="auto" w:fill="auto"/>
          </w:tcPr>
          <w:p w14:paraId="3AF90890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ECA4451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30ABC69F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</w:tr>
    </w:tbl>
    <w:p w14:paraId="5663F576" w14:textId="77777777" w:rsidR="00A047D8" w:rsidRPr="00B0188E" w:rsidRDefault="00A047D8" w:rsidP="00A047D8">
      <w:pPr>
        <w:pStyle w:val="TH"/>
        <w:jc w:val="left"/>
        <w:rPr>
          <w:lang w:eastAsia="zh-CN"/>
        </w:rPr>
      </w:pPr>
    </w:p>
    <w:p w14:paraId="5663F577" w14:textId="77777777" w:rsidR="00A047D8" w:rsidRPr="00FD4F24" w:rsidRDefault="00A047D8" w:rsidP="00A047D8">
      <w:pPr>
        <w:pStyle w:val="Heading3"/>
        <w:rPr>
          <w:lang w:eastAsia="zh-CN"/>
        </w:rPr>
      </w:pPr>
      <w:bookmarkStart w:id="6" w:name="_Toc115167916"/>
      <w:r w:rsidRPr="001043CD">
        <w:t>5.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6"/>
    </w:p>
    <w:p w14:paraId="324799C7" w14:textId="25211ED1" w:rsidR="00A34BDA" w:rsidRDefault="00A34BDA" w:rsidP="00A34BDA">
      <w:pPr>
        <w:pStyle w:val="Heading4"/>
        <w:rPr>
          <w:lang w:eastAsia="zh-CN"/>
        </w:rPr>
      </w:pPr>
      <w:bookmarkStart w:id="7" w:name="_Toc115167917"/>
      <w:r>
        <w:t>5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7"/>
      <w:r w:rsidR="00D8775D">
        <w:rPr>
          <w:lang w:eastAsia="zh-CN"/>
        </w:rPr>
        <w:t>, b, c, d</w:t>
      </w:r>
    </w:p>
    <w:p w14:paraId="5CC0FE64" w14:textId="7F79DD20" w:rsidR="00224753" w:rsidRPr="00CB5AD1" w:rsidRDefault="00224753" w:rsidP="00224753">
      <w:pPr>
        <w:rPr>
          <w:lang w:eastAsia="zh-CN"/>
        </w:rPr>
      </w:pPr>
      <w:r>
        <w:rPr>
          <w:lang w:eastAsia="zh-CN"/>
        </w:rPr>
        <w:t>The MSD for PC3 CA_n41</w:t>
      </w:r>
      <w:r w:rsidR="00C16572">
        <w:rPr>
          <w:lang w:eastAsia="zh-CN"/>
        </w:rPr>
        <w:t>C</w:t>
      </w:r>
      <w:r>
        <w:rPr>
          <w:lang w:eastAsia="zh-CN"/>
        </w:rPr>
        <w:t xml:space="preserve"> into n</w:t>
      </w:r>
      <w:r w:rsidR="00C16572">
        <w:rPr>
          <w:lang w:eastAsia="zh-CN"/>
        </w:rPr>
        <w:t>77</w:t>
      </w:r>
      <w:r>
        <w:rPr>
          <w:lang w:eastAsia="zh-CN"/>
        </w:rPr>
        <w:t>:</w:t>
      </w:r>
    </w:p>
    <w:p w14:paraId="72EC36FD" w14:textId="09A9750D" w:rsidR="00224753" w:rsidRDefault="00224753" w:rsidP="00224753">
      <w:pPr>
        <w:pStyle w:val="TH"/>
      </w:pPr>
      <w:r>
        <w:t>Table</w:t>
      </w:r>
      <w:r w:rsidR="0083747B">
        <w:t xml:space="preserve"> 5</w:t>
      </w:r>
      <w:r>
        <w:t>.</w:t>
      </w:r>
      <w:r w:rsidR="0083747B">
        <w:t>x</w:t>
      </w:r>
      <w:r>
        <w:t>.3-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PC3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097"/>
        <w:gridCol w:w="926"/>
        <w:gridCol w:w="919"/>
        <w:gridCol w:w="1341"/>
        <w:gridCol w:w="926"/>
        <w:gridCol w:w="931"/>
        <w:gridCol w:w="804"/>
        <w:gridCol w:w="1016"/>
      </w:tblGrid>
      <w:tr w:rsidR="00C16572" w:rsidRPr="0094753F" w14:paraId="2CB28EC0" w14:textId="77777777" w:rsidTr="00C16572">
        <w:trPr>
          <w:trHeight w:val="18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680FE" w14:textId="0D5CBF6A" w:rsidR="00C16572" w:rsidRPr="0094753F" w:rsidRDefault="00C16572" w:rsidP="00C1657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CA_</w:t>
            </w:r>
            <w:r>
              <w:rPr>
                <w:rFonts w:ascii="Arial" w:eastAsia="Times New Roman" w:hAnsi="Arial"/>
                <w:sz w:val="18"/>
              </w:rPr>
              <w:t>n41-n77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7E7D" w14:textId="2DBAE85D" w:rsidR="00C16572" w:rsidRPr="0094753F" w:rsidRDefault="00C16572" w:rsidP="00C16572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n41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4891A" w14:textId="6723424F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2545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CA8D9" w14:textId="6059E282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60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67714" w14:textId="62CD315D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1 (RBstart=0)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B329D6" w14:textId="0F6B2DDE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2545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8BBFA" w14:textId="1ABD9844" w:rsidR="00C16572" w:rsidRPr="0094753F" w:rsidRDefault="00C16572" w:rsidP="00C16572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0395D" w14:textId="3BB4FB54" w:rsidR="00C16572" w:rsidRPr="0094753F" w:rsidRDefault="00C16572" w:rsidP="00C16572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592EE" w14:textId="7AC555BB" w:rsidR="00C16572" w:rsidRPr="0094753F" w:rsidRDefault="00C16572" w:rsidP="00C16572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C16572" w:rsidRPr="0094753F" w14:paraId="758111BB" w14:textId="77777777" w:rsidTr="00C16572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1B30DE" w14:textId="77777777" w:rsidR="00C16572" w:rsidRPr="0094753F" w:rsidRDefault="00C16572" w:rsidP="00C1657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9BAE" w14:textId="0113F8F8" w:rsidR="00C16572" w:rsidRPr="0094753F" w:rsidRDefault="00C16572" w:rsidP="00C16572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0C52" w14:textId="0F09C16A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2625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82C7" w14:textId="347EF7B8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100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E6BB" w14:textId="3484C649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1 (RBstart=272)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6FD" w14:textId="732EE0DF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2625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A6B2" w14:textId="44B96DAC" w:rsidR="00C16572" w:rsidRPr="0094753F" w:rsidRDefault="00C16572" w:rsidP="00C16572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CBE4" w14:textId="18B13654" w:rsidR="00C16572" w:rsidRPr="0094753F" w:rsidRDefault="00C16572" w:rsidP="00C16572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9968" w14:textId="617DFBFF" w:rsidR="00C16572" w:rsidRPr="0094753F" w:rsidRDefault="00C16572" w:rsidP="00C16572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</w:tr>
      <w:tr w:rsidR="00C16572" w:rsidRPr="0094753F" w14:paraId="1CDF87ED" w14:textId="77777777" w:rsidTr="00C16572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22CC" w14:textId="77777777" w:rsidR="00C16572" w:rsidRPr="0094753F" w:rsidRDefault="00C16572" w:rsidP="00C1657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F3A8" w14:textId="0A18CDB2" w:rsidR="00C16572" w:rsidRPr="0094753F" w:rsidRDefault="00C16572" w:rsidP="00C16572">
            <w:pPr>
              <w:pStyle w:val="TAC"/>
              <w:rPr>
                <w:rFonts w:eastAsia="Times New Roman"/>
                <w:lang w:val="en-US" w:eastAsia="ko-KR"/>
              </w:rPr>
            </w:pPr>
            <w: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E22" w14:textId="023B1731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N/A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0D8" w14:textId="73DD496A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76EC" w14:textId="0A20C21C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N/A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2E60" w14:textId="549AC512" w:rsidR="00C16572" w:rsidRPr="0094753F" w:rsidRDefault="00C16572" w:rsidP="00C16572">
            <w:pPr>
              <w:pStyle w:val="TAC"/>
              <w:rPr>
                <w:rFonts w:eastAsia="Times New Roman"/>
              </w:rPr>
            </w:pPr>
            <w:r>
              <w:t>3305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F45" w14:textId="693452C8" w:rsidR="00C16572" w:rsidRPr="0094753F" w:rsidRDefault="00C16572" w:rsidP="00C16572">
            <w:pPr>
              <w:pStyle w:val="TAC"/>
              <w:rPr>
                <w:rFonts w:eastAsia="Times New Roman"/>
                <w:lang w:eastAsia="ko-KR"/>
              </w:rPr>
            </w:pPr>
            <w:r>
              <w:t>2.7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E19" w14:textId="3F6F8F2D" w:rsidR="00C16572" w:rsidRPr="0094753F" w:rsidRDefault="00C16572" w:rsidP="00C16572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3297" w14:textId="37035591" w:rsidR="00C16572" w:rsidRPr="0094753F" w:rsidRDefault="00C16572" w:rsidP="00C16572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rFonts w:cs="Arial"/>
                <w:lang w:eastAsia="ja-JP"/>
              </w:rPr>
              <w:t>IMD9</w:t>
            </w:r>
          </w:p>
        </w:tc>
      </w:tr>
    </w:tbl>
    <w:p w14:paraId="466E43FF" w14:textId="77777777" w:rsidR="00224753" w:rsidRDefault="00224753" w:rsidP="00224753">
      <w:pPr>
        <w:rPr>
          <w:lang w:eastAsia="zh-CN"/>
        </w:rPr>
      </w:pPr>
    </w:p>
    <w:p w14:paraId="06915B49" w14:textId="6519293D" w:rsidR="00C16572" w:rsidRDefault="00A20D59" w:rsidP="00224753">
      <w:pPr>
        <w:rPr>
          <w:lang w:eastAsia="zh-CN"/>
        </w:rPr>
      </w:pPr>
      <w:r w:rsidRPr="00A20D59">
        <w:rPr>
          <w:lang w:eastAsia="zh-CN"/>
        </w:rPr>
        <w:t>For PC2 there should be no difference because for these we have assumed that MPR is applied to meet the SEM mask and thus IMD3 is -13dBm, IMD5 is -25dBm for NS04 and -30dBm for NS01 and then we decay the power of the higher IMDs</w:t>
      </w:r>
    </w:p>
    <w:p w14:paraId="269DC65C" w14:textId="77777777" w:rsidR="00224753" w:rsidRDefault="00224753" w:rsidP="00224753">
      <w:pPr>
        <w:rPr>
          <w:lang w:eastAsia="zh-CN"/>
        </w:rPr>
      </w:pPr>
    </w:p>
    <w:p w14:paraId="0DCF71F2" w14:textId="31C75869" w:rsidR="00224753" w:rsidRDefault="00224753" w:rsidP="00224753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 w:rsidR="00382877">
        <w:rPr>
          <w:lang w:eastAsia="zh-CN"/>
        </w:rPr>
        <w:t>5</w:t>
      </w:r>
      <w:r w:rsidRPr="0033251E">
        <w:rPr>
          <w:lang w:eastAsia="zh-CN"/>
        </w:rPr>
        <w:t>.x.3-2</w:t>
      </w:r>
      <w:r>
        <w:rPr>
          <w:lang w:eastAsia="zh-CN"/>
        </w:rPr>
        <w:t>.</w:t>
      </w:r>
    </w:p>
    <w:p w14:paraId="6A52FF11" w14:textId="15FA7DEA" w:rsidR="00224753" w:rsidRDefault="00224753" w:rsidP="00224753">
      <w:pPr>
        <w:pStyle w:val="TH"/>
      </w:pPr>
      <w:r>
        <w:t xml:space="preserve">Table </w:t>
      </w:r>
      <w:r w:rsidR="0083747B">
        <w:t>5</w:t>
      </w:r>
      <w:r>
        <w:t>.x.3-2 PC2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16572" w:rsidRPr="0094753F" w14:paraId="7DFD546A" w14:textId="77777777" w:rsidTr="00D7198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02B2F" w14:textId="02231C0E" w:rsidR="00C16572" w:rsidRPr="0094753F" w:rsidRDefault="00C16572" w:rsidP="00C16572">
            <w:pPr>
              <w:pStyle w:val="TAC"/>
            </w:pPr>
            <w:r w:rsidRPr="0094753F">
              <w:t>CA_</w:t>
            </w:r>
            <w:r>
              <w:t>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557527" w14:textId="1D41526C" w:rsidR="00C16572" w:rsidRPr="0094753F" w:rsidRDefault="00C16572" w:rsidP="00C16572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n41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7C3329" w14:textId="213E8EAD" w:rsidR="00C16572" w:rsidRPr="0094753F" w:rsidRDefault="00C16572" w:rsidP="00C16572">
            <w:pPr>
              <w:pStyle w:val="TAC"/>
            </w:pPr>
            <w:r>
              <w:t>2545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36524" w14:textId="6FC09538" w:rsidR="00C16572" w:rsidRPr="0094753F" w:rsidRDefault="00C16572" w:rsidP="00C16572">
            <w:pPr>
              <w:pStyle w:val="TAC"/>
            </w:pPr>
            <w: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BE73B" w14:textId="313DD3ED" w:rsidR="00C16572" w:rsidRPr="0094753F" w:rsidRDefault="00C16572" w:rsidP="00C16572">
            <w:pPr>
              <w:pStyle w:val="TAC"/>
            </w:pPr>
            <w:r>
              <w:t>1 (RBstart=0)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26B0B" w14:textId="60C90C10" w:rsidR="00C16572" w:rsidRPr="0094753F" w:rsidRDefault="00C16572" w:rsidP="00C16572">
            <w:pPr>
              <w:pStyle w:val="TAC"/>
            </w:pPr>
            <w: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17012" w14:textId="13E27A48" w:rsidR="00C16572" w:rsidRPr="0094753F" w:rsidRDefault="00C16572" w:rsidP="00C1657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52BAB" w14:textId="46EB6257" w:rsidR="00C16572" w:rsidRPr="0094753F" w:rsidRDefault="00C16572" w:rsidP="00C16572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923C0" w14:textId="6177F808" w:rsidR="00C16572" w:rsidRPr="0094753F" w:rsidRDefault="00C16572" w:rsidP="00C16572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C16572" w:rsidRPr="0094753F" w14:paraId="569941B8" w14:textId="77777777" w:rsidTr="00D7198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C5446" w14:textId="77777777" w:rsidR="00C16572" w:rsidRPr="0094753F" w:rsidRDefault="00C16572" w:rsidP="00C16572">
            <w:pPr>
              <w:pStyle w:val="TAC"/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05AD" w14:textId="5273250B" w:rsidR="00C16572" w:rsidRPr="0094753F" w:rsidRDefault="00C16572" w:rsidP="00C16572">
            <w:pPr>
              <w:pStyle w:val="TAC"/>
              <w:rPr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AE9D" w14:textId="72F81166" w:rsidR="00C16572" w:rsidRPr="0094753F" w:rsidRDefault="00C16572" w:rsidP="00C16572">
            <w:pPr>
              <w:pStyle w:val="TAC"/>
            </w:pPr>
            <w:r>
              <w:t>2625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509" w14:textId="3E01851C" w:rsidR="00C16572" w:rsidRPr="0094753F" w:rsidRDefault="00C16572" w:rsidP="00C16572">
            <w:pPr>
              <w:pStyle w:val="TAC"/>
            </w:pPr>
            <w: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89A" w14:textId="7E7ACF83" w:rsidR="00C16572" w:rsidRPr="0094753F" w:rsidRDefault="00C16572" w:rsidP="00C16572">
            <w:pPr>
              <w:pStyle w:val="TAC"/>
            </w:pPr>
            <w:r>
              <w:t>1 (RBstart=272)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9016" w14:textId="38509FBD" w:rsidR="00C16572" w:rsidRPr="0094753F" w:rsidRDefault="00C16572" w:rsidP="00C16572">
            <w:pPr>
              <w:pStyle w:val="TAC"/>
            </w:pPr>
            <w:r>
              <w:t>2625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473" w14:textId="080CDFD8" w:rsidR="00C16572" w:rsidRPr="0094753F" w:rsidRDefault="00C16572" w:rsidP="00C16572">
            <w:pPr>
              <w:pStyle w:val="TAC"/>
              <w:rPr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5C0E" w14:textId="70F40E33" w:rsidR="00C16572" w:rsidRPr="0094753F" w:rsidRDefault="00C16572" w:rsidP="00C16572">
            <w:pPr>
              <w:pStyle w:val="TAC"/>
              <w:rPr>
                <w:lang w:val="en-US" w:eastAsia="ko-KR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5B7A" w14:textId="5DD1A539" w:rsidR="00C16572" w:rsidRPr="0094753F" w:rsidRDefault="00C16572" w:rsidP="00C16572">
            <w:pPr>
              <w:pStyle w:val="TAC"/>
              <w:rPr>
                <w:lang w:val="en-US" w:eastAsia="ko-KR"/>
              </w:rPr>
            </w:pPr>
          </w:p>
        </w:tc>
      </w:tr>
      <w:tr w:rsidR="00C16572" w:rsidRPr="0094753F" w14:paraId="21CE3603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06FC" w14:textId="77777777" w:rsidR="00C16572" w:rsidRPr="0094753F" w:rsidRDefault="00C16572" w:rsidP="00C1657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D4E8" w14:textId="2DF08214" w:rsidR="00C16572" w:rsidRPr="0094753F" w:rsidRDefault="00C16572" w:rsidP="00C16572">
            <w:pPr>
              <w:pStyle w:val="TAC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7635" w14:textId="693D8B76" w:rsidR="00C16572" w:rsidRPr="0094753F" w:rsidRDefault="00C16572" w:rsidP="00C1657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CB8" w14:textId="47E9C82E" w:rsidR="00C16572" w:rsidRPr="0094753F" w:rsidRDefault="00C16572" w:rsidP="00C16572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5649" w14:textId="24621BCC" w:rsidR="00C16572" w:rsidRPr="0094753F" w:rsidRDefault="00C16572" w:rsidP="00C1657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0763" w14:textId="0BFDF9EC" w:rsidR="00C16572" w:rsidRPr="0094753F" w:rsidRDefault="00C16572" w:rsidP="00C16572">
            <w:pPr>
              <w:pStyle w:val="TAC"/>
            </w:pPr>
            <w: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24C7" w14:textId="533FB568" w:rsidR="00C16572" w:rsidRPr="0094753F" w:rsidRDefault="00C16572" w:rsidP="00C16572">
            <w:pPr>
              <w:pStyle w:val="TAC"/>
              <w:rPr>
                <w:lang w:eastAsia="ko-KR"/>
              </w:rPr>
            </w:pPr>
            <w:r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A888" w14:textId="1CB31FC8" w:rsidR="00C16572" w:rsidRPr="0094753F" w:rsidRDefault="00C16572" w:rsidP="00C16572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2C2" w14:textId="39F9567C" w:rsidR="00C16572" w:rsidRPr="0094753F" w:rsidRDefault="00C16572" w:rsidP="00C16572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eastAsia="ja-JP"/>
              </w:rPr>
              <w:t>IMD9</w:t>
            </w:r>
          </w:p>
        </w:tc>
      </w:tr>
    </w:tbl>
    <w:p w14:paraId="7EFADC8A" w14:textId="77777777" w:rsidR="00224753" w:rsidRDefault="00224753" w:rsidP="00224753">
      <w:pPr>
        <w:rPr>
          <w:lang w:eastAsia="zh-CN"/>
        </w:rPr>
      </w:pPr>
    </w:p>
    <w:p w14:paraId="4E01A382" w14:textId="77777777" w:rsidR="00A34BDA" w:rsidRPr="00F372FB" w:rsidRDefault="00A34BDA" w:rsidP="00A047D8">
      <w:pPr>
        <w:rPr>
          <w:lang w:eastAsia="zh-CN"/>
        </w:rPr>
      </w:pPr>
    </w:p>
    <w:p w14:paraId="5663F579" w14:textId="77777777" w:rsidR="00A047D8" w:rsidRPr="00DD04C9" w:rsidRDefault="00A047D8" w:rsidP="00A047D8">
      <w:pPr>
        <w:pStyle w:val="Heading3"/>
        <w:rPr>
          <w:rFonts w:eastAsia="MS Mincho"/>
          <w:lang w:eastAsia="ja-JP"/>
        </w:rPr>
      </w:pPr>
      <w:bookmarkStart w:id="8" w:name="_Toc115167922"/>
      <w:r w:rsidRPr="00DD04C9">
        <w:rPr>
          <w:rFonts w:eastAsia="MS Mincho"/>
          <w:lang w:eastAsia="ja-JP"/>
        </w:rPr>
        <w:t>5.</w:t>
      </w:r>
      <w:r w:rsidRPr="00DD04C9">
        <w:rPr>
          <w:rFonts w:eastAsia="MS Mincho" w:hint="eastAsia"/>
          <w:lang w:eastAsia="ja-JP"/>
        </w:rPr>
        <w:t>x</w:t>
      </w:r>
      <w:r w:rsidRPr="00DD04C9">
        <w:rPr>
          <w:rFonts w:eastAsia="MS Mincho"/>
          <w:lang w:eastAsia="ja-JP"/>
        </w:rPr>
        <w:t>.</w:t>
      </w:r>
      <w:r w:rsidRPr="00DD04C9">
        <w:rPr>
          <w:rFonts w:eastAsia="MS Mincho" w:hint="eastAsia"/>
          <w:lang w:eastAsia="ja-JP"/>
        </w:rPr>
        <w:t>4</w:t>
      </w:r>
      <w:r w:rsidRPr="00DD04C9">
        <w:rPr>
          <w:rFonts w:eastAsia="MS Mincho"/>
          <w:lang w:eastAsia="ja-JP"/>
        </w:rPr>
        <w:tab/>
        <w:t>∆TIB and ∆RIB values</w:t>
      </w:r>
      <w:bookmarkEnd w:id="8"/>
    </w:p>
    <w:p w14:paraId="1DBE70BD" w14:textId="4ECC3DE5" w:rsidR="00D409A2" w:rsidRPr="004721EE" w:rsidRDefault="00D409A2" w:rsidP="00D409A2">
      <w:pPr>
        <w:rPr>
          <w:lang w:eastAsia="zh-CN"/>
        </w:rPr>
      </w:pPr>
      <w:r>
        <w:rPr>
          <w:lang w:eastAsia="zh-CN"/>
        </w:rPr>
        <w:t>Void</w:t>
      </w:r>
    </w:p>
    <w:sectPr w:rsidR="00D409A2" w:rsidRPr="004721EE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94ED6" w14:textId="77777777" w:rsidR="00413F9B" w:rsidRDefault="00413F9B">
      <w:r>
        <w:separator/>
      </w:r>
    </w:p>
  </w:endnote>
  <w:endnote w:type="continuationSeparator" w:id="0">
    <w:p w14:paraId="153EB223" w14:textId="77777777" w:rsidR="00413F9B" w:rsidRDefault="00413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CEBD6" w14:textId="77777777" w:rsidR="00413F9B" w:rsidRDefault="00413F9B">
      <w:r>
        <w:separator/>
      </w:r>
    </w:p>
  </w:footnote>
  <w:footnote w:type="continuationSeparator" w:id="0">
    <w:p w14:paraId="12694F5C" w14:textId="77777777" w:rsidR="00413F9B" w:rsidRDefault="00413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0785532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123"/>
    <w:rsid w:val="00033397"/>
    <w:rsid w:val="00040095"/>
    <w:rsid w:val="000454A3"/>
    <w:rsid w:val="0004697F"/>
    <w:rsid w:val="00051834"/>
    <w:rsid w:val="0005499C"/>
    <w:rsid w:val="00054A22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A4AF3"/>
    <w:rsid w:val="000B0B1F"/>
    <w:rsid w:val="000C47C3"/>
    <w:rsid w:val="000C4AB3"/>
    <w:rsid w:val="000D010C"/>
    <w:rsid w:val="000D4EF0"/>
    <w:rsid w:val="000D58AB"/>
    <w:rsid w:val="000D6165"/>
    <w:rsid w:val="000E513D"/>
    <w:rsid w:val="000E6862"/>
    <w:rsid w:val="000E7F84"/>
    <w:rsid w:val="000F34E8"/>
    <w:rsid w:val="000F5516"/>
    <w:rsid w:val="001043CD"/>
    <w:rsid w:val="001051C5"/>
    <w:rsid w:val="00106686"/>
    <w:rsid w:val="001149B0"/>
    <w:rsid w:val="0012179D"/>
    <w:rsid w:val="00124D49"/>
    <w:rsid w:val="00126CAE"/>
    <w:rsid w:val="0012719D"/>
    <w:rsid w:val="00133525"/>
    <w:rsid w:val="00135102"/>
    <w:rsid w:val="001359BD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4753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82FCD"/>
    <w:rsid w:val="002879D1"/>
    <w:rsid w:val="0029753E"/>
    <w:rsid w:val="00297D4D"/>
    <w:rsid w:val="002A19F2"/>
    <w:rsid w:val="002B3E28"/>
    <w:rsid w:val="002B6339"/>
    <w:rsid w:val="002B7FD4"/>
    <w:rsid w:val="002C51C3"/>
    <w:rsid w:val="002E00EE"/>
    <w:rsid w:val="002E20AF"/>
    <w:rsid w:val="002E2918"/>
    <w:rsid w:val="002F6B0F"/>
    <w:rsid w:val="00302F3D"/>
    <w:rsid w:val="00310DA0"/>
    <w:rsid w:val="0031105C"/>
    <w:rsid w:val="003172DC"/>
    <w:rsid w:val="00325CE0"/>
    <w:rsid w:val="003304BF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65B8"/>
    <w:rsid w:val="00382877"/>
    <w:rsid w:val="003925BB"/>
    <w:rsid w:val="00395513"/>
    <w:rsid w:val="003A2FF0"/>
    <w:rsid w:val="003A34BA"/>
    <w:rsid w:val="003A7A9D"/>
    <w:rsid w:val="003B6646"/>
    <w:rsid w:val="003C3971"/>
    <w:rsid w:val="003D10BE"/>
    <w:rsid w:val="003E2A6E"/>
    <w:rsid w:val="003F73B5"/>
    <w:rsid w:val="004069B7"/>
    <w:rsid w:val="00410F6F"/>
    <w:rsid w:val="004112AB"/>
    <w:rsid w:val="004138AF"/>
    <w:rsid w:val="00413F9B"/>
    <w:rsid w:val="00423334"/>
    <w:rsid w:val="00426352"/>
    <w:rsid w:val="00427D60"/>
    <w:rsid w:val="004345EC"/>
    <w:rsid w:val="00434B66"/>
    <w:rsid w:val="00465515"/>
    <w:rsid w:val="00467107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1E4F"/>
    <w:rsid w:val="004E213A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533A7"/>
    <w:rsid w:val="00565087"/>
    <w:rsid w:val="00575315"/>
    <w:rsid w:val="005756F6"/>
    <w:rsid w:val="00592DD1"/>
    <w:rsid w:val="00594B57"/>
    <w:rsid w:val="00596E8B"/>
    <w:rsid w:val="00597B11"/>
    <w:rsid w:val="00597B34"/>
    <w:rsid w:val="005A25FE"/>
    <w:rsid w:val="005B1369"/>
    <w:rsid w:val="005B43C1"/>
    <w:rsid w:val="005B4784"/>
    <w:rsid w:val="005C574E"/>
    <w:rsid w:val="005D2E01"/>
    <w:rsid w:val="005D5662"/>
    <w:rsid w:val="005D7526"/>
    <w:rsid w:val="005E2432"/>
    <w:rsid w:val="005E4BB2"/>
    <w:rsid w:val="005F0142"/>
    <w:rsid w:val="006012C5"/>
    <w:rsid w:val="00602AEA"/>
    <w:rsid w:val="00603C52"/>
    <w:rsid w:val="00605F6D"/>
    <w:rsid w:val="0061282F"/>
    <w:rsid w:val="00612959"/>
    <w:rsid w:val="00614FDF"/>
    <w:rsid w:val="0062164A"/>
    <w:rsid w:val="00626863"/>
    <w:rsid w:val="00634A01"/>
    <w:rsid w:val="0063543D"/>
    <w:rsid w:val="00647114"/>
    <w:rsid w:val="006519A6"/>
    <w:rsid w:val="00653EF8"/>
    <w:rsid w:val="00664CB8"/>
    <w:rsid w:val="00671D08"/>
    <w:rsid w:val="006720CB"/>
    <w:rsid w:val="00673D16"/>
    <w:rsid w:val="006746BF"/>
    <w:rsid w:val="00675324"/>
    <w:rsid w:val="006827EE"/>
    <w:rsid w:val="00686200"/>
    <w:rsid w:val="0069128F"/>
    <w:rsid w:val="006919A0"/>
    <w:rsid w:val="00693306"/>
    <w:rsid w:val="00695847"/>
    <w:rsid w:val="006A323F"/>
    <w:rsid w:val="006A43B6"/>
    <w:rsid w:val="006B30D0"/>
    <w:rsid w:val="006B438A"/>
    <w:rsid w:val="006C3D95"/>
    <w:rsid w:val="006E011F"/>
    <w:rsid w:val="006E5C86"/>
    <w:rsid w:val="006F6133"/>
    <w:rsid w:val="006F736E"/>
    <w:rsid w:val="00701116"/>
    <w:rsid w:val="00701600"/>
    <w:rsid w:val="00713C44"/>
    <w:rsid w:val="00722D97"/>
    <w:rsid w:val="0073376F"/>
    <w:rsid w:val="00734A5B"/>
    <w:rsid w:val="0074026F"/>
    <w:rsid w:val="007429F6"/>
    <w:rsid w:val="00743405"/>
    <w:rsid w:val="00744E76"/>
    <w:rsid w:val="00756806"/>
    <w:rsid w:val="007729F2"/>
    <w:rsid w:val="00774DA4"/>
    <w:rsid w:val="007765A1"/>
    <w:rsid w:val="00781F0F"/>
    <w:rsid w:val="00786091"/>
    <w:rsid w:val="00791349"/>
    <w:rsid w:val="007A1587"/>
    <w:rsid w:val="007A34E0"/>
    <w:rsid w:val="007B4396"/>
    <w:rsid w:val="007B600E"/>
    <w:rsid w:val="007C1B5A"/>
    <w:rsid w:val="007C3902"/>
    <w:rsid w:val="007C6946"/>
    <w:rsid w:val="007D477B"/>
    <w:rsid w:val="007E0D81"/>
    <w:rsid w:val="007E45E1"/>
    <w:rsid w:val="007E5F30"/>
    <w:rsid w:val="007F0F4A"/>
    <w:rsid w:val="007F4BD3"/>
    <w:rsid w:val="007F6BCE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27D4B"/>
    <w:rsid w:val="00830747"/>
    <w:rsid w:val="00830E3E"/>
    <w:rsid w:val="00834DC0"/>
    <w:rsid w:val="00835C35"/>
    <w:rsid w:val="0083747B"/>
    <w:rsid w:val="00845A04"/>
    <w:rsid w:val="008678C3"/>
    <w:rsid w:val="008768CA"/>
    <w:rsid w:val="00881E1F"/>
    <w:rsid w:val="00884F72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F02EA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30CF"/>
    <w:rsid w:val="00936193"/>
    <w:rsid w:val="00937849"/>
    <w:rsid w:val="009408C9"/>
    <w:rsid w:val="00942EC2"/>
    <w:rsid w:val="00950F55"/>
    <w:rsid w:val="00951003"/>
    <w:rsid w:val="0095408F"/>
    <w:rsid w:val="00965583"/>
    <w:rsid w:val="00982A33"/>
    <w:rsid w:val="009847C5"/>
    <w:rsid w:val="009949D7"/>
    <w:rsid w:val="00997344"/>
    <w:rsid w:val="00997F47"/>
    <w:rsid w:val="009A40E6"/>
    <w:rsid w:val="009C06F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0D59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A16BD"/>
    <w:rsid w:val="00AA43E0"/>
    <w:rsid w:val="00AA456D"/>
    <w:rsid w:val="00AB3697"/>
    <w:rsid w:val="00AC4042"/>
    <w:rsid w:val="00AC6BC6"/>
    <w:rsid w:val="00AD0178"/>
    <w:rsid w:val="00AD6F08"/>
    <w:rsid w:val="00AE4679"/>
    <w:rsid w:val="00AE65E2"/>
    <w:rsid w:val="00B0188E"/>
    <w:rsid w:val="00B15449"/>
    <w:rsid w:val="00B17E85"/>
    <w:rsid w:val="00B20BB6"/>
    <w:rsid w:val="00B33817"/>
    <w:rsid w:val="00B360E5"/>
    <w:rsid w:val="00B4118F"/>
    <w:rsid w:val="00B420F5"/>
    <w:rsid w:val="00B43D21"/>
    <w:rsid w:val="00B4656B"/>
    <w:rsid w:val="00B55625"/>
    <w:rsid w:val="00B57B5A"/>
    <w:rsid w:val="00B63E9A"/>
    <w:rsid w:val="00B6567C"/>
    <w:rsid w:val="00B67D34"/>
    <w:rsid w:val="00B74561"/>
    <w:rsid w:val="00B74F64"/>
    <w:rsid w:val="00B82FA9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496A"/>
    <w:rsid w:val="00C16572"/>
    <w:rsid w:val="00C17E50"/>
    <w:rsid w:val="00C33079"/>
    <w:rsid w:val="00C36D79"/>
    <w:rsid w:val="00C45114"/>
    <w:rsid w:val="00C45231"/>
    <w:rsid w:val="00C47410"/>
    <w:rsid w:val="00C51911"/>
    <w:rsid w:val="00C52673"/>
    <w:rsid w:val="00C52BB6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811B6"/>
    <w:rsid w:val="00C9082B"/>
    <w:rsid w:val="00C9248E"/>
    <w:rsid w:val="00C93F40"/>
    <w:rsid w:val="00C95FDE"/>
    <w:rsid w:val="00CA17E0"/>
    <w:rsid w:val="00CA3D0C"/>
    <w:rsid w:val="00CA6405"/>
    <w:rsid w:val="00CB2DFD"/>
    <w:rsid w:val="00CB3365"/>
    <w:rsid w:val="00CB5A00"/>
    <w:rsid w:val="00CC1F9F"/>
    <w:rsid w:val="00CD2A16"/>
    <w:rsid w:val="00CD4FF2"/>
    <w:rsid w:val="00CD6926"/>
    <w:rsid w:val="00CF1BEB"/>
    <w:rsid w:val="00CF5067"/>
    <w:rsid w:val="00D04E9C"/>
    <w:rsid w:val="00D070E8"/>
    <w:rsid w:val="00D07222"/>
    <w:rsid w:val="00D179DF"/>
    <w:rsid w:val="00D233A2"/>
    <w:rsid w:val="00D36A9E"/>
    <w:rsid w:val="00D409A2"/>
    <w:rsid w:val="00D420A4"/>
    <w:rsid w:val="00D420B6"/>
    <w:rsid w:val="00D50130"/>
    <w:rsid w:val="00D55AAB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75D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5FC3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31A99"/>
    <w:rsid w:val="00E32927"/>
    <w:rsid w:val="00E436C6"/>
    <w:rsid w:val="00E44582"/>
    <w:rsid w:val="00E50842"/>
    <w:rsid w:val="00E62F00"/>
    <w:rsid w:val="00E76900"/>
    <w:rsid w:val="00E77645"/>
    <w:rsid w:val="00E87425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F6E77"/>
    <w:rsid w:val="00F025A2"/>
    <w:rsid w:val="00F04712"/>
    <w:rsid w:val="00F13360"/>
    <w:rsid w:val="00F162EF"/>
    <w:rsid w:val="00F1701D"/>
    <w:rsid w:val="00F22EC7"/>
    <w:rsid w:val="00F24429"/>
    <w:rsid w:val="00F30393"/>
    <w:rsid w:val="00F325C8"/>
    <w:rsid w:val="00F372FB"/>
    <w:rsid w:val="00F411B3"/>
    <w:rsid w:val="00F4227D"/>
    <w:rsid w:val="00F46759"/>
    <w:rsid w:val="00F60098"/>
    <w:rsid w:val="00F61C5C"/>
    <w:rsid w:val="00F653B8"/>
    <w:rsid w:val="00F80FCA"/>
    <w:rsid w:val="00F84D46"/>
    <w:rsid w:val="00F86CE1"/>
    <w:rsid w:val="00F9008D"/>
    <w:rsid w:val="00F92B65"/>
    <w:rsid w:val="00F946DF"/>
    <w:rsid w:val="00FA1266"/>
    <w:rsid w:val="00FA38EF"/>
    <w:rsid w:val="00FC1192"/>
    <w:rsid w:val="00FD38D6"/>
    <w:rsid w:val="00FD4F24"/>
    <w:rsid w:val="00FD621C"/>
    <w:rsid w:val="00FD6B23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450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29</cp:revision>
  <cp:lastPrinted>2019-02-25T14:05:00Z</cp:lastPrinted>
  <dcterms:created xsi:type="dcterms:W3CDTF">2022-11-02T14:33:00Z</dcterms:created>
  <dcterms:modified xsi:type="dcterms:W3CDTF">2022-11-07T22:54:00Z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