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2518" w14:textId="57A6575A" w:rsidR="00CA3466" w:rsidRPr="008B794A" w:rsidRDefault="00CA3466" w:rsidP="00CA3466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6B6775">
        <w:rPr>
          <w:rFonts w:ascii="Arial" w:eastAsia="MS Mincho" w:hAnsi="Arial" w:cs="Arial"/>
          <w:b/>
          <w:sz w:val="24"/>
          <w:szCs w:val="24"/>
          <w:lang w:val="en-US"/>
        </w:rPr>
        <w:t>220014</w:t>
      </w:r>
    </w:p>
    <w:p w14:paraId="318CEC53" w14:textId="77777777" w:rsidR="00CA3466" w:rsidRDefault="00CA3466" w:rsidP="00CA346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0653077E" w14:textId="77777777" w:rsidR="00CA3466" w:rsidRDefault="00CA3466" w:rsidP="00CA346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3A53305C" w14:textId="77777777" w:rsidR="00CA3466" w:rsidRPr="00655AB7" w:rsidRDefault="00CA3466" w:rsidP="00CA3466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30D1E" w14:textId="22C92F31" w:rsidR="00CA3466" w:rsidRDefault="00CA3466" w:rsidP="00CA3466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41C</w:t>
      </w:r>
      <w:r w:rsidRPr="00586840">
        <w:rPr>
          <w:rFonts w:ascii="Arial" w:eastAsia="MS Mincho" w:hAnsi="Arial" w:cs="Arial"/>
          <w:lang w:val="en-US" w:eastAsia="ja-JP"/>
        </w:rPr>
        <w:t>-n</w:t>
      </w:r>
      <w:r>
        <w:rPr>
          <w:rFonts w:ascii="Arial" w:eastAsia="MS Mincho" w:hAnsi="Arial" w:cs="Arial"/>
          <w:lang w:val="en-US" w:eastAsia="ja-JP"/>
        </w:rPr>
        <w:t>71 with</w:t>
      </w:r>
      <w:r w:rsidRPr="007F6BB2">
        <w:rPr>
          <w:rFonts w:ascii="Arial" w:eastAsia="MS Mincho" w:hAnsi="Arial" w:cs="Arial"/>
          <w:lang w:val="en-US" w:eastAsia="ja-JP"/>
        </w:rPr>
        <w:t xml:space="preserve"> </w:t>
      </w:r>
      <w:r w:rsidRPr="00655AB7">
        <w:rPr>
          <w:rFonts w:ascii="Arial" w:eastAsia="MS Mincho" w:hAnsi="Arial" w:cs="Arial"/>
          <w:lang w:val="en-US" w:eastAsia="ja-JP"/>
        </w:rPr>
        <w:t>PC2</w:t>
      </w:r>
      <w:r>
        <w:rPr>
          <w:rFonts w:ascii="Arial" w:eastAsia="MS Mincho" w:hAnsi="Arial" w:cs="Arial"/>
          <w:lang w:val="en-US" w:eastAsia="ja-JP"/>
        </w:rPr>
        <w:t xml:space="preserve"> UL CA_n41C</w:t>
      </w:r>
    </w:p>
    <w:p w14:paraId="6CCB0D9D" w14:textId="77777777" w:rsidR="00CA3466" w:rsidRPr="007249ED" w:rsidRDefault="00CA3466" w:rsidP="00CA3466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44D63872" w14:textId="77777777" w:rsidR="00CA3466" w:rsidRPr="00655AB7" w:rsidRDefault="00CA3466" w:rsidP="00CA3466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940435B" w14:textId="77777777" w:rsidR="00CA3466" w:rsidRPr="0030239D" w:rsidRDefault="00CA3466" w:rsidP="00CA3466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6164E102" w14:textId="77777777" w:rsidR="00CA3466" w:rsidRPr="0030239D" w:rsidRDefault="00CA3466" w:rsidP="00CA346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7618F997" w14:textId="1FAE1DB8" w:rsidR="00CA3466" w:rsidRDefault="00CA3466" w:rsidP="00CA3466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41C</w:t>
      </w:r>
      <w:r w:rsidRPr="00586840">
        <w:rPr>
          <w:rFonts w:ascii="Arial" w:eastAsia="MS Mincho" w:hAnsi="Arial" w:cs="Arial"/>
          <w:lang w:val="en-US"/>
        </w:rPr>
        <w:t>-n</w:t>
      </w:r>
      <w:r>
        <w:rPr>
          <w:rFonts w:ascii="Arial" w:eastAsia="MS Mincho" w:hAnsi="Arial" w:cs="Arial"/>
          <w:lang w:val="en-US"/>
        </w:rPr>
        <w:t>71</w:t>
      </w:r>
      <w:r w:rsidRPr="0030239D">
        <w:rPr>
          <w:rFonts w:ascii="Arial" w:eastAsia="MS Mincho" w:hAnsi="Arial" w:cs="Arial"/>
          <w:lang w:val="en-US"/>
        </w:rPr>
        <w:t xml:space="preserve"> </w:t>
      </w:r>
      <w:r>
        <w:rPr>
          <w:rFonts w:ascii="Arial" w:eastAsia="MS Mincho" w:hAnsi="Arial" w:cs="Arial"/>
          <w:lang w:val="en-US"/>
        </w:rPr>
        <w:t xml:space="preserve">with PC2 UL CA_n41C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372C1D54" w14:textId="0DFA21FC" w:rsidR="00CA3466" w:rsidRDefault="00CA3466" w:rsidP="00CA3466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326DE294" w14:textId="77777777" w:rsidR="00CA3466" w:rsidRPr="0030239D" w:rsidRDefault="00CA3466" w:rsidP="00CA346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3C9A110C" w14:textId="77777777" w:rsidR="00CA3466" w:rsidRPr="0030239D" w:rsidRDefault="00CA3466" w:rsidP="00CA3466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7D8CC58F" w14:textId="77777777" w:rsidR="00CA3466" w:rsidRPr="0030239D" w:rsidRDefault="00CA3466" w:rsidP="00CA3466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C83F4BD" w14:textId="77777777" w:rsidR="00CA3466" w:rsidRPr="0030239D" w:rsidRDefault="00CA3466" w:rsidP="00CA3466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0D50BED2" w14:textId="77777777" w:rsidR="00CA3466" w:rsidRDefault="00CA3466" w:rsidP="00CA3466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DB52EB1" w14:textId="77777777" w:rsidR="00CA3466" w:rsidRDefault="00CA3466" w:rsidP="00CA3466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3BFB3DE" w14:textId="238138C0" w:rsidR="004E004D" w:rsidRPr="003D0F39" w:rsidRDefault="00CA3466" w:rsidP="00CA3466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407C78CA" w14:textId="77777777" w:rsidR="007A1587" w:rsidRDefault="007A1587" w:rsidP="00BB0464"/>
    <w:p w14:paraId="5663F4A7" w14:textId="0439A640" w:rsidR="00BB0464" w:rsidRDefault="00BB0464" w:rsidP="00BB0464">
      <w:pPr>
        <w:pStyle w:val="Heading1"/>
        <w:rPr>
          <w:lang w:eastAsia="zh-CN"/>
        </w:rPr>
      </w:pPr>
      <w:bookmarkStart w:id="2" w:name="_Toc115167912"/>
      <w:r>
        <w:rPr>
          <w:rFonts w:hint="eastAsia"/>
          <w:lang w:eastAsia="zh-CN"/>
        </w:rPr>
        <w:t>5</w:t>
      </w:r>
      <w:r w:rsidRPr="004D3578">
        <w:tab/>
      </w:r>
      <w:r w:rsidR="001359BD">
        <w:t xml:space="preserve">High </w:t>
      </w:r>
      <w:r w:rsidR="006919A0">
        <w:rPr>
          <w:rFonts w:hint="eastAsia"/>
          <w:lang w:eastAsia="zh-CN"/>
        </w:rPr>
        <w:t xml:space="preserve">Power </w:t>
      </w:r>
      <w:r w:rsidR="001359BD">
        <w:rPr>
          <w:lang w:eastAsia="zh-CN"/>
        </w:rPr>
        <w:t>UE</w:t>
      </w:r>
      <w:r w:rsidR="006919A0">
        <w:rPr>
          <w:rFonts w:hint="eastAsia"/>
          <w:lang w:eastAsia="zh-CN"/>
        </w:rPr>
        <w:t xml:space="preserve"> </w:t>
      </w:r>
      <w:r w:rsidR="00367F50">
        <w:rPr>
          <w:rFonts w:hint="eastAsia"/>
          <w:lang w:eastAsia="zh-CN"/>
        </w:rPr>
        <w:t xml:space="preserve">CA </w:t>
      </w:r>
      <w:r w:rsidR="005B43C1">
        <w:rPr>
          <w:lang w:eastAsia="zh-CN"/>
        </w:rPr>
        <w:t xml:space="preserve">of 2 bands DL and </w:t>
      </w:r>
      <w:r w:rsidR="008E4395">
        <w:rPr>
          <w:lang w:eastAsia="zh-CN"/>
        </w:rPr>
        <w:t xml:space="preserve">1 or </w:t>
      </w:r>
      <w:r w:rsidR="005B43C1">
        <w:rPr>
          <w:lang w:eastAsia="zh-CN"/>
        </w:rPr>
        <w:t>2 bands UL</w:t>
      </w:r>
      <w:bookmarkEnd w:id="2"/>
    </w:p>
    <w:p w14:paraId="5663F4A8" w14:textId="3E84AD03" w:rsidR="00A047D8" w:rsidRPr="004D3578" w:rsidRDefault="00A047D8" w:rsidP="00A047D8">
      <w:pPr>
        <w:pStyle w:val="Heading2"/>
        <w:rPr>
          <w:lang w:eastAsia="zh-CN"/>
        </w:rPr>
      </w:pPr>
      <w:bookmarkStart w:id="3" w:name="_Toc115167913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rPr>
          <w:lang w:eastAsia="zh-CN"/>
        </w:rPr>
        <w:t>CA_n</w:t>
      </w:r>
      <w:r w:rsidR="000924CF">
        <w:rPr>
          <w:lang w:eastAsia="zh-CN"/>
        </w:rPr>
        <w:t>4</w:t>
      </w:r>
      <w:r w:rsidR="00F04DEE">
        <w:rPr>
          <w:lang w:eastAsia="zh-CN"/>
        </w:rPr>
        <w:t>1</w:t>
      </w:r>
      <w:r w:rsidR="000924CF">
        <w:rPr>
          <w:lang w:eastAsia="zh-CN"/>
        </w:rPr>
        <w:t>C</w:t>
      </w:r>
      <w:r>
        <w:rPr>
          <w:lang w:eastAsia="zh-CN"/>
        </w:rPr>
        <w:t>-n</w:t>
      </w:r>
      <w:bookmarkEnd w:id="3"/>
      <w:r w:rsidR="00BB3140">
        <w:rPr>
          <w:lang w:eastAsia="zh-CN"/>
        </w:rPr>
        <w:t>71</w:t>
      </w:r>
      <w:r w:rsidR="00CB5D5A">
        <w:rPr>
          <w:lang w:eastAsia="zh-CN"/>
        </w:rPr>
        <w:t xml:space="preserve"> UL </w:t>
      </w:r>
      <w:r w:rsidR="00F04DEE">
        <w:rPr>
          <w:lang w:eastAsia="zh-CN"/>
        </w:rPr>
        <w:t>CA_</w:t>
      </w:r>
      <w:r w:rsidR="00CB5D5A">
        <w:rPr>
          <w:lang w:eastAsia="zh-CN"/>
        </w:rPr>
        <w:t xml:space="preserve">n41C </w:t>
      </w:r>
    </w:p>
    <w:p w14:paraId="5663F4A9" w14:textId="77777777" w:rsidR="00A047D8" w:rsidRPr="001043CD" w:rsidRDefault="00A047D8" w:rsidP="00A047D8">
      <w:pPr>
        <w:pStyle w:val="Heading3"/>
        <w:rPr>
          <w:rFonts w:cs="Arial"/>
          <w:szCs w:val="28"/>
          <w:lang w:eastAsia="zh-CN"/>
        </w:rPr>
      </w:pPr>
      <w:bookmarkStart w:id="4" w:name="_Toc115167914"/>
      <w:r w:rsidRPr="001043CD">
        <w:rPr>
          <w:rFonts w:cs="Arial"/>
          <w:szCs w:val="28"/>
          <w:lang w:eastAsia="zh-CN"/>
        </w:rPr>
        <w:t>5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4"/>
    </w:p>
    <w:p w14:paraId="5663F4AB" w14:textId="2BF115B6" w:rsidR="00A047D8" w:rsidRPr="00BC7DD1" w:rsidRDefault="00A047D8" w:rsidP="00A047D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>Table 5.</w:t>
      </w:r>
      <w:r>
        <w:rPr>
          <w:rFonts w:ascii="Arial" w:hAnsi="Arial" w:cs="Arial" w:hint="eastAsia"/>
          <w:b/>
          <w:bCs/>
          <w:lang w:val="en-US" w:eastAsia="zh-CN"/>
        </w:rPr>
        <w:t>x.1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 w:rsidR="00410F6F"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410F6F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204676" w:rsidRPr="00AD0178" w14:paraId="5663F4C5" w14:textId="77777777" w:rsidTr="00204676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C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1B1" w14:textId="77777777" w:rsidR="00162DEC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 w:rsidR="00AA456D">
              <w:rPr>
                <w:sz w:val="16"/>
              </w:rPr>
              <w:t xml:space="preserve"> or</w:t>
            </w:r>
          </w:p>
          <w:p w14:paraId="5663F4AD" w14:textId="2A8CDB6F" w:rsidR="00AA456D" w:rsidRPr="00AD0178" w:rsidRDefault="00AA456D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E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C3" w14:textId="4B99BC14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C4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D60408" w:rsidRPr="00AD0178" w14:paraId="16FB82C2" w14:textId="77777777" w:rsidTr="00204676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E0217" w14:textId="72E4FC4C" w:rsidR="00D60408" w:rsidRPr="008251C4" w:rsidRDefault="00D60408" w:rsidP="00EF489C">
            <w:pPr>
              <w:pStyle w:val="TAC"/>
            </w:pPr>
            <w:r>
              <w:rPr>
                <w:rFonts w:hint="eastAsia"/>
                <w:lang w:val="en-US" w:eastAsia="zh-CN"/>
              </w:rPr>
              <w:lastRenderedPageBreak/>
              <w:t>CA_n41C-n71A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FE64B" w14:textId="77777777" w:rsidR="00D60408" w:rsidRDefault="00D60408" w:rsidP="00EF489C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 w14:paraId="5822C0A8" w14:textId="304D53D7" w:rsidR="00D60408" w:rsidRPr="00D60408" w:rsidRDefault="00D60408" w:rsidP="00EF489C">
            <w:pPr>
              <w:pStyle w:val="TAC"/>
              <w:rPr>
                <w:b/>
                <w:bCs/>
                <w:lang w:val="en-US"/>
              </w:rPr>
            </w:pPr>
            <w:r w:rsidRPr="00D60408">
              <w:rPr>
                <w:rFonts w:cs="Arial"/>
                <w:b/>
                <w:bCs/>
              </w:rPr>
              <w:t>CA_n41C</w:t>
            </w:r>
            <w:r w:rsidR="00204676">
              <w:rPr>
                <w:rFonts w:eastAsia="Yu Mincho"/>
                <w:color w:val="FF0000"/>
                <w:vertAlign w:val="superscript"/>
                <w:lang w:eastAsia="ko-KR"/>
              </w:rPr>
              <w:t>8</w:t>
            </w:r>
          </w:p>
          <w:p w14:paraId="4112F530" w14:textId="4845DF12" w:rsidR="00D60408" w:rsidRPr="00E46346" w:rsidRDefault="00D60408" w:rsidP="00EF489C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>
              <w:rPr>
                <w:rFonts w:cs="Arial"/>
              </w:rPr>
              <w:t>CA_n41A-n71A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FB32" w14:textId="69636952" w:rsidR="00D60408" w:rsidRPr="008251C4" w:rsidRDefault="00D60408" w:rsidP="00EF489C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EF3" w14:textId="25CC70DE" w:rsidR="00D60408" w:rsidRPr="00AD0178" w:rsidRDefault="00D60408" w:rsidP="00EF489C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E4C8C" w14:textId="2F12B4B7" w:rsidR="00D60408" w:rsidRPr="00AD0178" w:rsidRDefault="00D60408" w:rsidP="00EF489C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Yu Mincho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D60408" w:rsidRPr="00AD0178" w14:paraId="457A5EF4" w14:textId="77777777" w:rsidTr="00204676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1588" w14:textId="77777777" w:rsidR="00D60408" w:rsidRPr="008251C4" w:rsidRDefault="00D60408" w:rsidP="00EF489C">
            <w:pPr>
              <w:pStyle w:val="TAC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011" w14:textId="77777777" w:rsidR="00D60408" w:rsidRPr="008251C4" w:rsidRDefault="00D60408" w:rsidP="00EF489C">
            <w:pPr>
              <w:pStyle w:val="TAC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C7F7" w14:textId="7BAB8F91" w:rsidR="00D60408" w:rsidRPr="008251C4" w:rsidRDefault="00D60408" w:rsidP="00EF489C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5C4" w14:textId="7FAFABA0" w:rsidR="00D60408" w:rsidRPr="00AD0178" w:rsidRDefault="00D60408" w:rsidP="00EF489C">
            <w:pPr>
              <w:pStyle w:val="TAC"/>
              <w:rPr>
                <w:sz w:val="16"/>
                <w:lang w:eastAsia="zh-CN"/>
              </w:rPr>
            </w:pPr>
            <w:r>
              <w:t>n71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BB2B" w14:textId="77777777" w:rsidR="00D60408" w:rsidRPr="00AD0178" w:rsidRDefault="00D60408" w:rsidP="00EF489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56864" w:rsidRPr="00AD0178" w14:paraId="7CD6E729" w14:textId="77777777" w:rsidTr="00204676">
        <w:trPr>
          <w:trHeight w:val="325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1A9587" w14:textId="6B564BED" w:rsidR="00156864" w:rsidRPr="008251C4" w:rsidRDefault="00156864" w:rsidP="00EF489C">
            <w:pPr>
              <w:pStyle w:val="TAC"/>
            </w:pPr>
            <w:r>
              <w:rPr>
                <w:rFonts w:hint="eastAsia"/>
                <w:lang w:val="en-US" w:eastAsia="zh-CN"/>
              </w:rPr>
              <w:t>CA_n41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BC146" w14:textId="21963DF8" w:rsidR="00156864" w:rsidRDefault="00156864" w:rsidP="00EF489C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/>
              </w:rPr>
              <w:t>,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 w14:paraId="1BD404EC" w14:textId="74C5706F" w:rsidR="00204676" w:rsidRPr="00204676" w:rsidRDefault="00204676" w:rsidP="00EF489C">
            <w:pPr>
              <w:pStyle w:val="TAC"/>
              <w:rPr>
                <w:color w:val="FF0000"/>
                <w:vertAlign w:val="superscript"/>
                <w:lang w:val="en-US" w:eastAsia="zh-CN"/>
              </w:rPr>
            </w:pPr>
            <w:r w:rsidRPr="00204676">
              <w:rPr>
                <w:rFonts w:cs="Arial"/>
                <w:b/>
                <w:bCs/>
                <w:color w:val="FF0000"/>
              </w:rPr>
              <w:t>CA_n41C</w:t>
            </w:r>
            <w:r w:rsidRPr="00204676">
              <w:rPr>
                <w:rFonts w:eastAsia="Yu Mincho"/>
                <w:color w:val="FF0000"/>
                <w:vertAlign w:val="superscript"/>
                <w:lang w:eastAsia="ko-KR"/>
              </w:rPr>
              <w:t>8</w:t>
            </w:r>
          </w:p>
          <w:p w14:paraId="7FE768D4" w14:textId="20229623" w:rsidR="00156864" w:rsidRPr="00E46346" w:rsidRDefault="00156864" w:rsidP="00EF489C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E8" w14:textId="693C135F" w:rsidR="00156864" w:rsidRDefault="00156864" w:rsidP="00EF489C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AEA" w14:textId="40C0188D" w:rsidR="00156864" w:rsidRPr="006034FE" w:rsidRDefault="00156864" w:rsidP="00EF489C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2CBC" w14:textId="247AA86D" w:rsidR="00156864" w:rsidRPr="00AD0178" w:rsidRDefault="00156864" w:rsidP="00EF489C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122FB7" w:rsidRPr="00AD0178" w14:paraId="06D124CD" w14:textId="77777777" w:rsidTr="00204676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F8F1" w14:textId="77777777" w:rsidR="00156864" w:rsidRPr="008251C4" w:rsidRDefault="00156864" w:rsidP="00EF489C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28DD" w14:textId="77777777" w:rsidR="00156864" w:rsidRPr="008251C4" w:rsidRDefault="00156864" w:rsidP="00EF489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9508" w14:textId="109C10DA" w:rsidR="00156864" w:rsidRDefault="00156864" w:rsidP="00EF489C">
            <w:pPr>
              <w:pStyle w:val="TAC"/>
            </w:pPr>
            <w: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1937" w14:textId="4E3F37F6" w:rsidR="00156864" w:rsidRPr="006034FE" w:rsidRDefault="00156864" w:rsidP="00EF489C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2D7E" w14:textId="77777777" w:rsidR="00156864" w:rsidRPr="00AD0178" w:rsidRDefault="00156864" w:rsidP="00EF489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204676" w:rsidRPr="00AD0178" w14:paraId="6EC56DE2" w14:textId="77777777" w:rsidTr="00204676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55799" w14:textId="33749718" w:rsidR="00EF489C" w:rsidRPr="008251C4" w:rsidRDefault="00EF489C" w:rsidP="00EF489C">
            <w:pPr>
              <w:pStyle w:val="TAC"/>
            </w:pPr>
            <w:r>
              <w:rPr>
                <w:rFonts w:eastAsia="Yu Mincho"/>
                <w:lang w:eastAsia="ko-KR"/>
              </w:rPr>
              <w:t>CA_n41C-n71B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53B94" w14:textId="77777777" w:rsidR="00EF489C" w:rsidRDefault="00EF489C" w:rsidP="00EF489C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/>
              </w:rPr>
              <w:t>,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 w14:paraId="015B57AA" w14:textId="76EC6B46" w:rsidR="00EF489C" w:rsidRPr="00204676" w:rsidRDefault="00EF489C" w:rsidP="00EF489C">
            <w:pPr>
              <w:pStyle w:val="TAC"/>
              <w:rPr>
                <w:rFonts w:eastAsia="Yu Mincho"/>
                <w:color w:val="FF0000"/>
                <w:vertAlign w:val="superscript"/>
                <w:lang w:eastAsia="ko-KR"/>
              </w:rPr>
            </w:pPr>
            <w:r w:rsidRPr="00204676">
              <w:rPr>
                <w:rFonts w:eastAsia="Yu Mincho"/>
                <w:b/>
                <w:bCs/>
                <w:lang w:eastAsia="ko-KR"/>
              </w:rPr>
              <w:t>CA_n41C</w:t>
            </w:r>
            <w:r w:rsidR="00204676">
              <w:rPr>
                <w:rFonts w:eastAsia="Yu Mincho"/>
                <w:color w:val="FF0000"/>
                <w:vertAlign w:val="superscript"/>
                <w:lang w:eastAsia="ko-KR"/>
              </w:rPr>
              <w:t>8</w:t>
            </w:r>
          </w:p>
          <w:p w14:paraId="497E5D8D" w14:textId="283EBF65" w:rsidR="00EF489C" w:rsidRPr="008251C4" w:rsidRDefault="00EF489C" w:rsidP="00EF489C">
            <w:pPr>
              <w:pStyle w:val="TAC"/>
            </w:pPr>
            <w:r>
              <w:rPr>
                <w:rFonts w:eastAsia="Yu Mincho"/>
                <w:lang w:eastAsia="ko-KR"/>
              </w:rPr>
              <w:t>CA_n41A-n71A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351" w14:textId="53552AAC" w:rsidR="00EF489C" w:rsidRDefault="00EF489C" w:rsidP="00EF489C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ACC7" w14:textId="0552E3E7" w:rsidR="00EF489C" w:rsidRPr="006034FE" w:rsidRDefault="00EF489C" w:rsidP="00EF489C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D2A87" w14:textId="57FDB91B" w:rsidR="00EF489C" w:rsidRPr="00AD0178" w:rsidRDefault="00EF489C" w:rsidP="00EF489C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Yu Mincho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EF489C" w:rsidRPr="00AD0178" w14:paraId="2F9D6B1B" w14:textId="77777777" w:rsidTr="00204676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6612" w14:textId="77777777" w:rsidR="00EF489C" w:rsidRPr="008251C4" w:rsidRDefault="00EF489C" w:rsidP="00EF489C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AD3" w14:textId="77777777" w:rsidR="00EF489C" w:rsidRPr="008251C4" w:rsidRDefault="00EF489C" w:rsidP="00EF489C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8C22" w14:textId="3BB336BF" w:rsidR="00EF489C" w:rsidRDefault="00EF489C" w:rsidP="00EF489C">
            <w:pPr>
              <w:pStyle w:val="TAC"/>
            </w:pPr>
            <w: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DB61" w14:textId="6548137A" w:rsidR="00EF489C" w:rsidRPr="006034FE" w:rsidRDefault="00EF489C" w:rsidP="00EF489C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CA_n71B_BCS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E8B7" w14:textId="77777777" w:rsidR="00EF489C" w:rsidRPr="00AD0178" w:rsidRDefault="00EF489C" w:rsidP="00EF489C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489C" w:rsidRPr="00AD0178" w14:paraId="38FE9374" w14:textId="77777777" w:rsidTr="009D0F3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C676" w14:textId="77777777" w:rsidR="00EF489C" w:rsidRPr="00DF66D8" w:rsidRDefault="00EF489C" w:rsidP="00EF489C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AAEA50D" w14:textId="41D253B7" w:rsidR="00EF489C" w:rsidRPr="00AD0178" w:rsidRDefault="00EF489C" w:rsidP="00EF489C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663F568" w14:textId="04644EA7" w:rsidR="001C2E42" w:rsidRPr="00204676" w:rsidRDefault="00B13055" w:rsidP="00A047D8">
      <w:pPr>
        <w:rPr>
          <w:sz w:val="18"/>
          <w:lang w:val="en-US" w:eastAsia="zh-CN"/>
        </w:rPr>
      </w:pPr>
      <w:r>
        <w:t xml:space="preserve">Note: </w:t>
      </w:r>
      <w:r w:rsidR="000344B1">
        <w:t xml:space="preserve">DL </w:t>
      </w:r>
      <w:r w:rsidR="000344B1" w:rsidRPr="000344B1">
        <w:rPr>
          <w:sz w:val="18"/>
          <w:lang w:val="en-US" w:eastAsia="zh-CN"/>
        </w:rPr>
        <w:t>CA_n41C-n71(2A)</w:t>
      </w:r>
      <w:r w:rsidR="000344B1">
        <w:rPr>
          <w:sz w:val="18"/>
          <w:lang w:val="en-US" w:eastAsia="zh-CN"/>
        </w:rPr>
        <w:t xml:space="preserve"> with UL CA_n41C </w:t>
      </w:r>
      <w:r w:rsidR="00204676">
        <w:rPr>
          <w:sz w:val="18"/>
          <w:lang w:val="en-US" w:eastAsia="zh-CN"/>
        </w:rPr>
        <w:t xml:space="preserve">is not in 38.101-1 17.7.0, but it was in </w:t>
      </w:r>
      <w:r w:rsidR="00CF2738">
        <w:rPr>
          <w:sz w:val="18"/>
          <w:lang w:val="en-US" w:eastAsia="zh-CN"/>
        </w:rPr>
        <w:t>agreed</w:t>
      </w:r>
      <w:r w:rsidR="007820D4">
        <w:rPr>
          <w:sz w:val="18"/>
          <w:lang w:val="en-US" w:eastAsia="zh-CN"/>
        </w:rPr>
        <w:t xml:space="preserve"> </w:t>
      </w:r>
      <w:r w:rsidR="00204676">
        <w:rPr>
          <w:sz w:val="18"/>
          <w:lang w:val="en-US" w:eastAsia="zh-CN"/>
        </w:rPr>
        <w:t xml:space="preserve">CR </w:t>
      </w:r>
      <w:r w:rsidRPr="00B13055">
        <w:rPr>
          <w:sz w:val="18"/>
          <w:lang w:val="en-US" w:eastAsia="zh-CN"/>
        </w:rPr>
        <w:t>R4-2214650</w:t>
      </w:r>
      <w:r w:rsidR="001A2420">
        <w:rPr>
          <w:sz w:val="18"/>
          <w:lang w:val="en-US" w:eastAsia="zh-CN"/>
        </w:rPr>
        <w:t xml:space="preserve"> From RAN4#104-e</w:t>
      </w:r>
      <w:r>
        <w:rPr>
          <w:sz w:val="18"/>
          <w:lang w:val="en-US" w:eastAsia="zh-CN"/>
        </w:rPr>
        <w:t>.</w:t>
      </w:r>
    </w:p>
    <w:p w14:paraId="5663F569" w14:textId="77777777" w:rsidR="00A047D8" w:rsidRPr="001043CD" w:rsidRDefault="00A047D8" w:rsidP="00A047D8">
      <w:pPr>
        <w:pStyle w:val="Heading3"/>
        <w:rPr>
          <w:rFonts w:cs="Arial"/>
          <w:szCs w:val="28"/>
          <w:lang w:val="en-US" w:eastAsia="zh-CN"/>
        </w:rPr>
      </w:pPr>
      <w:bookmarkStart w:id="5" w:name="_Toc115167915"/>
      <w:r w:rsidRPr="001043CD"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5"/>
    </w:p>
    <w:p w14:paraId="4630AB21" w14:textId="7093F5DD" w:rsidR="00C73BE6" w:rsidRDefault="00C73BE6" w:rsidP="00C73BE6">
      <w:pPr>
        <w:pStyle w:val="TH"/>
        <w:rPr>
          <w:lang w:eastAsia="zh-CN"/>
        </w:rPr>
      </w:pPr>
      <w:r>
        <w:t>Table 5.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73BE6" w:rsidRPr="00530DFD" w14:paraId="64E524F6" w14:textId="77777777" w:rsidTr="009D0F30">
        <w:trPr>
          <w:trHeight w:val="383"/>
          <w:jc w:val="center"/>
        </w:trPr>
        <w:tc>
          <w:tcPr>
            <w:tcW w:w="1679" w:type="dxa"/>
          </w:tcPr>
          <w:p w14:paraId="5421FDDC" w14:textId="77777777" w:rsidR="00C73BE6" w:rsidRPr="00EC6D8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714C34E" w14:textId="4335131B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</w:t>
            </w:r>
            <w:r w:rsidR="00D8775D"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</w:p>
        </w:tc>
        <w:tc>
          <w:tcPr>
            <w:tcW w:w="1641" w:type="dxa"/>
            <w:shd w:val="clear" w:color="auto" w:fill="auto"/>
          </w:tcPr>
          <w:p w14:paraId="32954DC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4D54E84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2631F087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73BE6" w:rsidRPr="00530DFD" w14:paraId="5F10A084" w14:textId="77777777" w:rsidTr="009D0F3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5C7DADE" w14:textId="04B484A1" w:rsidR="00C73BE6" w:rsidRPr="00B0188E" w:rsidRDefault="00B63E9A" w:rsidP="009D0F30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1F2446E6" w14:textId="77777777" w:rsidR="00C73BE6" w:rsidRPr="005B1369" w:rsidRDefault="00C73BE6" w:rsidP="00B63E9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DC0ADA3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3D21603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DA35C16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267A7452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1BEAD0B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A5560AF" w14:textId="77777777" w:rsidR="00C73BE6" w:rsidRPr="005B1369" w:rsidRDefault="00C73BE6" w:rsidP="00B63E9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86AE48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7CCF4EB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CDC9CDC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  <w:tr w:rsidR="00C73BE6" w:rsidRPr="00530DFD" w14:paraId="1A130CC6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42CD43CF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AF23C1" w14:textId="77777777" w:rsidR="00C73BE6" w:rsidRPr="005B1369" w:rsidRDefault="00C73BE6" w:rsidP="00B63E9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74FB8EDB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A46F67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4C52A865" w14:textId="77777777" w:rsidR="00C73BE6" w:rsidRPr="005B1369" w:rsidRDefault="00C73BE6" w:rsidP="00B63E9A">
            <w:pPr>
              <w:pStyle w:val="TAC"/>
            </w:pPr>
            <w:r w:rsidRPr="005B1369">
              <w:t>23dBm</w:t>
            </w:r>
          </w:p>
        </w:tc>
      </w:tr>
      <w:tr w:rsidR="00C73BE6" w:rsidRPr="00530DFD" w14:paraId="48EF8A84" w14:textId="77777777" w:rsidTr="009D0F30">
        <w:trPr>
          <w:trHeight w:val="55"/>
          <w:jc w:val="center"/>
        </w:trPr>
        <w:tc>
          <w:tcPr>
            <w:tcW w:w="1679" w:type="dxa"/>
            <w:vMerge/>
          </w:tcPr>
          <w:p w14:paraId="67DDD8DA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4D503A1" w14:textId="77777777" w:rsidR="00C73BE6" w:rsidRPr="005B1369" w:rsidRDefault="00C73BE6" w:rsidP="00B63E9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3AF90890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ECA4451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30ABC69F" w14:textId="77777777" w:rsidR="00C73BE6" w:rsidRPr="005B1369" w:rsidRDefault="00C73BE6" w:rsidP="00B63E9A">
            <w:pPr>
              <w:pStyle w:val="TAC"/>
            </w:pPr>
            <w:r w:rsidRPr="005B1369">
              <w:t>26dBm</w:t>
            </w:r>
          </w:p>
        </w:tc>
      </w:tr>
    </w:tbl>
    <w:p w14:paraId="5663F576" w14:textId="77777777" w:rsidR="00A047D8" w:rsidRPr="00B0188E" w:rsidRDefault="00A047D8" w:rsidP="00A047D8">
      <w:pPr>
        <w:pStyle w:val="TH"/>
        <w:jc w:val="left"/>
        <w:rPr>
          <w:lang w:eastAsia="zh-CN"/>
        </w:rPr>
      </w:pPr>
    </w:p>
    <w:p w14:paraId="5663F577" w14:textId="77777777" w:rsidR="00A047D8" w:rsidRPr="00FD4F24" w:rsidRDefault="00A047D8" w:rsidP="00A047D8">
      <w:pPr>
        <w:pStyle w:val="Heading3"/>
        <w:rPr>
          <w:lang w:eastAsia="zh-CN"/>
        </w:rPr>
      </w:pPr>
      <w:bookmarkStart w:id="6" w:name="_Toc115167916"/>
      <w:r w:rsidRPr="001043CD">
        <w:t>5.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6"/>
    </w:p>
    <w:p w14:paraId="324799C7" w14:textId="25211ED1" w:rsidR="00A34BDA" w:rsidRDefault="00A34BDA" w:rsidP="00A34BDA">
      <w:pPr>
        <w:pStyle w:val="Heading4"/>
        <w:rPr>
          <w:lang w:eastAsia="zh-CN"/>
        </w:rPr>
      </w:pPr>
      <w:bookmarkStart w:id="7" w:name="_Toc115167917"/>
      <w:r>
        <w:t>5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7"/>
      <w:r w:rsidR="00D8775D">
        <w:rPr>
          <w:lang w:eastAsia="zh-CN"/>
        </w:rPr>
        <w:t>, b, c, d</w:t>
      </w:r>
    </w:p>
    <w:p w14:paraId="5CC0FE64" w14:textId="42CB322F" w:rsidR="00224753" w:rsidRPr="00CB5AD1" w:rsidRDefault="00204676" w:rsidP="00224753">
      <w:pPr>
        <w:rPr>
          <w:lang w:eastAsia="zh-CN"/>
        </w:rPr>
      </w:pPr>
      <w:bookmarkStart w:id="8" w:name="_Hlk118289250"/>
      <w:proofErr w:type="gramStart"/>
      <w:r>
        <w:rPr>
          <w:lang w:eastAsia="zh-CN"/>
        </w:rPr>
        <w:t xml:space="preserve">For </w:t>
      </w:r>
      <w:r w:rsidR="00224753">
        <w:rPr>
          <w:lang w:eastAsia="zh-CN"/>
        </w:rPr>
        <w:t xml:space="preserve"> PC</w:t>
      </w:r>
      <w:proofErr w:type="gramEnd"/>
      <w:r w:rsidR="00224753">
        <w:rPr>
          <w:lang w:eastAsia="zh-CN"/>
        </w:rPr>
        <w:t>3 CA_n41</w:t>
      </w:r>
      <w:r w:rsidR="00C16572">
        <w:rPr>
          <w:lang w:eastAsia="zh-CN"/>
        </w:rPr>
        <w:t>C</w:t>
      </w:r>
      <w:r>
        <w:rPr>
          <w:lang w:eastAsia="zh-CN"/>
        </w:rPr>
        <w:t xml:space="preserve"> there is no MSD</w:t>
      </w:r>
      <w:r w:rsidR="00224753">
        <w:rPr>
          <w:lang w:eastAsia="zh-CN"/>
        </w:rPr>
        <w:t xml:space="preserve"> into n</w:t>
      </w:r>
      <w:r>
        <w:rPr>
          <w:lang w:eastAsia="zh-CN"/>
        </w:rPr>
        <w:t xml:space="preserve">71. </w:t>
      </w:r>
    </w:p>
    <w:bookmarkEnd w:id="8"/>
    <w:p w14:paraId="4E01A382" w14:textId="05FAE1E9" w:rsidR="00A34BDA" w:rsidRPr="00F372FB" w:rsidRDefault="00204676" w:rsidP="00A047D8">
      <w:pPr>
        <w:rPr>
          <w:lang w:eastAsia="zh-CN"/>
        </w:rPr>
      </w:pPr>
      <w:proofErr w:type="gramStart"/>
      <w:r w:rsidRPr="00204676">
        <w:rPr>
          <w:lang w:eastAsia="zh-CN"/>
        </w:rPr>
        <w:t>For  PC</w:t>
      </w:r>
      <w:proofErr w:type="gramEnd"/>
      <w:r w:rsidR="004E5235">
        <w:rPr>
          <w:lang w:eastAsia="zh-CN"/>
        </w:rPr>
        <w:t>2</w:t>
      </w:r>
      <w:r w:rsidRPr="00204676">
        <w:rPr>
          <w:lang w:eastAsia="zh-CN"/>
        </w:rPr>
        <w:t xml:space="preserve"> CA_n41C there </w:t>
      </w:r>
      <w:r w:rsidR="004E5235">
        <w:rPr>
          <w:lang w:eastAsia="zh-CN"/>
        </w:rPr>
        <w:t>should be</w:t>
      </w:r>
      <w:r w:rsidRPr="00204676">
        <w:rPr>
          <w:lang w:eastAsia="zh-CN"/>
        </w:rPr>
        <w:t xml:space="preserve"> no MSD into n71.</w:t>
      </w:r>
    </w:p>
    <w:p w14:paraId="5663F579" w14:textId="77777777" w:rsidR="00A047D8" w:rsidRPr="00DD04C9" w:rsidRDefault="00A047D8" w:rsidP="00A047D8">
      <w:pPr>
        <w:pStyle w:val="Heading3"/>
        <w:rPr>
          <w:rFonts w:eastAsia="MS Mincho"/>
          <w:lang w:eastAsia="ja-JP"/>
        </w:rPr>
      </w:pPr>
      <w:bookmarkStart w:id="9" w:name="_Toc115167922"/>
      <w:r w:rsidRPr="00DD04C9">
        <w:rPr>
          <w:rFonts w:eastAsia="MS Mincho"/>
          <w:lang w:eastAsia="ja-JP"/>
        </w:rPr>
        <w:t>5.</w:t>
      </w:r>
      <w:r w:rsidRPr="00DD04C9">
        <w:rPr>
          <w:rFonts w:eastAsia="MS Mincho" w:hint="eastAsia"/>
          <w:lang w:eastAsia="ja-JP"/>
        </w:rPr>
        <w:t>x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9"/>
    </w:p>
    <w:p w14:paraId="1DBE70BD" w14:textId="4ECC3DE5" w:rsidR="00D409A2" w:rsidRPr="004721EE" w:rsidRDefault="00D409A2" w:rsidP="00D409A2">
      <w:pPr>
        <w:rPr>
          <w:lang w:eastAsia="zh-CN"/>
        </w:rPr>
      </w:pPr>
      <w:r>
        <w:rPr>
          <w:lang w:eastAsia="zh-CN"/>
        </w:rPr>
        <w:t>Void</w:t>
      </w:r>
    </w:p>
    <w:sectPr w:rsidR="00D409A2" w:rsidRPr="004721EE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93D92" w14:textId="77777777" w:rsidR="00685E2B" w:rsidRDefault="00685E2B">
      <w:r>
        <w:separator/>
      </w:r>
    </w:p>
  </w:endnote>
  <w:endnote w:type="continuationSeparator" w:id="0">
    <w:p w14:paraId="351B2CF5" w14:textId="77777777" w:rsidR="00685E2B" w:rsidRDefault="0068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9A6EF" w14:textId="77777777" w:rsidR="00685E2B" w:rsidRDefault="00685E2B">
      <w:r>
        <w:separator/>
      </w:r>
    </w:p>
  </w:footnote>
  <w:footnote w:type="continuationSeparator" w:id="0">
    <w:p w14:paraId="7999C70D" w14:textId="77777777" w:rsidR="00685E2B" w:rsidRDefault="00685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160735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123"/>
    <w:rsid w:val="00033397"/>
    <w:rsid w:val="000344B1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24CF"/>
    <w:rsid w:val="00096088"/>
    <w:rsid w:val="00096AA8"/>
    <w:rsid w:val="00097255"/>
    <w:rsid w:val="00097ED6"/>
    <w:rsid w:val="000A4AF3"/>
    <w:rsid w:val="000B0B1F"/>
    <w:rsid w:val="000C47C3"/>
    <w:rsid w:val="000C4AB3"/>
    <w:rsid w:val="000D010C"/>
    <w:rsid w:val="000D4EF0"/>
    <w:rsid w:val="000D58AB"/>
    <w:rsid w:val="000D6165"/>
    <w:rsid w:val="000E44EA"/>
    <w:rsid w:val="000E513D"/>
    <w:rsid w:val="000E6862"/>
    <w:rsid w:val="000E7F84"/>
    <w:rsid w:val="000F34E8"/>
    <w:rsid w:val="000F5516"/>
    <w:rsid w:val="001043CD"/>
    <w:rsid w:val="001051C5"/>
    <w:rsid w:val="00106686"/>
    <w:rsid w:val="001149B0"/>
    <w:rsid w:val="0012179D"/>
    <w:rsid w:val="00122FB7"/>
    <w:rsid w:val="001235B2"/>
    <w:rsid w:val="00124D49"/>
    <w:rsid w:val="00126CAE"/>
    <w:rsid w:val="0012719D"/>
    <w:rsid w:val="00133525"/>
    <w:rsid w:val="00135102"/>
    <w:rsid w:val="001359BD"/>
    <w:rsid w:val="001500F6"/>
    <w:rsid w:val="001511D1"/>
    <w:rsid w:val="00156149"/>
    <w:rsid w:val="00156864"/>
    <w:rsid w:val="0016168B"/>
    <w:rsid w:val="0016258A"/>
    <w:rsid w:val="00162DEC"/>
    <w:rsid w:val="001636F3"/>
    <w:rsid w:val="00164DBC"/>
    <w:rsid w:val="00167152"/>
    <w:rsid w:val="001674A8"/>
    <w:rsid w:val="00174BCF"/>
    <w:rsid w:val="001770DE"/>
    <w:rsid w:val="00180CA0"/>
    <w:rsid w:val="00185E20"/>
    <w:rsid w:val="00195D92"/>
    <w:rsid w:val="001A14E7"/>
    <w:rsid w:val="001A2420"/>
    <w:rsid w:val="001A4C42"/>
    <w:rsid w:val="001A7420"/>
    <w:rsid w:val="001A7EC8"/>
    <w:rsid w:val="001B13D8"/>
    <w:rsid w:val="001B3829"/>
    <w:rsid w:val="001B6637"/>
    <w:rsid w:val="001C21C3"/>
    <w:rsid w:val="001C2E42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04676"/>
    <w:rsid w:val="00210511"/>
    <w:rsid w:val="00224753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5AA0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A19F2"/>
    <w:rsid w:val="002B3E28"/>
    <w:rsid w:val="002B6339"/>
    <w:rsid w:val="002B76EA"/>
    <w:rsid w:val="002B7FD4"/>
    <w:rsid w:val="002C51C3"/>
    <w:rsid w:val="002E00EE"/>
    <w:rsid w:val="002E20AF"/>
    <w:rsid w:val="002E2918"/>
    <w:rsid w:val="002F6B0F"/>
    <w:rsid w:val="00302F3D"/>
    <w:rsid w:val="00310DA0"/>
    <w:rsid w:val="0031105C"/>
    <w:rsid w:val="00313816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82877"/>
    <w:rsid w:val="003925BB"/>
    <w:rsid w:val="00395513"/>
    <w:rsid w:val="003A2FF0"/>
    <w:rsid w:val="003A34BA"/>
    <w:rsid w:val="003A7A9D"/>
    <w:rsid w:val="003B552C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3334"/>
    <w:rsid w:val="00426352"/>
    <w:rsid w:val="00427D60"/>
    <w:rsid w:val="004345EC"/>
    <w:rsid w:val="00434B66"/>
    <w:rsid w:val="0045129E"/>
    <w:rsid w:val="00465515"/>
    <w:rsid w:val="00467107"/>
    <w:rsid w:val="00467349"/>
    <w:rsid w:val="004715E3"/>
    <w:rsid w:val="004721EE"/>
    <w:rsid w:val="00477580"/>
    <w:rsid w:val="00481093"/>
    <w:rsid w:val="00483445"/>
    <w:rsid w:val="00490554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004D"/>
    <w:rsid w:val="004E1E4F"/>
    <w:rsid w:val="004E213A"/>
    <w:rsid w:val="004E5235"/>
    <w:rsid w:val="004F0988"/>
    <w:rsid w:val="004F32BA"/>
    <w:rsid w:val="004F3340"/>
    <w:rsid w:val="004F4C43"/>
    <w:rsid w:val="00501EDC"/>
    <w:rsid w:val="00503524"/>
    <w:rsid w:val="00503AAF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79B"/>
    <w:rsid w:val="00543E6C"/>
    <w:rsid w:val="00544DC1"/>
    <w:rsid w:val="005533A7"/>
    <w:rsid w:val="005638B0"/>
    <w:rsid w:val="00565087"/>
    <w:rsid w:val="00575315"/>
    <w:rsid w:val="005756F6"/>
    <w:rsid w:val="00592DD1"/>
    <w:rsid w:val="00594B57"/>
    <w:rsid w:val="00596E8B"/>
    <w:rsid w:val="00597B11"/>
    <w:rsid w:val="00597B34"/>
    <w:rsid w:val="005A25FE"/>
    <w:rsid w:val="005B1369"/>
    <w:rsid w:val="005B43C1"/>
    <w:rsid w:val="005B4784"/>
    <w:rsid w:val="005C574E"/>
    <w:rsid w:val="005D2E01"/>
    <w:rsid w:val="005D5662"/>
    <w:rsid w:val="005D7526"/>
    <w:rsid w:val="005E0962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71D08"/>
    <w:rsid w:val="006720CB"/>
    <w:rsid w:val="00673D16"/>
    <w:rsid w:val="006746BF"/>
    <w:rsid w:val="00675324"/>
    <w:rsid w:val="006827EE"/>
    <w:rsid w:val="00685E2B"/>
    <w:rsid w:val="00686200"/>
    <w:rsid w:val="0069128F"/>
    <w:rsid w:val="006919A0"/>
    <w:rsid w:val="00693306"/>
    <w:rsid w:val="00695847"/>
    <w:rsid w:val="006A323F"/>
    <w:rsid w:val="006A43B6"/>
    <w:rsid w:val="006B30D0"/>
    <w:rsid w:val="006B335A"/>
    <w:rsid w:val="006B438A"/>
    <w:rsid w:val="006B6775"/>
    <w:rsid w:val="006C3D95"/>
    <w:rsid w:val="006E011F"/>
    <w:rsid w:val="006E5C86"/>
    <w:rsid w:val="006F6133"/>
    <w:rsid w:val="006F736E"/>
    <w:rsid w:val="00701116"/>
    <w:rsid w:val="00701600"/>
    <w:rsid w:val="00713537"/>
    <w:rsid w:val="00713C44"/>
    <w:rsid w:val="00722D97"/>
    <w:rsid w:val="0073376F"/>
    <w:rsid w:val="00734A5B"/>
    <w:rsid w:val="0074026F"/>
    <w:rsid w:val="007429F6"/>
    <w:rsid w:val="00743405"/>
    <w:rsid w:val="0074492E"/>
    <w:rsid w:val="00744E76"/>
    <w:rsid w:val="00756806"/>
    <w:rsid w:val="007729F2"/>
    <w:rsid w:val="00774DA4"/>
    <w:rsid w:val="007765A1"/>
    <w:rsid w:val="00781F0F"/>
    <w:rsid w:val="007820D4"/>
    <w:rsid w:val="00786091"/>
    <w:rsid w:val="00791349"/>
    <w:rsid w:val="007A1587"/>
    <w:rsid w:val="007A34E0"/>
    <w:rsid w:val="007B1517"/>
    <w:rsid w:val="007B4396"/>
    <w:rsid w:val="007B600E"/>
    <w:rsid w:val="007C1B5A"/>
    <w:rsid w:val="007C3902"/>
    <w:rsid w:val="007C6946"/>
    <w:rsid w:val="007D477B"/>
    <w:rsid w:val="007E0D81"/>
    <w:rsid w:val="007E45E1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27D4B"/>
    <w:rsid w:val="00830747"/>
    <w:rsid w:val="00830E3E"/>
    <w:rsid w:val="00834DC0"/>
    <w:rsid w:val="00835C35"/>
    <w:rsid w:val="0083747B"/>
    <w:rsid w:val="00845A04"/>
    <w:rsid w:val="008678C3"/>
    <w:rsid w:val="00870CD6"/>
    <w:rsid w:val="00870FB7"/>
    <w:rsid w:val="008768CA"/>
    <w:rsid w:val="00881E1F"/>
    <w:rsid w:val="00884F72"/>
    <w:rsid w:val="00890310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F02EA"/>
    <w:rsid w:val="008F4A5F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0F55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2603"/>
    <w:rsid w:val="00A034C5"/>
    <w:rsid w:val="00A047D8"/>
    <w:rsid w:val="00A06654"/>
    <w:rsid w:val="00A10C8E"/>
    <w:rsid w:val="00A10F02"/>
    <w:rsid w:val="00A112C5"/>
    <w:rsid w:val="00A16442"/>
    <w:rsid w:val="00A164B4"/>
    <w:rsid w:val="00A20D59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B3697"/>
    <w:rsid w:val="00AC4042"/>
    <w:rsid w:val="00AC6BC6"/>
    <w:rsid w:val="00AD0178"/>
    <w:rsid w:val="00AD6F08"/>
    <w:rsid w:val="00AE4679"/>
    <w:rsid w:val="00AE65E2"/>
    <w:rsid w:val="00B0188E"/>
    <w:rsid w:val="00B13055"/>
    <w:rsid w:val="00B15449"/>
    <w:rsid w:val="00B17E85"/>
    <w:rsid w:val="00B20BB6"/>
    <w:rsid w:val="00B32B20"/>
    <w:rsid w:val="00B33817"/>
    <w:rsid w:val="00B360E5"/>
    <w:rsid w:val="00B420F5"/>
    <w:rsid w:val="00B43D21"/>
    <w:rsid w:val="00B4656B"/>
    <w:rsid w:val="00B5001E"/>
    <w:rsid w:val="00B55625"/>
    <w:rsid w:val="00B57B5A"/>
    <w:rsid w:val="00B63E9A"/>
    <w:rsid w:val="00B6567C"/>
    <w:rsid w:val="00B67D34"/>
    <w:rsid w:val="00B74561"/>
    <w:rsid w:val="00B74F64"/>
    <w:rsid w:val="00B82FA9"/>
    <w:rsid w:val="00B91024"/>
    <w:rsid w:val="00B92FDB"/>
    <w:rsid w:val="00B93086"/>
    <w:rsid w:val="00B96BDC"/>
    <w:rsid w:val="00BA19ED"/>
    <w:rsid w:val="00BA4B8D"/>
    <w:rsid w:val="00BA7AB1"/>
    <w:rsid w:val="00BB0464"/>
    <w:rsid w:val="00BB1E6F"/>
    <w:rsid w:val="00BB3140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9AC"/>
    <w:rsid w:val="00BF128E"/>
    <w:rsid w:val="00BF4A97"/>
    <w:rsid w:val="00C068F3"/>
    <w:rsid w:val="00C07041"/>
    <w:rsid w:val="00C074DD"/>
    <w:rsid w:val="00C1031D"/>
    <w:rsid w:val="00C1303A"/>
    <w:rsid w:val="00C1496A"/>
    <w:rsid w:val="00C16572"/>
    <w:rsid w:val="00C17E50"/>
    <w:rsid w:val="00C33079"/>
    <w:rsid w:val="00C36D79"/>
    <w:rsid w:val="00C42CBD"/>
    <w:rsid w:val="00C45114"/>
    <w:rsid w:val="00C45231"/>
    <w:rsid w:val="00C47410"/>
    <w:rsid w:val="00C51911"/>
    <w:rsid w:val="00C52673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9082B"/>
    <w:rsid w:val="00C9248E"/>
    <w:rsid w:val="00C93F40"/>
    <w:rsid w:val="00C95FDE"/>
    <w:rsid w:val="00CA17E0"/>
    <w:rsid w:val="00CA3466"/>
    <w:rsid w:val="00CA3D0C"/>
    <w:rsid w:val="00CA6405"/>
    <w:rsid w:val="00CB2DFD"/>
    <w:rsid w:val="00CB3365"/>
    <w:rsid w:val="00CB5A00"/>
    <w:rsid w:val="00CB5D5A"/>
    <w:rsid w:val="00CC1F9F"/>
    <w:rsid w:val="00CD2A16"/>
    <w:rsid w:val="00CD4FF2"/>
    <w:rsid w:val="00CD66ED"/>
    <w:rsid w:val="00CD6926"/>
    <w:rsid w:val="00CF1BEB"/>
    <w:rsid w:val="00CF2738"/>
    <w:rsid w:val="00CF5067"/>
    <w:rsid w:val="00D04E9C"/>
    <w:rsid w:val="00D070E8"/>
    <w:rsid w:val="00D07222"/>
    <w:rsid w:val="00D179DF"/>
    <w:rsid w:val="00D36A9E"/>
    <w:rsid w:val="00D409A2"/>
    <w:rsid w:val="00D420A4"/>
    <w:rsid w:val="00D420B6"/>
    <w:rsid w:val="00D50130"/>
    <w:rsid w:val="00D55AAB"/>
    <w:rsid w:val="00D57972"/>
    <w:rsid w:val="00D60408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775D"/>
    <w:rsid w:val="00D87E00"/>
    <w:rsid w:val="00D9134D"/>
    <w:rsid w:val="00D92527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165D4"/>
    <w:rsid w:val="00E31A99"/>
    <w:rsid w:val="00E32927"/>
    <w:rsid w:val="00E436C6"/>
    <w:rsid w:val="00E44582"/>
    <w:rsid w:val="00E46346"/>
    <w:rsid w:val="00E50842"/>
    <w:rsid w:val="00E62F00"/>
    <w:rsid w:val="00E76900"/>
    <w:rsid w:val="00E77645"/>
    <w:rsid w:val="00E809D2"/>
    <w:rsid w:val="00E82CA7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489C"/>
    <w:rsid w:val="00EF6E77"/>
    <w:rsid w:val="00F025A2"/>
    <w:rsid w:val="00F04712"/>
    <w:rsid w:val="00F04DEE"/>
    <w:rsid w:val="00F13360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80FCA"/>
    <w:rsid w:val="00F84D46"/>
    <w:rsid w:val="00F86CE1"/>
    <w:rsid w:val="00F9008D"/>
    <w:rsid w:val="00F92B65"/>
    <w:rsid w:val="00F946DF"/>
    <w:rsid w:val="00FA1266"/>
    <w:rsid w:val="00FA38EF"/>
    <w:rsid w:val="00FC1192"/>
    <w:rsid w:val="00FD38D6"/>
    <w:rsid w:val="00FD4F24"/>
    <w:rsid w:val="00FD621C"/>
    <w:rsid w:val="00FD6B2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401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25</cp:revision>
  <cp:lastPrinted>2019-02-25T14:05:00Z</cp:lastPrinted>
  <dcterms:created xsi:type="dcterms:W3CDTF">2022-11-02T17:25:00Z</dcterms:created>
  <dcterms:modified xsi:type="dcterms:W3CDTF">2022-11-07T22:53:00Z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