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06D1D" w14:textId="48345449" w:rsidR="00BF592A" w:rsidRPr="008B794A" w:rsidRDefault="00BF592A" w:rsidP="00BF592A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15167912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105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 w:rsidR="00D8563D">
        <w:rPr>
          <w:rFonts w:ascii="Arial" w:eastAsia="MS Mincho" w:hAnsi="Arial" w:cs="Arial"/>
          <w:b/>
          <w:sz w:val="24"/>
          <w:szCs w:val="24"/>
          <w:lang w:val="en-US"/>
        </w:rPr>
        <w:t>220012</w:t>
      </w:r>
    </w:p>
    <w:p w14:paraId="2FD6E1EE" w14:textId="77777777" w:rsidR="00BF592A" w:rsidRDefault="00BF592A" w:rsidP="00BF592A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F66D07">
        <w:rPr>
          <w:rFonts w:ascii="Arial" w:eastAsia="SimSun" w:hAnsi="Arial"/>
          <w:b/>
          <w:sz w:val="24"/>
          <w:szCs w:val="24"/>
          <w:lang w:val="en-US" w:eastAsia="zh-CN"/>
        </w:rPr>
        <w:t>Toulouse, France, November 14 – November 18, 2022</w:t>
      </w:r>
    </w:p>
    <w:p w14:paraId="61A62C9E" w14:textId="77777777" w:rsidR="00BF592A" w:rsidRDefault="00BF592A" w:rsidP="00BF592A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3F0A9C57" w14:textId="77777777" w:rsidR="00BF592A" w:rsidRPr="00655AB7" w:rsidRDefault="00BF592A" w:rsidP="00BF592A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151C8183" w14:textId="77777777" w:rsidR="00BF592A" w:rsidRDefault="00BF592A" w:rsidP="00BF592A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899</w:t>
      </w:r>
      <w:r w:rsidRPr="00655AB7">
        <w:rPr>
          <w:rFonts w:ascii="Arial" w:eastAsia="MS Mincho" w:hAnsi="Arial" w:cs="Arial"/>
          <w:lang w:val="en-US" w:eastAsia="ja-JP"/>
        </w:rPr>
        <w:t xml:space="preserve"> for </w:t>
      </w:r>
      <w:r>
        <w:rPr>
          <w:rFonts w:ascii="Arial" w:eastAsia="MS Mincho" w:hAnsi="Arial" w:cs="Arial"/>
          <w:lang w:val="en-US" w:eastAsia="ja-JP"/>
        </w:rPr>
        <w:t>DL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Pr="00586840">
        <w:rPr>
          <w:rFonts w:ascii="Arial" w:eastAsia="MS Mincho" w:hAnsi="Arial" w:cs="Arial"/>
          <w:lang w:val="en-US" w:eastAsia="ja-JP"/>
        </w:rPr>
        <w:t>CA_n</w:t>
      </w:r>
      <w:r>
        <w:rPr>
          <w:rFonts w:ascii="Arial" w:eastAsia="MS Mincho" w:hAnsi="Arial" w:cs="Arial"/>
          <w:lang w:val="en-US" w:eastAsia="ja-JP"/>
        </w:rPr>
        <w:t>25</w:t>
      </w:r>
      <w:r w:rsidRPr="00586840">
        <w:rPr>
          <w:rFonts w:ascii="Arial" w:eastAsia="MS Mincho" w:hAnsi="Arial" w:cs="Arial"/>
          <w:lang w:val="en-US" w:eastAsia="ja-JP"/>
        </w:rPr>
        <w:t>-n</w:t>
      </w:r>
      <w:r>
        <w:rPr>
          <w:rFonts w:ascii="Arial" w:eastAsia="MS Mincho" w:hAnsi="Arial" w:cs="Arial"/>
          <w:lang w:val="en-US" w:eastAsia="ja-JP"/>
        </w:rPr>
        <w:t>41C with</w:t>
      </w:r>
      <w:r w:rsidRPr="007F6BB2">
        <w:rPr>
          <w:rFonts w:ascii="Arial" w:eastAsia="MS Mincho" w:hAnsi="Arial" w:cs="Arial"/>
          <w:lang w:val="en-US" w:eastAsia="ja-JP"/>
        </w:rPr>
        <w:t xml:space="preserve"> </w:t>
      </w:r>
      <w:r w:rsidRPr="00655AB7">
        <w:rPr>
          <w:rFonts w:ascii="Arial" w:eastAsia="MS Mincho" w:hAnsi="Arial" w:cs="Arial"/>
          <w:lang w:val="en-US" w:eastAsia="ja-JP"/>
        </w:rPr>
        <w:t>PC2</w:t>
      </w:r>
      <w:r>
        <w:rPr>
          <w:rFonts w:ascii="Arial" w:eastAsia="MS Mincho" w:hAnsi="Arial" w:cs="Arial"/>
          <w:lang w:val="en-US" w:eastAsia="ja-JP"/>
        </w:rPr>
        <w:t xml:space="preserve"> UL CA_n41C</w:t>
      </w:r>
    </w:p>
    <w:p w14:paraId="01A13225" w14:textId="77777777" w:rsidR="00BF592A" w:rsidRPr="007249ED" w:rsidRDefault="00BF592A" w:rsidP="00BF592A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Pr="007249ED">
        <w:rPr>
          <w:rFonts w:ascii="Arial" w:eastAsia="MS Mincho" w:hAnsi="Arial" w:cs="Arial"/>
          <w:bCs/>
          <w:lang w:val="pt-BR"/>
        </w:rPr>
        <w:t>7.19.2</w:t>
      </w:r>
    </w:p>
    <w:p w14:paraId="200D67B8" w14:textId="77777777" w:rsidR="00BF592A" w:rsidRPr="00655AB7" w:rsidRDefault="00BF592A" w:rsidP="00BF592A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3D50D31D" w14:textId="77777777" w:rsidR="00BF592A" w:rsidRPr="0030239D" w:rsidRDefault="00BF592A" w:rsidP="00BF592A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60BFD9A2" w14:textId="77777777" w:rsidR="00BF592A" w:rsidRPr="0030239D" w:rsidRDefault="00BF592A" w:rsidP="00BF592A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3B0D1922" w14:textId="0D751B72" w:rsidR="00BF592A" w:rsidRDefault="00BF592A" w:rsidP="00BF592A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 xml:space="preserve">This contribution is a text proposal to introduce PC2 </w:t>
      </w:r>
      <w:r>
        <w:rPr>
          <w:rFonts w:ascii="Arial" w:eastAsia="MS Mincho" w:hAnsi="Arial" w:cs="Arial"/>
          <w:lang w:val="en-US"/>
        </w:rPr>
        <w:t>3B</w:t>
      </w:r>
      <w:r w:rsidRPr="0030239D">
        <w:rPr>
          <w:rFonts w:ascii="Arial" w:eastAsia="MS Mincho" w:hAnsi="Arial" w:cs="Arial"/>
          <w:lang w:val="en-US"/>
        </w:rPr>
        <w:t>DL/2</w:t>
      </w:r>
      <w:r>
        <w:rPr>
          <w:rFonts w:ascii="Arial" w:eastAsia="MS Mincho" w:hAnsi="Arial" w:cs="Arial"/>
          <w:lang w:val="en-US"/>
        </w:rPr>
        <w:t>B</w:t>
      </w:r>
      <w:r w:rsidRPr="0030239D">
        <w:rPr>
          <w:rFonts w:ascii="Arial" w:eastAsia="MS Mincho" w:hAnsi="Arial" w:cs="Arial"/>
          <w:lang w:val="en-US"/>
        </w:rPr>
        <w:t xml:space="preserve">UL </w:t>
      </w:r>
      <w:r>
        <w:rPr>
          <w:rFonts w:ascii="Arial" w:eastAsia="MS Mincho" w:hAnsi="Arial" w:cs="Arial"/>
          <w:lang w:val="en-US"/>
        </w:rPr>
        <w:t xml:space="preserve">for c combinations with </w:t>
      </w:r>
      <w:r w:rsidRPr="00586840">
        <w:rPr>
          <w:rFonts w:ascii="Arial" w:eastAsia="MS Mincho" w:hAnsi="Arial" w:cs="Arial"/>
          <w:lang w:val="en-US"/>
        </w:rPr>
        <w:t>CA_n</w:t>
      </w:r>
      <w:r>
        <w:rPr>
          <w:rFonts w:ascii="Arial" w:eastAsia="MS Mincho" w:hAnsi="Arial" w:cs="Arial"/>
          <w:lang w:val="en-US"/>
        </w:rPr>
        <w:t>25</w:t>
      </w:r>
      <w:r w:rsidRPr="00586840">
        <w:rPr>
          <w:rFonts w:ascii="Arial" w:eastAsia="MS Mincho" w:hAnsi="Arial" w:cs="Arial"/>
          <w:lang w:val="en-US"/>
        </w:rPr>
        <w:t>-n</w:t>
      </w:r>
      <w:r>
        <w:rPr>
          <w:rFonts w:ascii="Arial" w:eastAsia="MS Mincho" w:hAnsi="Arial" w:cs="Arial"/>
          <w:lang w:val="en-US"/>
        </w:rPr>
        <w:t>41C</w:t>
      </w:r>
      <w:r w:rsidRPr="0030239D">
        <w:rPr>
          <w:rFonts w:ascii="Arial" w:eastAsia="MS Mincho" w:hAnsi="Arial" w:cs="Arial"/>
          <w:lang w:val="en-US"/>
        </w:rPr>
        <w:t xml:space="preserve"> </w:t>
      </w:r>
      <w:r>
        <w:rPr>
          <w:rFonts w:ascii="Arial" w:eastAsia="MS Mincho" w:hAnsi="Arial" w:cs="Arial"/>
          <w:lang w:val="en-US"/>
        </w:rPr>
        <w:t xml:space="preserve">with PC2 UL CA_n41C </w:t>
      </w:r>
      <w:r w:rsidRPr="0030239D">
        <w:rPr>
          <w:rFonts w:ascii="Arial" w:eastAsia="MS Mincho" w:hAnsi="Arial" w:cs="Arial"/>
          <w:lang w:val="en-US"/>
        </w:rPr>
        <w:t>according to the request in [1].</w:t>
      </w:r>
    </w:p>
    <w:p w14:paraId="0089FBCE" w14:textId="0442BDDD" w:rsidR="00BF592A" w:rsidRDefault="00BF592A" w:rsidP="00BF592A">
      <w:pPr>
        <w:spacing w:after="160" w:line="259" w:lineRule="auto"/>
        <w:rPr>
          <w:rFonts w:ascii="Arial" w:eastAsia="MS Mincho" w:hAnsi="Arial" w:cs="Arial"/>
          <w:lang w:val="en-US"/>
        </w:rPr>
      </w:pPr>
      <w:r w:rsidRPr="005D53EE">
        <w:rPr>
          <w:rFonts w:ascii="Arial" w:eastAsia="MS Mincho" w:hAnsi="Arial" w:cs="Arial"/>
          <w:lang w:val="en-US"/>
        </w:rPr>
        <w:t xml:space="preserve">The power class 2 MSD is calculated by calculating the interference power for </w:t>
      </w:r>
      <w:r>
        <w:rPr>
          <w:rFonts w:ascii="Arial" w:eastAsia="MS Mincho" w:hAnsi="Arial" w:cs="Arial"/>
          <w:lang w:val="en-US"/>
        </w:rPr>
        <w:t>PC3</w:t>
      </w:r>
      <w:r w:rsidRPr="005D53EE">
        <w:rPr>
          <w:rFonts w:ascii="Arial" w:eastAsia="MS Mincho" w:hAnsi="Arial" w:cs="Arial"/>
          <w:lang w:val="en-US"/>
        </w:rPr>
        <w:t xml:space="preserve"> MSD, increasing the interference by 3 dB, and then calculating the resulting MSD</w:t>
      </w:r>
      <w:r>
        <w:rPr>
          <w:rFonts w:ascii="Arial" w:eastAsia="MS Mincho" w:hAnsi="Arial" w:cs="Arial"/>
          <w:lang w:val="en-US"/>
        </w:rPr>
        <w:t xml:space="preserve"> for PC2</w:t>
      </w:r>
      <w:r w:rsidRPr="009E0F00">
        <w:rPr>
          <w:rFonts w:ascii="Arial" w:eastAsia="MS Mincho" w:hAnsi="Arial" w:cs="Arial"/>
          <w:lang w:val="en-US"/>
        </w:rPr>
        <w:t>.</w:t>
      </w:r>
      <w:r>
        <w:rPr>
          <w:rFonts w:ascii="Arial" w:eastAsia="MS Mincho" w:hAnsi="Arial" w:cs="Arial"/>
          <w:lang w:val="en-US"/>
        </w:rPr>
        <w:t xml:space="preserve"> The equations are included. </w:t>
      </w:r>
    </w:p>
    <w:p w14:paraId="488DC821" w14:textId="77777777" w:rsidR="00BF592A" w:rsidRPr="0030239D" w:rsidRDefault="00BF592A" w:rsidP="00BF592A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02437FF9" w14:textId="77777777" w:rsidR="00BF592A" w:rsidRPr="0030239D" w:rsidRDefault="00BF592A" w:rsidP="00BF592A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8C7D42">
        <w:rPr>
          <w:rFonts w:ascii="Arial" w:eastAsia="SimSun" w:hAnsi="Arial" w:cs="Arial"/>
          <w:lang w:val="en-US"/>
        </w:rPr>
        <w:t>RP-222623</w:t>
      </w:r>
      <w:r>
        <w:rPr>
          <w:rFonts w:ascii="Arial" w:eastAsia="SimSun" w:hAnsi="Arial" w:cs="Arial"/>
          <w:lang w:val="en-US"/>
        </w:rPr>
        <w:t xml:space="preserve">,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New WID: New WID: High power UE for FR1 NR inter-band CA/DC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o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r NR SUL (supplementary uplink) band combination with y bands downlink (1&lt;y&lt;=6) and x bands uplink (x=1,2) and power class m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ab/>
        <w:t>(m&lt;3) and high power on TDD band(s)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72911433" w14:textId="77777777" w:rsidR="00BF592A" w:rsidRPr="0030239D" w:rsidRDefault="00BF592A" w:rsidP="00BF592A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42C0D0D4" w14:textId="77777777" w:rsidR="00BF592A" w:rsidRPr="0030239D" w:rsidRDefault="00BF592A" w:rsidP="00BF592A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7A183FEF" w14:textId="77777777" w:rsidR="00BF592A" w:rsidRDefault="00BF592A" w:rsidP="00BF592A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F59BBBF" w14:textId="77777777" w:rsidR="00BF592A" w:rsidRDefault="00BF592A" w:rsidP="00BF592A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084550C" w14:textId="77777777" w:rsidR="00BF592A" w:rsidRPr="003D0F39" w:rsidRDefault="00BF592A" w:rsidP="00BF592A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5663F4A7" w14:textId="0439A640" w:rsidR="00BB0464" w:rsidRDefault="00BB0464" w:rsidP="00BB0464">
      <w:pPr>
        <w:pStyle w:val="Heading1"/>
        <w:rPr>
          <w:lang w:eastAsia="zh-CN"/>
        </w:rPr>
      </w:pPr>
      <w:r>
        <w:rPr>
          <w:rFonts w:hint="eastAsia"/>
          <w:lang w:eastAsia="zh-CN"/>
        </w:rPr>
        <w:t>5</w:t>
      </w:r>
      <w:r w:rsidRPr="004D3578">
        <w:tab/>
      </w:r>
      <w:r w:rsidR="001359BD">
        <w:t xml:space="preserve">High </w:t>
      </w:r>
      <w:r w:rsidR="006919A0">
        <w:rPr>
          <w:rFonts w:hint="eastAsia"/>
          <w:lang w:eastAsia="zh-CN"/>
        </w:rPr>
        <w:t xml:space="preserve">Power </w:t>
      </w:r>
      <w:r w:rsidR="001359BD">
        <w:rPr>
          <w:lang w:eastAsia="zh-CN"/>
        </w:rPr>
        <w:t>UE</w:t>
      </w:r>
      <w:r w:rsidR="006919A0">
        <w:rPr>
          <w:rFonts w:hint="eastAsia"/>
          <w:lang w:eastAsia="zh-CN"/>
        </w:rPr>
        <w:t xml:space="preserve"> </w:t>
      </w:r>
      <w:r w:rsidR="00367F50">
        <w:rPr>
          <w:rFonts w:hint="eastAsia"/>
          <w:lang w:eastAsia="zh-CN"/>
        </w:rPr>
        <w:t xml:space="preserve">CA </w:t>
      </w:r>
      <w:r w:rsidR="005B43C1">
        <w:rPr>
          <w:lang w:eastAsia="zh-CN"/>
        </w:rPr>
        <w:t xml:space="preserve">of 2 bands DL and </w:t>
      </w:r>
      <w:r w:rsidR="008E4395">
        <w:rPr>
          <w:lang w:eastAsia="zh-CN"/>
        </w:rPr>
        <w:t xml:space="preserve">1 or </w:t>
      </w:r>
      <w:r w:rsidR="005B43C1">
        <w:rPr>
          <w:lang w:eastAsia="zh-CN"/>
        </w:rPr>
        <w:t>2 bands UL</w:t>
      </w:r>
      <w:bookmarkEnd w:id="2"/>
    </w:p>
    <w:p w14:paraId="5663F4A8" w14:textId="46AD9F51" w:rsidR="00A047D8" w:rsidRPr="004D3578" w:rsidRDefault="00A047D8" w:rsidP="00A047D8">
      <w:pPr>
        <w:pStyle w:val="Heading2"/>
        <w:rPr>
          <w:lang w:eastAsia="zh-CN"/>
        </w:rPr>
      </w:pPr>
      <w:bookmarkStart w:id="3" w:name="_Toc115167913"/>
      <w:r>
        <w:rPr>
          <w:rFonts w:hint="eastAsia"/>
          <w:lang w:eastAsia="zh-CN"/>
        </w:rPr>
        <w:t>5</w:t>
      </w:r>
      <w:r w:rsidRPr="004D3578">
        <w:t>.</w:t>
      </w:r>
      <w:r>
        <w:rPr>
          <w:rFonts w:hint="eastAsia"/>
          <w:lang w:eastAsia="zh-CN"/>
        </w:rPr>
        <w:t>x</w:t>
      </w:r>
      <w:r w:rsidRPr="004D3578">
        <w:tab/>
      </w:r>
      <w:r>
        <w:rPr>
          <w:lang w:eastAsia="zh-CN"/>
        </w:rPr>
        <w:t>CA_n</w:t>
      </w:r>
      <w:r w:rsidR="00B96BDC">
        <w:rPr>
          <w:lang w:eastAsia="zh-CN"/>
        </w:rPr>
        <w:t>25</w:t>
      </w:r>
      <w:r>
        <w:rPr>
          <w:lang w:eastAsia="zh-CN"/>
        </w:rPr>
        <w:t>-n</w:t>
      </w:r>
      <w:bookmarkEnd w:id="3"/>
      <w:r w:rsidR="00B96BDC">
        <w:rPr>
          <w:lang w:eastAsia="zh-CN"/>
        </w:rPr>
        <w:t>41</w:t>
      </w:r>
      <w:r w:rsidR="00CB5D5A">
        <w:rPr>
          <w:lang w:eastAsia="zh-CN"/>
        </w:rPr>
        <w:t xml:space="preserve">C UL n41C </w:t>
      </w:r>
    </w:p>
    <w:p w14:paraId="5663F4A9" w14:textId="77777777" w:rsidR="00A047D8" w:rsidRPr="001043CD" w:rsidRDefault="00A047D8" w:rsidP="00A047D8">
      <w:pPr>
        <w:pStyle w:val="Heading3"/>
        <w:rPr>
          <w:rFonts w:cs="Arial"/>
          <w:szCs w:val="28"/>
          <w:lang w:eastAsia="zh-CN"/>
        </w:rPr>
      </w:pPr>
      <w:bookmarkStart w:id="4" w:name="_Toc115167914"/>
      <w:r w:rsidRPr="001043CD">
        <w:rPr>
          <w:rFonts w:cs="Arial"/>
          <w:szCs w:val="28"/>
          <w:lang w:eastAsia="zh-CN"/>
        </w:rPr>
        <w:t>5</w:t>
      </w:r>
      <w:r w:rsidRPr="001043CD">
        <w:rPr>
          <w:rFonts w:cs="Arial" w:hint="eastAsia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x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4"/>
    </w:p>
    <w:p w14:paraId="5663F4AB" w14:textId="2BF115B6" w:rsidR="00A047D8" w:rsidRPr="00BC7DD1" w:rsidRDefault="00A047D8" w:rsidP="00A047D8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 w:rsidRPr="00BC7DD1">
        <w:rPr>
          <w:rFonts w:ascii="Arial" w:hAnsi="Arial" w:cs="Arial"/>
          <w:b/>
          <w:bCs/>
          <w:lang w:val="en-US"/>
        </w:rPr>
        <w:t>Table 5.</w:t>
      </w:r>
      <w:r>
        <w:rPr>
          <w:rFonts w:ascii="Arial" w:hAnsi="Arial" w:cs="Arial" w:hint="eastAsia"/>
          <w:b/>
          <w:bCs/>
          <w:lang w:val="en-US" w:eastAsia="zh-CN"/>
        </w:rPr>
        <w:t>x.1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 w:rsidR="00410F6F"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 w:rsidR="00410F6F">
        <w:rPr>
          <w:rFonts w:ascii="Arial" w:hAnsi="Arial" w:cs="Arial"/>
          <w:b/>
          <w:bCs/>
          <w:lang w:val="en-US" w:eastAsia="zh-CN"/>
        </w:rPr>
        <w:t>inter-band CA (two bands)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2402"/>
        <w:gridCol w:w="951"/>
        <w:gridCol w:w="3689"/>
        <w:gridCol w:w="2458"/>
      </w:tblGrid>
      <w:tr w:rsidR="00162DEC" w:rsidRPr="00AD0178" w14:paraId="5663F4C5" w14:textId="77777777" w:rsidTr="00B5001E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AC" w14:textId="77777777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81B1" w14:textId="77777777" w:rsidR="00162DEC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 w:rsidR="00AA456D">
              <w:rPr>
                <w:sz w:val="16"/>
              </w:rPr>
              <w:t xml:space="preserve"> or</w:t>
            </w:r>
          </w:p>
          <w:p w14:paraId="5663F4AD" w14:textId="2A8CDB6F" w:rsidR="00AA456D" w:rsidRPr="00AD0178" w:rsidRDefault="00AA456D" w:rsidP="001C2E42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AE" w14:textId="77777777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4C3" w14:textId="4B99BC14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C4" w14:textId="77777777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B5001E" w:rsidRPr="00AD0178" w14:paraId="16FB82C2" w14:textId="77777777" w:rsidTr="00B5001E">
        <w:trPr>
          <w:trHeight w:val="3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2E0217" w14:textId="3597EDA7" w:rsidR="00B5001E" w:rsidRPr="008251C4" w:rsidRDefault="00B5001E" w:rsidP="00B5001E">
            <w:pPr>
              <w:pStyle w:val="TAC"/>
            </w:pPr>
            <w:r>
              <w:t>CA_n25(2A)-n41C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4E44E" w14:textId="77777777" w:rsidR="00B5001E" w:rsidRDefault="00B5001E" w:rsidP="00B5001E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25374680" w14:textId="77777777" w:rsidR="00B5001E" w:rsidRDefault="00B5001E" w:rsidP="00B5001E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t>CA_n25A-n41A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4112F530" w14:textId="28EA7002" w:rsidR="00B5001E" w:rsidRPr="00E46346" w:rsidRDefault="00B5001E" w:rsidP="00B5001E">
            <w:pPr>
              <w:pStyle w:val="TAC"/>
              <w:rPr>
                <w:b/>
                <w:bCs/>
                <w:color w:val="FF0000"/>
                <w:vertAlign w:val="superscript"/>
              </w:rPr>
            </w:pPr>
            <w:r w:rsidRPr="00E46346">
              <w:rPr>
                <w:b/>
                <w:bCs/>
                <w:szCs w:val="18"/>
                <w:lang w:val="en-US"/>
              </w:rPr>
              <w:t>CA_n41C</w:t>
            </w:r>
            <w:r w:rsidR="00E46346">
              <w:rPr>
                <w:b/>
                <w:bCs/>
                <w:color w:val="FF0000"/>
                <w:szCs w:val="18"/>
                <w:vertAlign w:val="superscript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4FB32" w14:textId="5AF2F750" w:rsidR="00B5001E" w:rsidRPr="008251C4" w:rsidRDefault="00B5001E" w:rsidP="00B5001E">
            <w:pPr>
              <w:pStyle w:val="TAC"/>
              <w:rPr>
                <w:rFonts w:cs="Arial"/>
                <w:i/>
                <w:color w:val="0000FF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6EF3" w14:textId="360696B3" w:rsidR="00B5001E" w:rsidRPr="00AD0178" w:rsidRDefault="00B5001E" w:rsidP="00B5001E">
            <w:pPr>
              <w:pStyle w:val="TAC"/>
              <w:rPr>
                <w:sz w:val="16"/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CA_n25(2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EE4C8C" w14:textId="35D01450" w:rsidR="00B5001E" w:rsidRPr="00AD0178" w:rsidRDefault="00B5001E" w:rsidP="00B5001E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B5001E" w:rsidRPr="00AD0178" w14:paraId="457A5EF4" w14:textId="77777777" w:rsidTr="00B5001E">
        <w:trPr>
          <w:trHeight w:val="32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1588" w14:textId="77777777" w:rsidR="00B5001E" w:rsidRPr="008251C4" w:rsidRDefault="00B5001E" w:rsidP="00B5001E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E011" w14:textId="77777777" w:rsidR="00B5001E" w:rsidRPr="008251C4" w:rsidRDefault="00B5001E" w:rsidP="00B5001E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2C7F7" w14:textId="0AA81F40" w:rsidR="00B5001E" w:rsidRPr="008251C4" w:rsidRDefault="00B5001E" w:rsidP="00B5001E">
            <w:pPr>
              <w:pStyle w:val="TAC"/>
              <w:rPr>
                <w:rFonts w:cs="Arial"/>
                <w:i/>
                <w:color w:val="0000FF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15C4" w14:textId="6EC39A16" w:rsidR="00B5001E" w:rsidRPr="00AD0178" w:rsidRDefault="00B5001E" w:rsidP="00B5001E">
            <w:pPr>
              <w:pStyle w:val="TAC"/>
              <w:rPr>
                <w:sz w:val="16"/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CA_n41C_BCS 4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BB2B" w14:textId="77777777" w:rsidR="00B5001E" w:rsidRPr="00AD0178" w:rsidRDefault="00B5001E" w:rsidP="00B5001E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5001E" w:rsidRPr="00AD0178" w14:paraId="7CD6E729" w14:textId="77777777" w:rsidTr="00B5001E">
        <w:trPr>
          <w:trHeight w:val="3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1A9587" w14:textId="410A84C1" w:rsidR="00B5001E" w:rsidRPr="008251C4" w:rsidRDefault="00B5001E" w:rsidP="00B5001E">
            <w:pPr>
              <w:pStyle w:val="TAC"/>
            </w:pPr>
            <w:r>
              <w:rPr>
                <w:rFonts w:hint="eastAsia"/>
                <w:lang w:val="en-US" w:eastAsia="zh-CN"/>
              </w:rPr>
              <w:lastRenderedPageBreak/>
              <w:t>CA_n25A-n41C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3BC46" w14:textId="77777777" w:rsidR="00B5001E" w:rsidRDefault="00B5001E" w:rsidP="00B5001E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7DAAB34D" w14:textId="77777777" w:rsidR="00B5001E" w:rsidRDefault="00B5001E" w:rsidP="00B5001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CA_n25A-n41A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7FE768D4" w14:textId="1CA0089B" w:rsidR="00B5001E" w:rsidRPr="00E46346" w:rsidRDefault="00B5001E" w:rsidP="00B5001E">
            <w:pPr>
              <w:pStyle w:val="TAC"/>
              <w:rPr>
                <w:b/>
                <w:bCs/>
                <w:color w:val="FF0000"/>
                <w:vertAlign w:val="superscript"/>
              </w:rPr>
            </w:pPr>
            <w:r w:rsidRPr="00E46346">
              <w:rPr>
                <w:rFonts w:cs="Arial"/>
                <w:b/>
                <w:bCs/>
              </w:rPr>
              <w:t>CA_n41C</w:t>
            </w:r>
            <w:r w:rsidR="00E46346">
              <w:rPr>
                <w:rFonts w:cs="Arial"/>
                <w:b/>
                <w:bCs/>
                <w:color w:val="FF0000"/>
                <w:vertAlign w:val="superscript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D98E8" w14:textId="53B033A7" w:rsidR="00B5001E" w:rsidRDefault="00B5001E" w:rsidP="00B5001E">
            <w:pPr>
              <w:pStyle w:val="TAC"/>
            </w:pPr>
            <w: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DAEA" w14:textId="29BA5F57" w:rsidR="00B5001E" w:rsidRPr="006034FE" w:rsidRDefault="00B5001E" w:rsidP="00B5001E">
            <w:pPr>
              <w:pStyle w:val="TAC"/>
            </w:pPr>
            <w:r w:rsidRPr="009655FE">
              <w:rPr>
                <w:rFonts w:eastAsia="SimSun"/>
                <w:lang w:val="en-US" w:eastAsia="zh-CN" w:bidi="ar"/>
              </w:rPr>
              <w:t>n25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E2CBC" w14:textId="6DE865FE" w:rsidR="00B5001E" w:rsidRPr="00AD0178" w:rsidRDefault="00B5001E" w:rsidP="00B5001E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B5001E" w:rsidRPr="00AD0178" w14:paraId="06D124CD" w14:textId="77777777" w:rsidTr="00B5001E">
        <w:trPr>
          <w:trHeight w:val="32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F8F1" w14:textId="77777777" w:rsidR="00B5001E" w:rsidRPr="008251C4" w:rsidRDefault="00B5001E" w:rsidP="00B5001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28DD" w14:textId="77777777" w:rsidR="00B5001E" w:rsidRPr="008251C4" w:rsidRDefault="00B5001E" w:rsidP="00B5001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999508" w14:textId="079DB5DE" w:rsidR="00B5001E" w:rsidRDefault="00B5001E" w:rsidP="00B5001E">
            <w:pPr>
              <w:pStyle w:val="TAC"/>
            </w:pPr>
            <w: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1937" w14:textId="4856AB0A" w:rsidR="00B5001E" w:rsidRPr="006034FE" w:rsidRDefault="00B5001E" w:rsidP="00B5001E">
            <w:pPr>
              <w:pStyle w:val="TAC"/>
            </w:pPr>
            <w:r w:rsidRPr="003E68B1">
              <w:rPr>
                <w:rFonts w:eastAsia="SimSun"/>
                <w:lang w:val="en-US" w:eastAsia="zh-CN" w:bidi="ar"/>
              </w:rPr>
              <w:t>CA_n41C</w:t>
            </w:r>
            <w:r>
              <w:rPr>
                <w:rFonts w:eastAsia="SimSun"/>
                <w:lang w:val="en-US" w:eastAsia="zh-CN" w:bidi="ar"/>
              </w:rPr>
              <w:t>_</w:t>
            </w:r>
            <w:r w:rsidRPr="003E68B1">
              <w:rPr>
                <w:rFonts w:eastAsia="SimSun"/>
                <w:lang w:val="en-US" w:eastAsia="zh-CN" w:bidi="ar"/>
              </w:rPr>
              <w:t>BCS</w:t>
            </w:r>
            <w:r>
              <w:rPr>
                <w:rFonts w:eastAsia="SimSun"/>
                <w:lang w:val="en-US" w:eastAsia="zh-CN" w:bidi="ar"/>
              </w:rPr>
              <w:t xml:space="preserve"> </w:t>
            </w:r>
            <w:r w:rsidRPr="003E68B1">
              <w:rPr>
                <w:rFonts w:eastAsia="SimSun"/>
                <w:lang w:val="en-US" w:eastAsia="zh-CN" w:bidi="ar"/>
              </w:rPr>
              <w:t>4</w:t>
            </w:r>
            <w:r>
              <w:rPr>
                <w:rFonts w:eastAsia="SimSun"/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2D7E" w14:textId="77777777" w:rsidR="00B5001E" w:rsidRPr="00AD0178" w:rsidRDefault="00B5001E" w:rsidP="00B5001E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5001E" w:rsidRPr="00AD0178" w14:paraId="38FE9374" w14:textId="77777777" w:rsidTr="009D0F30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8C676" w14:textId="77777777" w:rsidR="00B5001E" w:rsidRPr="00DF66D8" w:rsidRDefault="00B5001E" w:rsidP="00B5001E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8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1AAEA50D" w14:textId="41D253B7" w:rsidR="00B5001E" w:rsidRPr="00AD0178" w:rsidRDefault="00B5001E" w:rsidP="00B5001E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5663F568" w14:textId="77777777" w:rsidR="001C2E42" w:rsidRPr="00BB7C76" w:rsidRDefault="001C2E42" w:rsidP="00A047D8">
      <w:pPr>
        <w:rPr>
          <w:sz w:val="18"/>
          <w:lang w:val="x-none" w:eastAsia="zh-CN"/>
        </w:rPr>
      </w:pPr>
    </w:p>
    <w:p w14:paraId="5663F569" w14:textId="77777777" w:rsidR="00A047D8" w:rsidRPr="001043CD" w:rsidRDefault="00A047D8" w:rsidP="00A047D8">
      <w:pPr>
        <w:pStyle w:val="Heading3"/>
        <w:rPr>
          <w:rFonts w:cs="Arial"/>
          <w:szCs w:val="28"/>
          <w:lang w:val="en-US" w:eastAsia="zh-CN"/>
        </w:rPr>
      </w:pPr>
      <w:bookmarkStart w:id="5" w:name="_Toc115167915"/>
      <w:r w:rsidRPr="001043CD">
        <w:rPr>
          <w:rFonts w:cs="Arial"/>
          <w:lang w:eastAsia="zh-CN"/>
        </w:rPr>
        <w:t>5.</w:t>
      </w:r>
      <w:r>
        <w:rPr>
          <w:rFonts w:cs="Arial" w:hint="eastAsia"/>
          <w:lang w:eastAsia="zh-CN"/>
        </w:rPr>
        <w:t>x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5"/>
    </w:p>
    <w:p w14:paraId="4630AB21" w14:textId="7093F5DD" w:rsidR="00C73BE6" w:rsidRDefault="00C73BE6" w:rsidP="00C73BE6">
      <w:pPr>
        <w:pStyle w:val="TH"/>
        <w:rPr>
          <w:lang w:eastAsia="zh-CN"/>
        </w:rPr>
      </w:pPr>
      <w:r>
        <w:t>Table 5.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C73BE6" w:rsidRPr="00530DFD" w14:paraId="64E524F6" w14:textId="77777777" w:rsidTr="009D0F30">
        <w:trPr>
          <w:trHeight w:val="383"/>
          <w:jc w:val="center"/>
        </w:trPr>
        <w:tc>
          <w:tcPr>
            <w:tcW w:w="1679" w:type="dxa"/>
          </w:tcPr>
          <w:p w14:paraId="5421FDDC" w14:textId="77777777" w:rsidR="00C73BE6" w:rsidRPr="00EC6D8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3714C34E" w14:textId="4335131B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</w:t>
            </w:r>
            <w:r w:rsidR="00D8775D">
              <w:rPr>
                <w:rFonts w:cs="Arial"/>
                <w:b/>
                <w:kern w:val="2"/>
                <w:szCs w:val="18"/>
                <w:lang w:val="en-US" w:eastAsia="zh-CN"/>
              </w:rPr>
              <w:t>C</w:t>
            </w:r>
          </w:p>
        </w:tc>
        <w:tc>
          <w:tcPr>
            <w:tcW w:w="1641" w:type="dxa"/>
            <w:shd w:val="clear" w:color="auto" w:fill="auto"/>
          </w:tcPr>
          <w:p w14:paraId="32954DC5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24D54E84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2631F087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C73BE6" w:rsidRPr="00530DFD" w14:paraId="5F10A084" w14:textId="77777777" w:rsidTr="009D0F30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45C7DADE" w14:textId="04B484A1" w:rsidR="00C73BE6" w:rsidRPr="00B0188E" w:rsidRDefault="00B63E9A" w:rsidP="009D0F30">
            <w:pPr>
              <w:pStyle w:val="TAL"/>
              <w:keepNext w:val="0"/>
              <w:widowControl w:val="0"/>
              <w:jc w:val="both"/>
              <w:rPr>
                <w:lang w:eastAsia="zh-CN"/>
              </w:rPr>
            </w:pPr>
            <w:r w:rsidRPr="006F6133">
              <w:t>CA_n41C</w:t>
            </w:r>
          </w:p>
        </w:tc>
        <w:tc>
          <w:tcPr>
            <w:tcW w:w="2045" w:type="dxa"/>
            <w:shd w:val="clear" w:color="auto" w:fill="auto"/>
          </w:tcPr>
          <w:p w14:paraId="1F2446E6" w14:textId="77777777" w:rsidR="00C73BE6" w:rsidRPr="005B1369" w:rsidRDefault="00C73BE6" w:rsidP="00B63E9A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4DC0ADA3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3D21603" w14:textId="77777777" w:rsidR="00C73BE6" w:rsidRPr="005B1369" w:rsidRDefault="00C73BE6" w:rsidP="00B63E9A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5DA35C16" w14:textId="77777777" w:rsidR="00C73BE6" w:rsidRPr="005B1369" w:rsidRDefault="00C73BE6" w:rsidP="00B63E9A">
            <w:pPr>
              <w:pStyle w:val="TAC"/>
            </w:pPr>
            <w:r w:rsidRPr="005B1369">
              <w:t>23dBm</w:t>
            </w:r>
          </w:p>
        </w:tc>
      </w:tr>
      <w:tr w:rsidR="00C73BE6" w:rsidRPr="00530DFD" w14:paraId="267A7452" w14:textId="77777777" w:rsidTr="009D0F30">
        <w:trPr>
          <w:trHeight w:val="192"/>
          <w:jc w:val="center"/>
        </w:trPr>
        <w:tc>
          <w:tcPr>
            <w:tcW w:w="1679" w:type="dxa"/>
            <w:vMerge/>
          </w:tcPr>
          <w:p w14:paraId="1BEAD0B5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A5560AF" w14:textId="77777777" w:rsidR="00C73BE6" w:rsidRPr="005B1369" w:rsidRDefault="00C73BE6" w:rsidP="00B63E9A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586AE480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7CCF4EB" w14:textId="77777777" w:rsidR="00C73BE6" w:rsidRPr="005B1369" w:rsidRDefault="00C73BE6" w:rsidP="00B63E9A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CDC9CDC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</w:tr>
      <w:tr w:rsidR="00C73BE6" w:rsidRPr="00530DFD" w14:paraId="1A130CC6" w14:textId="77777777" w:rsidTr="009D0F30">
        <w:trPr>
          <w:trHeight w:val="192"/>
          <w:jc w:val="center"/>
        </w:trPr>
        <w:tc>
          <w:tcPr>
            <w:tcW w:w="1679" w:type="dxa"/>
            <w:vMerge/>
          </w:tcPr>
          <w:p w14:paraId="42CD43CF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7AF23C1" w14:textId="77777777" w:rsidR="00C73BE6" w:rsidRPr="005B1369" w:rsidRDefault="00C73BE6" w:rsidP="00B63E9A">
            <w:pPr>
              <w:pStyle w:val="TAC"/>
            </w:pPr>
            <w:r w:rsidRPr="005B1369">
              <w:t>Case c</w:t>
            </w:r>
          </w:p>
        </w:tc>
        <w:tc>
          <w:tcPr>
            <w:tcW w:w="1641" w:type="dxa"/>
            <w:shd w:val="clear" w:color="auto" w:fill="auto"/>
          </w:tcPr>
          <w:p w14:paraId="74FB8EDB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1A46F67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60" w:type="dxa"/>
            <w:shd w:val="clear" w:color="auto" w:fill="auto"/>
          </w:tcPr>
          <w:p w14:paraId="4C52A865" w14:textId="77777777" w:rsidR="00C73BE6" w:rsidRPr="005B1369" w:rsidRDefault="00C73BE6" w:rsidP="00B63E9A">
            <w:pPr>
              <w:pStyle w:val="TAC"/>
            </w:pPr>
            <w:r w:rsidRPr="005B1369">
              <w:t>23dBm</w:t>
            </w:r>
          </w:p>
        </w:tc>
      </w:tr>
      <w:tr w:rsidR="00C73BE6" w:rsidRPr="00530DFD" w14:paraId="48EF8A84" w14:textId="77777777" w:rsidTr="009D0F30">
        <w:trPr>
          <w:trHeight w:val="55"/>
          <w:jc w:val="center"/>
        </w:trPr>
        <w:tc>
          <w:tcPr>
            <w:tcW w:w="1679" w:type="dxa"/>
            <w:vMerge/>
          </w:tcPr>
          <w:p w14:paraId="67DDD8DA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4D503A1" w14:textId="77777777" w:rsidR="00C73BE6" w:rsidRPr="005B1369" w:rsidRDefault="00C73BE6" w:rsidP="00B63E9A">
            <w:pPr>
              <w:pStyle w:val="TAC"/>
            </w:pPr>
            <w:r w:rsidRPr="005B1369">
              <w:t>Case d</w:t>
            </w:r>
          </w:p>
        </w:tc>
        <w:tc>
          <w:tcPr>
            <w:tcW w:w="1641" w:type="dxa"/>
            <w:shd w:val="clear" w:color="auto" w:fill="auto"/>
          </w:tcPr>
          <w:p w14:paraId="3AF90890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ECA4451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60" w:type="dxa"/>
            <w:shd w:val="clear" w:color="auto" w:fill="auto"/>
          </w:tcPr>
          <w:p w14:paraId="30ABC69F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</w:tr>
    </w:tbl>
    <w:p w14:paraId="5663F576" w14:textId="77777777" w:rsidR="00A047D8" w:rsidRPr="00B0188E" w:rsidRDefault="00A047D8" w:rsidP="00A047D8">
      <w:pPr>
        <w:pStyle w:val="TH"/>
        <w:jc w:val="left"/>
        <w:rPr>
          <w:lang w:eastAsia="zh-CN"/>
        </w:rPr>
      </w:pPr>
    </w:p>
    <w:p w14:paraId="5663F577" w14:textId="77777777" w:rsidR="00A047D8" w:rsidRPr="00FD4F24" w:rsidRDefault="00A047D8" w:rsidP="00A047D8">
      <w:pPr>
        <w:pStyle w:val="Heading3"/>
        <w:rPr>
          <w:lang w:eastAsia="zh-CN"/>
        </w:rPr>
      </w:pPr>
      <w:bookmarkStart w:id="6" w:name="_Toc115167916"/>
      <w:r w:rsidRPr="001043CD">
        <w:t>5.</w:t>
      </w:r>
      <w:r>
        <w:rPr>
          <w:rFonts w:hint="eastAsia"/>
          <w:lang w:eastAsia="zh-CN"/>
        </w:rPr>
        <w:t>x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6"/>
    </w:p>
    <w:p w14:paraId="324799C7" w14:textId="25211ED1" w:rsidR="00A34BDA" w:rsidRDefault="00A34BDA" w:rsidP="00A34BDA">
      <w:pPr>
        <w:pStyle w:val="Heading4"/>
        <w:rPr>
          <w:lang w:eastAsia="zh-CN"/>
        </w:rPr>
      </w:pPr>
      <w:bookmarkStart w:id="7" w:name="_Toc115167917"/>
      <w:r>
        <w:t>5</w:t>
      </w:r>
      <w:r w:rsidRPr="001043CD">
        <w:t>.x.3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  <w:bookmarkEnd w:id="7"/>
      <w:r w:rsidR="00D8775D">
        <w:rPr>
          <w:lang w:eastAsia="zh-CN"/>
        </w:rPr>
        <w:t>, b, c, d</w:t>
      </w:r>
    </w:p>
    <w:p w14:paraId="5CC0FE64" w14:textId="609E4D22" w:rsidR="00224753" w:rsidRPr="00CB5AD1" w:rsidRDefault="00224753" w:rsidP="00224753">
      <w:pPr>
        <w:rPr>
          <w:lang w:eastAsia="zh-CN"/>
        </w:rPr>
      </w:pPr>
      <w:r>
        <w:rPr>
          <w:lang w:eastAsia="zh-CN"/>
        </w:rPr>
        <w:t>The MSD for PC3 CA_n41</w:t>
      </w:r>
      <w:r w:rsidR="00C16572">
        <w:rPr>
          <w:lang w:eastAsia="zh-CN"/>
        </w:rPr>
        <w:t>C</w:t>
      </w:r>
      <w:r>
        <w:rPr>
          <w:lang w:eastAsia="zh-CN"/>
        </w:rPr>
        <w:t xml:space="preserve"> into n</w:t>
      </w:r>
      <w:r w:rsidR="005E0962">
        <w:rPr>
          <w:lang w:eastAsia="zh-CN"/>
        </w:rPr>
        <w:t>25</w:t>
      </w:r>
      <w:r>
        <w:rPr>
          <w:lang w:eastAsia="zh-CN"/>
        </w:rPr>
        <w:t>:</w:t>
      </w:r>
    </w:p>
    <w:p w14:paraId="72EC36FD" w14:textId="09A9750D" w:rsidR="00224753" w:rsidRDefault="00224753" w:rsidP="00224753">
      <w:pPr>
        <w:pStyle w:val="TH"/>
      </w:pPr>
      <w:r>
        <w:t>Table</w:t>
      </w:r>
      <w:r w:rsidR="0083747B">
        <w:t xml:space="preserve"> 5</w:t>
      </w:r>
      <w:r>
        <w:t>.</w:t>
      </w:r>
      <w:r w:rsidR="0083747B">
        <w:t>x</w:t>
      </w:r>
      <w:r>
        <w:t>.3-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PC3 MSD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097"/>
        <w:gridCol w:w="926"/>
        <w:gridCol w:w="919"/>
        <w:gridCol w:w="1341"/>
        <w:gridCol w:w="926"/>
        <w:gridCol w:w="931"/>
        <w:gridCol w:w="804"/>
        <w:gridCol w:w="1016"/>
      </w:tblGrid>
      <w:tr w:rsidR="00CD66ED" w:rsidRPr="0094753F" w14:paraId="2CB28EC0" w14:textId="77777777" w:rsidTr="00FB2FBB">
        <w:trPr>
          <w:trHeight w:val="18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0680FE" w14:textId="1008D243" w:rsidR="00CD66ED" w:rsidRPr="0094753F" w:rsidRDefault="00CD66ED" w:rsidP="00CD66ED">
            <w:pPr>
              <w:pStyle w:val="TAC"/>
              <w:rPr>
                <w:rFonts w:eastAsia="Times New Roman"/>
              </w:rPr>
            </w:pPr>
            <w:r>
              <w:rPr>
                <w:lang w:val="en-US" w:eastAsia="zh-CN"/>
              </w:rPr>
              <w:t>CA_n25-n41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7E7D" w14:textId="18CD219C" w:rsidR="00CD66ED" w:rsidRPr="0094753F" w:rsidRDefault="00CD66ED" w:rsidP="00CD66ED">
            <w:pPr>
              <w:pStyle w:val="TAC"/>
              <w:rPr>
                <w:rFonts w:eastAsia="Times New Roman"/>
                <w:lang w:val="en-US" w:eastAsia="ko-KR"/>
              </w:rPr>
            </w:pPr>
            <w: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891A" w14:textId="600C9CE0" w:rsidR="00CD66ED" w:rsidRPr="0094753F" w:rsidRDefault="00CD66ED" w:rsidP="00CD66ED">
            <w:pPr>
              <w:pStyle w:val="TAC"/>
              <w:rPr>
                <w:rFonts w:eastAsia="Times New Roman"/>
              </w:rPr>
            </w:pPr>
            <w:r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A8D9" w14:textId="7CA1423E" w:rsidR="00CD66ED" w:rsidRPr="0094753F" w:rsidRDefault="00CD66ED" w:rsidP="00CD66ED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7714" w14:textId="679D0500" w:rsidR="00CD66ED" w:rsidRPr="0094753F" w:rsidRDefault="00CD66ED" w:rsidP="00CD66ED">
            <w:pPr>
              <w:pStyle w:val="TAC"/>
              <w:rPr>
                <w:rFonts w:eastAsia="Times New Roman"/>
              </w:rPr>
            </w:pPr>
            <w:r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29D6" w14:textId="5EF2A79F" w:rsidR="00CD66ED" w:rsidRPr="0094753F" w:rsidRDefault="00CD66ED" w:rsidP="00CD66ED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val="en-US" w:eastAsia="zh-CN"/>
              </w:rPr>
              <w:t>1992.5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BFA" w14:textId="361FA4A8" w:rsidR="00CD66ED" w:rsidRPr="0094753F" w:rsidRDefault="00CD66ED" w:rsidP="00CD66ED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8.5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395D" w14:textId="5546BDBE" w:rsidR="00CD66ED" w:rsidRPr="0094753F" w:rsidRDefault="00CD66ED" w:rsidP="00CD66ED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92EE" w14:textId="4BF76463" w:rsidR="00CD66ED" w:rsidRPr="0094753F" w:rsidRDefault="00CD66ED" w:rsidP="00CD66ED">
            <w:pPr>
              <w:pStyle w:val="TAC"/>
              <w:rPr>
                <w:rFonts w:eastAsia="Times New Roman"/>
                <w:lang w:val="en-US" w:eastAsia="ko-KR"/>
              </w:rPr>
            </w:pPr>
            <w:r>
              <w:t>IMD7</w:t>
            </w:r>
          </w:p>
        </w:tc>
      </w:tr>
      <w:tr w:rsidR="00CD66ED" w:rsidRPr="0094753F" w14:paraId="758111BB" w14:textId="77777777" w:rsidTr="00FB2FBB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1B30DE" w14:textId="77777777" w:rsidR="00CD66ED" w:rsidRPr="0094753F" w:rsidRDefault="00CD66ED" w:rsidP="00CD66ED">
            <w:pPr>
              <w:pStyle w:val="TAC"/>
              <w:rPr>
                <w:rFonts w:eastAsia="Times New Roman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E9BAE" w14:textId="6CD316FC" w:rsidR="00CD66ED" w:rsidRPr="0094753F" w:rsidRDefault="00CD66ED" w:rsidP="00CD66ED">
            <w:pPr>
              <w:pStyle w:val="TAC"/>
              <w:rPr>
                <w:rFonts w:eastAsia="Times New Roman"/>
                <w:lang w:val="en-US" w:eastAsia="ko-KR"/>
              </w:rPr>
            </w:pPr>
            <w: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170C52" w14:textId="346D83C7" w:rsidR="00CD66ED" w:rsidRPr="0094753F" w:rsidRDefault="00CD66ED" w:rsidP="00CD66ED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2545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4082C7" w14:textId="0D495DFF" w:rsidR="00CD66ED" w:rsidRPr="0094753F" w:rsidRDefault="00CD66ED" w:rsidP="00CD66ED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90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E5E6BB" w14:textId="06D9EDD9" w:rsidR="00CD66ED" w:rsidRPr="0094753F" w:rsidRDefault="00CD66ED" w:rsidP="00CD66ED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1 (RBstart=0)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D176FD" w14:textId="4A098870" w:rsidR="00CD66ED" w:rsidRPr="0094753F" w:rsidRDefault="00CD66ED" w:rsidP="00CD66ED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2545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CEA6B2" w14:textId="6AC4141D" w:rsidR="00CD66ED" w:rsidRPr="0094753F" w:rsidRDefault="00CD66ED" w:rsidP="00CD66ED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DDCBE4" w14:textId="7F449E28" w:rsidR="00CD66ED" w:rsidRPr="0094753F" w:rsidRDefault="00CD66ED" w:rsidP="00CD66ED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DD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E39968" w14:textId="06746DE1" w:rsidR="00CD66ED" w:rsidRPr="0094753F" w:rsidRDefault="00CD66ED" w:rsidP="00CD66ED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rFonts w:cs="Arial" w:hint="eastAsia"/>
                <w:lang w:eastAsia="ja-JP"/>
              </w:rPr>
              <w:t>N/A</w:t>
            </w:r>
          </w:p>
        </w:tc>
      </w:tr>
      <w:tr w:rsidR="00CD66ED" w:rsidRPr="0094753F" w14:paraId="1CDF87ED" w14:textId="77777777" w:rsidTr="00FB2FBB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222CC" w14:textId="77777777" w:rsidR="00CD66ED" w:rsidRPr="0094753F" w:rsidRDefault="00CD66ED" w:rsidP="00CD66ED">
            <w:pPr>
              <w:pStyle w:val="TAC"/>
              <w:rPr>
                <w:rFonts w:eastAsia="Times New Roman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F3A8" w14:textId="3BA80244" w:rsidR="00CD66ED" w:rsidRPr="0094753F" w:rsidRDefault="00CD66ED" w:rsidP="00CD66ED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3E22" w14:textId="3CBEB5E7" w:rsidR="00CD66ED" w:rsidRPr="0094753F" w:rsidRDefault="00CD66ED" w:rsidP="00CD66ED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val="en-US" w:eastAsia="zh-CN"/>
              </w:rPr>
              <w:t>2640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0D8" w14:textId="0C3C0103" w:rsidR="00CD66ED" w:rsidRPr="0094753F" w:rsidRDefault="00CD66ED" w:rsidP="00CD66ED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100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76EC" w14:textId="07227D7A" w:rsidR="00CD66ED" w:rsidRPr="0094753F" w:rsidRDefault="00CD66ED" w:rsidP="00CD66ED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1 (RBstart=</w:t>
            </w:r>
            <w:r>
              <w:rPr>
                <w:rFonts w:hint="eastAsia"/>
                <w:lang w:val="en-US" w:eastAsia="zh-CN"/>
              </w:rPr>
              <w:t>221</w:t>
            </w:r>
            <w:r>
              <w:rPr>
                <w:lang w:eastAsia="ja-JP"/>
              </w:rPr>
              <w:t>)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2E60" w14:textId="603FCC79" w:rsidR="00CD66ED" w:rsidRPr="0094753F" w:rsidRDefault="00CD66ED" w:rsidP="00CD66ED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val="en-US" w:eastAsia="zh-CN"/>
              </w:rPr>
              <w:t>2640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EF45" w14:textId="0A941E8B" w:rsidR="00CD66ED" w:rsidRPr="0094753F" w:rsidRDefault="00CD66ED" w:rsidP="00CD66ED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EE19" w14:textId="6F647324" w:rsidR="00CD66ED" w:rsidRPr="0094753F" w:rsidRDefault="00CD66ED" w:rsidP="00CD66ED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3297" w14:textId="7BA21234" w:rsidR="00CD66ED" w:rsidRPr="0094753F" w:rsidRDefault="00CD66ED" w:rsidP="00CD66ED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</w:tr>
    </w:tbl>
    <w:p w14:paraId="466E43FF" w14:textId="77777777" w:rsidR="00224753" w:rsidRDefault="00224753" w:rsidP="00224753">
      <w:pPr>
        <w:rPr>
          <w:lang w:eastAsia="zh-CN"/>
        </w:rPr>
      </w:pPr>
    </w:p>
    <w:p w14:paraId="06915B49" w14:textId="6519293D" w:rsidR="00C16572" w:rsidRDefault="00A20D59" w:rsidP="00224753">
      <w:pPr>
        <w:rPr>
          <w:lang w:eastAsia="zh-CN"/>
        </w:rPr>
      </w:pPr>
      <w:r w:rsidRPr="00A20D59">
        <w:rPr>
          <w:lang w:eastAsia="zh-CN"/>
        </w:rPr>
        <w:t>For PC2 there should be no difference because for these we have assumed that MPR is applied to meet the SEM mask and thus IMD3 is -13dBm, IMD5 is -25dBm for NS04 and -30dBm for NS01 and then we decay the power of the higher IMDs</w:t>
      </w:r>
    </w:p>
    <w:p w14:paraId="0DCF71F2" w14:textId="4BB6654C" w:rsidR="00224753" w:rsidRDefault="00224753" w:rsidP="00224753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 xml:space="preserve">Table </w:t>
      </w:r>
      <w:r w:rsidR="00382877">
        <w:rPr>
          <w:lang w:eastAsia="zh-CN"/>
        </w:rPr>
        <w:t>5</w:t>
      </w:r>
      <w:r w:rsidRPr="0033251E">
        <w:rPr>
          <w:lang w:eastAsia="zh-CN"/>
        </w:rPr>
        <w:t>.x.3-2</w:t>
      </w:r>
      <w:r w:rsidR="005E0962">
        <w:rPr>
          <w:lang w:eastAsia="zh-CN"/>
        </w:rPr>
        <w:t>:</w:t>
      </w:r>
    </w:p>
    <w:p w14:paraId="6A52FF11" w14:textId="15FA7DEA" w:rsidR="00224753" w:rsidRDefault="00224753" w:rsidP="00224753">
      <w:pPr>
        <w:pStyle w:val="TH"/>
      </w:pPr>
      <w:r>
        <w:t xml:space="preserve">Table </w:t>
      </w:r>
      <w:r w:rsidR="0083747B">
        <w:t>5</w:t>
      </w:r>
      <w:r>
        <w:t>.x.3-2 PC2 MSD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097"/>
        <w:gridCol w:w="926"/>
        <w:gridCol w:w="919"/>
        <w:gridCol w:w="1341"/>
        <w:gridCol w:w="926"/>
        <w:gridCol w:w="931"/>
        <w:gridCol w:w="804"/>
        <w:gridCol w:w="1016"/>
      </w:tblGrid>
      <w:tr w:rsidR="00CD66ED" w:rsidRPr="0094753F" w14:paraId="7DFD546A" w14:textId="77777777" w:rsidTr="00CD66ED">
        <w:trPr>
          <w:trHeight w:val="18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02B2F" w14:textId="51FB9FB3" w:rsidR="00CD66ED" w:rsidRPr="0094753F" w:rsidRDefault="00CD66ED" w:rsidP="00CD66ED">
            <w:pPr>
              <w:pStyle w:val="TAC"/>
            </w:pPr>
            <w:r>
              <w:rPr>
                <w:lang w:val="en-US" w:eastAsia="zh-CN"/>
              </w:rPr>
              <w:t>CA_n25-n41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7527" w14:textId="22CFC9C4" w:rsidR="00CD66ED" w:rsidRPr="0094753F" w:rsidRDefault="00CD66ED" w:rsidP="00CD66ED">
            <w:pPr>
              <w:pStyle w:val="TAC"/>
              <w:rPr>
                <w:lang w:val="en-US" w:eastAsia="ko-KR"/>
              </w:rPr>
            </w:pPr>
            <w: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3329" w14:textId="701D4C69" w:rsidR="00CD66ED" w:rsidRPr="0094753F" w:rsidRDefault="00CD66ED" w:rsidP="00CD66ED">
            <w:pPr>
              <w:pStyle w:val="TAC"/>
            </w:pPr>
            <w:r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6524" w14:textId="102852C7" w:rsidR="00CD66ED" w:rsidRPr="0094753F" w:rsidRDefault="00CD66ED" w:rsidP="00CD66ED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E73B" w14:textId="6D2817BE" w:rsidR="00CD66ED" w:rsidRPr="0094753F" w:rsidRDefault="00CD66ED" w:rsidP="00CD66ED">
            <w:pPr>
              <w:pStyle w:val="TAC"/>
            </w:pPr>
            <w:r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6B0B" w14:textId="156F5F64" w:rsidR="00CD66ED" w:rsidRPr="0094753F" w:rsidRDefault="00CD66ED" w:rsidP="00CD66ED">
            <w:pPr>
              <w:pStyle w:val="TAC"/>
            </w:pPr>
            <w:r>
              <w:rPr>
                <w:rFonts w:hint="eastAsia"/>
                <w:lang w:val="en-US" w:eastAsia="zh-CN"/>
              </w:rPr>
              <w:t>1992.5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012" w14:textId="021E941A" w:rsidR="00CD66ED" w:rsidRPr="0094753F" w:rsidRDefault="00CD66ED" w:rsidP="00CD66E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8.5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2BAB" w14:textId="108C15B9" w:rsidR="00CD66ED" w:rsidRPr="0094753F" w:rsidRDefault="00CD66ED" w:rsidP="00CD66ED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23C0" w14:textId="0C8FAD6F" w:rsidR="00CD66ED" w:rsidRPr="0094753F" w:rsidRDefault="00CD66ED" w:rsidP="00CD66ED">
            <w:pPr>
              <w:pStyle w:val="TAC"/>
              <w:rPr>
                <w:lang w:val="en-US" w:eastAsia="ko-KR"/>
              </w:rPr>
            </w:pPr>
            <w:r>
              <w:t>IMD7</w:t>
            </w:r>
          </w:p>
        </w:tc>
      </w:tr>
      <w:tr w:rsidR="00CD66ED" w:rsidRPr="0094753F" w14:paraId="569941B8" w14:textId="77777777" w:rsidTr="00CD66ED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C5446" w14:textId="77777777" w:rsidR="00CD66ED" w:rsidRPr="0094753F" w:rsidRDefault="00CD66ED" w:rsidP="00CD66ED">
            <w:pPr>
              <w:pStyle w:val="TAC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5A05AD" w14:textId="7EFD2009" w:rsidR="00CD66ED" w:rsidRPr="0094753F" w:rsidRDefault="00CD66ED" w:rsidP="00CD66ED">
            <w:pPr>
              <w:pStyle w:val="TAC"/>
              <w:rPr>
                <w:lang w:val="en-US" w:eastAsia="ko-KR"/>
              </w:rPr>
            </w:pPr>
            <w: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98AE9D" w14:textId="05EF2873" w:rsidR="00CD66ED" w:rsidRPr="0094753F" w:rsidRDefault="00CD66ED" w:rsidP="00CD66ED">
            <w:pPr>
              <w:pStyle w:val="TAC"/>
            </w:pPr>
            <w:r>
              <w:rPr>
                <w:lang w:eastAsia="ko-KR"/>
              </w:rPr>
              <w:t>2545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FA509" w14:textId="777CAD42" w:rsidR="00CD66ED" w:rsidRPr="0094753F" w:rsidRDefault="00CD66ED" w:rsidP="00CD66ED">
            <w:pPr>
              <w:pStyle w:val="TAC"/>
            </w:pPr>
            <w:r>
              <w:rPr>
                <w:lang w:eastAsia="ko-KR"/>
              </w:rPr>
              <w:t>90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B289A" w14:textId="44BD235B" w:rsidR="00CD66ED" w:rsidRPr="0094753F" w:rsidRDefault="00CD66ED" w:rsidP="00CD66ED">
            <w:pPr>
              <w:pStyle w:val="TAC"/>
            </w:pPr>
            <w:r>
              <w:rPr>
                <w:lang w:eastAsia="ja-JP"/>
              </w:rPr>
              <w:t>1 (RBstart=0)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19016" w14:textId="1B2BE91E" w:rsidR="00CD66ED" w:rsidRPr="0094753F" w:rsidRDefault="00CD66ED" w:rsidP="00CD66ED">
            <w:pPr>
              <w:pStyle w:val="TAC"/>
            </w:pPr>
            <w:r>
              <w:rPr>
                <w:lang w:eastAsia="ko-KR"/>
              </w:rPr>
              <w:t>2545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316473" w14:textId="7E9ADA71" w:rsidR="00CD66ED" w:rsidRPr="0094753F" w:rsidRDefault="00CD66ED" w:rsidP="00CD66ED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E75C0E" w14:textId="15BB2A3F" w:rsidR="00CD66ED" w:rsidRPr="0094753F" w:rsidRDefault="00CD66ED" w:rsidP="00CD66ED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DD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C35B7A" w14:textId="48507CD7" w:rsidR="00CD66ED" w:rsidRPr="0094753F" w:rsidRDefault="00CD66ED" w:rsidP="00CD66ED">
            <w:pPr>
              <w:pStyle w:val="TAC"/>
              <w:rPr>
                <w:lang w:val="en-US" w:eastAsia="ko-KR"/>
              </w:rPr>
            </w:pPr>
            <w:r>
              <w:rPr>
                <w:rFonts w:cs="Arial" w:hint="eastAsia"/>
                <w:lang w:eastAsia="ja-JP"/>
              </w:rPr>
              <w:t>N/A</w:t>
            </w:r>
          </w:p>
        </w:tc>
      </w:tr>
      <w:tr w:rsidR="00CD66ED" w:rsidRPr="0094753F" w14:paraId="21CE3603" w14:textId="77777777" w:rsidTr="00CD66ED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06FC" w14:textId="77777777" w:rsidR="00CD66ED" w:rsidRPr="0094753F" w:rsidRDefault="00CD66ED" w:rsidP="00CD66ED">
            <w:pPr>
              <w:pStyle w:val="TAC"/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D4E8" w14:textId="52D228A9" w:rsidR="00CD66ED" w:rsidRPr="0094753F" w:rsidRDefault="00CD66ED" w:rsidP="00CD66ED">
            <w:pPr>
              <w:pStyle w:val="TAC"/>
              <w:rPr>
                <w:lang w:val="en-US" w:eastAsia="ko-KR"/>
              </w:rPr>
            </w:pP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7635" w14:textId="27CCE040" w:rsidR="00CD66ED" w:rsidRPr="0094753F" w:rsidRDefault="00CD66ED" w:rsidP="00CD66ED">
            <w:pPr>
              <w:pStyle w:val="TAC"/>
            </w:pPr>
            <w:r>
              <w:rPr>
                <w:rFonts w:hint="eastAsia"/>
                <w:lang w:val="en-US" w:eastAsia="zh-CN"/>
              </w:rPr>
              <w:t>2640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DCB8" w14:textId="63036D08" w:rsidR="00CD66ED" w:rsidRPr="0094753F" w:rsidRDefault="00CD66ED" w:rsidP="00CD66ED">
            <w:pPr>
              <w:pStyle w:val="TAC"/>
            </w:pPr>
            <w:r>
              <w:rPr>
                <w:lang w:eastAsia="ko-KR"/>
              </w:rPr>
              <w:t>100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5649" w14:textId="2203AAB6" w:rsidR="00CD66ED" w:rsidRPr="0094753F" w:rsidRDefault="00CD66ED" w:rsidP="00CD66ED">
            <w:pPr>
              <w:pStyle w:val="TAC"/>
            </w:pPr>
            <w:r>
              <w:rPr>
                <w:lang w:eastAsia="ja-JP"/>
              </w:rPr>
              <w:t>1 (RBstart=</w:t>
            </w:r>
            <w:r>
              <w:rPr>
                <w:rFonts w:hint="eastAsia"/>
                <w:lang w:val="en-US" w:eastAsia="zh-CN"/>
              </w:rPr>
              <w:t>221</w:t>
            </w:r>
            <w:r>
              <w:rPr>
                <w:lang w:eastAsia="ja-JP"/>
              </w:rPr>
              <w:t>)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0763" w14:textId="2712C71E" w:rsidR="00CD66ED" w:rsidRPr="0094753F" w:rsidRDefault="00CD66ED" w:rsidP="00CD66ED">
            <w:pPr>
              <w:pStyle w:val="TAC"/>
            </w:pPr>
            <w:r>
              <w:rPr>
                <w:rFonts w:hint="eastAsia"/>
                <w:lang w:val="en-US" w:eastAsia="zh-CN"/>
              </w:rPr>
              <w:t>2640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24C7" w14:textId="166D8A91" w:rsidR="00CD66ED" w:rsidRPr="0094753F" w:rsidRDefault="00CD66ED" w:rsidP="00CD66ED">
            <w:pPr>
              <w:pStyle w:val="TAC"/>
              <w:rPr>
                <w:lang w:eastAsia="ko-KR"/>
              </w:rPr>
            </w:pP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A888" w14:textId="03699DCB" w:rsidR="00CD66ED" w:rsidRPr="0094753F" w:rsidRDefault="00CD66ED" w:rsidP="00CD66ED">
            <w:pPr>
              <w:pStyle w:val="TAC"/>
              <w:rPr>
                <w:lang w:val="en-US" w:eastAsia="ko-KR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32C2" w14:textId="05D7224E" w:rsidR="00CD66ED" w:rsidRPr="0094753F" w:rsidRDefault="00CD66ED" w:rsidP="00CD66ED">
            <w:pPr>
              <w:pStyle w:val="TAC"/>
              <w:rPr>
                <w:lang w:val="en-US" w:eastAsia="ko-KR"/>
              </w:rPr>
            </w:pPr>
          </w:p>
        </w:tc>
      </w:tr>
    </w:tbl>
    <w:p w14:paraId="7EFADC8A" w14:textId="77777777" w:rsidR="00224753" w:rsidRDefault="00224753" w:rsidP="00224753">
      <w:pPr>
        <w:rPr>
          <w:lang w:eastAsia="zh-CN"/>
        </w:rPr>
      </w:pPr>
    </w:p>
    <w:p w14:paraId="4E01A382" w14:textId="77777777" w:rsidR="00A34BDA" w:rsidRPr="00F372FB" w:rsidRDefault="00A34BDA" w:rsidP="00A047D8">
      <w:pPr>
        <w:rPr>
          <w:lang w:eastAsia="zh-CN"/>
        </w:rPr>
      </w:pPr>
    </w:p>
    <w:p w14:paraId="5663F579" w14:textId="77777777" w:rsidR="00A047D8" w:rsidRPr="00DD04C9" w:rsidRDefault="00A047D8" w:rsidP="00A047D8">
      <w:pPr>
        <w:pStyle w:val="Heading3"/>
        <w:rPr>
          <w:rFonts w:eastAsia="MS Mincho"/>
          <w:lang w:eastAsia="ja-JP"/>
        </w:rPr>
      </w:pPr>
      <w:bookmarkStart w:id="8" w:name="_Toc115167922"/>
      <w:r w:rsidRPr="00DD04C9">
        <w:rPr>
          <w:rFonts w:eastAsia="MS Mincho"/>
          <w:lang w:eastAsia="ja-JP"/>
        </w:rPr>
        <w:t>5.</w:t>
      </w:r>
      <w:r w:rsidRPr="00DD04C9">
        <w:rPr>
          <w:rFonts w:eastAsia="MS Mincho" w:hint="eastAsia"/>
          <w:lang w:eastAsia="ja-JP"/>
        </w:rPr>
        <w:t>x</w:t>
      </w:r>
      <w:r w:rsidRPr="00DD04C9">
        <w:rPr>
          <w:rFonts w:eastAsia="MS Mincho"/>
          <w:lang w:eastAsia="ja-JP"/>
        </w:rPr>
        <w:t>.</w:t>
      </w:r>
      <w:r w:rsidRPr="00DD04C9">
        <w:rPr>
          <w:rFonts w:eastAsia="MS Mincho" w:hint="eastAsia"/>
          <w:lang w:eastAsia="ja-JP"/>
        </w:rPr>
        <w:t>4</w:t>
      </w:r>
      <w:r w:rsidRPr="00DD04C9">
        <w:rPr>
          <w:rFonts w:eastAsia="MS Mincho"/>
          <w:lang w:eastAsia="ja-JP"/>
        </w:rPr>
        <w:tab/>
        <w:t>∆TIB and ∆RIB values</w:t>
      </w:r>
      <w:bookmarkEnd w:id="8"/>
    </w:p>
    <w:p w14:paraId="1DBE70BD" w14:textId="4ECC3DE5" w:rsidR="00D409A2" w:rsidRPr="004721EE" w:rsidRDefault="00D409A2" w:rsidP="00D409A2">
      <w:pPr>
        <w:rPr>
          <w:lang w:eastAsia="zh-CN"/>
        </w:rPr>
      </w:pPr>
      <w:r>
        <w:rPr>
          <w:lang w:eastAsia="zh-CN"/>
        </w:rPr>
        <w:t>Void</w:t>
      </w:r>
    </w:p>
    <w:sectPr w:rsidR="00D409A2" w:rsidRPr="004721EE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33E7C" w14:textId="77777777" w:rsidR="000C4AB3" w:rsidRDefault="000C4AB3">
      <w:r>
        <w:separator/>
      </w:r>
    </w:p>
  </w:endnote>
  <w:endnote w:type="continuationSeparator" w:id="0">
    <w:p w14:paraId="151C2E72" w14:textId="77777777" w:rsidR="000C4AB3" w:rsidRDefault="000C4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F143B" w14:textId="77777777" w:rsidR="000C4AB3" w:rsidRDefault="000C4AB3">
      <w:r>
        <w:separator/>
      </w:r>
    </w:p>
  </w:footnote>
  <w:footnote w:type="continuationSeparator" w:id="0">
    <w:p w14:paraId="00FF1C26" w14:textId="77777777" w:rsidR="000C4AB3" w:rsidRDefault="000C4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29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5941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6560982">
    <w:abstractNumId w:val="1"/>
  </w:num>
  <w:num w:numId="4" w16cid:durableId="1286539780">
    <w:abstractNumId w:val="5"/>
  </w:num>
  <w:num w:numId="5" w16cid:durableId="1591544750">
    <w:abstractNumId w:val="2"/>
  </w:num>
  <w:num w:numId="6" w16cid:durableId="1958291023">
    <w:abstractNumId w:val="3"/>
  </w:num>
  <w:num w:numId="7" w16cid:durableId="18091293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123"/>
    <w:rsid w:val="00033397"/>
    <w:rsid w:val="00040095"/>
    <w:rsid w:val="000454A3"/>
    <w:rsid w:val="0004697F"/>
    <w:rsid w:val="00051834"/>
    <w:rsid w:val="0005499C"/>
    <w:rsid w:val="00054A22"/>
    <w:rsid w:val="00061C47"/>
    <w:rsid w:val="00062023"/>
    <w:rsid w:val="000655A6"/>
    <w:rsid w:val="00065F87"/>
    <w:rsid w:val="00072301"/>
    <w:rsid w:val="0007535C"/>
    <w:rsid w:val="00075DF9"/>
    <w:rsid w:val="00077185"/>
    <w:rsid w:val="00077733"/>
    <w:rsid w:val="00080512"/>
    <w:rsid w:val="00080811"/>
    <w:rsid w:val="000924CF"/>
    <w:rsid w:val="00096088"/>
    <w:rsid w:val="00096AA8"/>
    <w:rsid w:val="00097255"/>
    <w:rsid w:val="00097ED6"/>
    <w:rsid w:val="000A4AF3"/>
    <w:rsid w:val="000B0B1F"/>
    <w:rsid w:val="000C47C3"/>
    <w:rsid w:val="000C4AB3"/>
    <w:rsid w:val="000D010C"/>
    <w:rsid w:val="000D4EF0"/>
    <w:rsid w:val="000D58AB"/>
    <w:rsid w:val="000D6165"/>
    <w:rsid w:val="000E44EA"/>
    <w:rsid w:val="000E513D"/>
    <w:rsid w:val="000E6862"/>
    <w:rsid w:val="000E7F84"/>
    <w:rsid w:val="000F34E8"/>
    <w:rsid w:val="000F5516"/>
    <w:rsid w:val="001043CD"/>
    <w:rsid w:val="001051C5"/>
    <w:rsid w:val="00106686"/>
    <w:rsid w:val="001149B0"/>
    <w:rsid w:val="0012179D"/>
    <w:rsid w:val="00124D49"/>
    <w:rsid w:val="00126CAE"/>
    <w:rsid w:val="0012719D"/>
    <w:rsid w:val="00133525"/>
    <w:rsid w:val="00135102"/>
    <w:rsid w:val="001359BD"/>
    <w:rsid w:val="001500F6"/>
    <w:rsid w:val="001511D1"/>
    <w:rsid w:val="00156149"/>
    <w:rsid w:val="0016168B"/>
    <w:rsid w:val="0016258A"/>
    <w:rsid w:val="00162DEC"/>
    <w:rsid w:val="001636F3"/>
    <w:rsid w:val="00167152"/>
    <w:rsid w:val="001674A8"/>
    <w:rsid w:val="00174BCF"/>
    <w:rsid w:val="001770DE"/>
    <w:rsid w:val="00180CA0"/>
    <w:rsid w:val="00185E20"/>
    <w:rsid w:val="00195D92"/>
    <w:rsid w:val="001A14E7"/>
    <w:rsid w:val="001A4C42"/>
    <w:rsid w:val="001A7420"/>
    <w:rsid w:val="001A7EC8"/>
    <w:rsid w:val="001B13D8"/>
    <w:rsid w:val="001B3829"/>
    <w:rsid w:val="001B6637"/>
    <w:rsid w:val="001C21C3"/>
    <w:rsid w:val="001C2E42"/>
    <w:rsid w:val="001C6EEB"/>
    <w:rsid w:val="001D02C2"/>
    <w:rsid w:val="001D160E"/>
    <w:rsid w:val="001D7718"/>
    <w:rsid w:val="001E1C2F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24753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420B"/>
    <w:rsid w:val="002652A1"/>
    <w:rsid w:val="002675F0"/>
    <w:rsid w:val="00272A91"/>
    <w:rsid w:val="002738E8"/>
    <w:rsid w:val="00276309"/>
    <w:rsid w:val="00282FCD"/>
    <w:rsid w:val="002879D1"/>
    <w:rsid w:val="0029753E"/>
    <w:rsid w:val="00297D4D"/>
    <w:rsid w:val="002A19F2"/>
    <w:rsid w:val="002B3E28"/>
    <w:rsid w:val="002B6339"/>
    <w:rsid w:val="002B76EA"/>
    <w:rsid w:val="002B7FD4"/>
    <w:rsid w:val="002C51C3"/>
    <w:rsid w:val="002E00EE"/>
    <w:rsid w:val="002E20AF"/>
    <w:rsid w:val="002E2918"/>
    <w:rsid w:val="002F6B0F"/>
    <w:rsid w:val="00302F3D"/>
    <w:rsid w:val="00310DA0"/>
    <w:rsid w:val="0031105C"/>
    <w:rsid w:val="00313816"/>
    <w:rsid w:val="003172DC"/>
    <w:rsid w:val="00325CE0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3439"/>
    <w:rsid w:val="00367F50"/>
    <w:rsid w:val="003765B8"/>
    <w:rsid w:val="00382877"/>
    <w:rsid w:val="003925BB"/>
    <w:rsid w:val="00395513"/>
    <w:rsid w:val="003A2FF0"/>
    <w:rsid w:val="003A34BA"/>
    <w:rsid w:val="003A7A9D"/>
    <w:rsid w:val="003B6646"/>
    <w:rsid w:val="003C3971"/>
    <w:rsid w:val="003D10BE"/>
    <w:rsid w:val="003E2A6E"/>
    <w:rsid w:val="003F73B5"/>
    <w:rsid w:val="004069B7"/>
    <w:rsid w:val="00410F6F"/>
    <w:rsid w:val="004112AB"/>
    <w:rsid w:val="004138AF"/>
    <w:rsid w:val="00423334"/>
    <w:rsid w:val="00426352"/>
    <w:rsid w:val="00427D60"/>
    <w:rsid w:val="004345EC"/>
    <w:rsid w:val="00434B66"/>
    <w:rsid w:val="0045129E"/>
    <w:rsid w:val="00465515"/>
    <w:rsid w:val="00467107"/>
    <w:rsid w:val="00467349"/>
    <w:rsid w:val="004715E3"/>
    <w:rsid w:val="004721EE"/>
    <w:rsid w:val="00477580"/>
    <w:rsid w:val="00481093"/>
    <w:rsid w:val="00483445"/>
    <w:rsid w:val="00496A78"/>
    <w:rsid w:val="004A0B52"/>
    <w:rsid w:val="004A4254"/>
    <w:rsid w:val="004A6142"/>
    <w:rsid w:val="004B42F3"/>
    <w:rsid w:val="004C1F5C"/>
    <w:rsid w:val="004C54AF"/>
    <w:rsid w:val="004D3578"/>
    <w:rsid w:val="004D4C22"/>
    <w:rsid w:val="004E1E4F"/>
    <w:rsid w:val="004E213A"/>
    <w:rsid w:val="004F0988"/>
    <w:rsid w:val="004F32BA"/>
    <w:rsid w:val="004F3340"/>
    <w:rsid w:val="004F4C43"/>
    <w:rsid w:val="00501EDC"/>
    <w:rsid w:val="00503524"/>
    <w:rsid w:val="00503AAF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533A7"/>
    <w:rsid w:val="00565087"/>
    <w:rsid w:val="00575315"/>
    <w:rsid w:val="005756F6"/>
    <w:rsid w:val="00592DD1"/>
    <w:rsid w:val="00594B57"/>
    <w:rsid w:val="00596E8B"/>
    <w:rsid w:val="00597B11"/>
    <w:rsid w:val="00597B34"/>
    <w:rsid w:val="005A25FE"/>
    <w:rsid w:val="005A60B0"/>
    <w:rsid w:val="005B1369"/>
    <w:rsid w:val="005B43C1"/>
    <w:rsid w:val="005B4784"/>
    <w:rsid w:val="005C574E"/>
    <w:rsid w:val="005D2E01"/>
    <w:rsid w:val="005D5662"/>
    <w:rsid w:val="005D7526"/>
    <w:rsid w:val="005E0962"/>
    <w:rsid w:val="005E2432"/>
    <w:rsid w:val="005E4BB2"/>
    <w:rsid w:val="005F0142"/>
    <w:rsid w:val="006012C5"/>
    <w:rsid w:val="00602AEA"/>
    <w:rsid w:val="00603C52"/>
    <w:rsid w:val="0061282F"/>
    <w:rsid w:val="00612959"/>
    <w:rsid w:val="00614FDF"/>
    <w:rsid w:val="0062164A"/>
    <w:rsid w:val="00626863"/>
    <w:rsid w:val="00634A01"/>
    <w:rsid w:val="0063543D"/>
    <w:rsid w:val="00647114"/>
    <w:rsid w:val="006519A6"/>
    <w:rsid w:val="00653EF8"/>
    <w:rsid w:val="00664CB8"/>
    <w:rsid w:val="00671D08"/>
    <w:rsid w:val="006720CB"/>
    <w:rsid w:val="00673D16"/>
    <w:rsid w:val="006746BF"/>
    <w:rsid w:val="00675324"/>
    <w:rsid w:val="006827EE"/>
    <w:rsid w:val="00686200"/>
    <w:rsid w:val="0069128F"/>
    <w:rsid w:val="006919A0"/>
    <w:rsid w:val="00693306"/>
    <w:rsid w:val="00695847"/>
    <w:rsid w:val="006A323F"/>
    <w:rsid w:val="006A43B6"/>
    <w:rsid w:val="006B30D0"/>
    <w:rsid w:val="006B438A"/>
    <w:rsid w:val="006C3D95"/>
    <w:rsid w:val="006E011F"/>
    <w:rsid w:val="006E5C86"/>
    <w:rsid w:val="006F2DA2"/>
    <w:rsid w:val="006F6133"/>
    <w:rsid w:val="006F736E"/>
    <w:rsid w:val="00701116"/>
    <w:rsid w:val="00701600"/>
    <w:rsid w:val="00713C44"/>
    <w:rsid w:val="00722D97"/>
    <w:rsid w:val="0073376F"/>
    <w:rsid w:val="00734A5B"/>
    <w:rsid w:val="0074026F"/>
    <w:rsid w:val="007429F6"/>
    <w:rsid w:val="00743405"/>
    <w:rsid w:val="0074492E"/>
    <w:rsid w:val="00744E76"/>
    <w:rsid w:val="00756806"/>
    <w:rsid w:val="007729F2"/>
    <w:rsid w:val="00774DA4"/>
    <w:rsid w:val="007765A1"/>
    <w:rsid w:val="00781F0F"/>
    <w:rsid w:val="00786091"/>
    <w:rsid w:val="00791349"/>
    <w:rsid w:val="007A1587"/>
    <w:rsid w:val="007A34E0"/>
    <w:rsid w:val="007B4396"/>
    <w:rsid w:val="007B600E"/>
    <w:rsid w:val="007C1B5A"/>
    <w:rsid w:val="007C3902"/>
    <w:rsid w:val="007C6946"/>
    <w:rsid w:val="007D477B"/>
    <w:rsid w:val="007E0D81"/>
    <w:rsid w:val="007E45E1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27D4B"/>
    <w:rsid w:val="00830747"/>
    <w:rsid w:val="00830E3E"/>
    <w:rsid w:val="00834DC0"/>
    <w:rsid w:val="00835C35"/>
    <w:rsid w:val="0083747B"/>
    <w:rsid w:val="00845A04"/>
    <w:rsid w:val="008678C3"/>
    <w:rsid w:val="00870CD6"/>
    <w:rsid w:val="00870FB7"/>
    <w:rsid w:val="008768CA"/>
    <w:rsid w:val="00881E1F"/>
    <w:rsid w:val="00884F72"/>
    <w:rsid w:val="00890310"/>
    <w:rsid w:val="008A1429"/>
    <w:rsid w:val="008A74DF"/>
    <w:rsid w:val="008B1478"/>
    <w:rsid w:val="008B238B"/>
    <w:rsid w:val="008B678F"/>
    <w:rsid w:val="008C27AC"/>
    <w:rsid w:val="008C384C"/>
    <w:rsid w:val="008E1C95"/>
    <w:rsid w:val="008E4395"/>
    <w:rsid w:val="008E5D32"/>
    <w:rsid w:val="008F02EA"/>
    <w:rsid w:val="008F4A5F"/>
    <w:rsid w:val="0090271F"/>
    <w:rsid w:val="00902E23"/>
    <w:rsid w:val="009114D7"/>
    <w:rsid w:val="00911CC9"/>
    <w:rsid w:val="0091348E"/>
    <w:rsid w:val="009160E3"/>
    <w:rsid w:val="00917CCB"/>
    <w:rsid w:val="00920DB3"/>
    <w:rsid w:val="0092661A"/>
    <w:rsid w:val="00927886"/>
    <w:rsid w:val="009330CF"/>
    <w:rsid w:val="00936193"/>
    <w:rsid w:val="00937849"/>
    <w:rsid w:val="009408C9"/>
    <w:rsid w:val="00942EC2"/>
    <w:rsid w:val="00950F55"/>
    <w:rsid w:val="00951003"/>
    <w:rsid w:val="0095408F"/>
    <w:rsid w:val="00965583"/>
    <w:rsid w:val="00982A33"/>
    <w:rsid w:val="009847C5"/>
    <w:rsid w:val="009949D7"/>
    <w:rsid w:val="00997344"/>
    <w:rsid w:val="00997F47"/>
    <w:rsid w:val="009A40E6"/>
    <w:rsid w:val="009C06FC"/>
    <w:rsid w:val="009D0F30"/>
    <w:rsid w:val="009D5C42"/>
    <w:rsid w:val="009F11A2"/>
    <w:rsid w:val="009F37B7"/>
    <w:rsid w:val="00A02603"/>
    <w:rsid w:val="00A034C5"/>
    <w:rsid w:val="00A047D8"/>
    <w:rsid w:val="00A06654"/>
    <w:rsid w:val="00A10C8E"/>
    <w:rsid w:val="00A10F02"/>
    <w:rsid w:val="00A112C5"/>
    <w:rsid w:val="00A16442"/>
    <w:rsid w:val="00A164B4"/>
    <w:rsid w:val="00A20D59"/>
    <w:rsid w:val="00A26956"/>
    <w:rsid w:val="00A270B6"/>
    <w:rsid w:val="00A27486"/>
    <w:rsid w:val="00A34BDA"/>
    <w:rsid w:val="00A43052"/>
    <w:rsid w:val="00A4310A"/>
    <w:rsid w:val="00A53724"/>
    <w:rsid w:val="00A53EC8"/>
    <w:rsid w:val="00A542FD"/>
    <w:rsid w:val="00A56066"/>
    <w:rsid w:val="00A57894"/>
    <w:rsid w:val="00A62252"/>
    <w:rsid w:val="00A7056D"/>
    <w:rsid w:val="00A73129"/>
    <w:rsid w:val="00A7486F"/>
    <w:rsid w:val="00A82346"/>
    <w:rsid w:val="00A92BA1"/>
    <w:rsid w:val="00AA16BD"/>
    <w:rsid w:val="00AA43E0"/>
    <w:rsid w:val="00AA456D"/>
    <w:rsid w:val="00AB3697"/>
    <w:rsid w:val="00AC4042"/>
    <w:rsid w:val="00AC6BC6"/>
    <w:rsid w:val="00AD0178"/>
    <w:rsid w:val="00AD6F08"/>
    <w:rsid w:val="00AE4679"/>
    <w:rsid w:val="00AE65E2"/>
    <w:rsid w:val="00AE7DFB"/>
    <w:rsid w:val="00B0188E"/>
    <w:rsid w:val="00B15449"/>
    <w:rsid w:val="00B17E85"/>
    <w:rsid w:val="00B20BB6"/>
    <w:rsid w:val="00B32B20"/>
    <w:rsid w:val="00B33817"/>
    <w:rsid w:val="00B360E5"/>
    <w:rsid w:val="00B420F5"/>
    <w:rsid w:val="00B43D21"/>
    <w:rsid w:val="00B4656B"/>
    <w:rsid w:val="00B5001E"/>
    <w:rsid w:val="00B55625"/>
    <w:rsid w:val="00B57B5A"/>
    <w:rsid w:val="00B63E9A"/>
    <w:rsid w:val="00B6567C"/>
    <w:rsid w:val="00B67D34"/>
    <w:rsid w:val="00B74561"/>
    <w:rsid w:val="00B74F64"/>
    <w:rsid w:val="00B82FA9"/>
    <w:rsid w:val="00B91024"/>
    <w:rsid w:val="00B92FDB"/>
    <w:rsid w:val="00B93086"/>
    <w:rsid w:val="00B96BDC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9AC"/>
    <w:rsid w:val="00BF128E"/>
    <w:rsid w:val="00BF4A97"/>
    <w:rsid w:val="00BF592A"/>
    <w:rsid w:val="00C068F3"/>
    <w:rsid w:val="00C07041"/>
    <w:rsid w:val="00C074DD"/>
    <w:rsid w:val="00C1031D"/>
    <w:rsid w:val="00C1303A"/>
    <w:rsid w:val="00C1496A"/>
    <w:rsid w:val="00C16572"/>
    <w:rsid w:val="00C17E50"/>
    <w:rsid w:val="00C33079"/>
    <w:rsid w:val="00C36D79"/>
    <w:rsid w:val="00C45114"/>
    <w:rsid w:val="00C45231"/>
    <w:rsid w:val="00C47410"/>
    <w:rsid w:val="00C51911"/>
    <w:rsid w:val="00C52673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9082B"/>
    <w:rsid w:val="00C9248E"/>
    <w:rsid w:val="00C93F40"/>
    <w:rsid w:val="00C95FDE"/>
    <w:rsid w:val="00CA17E0"/>
    <w:rsid w:val="00CA3D0C"/>
    <w:rsid w:val="00CA6405"/>
    <w:rsid w:val="00CB2DFD"/>
    <w:rsid w:val="00CB3365"/>
    <w:rsid w:val="00CB5A00"/>
    <w:rsid w:val="00CB5D5A"/>
    <w:rsid w:val="00CC1F9F"/>
    <w:rsid w:val="00CD2A16"/>
    <w:rsid w:val="00CD4FF2"/>
    <w:rsid w:val="00CD66ED"/>
    <w:rsid w:val="00CD6926"/>
    <w:rsid w:val="00CF1BEB"/>
    <w:rsid w:val="00CF5067"/>
    <w:rsid w:val="00D04E9C"/>
    <w:rsid w:val="00D070E8"/>
    <w:rsid w:val="00D07222"/>
    <w:rsid w:val="00D179DF"/>
    <w:rsid w:val="00D36A9E"/>
    <w:rsid w:val="00D409A2"/>
    <w:rsid w:val="00D420A4"/>
    <w:rsid w:val="00D420B6"/>
    <w:rsid w:val="00D50130"/>
    <w:rsid w:val="00D55AAB"/>
    <w:rsid w:val="00D57972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563D"/>
    <w:rsid w:val="00D8775D"/>
    <w:rsid w:val="00D87E00"/>
    <w:rsid w:val="00D9134D"/>
    <w:rsid w:val="00D92527"/>
    <w:rsid w:val="00D93707"/>
    <w:rsid w:val="00DA09A4"/>
    <w:rsid w:val="00DA589E"/>
    <w:rsid w:val="00DA7A03"/>
    <w:rsid w:val="00DB064A"/>
    <w:rsid w:val="00DB0E15"/>
    <w:rsid w:val="00DB1818"/>
    <w:rsid w:val="00DC07C3"/>
    <w:rsid w:val="00DC181B"/>
    <w:rsid w:val="00DC309B"/>
    <w:rsid w:val="00DC4DA2"/>
    <w:rsid w:val="00DD04C9"/>
    <w:rsid w:val="00DD21C2"/>
    <w:rsid w:val="00DD2AE0"/>
    <w:rsid w:val="00DD4C17"/>
    <w:rsid w:val="00DD74A5"/>
    <w:rsid w:val="00DE5FC3"/>
    <w:rsid w:val="00DF2B1F"/>
    <w:rsid w:val="00DF2DB7"/>
    <w:rsid w:val="00DF62CD"/>
    <w:rsid w:val="00E01C8F"/>
    <w:rsid w:val="00E03B4C"/>
    <w:rsid w:val="00E0464B"/>
    <w:rsid w:val="00E07074"/>
    <w:rsid w:val="00E14C9F"/>
    <w:rsid w:val="00E16509"/>
    <w:rsid w:val="00E165D4"/>
    <w:rsid w:val="00E31A99"/>
    <w:rsid w:val="00E32927"/>
    <w:rsid w:val="00E40B38"/>
    <w:rsid w:val="00E436C6"/>
    <w:rsid w:val="00E44582"/>
    <w:rsid w:val="00E46346"/>
    <w:rsid w:val="00E50842"/>
    <w:rsid w:val="00E62F00"/>
    <w:rsid w:val="00E76900"/>
    <w:rsid w:val="00E77645"/>
    <w:rsid w:val="00E87425"/>
    <w:rsid w:val="00E92215"/>
    <w:rsid w:val="00EA15B0"/>
    <w:rsid w:val="00EA2075"/>
    <w:rsid w:val="00EA5EA7"/>
    <w:rsid w:val="00EA7A56"/>
    <w:rsid w:val="00EB2CED"/>
    <w:rsid w:val="00EC1EB2"/>
    <w:rsid w:val="00EC4A25"/>
    <w:rsid w:val="00EC6D89"/>
    <w:rsid w:val="00EE34A7"/>
    <w:rsid w:val="00EE45A8"/>
    <w:rsid w:val="00EF6E77"/>
    <w:rsid w:val="00F025A2"/>
    <w:rsid w:val="00F04712"/>
    <w:rsid w:val="00F13360"/>
    <w:rsid w:val="00F162EF"/>
    <w:rsid w:val="00F1701D"/>
    <w:rsid w:val="00F22EC7"/>
    <w:rsid w:val="00F24429"/>
    <w:rsid w:val="00F30393"/>
    <w:rsid w:val="00F325C8"/>
    <w:rsid w:val="00F372FB"/>
    <w:rsid w:val="00F411B3"/>
    <w:rsid w:val="00F4227D"/>
    <w:rsid w:val="00F46759"/>
    <w:rsid w:val="00F60098"/>
    <w:rsid w:val="00F61C5C"/>
    <w:rsid w:val="00F653B8"/>
    <w:rsid w:val="00F80FCA"/>
    <w:rsid w:val="00F84D46"/>
    <w:rsid w:val="00F86CE1"/>
    <w:rsid w:val="00F9008D"/>
    <w:rsid w:val="00F92B65"/>
    <w:rsid w:val="00F946DF"/>
    <w:rsid w:val="00FA1266"/>
    <w:rsid w:val="00FA38EF"/>
    <w:rsid w:val="00FC1192"/>
    <w:rsid w:val="00FD38D6"/>
    <w:rsid w:val="00FD4F24"/>
    <w:rsid w:val="00FD621C"/>
    <w:rsid w:val="00FD6B23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BDA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6D59-A7F4-44D3-8A37-A70812FB5A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467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TMUS</cp:lastModifiedBy>
  <cp:revision>31</cp:revision>
  <cp:lastPrinted>2019-02-25T14:05:00Z</cp:lastPrinted>
  <dcterms:created xsi:type="dcterms:W3CDTF">2022-11-02T15:30:00Z</dcterms:created>
  <dcterms:modified xsi:type="dcterms:W3CDTF">2022-11-07T22:53:00Z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